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959"/>
        <w:gridCol w:w="283"/>
        <w:gridCol w:w="7231"/>
      </w:tblGrid>
      <w:tr w:rsidR="00914A51" w:rsidRPr="00FE297C" w14:paraId="025D6091" w14:textId="77777777" w:rsidTr="00DE7A8A">
        <w:tc>
          <w:tcPr>
            <w:tcW w:w="959" w:type="dxa"/>
          </w:tcPr>
          <w:p w14:paraId="6EC185B0" w14:textId="77777777" w:rsidR="00914A51" w:rsidRPr="00FE297C" w:rsidRDefault="00914A51" w:rsidP="00C65F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3" w:type="dxa"/>
          </w:tcPr>
          <w:p w14:paraId="11329977" w14:textId="77777777" w:rsidR="00914A51" w:rsidRPr="00FE297C" w:rsidRDefault="00914A51" w:rsidP="00C65F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31" w:type="dxa"/>
          </w:tcPr>
          <w:p w14:paraId="5D362CB1" w14:textId="77777777" w:rsidR="00914A51" w:rsidRPr="00FE297C" w:rsidRDefault="00914A51" w:rsidP="00C65F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219AB" w:rsidRPr="00FE297C" w14:paraId="1FA31F4F" w14:textId="77777777" w:rsidTr="00DE7A8A">
        <w:trPr>
          <w:trHeight w:val="228"/>
        </w:trPr>
        <w:tc>
          <w:tcPr>
            <w:tcW w:w="959" w:type="dxa"/>
          </w:tcPr>
          <w:p w14:paraId="534E3B1E" w14:textId="77777777" w:rsidR="00A219AB" w:rsidRPr="00FE297C" w:rsidRDefault="00A219AB" w:rsidP="00C053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7B3EE0B0" w14:textId="77777777" w:rsidR="00A219AB" w:rsidRPr="00FE297C" w:rsidRDefault="00A219AB" w:rsidP="00C053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31" w:type="dxa"/>
          </w:tcPr>
          <w:p w14:paraId="363EBB45" w14:textId="77777777" w:rsidR="00A219AB" w:rsidRPr="00FE297C" w:rsidRDefault="00A219AB" w:rsidP="00C053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4A1D67" w:rsidRPr="00FE297C" w14:paraId="1250F828" w14:textId="77777777" w:rsidTr="00DE7A8A">
        <w:tc>
          <w:tcPr>
            <w:tcW w:w="959" w:type="dxa"/>
          </w:tcPr>
          <w:p w14:paraId="4FF4D9FD" w14:textId="7F9D5DF6" w:rsidR="004A1D67" w:rsidRPr="00FE297C" w:rsidRDefault="00166896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7F5B92E7" w14:textId="77777777" w:rsidR="004A1D67" w:rsidRPr="00FE297C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771F9982" w14:textId="77777777" w:rsidR="004A1D67" w:rsidRPr="00FE297C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4A1D67" w:rsidRPr="00FE297C" w14:paraId="669AB726" w14:textId="77777777" w:rsidTr="00DE7A8A">
        <w:tc>
          <w:tcPr>
            <w:tcW w:w="959" w:type="dxa"/>
          </w:tcPr>
          <w:p w14:paraId="474CC79C" w14:textId="0E5A51DC" w:rsidR="004A1D67" w:rsidRPr="00FE297C" w:rsidRDefault="00166896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67928489" w14:textId="77777777" w:rsidR="004A1D67" w:rsidRPr="00FE297C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7AF365F1" w14:textId="77777777" w:rsidR="004A1D67" w:rsidRPr="00FE297C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4A1D67" w:rsidRPr="00FE297C" w14:paraId="7BBD9F0E" w14:textId="77777777" w:rsidTr="00DE7A8A">
        <w:tc>
          <w:tcPr>
            <w:tcW w:w="959" w:type="dxa"/>
          </w:tcPr>
          <w:p w14:paraId="5B9B1B17" w14:textId="1C50948A" w:rsidR="004A1D67" w:rsidRPr="00FE297C" w:rsidRDefault="00166896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686B2635" w14:textId="77777777" w:rsidR="004A1D67" w:rsidRPr="00FE297C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71A5ABD3" w14:textId="77777777" w:rsidR="004A1D67" w:rsidRPr="00FE297C" w:rsidRDefault="004A1D67" w:rsidP="004A1D67">
            <w:pPr>
              <w:pStyle w:val="index"/>
              <w:tabs>
                <w:tab w:val="clear" w:pos="1134"/>
              </w:tabs>
              <w:spacing w:after="0" w:line="36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บุคคลหรือกิจการที่เกี่ยวข้องกัน</w:t>
            </w:r>
          </w:p>
        </w:tc>
      </w:tr>
      <w:tr w:rsidR="004A1D67" w:rsidRPr="00FE297C" w14:paraId="788C10DF" w14:textId="77777777" w:rsidTr="00DE7A8A">
        <w:tc>
          <w:tcPr>
            <w:tcW w:w="959" w:type="dxa"/>
          </w:tcPr>
          <w:p w14:paraId="348BE162" w14:textId="4A7329F3" w:rsidR="004A1D67" w:rsidRPr="00FE297C" w:rsidRDefault="00166896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75524BD5" w14:textId="77777777" w:rsidR="004A1D67" w:rsidRPr="00FE297C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71342569" w14:textId="77777777" w:rsidR="004A1D67" w:rsidRPr="00FE297C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5C00B2" w:rsidRPr="00FE297C" w14:paraId="063E557C" w14:textId="77777777" w:rsidTr="00DE7A8A">
        <w:tc>
          <w:tcPr>
            <w:tcW w:w="959" w:type="dxa"/>
          </w:tcPr>
          <w:p w14:paraId="6A9226B8" w14:textId="7A7ABBFD" w:rsidR="005C00B2" w:rsidRPr="00FE297C" w:rsidRDefault="00166896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03E45F8D" w14:textId="77777777" w:rsidR="005C00B2" w:rsidRPr="00FE297C" w:rsidRDefault="005C00B2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6B325D9E" w14:textId="42534527" w:rsidR="005C00B2" w:rsidRPr="00FE297C" w:rsidRDefault="005C00B2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4A1D67" w:rsidRPr="00FE297C" w14:paraId="2BA6B373" w14:textId="77777777" w:rsidTr="00DE7A8A">
        <w:tc>
          <w:tcPr>
            <w:tcW w:w="959" w:type="dxa"/>
          </w:tcPr>
          <w:p w14:paraId="660F2385" w14:textId="478AE607" w:rsidR="004A1D67" w:rsidRPr="00FE297C" w:rsidRDefault="00166896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6DD2A584" w14:textId="77777777" w:rsidR="004A1D67" w:rsidRPr="00FE297C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4524B0FD" w14:textId="77777777" w:rsidR="004A1D67" w:rsidRPr="00FE297C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4A1D67" w:rsidRPr="00FE297C" w14:paraId="133BF0FA" w14:textId="77777777" w:rsidTr="00DE7A8A">
        <w:tc>
          <w:tcPr>
            <w:tcW w:w="959" w:type="dxa"/>
          </w:tcPr>
          <w:p w14:paraId="353F1EF1" w14:textId="77539306" w:rsidR="004A1D67" w:rsidRPr="00FE297C" w:rsidRDefault="00166896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5192C70F" w14:textId="77777777" w:rsidR="004A1D67" w:rsidRPr="00FE297C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06EB7D8B" w14:textId="77777777" w:rsidR="004A1D67" w:rsidRPr="00FE297C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4A1D67" w:rsidRPr="00FE297C" w14:paraId="65DB18DA" w14:textId="77777777" w:rsidTr="00DE7A8A">
        <w:tc>
          <w:tcPr>
            <w:tcW w:w="959" w:type="dxa"/>
          </w:tcPr>
          <w:p w14:paraId="7D985220" w14:textId="3501F7DF" w:rsidR="004A1D67" w:rsidRPr="00FE297C" w:rsidRDefault="00166896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57939560" w14:textId="77777777" w:rsidR="004A1D67" w:rsidRPr="00FE297C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53D6788A" w14:textId="77777777" w:rsidR="004A1D67" w:rsidRPr="00FE297C" w:rsidRDefault="004A1D67" w:rsidP="004A1D67">
            <w:pPr>
              <w:pStyle w:val="index"/>
              <w:tabs>
                <w:tab w:val="clear" w:pos="1134"/>
              </w:tabs>
              <w:spacing w:after="0" w:line="360" w:lineRule="exact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เงินลงทุนในบริษัทย่อย</w:t>
            </w:r>
          </w:p>
        </w:tc>
      </w:tr>
      <w:tr w:rsidR="004A1D67" w:rsidRPr="00FE297C" w14:paraId="5006ABED" w14:textId="77777777" w:rsidTr="00DE7A8A">
        <w:tc>
          <w:tcPr>
            <w:tcW w:w="959" w:type="dxa"/>
          </w:tcPr>
          <w:p w14:paraId="2155516B" w14:textId="56563C7A" w:rsidR="004A1D67" w:rsidRPr="00FE297C" w:rsidRDefault="00166896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612130C3" w14:textId="77777777" w:rsidR="004A1D67" w:rsidRPr="00FE297C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5158A033" w14:textId="77777777" w:rsidR="004A1D67" w:rsidRPr="00FE297C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A1D67" w:rsidRPr="00FE297C" w14:paraId="19EBB13B" w14:textId="77777777" w:rsidTr="00DE7A8A">
        <w:tc>
          <w:tcPr>
            <w:tcW w:w="959" w:type="dxa"/>
          </w:tcPr>
          <w:p w14:paraId="2AFE966A" w14:textId="22F22712" w:rsidR="004A1D67" w:rsidRPr="00FE297C" w:rsidRDefault="00166896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83" w:type="dxa"/>
          </w:tcPr>
          <w:p w14:paraId="03DD28E4" w14:textId="77777777" w:rsidR="004A1D67" w:rsidRPr="00FE297C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56767823" w14:textId="77777777" w:rsidR="004A1D67" w:rsidRPr="00FE297C" w:rsidRDefault="00112322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112322" w:rsidRPr="00FE297C" w14:paraId="02303DF5" w14:textId="77777777" w:rsidTr="00DE7A8A">
        <w:tc>
          <w:tcPr>
            <w:tcW w:w="959" w:type="dxa"/>
          </w:tcPr>
          <w:p w14:paraId="01FAE819" w14:textId="47CADD3B" w:rsidR="00112322" w:rsidRPr="00FE297C" w:rsidRDefault="00166896" w:rsidP="00112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83" w:type="dxa"/>
          </w:tcPr>
          <w:p w14:paraId="11A6BB63" w14:textId="77777777" w:rsidR="00112322" w:rsidRPr="00FE297C" w:rsidRDefault="00112322" w:rsidP="00112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446F7033" w14:textId="77777777" w:rsidR="00112322" w:rsidRPr="00FE297C" w:rsidRDefault="00112322" w:rsidP="00112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ที่ดินที่ไม่ได้ใช้ในการดำเนินงาน</w:t>
            </w:r>
          </w:p>
        </w:tc>
      </w:tr>
      <w:tr w:rsidR="00112322" w:rsidRPr="00FE297C" w14:paraId="028899A9" w14:textId="77777777" w:rsidTr="00DE7A8A">
        <w:tc>
          <w:tcPr>
            <w:tcW w:w="959" w:type="dxa"/>
          </w:tcPr>
          <w:p w14:paraId="396F4301" w14:textId="222545BD" w:rsidR="00112322" w:rsidRPr="00FE297C" w:rsidRDefault="00166896" w:rsidP="00112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83" w:type="dxa"/>
          </w:tcPr>
          <w:p w14:paraId="7C6A3DE0" w14:textId="77777777" w:rsidR="00112322" w:rsidRPr="00FE297C" w:rsidRDefault="00112322" w:rsidP="00112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12D4A347" w14:textId="77777777" w:rsidR="00112322" w:rsidRPr="00FE297C" w:rsidRDefault="00112322" w:rsidP="00112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67B67" w:rsidRPr="00FE297C" w14:paraId="47076D21" w14:textId="77777777" w:rsidTr="00DE7A8A">
        <w:tc>
          <w:tcPr>
            <w:tcW w:w="959" w:type="dxa"/>
          </w:tcPr>
          <w:p w14:paraId="71510D18" w14:textId="4892B8A2" w:rsidR="00B67B67" w:rsidRPr="00FE297C" w:rsidRDefault="00166896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B5DE2"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4D7042C9" w14:textId="77777777" w:rsidR="00B67B67" w:rsidRPr="00FE297C" w:rsidRDefault="00B67B67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66BEF69A" w14:textId="77777777" w:rsidR="00B67B67" w:rsidRPr="00FE297C" w:rsidRDefault="00B67B67" w:rsidP="00B67B67">
            <w:pPr>
              <w:pStyle w:val="index"/>
              <w:tabs>
                <w:tab w:val="clear" w:pos="1134"/>
              </w:tabs>
              <w:spacing w:after="0" w:line="360" w:lineRule="exact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เจ้าหนี้อื่น</w:t>
            </w:r>
          </w:p>
        </w:tc>
      </w:tr>
      <w:tr w:rsidR="00B67B67" w:rsidRPr="00FE297C" w14:paraId="47FD8300" w14:textId="77777777" w:rsidTr="00DE7A8A">
        <w:tc>
          <w:tcPr>
            <w:tcW w:w="959" w:type="dxa"/>
          </w:tcPr>
          <w:p w14:paraId="02F25625" w14:textId="11C45513" w:rsidR="00B67B67" w:rsidRPr="00FE297C" w:rsidRDefault="00166896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B5DE2"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25DF840A" w14:textId="77777777" w:rsidR="00B67B67" w:rsidRPr="00FE297C" w:rsidRDefault="00B67B67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0AD928C3" w14:textId="77777777" w:rsidR="00B67B67" w:rsidRPr="00FE297C" w:rsidRDefault="00B67B67" w:rsidP="00B67B67">
            <w:pPr>
              <w:pStyle w:val="index"/>
              <w:tabs>
                <w:tab w:val="clear" w:pos="1134"/>
              </w:tabs>
              <w:spacing w:after="0" w:line="360" w:lineRule="exact"/>
              <w:jc w:val="both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ประมาณการหนี้สินสำหรับผลประโยชน์พนักงาน</w:t>
            </w:r>
          </w:p>
        </w:tc>
      </w:tr>
      <w:tr w:rsidR="00DB5DE2" w:rsidRPr="00FE297C" w14:paraId="47944B11" w14:textId="77777777" w:rsidTr="00DE7A8A">
        <w:tc>
          <w:tcPr>
            <w:tcW w:w="959" w:type="dxa"/>
          </w:tcPr>
          <w:p w14:paraId="64DF7155" w14:textId="1325893C" w:rsidR="00DB5DE2" w:rsidRPr="00FE297C" w:rsidRDefault="00DB5DE2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83" w:type="dxa"/>
          </w:tcPr>
          <w:p w14:paraId="6B0BAF8E" w14:textId="77777777" w:rsidR="00DB5DE2" w:rsidRPr="00FE297C" w:rsidRDefault="00DB5DE2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3A5AC715" w14:textId="61171D59" w:rsidR="00DB5DE2" w:rsidRPr="00FE297C" w:rsidRDefault="00DB5DE2" w:rsidP="00B67B67">
            <w:pPr>
              <w:pStyle w:val="index"/>
              <w:tabs>
                <w:tab w:val="clear" w:pos="1134"/>
              </w:tabs>
              <w:spacing w:after="0" w:line="360" w:lineRule="exact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ทุนเรือนหุ้น</w:t>
            </w:r>
          </w:p>
        </w:tc>
      </w:tr>
      <w:tr w:rsidR="00B67B67" w:rsidRPr="00FE297C" w14:paraId="3DD1C026" w14:textId="77777777" w:rsidTr="00DE7A8A">
        <w:tc>
          <w:tcPr>
            <w:tcW w:w="959" w:type="dxa"/>
          </w:tcPr>
          <w:p w14:paraId="63977FBF" w14:textId="52481857" w:rsidR="00B67B67" w:rsidRPr="00FE297C" w:rsidDel="00B92363" w:rsidRDefault="00166896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83" w:type="dxa"/>
          </w:tcPr>
          <w:p w14:paraId="460CC00B" w14:textId="77777777" w:rsidR="00B67B67" w:rsidRPr="00FE297C" w:rsidRDefault="00B67B67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723030EC" w14:textId="590A65AF" w:rsidR="00B67B67" w:rsidRPr="00FE297C" w:rsidRDefault="00B67B67" w:rsidP="00B67B67">
            <w:pPr>
              <w:pStyle w:val="index"/>
              <w:tabs>
                <w:tab w:val="clear" w:pos="1134"/>
              </w:tabs>
              <w:spacing w:after="0" w:line="36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</w:tc>
      </w:tr>
      <w:tr w:rsidR="00B67B67" w:rsidRPr="00FE297C" w14:paraId="7CEF1C61" w14:textId="77777777" w:rsidTr="00DE7A8A">
        <w:tc>
          <w:tcPr>
            <w:tcW w:w="959" w:type="dxa"/>
          </w:tcPr>
          <w:p w14:paraId="4E7FDA33" w14:textId="0EBF6DCE" w:rsidR="00B67B67" w:rsidRPr="00FE297C" w:rsidRDefault="00166896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83" w:type="dxa"/>
          </w:tcPr>
          <w:p w14:paraId="19E2B1F1" w14:textId="77777777" w:rsidR="00B67B67" w:rsidRPr="00FE297C" w:rsidRDefault="00B67B67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28D1351B" w14:textId="2DB71B34" w:rsidR="00B67B67" w:rsidRPr="00FE297C" w:rsidRDefault="00B67B67" w:rsidP="00B67B67">
            <w:pPr>
              <w:pStyle w:val="index"/>
              <w:tabs>
                <w:tab w:val="clear" w:pos="1134"/>
              </w:tabs>
              <w:spacing w:after="0" w:line="36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ส่วนงานดำเนินงานและการจำแนกรายได้</w:t>
            </w:r>
          </w:p>
        </w:tc>
      </w:tr>
      <w:tr w:rsidR="00B67B67" w:rsidRPr="00FE297C" w14:paraId="783606DC" w14:textId="77777777" w:rsidTr="00DE7A8A">
        <w:tc>
          <w:tcPr>
            <w:tcW w:w="959" w:type="dxa"/>
          </w:tcPr>
          <w:p w14:paraId="25CF60F8" w14:textId="3387250B" w:rsidR="00B67B67" w:rsidRPr="00FE297C" w:rsidRDefault="00166896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83" w:type="dxa"/>
          </w:tcPr>
          <w:p w14:paraId="1FC7D600" w14:textId="77777777" w:rsidR="00B67B67" w:rsidRPr="00FE297C" w:rsidRDefault="00B67B67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5069718D" w14:textId="77777777" w:rsidR="00B67B67" w:rsidRPr="00FE297C" w:rsidRDefault="00B67B67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B67B67" w:rsidRPr="00FE297C" w14:paraId="7E2EB1A2" w14:textId="77777777" w:rsidTr="00DE7A8A">
        <w:tc>
          <w:tcPr>
            <w:tcW w:w="959" w:type="dxa"/>
          </w:tcPr>
          <w:p w14:paraId="4BB2218E" w14:textId="4FDF04FE" w:rsidR="00B67B67" w:rsidRPr="00FE297C" w:rsidRDefault="00166896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83" w:type="dxa"/>
          </w:tcPr>
          <w:p w14:paraId="0BBE1357" w14:textId="77777777" w:rsidR="00B67B67" w:rsidRPr="00FE297C" w:rsidRDefault="00B67B67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15F8A06A" w14:textId="77777777" w:rsidR="00B67B67" w:rsidRPr="00FE297C" w:rsidRDefault="00B67B67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B67B67" w:rsidRPr="00FE297C" w14:paraId="4CBE7A08" w14:textId="77777777" w:rsidTr="00DE7A8A">
        <w:tc>
          <w:tcPr>
            <w:tcW w:w="959" w:type="dxa"/>
          </w:tcPr>
          <w:p w14:paraId="60619DB8" w14:textId="628C57C9" w:rsidR="00B67B67" w:rsidRPr="00FE297C" w:rsidRDefault="00166896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83" w:type="dxa"/>
          </w:tcPr>
          <w:p w14:paraId="1BEC7E14" w14:textId="77777777" w:rsidR="00B67B67" w:rsidRPr="00FE297C" w:rsidRDefault="00B67B67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5AAD7DC3" w14:textId="77777777" w:rsidR="00B67B67" w:rsidRPr="00FE297C" w:rsidRDefault="00B67B67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B67B67" w:rsidRPr="00FE297C" w14:paraId="7687C7C8" w14:textId="77777777" w:rsidTr="00DE7A8A">
        <w:tc>
          <w:tcPr>
            <w:tcW w:w="959" w:type="dxa"/>
          </w:tcPr>
          <w:p w14:paraId="425C56BA" w14:textId="40C00830" w:rsidR="00B67B67" w:rsidRPr="00FE297C" w:rsidRDefault="00166896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83" w:type="dxa"/>
          </w:tcPr>
          <w:p w14:paraId="6B7804E5" w14:textId="77777777" w:rsidR="00B67B67" w:rsidRPr="00FE297C" w:rsidRDefault="00B67B67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7660B189" w14:textId="3D47BA9B" w:rsidR="00B67B67" w:rsidRPr="00FE297C" w:rsidRDefault="00B67B67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B67B67" w:rsidRPr="00FE297C" w14:paraId="62880622" w14:textId="77777777" w:rsidTr="00DE7A8A">
        <w:tc>
          <w:tcPr>
            <w:tcW w:w="959" w:type="dxa"/>
          </w:tcPr>
          <w:p w14:paraId="52083CF7" w14:textId="4FC96498" w:rsidR="00B67B67" w:rsidRPr="00FE297C" w:rsidRDefault="00166896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83" w:type="dxa"/>
          </w:tcPr>
          <w:p w14:paraId="2117AC92" w14:textId="77777777" w:rsidR="00B67B67" w:rsidRPr="00FE297C" w:rsidRDefault="00B67B67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2444128A" w14:textId="77777777" w:rsidR="00B67B67" w:rsidRPr="00FE297C" w:rsidRDefault="00B67B67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B67B67" w:rsidRPr="00FE297C" w14:paraId="4D013DAE" w14:textId="77777777" w:rsidTr="00DE7A8A">
        <w:tc>
          <w:tcPr>
            <w:tcW w:w="959" w:type="dxa"/>
          </w:tcPr>
          <w:p w14:paraId="17602391" w14:textId="38DB367D" w:rsidR="00B67B67" w:rsidRPr="00FE297C" w:rsidRDefault="00166896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83" w:type="dxa"/>
          </w:tcPr>
          <w:p w14:paraId="5E4123A7" w14:textId="77777777" w:rsidR="00B67B67" w:rsidRPr="00FE297C" w:rsidRDefault="00B67B67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04019D6E" w14:textId="77777777" w:rsidR="00B67B67" w:rsidRPr="00FE297C" w:rsidRDefault="00B67B67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67B67" w:rsidRPr="00FE297C" w14:paraId="120355F8" w14:textId="77777777" w:rsidTr="00DE7A8A">
        <w:tc>
          <w:tcPr>
            <w:tcW w:w="959" w:type="dxa"/>
          </w:tcPr>
          <w:p w14:paraId="43A8294E" w14:textId="7AE39F36" w:rsidR="00B67B67" w:rsidRPr="00FE297C" w:rsidRDefault="00166896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83" w:type="dxa"/>
          </w:tcPr>
          <w:p w14:paraId="25458129" w14:textId="77777777" w:rsidR="00B67B67" w:rsidRPr="00FE297C" w:rsidRDefault="00B67B67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7678C3FA" w14:textId="77777777" w:rsidR="00B67B67" w:rsidRPr="00FE297C" w:rsidRDefault="00B67B67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B67B67" w:rsidRPr="00FE297C" w14:paraId="3F10E8EA" w14:textId="77777777" w:rsidTr="00DE7A8A">
        <w:tc>
          <w:tcPr>
            <w:tcW w:w="959" w:type="dxa"/>
          </w:tcPr>
          <w:p w14:paraId="2505C038" w14:textId="69224406" w:rsidR="00B67B67" w:rsidRPr="00FE297C" w:rsidRDefault="00166896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83" w:type="dxa"/>
          </w:tcPr>
          <w:p w14:paraId="68ABF5DD" w14:textId="77777777" w:rsidR="00B67B67" w:rsidRPr="00FE297C" w:rsidRDefault="00B67B67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2804111A" w14:textId="77777777" w:rsidR="00B67B67" w:rsidRPr="00FE297C" w:rsidRDefault="00B67B67" w:rsidP="00B67B67">
            <w:pPr>
              <w:pStyle w:val="index"/>
              <w:tabs>
                <w:tab w:val="clear" w:pos="1134"/>
              </w:tabs>
              <w:spacing w:after="0" w:line="36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คดีความ</w:t>
            </w:r>
          </w:p>
        </w:tc>
      </w:tr>
      <w:tr w:rsidR="00B67B67" w:rsidRPr="00FE297C" w14:paraId="4790B9B1" w14:textId="77777777" w:rsidTr="00DE7A8A">
        <w:tc>
          <w:tcPr>
            <w:tcW w:w="959" w:type="dxa"/>
          </w:tcPr>
          <w:p w14:paraId="06C42404" w14:textId="08F465CB" w:rsidR="00B67B67" w:rsidRPr="00FE297C" w:rsidRDefault="00166896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83" w:type="dxa"/>
          </w:tcPr>
          <w:p w14:paraId="2DA65A1D" w14:textId="77777777" w:rsidR="00B67B67" w:rsidRPr="00FE297C" w:rsidRDefault="00B67B67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61DBC7E6" w14:textId="77777777" w:rsidR="00B67B67" w:rsidRPr="00FE297C" w:rsidRDefault="00B67B67" w:rsidP="00B67B67">
            <w:pPr>
              <w:pStyle w:val="index"/>
              <w:tabs>
                <w:tab w:val="clear" w:pos="1134"/>
              </w:tabs>
              <w:spacing w:after="0" w:line="36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B67B67" w:rsidRPr="00FE297C" w14:paraId="365A6D57" w14:textId="77777777" w:rsidTr="00DE7A8A">
        <w:tc>
          <w:tcPr>
            <w:tcW w:w="959" w:type="dxa"/>
          </w:tcPr>
          <w:p w14:paraId="68B29B7A" w14:textId="2D91FFE6" w:rsidR="00B67B67" w:rsidRPr="00FE297C" w:rsidRDefault="00166896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97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83" w:type="dxa"/>
          </w:tcPr>
          <w:p w14:paraId="2703816C" w14:textId="77777777" w:rsidR="00B67B67" w:rsidRPr="00FE297C" w:rsidRDefault="00B67B67" w:rsidP="00B67B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46217567" w14:textId="741F3ECC" w:rsidR="00B67B67" w:rsidRPr="00FE297C" w:rsidRDefault="00D033C0" w:rsidP="00B67B67">
            <w:pPr>
              <w:pStyle w:val="index"/>
              <w:tabs>
                <w:tab w:val="clear" w:pos="1134"/>
              </w:tabs>
              <w:spacing w:after="0" w:line="240" w:lineRule="atLeast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การจัดประเภทรายการใหม่</w:t>
            </w:r>
          </w:p>
          <w:p w14:paraId="4C88C781" w14:textId="77777777" w:rsidR="00B67B67" w:rsidRPr="00FE297C" w:rsidRDefault="00B67B67" w:rsidP="00B67B67">
            <w:pPr>
              <w:pStyle w:val="index"/>
              <w:tabs>
                <w:tab w:val="clear" w:pos="1134"/>
              </w:tabs>
              <w:spacing w:after="0" w:line="360" w:lineRule="exact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4262F7E1" w14:textId="77777777" w:rsidR="00A30F20" w:rsidRPr="00FE297C" w:rsidRDefault="00A30F20"/>
    <w:p w14:paraId="69CC40A9" w14:textId="77777777" w:rsidR="007340CE" w:rsidRPr="00FE297C" w:rsidRDefault="00C92A40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br w:type="page"/>
      </w:r>
      <w:r w:rsidR="007340CE" w:rsidRPr="00FE297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BD99000" w14:textId="77777777" w:rsidR="007340CE" w:rsidRPr="00FE297C" w:rsidRDefault="007340CE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p w14:paraId="44762C76" w14:textId="3468CE60" w:rsidR="006C510F" w:rsidRPr="00FE297C" w:rsidRDefault="00C04C62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งบการเงินนี้ได้รับอนุมัติ</w:t>
      </w:r>
      <w:r w:rsidR="00CD326F" w:rsidRPr="00FE297C">
        <w:rPr>
          <w:rFonts w:ascii="Angsana New" w:hAnsi="Angsana New"/>
          <w:sz w:val="30"/>
          <w:szCs w:val="30"/>
          <w:cs/>
        </w:rPr>
        <w:t>ให้ออกงบการเงินจาก</w:t>
      </w:r>
      <w:r w:rsidR="00E229B2" w:rsidRPr="00FE297C">
        <w:rPr>
          <w:rFonts w:ascii="Angsana New" w:hAnsi="Angsana New"/>
          <w:sz w:val="30"/>
          <w:szCs w:val="30"/>
          <w:cs/>
        </w:rPr>
        <w:t>คณะ</w:t>
      </w:r>
      <w:r w:rsidR="003730B0" w:rsidRPr="00FE297C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A60A8" w:rsidRPr="00FE297C">
        <w:rPr>
          <w:rFonts w:ascii="Angsana New" w:hAnsi="Angsana New"/>
          <w:sz w:val="30"/>
          <w:szCs w:val="30"/>
          <w:cs/>
        </w:rPr>
        <w:t xml:space="preserve"> </w:t>
      </w:r>
      <w:r w:rsidR="00166896" w:rsidRPr="00FE297C">
        <w:rPr>
          <w:rFonts w:ascii="Angsana New" w:hAnsi="Angsana New"/>
          <w:sz w:val="30"/>
          <w:szCs w:val="30"/>
        </w:rPr>
        <w:t>22</w:t>
      </w:r>
      <w:r w:rsidR="00C24FAF" w:rsidRPr="00FE297C">
        <w:rPr>
          <w:rFonts w:ascii="Angsana New" w:hAnsi="Angsana New"/>
          <w:sz w:val="30"/>
          <w:szCs w:val="30"/>
        </w:rPr>
        <w:t xml:space="preserve"> </w:t>
      </w:r>
      <w:r w:rsidR="00C24FAF" w:rsidRPr="00FE297C">
        <w:rPr>
          <w:rFonts w:ascii="Angsana New" w:hAnsi="Angsana New" w:hint="cs"/>
          <w:sz w:val="30"/>
          <w:szCs w:val="30"/>
          <w:cs/>
        </w:rPr>
        <w:t>กุมภาพันธ์</w:t>
      </w:r>
      <w:r w:rsidR="00A96D40" w:rsidRPr="00FE297C">
        <w:rPr>
          <w:rFonts w:ascii="Angsana New" w:hAnsi="Angsana New"/>
          <w:sz w:val="30"/>
          <w:szCs w:val="30"/>
          <w:cs/>
        </w:rPr>
        <w:t xml:space="preserve"> </w:t>
      </w:r>
      <w:r w:rsidR="00166896" w:rsidRPr="00FE297C">
        <w:rPr>
          <w:rFonts w:ascii="Angsana New" w:hAnsi="Angsana New"/>
          <w:sz w:val="30"/>
          <w:szCs w:val="30"/>
        </w:rPr>
        <w:t>2565</w:t>
      </w:r>
    </w:p>
    <w:p w14:paraId="04948A41" w14:textId="77777777" w:rsidR="00F575B6" w:rsidRPr="00FE297C" w:rsidRDefault="00F575B6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both"/>
        <w:rPr>
          <w:rFonts w:ascii="Angsana New" w:hAnsi="Angsana New"/>
          <w:sz w:val="12"/>
          <w:szCs w:val="12"/>
        </w:rPr>
      </w:pPr>
    </w:p>
    <w:p w14:paraId="51889BDB" w14:textId="77777777" w:rsidR="00E848F8" w:rsidRPr="00FE297C" w:rsidRDefault="00E848F8" w:rsidP="00C85217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</w:rPr>
      </w:pPr>
      <w:r w:rsidRPr="00FE297C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0CFFBE6" w14:textId="77777777" w:rsidR="00787AB2" w:rsidRPr="00FE297C" w:rsidRDefault="00787AB2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12"/>
          <w:szCs w:val="12"/>
        </w:rPr>
      </w:pPr>
    </w:p>
    <w:p w14:paraId="45FF6A24" w14:textId="37B683C2" w:rsidR="00C762BB" w:rsidRPr="00FE297C" w:rsidRDefault="00E9389C" w:rsidP="00D7775F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FE297C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5E251B" w:rsidRPr="00FE297C">
        <w:rPr>
          <w:rFonts w:ascii="Angsana New" w:hAnsi="Angsana New"/>
          <w:sz w:val="30"/>
          <w:szCs w:val="30"/>
        </w:rPr>
        <w:t xml:space="preserve"> </w:t>
      </w:r>
      <w:r w:rsidR="006429BB" w:rsidRPr="00FE297C">
        <w:rPr>
          <w:rFonts w:ascii="Angsana New" w:hAnsi="Angsana New"/>
          <w:sz w:val="30"/>
          <w:szCs w:val="30"/>
          <w:cs/>
          <w:lang w:val="en-US"/>
        </w:rPr>
        <w:t>อุบล ไบโอ</w:t>
      </w:r>
      <w:r w:rsidR="005E251B" w:rsidRPr="00FE297C">
        <w:rPr>
          <w:rFonts w:ascii="Angsana New" w:hAnsi="Angsana New"/>
          <w:color w:val="FFFFFF"/>
          <w:sz w:val="30"/>
          <w:szCs w:val="30"/>
        </w:rPr>
        <w:t xml:space="preserve"> </w:t>
      </w:r>
      <w:r w:rsidR="00A54EB2" w:rsidRPr="00FE297C">
        <w:rPr>
          <w:rFonts w:ascii="Angsana New" w:hAnsi="Angsana New"/>
          <w:sz w:val="30"/>
          <w:szCs w:val="30"/>
          <w:cs/>
          <w:lang w:val="en-US"/>
        </w:rPr>
        <w:t>เอทานอล</w:t>
      </w:r>
      <w:r w:rsidR="005E251B" w:rsidRPr="00FE297C">
        <w:rPr>
          <w:rFonts w:ascii="Angsana New" w:hAnsi="Angsana New"/>
          <w:color w:val="FFFFFF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  <w:lang w:val="en-US"/>
        </w:rPr>
        <w:t>จำกัด</w:t>
      </w:r>
      <w:r w:rsidR="005520D0" w:rsidRPr="00FE297C">
        <w:rPr>
          <w:rFonts w:ascii="Angsana New" w:hAnsi="Angsana New"/>
          <w:sz w:val="30"/>
          <w:szCs w:val="30"/>
          <w:cs/>
          <w:lang w:val="en-US"/>
        </w:rPr>
        <w:t xml:space="preserve"> (มหาชน)</w:t>
      </w:r>
      <w:r w:rsidR="005E251B" w:rsidRPr="00FE297C">
        <w:rPr>
          <w:rFonts w:ascii="Angsana New" w:hAnsi="Angsana New"/>
          <w:color w:val="FFFFFF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</w:rPr>
        <w:t>“</w:t>
      </w:r>
      <w:proofErr w:type="spellStart"/>
      <w:r w:rsidRPr="00FE297C">
        <w:rPr>
          <w:rFonts w:ascii="Angsana New" w:hAnsi="Angsana New"/>
          <w:sz w:val="30"/>
          <w:szCs w:val="30"/>
          <w:cs/>
          <w:lang w:val="en-US"/>
        </w:rPr>
        <w:t>บริษัท</w:t>
      </w:r>
      <w:proofErr w:type="spellEnd"/>
      <w:r w:rsidRPr="00FE297C">
        <w:rPr>
          <w:rFonts w:ascii="Angsana New" w:hAnsi="Angsana New"/>
          <w:sz w:val="30"/>
          <w:szCs w:val="30"/>
        </w:rPr>
        <w:t>”</w:t>
      </w:r>
      <w:r w:rsidR="005E251B" w:rsidRPr="00FE297C">
        <w:rPr>
          <w:rFonts w:ascii="Angsana New" w:hAnsi="Angsana New"/>
          <w:color w:val="FFFFFF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  <w:lang w:val="en-US"/>
        </w:rPr>
        <w:t>เป็นนิติบุคคลที่จัดตั้งขึ้นในประเทศไทย</w:t>
      </w:r>
      <w:r w:rsidR="00E77AC1" w:rsidRPr="00FE297C">
        <w:rPr>
          <w:rFonts w:ascii="Angsana New" w:hAnsi="Angsana New"/>
          <w:sz w:val="30"/>
          <w:szCs w:val="30"/>
          <w:cs/>
          <w:lang w:val="en-US"/>
        </w:rPr>
        <w:t>เมื่อวันท</w:t>
      </w:r>
      <w:r w:rsidR="00547C4E" w:rsidRPr="00FE297C">
        <w:rPr>
          <w:rFonts w:ascii="Angsana New" w:hAnsi="Angsana New" w:hint="cs"/>
          <w:sz w:val="30"/>
          <w:szCs w:val="30"/>
          <w:cs/>
          <w:lang w:val="en-US"/>
        </w:rPr>
        <w:t>ี่</w:t>
      </w:r>
      <w:r w:rsidR="00D7775F" w:rsidRPr="00FE297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47C4E" w:rsidRPr="00FE297C">
        <w:rPr>
          <w:rFonts w:ascii="Angsana New" w:hAnsi="Angsana New"/>
          <w:sz w:val="30"/>
          <w:szCs w:val="30"/>
          <w:cs/>
          <w:lang w:val="en-US"/>
        </w:rPr>
        <w:br/>
      </w:r>
      <w:r w:rsidR="00166896" w:rsidRPr="00FE297C">
        <w:rPr>
          <w:rFonts w:ascii="Angsana New" w:hAnsi="Angsana New"/>
          <w:sz w:val="30"/>
          <w:szCs w:val="30"/>
          <w:lang w:val="en-US"/>
        </w:rPr>
        <w:t>26</w:t>
      </w:r>
      <w:r w:rsidR="00EA497B" w:rsidRPr="00FE297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429BB" w:rsidRPr="00FE297C">
        <w:rPr>
          <w:rFonts w:ascii="Angsana New" w:hAnsi="Angsana New"/>
          <w:sz w:val="30"/>
          <w:szCs w:val="30"/>
          <w:cs/>
          <w:lang w:val="en-US"/>
        </w:rPr>
        <w:t xml:space="preserve">กรกฎาคม </w:t>
      </w:r>
      <w:r w:rsidR="00166896" w:rsidRPr="00FE297C">
        <w:rPr>
          <w:rFonts w:ascii="Angsana New" w:hAnsi="Angsana New"/>
          <w:sz w:val="30"/>
          <w:szCs w:val="30"/>
          <w:lang w:val="en-US"/>
        </w:rPr>
        <w:t>2550</w:t>
      </w:r>
      <w:r w:rsidR="00302991" w:rsidRPr="00FE297C">
        <w:rPr>
          <w:rFonts w:ascii="Angsana New" w:hAnsi="Angsana New"/>
          <w:sz w:val="30"/>
          <w:szCs w:val="30"/>
          <w:lang w:val="en-US"/>
        </w:rPr>
        <w:t xml:space="preserve"> </w:t>
      </w:r>
      <w:r w:rsidR="005520D0" w:rsidRPr="00FE297C">
        <w:rPr>
          <w:rFonts w:ascii="Angsana New" w:hAnsi="Angsana New"/>
          <w:sz w:val="30"/>
          <w:szCs w:val="30"/>
          <w:cs/>
          <w:lang w:val="en-US"/>
        </w:rPr>
        <w:t>และ</w:t>
      </w:r>
      <w:r w:rsidR="000423E1" w:rsidRPr="00FE297C">
        <w:rPr>
          <w:rFonts w:ascii="Angsana New" w:hAnsi="Angsana New"/>
          <w:sz w:val="30"/>
          <w:szCs w:val="30"/>
          <w:cs/>
          <w:lang w:val="en-US"/>
        </w:rPr>
        <w:t>มี</w:t>
      </w:r>
      <w:r w:rsidR="00C762BB" w:rsidRPr="00FE297C">
        <w:rPr>
          <w:rFonts w:ascii="Angsana New" w:hAnsi="Angsana New"/>
          <w:sz w:val="30"/>
          <w:szCs w:val="30"/>
          <w:cs/>
          <w:lang w:val="en-US"/>
        </w:rPr>
        <w:t>ที่อยู่จดทะเบียนดังนี้</w:t>
      </w:r>
    </w:p>
    <w:p w14:paraId="7297BAC5" w14:textId="77777777" w:rsidR="00C762BB" w:rsidRPr="00FE297C" w:rsidRDefault="00C762BB" w:rsidP="008A06DC">
      <w:pPr>
        <w:pStyle w:val="BodyText2"/>
        <w:ind w:left="540" w:firstLine="0"/>
        <w:rPr>
          <w:rFonts w:ascii="Angsana New" w:hAnsi="Angsana New"/>
          <w:sz w:val="10"/>
          <w:szCs w:val="10"/>
          <w:lang w:val="en-US"/>
        </w:rPr>
      </w:pPr>
    </w:p>
    <w:tbl>
      <w:tblPr>
        <w:tblW w:w="9138" w:type="dxa"/>
        <w:tblInd w:w="459" w:type="dxa"/>
        <w:tblLook w:val="04A0" w:firstRow="1" w:lastRow="0" w:firstColumn="1" w:lastColumn="0" w:noHBand="0" w:noVBand="1"/>
      </w:tblPr>
      <w:tblGrid>
        <w:gridCol w:w="2880"/>
        <w:gridCol w:w="6258"/>
      </w:tblGrid>
      <w:tr w:rsidR="00C762BB" w:rsidRPr="00FE297C" w14:paraId="013310B6" w14:textId="77777777" w:rsidTr="00D7775F">
        <w:tc>
          <w:tcPr>
            <w:tcW w:w="2880" w:type="dxa"/>
            <w:shd w:val="clear" w:color="auto" w:fill="auto"/>
          </w:tcPr>
          <w:p w14:paraId="41E51F1D" w14:textId="77777777" w:rsidR="00C762BB" w:rsidRPr="00FE297C" w:rsidRDefault="00C762BB" w:rsidP="00B450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Times New Roman" w:hAnsi="Times New Roman" w:cs="Times New Roman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6258" w:type="dxa"/>
            <w:shd w:val="clear" w:color="auto" w:fill="auto"/>
          </w:tcPr>
          <w:p w14:paraId="0DE765A5" w14:textId="6406C872" w:rsidR="00C762BB" w:rsidRPr="00FE297C" w:rsidRDefault="00C762BB" w:rsidP="00C762BB">
            <w:pPr>
              <w:pStyle w:val="BodyText2"/>
              <w:ind w:left="-18" w:hanging="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FE297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เลขที่ 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  <w:r w:rsidRPr="00FE29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297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หมู่ที่ 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FE29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297C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ตำบลนาดี อำเภอนาเยีย จังหวัดอุบลราชธานี</w:t>
            </w:r>
            <w:r w:rsidRPr="00FE29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762BB" w:rsidRPr="00FE297C" w14:paraId="06942217" w14:textId="77777777" w:rsidTr="00D7775F">
        <w:tc>
          <w:tcPr>
            <w:tcW w:w="2880" w:type="dxa"/>
            <w:shd w:val="clear" w:color="auto" w:fill="auto"/>
          </w:tcPr>
          <w:p w14:paraId="1F14B836" w14:textId="77777777" w:rsidR="00C762BB" w:rsidRPr="00FE297C" w:rsidRDefault="00C762BB" w:rsidP="00B450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58" w:type="dxa"/>
            <w:shd w:val="clear" w:color="auto" w:fill="auto"/>
          </w:tcPr>
          <w:p w14:paraId="78EBBBE4" w14:textId="77777777" w:rsidR="00C762BB" w:rsidRPr="00FE297C" w:rsidRDefault="00C762BB" w:rsidP="00C762BB">
            <w:pPr>
              <w:pStyle w:val="BodyText2"/>
              <w:ind w:left="-18" w:hanging="36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C762BB" w:rsidRPr="00FE297C" w14:paraId="47F54A64" w14:textId="77777777" w:rsidTr="00D7775F">
        <w:tc>
          <w:tcPr>
            <w:tcW w:w="2880" w:type="dxa"/>
            <w:shd w:val="clear" w:color="auto" w:fill="auto"/>
          </w:tcPr>
          <w:p w14:paraId="7BEC78C9" w14:textId="75DB9074" w:rsidR="00C762BB" w:rsidRPr="00FE297C" w:rsidRDefault="00C762BB" w:rsidP="00B450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14:paraId="39E2AC35" w14:textId="69697C86" w:rsidR="00C762BB" w:rsidRPr="00FE297C" w:rsidRDefault="00C762BB" w:rsidP="00C762BB">
            <w:pPr>
              <w:pStyle w:val="BodyText2"/>
              <w:ind w:left="-18" w:hanging="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FE297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เลขที่ 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  <w:r w:rsidRPr="00FE297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หมู่ที่</w:t>
            </w:r>
            <w:r w:rsidR="0089698A" w:rsidRPr="00FE297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E297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89698A" w:rsidRPr="00FE297C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ตำบลนาเกา อำเภอน้ำยืน จังหวัดอุบลราชธานี</w:t>
            </w:r>
          </w:p>
        </w:tc>
      </w:tr>
      <w:tr w:rsidR="0089698A" w:rsidRPr="00FE297C" w14:paraId="276827FE" w14:textId="77777777" w:rsidTr="00D7775F">
        <w:tc>
          <w:tcPr>
            <w:tcW w:w="2880" w:type="dxa"/>
            <w:shd w:val="clear" w:color="auto" w:fill="auto"/>
          </w:tcPr>
          <w:p w14:paraId="2833AFB4" w14:textId="77777777" w:rsidR="0089698A" w:rsidRPr="00FE297C" w:rsidRDefault="0089698A" w:rsidP="00B450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58" w:type="dxa"/>
            <w:shd w:val="clear" w:color="auto" w:fill="auto"/>
          </w:tcPr>
          <w:p w14:paraId="61E849E8" w14:textId="77777777" w:rsidR="0089698A" w:rsidRPr="00FE297C" w:rsidRDefault="0089698A" w:rsidP="00C762BB">
            <w:pPr>
              <w:pStyle w:val="BodyText2"/>
              <w:ind w:left="-18" w:hanging="3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89698A" w:rsidRPr="00FE297C" w14:paraId="3CB12311" w14:textId="77777777" w:rsidTr="00D7775F">
        <w:tc>
          <w:tcPr>
            <w:tcW w:w="2880" w:type="dxa"/>
            <w:shd w:val="clear" w:color="auto" w:fill="auto"/>
          </w:tcPr>
          <w:p w14:paraId="61D30587" w14:textId="06D1580E" w:rsidR="0089698A" w:rsidRPr="00FE297C" w:rsidRDefault="0089698A" w:rsidP="00B450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258" w:type="dxa"/>
            <w:shd w:val="clear" w:color="auto" w:fill="auto"/>
          </w:tcPr>
          <w:p w14:paraId="7787E61B" w14:textId="062368C8" w:rsidR="0089698A" w:rsidRPr="00FE297C" w:rsidRDefault="0089698A" w:rsidP="0089698A">
            <w:pPr>
              <w:pStyle w:val="BodyText2"/>
              <w:ind w:left="-18" w:hanging="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FE297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เลขที่ 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E297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อาคารซันทาวเวอร์ส เอ ชั้นที่ 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E297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ห้องเลขที่ 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/>
              </w:rPr>
              <w:t>2105</w:t>
            </w: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  <w:p w14:paraId="33938063" w14:textId="77777777" w:rsidR="0089698A" w:rsidRPr="00FE297C" w:rsidRDefault="0089698A" w:rsidP="0089698A">
            <w:pPr>
              <w:pStyle w:val="BodyText2"/>
              <w:ind w:left="-18" w:hanging="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</w:t>
            </w:r>
            <w:r w:rsidR="00986762" w:rsidRPr="00FE297C">
              <w:rPr>
                <w:rFonts w:ascii="Angsana New" w:hAnsi="Angsana New"/>
                <w:sz w:val="30"/>
                <w:szCs w:val="30"/>
                <w:cs/>
                <w:lang w:val="en-US"/>
              </w:rPr>
              <w:t>ถนนวิภาวดีรังสิต แขวงจอมพล</w:t>
            </w:r>
            <w:r w:rsidRPr="00FE297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เขตจตุจักร กรุงเทพมหานคร</w:t>
            </w:r>
          </w:p>
        </w:tc>
      </w:tr>
      <w:tr w:rsidR="0089698A" w:rsidRPr="00FE297C" w14:paraId="5118D83A" w14:textId="77777777" w:rsidTr="00D7775F">
        <w:tc>
          <w:tcPr>
            <w:tcW w:w="2880" w:type="dxa"/>
            <w:shd w:val="clear" w:color="auto" w:fill="auto"/>
          </w:tcPr>
          <w:p w14:paraId="729B197E" w14:textId="77777777" w:rsidR="0089698A" w:rsidRPr="00FE297C" w:rsidRDefault="0089698A" w:rsidP="00927C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58" w:type="dxa"/>
            <w:shd w:val="clear" w:color="auto" w:fill="auto"/>
          </w:tcPr>
          <w:p w14:paraId="432DDA34" w14:textId="77777777" w:rsidR="0089698A" w:rsidRPr="00FE297C" w:rsidRDefault="0089698A" w:rsidP="00927C52">
            <w:pPr>
              <w:pStyle w:val="BodyText2"/>
              <w:ind w:left="-18" w:hanging="36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</w:tbl>
    <w:p w14:paraId="412C1305" w14:textId="77777777" w:rsidR="002827EB" w:rsidRPr="00FE297C" w:rsidRDefault="002827EB" w:rsidP="008A0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pacing w:val="-6"/>
          <w:sz w:val="12"/>
          <w:szCs w:val="12"/>
        </w:rPr>
      </w:pPr>
    </w:p>
    <w:p w14:paraId="52E27A83" w14:textId="67D27EC5" w:rsidR="006429BB" w:rsidRPr="00FE297C" w:rsidRDefault="006429BB" w:rsidP="008A06DC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bidi="th-TH"/>
        </w:rPr>
      </w:pPr>
      <w:r w:rsidRPr="00FE297C">
        <w:rPr>
          <w:rFonts w:ascii="Angsana New" w:hAnsi="Angsana New"/>
          <w:sz w:val="30"/>
          <w:szCs w:val="30"/>
          <w:cs/>
          <w:lang w:val="en-US" w:bidi="th-TH"/>
        </w:rPr>
        <w:t>ผู้ถือหุ้นรายใหญ่ในระหว่างปีได้แก่</w:t>
      </w:r>
      <w:r w:rsidR="0073730D" w:rsidRPr="00FE297C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73730D" w:rsidRPr="00FE297C">
        <w:rPr>
          <w:rFonts w:ascii="Angsana New" w:hAnsi="Angsana New"/>
          <w:sz w:val="30"/>
          <w:szCs w:val="30"/>
          <w:cs/>
          <w:lang w:val="en-US" w:bidi="th-TH"/>
        </w:rPr>
        <w:t xml:space="preserve">บริษัท เอสทีเค แคปปิตอล จำกัด (ถือหุ้นร้อยละ </w:t>
      </w:r>
      <w:r w:rsidR="0073730D" w:rsidRPr="00FE297C">
        <w:rPr>
          <w:rFonts w:ascii="Angsana New" w:hAnsi="Angsana New"/>
          <w:sz w:val="30"/>
          <w:szCs w:val="30"/>
          <w:lang w:val="en-US" w:bidi="th-TH"/>
        </w:rPr>
        <w:t>14.00)</w:t>
      </w:r>
      <w:r w:rsidRPr="00FE297C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 </w:t>
      </w:r>
      <w:r w:rsidR="00606832" w:rsidRPr="00FE297C">
        <w:rPr>
          <w:rFonts w:ascii="Angsana New" w:hAnsi="Angsana New"/>
          <w:sz w:val="30"/>
          <w:szCs w:val="30"/>
          <w:cs/>
          <w:lang w:val="en-US" w:bidi="th-TH"/>
        </w:rPr>
        <w:t>ไทยออยล์ เอทานอล</w:t>
      </w:r>
      <w:r w:rsidR="005A50C7" w:rsidRPr="00FE297C">
        <w:rPr>
          <w:rFonts w:ascii="Angsana New" w:hAnsi="Angsana New"/>
          <w:sz w:val="30"/>
          <w:szCs w:val="30"/>
          <w:cs/>
          <w:lang w:val="en-US" w:bidi="th-TH"/>
        </w:rPr>
        <w:t xml:space="preserve"> จำกัด</w:t>
      </w:r>
      <w:r w:rsidRPr="00FE297C">
        <w:rPr>
          <w:rFonts w:ascii="Angsana New" w:hAnsi="Angsana New"/>
          <w:sz w:val="30"/>
          <w:szCs w:val="30"/>
          <w:cs/>
          <w:lang w:val="en-US" w:bidi="th-TH"/>
        </w:rPr>
        <w:t xml:space="preserve"> (ถือหุ้นร้อยละ </w:t>
      </w:r>
      <w:r w:rsidR="00166896" w:rsidRPr="00FE297C">
        <w:rPr>
          <w:rFonts w:ascii="Angsana New" w:hAnsi="Angsana New"/>
          <w:sz w:val="30"/>
          <w:szCs w:val="30"/>
          <w:lang w:val="en-US" w:bidi="th-TH"/>
        </w:rPr>
        <w:t>12.39</w:t>
      </w:r>
      <w:r w:rsidR="005A50C7" w:rsidRPr="00FE297C">
        <w:rPr>
          <w:rFonts w:ascii="Angsana New" w:hAnsi="Angsana New"/>
          <w:sz w:val="30"/>
          <w:szCs w:val="30"/>
          <w:lang w:bidi="th-TH"/>
        </w:rPr>
        <w:t xml:space="preserve">) </w:t>
      </w:r>
      <w:r w:rsidR="00CD730A" w:rsidRPr="00FE297C">
        <w:rPr>
          <w:rFonts w:ascii="Angsana New" w:hAnsi="Angsana New"/>
          <w:sz w:val="30"/>
          <w:szCs w:val="30"/>
          <w:cs/>
          <w:lang w:val="en-US" w:bidi="th-TH"/>
        </w:rPr>
        <w:t xml:space="preserve">บริษัท </w:t>
      </w:r>
      <w:r w:rsidR="00606832" w:rsidRPr="00FE297C">
        <w:rPr>
          <w:rFonts w:ascii="Angsana New" w:hAnsi="Angsana New"/>
          <w:sz w:val="30"/>
          <w:szCs w:val="30"/>
          <w:cs/>
          <w:lang w:val="en-US" w:bidi="th-TH"/>
        </w:rPr>
        <w:t>บีบีจีไอ</w:t>
      </w:r>
      <w:r w:rsidR="00CD730A" w:rsidRPr="00FE297C">
        <w:rPr>
          <w:rFonts w:ascii="Angsana New" w:hAnsi="Angsana New"/>
          <w:sz w:val="30"/>
          <w:szCs w:val="30"/>
          <w:cs/>
          <w:lang w:val="en-US" w:bidi="th-TH"/>
        </w:rPr>
        <w:t xml:space="preserve"> จำกัด </w:t>
      </w:r>
      <w:r w:rsidR="00606832" w:rsidRPr="00FE297C">
        <w:rPr>
          <w:rFonts w:ascii="Angsana New" w:hAnsi="Angsana New"/>
          <w:sz w:val="30"/>
          <w:szCs w:val="30"/>
          <w:cs/>
          <w:lang w:val="en-US" w:bidi="th-TH"/>
        </w:rPr>
        <w:t xml:space="preserve">(มหาชน) </w:t>
      </w:r>
      <w:r w:rsidRPr="00FE297C">
        <w:rPr>
          <w:rFonts w:ascii="Angsana New" w:hAnsi="Angsana New"/>
          <w:sz w:val="30"/>
          <w:szCs w:val="30"/>
          <w:cs/>
          <w:lang w:val="en-US" w:bidi="th-TH"/>
        </w:rPr>
        <w:t xml:space="preserve">(ถือหุ้นร้อยละ </w:t>
      </w:r>
      <w:r w:rsidR="00166896" w:rsidRPr="00FE297C">
        <w:rPr>
          <w:rFonts w:ascii="Angsana New" w:hAnsi="Angsana New"/>
          <w:sz w:val="30"/>
          <w:szCs w:val="30"/>
          <w:lang w:val="en-US" w:bidi="th-TH"/>
        </w:rPr>
        <w:t>12.39</w:t>
      </w:r>
      <w:r w:rsidR="00786C71" w:rsidRPr="00FE297C">
        <w:rPr>
          <w:rFonts w:ascii="Angsana New" w:hAnsi="Angsana New"/>
          <w:sz w:val="30"/>
          <w:szCs w:val="30"/>
          <w:lang w:val="en-US" w:bidi="th-TH"/>
        </w:rPr>
        <w:t>)</w:t>
      </w:r>
      <w:r w:rsidR="005A50C7" w:rsidRPr="00FE297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606832" w:rsidRPr="00FE297C">
        <w:rPr>
          <w:rFonts w:ascii="Angsana New" w:hAnsi="Angsana New"/>
          <w:sz w:val="30"/>
          <w:szCs w:val="30"/>
          <w:cs/>
          <w:lang w:val="en-US" w:bidi="th-TH"/>
        </w:rPr>
        <w:t xml:space="preserve">และบริษัท เค พลัส โฮลดิ้ง จำกัด (ถือหุ้นร้อยละ </w:t>
      </w:r>
      <w:r w:rsidR="00166896" w:rsidRPr="00FE297C">
        <w:rPr>
          <w:rFonts w:ascii="Angsana New" w:hAnsi="Angsana New"/>
          <w:sz w:val="30"/>
          <w:szCs w:val="30"/>
          <w:lang w:val="en-US" w:bidi="th-TH"/>
        </w:rPr>
        <w:t>11.77</w:t>
      </w:r>
      <w:r w:rsidR="00606832" w:rsidRPr="00FE297C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="005A50C7" w:rsidRPr="00FE297C">
        <w:rPr>
          <w:rFonts w:ascii="Angsana New" w:hAnsi="Angsana New"/>
          <w:sz w:val="30"/>
          <w:szCs w:val="30"/>
          <w:cs/>
          <w:lang w:val="en-US" w:bidi="th-TH"/>
        </w:rPr>
        <w:t>ซึ่ง</w:t>
      </w:r>
      <w:r w:rsidR="00606832" w:rsidRPr="00FE297C">
        <w:rPr>
          <w:rFonts w:ascii="Angsana New" w:hAnsi="Angsana New"/>
          <w:sz w:val="30"/>
          <w:szCs w:val="30"/>
          <w:cs/>
          <w:lang w:val="en-US" w:bidi="th-TH"/>
        </w:rPr>
        <w:t>บริษัททั้งสี่</w:t>
      </w:r>
      <w:r w:rsidRPr="00FE297C">
        <w:rPr>
          <w:rFonts w:ascii="Angsana New" w:hAnsi="Angsana New"/>
          <w:sz w:val="30"/>
          <w:szCs w:val="30"/>
          <w:cs/>
          <w:lang w:val="en-US" w:bidi="th-TH"/>
        </w:rPr>
        <w:t>แห่งเป็นนิติบุคคลที่จัดตั้งขึ้นในประเทศไทย</w:t>
      </w:r>
    </w:p>
    <w:p w14:paraId="5582C94F" w14:textId="77777777" w:rsidR="00787AB2" w:rsidRPr="00FE297C" w:rsidRDefault="00787AB2" w:rsidP="00A06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12"/>
          <w:szCs w:val="12"/>
        </w:rPr>
      </w:pPr>
    </w:p>
    <w:p w14:paraId="1571ADC0" w14:textId="612A603F" w:rsidR="00B90778" w:rsidRPr="00FE297C" w:rsidRDefault="00606832" w:rsidP="00A06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  <w:r w:rsidRPr="00FE297C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ในการประชุมสามัญผู้ถือหุ้นประจำปีของบริษัท เมื่อวันที่ </w:t>
      </w:r>
      <w:r w:rsidR="00166896" w:rsidRPr="00FE297C">
        <w:rPr>
          <w:rFonts w:ascii="Angsana New" w:hAnsi="Angsana New"/>
          <w:sz w:val="30"/>
          <w:szCs w:val="30"/>
        </w:rPr>
        <w:t>9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เมษายน </w:t>
      </w:r>
      <w:r w:rsidR="00166896" w:rsidRPr="00FE297C">
        <w:rPr>
          <w:rFonts w:ascii="Angsana New" w:hAnsi="Angsana New"/>
          <w:sz w:val="30"/>
          <w:szCs w:val="30"/>
        </w:rPr>
        <w:t>2561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>ผู้ถือหุ้นได้มีการอนุมัติให้บริษัท</w:t>
      </w:r>
      <w:r w:rsidR="00E77AC1" w:rsidRPr="00FE297C">
        <w:rPr>
          <w:rFonts w:ascii="Angsana New" w:hAnsi="Angsana New"/>
          <w:sz w:val="30"/>
          <w:szCs w:val="30"/>
          <w:cs/>
        </w:rPr>
        <w:t xml:space="preserve">           </w:t>
      </w:r>
      <w:r w:rsidRPr="00FE297C">
        <w:rPr>
          <w:rFonts w:ascii="Angsana New" w:hAnsi="Angsana New"/>
          <w:sz w:val="30"/>
          <w:szCs w:val="30"/>
          <w:cs/>
        </w:rPr>
        <w:t xml:space="preserve">แปรสภาพเป็นบริษัท มหาชน จำกัด ซึ่งบริษัทได้ดำเนินการจดทะเบียนแล้ว เมื่อวันที่ </w:t>
      </w:r>
      <w:r w:rsidR="00166896" w:rsidRPr="00FE297C">
        <w:rPr>
          <w:rFonts w:ascii="Angsana New" w:hAnsi="Angsana New"/>
          <w:sz w:val="30"/>
          <w:szCs w:val="30"/>
        </w:rPr>
        <w:t>23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เมษายน </w:t>
      </w:r>
      <w:r w:rsidR="00166896" w:rsidRPr="00FE297C">
        <w:rPr>
          <w:rFonts w:ascii="Angsana New" w:hAnsi="Angsana New"/>
          <w:sz w:val="30"/>
          <w:szCs w:val="30"/>
        </w:rPr>
        <w:t>2561</w:t>
      </w:r>
      <w:r w:rsidR="00DD3A20" w:rsidRPr="00FE297C">
        <w:rPr>
          <w:rFonts w:ascii="Angsana New" w:hAnsi="Angsana New" w:hint="cs"/>
          <w:sz w:val="30"/>
          <w:szCs w:val="30"/>
          <w:cs/>
        </w:rPr>
        <w:t xml:space="preserve"> และหุ้นสามัญของบริษัทได้เริ่มทำการซื้อขายในตลาดหลักทรัพย์แห่งประเทศไทยเมื่อวันที่ </w:t>
      </w:r>
      <w:r w:rsidR="00166896" w:rsidRPr="00FE297C">
        <w:rPr>
          <w:rFonts w:ascii="Angsana New" w:hAnsi="Angsana New"/>
          <w:sz w:val="30"/>
          <w:szCs w:val="30"/>
        </w:rPr>
        <w:t>30</w:t>
      </w:r>
      <w:r w:rsidR="00DD3A20" w:rsidRPr="00FE297C">
        <w:rPr>
          <w:rFonts w:ascii="Angsana New" w:hAnsi="Angsana New"/>
          <w:sz w:val="30"/>
          <w:szCs w:val="30"/>
        </w:rPr>
        <w:t xml:space="preserve"> </w:t>
      </w:r>
      <w:r w:rsidR="00DD3A20" w:rsidRPr="00FE297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166896" w:rsidRPr="00FE297C">
        <w:rPr>
          <w:rFonts w:ascii="Angsana New" w:hAnsi="Angsana New"/>
          <w:sz w:val="30"/>
          <w:szCs w:val="30"/>
        </w:rPr>
        <w:t>2564</w:t>
      </w:r>
    </w:p>
    <w:p w14:paraId="45234E41" w14:textId="77777777" w:rsidR="00B90778" w:rsidRPr="00FE297C" w:rsidRDefault="00B90778" w:rsidP="00A06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12"/>
          <w:szCs w:val="12"/>
        </w:rPr>
      </w:pPr>
    </w:p>
    <w:p w14:paraId="767DF398" w14:textId="77777777" w:rsidR="00CD730A" w:rsidRPr="00FE297C" w:rsidRDefault="00BE1E6D" w:rsidP="00A06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A54EB2" w:rsidRPr="00FE297C">
        <w:rPr>
          <w:rFonts w:ascii="Angsana New" w:hAnsi="Angsana New"/>
          <w:sz w:val="30"/>
          <w:szCs w:val="30"/>
          <w:cs/>
        </w:rPr>
        <w:t>การ</w:t>
      </w:r>
      <w:r w:rsidR="00CD730A" w:rsidRPr="00FE297C">
        <w:rPr>
          <w:rFonts w:ascii="Angsana New" w:hAnsi="Angsana New"/>
          <w:sz w:val="30"/>
          <w:szCs w:val="30"/>
          <w:cs/>
        </w:rPr>
        <w:t>ผลิต</w:t>
      </w:r>
      <w:r w:rsidR="00D92C50" w:rsidRPr="00FE297C">
        <w:rPr>
          <w:rFonts w:ascii="Angsana New" w:hAnsi="Angsana New"/>
          <w:sz w:val="30"/>
          <w:szCs w:val="30"/>
          <w:cs/>
        </w:rPr>
        <w:t>และจำหน่ายผลิตภัณฑ์</w:t>
      </w:r>
      <w:r w:rsidR="00627F33" w:rsidRPr="00FE297C">
        <w:rPr>
          <w:rFonts w:ascii="Angsana New" w:hAnsi="Angsana New"/>
          <w:sz w:val="30"/>
          <w:szCs w:val="30"/>
          <w:cs/>
        </w:rPr>
        <w:t>เอทานอล</w:t>
      </w:r>
      <w:r w:rsidR="00CD730A" w:rsidRPr="00FE297C" w:rsidDel="00CD730A">
        <w:rPr>
          <w:rFonts w:ascii="Angsana New" w:hAnsi="Angsana New"/>
          <w:sz w:val="30"/>
          <w:szCs w:val="30"/>
          <w:cs/>
        </w:rPr>
        <w:t xml:space="preserve"> </w:t>
      </w:r>
      <w:r w:rsidR="005A50C7" w:rsidRPr="00FE297C">
        <w:rPr>
          <w:rFonts w:ascii="Angsana New" w:hAnsi="Angsana New"/>
          <w:sz w:val="30"/>
          <w:szCs w:val="30"/>
          <w:cs/>
        </w:rPr>
        <w:t>แป้งมันสำปะหลัง ก๊าซชีวภาพ และไฟฟ้า</w:t>
      </w:r>
    </w:p>
    <w:p w14:paraId="58F70235" w14:textId="77777777" w:rsidR="00606832" w:rsidRPr="00FE297C" w:rsidRDefault="00606832" w:rsidP="00606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12"/>
          <w:szCs w:val="12"/>
        </w:rPr>
      </w:pPr>
    </w:p>
    <w:p w14:paraId="171C8BFD" w14:textId="198A5370" w:rsidR="005E251B" w:rsidRPr="00FE297C" w:rsidRDefault="005E251B" w:rsidP="00A06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FE297C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166896" w:rsidRPr="00FE297C">
        <w:rPr>
          <w:rFonts w:ascii="Angsana New" w:hAnsi="Angsana New"/>
          <w:sz w:val="30"/>
          <w:szCs w:val="30"/>
        </w:rPr>
        <w:t>31</w:t>
      </w:r>
      <w:r w:rsidRPr="00FE297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66896" w:rsidRPr="00FE297C">
        <w:rPr>
          <w:rFonts w:ascii="Angsana New" w:hAnsi="Angsana New"/>
          <w:sz w:val="30"/>
          <w:szCs w:val="30"/>
        </w:rPr>
        <w:t>2564</w:t>
      </w:r>
      <w:r w:rsidR="007759E4" w:rsidRPr="00FE297C">
        <w:rPr>
          <w:rFonts w:ascii="Angsana New" w:hAnsi="Angsana New"/>
          <w:sz w:val="30"/>
          <w:szCs w:val="30"/>
          <w:cs/>
        </w:rPr>
        <w:t xml:space="preserve"> และ </w:t>
      </w:r>
      <w:r w:rsidR="00166896" w:rsidRPr="00FE297C">
        <w:rPr>
          <w:rFonts w:ascii="Angsana New" w:hAnsi="Angsana New"/>
          <w:sz w:val="30"/>
          <w:szCs w:val="30"/>
        </w:rPr>
        <w:t>2563</w:t>
      </w:r>
      <w:r w:rsidR="006D7B6B" w:rsidRPr="00FE297C">
        <w:rPr>
          <w:rFonts w:ascii="Angsana New" w:hAnsi="Angsana New"/>
          <w:sz w:val="30"/>
          <w:szCs w:val="30"/>
          <w:cs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>มีดังนี้</w:t>
      </w:r>
    </w:p>
    <w:p w14:paraId="3D332F7E" w14:textId="77777777" w:rsidR="005E251B" w:rsidRPr="00FE297C" w:rsidRDefault="005E251B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26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1"/>
        <w:gridCol w:w="2718"/>
        <w:gridCol w:w="271"/>
        <w:gridCol w:w="1081"/>
        <w:gridCol w:w="271"/>
        <w:gridCol w:w="810"/>
        <w:gridCol w:w="271"/>
        <w:gridCol w:w="806"/>
      </w:tblGrid>
      <w:tr w:rsidR="00B950CB" w:rsidRPr="00FE297C" w14:paraId="76014DEA" w14:textId="77777777" w:rsidTr="00F71513">
        <w:trPr>
          <w:trHeight w:val="478"/>
          <w:tblHeader/>
        </w:trPr>
        <w:tc>
          <w:tcPr>
            <w:tcW w:w="1640" w:type="pct"/>
          </w:tcPr>
          <w:p w14:paraId="6FB1D2A8" w14:textId="77777777" w:rsidR="00173276" w:rsidRPr="00FE297C" w:rsidRDefault="00173276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6" w:type="pct"/>
          </w:tcPr>
          <w:p w14:paraId="13EB67BA" w14:textId="77777777" w:rsidR="00173276" w:rsidRPr="00FE297C" w:rsidRDefault="00173276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8F7053D" w14:textId="77777777" w:rsidR="00173276" w:rsidRPr="00FE297C" w:rsidRDefault="00173276" w:rsidP="00970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vAlign w:val="bottom"/>
          </w:tcPr>
          <w:p w14:paraId="4790D79E" w14:textId="77777777" w:rsidR="00173276" w:rsidRPr="00FE297C" w:rsidRDefault="00C747D8" w:rsidP="00970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46" w:type="pct"/>
          </w:tcPr>
          <w:p w14:paraId="1AAC95CD" w14:textId="77777777" w:rsidR="00173276" w:rsidRPr="00FE297C" w:rsidRDefault="00173276" w:rsidP="00970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pct"/>
            <w:gridSpan w:val="3"/>
          </w:tcPr>
          <w:p w14:paraId="69FBA54C" w14:textId="77777777" w:rsidR="00173276" w:rsidRPr="00FE297C" w:rsidRDefault="00173276" w:rsidP="00970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6D7B6B" w:rsidRPr="00FE297C" w14:paraId="5B321C58" w14:textId="77777777" w:rsidTr="00F71513">
        <w:trPr>
          <w:tblHeader/>
        </w:trPr>
        <w:tc>
          <w:tcPr>
            <w:tcW w:w="1640" w:type="pct"/>
          </w:tcPr>
          <w:p w14:paraId="2B170D22" w14:textId="77777777" w:rsidR="006D7B6B" w:rsidRPr="00FE297C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66" w:type="pct"/>
          </w:tcPr>
          <w:p w14:paraId="2E5FA666" w14:textId="77777777" w:rsidR="006D7B6B" w:rsidRPr="00FE297C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6" w:type="pct"/>
          </w:tcPr>
          <w:p w14:paraId="267F50C0" w14:textId="77777777" w:rsidR="006D7B6B" w:rsidRPr="00FE297C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D49AA57" w14:textId="77777777" w:rsidR="006D7B6B" w:rsidRPr="00FE297C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146" w:type="pct"/>
          </w:tcPr>
          <w:p w14:paraId="0E18CE95" w14:textId="77777777" w:rsidR="006D7B6B" w:rsidRPr="00FE297C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68B9F115" w14:textId="6E895A23" w:rsidR="006D7B6B" w:rsidRPr="00FE297C" w:rsidRDefault="00166896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4062B35B" w14:textId="77777777" w:rsidR="006D7B6B" w:rsidRPr="00FE297C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14:paraId="25878626" w14:textId="786331C2" w:rsidR="006D7B6B" w:rsidRPr="00FE297C" w:rsidRDefault="00166896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</w:tr>
      <w:tr w:rsidR="006D7B6B" w:rsidRPr="00FE297C" w14:paraId="3600245C" w14:textId="77777777" w:rsidTr="00F71513">
        <w:trPr>
          <w:tblHeader/>
        </w:trPr>
        <w:tc>
          <w:tcPr>
            <w:tcW w:w="1640" w:type="pct"/>
          </w:tcPr>
          <w:p w14:paraId="2C76532E" w14:textId="77777777" w:rsidR="006D7B6B" w:rsidRPr="00FE297C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66" w:type="pct"/>
          </w:tcPr>
          <w:p w14:paraId="5261E52D" w14:textId="77777777" w:rsidR="006D7B6B" w:rsidRPr="00FE297C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6" w:type="pct"/>
          </w:tcPr>
          <w:p w14:paraId="10A1C48B" w14:textId="77777777" w:rsidR="006D7B6B" w:rsidRPr="00FE297C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3" w:type="pct"/>
            <w:vAlign w:val="bottom"/>
          </w:tcPr>
          <w:p w14:paraId="28FDD021" w14:textId="77777777" w:rsidR="006D7B6B" w:rsidRPr="00FE297C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6" w:type="pct"/>
          </w:tcPr>
          <w:p w14:paraId="2C264E57" w14:textId="77777777" w:rsidR="006D7B6B" w:rsidRPr="00FE297C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37" w:type="pct"/>
          </w:tcPr>
          <w:p w14:paraId="54983CF7" w14:textId="77777777" w:rsidR="006D7B6B" w:rsidRPr="00FE297C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</w:rPr>
            </w:pPr>
          </w:p>
        </w:tc>
        <w:tc>
          <w:tcPr>
            <w:tcW w:w="146" w:type="pct"/>
          </w:tcPr>
          <w:p w14:paraId="6F67B601" w14:textId="77777777" w:rsidR="006D7B6B" w:rsidRPr="00FE297C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</w:tcPr>
          <w:p w14:paraId="78BE423D" w14:textId="77777777" w:rsidR="006D7B6B" w:rsidRPr="00FE297C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</w:rPr>
            </w:pPr>
          </w:p>
        </w:tc>
      </w:tr>
      <w:tr w:rsidR="006D7B6B" w:rsidRPr="00FE297C" w14:paraId="34002BEB" w14:textId="77777777" w:rsidTr="00F71513">
        <w:trPr>
          <w:tblHeader/>
        </w:trPr>
        <w:tc>
          <w:tcPr>
            <w:tcW w:w="1640" w:type="pct"/>
          </w:tcPr>
          <w:p w14:paraId="3E7F9D30" w14:textId="77777777" w:rsidR="006D7B6B" w:rsidRPr="00FE297C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466" w:type="pct"/>
          </w:tcPr>
          <w:p w14:paraId="40BE0404" w14:textId="77777777" w:rsidR="006D7B6B" w:rsidRPr="00FE297C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ACF587" w14:textId="77777777" w:rsidR="006D7B6B" w:rsidRPr="00FE297C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A54215A" w14:textId="77777777" w:rsidR="006D7B6B" w:rsidRPr="00FE297C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901CFC" w14:textId="77777777" w:rsidR="006D7B6B" w:rsidRPr="00FE297C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2BB4DE98" w14:textId="77777777" w:rsidR="006D7B6B" w:rsidRPr="00FE297C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CC2809" w14:textId="77777777" w:rsidR="006D7B6B" w:rsidRPr="00FE297C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3728D1AA" w14:textId="77777777" w:rsidR="006D7B6B" w:rsidRPr="00FE297C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62DF" w:rsidRPr="00FE297C" w14:paraId="1B8538BA" w14:textId="77777777" w:rsidTr="00EE3F55">
        <w:tc>
          <w:tcPr>
            <w:tcW w:w="1640" w:type="pct"/>
          </w:tcPr>
          <w:p w14:paraId="1108F8B8" w14:textId="29F06DDC" w:rsidR="000362DF" w:rsidRPr="00FE297C" w:rsidRDefault="000362DF" w:rsidP="0003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บริษัท อุบลไบโอเกษตร จำกัด</w:t>
            </w:r>
          </w:p>
        </w:tc>
        <w:tc>
          <w:tcPr>
            <w:tcW w:w="1466" w:type="pct"/>
          </w:tcPr>
          <w:p w14:paraId="07B35BA1" w14:textId="165895BF" w:rsidR="000362DF" w:rsidRPr="00FE297C" w:rsidRDefault="000362DF" w:rsidP="0003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แป้งมันสำปะหลัง</w:t>
            </w:r>
          </w:p>
          <w:p w14:paraId="203A74E0" w14:textId="2BCC223C" w:rsidR="000362DF" w:rsidRPr="00FE297C" w:rsidRDefault="00ED4DDD" w:rsidP="00ED4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 xml:space="preserve">และสินค้าเกษตรอินทรีย์ </w:t>
            </w:r>
            <w:r w:rsidR="00984992" w:rsidRPr="00FE297C">
              <w:rPr>
                <w:rFonts w:ascii="Angsana New" w:hAnsi="Angsana New"/>
                <w:sz w:val="30"/>
                <w:szCs w:val="30"/>
              </w:rPr>
              <w:t>(</w:t>
            </w:r>
            <w:r w:rsidR="000362DF" w:rsidRPr="00FE297C">
              <w:rPr>
                <w:rFonts w:ascii="Angsana New" w:hAnsi="Angsana New"/>
                <w:sz w:val="30"/>
                <w:szCs w:val="30"/>
                <w:cs/>
              </w:rPr>
              <w:t>กาแฟและข้าว</w:t>
            </w:r>
            <w:r w:rsidR="00984992" w:rsidRPr="00FE29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7DA27A88" w14:textId="77777777" w:rsidR="000362DF" w:rsidRPr="00FE297C" w:rsidRDefault="000362DF" w:rsidP="000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D43A658" w14:textId="3A782854" w:rsidR="000362DF" w:rsidRPr="00FE297C" w:rsidRDefault="000362DF" w:rsidP="000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60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6" w:type="pct"/>
          </w:tcPr>
          <w:p w14:paraId="07517063" w14:textId="77777777" w:rsidR="000362DF" w:rsidRPr="00FE297C" w:rsidRDefault="000362DF" w:rsidP="000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5A514773" w14:textId="425C984D" w:rsidR="000362DF" w:rsidRPr="00FE297C" w:rsidRDefault="00166896" w:rsidP="000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46" w:type="pct"/>
          </w:tcPr>
          <w:p w14:paraId="7B2EFD89" w14:textId="77777777" w:rsidR="000362DF" w:rsidRPr="00FE297C" w:rsidRDefault="000362DF" w:rsidP="000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54C16D26" w14:textId="7012B2D4" w:rsidR="000362DF" w:rsidRPr="00FE297C" w:rsidRDefault="00166896" w:rsidP="0003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F05663" w:rsidRPr="00FE297C" w14:paraId="5C3FFC5A" w14:textId="77777777" w:rsidTr="00F71513">
        <w:trPr>
          <w:trHeight w:val="93"/>
        </w:trPr>
        <w:tc>
          <w:tcPr>
            <w:tcW w:w="1640" w:type="pct"/>
          </w:tcPr>
          <w:p w14:paraId="12691CE0" w14:textId="77777777" w:rsidR="00F05663" w:rsidRPr="00FE297C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บริษัท อุบลซันฟลาวเวอร์ จำกัด</w:t>
            </w:r>
            <w:r w:rsidRPr="00FE29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F3AFF58" w14:textId="43E754A9" w:rsidR="00F05663" w:rsidRPr="00FE297C" w:rsidRDefault="00F05663" w:rsidP="00D0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466" w:type="pct"/>
          </w:tcPr>
          <w:p w14:paraId="2562B38E" w14:textId="178C1C74" w:rsidR="00F05663" w:rsidRPr="00FE297C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โรงงานผลิตแป้ง</w:t>
            </w:r>
            <w:r w:rsidR="00F71513" w:rsidRPr="00FE297C">
              <w:rPr>
                <w:rFonts w:ascii="Angsana New" w:hAnsi="Angsana New"/>
                <w:sz w:val="30"/>
                <w:szCs w:val="30"/>
                <w:cs/>
              </w:rPr>
              <w:t>มันสำปะหลัง</w:t>
            </w:r>
          </w:p>
          <w:p w14:paraId="48154890" w14:textId="6C20D4B9" w:rsidR="00F05663" w:rsidRPr="00FE297C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ผลิตและจำหน่ายก๊าซ</w:t>
            </w:r>
            <w:r w:rsidR="00F71513" w:rsidRPr="00FE297C">
              <w:rPr>
                <w:rFonts w:ascii="Angsana New" w:hAnsi="Angsana New"/>
                <w:sz w:val="30"/>
                <w:szCs w:val="30"/>
                <w:cs/>
              </w:rPr>
              <w:t>ชีวภาพ</w:t>
            </w:r>
          </w:p>
          <w:p w14:paraId="7FB7863B" w14:textId="3B58BF16" w:rsidR="00F05663" w:rsidRPr="00FE297C" w:rsidRDefault="00F05663" w:rsidP="00D0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ไฟฟ้าจากก๊าซ</w:t>
            </w:r>
            <w:r w:rsidR="00F71513" w:rsidRPr="00FE297C">
              <w:rPr>
                <w:rFonts w:ascii="Angsana New" w:hAnsi="Angsana New" w:hint="cs"/>
                <w:sz w:val="30"/>
                <w:szCs w:val="30"/>
                <w:cs/>
              </w:rPr>
              <w:t>ชีวภา</w:t>
            </w:r>
            <w:r w:rsidR="0003660C" w:rsidRPr="00FE297C">
              <w:rPr>
                <w:rFonts w:ascii="Angsana New" w:hAnsi="Angsana New" w:hint="cs"/>
                <w:sz w:val="30"/>
                <w:szCs w:val="30"/>
                <w:cs/>
              </w:rPr>
              <w:t>พ</w:t>
            </w:r>
          </w:p>
        </w:tc>
        <w:tc>
          <w:tcPr>
            <w:tcW w:w="146" w:type="pct"/>
          </w:tcPr>
          <w:p w14:paraId="3EA5705B" w14:textId="77777777" w:rsidR="00F05663" w:rsidRPr="00FE297C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BD434B0" w14:textId="77777777" w:rsidR="00F05663" w:rsidRPr="00FE297C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6" w:type="pct"/>
          </w:tcPr>
          <w:p w14:paraId="46F637C7" w14:textId="77777777" w:rsidR="00F05663" w:rsidRPr="00FE297C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6EC6A03C" w14:textId="36A0AC45" w:rsidR="00F05663" w:rsidRPr="00FE297C" w:rsidRDefault="00166896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46" w:type="pct"/>
          </w:tcPr>
          <w:p w14:paraId="54FE20EC" w14:textId="77777777" w:rsidR="00F05663" w:rsidRPr="00FE297C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3441D2C7" w14:textId="375B5A6F" w:rsidR="00F05663" w:rsidRPr="00FE297C" w:rsidRDefault="00166896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</w:tbl>
    <w:p w14:paraId="6D65E691" w14:textId="210E193D" w:rsidR="006A084B" w:rsidRPr="00FE297C" w:rsidRDefault="00166896" w:rsidP="006A0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E297C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6A084B" w:rsidRPr="00FE297C">
        <w:rPr>
          <w:rFonts w:ascii="Angsana New" w:hAnsi="Angsana New"/>
          <w:b/>
          <w:bCs/>
          <w:sz w:val="30"/>
          <w:szCs w:val="30"/>
        </w:rPr>
        <w:tab/>
      </w:r>
      <w:r w:rsidR="006A084B" w:rsidRPr="00FE297C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794B42E1" w14:textId="77777777" w:rsidR="00787AB2" w:rsidRPr="00FE297C" w:rsidRDefault="00787AB2" w:rsidP="00317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0978A98A" w14:textId="3E1F357C" w:rsidR="000C3B93" w:rsidRPr="00FE297C" w:rsidRDefault="002F3B20" w:rsidP="009843A1">
      <w:pPr>
        <w:pStyle w:val="block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E297C">
        <w:rPr>
          <w:rFonts w:ascii="Angsana New" w:hAnsi="Angsana New"/>
          <w:sz w:val="30"/>
          <w:szCs w:val="30"/>
          <w:cs/>
          <w:lang w:val="en-US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F71513" w:rsidRPr="00FE297C">
        <w:rPr>
          <w:rFonts w:ascii="Angsana New" w:hAnsi="Angsana New"/>
          <w:sz w:val="30"/>
          <w:szCs w:val="30"/>
          <w:cs/>
          <w:lang w:val="en-US"/>
        </w:rPr>
        <w:br/>
      </w:r>
      <w:r w:rsidRPr="00FE297C">
        <w:rPr>
          <w:rFonts w:ascii="Angsana New" w:hAnsi="Angsana New"/>
          <w:sz w:val="30"/>
          <w:szCs w:val="30"/>
          <w:cs/>
          <w:lang w:val="en-US"/>
        </w:rPr>
        <w:t xml:space="preserve">สภาวิชาชีพบัญชีฯ </w:t>
      </w:r>
      <w:r w:rsidR="00A03812" w:rsidRPr="00FE297C">
        <w:rPr>
          <w:rFonts w:ascii="Angsana New" w:hAnsi="Angsana New"/>
          <w:sz w:val="30"/>
          <w:szCs w:val="30"/>
          <w:cs/>
          <w:lang w:val="en-US" w:bidi="th-TH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F71513" w:rsidRPr="00FE297C">
        <w:rPr>
          <w:rFonts w:ascii="Angsana New" w:hAnsi="Angsana New"/>
          <w:sz w:val="30"/>
          <w:szCs w:val="30"/>
          <w:cs/>
          <w:lang w:val="en-US" w:bidi="th-TH"/>
        </w:rPr>
        <w:br/>
      </w:r>
      <w:r w:rsidR="00A03812" w:rsidRPr="00FE297C">
        <w:rPr>
          <w:rFonts w:ascii="Angsana New" w:hAnsi="Angsana New"/>
          <w:sz w:val="30"/>
          <w:szCs w:val="30"/>
          <w:cs/>
          <w:lang w:val="en-US" w:bidi="th-TH"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41C45764" w14:textId="3B082BB1" w:rsidR="0046656A" w:rsidRPr="00FE297C" w:rsidRDefault="00802064" w:rsidP="002F3B20">
      <w:pPr>
        <w:pStyle w:val="block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E297C">
        <w:rPr>
          <w:rFonts w:ascii="Angsana New" w:hAnsi="Angsana New"/>
          <w:sz w:val="30"/>
          <w:szCs w:val="30"/>
          <w:cs/>
          <w:lang w:val="en-US" w:bidi="th-TH"/>
        </w:rPr>
        <w:t>งบการเงินรวมประกอบด้วยงบการเงินของบริษัทและบริษัทย่อย</w:t>
      </w:r>
      <w:r w:rsidR="009474D1" w:rsidRPr="00FE297C">
        <w:rPr>
          <w:rFonts w:ascii="Angsana New" w:hAnsi="Angsana New"/>
          <w:sz w:val="30"/>
          <w:szCs w:val="30"/>
          <w:lang w:val="en-US" w:bidi="th-TH"/>
        </w:rPr>
        <w:t xml:space="preserve"> (“</w:t>
      </w:r>
      <w:r w:rsidR="009474D1" w:rsidRPr="00FE297C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</w:t>
      </w:r>
      <w:r w:rsidR="009474D1" w:rsidRPr="00FE297C">
        <w:rPr>
          <w:rFonts w:ascii="Angsana New" w:hAnsi="Angsana New"/>
          <w:sz w:val="30"/>
          <w:szCs w:val="30"/>
          <w:lang w:val="en-US" w:bidi="th-TH"/>
        </w:rPr>
        <w:t>”)</w:t>
      </w:r>
      <w:r w:rsidRPr="00FE297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E297C">
        <w:rPr>
          <w:rFonts w:ascii="Angsana New" w:hAnsi="Angsana New"/>
          <w:sz w:val="30"/>
          <w:szCs w:val="30"/>
          <w:cs/>
          <w:lang w:val="en-US" w:bidi="th-TH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8144E14" w14:textId="0F2F16D9" w:rsidR="001F3F71" w:rsidRPr="00FE297C" w:rsidRDefault="00166896" w:rsidP="002476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rPr>
          <w:rFonts w:ascii="Angsana New" w:hAnsi="Angsana New"/>
          <w:bCs/>
          <w:sz w:val="30"/>
          <w:szCs w:val="30"/>
        </w:rPr>
      </w:pPr>
      <w:r w:rsidRPr="00FE297C">
        <w:rPr>
          <w:rFonts w:ascii="Angsana New" w:hAnsi="Angsana New"/>
          <w:b/>
          <w:sz w:val="30"/>
          <w:szCs w:val="30"/>
        </w:rPr>
        <w:t>3</w:t>
      </w:r>
      <w:r w:rsidR="008D58F0" w:rsidRPr="00FE297C">
        <w:rPr>
          <w:rFonts w:ascii="Angsana New" w:hAnsi="Angsana New"/>
          <w:b/>
          <w:sz w:val="30"/>
          <w:szCs w:val="30"/>
        </w:rPr>
        <w:tab/>
      </w:r>
      <w:r w:rsidR="001F3F71" w:rsidRPr="00FE297C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2A15AABA" w14:textId="77777777" w:rsidR="00220EA9" w:rsidRPr="00FE297C" w:rsidRDefault="00220EA9" w:rsidP="002476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rPr>
          <w:rFonts w:ascii="Angsana New" w:hAnsi="Angsana New"/>
          <w:bCs/>
          <w:sz w:val="30"/>
          <w:szCs w:val="30"/>
        </w:rPr>
      </w:pPr>
    </w:p>
    <w:p w14:paraId="256B3130" w14:textId="312817AF" w:rsidR="00220EA9" w:rsidRPr="00FE297C" w:rsidRDefault="00220EA9" w:rsidP="00D563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</w:t>
      </w:r>
      <w:r w:rsidR="00D5635A" w:rsidRPr="00FE297C">
        <w:rPr>
          <w:rFonts w:ascii="Angsana New" w:hAnsi="Angsana New" w:hint="cs"/>
          <w:sz w:val="30"/>
          <w:szCs w:val="30"/>
          <w:cs/>
        </w:rPr>
        <w:t>อ</w:t>
      </w:r>
      <w:r w:rsidRPr="00FE297C">
        <w:rPr>
          <w:rFonts w:ascii="Angsana New" w:hAnsi="Angsana New"/>
          <w:sz w:val="30"/>
          <w:szCs w:val="30"/>
          <w:cs/>
        </w:rPr>
        <w:t>กิจการนั้น</w:t>
      </w:r>
    </w:p>
    <w:p w14:paraId="0E0415B5" w14:textId="77777777" w:rsidR="00DE030E" w:rsidRPr="00FE297C" w:rsidRDefault="00DE030E" w:rsidP="00F16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"/>
        <w:jc w:val="thaiDistribute"/>
        <w:rPr>
          <w:rFonts w:ascii="Angsana New" w:hAnsi="Angsana New"/>
          <w:b/>
          <w:sz w:val="20"/>
          <w:szCs w:val="20"/>
        </w:rPr>
      </w:pPr>
    </w:p>
    <w:p w14:paraId="4DC17C52" w14:textId="77777777" w:rsidR="007B5D49" w:rsidRPr="00FE297C" w:rsidRDefault="00D15445" w:rsidP="00F16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"/>
        <w:jc w:val="thaiDistribute"/>
        <w:rPr>
          <w:rFonts w:ascii="Angsana New" w:hAnsi="Angsana New"/>
          <w:b/>
          <w:sz w:val="20"/>
          <w:szCs w:val="20"/>
        </w:rPr>
      </w:pPr>
      <w:r w:rsidRPr="00FE297C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12CB3F24" w14:textId="77777777" w:rsidR="001F3F71" w:rsidRPr="00FE297C" w:rsidRDefault="001F3F71" w:rsidP="00970547">
      <w:pPr>
        <w:tabs>
          <w:tab w:val="clear" w:pos="227"/>
          <w:tab w:val="clear" w:pos="454"/>
          <w:tab w:val="left" w:pos="540"/>
          <w:tab w:val="left" w:pos="1260"/>
        </w:tabs>
        <w:spacing w:line="240" w:lineRule="auto"/>
        <w:ind w:left="540"/>
        <w:jc w:val="both"/>
        <w:rPr>
          <w:rFonts w:ascii="Angsana New" w:hAnsi="Angsana New"/>
          <w:sz w:val="2"/>
          <w:szCs w:val="2"/>
        </w:rPr>
      </w:pP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4140"/>
        <w:gridCol w:w="990"/>
        <w:gridCol w:w="4410"/>
        <w:gridCol w:w="90"/>
      </w:tblGrid>
      <w:tr w:rsidR="00E46CCC" w:rsidRPr="00FE297C" w14:paraId="710E1D98" w14:textId="77777777" w:rsidTr="00A16948">
        <w:trPr>
          <w:trHeight w:val="469"/>
          <w:tblHeader/>
        </w:trPr>
        <w:tc>
          <w:tcPr>
            <w:tcW w:w="4140" w:type="dxa"/>
          </w:tcPr>
          <w:p w14:paraId="1A420A64" w14:textId="77777777" w:rsidR="00E46CCC" w:rsidRPr="00FE297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990" w:type="dxa"/>
            <w:noWrap/>
            <w:vAlign w:val="center"/>
          </w:tcPr>
          <w:p w14:paraId="72956EA6" w14:textId="77777777" w:rsidR="00E46CCC" w:rsidRPr="00FE297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4500" w:type="dxa"/>
            <w:gridSpan w:val="2"/>
          </w:tcPr>
          <w:p w14:paraId="69C2CBB7" w14:textId="77777777" w:rsidR="00E46CCC" w:rsidRPr="00FE297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6CCC" w:rsidRPr="00FE297C" w14:paraId="54480BFA" w14:textId="77777777" w:rsidTr="00A16948">
        <w:trPr>
          <w:tblHeader/>
        </w:trPr>
        <w:tc>
          <w:tcPr>
            <w:tcW w:w="4140" w:type="dxa"/>
          </w:tcPr>
          <w:p w14:paraId="4592428F" w14:textId="77777777" w:rsidR="00E46CCC" w:rsidRPr="00FE297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90" w:type="dxa"/>
            <w:noWrap/>
            <w:vAlign w:val="bottom"/>
          </w:tcPr>
          <w:p w14:paraId="171048FC" w14:textId="77777777" w:rsidR="00E46CCC" w:rsidRPr="00FE297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4500" w:type="dxa"/>
            <w:gridSpan w:val="2"/>
          </w:tcPr>
          <w:p w14:paraId="66CCA7A3" w14:textId="77777777" w:rsidR="00E46CCC" w:rsidRPr="00FE297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ลักษณะความสัมพันธ์</w:t>
            </w:r>
          </w:p>
        </w:tc>
      </w:tr>
      <w:tr w:rsidR="00E46CCC" w:rsidRPr="00FE297C" w14:paraId="6F9A83AB" w14:textId="77777777" w:rsidTr="00A16948">
        <w:tc>
          <w:tcPr>
            <w:tcW w:w="4140" w:type="dxa"/>
          </w:tcPr>
          <w:p w14:paraId="6B006802" w14:textId="77777777" w:rsidR="00E46CCC" w:rsidRPr="00FE297C" w:rsidRDefault="00E46CCC" w:rsidP="00A1694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33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ไทยออยล์ เอทานอล จำกัด </w:t>
            </w:r>
          </w:p>
        </w:tc>
        <w:tc>
          <w:tcPr>
            <w:tcW w:w="990" w:type="dxa"/>
            <w:shd w:val="clear" w:color="auto" w:fill="auto"/>
            <w:noWrap/>
          </w:tcPr>
          <w:p w14:paraId="09A30E0A" w14:textId="77777777" w:rsidR="00E46CCC" w:rsidRPr="00FE297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gridSpan w:val="2"/>
            <w:shd w:val="clear" w:color="auto" w:fill="auto"/>
          </w:tcPr>
          <w:p w14:paraId="4F5E4C1B" w14:textId="6120CCAA" w:rsidR="00E46CCC" w:rsidRPr="00FE297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ถือหุ้นในบริษัทร้อยละ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12.39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และมีผู้แทนเป็นกรรมการของบริษัท</w:t>
            </w:r>
          </w:p>
        </w:tc>
      </w:tr>
      <w:tr w:rsidR="00E46CCC" w:rsidRPr="00FE297C" w14:paraId="209F1214" w14:textId="77777777" w:rsidTr="00A16948">
        <w:tc>
          <w:tcPr>
            <w:tcW w:w="4140" w:type="dxa"/>
          </w:tcPr>
          <w:p w14:paraId="15BA2B7D" w14:textId="77777777" w:rsidR="00E46CCC" w:rsidRPr="00FE297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บริษัท บีบีจีไอ จำกัด (มหาชน)</w:t>
            </w:r>
          </w:p>
        </w:tc>
        <w:tc>
          <w:tcPr>
            <w:tcW w:w="990" w:type="dxa"/>
            <w:noWrap/>
          </w:tcPr>
          <w:p w14:paraId="22231156" w14:textId="77777777" w:rsidR="00E46CCC" w:rsidRPr="00FE297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gridSpan w:val="2"/>
          </w:tcPr>
          <w:p w14:paraId="365CC930" w14:textId="57D79A12" w:rsidR="00E46CCC" w:rsidRPr="00FE297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ถือหุ้นในบริษัทร้อยละ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12.39</w:t>
            </w:r>
            <w:r w:rsidRPr="00FE29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และมีผู้แทนเป็นกรรมการของบริษัท</w:t>
            </w:r>
          </w:p>
        </w:tc>
      </w:tr>
      <w:tr w:rsidR="00E46CCC" w:rsidRPr="00FE297C" w14:paraId="35315A85" w14:textId="77777777" w:rsidTr="00A16948">
        <w:tc>
          <w:tcPr>
            <w:tcW w:w="4140" w:type="dxa"/>
          </w:tcPr>
          <w:p w14:paraId="1185425D" w14:textId="77777777" w:rsidR="00E46CCC" w:rsidRPr="00FE297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บริษัท เอสทีเค แคปปิตอล จำกัด</w:t>
            </w:r>
          </w:p>
        </w:tc>
        <w:tc>
          <w:tcPr>
            <w:tcW w:w="990" w:type="dxa"/>
            <w:noWrap/>
          </w:tcPr>
          <w:p w14:paraId="404FACFF" w14:textId="77777777" w:rsidR="00E46CCC" w:rsidRPr="00FE297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gridSpan w:val="2"/>
          </w:tcPr>
          <w:p w14:paraId="4BAC89DA" w14:textId="48F08781" w:rsidR="00E46CCC" w:rsidRPr="00FE297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ถือหุ้นในบริษัทร้อยละ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14.00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และมีผู้แทนเป็นกรรมการของบริษัท</w:t>
            </w:r>
          </w:p>
        </w:tc>
      </w:tr>
      <w:tr w:rsidR="00E46CCC" w:rsidRPr="00FE297C" w14:paraId="215B9AC1" w14:textId="77777777" w:rsidTr="00A16948">
        <w:tc>
          <w:tcPr>
            <w:tcW w:w="4140" w:type="dxa"/>
          </w:tcPr>
          <w:p w14:paraId="416A707D" w14:textId="77777777" w:rsidR="00E46CCC" w:rsidRPr="00FE297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บริษัท เค พลัส โฮลดิ้ง จำกัด</w:t>
            </w:r>
          </w:p>
        </w:tc>
        <w:tc>
          <w:tcPr>
            <w:tcW w:w="990" w:type="dxa"/>
            <w:noWrap/>
          </w:tcPr>
          <w:p w14:paraId="2B6A52E3" w14:textId="77777777" w:rsidR="00E46CCC" w:rsidRPr="00FE297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gridSpan w:val="2"/>
          </w:tcPr>
          <w:p w14:paraId="28FAA263" w14:textId="50E08127" w:rsidR="00E46CCC" w:rsidRPr="00FE297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ถือหุ้นในบริษัทร้อยละ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11.77</w:t>
            </w:r>
          </w:p>
          <w:p w14:paraId="3234743A" w14:textId="77777777" w:rsidR="00E46CCC" w:rsidRPr="00FE297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และมีผู้แทนเป็นกรรมการของบริษัท</w:t>
            </w:r>
          </w:p>
        </w:tc>
      </w:tr>
      <w:tr w:rsidR="00E46CCC" w:rsidRPr="00FE297C" w14:paraId="722B8BA8" w14:textId="77777777" w:rsidTr="00A16948">
        <w:tc>
          <w:tcPr>
            <w:tcW w:w="4140" w:type="dxa"/>
          </w:tcPr>
          <w:p w14:paraId="524CB51B" w14:textId="4639D378" w:rsidR="00E46CCC" w:rsidRPr="00FE297C" w:rsidRDefault="00E46CCC" w:rsidP="00D542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667ABC" w:rsidRPr="00FE297C">
              <w:rPr>
                <w:rFonts w:ascii="Angsana New" w:hAnsi="Angsana New"/>
                <w:sz w:val="30"/>
                <w:szCs w:val="30"/>
                <w:cs/>
              </w:rPr>
              <w:t>อุบลไบโอเกษตร จำกัด</w:t>
            </w:r>
            <w:r w:rsidR="00D54261" w:rsidRPr="00FE297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noWrap/>
          </w:tcPr>
          <w:p w14:paraId="63CCA23A" w14:textId="77777777" w:rsidR="00E46CCC" w:rsidRPr="00FE297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gridSpan w:val="2"/>
          </w:tcPr>
          <w:p w14:paraId="3C78679B" w14:textId="77777777" w:rsidR="00E46CCC" w:rsidRPr="00FE297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E46CCC" w:rsidRPr="00FE297C" w14:paraId="1EF24F3D" w14:textId="77777777" w:rsidTr="00A16948">
        <w:tc>
          <w:tcPr>
            <w:tcW w:w="4140" w:type="dxa"/>
          </w:tcPr>
          <w:p w14:paraId="0B99B0E2" w14:textId="00079BDD" w:rsidR="00E46CCC" w:rsidRPr="00FE297C" w:rsidRDefault="00667AB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บริษัท อุบลซันฟลาวเวอร์ จำกัด</w:t>
            </w:r>
          </w:p>
        </w:tc>
        <w:tc>
          <w:tcPr>
            <w:tcW w:w="990" w:type="dxa"/>
            <w:noWrap/>
          </w:tcPr>
          <w:p w14:paraId="22238387" w14:textId="77777777" w:rsidR="00E46CCC" w:rsidRPr="00FE297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gridSpan w:val="2"/>
          </w:tcPr>
          <w:p w14:paraId="47799913" w14:textId="77777777" w:rsidR="00E46CCC" w:rsidRPr="00FE297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2413BD" w:rsidRPr="00FE297C" w14:paraId="4849F6B3" w14:textId="77777777" w:rsidTr="00A16948">
        <w:tc>
          <w:tcPr>
            <w:tcW w:w="4140" w:type="dxa"/>
            <w:shd w:val="clear" w:color="auto" w:fill="auto"/>
          </w:tcPr>
          <w:p w14:paraId="396E0A8C" w14:textId="3794DC94" w:rsidR="002413BD" w:rsidRPr="00FE297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Style w:val="st1"/>
                <w:rFonts w:ascii="Angsana New" w:hAnsi="Angsana New"/>
                <w:sz w:val="30"/>
                <w:szCs w:val="30"/>
                <w:cs/>
              </w:rPr>
              <w:lastRenderedPageBreak/>
              <w:t>บริษัท ปตท</w:t>
            </w:r>
            <w:r w:rsidR="00166896" w:rsidRPr="00FE297C">
              <w:rPr>
                <w:rStyle w:val="st1"/>
                <w:rFonts w:ascii="Angsana New" w:hAnsi="Angsana New"/>
                <w:sz w:val="30"/>
                <w:szCs w:val="30"/>
              </w:rPr>
              <w:t>.</w:t>
            </w:r>
            <w:r w:rsidRPr="00FE297C">
              <w:rPr>
                <w:rStyle w:val="st1"/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990" w:type="dxa"/>
            <w:shd w:val="clear" w:color="auto" w:fill="auto"/>
            <w:noWrap/>
          </w:tcPr>
          <w:p w14:paraId="4D97793F" w14:textId="77777777" w:rsidR="002413BD" w:rsidRPr="00FE297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gridSpan w:val="2"/>
            <w:shd w:val="clear" w:color="auto" w:fill="auto"/>
          </w:tcPr>
          <w:p w14:paraId="47133E4D" w14:textId="77777777" w:rsidR="002413BD" w:rsidRPr="00FE297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เป็นบริษัทใหญ่ลำดับสูงสุดของผู้ถือหุ้นรายใหญ่ของ   </w:t>
            </w:r>
          </w:p>
        </w:tc>
      </w:tr>
      <w:tr w:rsidR="002413BD" w:rsidRPr="00FE297C" w14:paraId="77CF94F9" w14:textId="77777777" w:rsidTr="00A16948">
        <w:tc>
          <w:tcPr>
            <w:tcW w:w="4140" w:type="dxa"/>
            <w:shd w:val="clear" w:color="auto" w:fill="auto"/>
          </w:tcPr>
          <w:p w14:paraId="588A0BFD" w14:textId="77777777" w:rsidR="002413BD" w:rsidRPr="00FE297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Style w:val="st1"/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42FAD661" w14:textId="77777777" w:rsidR="002413BD" w:rsidRPr="00FE297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2"/>
            <w:shd w:val="clear" w:color="auto" w:fill="auto"/>
          </w:tcPr>
          <w:p w14:paraId="2BFF2F8A" w14:textId="77777777" w:rsidR="002413BD" w:rsidRPr="00FE297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บริษัท</w:t>
            </w:r>
          </w:p>
        </w:tc>
      </w:tr>
      <w:tr w:rsidR="002413BD" w:rsidRPr="00FE297C" w14:paraId="7618691D" w14:textId="77777777" w:rsidTr="00A16948">
        <w:tc>
          <w:tcPr>
            <w:tcW w:w="4140" w:type="dxa"/>
            <w:shd w:val="clear" w:color="auto" w:fill="auto"/>
          </w:tcPr>
          <w:p w14:paraId="71931E79" w14:textId="77777777" w:rsidR="002413BD" w:rsidRPr="00FE297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Style w:val="st1"/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Style w:val="st1"/>
                <w:rFonts w:ascii="Angsana New" w:hAnsi="Angsana New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990" w:type="dxa"/>
            <w:shd w:val="clear" w:color="auto" w:fill="auto"/>
            <w:noWrap/>
          </w:tcPr>
          <w:p w14:paraId="3404F847" w14:textId="77777777" w:rsidR="002413BD" w:rsidRPr="00FE297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gridSpan w:val="2"/>
            <w:shd w:val="clear" w:color="auto" w:fill="auto"/>
          </w:tcPr>
          <w:p w14:paraId="3DB57A0F" w14:textId="77777777" w:rsidR="002413BD" w:rsidRPr="00FE297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เป็นบริษัทใหญ่ของผู้ถือหุ้นรายใหญ่ของบริษัท</w:t>
            </w:r>
          </w:p>
        </w:tc>
      </w:tr>
      <w:tr w:rsidR="002413BD" w:rsidRPr="00FE297C" w14:paraId="09BCB04E" w14:textId="77777777" w:rsidTr="00A16948">
        <w:tc>
          <w:tcPr>
            <w:tcW w:w="4140" w:type="dxa"/>
          </w:tcPr>
          <w:p w14:paraId="21856B4F" w14:textId="77777777" w:rsidR="002413BD" w:rsidRPr="00FE297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บริษัท บางจาก คอร์ปอเรชั่น จำกัด</w:t>
            </w:r>
          </w:p>
        </w:tc>
        <w:tc>
          <w:tcPr>
            <w:tcW w:w="990" w:type="dxa"/>
            <w:noWrap/>
          </w:tcPr>
          <w:p w14:paraId="16726D39" w14:textId="77777777" w:rsidR="002413BD" w:rsidRPr="00FE297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gridSpan w:val="2"/>
          </w:tcPr>
          <w:p w14:paraId="3ED4EE09" w14:textId="77777777" w:rsidR="002413BD" w:rsidRPr="00FE297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เป็นบริษัทใหญ่ของผู้ถือหุ้นรายใหญ่ของบริษัท</w:t>
            </w:r>
          </w:p>
        </w:tc>
      </w:tr>
      <w:tr w:rsidR="002413BD" w:rsidRPr="00FE297C" w14:paraId="493565FB" w14:textId="77777777" w:rsidTr="00A16948">
        <w:tc>
          <w:tcPr>
            <w:tcW w:w="4140" w:type="dxa"/>
          </w:tcPr>
          <w:p w14:paraId="26C45C6E" w14:textId="77777777" w:rsidR="002413BD" w:rsidRPr="00FE297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990" w:type="dxa"/>
            <w:noWrap/>
          </w:tcPr>
          <w:p w14:paraId="561AB55C" w14:textId="77777777" w:rsidR="002413BD" w:rsidRPr="00FE297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2"/>
          </w:tcPr>
          <w:p w14:paraId="59AC7C9D" w14:textId="77777777" w:rsidR="002413BD" w:rsidRPr="00FE297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13BD" w:rsidRPr="00FE297C" w14:paraId="0DF2EBA1" w14:textId="77777777" w:rsidTr="00A16948">
        <w:tc>
          <w:tcPr>
            <w:tcW w:w="4140" w:type="dxa"/>
          </w:tcPr>
          <w:p w14:paraId="20962AF2" w14:textId="56710749" w:rsidR="002413BD" w:rsidRPr="00FE297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บริษัท ปตท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.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น้ำมันและการค้าปลีก จำกัด</w:t>
            </w:r>
          </w:p>
        </w:tc>
        <w:tc>
          <w:tcPr>
            <w:tcW w:w="990" w:type="dxa"/>
            <w:noWrap/>
          </w:tcPr>
          <w:p w14:paraId="3BFA5ACF" w14:textId="77777777" w:rsidR="002413BD" w:rsidRPr="00FE297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gridSpan w:val="2"/>
          </w:tcPr>
          <w:p w14:paraId="0E7A8953" w14:textId="77777777" w:rsidR="002413BD" w:rsidRPr="00FE297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บริษัทย่อยของบริษัทใหญ่ลำดับสูงสุดของผู้ถือหุ้นราย</w:t>
            </w:r>
          </w:p>
        </w:tc>
      </w:tr>
      <w:tr w:rsidR="002413BD" w:rsidRPr="00FE297C" w14:paraId="44FEA7E6" w14:textId="77777777" w:rsidTr="00A16948">
        <w:tc>
          <w:tcPr>
            <w:tcW w:w="4140" w:type="dxa"/>
          </w:tcPr>
          <w:p w14:paraId="3B4634FD" w14:textId="77777777" w:rsidR="002413BD" w:rsidRPr="00FE297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990" w:type="dxa"/>
            <w:noWrap/>
          </w:tcPr>
          <w:p w14:paraId="0F6B9BEA" w14:textId="77777777" w:rsidR="002413BD" w:rsidRPr="00FE297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2"/>
          </w:tcPr>
          <w:p w14:paraId="2E4916DB" w14:textId="77777777" w:rsidR="002413BD" w:rsidRPr="00FE297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ใหญ่ของบริษัท</w:t>
            </w:r>
          </w:p>
        </w:tc>
      </w:tr>
      <w:tr w:rsidR="0049705D" w:rsidRPr="00FE297C" w14:paraId="5A554FBC" w14:textId="77777777" w:rsidTr="00A16948">
        <w:trPr>
          <w:gridAfter w:val="1"/>
          <w:wAfter w:w="90" w:type="dxa"/>
        </w:trPr>
        <w:tc>
          <w:tcPr>
            <w:tcW w:w="4140" w:type="dxa"/>
          </w:tcPr>
          <w:p w14:paraId="4AD67921" w14:textId="77777777" w:rsidR="0049705D" w:rsidRPr="00FE297C" w:rsidRDefault="0049705D" w:rsidP="004970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990" w:type="dxa"/>
            <w:noWrap/>
          </w:tcPr>
          <w:p w14:paraId="20F1C8C6" w14:textId="77777777" w:rsidR="0049705D" w:rsidRPr="00FE297C" w:rsidRDefault="0049705D" w:rsidP="004970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76B008FA" w14:textId="77777777" w:rsidR="0049705D" w:rsidRPr="00FE297C" w:rsidRDefault="0049705D" w:rsidP="004970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</w:p>
        </w:tc>
      </w:tr>
      <w:tr w:rsidR="0049705D" w:rsidRPr="00FE297C" w14:paraId="6822FD99" w14:textId="77777777" w:rsidTr="00A16948">
        <w:trPr>
          <w:gridAfter w:val="1"/>
          <w:wAfter w:w="90" w:type="dxa"/>
        </w:trPr>
        <w:tc>
          <w:tcPr>
            <w:tcW w:w="4140" w:type="dxa"/>
          </w:tcPr>
          <w:p w14:paraId="15E0D550" w14:textId="03CCE5CC" w:rsidR="0049705D" w:rsidRPr="00FE297C" w:rsidRDefault="0049705D" w:rsidP="0049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บริษัท ส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.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เขมราฐทรานสปอร์ต จำกัด</w:t>
            </w:r>
          </w:p>
        </w:tc>
        <w:tc>
          <w:tcPr>
            <w:tcW w:w="990" w:type="dxa"/>
            <w:noWrap/>
          </w:tcPr>
          <w:p w14:paraId="6D6414C2" w14:textId="77777777" w:rsidR="0049705D" w:rsidRPr="00FE297C" w:rsidRDefault="0049705D" w:rsidP="004970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337D473F" w14:textId="77777777" w:rsidR="0049705D" w:rsidRPr="00FE297C" w:rsidRDefault="0049705D" w:rsidP="004970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</w:p>
        </w:tc>
      </w:tr>
      <w:tr w:rsidR="0049705D" w:rsidRPr="00FE297C" w14:paraId="70A7FCBB" w14:textId="77777777" w:rsidTr="00A16948">
        <w:trPr>
          <w:gridAfter w:val="1"/>
          <w:wAfter w:w="90" w:type="dxa"/>
        </w:trPr>
        <w:tc>
          <w:tcPr>
            <w:tcW w:w="4140" w:type="dxa"/>
          </w:tcPr>
          <w:p w14:paraId="2167BBE3" w14:textId="7767FDDB" w:rsidR="0049705D" w:rsidRPr="00FE297C" w:rsidRDefault="0049705D" w:rsidP="0049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บริษัท อิลล่า (ประเทศไทย) จำกัด</w:t>
            </w:r>
          </w:p>
        </w:tc>
        <w:tc>
          <w:tcPr>
            <w:tcW w:w="990" w:type="dxa"/>
            <w:noWrap/>
          </w:tcPr>
          <w:p w14:paraId="239FBD1F" w14:textId="77777777" w:rsidR="0049705D" w:rsidRPr="00FE297C" w:rsidRDefault="0049705D" w:rsidP="004970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422716F1" w14:textId="77777777" w:rsidR="0049705D" w:rsidRPr="00FE297C" w:rsidRDefault="0049705D" w:rsidP="004970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</w:p>
        </w:tc>
      </w:tr>
      <w:tr w:rsidR="0049705D" w:rsidRPr="00FE297C" w14:paraId="7B51BDDA" w14:textId="77777777" w:rsidTr="00A16948">
        <w:trPr>
          <w:gridAfter w:val="1"/>
          <w:wAfter w:w="90" w:type="dxa"/>
        </w:trPr>
        <w:tc>
          <w:tcPr>
            <w:tcW w:w="4140" w:type="dxa"/>
          </w:tcPr>
          <w:p w14:paraId="54739974" w14:textId="77777777" w:rsidR="0049705D" w:rsidRPr="00FE297C" w:rsidRDefault="0049705D" w:rsidP="0049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ห้างหุ้นส่วนจำกัด ชนะชัยเขมราฐ</w:t>
            </w:r>
          </w:p>
        </w:tc>
        <w:tc>
          <w:tcPr>
            <w:tcW w:w="990" w:type="dxa"/>
            <w:noWrap/>
          </w:tcPr>
          <w:p w14:paraId="71D2DE2A" w14:textId="77777777" w:rsidR="0049705D" w:rsidRPr="00FE297C" w:rsidRDefault="0049705D" w:rsidP="004970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41A1E818" w14:textId="77777777" w:rsidR="0049705D" w:rsidRPr="00FE297C" w:rsidRDefault="0049705D" w:rsidP="004970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</w:p>
        </w:tc>
      </w:tr>
      <w:tr w:rsidR="0049705D" w:rsidRPr="00FE297C" w14:paraId="31AEFE9D" w14:textId="77777777" w:rsidTr="00A16948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09ED4BEF" w14:textId="77777777" w:rsidR="0049705D" w:rsidRPr="00FE297C" w:rsidRDefault="0049705D" w:rsidP="004970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  <w:noWrap/>
          </w:tcPr>
          <w:p w14:paraId="6F86CD7D" w14:textId="77777777" w:rsidR="0049705D" w:rsidRPr="00FE297C" w:rsidRDefault="0049705D" w:rsidP="004970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186210F" w14:textId="77777777" w:rsidR="0049705D" w:rsidRPr="00FE297C" w:rsidRDefault="0049705D" w:rsidP="004970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                                                                                 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B101304" w14:textId="77777777" w:rsidR="00566DA7" w:rsidRPr="00FE297C" w:rsidRDefault="00566DA7" w:rsidP="00566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8"/>
          <w:szCs w:val="8"/>
        </w:rPr>
      </w:pPr>
    </w:p>
    <w:p w14:paraId="464EEB3A" w14:textId="46BB6EDB" w:rsidR="006543AC" w:rsidRPr="00FE297C" w:rsidRDefault="005A50C7" w:rsidP="006C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8"/>
          <w:szCs w:val="8"/>
        </w:rPr>
      </w:pPr>
      <w:r w:rsidRPr="00FE297C">
        <w:rPr>
          <w:rFonts w:ascii="Angsana New" w:hAnsi="Angsana New"/>
          <w:sz w:val="30"/>
          <w:szCs w:val="30"/>
        </w:rPr>
        <w:tab/>
      </w:r>
    </w:p>
    <w:p w14:paraId="216A8F6C" w14:textId="6EE44599" w:rsidR="001F3F71" w:rsidRPr="00FE297C" w:rsidRDefault="001F3F71" w:rsidP="00654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3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100CF987" w14:textId="77777777" w:rsidR="00DE030E" w:rsidRPr="00FE297C" w:rsidRDefault="00DE030E" w:rsidP="00DE0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8"/>
          <w:szCs w:val="8"/>
          <w:cs/>
        </w:rPr>
      </w:pPr>
    </w:p>
    <w:tbl>
      <w:tblPr>
        <w:tblW w:w="9522" w:type="dxa"/>
        <w:tblInd w:w="450" w:type="dxa"/>
        <w:tblLook w:val="01E0" w:firstRow="1" w:lastRow="1" w:firstColumn="1" w:lastColumn="1" w:noHBand="0" w:noVBand="0"/>
      </w:tblPr>
      <w:tblGrid>
        <w:gridCol w:w="3960"/>
        <w:gridCol w:w="5562"/>
      </w:tblGrid>
      <w:tr w:rsidR="001F3F71" w:rsidRPr="00FE297C" w14:paraId="02E35915" w14:textId="77777777" w:rsidTr="00F27C6C">
        <w:tc>
          <w:tcPr>
            <w:tcW w:w="3960" w:type="dxa"/>
            <w:shd w:val="clear" w:color="auto" w:fill="auto"/>
          </w:tcPr>
          <w:p w14:paraId="5CCD7AF8" w14:textId="77777777" w:rsidR="001F3F71" w:rsidRPr="00FE297C" w:rsidRDefault="001F3F71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62" w:type="dxa"/>
            <w:shd w:val="clear" w:color="auto" w:fill="auto"/>
          </w:tcPr>
          <w:p w14:paraId="51F36E82" w14:textId="77777777" w:rsidR="001F3F71" w:rsidRPr="00FE297C" w:rsidRDefault="001F3F71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B5D49" w:rsidRPr="00FE297C" w14:paraId="0984B80B" w14:textId="77777777" w:rsidTr="00F27C6C">
        <w:tc>
          <w:tcPr>
            <w:tcW w:w="3960" w:type="dxa"/>
            <w:shd w:val="clear" w:color="auto" w:fill="auto"/>
          </w:tcPr>
          <w:p w14:paraId="4CA838E0" w14:textId="77777777" w:rsidR="007B5D49" w:rsidRPr="00FE297C" w:rsidRDefault="007B5D49" w:rsidP="00087C6E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รายได้จากการขายสินค้าและการให้บริการ  </w:t>
            </w:r>
          </w:p>
        </w:tc>
        <w:tc>
          <w:tcPr>
            <w:tcW w:w="5562" w:type="dxa"/>
            <w:shd w:val="clear" w:color="auto" w:fill="auto"/>
          </w:tcPr>
          <w:p w14:paraId="6C9ACBAE" w14:textId="77777777" w:rsidR="007B5D49" w:rsidRPr="00FE297C" w:rsidRDefault="007B5D49" w:rsidP="009E4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ราคาตลาดหรือในราคาที่ตกลงกันตามสัญญาหากไม่มี</w:t>
            </w:r>
          </w:p>
        </w:tc>
      </w:tr>
      <w:tr w:rsidR="007B5D49" w:rsidRPr="00FE297C" w14:paraId="14DE4A31" w14:textId="77777777" w:rsidTr="00F27C6C">
        <w:tc>
          <w:tcPr>
            <w:tcW w:w="3960" w:type="dxa"/>
            <w:shd w:val="clear" w:color="auto" w:fill="auto"/>
          </w:tcPr>
          <w:p w14:paraId="43952BC7" w14:textId="77777777" w:rsidR="007B5D49" w:rsidRPr="00FE297C" w:rsidRDefault="007B5D49" w:rsidP="00087C6E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รายได้ค่าเช่า ซื้อสินค้าและสินทรัพย์</w:t>
            </w:r>
          </w:p>
        </w:tc>
        <w:tc>
          <w:tcPr>
            <w:tcW w:w="5562" w:type="dxa"/>
            <w:shd w:val="clear" w:color="auto" w:fill="auto"/>
          </w:tcPr>
          <w:p w14:paraId="4CBD4A75" w14:textId="77777777" w:rsidR="007B5D49" w:rsidRPr="00FE297C" w:rsidRDefault="007B5D49" w:rsidP="009E4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bookmarkStart w:id="0" w:name="OLE_LINK5"/>
            <w:bookmarkStart w:id="1" w:name="OLE_LINK6"/>
            <w:r w:rsidRPr="00FE297C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bookmarkEnd w:id="0"/>
            <w:bookmarkEnd w:id="1"/>
            <w:r w:rsidRPr="00FE297C">
              <w:rPr>
                <w:rFonts w:ascii="Angsana New" w:hAnsi="Angsana New"/>
                <w:sz w:val="30"/>
                <w:szCs w:val="30"/>
                <w:cs/>
              </w:rPr>
              <w:t>รองรับ</w:t>
            </w:r>
          </w:p>
        </w:tc>
      </w:tr>
      <w:tr w:rsidR="007B5D49" w:rsidRPr="00FE297C" w14:paraId="59B1C122" w14:textId="77777777" w:rsidTr="00F27C6C">
        <w:tc>
          <w:tcPr>
            <w:tcW w:w="3960" w:type="dxa"/>
            <w:shd w:val="clear" w:color="auto" w:fill="auto"/>
          </w:tcPr>
          <w:p w14:paraId="2ED0EB8E" w14:textId="77777777" w:rsidR="007B5D49" w:rsidRPr="00FE297C" w:rsidRDefault="007B5D49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ดอกเบี้ยรับและดอกเบี้ยจ่าย</w:t>
            </w:r>
          </w:p>
        </w:tc>
        <w:tc>
          <w:tcPr>
            <w:tcW w:w="5562" w:type="dxa"/>
            <w:shd w:val="clear" w:color="auto" w:fill="auto"/>
          </w:tcPr>
          <w:p w14:paraId="1FE97171" w14:textId="77777777" w:rsidR="007B5D49" w:rsidRPr="00FE297C" w:rsidRDefault="007B5D49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  <w:tr w:rsidR="007B5D49" w:rsidRPr="00FE297C" w14:paraId="6F19C0E2" w14:textId="77777777" w:rsidTr="00F27C6C">
        <w:tc>
          <w:tcPr>
            <w:tcW w:w="3960" w:type="dxa"/>
          </w:tcPr>
          <w:p w14:paraId="134B2154" w14:textId="77777777" w:rsidR="007B5D49" w:rsidRPr="00FE297C" w:rsidRDefault="007B5D49" w:rsidP="00087C6E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รายได้เงินปันผล</w:t>
            </w:r>
          </w:p>
        </w:tc>
        <w:tc>
          <w:tcPr>
            <w:tcW w:w="5562" w:type="dxa"/>
          </w:tcPr>
          <w:p w14:paraId="444A3D2D" w14:textId="77777777" w:rsidR="007B5D49" w:rsidRPr="00FE297C" w:rsidRDefault="007B5D49" w:rsidP="00087C6E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ตามสิทธิการได้รับเงินปันผล</w:t>
            </w:r>
          </w:p>
        </w:tc>
      </w:tr>
      <w:tr w:rsidR="007B5D49" w:rsidRPr="00FE297C" w14:paraId="0E000079" w14:textId="77777777" w:rsidTr="00F27C6C">
        <w:tc>
          <w:tcPr>
            <w:tcW w:w="3960" w:type="dxa"/>
            <w:shd w:val="clear" w:color="auto" w:fill="auto"/>
          </w:tcPr>
          <w:p w14:paraId="4A09A0A0" w14:textId="6189B74A" w:rsidR="007B5D49" w:rsidRPr="00FE297C" w:rsidRDefault="00FA7C04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  <w:r w:rsidR="003B12D7" w:rsidRPr="00FE297C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รายได้และ</w:t>
            </w:r>
            <w:r w:rsidR="007B5D49" w:rsidRPr="00FE297C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62" w:type="dxa"/>
            <w:shd w:val="clear" w:color="auto" w:fill="auto"/>
          </w:tcPr>
          <w:p w14:paraId="6E640425" w14:textId="77777777" w:rsidR="007B5D49" w:rsidRPr="00FE297C" w:rsidRDefault="007B5D49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7B5D49" w:rsidRPr="00FE297C" w14:paraId="0DB967D7" w14:textId="77777777" w:rsidTr="00F27C6C">
        <w:tc>
          <w:tcPr>
            <w:tcW w:w="3960" w:type="dxa"/>
            <w:shd w:val="clear" w:color="auto" w:fill="auto"/>
          </w:tcPr>
          <w:p w14:paraId="311ECD57" w14:textId="77777777" w:rsidR="007B5D49" w:rsidRPr="00FE297C" w:rsidRDefault="007B5D49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562" w:type="dxa"/>
            <w:shd w:val="clear" w:color="auto" w:fill="auto"/>
          </w:tcPr>
          <w:p w14:paraId="05B862F8" w14:textId="77777777" w:rsidR="007B5D49" w:rsidRPr="00FE297C" w:rsidRDefault="007B5D49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ตามจำนวนที่ได้รับการอนุมัติโดยผู้ถือหุ้นของกลุ่มบริษัท</w:t>
            </w:r>
          </w:p>
        </w:tc>
      </w:tr>
    </w:tbl>
    <w:p w14:paraId="1CD148DF" w14:textId="77777777" w:rsidR="00A16948" w:rsidRPr="00FE297C" w:rsidRDefault="001F3F71" w:rsidP="006C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8"/>
          <w:szCs w:val="8"/>
        </w:rPr>
      </w:pPr>
      <w:r w:rsidRPr="00FE297C">
        <w:rPr>
          <w:rFonts w:ascii="Angsana New" w:hAnsi="Angsana New"/>
          <w:spacing w:val="-10"/>
          <w:sz w:val="30"/>
          <w:szCs w:val="30"/>
        </w:rPr>
        <w:tab/>
      </w:r>
    </w:p>
    <w:p w14:paraId="79E637CD" w14:textId="77777777" w:rsidR="00C97EDE" w:rsidRPr="00FE297C" w:rsidRDefault="00C97EDE" w:rsidP="00A16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2200AE" w14:textId="6EBAF943" w:rsidR="00C97EDE" w:rsidRPr="00FE297C" w:rsidRDefault="00C97EDE" w:rsidP="00A16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F96D1D" w14:textId="1CDBA90F" w:rsidR="005C00B2" w:rsidRPr="00FE297C" w:rsidRDefault="005C00B2" w:rsidP="00A16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F16EC7" w14:textId="1633A954" w:rsidR="005C00B2" w:rsidRPr="00FE297C" w:rsidRDefault="005C00B2" w:rsidP="00A16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F3B79B" w14:textId="75B4AB96" w:rsidR="005C00B2" w:rsidRPr="00FE297C" w:rsidRDefault="005C00B2" w:rsidP="00A16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279ABF" w14:textId="1D68519A" w:rsidR="00297E6A" w:rsidRPr="00FE297C" w:rsidRDefault="00297E6A" w:rsidP="00A16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0F4DF9" w14:textId="77777777" w:rsidR="00297E6A" w:rsidRPr="00FE297C" w:rsidRDefault="00297E6A" w:rsidP="00A16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E55B78" w14:textId="16DCEE4C" w:rsidR="001F3F71" w:rsidRPr="00FE297C" w:rsidRDefault="001F3F71" w:rsidP="00A16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</w:t>
      </w:r>
      <w:r w:rsidRPr="00FE297C">
        <w:rPr>
          <w:rFonts w:ascii="Angsana New" w:hAnsi="Angsana New"/>
          <w:spacing w:val="-10"/>
          <w:sz w:val="30"/>
          <w:szCs w:val="30"/>
          <w:cs/>
        </w:rPr>
        <w:t xml:space="preserve">หรือกิจการที่เกี่ยวข้องกันสำหรับแต่ละปีสิ้นสุดวันที่ </w:t>
      </w:r>
      <w:r w:rsidR="00166896" w:rsidRPr="00FE297C">
        <w:rPr>
          <w:rFonts w:ascii="Angsana New" w:hAnsi="Angsana New"/>
          <w:spacing w:val="-10"/>
          <w:sz w:val="30"/>
          <w:szCs w:val="30"/>
        </w:rPr>
        <w:t>31</w:t>
      </w:r>
      <w:r w:rsidRPr="00FE297C">
        <w:rPr>
          <w:rFonts w:ascii="Angsana New" w:hAnsi="Angsana New"/>
          <w:spacing w:val="-10"/>
          <w:sz w:val="30"/>
          <w:szCs w:val="30"/>
          <w:cs/>
        </w:rPr>
        <w:t xml:space="preserve"> ธันวาคม สรุปได้ดังนี้  </w:t>
      </w:r>
    </w:p>
    <w:p w14:paraId="30F2D6DF" w14:textId="77777777" w:rsidR="00357181" w:rsidRPr="00FE297C" w:rsidRDefault="00357181" w:rsidP="00970547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spacing w:val="-10"/>
          <w:sz w:val="8"/>
          <w:szCs w:val="8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33"/>
        <w:gridCol w:w="270"/>
        <w:gridCol w:w="1260"/>
        <w:gridCol w:w="270"/>
        <w:gridCol w:w="1215"/>
        <w:gridCol w:w="270"/>
        <w:gridCol w:w="1233"/>
      </w:tblGrid>
      <w:tr w:rsidR="004F1229" w:rsidRPr="00FE297C" w14:paraId="501FA5B3" w14:textId="77777777" w:rsidTr="00F27C6C">
        <w:trPr>
          <w:cantSplit/>
          <w:tblHeader/>
        </w:trPr>
        <w:tc>
          <w:tcPr>
            <w:tcW w:w="3510" w:type="dxa"/>
          </w:tcPr>
          <w:p w14:paraId="6F29FF67" w14:textId="1D3E1A14" w:rsidR="004F1229" w:rsidRPr="00FE297C" w:rsidRDefault="004F1229" w:rsidP="006D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3" w:type="dxa"/>
            <w:gridSpan w:val="3"/>
          </w:tcPr>
          <w:p w14:paraId="3937FCD1" w14:textId="77777777" w:rsidR="004F1229" w:rsidRPr="00FE297C" w:rsidRDefault="004F1229" w:rsidP="00B94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EAB512" w14:textId="77777777" w:rsidR="004F1229" w:rsidRPr="00FE297C" w:rsidRDefault="004F1229" w:rsidP="00B94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</w:tcPr>
          <w:p w14:paraId="4E313088" w14:textId="77777777" w:rsidR="004F1229" w:rsidRPr="00FE297C" w:rsidRDefault="004F1229" w:rsidP="00B94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B6B" w:rsidRPr="00FE297C" w14:paraId="0FAE3F43" w14:textId="77777777" w:rsidTr="00F27C6C">
        <w:trPr>
          <w:cantSplit/>
          <w:tblHeader/>
        </w:trPr>
        <w:tc>
          <w:tcPr>
            <w:tcW w:w="3510" w:type="dxa"/>
          </w:tcPr>
          <w:p w14:paraId="6924AB20" w14:textId="77777777" w:rsidR="006D7B6B" w:rsidRPr="00FE297C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EC5E86E" w14:textId="096EB946" w:rsidR="006D7B6B" w:rsidRPr="00FE297C" w:rsidRDefault="00166896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9729CD3" w14:textId="77777777" w:rsidR="006D7B6B" w:rsidRPr="00FE297C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734D3" w14:textId="1062F0EA" w:rsidR="006D7B6B" w:rsidRPr="00FE297C" w:rsidRDefault="00166896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2B26B41" w14:textId="77777777" w:rsidR="006D7B6B" w:rsidRPr="00FE297C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1C965F8" w14:textId="0CF13964" w:rsidR="006D7B6B" w:rsidRPr="00FE297C" w:rsidRDefault="00166896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659AE44" w14:textId="77777777" w:rsidR="006D7B6B" w:rsidRPr="00FE297C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97F3202" w14:textId="5B18DD31" w:rsidR="006D7B6B" w:rsidRPr="00FE297C" w:rsidRDefault="00166896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D7B6B" w:rsidRPr="00FE297C" w14:paraId="0D2CB799" w14:textId="77777777" w:rsidTr="00F27C6C">
        <w:trPr>
          <w:cantSplit/>
          <w:tblHeader/>
        </w:trPr>
        <w:tc>
          <w:tcPr>
            <w:tcW w:w="3510" w:type="dxa"/>
          </w:tcPr>
          <w:p w14:paraId="2ABD9A39" w14:textId="77777777" w:rsidR="006D7B6B" w:rsidRPr="00FE297C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1" w:type="dxa"/>
            <w:gridSpan w:val="7"/>
          </w:tcPr>
          <w:p w14:paraId="46D24EFA" w14:textId="77777777" w:rsidR="006D7B6B" w:rsidRPr="00FE297C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D3B86" w:rsidRPr="00FE297C" w14:paraId="7F33FA86" w14:textId="77777777" w:rsidTr="00F27C6C">
        <w:trPr>
          <w:cantSplit/>
          <w:trHeight w:val="65"/>
        </w:trPr>
        <w:tc>
          <w:tcPr>
            <w:tcW w:w="3510" w:type="dxa"/>
          </w:tcPr>
          <w:p w14:paraId="078C15D8" w14:textId="77777777" w:rsidR="000D3B86" w:rsidRPr="00FE297C" w:rsidRDefault="000D3B86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3" w:type="dxa"/>
          </w:tcPr>
          <w:p w14:paraId="242EA7DB" w14:textId="77777777" w:rsidR="000D3B86" w:rsidRPr="00FE297C" w:rsidRDefault="000D3B86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A52BA" w14:textId="77777777" w:rsidR="000D3B86" w:rsidRPr="00FE297C" w:rsidRDefault="000D3B86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747F11" w14:textId="77777777" w:rsidR="000D3B86" w:rsidRPr="00FE297C" w:rsidRDefault="000D3B86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B6C50" w14:textId="77777777" w:rsidR="000D3B86" w:rsidRPr="00FE297C" w:rsidRDefault="000D3B86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6B741A9" w14:textId="77777777" w:rsidR="000D3B86" w:rsidRPr="00FE297C" w:rsidRDefault="000D3B86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5EA8F7" w14:textId="77777777" w:rsidR="000D3B86" w:rsidRPr="00FE297C" w:rsidRDefault="000D3B86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D84EAE4" w14:textId="77777777" w:rsidR="000D3B86" w:rsidRPr="00FE297C" w:rsidRDefault="000D3B86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470" w:rsidRPr="00FE297C" w14:paraId="4843230C" w14:textId="77777777" w:rsidTr="00F27C6C">
        <w:trPr>
          <w:cantSplit/>
        </w:trPr>
        <w:tc>
          <w:tcPr>
            <w:tcW w:w="3510" w:type="dxa"/>
            <w:shd w:val="clear" w:color="auto" w:fill="auto"/>
          </w:tcPr>
          <w:p w14:paraId="081EF4BF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รายได้จากการขายมันสดและมันเส้น</w:t>
            </w:r>
          </w:p>
        </w:tc>
        <w:tc>
          <w:tcPr>
            <w:tcW w:w="1233" w:type="dxa"/>
          </w:tcPr>
          <w:p w14:paraId="26A005DA" w14:textId="7291274E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0D3417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44386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F5E77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50805EC" w14:textId="69323DD1" w:rsidR="00C61470" w:rsidRPr="00FE297C" w:rsidRDefault="00591951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D810F8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F0FB296" w14:textId="561A003F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526,016</w:t>
            </w:r>
          </w:p>
        </w:tc>
      </w:tr>
      <w:tr w:rsidR="00C61470" w:rsidRPr="00FE297C" w14:paraId="240469F7" w14:textId="77777777" w:rsidTr="00F27C6C">
        <w:trPr>
          <w:cantSplit/>
        </w:trPr>
        <w:tc>
          <w:tcPr>
            <w:tcW w:w="3510" w:type="dxa"/>
            <w:shd w:val="clear" w:color="auto" w:fill="auto"/>
          </w:tcPr>
          <w:p w14:paraId="52A45541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รายได้จากการขายไบโอก๊าซ</w:t>
            </w:r>
          </w:p>
        </w:tc>
        <w:tc>
          <w:tcPr>
            <w:tcW w:w="1233" w:type="dxa"/>
          </w:tcPr>
          <w:p w14:paraId="05678CE9" w14:textId="459DCA01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958881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2B01B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ABD60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54FBCE0" w14:textId="0F092357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2,714</w:t>
            </w:r>
          </w:p>
        </w:tc>
        <w:tc>
          <w:tcPr>
            <w:tcW w:w="270" w:type="dxa"/>
          </w:tcPr>
          <w:p w14:paraId="3F0DD5A3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0C9AD27" w14:textId="6E308A2C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7,106</w:t>
            </w:r>
          </w:p>
        </w:tc>
      </w:tr>
      <w:tr w:rsidR="00C61470" w:rsidRPr="00FE297C" w14:paraId="1C43236F" w14:textId="77777777" w:rsidTr="00F27C6C">
        <w:trPr>
          <w:cantSplit/>
        </w:trPr>
        <w:tc>
          <w:tcPr>
            <w:tcW w:w="3510" w:type="dxa"/>
            <w:shd w:val="clear" w:color="auto" w:fill="auto"/>
          </w:tcPr>
          <w:p w14:paraId="5861F66E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รายได้จากการบริหารและจัดการ</w:t>
            </w:r>
          </w:p>
        </w:tc>
        <w:tc>
          <w:tcPr>
            <w:tcW w:w="1233" w:type="dxa"/>
          </w:tcPr>
          <w:p w14:paraId="4137C1A9" w14:textId="515B6D24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0D5939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24979C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D8DC1D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A813754" w14:textId="6251FD54" w:rsidR="00C61470" w:rsidRPr="00FE297C" w:rsidRDefault="00591951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34667C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74C7C24" w14:textId="25FAC0A4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44,689</w:t>
            </w:r>
          </w:p>
        </w:tc>
      </w:tr>
      <w:tr w:rsidR="00C61470" w:rsidRPr="00FE297C" w14:paraId="4AEA1CD9" w14:textId="77777777" w:rsidTr="00F27C6C">
        <w:trPr>
          <w:cantSplit/>
        </w:trPr>
        <w:tc>
          <w:tcPr>
            <w:tcW w:w="3510" w:type="dxa"/>
            <w:shd w:val="clear" w:color="auto" w:fill="auto"/>
          </w:tcPr>
          <w:p w14:paraId="56B30F32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3" w:type="dxa"/>
          </w:tcPr>
          <w:p w14:paraId="2E5AE202" w14:textId="7EAD6FD0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rPr>
                <w:rFonts w:ascii="Angsana New" w:hAnsi="Angsana New"/>
                <w:sz w:val="16"/>
                <w:szCs w:val="16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9D2F54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C2DAA17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rPr>
                <w:rFonts w:ascii="Angsana New" w:hAnsi="Angsana New"/>
                <w:sz w:val="16"/>
                <w:szCs w:val="16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E328DE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</w:tcPr>
          <w:p w14:paraId="6BA3B7DE" w14:textId="3348844D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1,056</w:t>
            </w:r>
          </w:p>
        </w:tc>
        <w:tc>
          <w:tcPr>
            <w:tcW w:w="270" w:type="dxa"/>
          </w:tcPr>
          <w:p w14:paraId="02D1BD28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FFFFFF"/>
                <w:sz w:val="16"/>
                <w:szCs w:val="16"/>
              </w:rPr>
            </w:pPr>
          </w:p>
        </w:tc>
        <w:tc>
          <w:tcPr>
            <w:tcW w:w="1233" w:type="dxa"/>
          </w:tcPr>
          <w:p w14:paraId="43526499" w14:textId="58299A3F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38,241</w:t>
            </w:r>
          </w:p>
        </w:tc>
      </w:tr>
      <w:tr w:rsidR="00C61470" w:rsidRPr="00FE297C" w14:paraId="6E175931" w14:textId="77777777" w:rsidTr="00F27C6C">
        <w:trPr>
          <w:cantSplit/>
        </w:trPr>
        <w:tc>
          <w:tcPr>
            <w:tcW w:w="3510" w:type="dxa"/>
            <w:shd w:val="clear" w:color="auto" w:fill="auto"/>
          </w:tcPr>
          <w:p w14:paraId="12618475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233" w:type="dxa"/>
          </w:tcPr>
          <w:p w14:paraId="422324E4" w14:textId="5B096FBD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B14FF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715022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1BE57F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73FF500" w14:textId="17FB1AFA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41,596</w:t>
            </w:r>
          </w:p>
        </w:tc>
        <w:tc>
          <w:tcPr>
            <w:tcW w:w="270" w:type="dxa"/>
          </w:tcPr>
          <w:p w14:paraId="6BA70638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1A6910D" w14:textId="09F28C47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26,422</w:t>
            </w:r>
          </w:p>
        </w:tc>
      </w:tr>
      <w:tr w:rsidR="00C61470" w:rsidRPr="00FE297C" w14:paraId="797728C4" w14:textId="77777777" w:rsidTr="00F27C6C">
        <w:trPr>
          <w:cantSplit/>
        </w:trPr>
        <w:tc>
          <w:tcPr>
            <w:tcW w:w="3510" w:type="dxa"/>
          </w:tcPr>
          <w:p w14:paraId="10C592DC" w14:textId="77777777" w:rsidR="00C61470" w:rsidRPr="00FE297C" w:rsidRDefault="00C61470" w:rsidP="00C6147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ซื้อเชื้อเพลิง</w:t>
            </w:r>
          </w:p>
        </w:tc>
        <w:tc>
          <w:tcPr>
            <w:tcW w:w="1233" w:type="dxa"/>
          </w:tcPr>
          <w:p w14:paraId="069FA9B6" w14:textId="14108439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3E6FE7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57C105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9496F7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0703369" w14:textId="3EF707DA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73,062</w:t>
            </w:r>
          </w:p>
        </w:tc>
        <w:tc>
          <w:tcPr>
            <w:tcW w:w="270" w:type="dxa"/>
          </w:tcPr>
          <w:p w14:paraId="5B710707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A27871D" w14:textId="42364051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68,046</w:t>
            </w:r>
          </w:p>
        </w:tc>
      </w:tr>
      <w:tr w:rsidR="00C61470" w:rsidRPr="00FE297C" w14:paraId="64EEF633" w14:textId="77777777" w:rsidTr="00F27C6C">
        <w:trPr>
          <w:cantSplit/>
        </w:trPr>
        <w:tc>
          <w:tcPr>
            <w:tcW w:w="3510" w:type="dxa"/>
          </w:tcPr>
          <w:p w14:paraId="6B63E11C" w14:textId="77777777" w:rsidR="00C61470" w:rsidRPr="00FE297C" w:rsidRDefault="00C61470" w:rsidP="00C6147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33" w:type="dxa"/>
          </w:tcPr>
          <w:p w14:paraId="71BFDD64" w14:textId="58AD3B06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9D26A8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E0F96F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CE0193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E1F2DC3" w14:textId="72C2092C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3,710</w:t>
            </w:r>
          </w:p>
        </w:tc>
        <w:tc>
          <w:tcPr>
            <w:tcW w:w="270" w:type="dxa"/>
          </w:tcPr>
          <w:p w14:paraId="5D2B3EA5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F0F319B" w14:textId="6CAEE186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2,818</w:t>
            </w:r>
          </w:p>
        </w:tc>
      </w:tr>
      <w:tr w:rsidR="00C61470" w:rsidRPr="00FE297C" w14:paraId="27D925B1" w14:textId="77777777" w:rsidTr="00F27C6C">
        <w:trPr>
          <w:cantSplit/>
        </w:trPr>
        <w:tc>
          <w:tcPr>
            <w:tcW w:w="3510" w:type="dxa"/>
          </w:tcPr>
          <w:p w14:paraId="3E67FC23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33" w:type="dxa"/>
          </w:tcPr>
          <w:p w14:paraId="36409CFD" w14:textId="046375E1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D35A51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3CCF69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EDBDE4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89AD05B" w14:textId="4C15EE85" w:rsidR="00C61470" w:rsidRPr="00FE297C" w:rsidRDefault="00591951" w:rsidP="00024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382EEA" w14:textId="2C57E24D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  <w:r w:rsidRPr="00FE297C">
              <w:rPr>
                <w:rFonts w:ascii="Angsana New" w:hAnsi="Angsana New"/>
                <w:color w:val="FFFFFF"/>
                <w:sz w:val="30"/>
                <w:szCs w:val="30"/>
              </w:rPr>
              <w:t>,9</w:t>
            </w:r>
          </w:p>
        </w:tc>
        <w:tc>
          <w:tcPr>
            <w:tcW w:w="1233" w:type="dxa"/>
          </w:tcPr>
          <w:p w14:paraId="146CAA97" w14:textId="5F1C2E32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59,513</w:t>
            </w:r>
          </w:p>
        </w:tc>
      </w:tr>
      <w:tr w:rsidR="00C61470" w:rsidRPr="00FE297C" w14:paraId="48FF0996" w14:textId="77777777" w:rsidTr="00F27C6C">
        <w:trPr>
          <w:cantSplit/>
        </w:trPr>
        <w:tc>
          <w:tcPr>
            <w:tcW w:w="3510" w:type="dxa"/>
          </w:tcPr>
          <w:p w14:paraId="51FBB60E" w14:textId="25C76A03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33" w:type="dxa"/>
          </w:tcPr>
          <w:p w14:paraId="4084089C" w14:textId="08BE377D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4B1420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4FE617" w14:textId="0CA2855E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3AF1B8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B58194D" w14:textId="006C43C7" w:rsidR="00C61470" w:rsidRPr="00FE297C" w:rsidRDefault="00591951" w:rsidP="00024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CF89AB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DE15822" w14:textId="44A26202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15,916</w:t>
            </w:r>
          </w:p>
        </w:tc>
      </w:tr>
      <w:tr w:rsidR="00C61470" w:rsidRPr="00FE297C" w14:paraId="61CA71A3" w14:textId="77777777" w:rsidTr="00F27C6C">
        <w:trPr>
          <w:cantSplit/>
        </w:trPr>
        <w:tc>
          <w:tcPr>
            <w:tcW w:w="3510" w:type="dxa"/>
          </w:tcPr>
          <w:p w14:paraId="5087D20A" w14:textId="1F7CD2BB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33" w:type="dxa"/>
          </w:tcPr>
          <w:p w14:paraId="0591A234" w14:textId="0DB0B9CF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084CD4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7833BD" w14:textId="4FD4E595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65A184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7F22635" w14:textId="5470EC81" w:rsidR="00C61470" w:rsidRPr="00FE297C" w:rsidRDefault="00591951" w:rsidP="00024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B0B69C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95A8C70" w14:textId="46636C7A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25,999</w:t>
            </w:r>
          </w:p>
        </w:tc>
      </w:tr>
      <w:tr w:rsidR="00C97EDE" w:rsidRPr="00FE297C" w14:paraId="3B8FFE24" w14:textId="77777777" w:rsidTr="00F27C6C">
        <w:trPr>
          <w:cantSplit/>
        </w:trPr>
        <w:tc>
          <w:tcPr>
            <w:tcW w:w="3510" w:type="dxa"/>
          </w:tcPr>
          <w:p w14:paraId="57FC3680" w14:textId="77777777" w:rsidR="00C97EDE" w:rsidRPr="00FE297C" w:rsidRDefault="00C97EDE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01C3BD6C" w14:textId="77777777" w:rsidR="00C97EDE" w:rsidRPr="00FE297C" w:rsidRDefault="00C97EDE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68172" w14:textId="77777777" w:rsidR="00C97EDE" w:rsidRPr="00FE297C" w:rsidRDefault="00C97EDE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E0C883" w14:textId="77777777" w:rsidR="00C97EDE" w:rsidRPr="00FE297C" w:rsidRDefault="00C97EDE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908C1" w14:textId="77777777" w:rsidR="00C97EDE" w:rsidRPr="00FE297C" w:rsidRDefault="00C97EDE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451B2AC" w14:textId="77777777" w:rsidR="00C97EDE" w:rsidRPr="00FE297C" w:rsidRDefault="00C97EDE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0532B" w14:textId="77777777" w:rsidR="00C97EDE" w:rsidRPr="00FE297C" w:rsidRDefault="00C97EDE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7C35491" w14:textId="77777777" w:rsidR="00C97EDE" w:rsidRPr="00FE297C" w:rsidRDefault="00C97EDE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470" w:rsidRPr="00FE297C" w14:paraId="757DE2D2" w14:textId="77777777" w:rsidTr="00F27C6C">
        <w:trPr>
          <w:cantSplit/>
        </w:trPr>
        <w:tc>
          <w:tcPr>
            <w:tcW w:w="3510" w:type="dxa"/>
          </w:tcPr>
          <w:p w14:paraId="2E7668F6" w14:textId="3C7F888B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33" w:type="dxa"/>
          </w:tcPr>
          <w:p w14:paraId="0FA56AAE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A495C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DD3872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CB4814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D98F8DC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9008B5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0AADA1A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470" w:rsidRPr="00FE297C" w14:paraId="2732C2A5" w14:textId="77777777" w:rsidTr="00350414">
        <w:trPr>
          <w:cantSplit/>
          <w:trHeight w:val="174"/>
        </w:trPr>
        <w:tc>
          <w:tcPr>
            <w:tcW w:w="3510" w:type="dxa"/>
          </w:tcPr>
          <w:p w14:paraId="79738826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33" w:type="dxa"/>
          </w:tcPr>
          <w:p w14:paraId="603B0F5E" w14:textId="5D815435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2,444,840</w:t>
            </w:r>
          </w:p>
        </w:tc>
        <w:tc>
          <w:tcPr>
            <w:tcW w:w="270" w:type="dxa"/>
          </w:tcPr>
          <w:p w14:paraId="54C962D6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E195D7" w14:textId="2E95E9E9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2,525,613</w:t>
            </w:r>
          </w:p>
        </w:tc>
        <w:tc>
          <w:tcPr>
            <w:tcW w:w="270" w:type="dxa"/>
          </w:tcPr>
          <w:p w14:paraId="053E3ABE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F603223" w14:textId="1D62874D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2,442,776</w:t>
            </w:r>
          </w:p>
        </w:tc>
        <w:tc>
          <w:tcPr>
            <w:tcW w:w="270" w:type="dxa"/>
          </w:tcPr>
          <w:p w14:paraId="68703B82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4A7DF6A" w14:textId="47E97C43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2,525,613</w:t>
            </w:r>
          </w:p>
        </w:tc>
      </w:tr>
      <w:tr w:rsidR="00C61470" w:rsidRPr="00FE297C" w14:paraId="706E9143" w14:textId="77777777" w:rsidTr="00F27C6C">
        <w:trPr>
          <w:cantSplit/>
          <w:trHeight w:val="309"/>
        </w:trPr>
        <w:tc>
          <w:tcPr>
            <w:tcW w:w="3510" w:type="dxa"/>
          </w:tcPr>
          <w:p w14:paraId="14C08D9D" w14:textId="77777777" w:rsidR="00C61470" w:rsidRPr="00FE297C" w:rsidRDefault="00C61470" w:rsidP="00C6147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3" w:type="dxa"/>
          </w:tcPr>
          <w:p w14:paraId="3A05802D" w14:textId="3251AF70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9,984</w:t>
            </w:r>
          </w:p>
        </w:tc>
        <w:tc>
          <w:tcPr>
            <w:tcW w:w="270" w:type="dxa"/>
          </w:tcPr>
          <w:p w14:paraId="00130469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9CDD40" w14:textId="3971EE4E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23,147</w:t>
            </w:r>
          </w:p>
        </w:tc>
        <w:tc>
          <w:tcPr>
            <w:tcW w:w="270" w:type="dxa"/>
          </w:tcPr>
          <w:p w14:paraId="40E0C76E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A4F8CB9" w14:textId="60F9E324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9,980</w:t>
            </w:r>
          </w:p>
        </w:tc>
        <w:tc>
          <w:tcPr>
            <w:tcW w:w="270" w:type="dxa"/>
          </w:tcPr>
          <w:p w14:paraId="28D64CCE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04D4C22" w14:textId="26D9C6FF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22,974</w:t>
            </w:r>
          </w:p>
        </w:tc>
      </w:tr>
      <w:tr w:rsidR="00C61470" w:rsidRPr="00FE297C" w14:paraId="03158413" w14:textId="77777777" w:rsidTr="00F27C6C">
        <w:trPr>
          <w:cantSplit/>
        </w:trPr>
        <w:tc>
          <w:tcPr>
            <w:tcW w:w="3510" w:type="dxa"/>
            <w:vAlign w:val="bottom"/>
          </w:tcPr>
          <w:p w14:paraId="5CC79A2B" w14:textId="77777777" w:rsidR="00C61470" w:rsidRPr="00FE297C" w:rsidRDefault="00C61470" w:rsidP="00C6147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ซื้อน้ำมันเชื้อเพลิง</w:t>
            </w:r>
          </w:p>
        </w:tc>
        <w:tc>
          <w:tcPr>
            <w:tcW w:w="1233" w:type="dxa"/>
          </w:tcPr>
          <w:p w14:paraId="707253F0" w14:textId="12842803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14,388</w:t>
            </w:r>
          </w:p>
        </w:tc>
        <w:tc>
          <w:tcPr>
            <w:tcW w:w="270" w:type="dxa"/>
          </w:tcPr>
          <w:p w14:paraId="6D0B02BD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7503DF" w14:textId="59931769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11,743</w:t>
            </w:r>
          </w:p>
        </w:tc>
        <w:tc>
          <w:tcPr>
            <w:tcW w:w="270" w:type="dxa"/>
          </w:tcPr>
          <w:p w14:paraId="56225B8D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F1F0C62" w14:textId="4A0DAF7E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14,145</w:t>
            </w:r>
          </w:p>
        </w:tc>
        <w:tc>
          <w:tcPr>
            <w:tcW w:w="270" w:type="dxa"/>
          </w:tcPr>
          <w:p w14:paraId="652AF579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C18161F" w14:textId="7B0E3253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10,029</w:t>
            </w:r>
          </w:p>
        </w:tc>
      </w:tr>
      <w:tr w:rsidR="00C61470" w:rsidRPr="00FE297C" w14:paraId="0B525229" w14:textId="77777777" w:rsidTr="00F27C6C">
        <w:trPr>
          <w:cantSplit/>
          <w:trHeight w:val="210"/>
        </w:trPr>
        <w:tc>
          <w:tcPr>
            <w:tcW w:w="3510" w:type="dxa"/>
            <w:vAlign w:val="bottom"/>
          </w:tcPr>
          <w:p w14:paraId="6B787416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ดอกเบี้ยจ่ายเช่าซื้อ</w:t>
            </w:r>
          </w:p>
        </w:tc>
        <w:tc>
          <w:tcPr>
            <w:tcW w:w="1233" w:type="dxa"/>
          </w:tcPr>
          <w:p w14:paraId="070A7020" w14:textId="5FCBB286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367C370B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6587C68" w14:textId="4368ACD5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70" w:type="dxa"/>
          </w:tcPr>
          <w:p w14:paraId="1BA992B3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5" w:type="dxa"/>
          </w:tcPr>
          <w:p w14:paraId="536DAC9A" w14:textId="447B6D2E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3183660A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color w:val="FFFFFF"/>
                <w:sz w:val="16"/>
                <w:szCs w:val="16"/>
              </w:rPr>
            </w:pPr>
          </w:p>
        </w:tc>
        <w:tc>
          <w:tcPr>
            <w:tcW w:w="1233" w:type="dxa"/>
          </w:tcPr>
          <w:p w14:paraId="18EE5C29" w14:textId="26E75CD9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C61470" w:rsidRPr="00FE297C" w14:paraId="25E2C5B8" w14:textId="77777777" w:rsidTr="00F27C6C">
        <w:trPr>
          <w:cantSplit/>
          <w:trHeight w:val="80"/>
        </w:trPr>
        <w:tc>
          <w:tcPr>
            <w:tcW w:w="3510" w:type="dxa"/>
            <w:vAlign w:val="bottom"/>
          </w:tcPr>
          <w:p w14:paraId="7026AA63" w14:textId="77777777" w:rsidR="00C61470" w:rsidRPr="00FE297C" w:rsidRDefault="00C61470" w:rsidP="00C6147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outlineLvl w:val="1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ซื้อวัสดุสิ้นเปลือง</w:t>
            </w:r>
          </w:p>
        </w:tc>
        <w:tc>
          <w:tcPr>
            <w:tcW w:w="1233" w:type="dxa"/>
            <w:shd w:val="clear" w:color="auto" w:fill="auto"/>
          </w:tcPr>
          <w:p w14:paraId="16637A59" w14:textId="219962CF" w:rsidR="00C61470" w:rsidRPr="00FE297C" w:rsidRDefault="00591951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596ED8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EFE0505" w14:textId="67605519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521385A1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51FA5D9C" w14:textId="3DCC39C6" w:rsidR="00C61470" w:rsidRPr="00FE297C" w:rsidRDefault="00591951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E607A3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6FBFA325" w14:textId="49E2607E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C61470" w:rsidRPr="00FE297C" w14:paraId="28C626AE" w14:textId="77777777" w:rsidTr="00F27C6C">
        <w:trPr>
          <w:cantSplit/>
          <w:trHeight w:val="80"/>
        </w:trPr>
        <w:tc>
          <w:tcPr>
            <w:tcW w:w="3510" w:type="dxa"/>
            <w:vAlign w:val="bottom"/>
          </w:tcPr>
          <w:p w14:paraId="07C7E051" w14:textId="77777777" w:rsidR="00C61470" w:rsidRPr="00FE297C" w:rsidRDefault="00C61470" w:rsidP="00C6147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outlineLvl w:val="1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33" w:type="dxa"/>
            <w:shd w:val="clear" w:color="auto" w:fill="auto"/>
          </w:tcPr>
          <w:p w14:paraId="19F526F2" w14:textId="2101A711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67,443</w:t>
            </w:r>
          </w:p>
        </w:tc>
        <w:tc>
          <w:tcPr>
            <w:tcW w:w="270" w:type="dxa"/>
            <w:shd w:val="clear" w:color="auto" w:fill="auto"/>
          </w:tcPr>
          <w:p w14:paraId="6CE3C922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A81888" w14:textId="70D720DC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55,652</w:t>
            </w:r>
          </w:p>
        </w:tc>
        <w:tc>
          <w:tcPr>
            <w:tcW w:w="270" w:type="dxa"/>
            <w:shd w:val="clear" w:color="auto" w:fill="auto"/>
          </w:tcPr>
          <w:p w14:paraId="40C20AEC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6F29E0C4" w14:textId="181D00F6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47,040</w:t>
            </w:r>
          </w:p>
        </w:tc>
        <w:tc>
          <w:tcPr>
            <w:tcW w:w="270" w:type="dxa"/>
            <w:shd w:val="clear" w:color="auto" w:fill="auto"/>
          </w:tcPr>
          <w:p w14:paraId="34A0A1A9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11669DF3" w14:textId="2ED225F6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44,732</w:t>
            </w:r>
          </w:p>
        </w:tc>
      </w:tr>
      <w:tr w:rsidR="00C61470" w:rsidRPr="00FE297C" w14:paraId="515D5CA4" w14:textId="77777777" w:rsidTr="00F27C6C">
        <w:trPr>
          <w:cantSplit/>
        </w:trPr>
        <w:tc>
          <w:tcPr>
            <w:tcW w:w="3510" w:type="dxa"/>
            <w:vAlign w:val="bottom"/>
          </w:tcPr>
          <w:p w14:paraId="54C6ABEA" w14:textId="77777777" w:rsidR="00C61470" w:rsidRPr="00FE297C" w:rsidRDefault="00C61470" w:rsidP="00C6147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outlineLvl w:val="1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33" w:type="dxa"/>
            <w:shd w:val="clear" w:color="auto" w:fill="auto"/>
          </w:tcPr>
          <w:p w14:paraId="64BE0D84" w14:textId="5F98B6B1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62,342</w:t>
            </w:r>
          </w:p>
        </w:tc>
        <w:tc>
          <w:tcPr>
            <w:tcW w:w="270" w:type="dxa"/>
            <w:shd w:val="clear" w:color="auto" w:fill="auto"/>
          </w:tcPr>
          <w:p w14:paraId="6A19752A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B0C1E5" w14:textId="6C48EA2E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75,838</w:t>
            </w:r>
          </w:p>
        </w:tc>
        <w:tc>
          <w:tcPr>
            <w:tcW w:w="270" w:type="dxa"/>
            <w:shd w:val="clear" w:color="auto" w:fill="auto"/>
          </w:tcPr>
          <w:p w14:paraId="310B4EC6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19D9E104" w14:textId="552F5D1F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56,929</w:t>
            </w:r>
          </w:p>
        </w:tc>
        <w:tc>
          <w:tcPr>
            <w:tcW w:w="270" w:type="dxa"/>
            <w:shd w:val="clear" w:color="auto" w:fill="auto"/>
          </w:tcPr>
          <w:p w14:paraId="569A1D2F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715E7FE5" w14:textId="4A380FEA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72,486</w:t>
            </w:r>
          </w:p>
        </w:tc>
      </w:tr>
      <w:tr w:rsidR="00C61470" w:rsidRPr="00FE297C" w14:paraId="2F2D67AE" w14:textId="77777777" w:rsidTr="00881C75">
        <w:trPr>
          <w:cantSplit/>
          <w:trHeight w:hRule="exact" w:val="129"/>
        </w:trPr>
        <w:tc>
          <w:tcPr>
            <w:tcW w:w="3510" w:type="dxa"/>
            <w:vAlign w:val="bottom"/>
          </w:tcPr>
          <w:p w14:paraId="05B7E183" w14:textId="77777777" w:rsidR="00C61470" w:rsidRPr="00FE297C" w:rsidRDefault="00C61470" w:rsidP="00C6147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outlineLvl w:val="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A532193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3BED13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02E8AA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A497C6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175F74DA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1294A7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17DDB31F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313F" w:rsidRPr="00FE297C" w14:paraId="07A4EC61" w14:textId="77777777" w:rsidTr="00F27C6C">
        <w:trPr>
          <w:cantSplit/>
        </w:trPr>
        <w:tc>
          <w:tcPr>
            <w:tcW w:w="3510" w:type="dxa"/>
            <w:vAlign w:val="bottom"/>
          </w:tcPr>
          <w:p w14:paraId="7E0C4456" w14:textId="7F999447" w:rsidR="002B313F" w:rsidRPr="00FE297C" w:rsidRDefault="002B313F" w:rsidP="002B313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33" w:type="dxa"/>
            <w:shd w:val="clear" w:color="auto" w:fill="auto"/>
          </w:tcPr>
          <w:p w14:paraId="37A69A11" w14:textId="77777777" w:rsidR="002B313F" w:rsidRPr="00FE297C" w:rsidRDefault="002B313F" w:rsidP="002B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715DB6" w14:textId="77777777" w:rsidR="002B313F" w:rsidRPr="00FE297C" w:rsidRDefault="002B313F" w:rsidP="002B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124D94C" w14:textId="77777777" w:rsidR="002B313F" w:rsidRPr="00FE297C" w:rsidRDefault="002B313F" w:rsidP="002B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B10BB5" w14:textId="77777777" w:rsidR="002B313F" w:rsidRPr="00FE297C" w:rsidRDefault="002B313F" w:rsidP="002B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shd w:val="clear" w:color="auto" w:fill="auto"/>
          </w:tcPr>
          <w:p w14:paraId="5C1AE316" w14:textId="77777777" w:rsidR="002B313F" w:rsidRPr="00FE297C" w:rsidRDefault="002B313F" w:rsidP="002B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E86B603" w14:textId="77777777" w:rsidR="002B313F" w:rsidRPr="00FE297C" w:rsidRDefault="002B313F" w:rsidP="002B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color w:val="FFFFFF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14:paraId="61013D98" w14:textId="77777777" w:rsidR="002B313F" w:rsidRPr="00FE297C" w:rsidRDefault="002B313F" w:rsidP="002B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93B8F" w:rsidRPr="00FE297C" w14:paraId="10559DCB" w14:textId="77777777" w:rsidTr="00F27C6C">
        <w:trPr>
          <w:cantSplit/>
        </w:trPr>
        <w:tc>
          <w:tcPr>
            <w:tcW w:w="3510" w:type="dxa"/>
            <w:vAlign w:val="bottom"/>
          </w:tcPr>
          <w:p w14:paraId="5F93B722" w14:textId="41DA533E" w:rsidR="00893B8F" w:rsidRPr="00FE297C" w:rsidRDefault="00893B8F" w:rsidP="00893B8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3" w:type="dxa"/>
            <w:shd w:val="clear" w:color="auto" w:fill="auto"/>
          </w:tcPr>
          <w:p w14:paraId="40E58BE9" w14:textId="20EDB886" w:rsidR="00893B8F" w:rsidRPr="00FE297C" w:rsidRDefault="00893B8F" w:rsidP="0089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62,976</w:t>
            </w:r>
          </w:p>
        </w:tc>
        <w:tc>
          <w:tcPr>
            <w:tcW w:w="270" w:type="dxa"/>
            <w:shd w:val="clear" w:color="auto" w:fill="auto"/>
          </w:tcPr>
          <w:p w14:paraId="41354D73" w14:textId="77777777" w:rsidR="00893B8F" w:rsidRPr="00FE297C" w:rsidRDefault="00893B8F" w:rsidP="0089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4E90C85" w14:textId="6FEB0645" w:rsidR="00893B8F" w:rsidRPr="00FE297C" w:rsidRDefault="0099135A" w:rsidP="0089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50,996</w:t>
            </w:r>
          </w:p>
        </w:tc>
        <w:tc>
          <w:tcPr>
            <w:tcW w:w="270" w:type="dxa"/>
            <w:shd w:val="clear" w:color="auto" w:fill="auto"/>
          </w:tcPr>
          <w:p w14:paraId="6B9218B0" w14:textId="77777777" w:rsidR="00893B8F" w:rsidRPr="00FE297C" w:rsidRDefault="00893B8F" w:rsidP="0089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shd w:val="clear" w:color="auto" w:fill="auto"/>
          </w:tcPr>
          <w:p w14:paraId="5ECA17FD" w14:textId="7F78059B" w:rsidR="00893B8F" w:rsidRPr="00FE297C" w:rsidRDefault="00893B8F" w:rsidP="0089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45,933</w:t>
            </w:r>
          </w:p>
        </w:tc>
        <w:tc>
          <w:tcPr>
            <w:tcW w:w="270" w:type="dxa"/>
            <w:shd w:val="clear" w:color="auto" w:fill="auto"/>
          </w:tcPr>
          <w:p w14:paraId="0A072F16" w14:textId="77777777" w:rsidR="00893B8F" w:rsidRPr="00FE297C" w:rsidRDefault="00893B8F" w:rsidP="0089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color w:val="FFFFFF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14:paraId="50A6213A" w14:textId="79FCE315" w:rsidR="00893B8F" w:rsidRPr="00FE297C" w:rsidRDefault="0099135A" w:rsidP="0089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GB"/>
              </w:rPr>
              <w:t>49,429</w:t>
            </w:r>
          </w:p>
        </w:tc>
      </w:tr>
      <w:tr w:rsidR="00D24823" w:rsidRPr="00FE297C" w14:paraId="1E7EF9B9" w14:textId="77777777" w:rsidTr="002B313F">
        <w:trPr>
          <w:cantSplit/>
        </w:trPr>
        <w:tc>
          <w:tcPr>
            <w:tcW w:w="3510" w:type="dxa"/>
            <w:vAlign w:val="bottom"/>
          </w:tcPr>
          <w:p w14:paraId="3D7B1E64" w14:textId="77E0D8D3" w:rsidR="00D24823" w:rsidRPr="00FE297C" w:rsidRDefault="00D24823" w:rsidP="00D2482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3749AF21" w14:textId="4A8CF790" w:rsidR="00D24823" w:rsidRPr="00FE297C" w:rsidRDefault="00092397" w:rsidP="00D24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</w:t>
            </w:r>
            <w:r w:rsidR="00D24823" w:rsidRPr="00FE297C">
              <w:rPr>
                <w:rFonts w:ascii="Angsana New" w:hAnsi="Angsana New"/>
                <w:sz w:val="30"/>
                <w:szCs w:val="30"/>
              </w:rPr>
              <w:t>2,</w:t>
            </w:r>
            <w:r w:rsidRPr="00FE297C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70" w:type="dxa"/>
            <w:shd w:val="clear" w:color="auto" w:fill="auto"/>
          </w:tcPr>
          <w:p w14:paraId="20D065CC" w14:textId="77777777" w:rsidR="00D24823" w:rsidRPr="00FE297C" w:rsidRDefault="00D24823" w:rsidP="00D24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5DE10A8" w14:textId="3C83396D" w:rsidR="00D24823" w:rsidRPr="00FE297C" w:rsidRDefault="00D24823" w:rsidP="00D24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7,448</w:t>
            </w:r>
          </w:p>
        </w:tc>
        <w:tc>
          <w:tcPr>
            <w:tcW w:w="270" w:type="dxa"/>
            <w:shd w:val="clear" w:color="auto" w:fill="auto"/>
          </w:tcPr>
          <w:p w14:paraId="6331FD28" w14:textId="77777777" w:rsidR="00D24823" w:rsidRPr="00FE297C" w:rsidRDefault="00D24823" w:rsidP="00D24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0FC9D8C0" w14:textId="310A6BE7" w:rsidR="00D24823" w:rsidRPr="00FE297C" w:rsidRDefault="00092397" w:rsidP="00D24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5,517</w:t>
            </w:r>
          </w:p>
        </w:tc>
        <w:tc>
          <w:tcPr>
            <w:tcW w:w="270" w:type="dxa"/>
            <w:shd w:val="clear" w:color="auto" w:fill="auto"/>
          </w:tcPr>
          <w:p w14:paraId="4D8D02D5" w14:textId="77777777" w:rsidR="00D24823" w:rsidRPr="00FE297C" w:rsidRDefault="00D24823" w:rsidP="00D24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color w:val="FFFFFF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35B2915A" w14:textId="76BEAB55" w:rsidR="00D24823" w:rsidRPr="00FE297C" w:rsidRDefault="00D24823" w:rsidP="00D24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GB"/>
              </w:rPr>
              <w:t>7,448</w:t>
            </w:r>
          </w:p>
        </w:tc>
      </w:tr>
      <w:tr w:rsidR="00893B8F" w:rsidRPr="00FE297C" w14:paraId="594F3D17" w14:textId="77777777" w:rsidTr="002B313F">
        <w:trPr>
          <w:cantSplit/>
        </w:trPr>
        <w:tc>
          <w:tcPr>
            <w:tcW w:w="3510" w:type="dxa"/>
            <w:vAlign w:val="bottom"/>
          </w:tcPr>
          <w:p w14:paraId="75D9357D" w14:textId="36D78759" w:rsidR="00893B8F" w:rsidRPr="00FE297C" w:rsidRDefault="00893B8F" w:rsidP="00893B8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5FAAB" w14:textId="39E8D35B" w:rsidR="00893B8F" w:rsidRPr="00FE297C" w:rsidRDefault="00092397" w:rsidP="0089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="00893B8F" w:rsidRPr="00FE29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078</w:t>
            </w:r>
          </w:p>
        </w:tc>
        <w:tc>
          <w:tcPr>
            <w:tcW w:w="270" w:type="dxa"/>
            <w:shd w:val="clear" w:color="auto" w:fill="auto"/>
          </w:tcPr>
          <w:p w14:paraId="19CE2826" w14:textId="77777777" w:rsidR="00893B8F" w:rsidRPr="00FE297C" w:rsidRDefault="00893B8F" w:rsidP="0089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6EBDC" w14:textId="1452B5B3" w:rsidR="00893B8F" w:rsidRPr="00FE297C" w:rsidRDefault="0099135A" w:rsidP="0089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58,444</w:t>
            </w:r>
          </w:p>
        </w:tc>
        <w:tc>
          <w:tcPr>
            <w:tcW w:w="270" w:type="dxa"/>
            <w:shd w:val="clear" w:color="auto" w:fill="auto"/>
          </w:tcPr>
          <w:p w14:paraId="79F31748" w14:textId="77777777" w:rsidR="00893B8F" w:rsidRPr="00FE297C" w:rsidRDefault="00893B8F" w:rsidP="0089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1267B" w14:textId="68BDF0F8" w:rsidR="00893B8F" w:rsidRPr="00FE297C" w:rsidRDefault="00092397" w:rsidP="0089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51,450</w:t>
            </w:r>
          </w:p>
        </w:tc>
        <w:tc>
          <w:tcPr>
            <w:tcW w:w="270" w:type="dxa"/>
            <w:shd w:val="clear" w:color="auto" w:fill="auto"/>
          </w:tcPr>
          <w:p w14:paraId="5BBE2A4D" w14:textId="77777777" w:rsidR="00893B8F" w:rsidRPr="00FE297C" w:rsidRDefault="00893B8F" w:rsidP="0089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color w:val="FFFFFF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9C249" w14:textId="1EDEA7AE" w:rsidR="00893B8F" w:rsidRPr="00FE297C" w:rsidRDefault="0099135A" w:rsidP="0089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56,877</w:t>
            </w:r>
          </w:p>
        </w:tc>
      </w:tr>
      <w:tr w:rsidR="002B313F" w:rsidRPr="00FE297C" w14:paraId="5BC30CAC" w14:textId="77777777" w:rsidTr="002B313F">
        <w:trPr>
          <w:cantSplit/>
        </w:trPr>
        <w:tc>
          <w:tcPr>
            <w:tcW w:w="3510" w:type="dxa"/>
            <w:vAlign w:val="bottom"/>
          </w:tcPr>
          <w:p w14:paraId="2CF409DA" w14:textId="77777777" w:rsidR="002B313F" w:rsidRPr="00FE297C" w:rsidRDefault="002B313F" w:rsidP="002B31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</w:tcPr>
          <w:p w14:paraId="292AB222" w14:textId="77777777" w:rsidR="002B313F" w:rsidRPr="00FE297C" w:rsidRDefault="002B313F" w:rsidP="002B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009632" w14:textId="77777777" w:rsidR="002B313F" w:rsidRPr="00FE297C" w:rsidRDefault="002B313F" w:rsidP="002B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F8EDFD2" w14:textId="77777777" w:rsidR="002B313F" w:rsidRPr="00FE297C" w:rsidRDefault="002B313F" w:rsidP="002B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2D4517" w14:textId="77777777" w:rsidR="002B313F" w:rsidRPr="00FE297C" w:rsidRDefault="002B313F" w:rsidP="002B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shd w:val="clear" w:color="auto" w:fill="auto"/>
          </w:tcPr>
          <w:p w14:paraId="4EC08056" w14:textId="77777777" w:rsidR="002B313F" w:rsidRPr="00FE297C" w:rsidRDefault="002B313F" w:rsidP="002B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A083C2F" w14:textId="77777777" w:rsidR="002B313F" w:rsidRPr="00FE297C" w:rsidRDefault="002B313F" w:rsidP="002B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color w:val="FFFFFF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</w:tcPr>
          <w:p w14:paraId="38F9A1DA" w14:textId="77777777" w:rsidR="002B313F" w:rsidRPr="00FE297C" w:rsidRDefault="002B313F" w:rsidP="002B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B313F" w:rsidRPr="00FE297C" w14:paraId="165C1ABF" w14:textId="77777777" w:rsidTr="00881C75">
        <w:trPr>
          <w:cantSplit/>
          <w:trHeight w:hRule="exact" w:val="129"/>
        </w:trPr>
        <w:tc>
          <w:tcPr>
            <w:tcW w:w="3510" w:type="dxa"/>
            <w:vAlign w:val="bottom"/>
          </w:tcPr>
          <w:p w14:paraId="2FF3C7C5" w14:textId="77777777" w:rsidR="002B313F" w:rsidRPr="00FE297C" w:rsidRDefault="002B313F" w:rsidP="002B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6438C23" w14:textId="77777777" w:rsidR="002B313F" w:rsidRPr="00FE297C" w:rsidRDefault="002B313F" w:rsidP="002B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63DDB3" w14:textId="77777777" w:rsidR="002B313F" w:rsidRPr="00FE297C" w:rsidRDefault="002B313F" w:rsidP="002B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A3D04B5" w14:textId="77777777" w:rsidR="002B313F" w:rsidRPr="00FE297C" w:rsidRDefault="002B313F" w:rsidP="002B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EA3DB6" w14:textId="77777777" w:rsidR="002B313F" w:rsidRPr="00FE297C" w:rsidRDefault="002B313F" w:rsidP="002B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724E6487" w14:textId="77777777" w:rsidR="002B313F" w:rsidRPr="00FE297C" w:rsidRDefault="002B313F" w:rsidP="002B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738115" w14:textId="77777777" w:rsidR="002B313F" w:rsidRPr="00FE297C" w:rsidRDefault="002B313F" w:rsidP="002B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1E2BEE27" w14:textId="77777777" w:rsidR="002B313F" w:rsidRPr="00FE297C" w:rsidRDefault="002B313F" w:rsidP="002B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99E8B7F" w14:textId="76FBCA83" w:rsidR="004D64AE" w:rsidRPr="00FE297C" w:rsidRDefault="004D64AE" w:rsidP="00212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49500CC" w14:textId="77777777" w:rsidR="00D24823" w:rsidRPr="00FE297C" w:rsidRDefault="00D24823" w:rsidP="00212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28839CD" w14:textId="29B32BA8" w:rsidR="00DC43C8" w:rsidRPr="00FE297C" w:rsidRDefault="00AD7439" w:rsidP="00212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166896" w:rsidRPr="00FE297C">
        <w:rPr>
          <w:rFonts w:ascii="Angsana New" w:hAnsi="Angsana New"/>
          <w:sz w:val="30"/>
          <w:szCs w:val="30"/>
        </w:rPr>
        <w:t>31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ธันวาคม มีดังนี้  </w:t>
      </w:r>
    </w:p>
    <w:p w14:paraId="4F69D273" w14:textId="77777777" w:rsidR="004D64AE" w:rsidRPr="00FE297C" w:rsidRDefault="00DC43C8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0F1E1FC1" w14:textId="29BB6995" w:rsidR="00AD7439" w:rsidRPr="00FE297C" w:rsidRDefault="004D64AE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A4648"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ลูกหนี้การค้า - </w:t>
      </w:r>
      <w:r w:rsidR="00AD7439"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11B4DE06" w14:textId="77777777" w:rsidR="0077669E" w:rsidRPr="00FE297C" w:rsidRDefault="0077669E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</w:rPr>
      </w:pPr>
    </w:p>
    <w:tbl>
      <w:tblPr>
        <w:tblW w:w="9315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753"/>
        <w:gridCol w:w="1107"/>
        <w:gridCol w:w="270"/>
        <w:gridCol w:w="1170"/>
        <w:gridCol w:w="270"/>
        <w:gridCol w:w="1260"/>
        <w:gridCol w:w="270"/>
        <w:gridCol w:w="1215"/>
      </w:tblGrid>
      <w:tr w:rsidR="004F1229" w:rsidRPr="00FE297C" w14:paraId="317CC480" w14:textId="77777777" w:rsidTr="00A27260">
        <w:trPr>
          <w:cantSplit/>
          <w:tblHeader/>
        </w:trPr>
        <w:tc>
          <w:tcPr>
            <w:tcW w:w="3753" w:type="dxa"/>
          </w:tcPr>
          <w:p w14:paraId="62B6346A" w14:textId="77777777" w:rsidR="004F1229" w:rsidRPr="00FE297C" w:rsidRDefault="004F1229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</w:tcPr>
          <w:p w14:paraId="0305B51B" w14:textId="77777777" w:rsidR="004F1229" w:rsidRPr="00FE297C" w:rsidRDefault="004F1229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01842F" w14:textId="77777777" w:rsidR="004F1229" w:rsidRPr="00FE297C" w:rsidRDefault="004F1229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5" w:type="dxa"/>
            <w:gridSpan w:val="3"/>
          </w:tcPr>
          <w:p w14:paraId="0E38BB79" w14:textId="77777777" w:rsidR="004F1229" w:rsidRPr="00FE297C" w:rsidRDefault="004F1229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1470" w:rsidRPr="00FE297C" w14:paraId="17A78105" w14:textId="77777777" w:rsidTr="00A27260">
        <w:trPr>
          <w:cantSplit/>
          <w:tblHeader/>
        </w:trPr>
        <w:tc>
          <w:tcPr>
            <w:tcW w:w="3753" w:type="dxa"/>
          </w:tcPr>
          <w:p w14:paraId="1A8B2BE5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681FB3AA" w14:textId="2D74C684" w:rsidR="00C61470" w:rsidRPr="00FE297C" w:rsidRDefault="00166896" w:rsidP="00C6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33C5D2F" w14:textId="77777777" w:rsidR="00C61470" w:rsidRPr="00FE297C" w:rsidRDefault="00C61470" w:rsidP="00C6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CF9CC1" w14:textId="6EB7F131" w:rsidR="00C61470" w:rsidRPr="00FE297C" w:rsidRDefault="00166896" w:rsidP="00C6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0BD794D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E322A3" w14:textId="7EBDC16B" w:rsidR="00C61470" w:rsidRPr="00FE297C" w:rsidRDefault="00166896" w:rsidP="00C6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7B4B2BD" w14:textId="77777777" w:rsidR="00C61470" w:rsidRPr="00FE297C" w:rsidRDefault="00C61470" w:rsidP="00C6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A39D4D9" w14:textId="5F85008A" w:rsidR="00C61470" w:rsidRPr="00FE297C" w:rsidRDefault="00166896" w:rsidP="00C6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D7B6B" w:rsidRPr="00FE297C" w14:paraId="2D076B15" w14:textId="77777777" w:rsidTr="005A509D">
        <w:trPr>
          <w:cantSplit/>
          <w:trHeight w:val="363"/>
          <w:tblHeader/>
        </w:trPr>
        <w:tc>
          <w:tcPr>
            <w:tcW w:w="3753" w:type="dxa"/>
          </w:tcPr>
          <w:p w14:paraId="100D5DC8" w14:textId="77777777" w:rsidR="006D7B6B" w:rsidRPr="00FE297C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62" w:type="dxa"/>
            <w:gridSpan w:val="7"/>
          </w:tcPr>
          <w:p w14:paraId="6BD387A3" w14:textId="77777777" w:rsidR="006D7B6B" w:rsidRPr="00FE297C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61470" w:rsidRPr="00FE297C" w14:paraId="639BE69D" w14:textId="77777777" w:rsidTr="00A27260">
        <w:trPr>
          <w:cantSplit/>
        </w:trPr>
        <w:tc>
          <w:tcPr>
            <w:tcW w:w="3753" w:type="dxa"/>
          </w:tcPr>
          <w:p w14:paraId="0E2C2C2B" w14:textId="5CF30A1F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14:paraId="4FA7376D" w14:textId="5D296036" w:rsidR="00C61470" w:rsidRPr="00FE297C" w:rsidRDefault="00B460AB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062737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1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1B41EB" w14:textId="1F7D7EBD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BCC583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21712" w14:textId="5327FC5F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766BD744" w14:textId="154B6A66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22E41B8" w14:textId="6D60B05E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814</w:t>
            </w:r>
          </w:p>
        </w:tc>
      </w:tr>
      <w:tr w:rsidR="00C61470" w:rsidRPr="00FE297C" w14:paraId="0916E8CB" w14:textId="77777777" w:rsidTr="00A27260">
        <w:trPr>
          <w:cantSplit/>
        </w:trPr>
        <w:tc>
          <w:tcPr>
            <w:tcW w:w="3753" w:type="dxa"/>
          </w:tcPr>
          <w:p w14:paraId="6EEB0CC5" w14:textId="6F3D0CA0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</w:tcPr>
          <w:p w14:paraId="4A55C572" w14:textId="71234E1D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309,259</w:t>
            </w:r>
          </w:p>
        </w:tc>
        <w:tc>
          <w:tcPr>
            <w:tcW w:w="270" w:type="dxa"/>
          </w:tcPr>
          <w:p w14:paraId="57848532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1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6C6C1" w14:textId="1B8F31EE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224,836</w:t>
            </w:r>
          </w:p>
        </w:tc>
        <w:tc>
          <w:tcPr>
            <w:tcW w:w="270" w:type="dxa"/>
          </w:tcPr>
          <w:p w14:paraId="433389B1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363241" w14:textId="13368A58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308,534</w:t>
            </w:r>
          </w:p>
        </w:tc>
        <w:tc>
          <w:tcPr>
            <w:tcW w:w="270" w:type="dxa"/>
          </w:tcPr>
          <w:p w14:paraId="5932B11E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8C1AD02" w14:textId="1E21D31A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224,836</w:t>
            </w:r>
          </w:p>
        </w:tc>
      </w:tr>
      <w:tr w:rsidR="00C61470" w:rsidRPr="00FE297C" w14:paraId="02FF0593" w14:textId="77777777" w:rsidTr="00A27260">
        <w:trPr>
          <w:cantSplit/>
        </w:trPr>
        <w:tc>
          <w:tcPr>
            <w:tcW w:w="3753" w:type="dxa"/>
          </w:tcPr>
          <w:p w14:paraId="4D86C35A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6013A46" w14:textId="76A400D1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309,259</w:t>
            </w:r>
          </w:p>
        </w:tc>
        <w:tc>
          <w:tcPr>
            <w:tcW w:w="270" w:type="dxa"/>
          </w:tcPr>
          <w:p w14:paraId="38255C75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58C3DB" w14:textId="458976DC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224,836</w:t>
            </w:r>
          </w:p>
        </w:tc>
        <w:tc>
          <w:tcPr>
            <w:tcW w:w="270" w:type="dxa"/>
          </w:tcPr>
          <w:p w14:paraId="445E69BF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0B9F46" w14:textId="68C667A7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308,567</w:t>
            </w:r>
          </w:p>
        </w:tc>
        <w:tc>
          <w:tcPr>
            <w:tcW w:w="270" w:type="dxa"/>
          </w:tcPr>
          <w:p w14:paraId="59EA26EE" w14:textId="77777777" w:rsidR="00C61470" w:rsidRPr="00FE297C" w:rsidRDefault="00C61470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06E464E3" w14:textId="32BFF4AD" w:rsidR="00C61470" w:rsidRPr="00FE297C" w:rsidRDefault="00166896" w:rsidP="00C6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225,650</w:t>
            </w:r>
          </w:p>
        </w:tc>
      </w:tr>
    </w:tbl>
    <w:p w14:paraId="5256C103" w14:textId="0ED431EE" w:rsidR="0042729B" w:rsidRPr="00FE297C" w:rsidRDefault="0042729B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D046111" w14:textId="48EBD025" w:rsidR="00CB31DE" w:rsidRPr="00FE297C" w:rsidRDefault="00CB31DE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ลูกหนี้อื่น</w:t>
      </w:r>
      <w:r w:rsidR="00DC43C8"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- </w:t>
      </w: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1C0C8831" w14:textId="77777777" w:rsidR="00247639" w:rsidRPr="00FE297C" w:rsidRDefault="00247639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242" w:type="dxa"/>
        <w:tblInd w:w="534" w:type="dxa"/>
        <w:tblBorders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667"/>
        <w:gridCol w:w="1179"/>
        <w:gridCol w:w="236"/>
        <w:gridCol w:w="1207"/>
        <w:gridCol w:w="236"/>
        <w:gridCol w:w="1204"/>
        <w:gridCol w:w="236"/>
        <w:gridCol w:w="1277"/>
      </w:tblGrid>
      <w:tr w:rsidR="004F1229" w:rsidRPr="00FE297C" w14:paraId="2E7C3F34" w14:textId="77777777" w:rsidTr="00C97EDE">
        <w:trPr>
          <w:tblHeader/>
        </w:trPr>
        <w:tc>
          <w:tcPr>
            <w:tcW w:w="3667" w:type="dxa"/>
            <w:shd w:val="clear" w:color="auto" w:fill="auto"/>
          </w:tcPr>
          <w:p w14:paraId="27D1906D" w14:textId="77777777" w:rsidR="004F1229" w:rsidRPr="00FE297C" w:rsidRDefault="004F1229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2" w:type="dxa"/>
            <w:gridSpan w:val="3"/>
            <w:shd w:val="clear" w:color="auto" w:fill="auto"/>
            <w:noWrap/>
          </w:tcPr>
          <w:p w14:paraId="2D9E6A29" w14:textId="77777777" w:rsidR="004F1229" w:rsidRPr="00FE297C" w:rsidRDefault="004F1229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noWrap/>
          </w:tcPr>
          <w:p w14:paraId="315B6217" w14:textId="77777777" w:rsidR="004F1229" w:rsidRPr="00FE297C" w:rsidRDefault="004F1229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7" w:type="dxa"/>
            <w:gridSpan w:val="3"/>
            <w:shd w:val="clear" w:color="auto" w:fill="auto"/>
            <w:noWrap/>
          </w:tcPr>
          <w:p w14:paraId="19CED2DE" w14:textId="77777777" w:rsidR="004F1229" w:rsidRPr="00FE297C" w:rsidRDefault="004F1229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6828" w:rsidRPr="00FE297C" w14:paraId="371AF812" w14:textId="77777777" w:rsidTr="00C97EDE">
        <w:trPr>
          <w:tblHeader/>
        </w:trPr>
        <w:tc>
          <w:tcPr>
            <w:tcW w:w="3667" w:type="dxa"/>
            <w:shd w:val="clear" w:color="auto" w:fill="auto"/>
          </w:tcPr>
          <w:p w14:paraId="6F917C57" w14:textId="77777777" w:rsidR="00876828" w:rsidRPr="00FE297C" w:rsidRDefault="00876828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shd w:val="clear" w:color="auto" w:fill="auto"/>
            <w:noWrap/>
          </w:tcPr>
          <w:p w14:paraId="3B5BF643" w14:textId="5D9A072B" w:rsidR="00876828" w:rsidRPr="00FE297C" w:rsidRDefault="00166896" w:rsidP="0087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noWrap/>
          </w:tcPr>
          <w:p w14:paraId="52034E77" w14:textId="77777777" w:rsidR="00876828" w:rsidRPr="00FE297C" w:rsidRDefault="00876828" w:rsidP="0087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14:paraId="63E61B2C" w14:textId="3FA1B8E8" w:rsidR="00876828" w:rsidRPr="00FE297C" w:rsidRDefault="00166896" w:rsidP="0087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noWrap/>
          </w:tcPr>
          <w:p w14:paraId="0DAD4F10" w14:textId="77777777" w:rsidR="00876828" w:rsidRPr="00FE297C" w:rsidRDefault="00876828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4CBED7C0" w14:textId="2E16A6C8" w:rsidR="00876828" w:rsidRPr="00FE297C" w:rsidRDefault="00166896" w:rsidP="0087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noWrap/>
          </w:tcPr>
          <w:p w14:paraId="5067D0C4" w14:textId="77777777" w:rsidR="00876828" w:rsidRPr="00FE297C" w:rsidRDefault="00876828" w:rsidP="0087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noWrap/>
          </w:tcPr>
          <w:p w14:paraId="39C0DE3F" w14:textId="161C863A" w:rsidR="00876828" w:rsidRPr="00FE297C" w:rsidRDefault="00166896" w:rsidP="00876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A283C" w:rsidRPr="00FE297C" w14:paraId="5A49F31A" w14:textId="77777777" w:rsidTr="00C97EDE">
        <w:trPr>
          <w:tblHeader/>
        </w:trPr>
        <w:tc>
          <w:tcPr>
            <w:tcW w:w="3667" w:type="dxa"/>
            <w:shd w:val="clear" w:color="auto" w:fill="auto"/>
          </w:tcPr>
          <w:p w14:paraId="20AB9492" w14:textId="77777777" w:rsidR="007A283C" w:rsidRPr="00FE297C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5" w:type="dxa"/>
            <w:gridSpan w:val="7"/>
            <w:shd w:val="clear" w:color="auto" w:fill="auto"/>
            <w:noWrap/>
          </w:tcPr>
          <w:p w14:paraId="716F6A32" w14:textId="77777777" w:rsidR="007A283C" w:rsidRPr="00FE297C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76828" w:rsidRPr="00FE297C" w14:paraId="10DF27CC" w14:textId="77777777" w:rsidTr="00C97EDE">
        <w:tc>
          <w:tcPr>
            <w:tcW w:w="3667" w:type="dxa"/>
            <w:shd w:val="clear" w:color="auto" w:fill="auto"/>
          </w:tcPr>
          <w:p w14:paraId="74219346" w14:textId="50E53217" w:rsidR="00876828" w:rsidRPr="00FE297C" w:rsidRDefault="00876828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9" w:type="dxa"/>
            <w:shd w:val="clear" w:color="auto" w:fill="auto"/>
            <w:noWrap/>
          </w:tcPr>
          <w:p w14:paraId="471BD5F2" w14:textId="56408BC5" w:rsidR="00876828" w:rsidRPr="00FE297C" w:rsidRDefault="00876828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14:paraId="11EB85F3" w14:textId="77777777" w:rsidR="00876828" w:rsidRPr="00FE297C" w:rsidRDefault="00876828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14:paraId="137E775F" w14:textId="4C3F9254" w:rsidR="00876828" w:rsidRPr="00FE297C" w:rsidRDefault="00876828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14:paraId="75B644E9" w14:textId="77777777" w:rsidR="00876828" w:rsidRPr="00FE297C" w:rsidRDefault="00876828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6C7E90D5" w14:textId="30B6DDDD" w:rsidR="00876828" w:rsidRPr="00FE297C" w:rsidRDefault="00166896" w:rsidP="00B4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4,</w:t>
            </w:r>
            <w:r w:rsidR="00EA5C0A" w:rsidRPr="00FE297C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36" w:type="dxa"/>
            <w:shd w:val="clear" w:color="auto" w:fill="auto"/>
            <w:noWrap/>
          </w:tcPr>
          <w:p w14:paraId="4E8734B0" w14:textId="77777777" w:rsidR="00876828" w:rsidRPr="00FE297C" w:rsidRDefault="00876828" w:rsidP="00B4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noWrap/>
          </w:tcPr>
          <w:p w14:paraId="33FD20C6" w14:textId="1F49ED69" w:rsidR="00876828" w:rsidRPr="00FE297C" w:rsidRDefault="00166896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11,142</w:t>
            </w:r>
          </w:p>
        </w:tc>
      </w:tr>
      <w:tr w:rsidR="00876828" w:rsidRPr="00FE297C" w14:paraId="19F4ECCA" w14:textId="77777777" w:rsidTr="00C97EDE">
        <w:tc>
          <w:tcPr>
            <w:tcW w:w="3667" w:type="dxa"/>
            <w:tcBorders>
              <w:top w:val="nil"/>
            </w:tcBorders>
            <w:shd w:val="clear" w:color="auto" w:fill="auto"/>
          </w:tcPr>
          <w:p w14:paraId="3CC028DF" w14:textId="77777777" w:rsidR="00876828" w:rsidRPr="00FE297C" w:rsidRDefault="00876828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ECD638" w14:textId="2527EB3D" w:rsidR="00876828" w:rsidRPr="00FE297C" w:rsidRDefault="00166896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1,556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noWrap/>
          </w:tcPr>
          <w:p w14:paraId="42E2E8B4" w14:textId="77777777" w:rsidR="00876828" w:rsidRPr="00FE297C" w:rsidRDefault="00876828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noWrap/>
          </w:tcPr>
          <w:p w14:paraId="16060A60" w14:textId="2AC65206" w:rsidR="00876828" w:rsidRPr="00FE297C" w:rsidRDefault="00166896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5,077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noWrap/>
          </w:tcPr>
          <w:p w14:paraId="00C8B535" w14:textId="77777777" w:rsidR="00876828" w:rsidRPr="00FE297C" w:rsidRDefault="00876828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EDC6BCD" w14:textId="2798F5D1" w:rsidR="00876828" w:rsidRPr="00FE297C" w:rsidRDefault="00166896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1,556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noWrap/>
          </w:tcPr>
          <w:p w14:paraId="59205E21" w14:textId="77777777" w:rsidR="00876828" w:rsidRPr="00FE297C" w:rsidRDefault="00876828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auto"/>
            <w:noWrap/>
          </w:tcPr>
          <w:p w14:paraId="49C80858" w14:textId="571E320C" w:rsidR="00876828" w:rsidRPr="00FE297C" w:rsidRDefault="00166896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5,076</w:t>
            </w:r>
          </w:p>
        </w:tc>
      </w:tr>
      <w:tr w:rsidR="00876828" w:rsidRPr="00FE297C" w14:paraId="79612162" w14:textId="77777777" w:rsidTr="00C97EDE">
        <w:tc>
          <w:tcPr>
            <w:tcW w:w="3667" w:type="dxa"/>
            <w:tcBorders>
              <w:bottom w:val="nil"/>
            </w:tcBorders>
            <w:shd w:val="clear" w:color="auto" w:fill="auto"/>
          </w:tcPr>
          <w:p w14:paraId="147200BA" w14:textId="77777777" w:rsidR="00876828" w:rsidRPr="00FE297C" w:rsidRDefault="00876828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492894D" w14:textId="1D4DB352" w:rsidR="00876828" w:rsidRPr="00FE297C" w:rsidRDefault="00166896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1,556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4AA55D8" w14:textId="77777777" w:rsidR="00876828" w:rsidRPr="00FE297C" w:rsidRDefault="00876828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5AC1783" w14:textId="16A1E234" w:rsidR="00876828" w:rsidRPr="00FE297C" w:rsidRDefault="00166896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5,077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60EC07A" w14:textId="77777777" w:rsidR="00876828" w:rsidRPr="00FE297C" w:rsidRDefault="00876828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EFAD186" w14:textId="62EE75E7" w:rsidR="00876828" w:rsidRPr="00FE297C" w:rsidRDefault="00166896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EA5C0A"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744ED47" w14:textId="77777777" w:rsidR="00876828" w:rsidRPr="00FE297C" w:rsidRDefault="00876828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A4F9057" w14:textId="510B9D5D" w:rsidR="00876828" w:rsidRPr="00FE297C" w:rsidRDefault="00166896" w:rsidP="0087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16,218</w:t>
            </w:r>
          </w:p>
        </w:tc>
      </w:tr>
    </w:tbl>
    <w:p w14:paraId="0B8DD4B7" w14:textId="77777777" w:rsidR="00BE7936" w:rsidRPr="00FE297C" w:rsidRDefault="00BE7936" w:rsidP="00F27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1E56BCF" w14:textId="55C89876" w:rsidR="00E960A8" w:rsidRPr="00FE297C" w:rsidRDefault="00E960A8" w:rsidP="00C97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4965ABD5" w14:textId="77777777" w:rsidR="00E960A8" w:rsidRPr="00FE297C" w:rsidRDefault="00E960A8" w:rsidP="00427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180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709"/>
        <w:gridCol w:w="1080"/>
        <w:gridCol w:w="963"/>
        <w:gridCol w:w="969"/>
        <w:gridCol w:w="268"/>
        <w:gridCol w:w="800"/>
        <w:gridCol w:w="312"/>
        <w:gridCol w:w="892"/>
        <w:gridCol w:w="267"/>
        <w:gridCol w:w="920"/>
      </w:tblGrid>
      <w:tr w:rsidR="001A5D95" w:rsidRPr="00FE297C" w14:paraId="5FAA51B0" w14:textId="77777777" w:rsidTr="00D90B15">
        <w:tc>
          <w:tcPr>
            <w:tcW w:w="2709" w:type="dxa"/>
          </w:tcPr>
          <w:p w14:paraId="5C7DD6BB" w14:textId="77777777" w:rsidR="00934656" w:rsidRPr="00FE297C" w:rsidRDefault="00934656" w:rsidP="00C5375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43" w:type="dxa"/>
            <w:gridSpan w:val="2"/>
          </w:tcPr>
          <w:p w14:paraId="62A3A14B" w14:textId="77777777" w:rsidR="00934656" w:rsidRPr="00FE297C" w:rsidRDefault="00934656" w:rsidP="00C5375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037" w:type="dxa"/>
            <w:gridSpan w:val="3"/>
          </w:tcPr>
          <w:p w14:paraId="3A6FA086" w14:textId="77777777" w:rsidR="00934656" w:rsidRPr="00FE297C" w:rsidRDefault="00934656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" w:type="dxa"/>
          </w:tcPr>
          <w:p w14:paraId="676E0C32" w14:textId="77777777" w:rsidR="00934656" w:rsidRPr="00FE297C" w:rsidRDefault="00934656" w:rsidP="00C5375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9" w:type="dxa"/>
            <w:gridSpan w:val="3"/>
          </w:tcPr>
          <w:p w14:paraId="03D6BA00" w14:textId="77777777" w:rsidR="00934656" w:rsidRPr="00FE297C" w:rsidRDefault="00934656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283C" w:rsidRPr="00FE297C" w14:paraId="5DCED2B2" w14:textId="77777777" w:rsidTr="00D90B15">
        <w:tc>
          <w:tcPr>
            <w:tcW w:w="2709" w:type="dxa"/>
          </w:tcPr>
          <w:p w14:paraId="240CB5EA" w14:textId="77777777" w:rsidR="007A283C" w:rsidRPr="00FE297C" w:rsidRDefault="007A283C" w:rsidP="007A283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AB97D8" w14:textId="38B6C210" w:rsidR="007A283C" w:rsidRPr="00FE297C" w:rsidRDefault="00166896" w:rsidP="007A283C">
            <w:pPr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963" w:type="dxa"/>
          </w:tcPr>
          <w:p w14:paraId="4FECF809" w14:textId="664C0721" w:rsidR="007A283C" w:rsidRPr="00FE297C" w:rsidRDefault="00166896" w:rsidP="007A283C">
            <w:pPr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69" w:type="dxa"/>
          </w:tcPr>
          <w:p w14:paraId="50F43E72" w14:textId="456A5D98" w:rsidR="007A283C" w:rsidRPr="00FE297C" w:rsidRDefault="00166896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450C78B3" w14:textId="77777777" w:rsidR="007A283C" w:rsidRPr="00FE297C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dxa"/>
          </w:tcPr>
          <w:p w14:paraId="0A7F4A57" w14:textId="2C60041F" w:rsidR="007A283C" w:rsidRPr="00FE297C" w:rsidRDefault="00166896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12" w:type="dxa"/>
          </w:tcPr>
          <w:p w14:paraId="5053A0E1" w14:textId="77777777" w:rsidR="007A283C" w:rsidRPr="00FE297C" w:rsidRDefault="007A283C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334FB733" w14:textId="3CE55D6A" w:rsidR="007A283C" w:rsidRPr="00FE297C" w:rsidRDefault="00166896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1433E2BE" w14:textId="77777777" w:rsidR="007A283C" w:rsidRPr="00FE297C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258E43E1" w14:textId="411A7A0A" w:rsidR="007A283C" w:rsidRPr="00FE297C" w:rsidRDefault="00166896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A283C" w:rsidRPr="00FE297C" w14:paraId="22DE13C8" w14:textId="77777777" w:rsidTr="00D90B15">
        <w:tc>
          <w:tcPr>
            <w:tcW w:w="2709" w:type="dxa"/>
          </w:tcPr>
          <w:p w14:paraId="6275ED33" w14:textId="77777777" w:rsidR="007A283C" w:rsidRPr="00FE297C" w:rsidRDefault="007A283C" w:rsidP="007A283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43" w:type="dxa"/>
            <w:gridSpan w:val="2"/>
          </w:tcPr>
          <w:p w14:paraId="6119A500" w14:textId="77777777" w:rsidR="007A283C" w:rsidRPr="00FE297C" w:rsidRDefault="007A283C" w:rsidP="007A283C">
            <w:pPr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4428" w:type="dxa"/>
            <w:gridSpan w:val="7"/>
          </w:tcPr>
          <w:p w14:paraId="2FDBEB49" w14:textId="77777777" w:rsidR="007A283C" w:rsidRPr="00FE297C" w:rsidRDefault="007A283C" w:rsidP="007A283C">
            <w:pPr>
              <w:tabs>
                <w:tab w:val="clear" w:pos="227"/>
                <w:tab w:val="clear" w:pos="680"/>
                <w:tab w:val="left" w:pos="342"/>
                <w:tab w:val="left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A283C" w:rsidRPr="00FE297C" w14:paraId="2593EC17" w14:textId="77777777" w:rsidTr="00D90B15">
        <w:tc>
          <w:tcPr>
            <w:tcW w:w="2709" w:type="dxa"/>
          </w:tcPr>
          <w:p w14:paraId="3CA9A557" w14:textId="77777777" w:rsidR="007A283C" w:rsidRPr="00FE297C" w:rsidRDefault="007A283C" w:rsidP="007A283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338D199" w14:textId="77777777" w:rsidR="007A283C" w:rsidRPr="00FE297C" w:rsidRDefault="007A283C" w:rsidP="007A283C">
            <w:pPr>
              <w:tabs>
                <w:tab w:val="clear" w:pos="907"/>
              </w:tabs>
              <w:spacing w:line="240" w:lineRule="auto"/>
              <w:ind w:left="-11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45CDB000" w14:textId="77777777" w:rsidR="007A283C" w:rsidRPr="00FE297C" w:rsidRDefault="007A283C" w:rsidP="007A283C">
            <w:pPr>
              <w:tabs>
                <w:tab w:val="clear" w:pos="907"/>
              </w:tabs>
              <w:spacing w:line="240" w:lineRule="auto"/>
              <w:ind w:left="-11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</w:tcPr>
          <w:p w14:paraId="7EE5CC88" w14:textId="77777777" w:rsidR="007A283C" w:rsidRPr="00FE297C" w:rsidRDefault="007A283C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0E48A1F" w14:textId="77777777" w:rsidR="007A283C" w:rsidRPr="00FE297C" w:rsidRDefault="007A283C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dxa"/>
          </w:tcPr>
          <w:p w14:paraId="6A93A5E5" w14:textId="77777777" w:rsidR="007A283C" w:rsidRPr="00FE297C" w:rsidRDefault="007A283C" w:rsidP="007A283C">
            <w:pPr>
              <w:tabs>
                <w:tab w:val="clear" w:pos="227"/>
                <w:tab w:val="clear" w:pos="454"/>
                <w:tab w:val="clear" w:pos="680"/>
                <w:tab w:val="left" w:pos="484"/>
                <w:tab w:val="left" w:pos="6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" w:type="dxa"/>
          </w:tcPr>
          <w:p w14:paraId="3D502BD7" w14:textId="77777777" w:rsidR="007A283C" w:rsidRPr="00FE297C" w:rsidRDefault="007A283C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47AEB54A" w14:textId="77777777" w:rsidR="007A283C" w:rsidRPr="00FE297C" w:rsidRDefault="007A283C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46DBE17" w14:textId="77777777" w:rsidR="007A283C" w:rsidRPr="00FE297C" w:rsidRDefault="007A283C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5122228A" w14:textId="77777777" w:rsidR="007A283C" w:rsidRPr="00FE297C" w:rsidRDefault="007A283C" w:rsidP="007A283C">
            <w:pPr>
              <w:tabs>
                <w:tab w:val="clear" w:pos="227"/>
                <w:tab w:val="clear" w:pos="680"/>
                <w:tab w:val="left" w:pos="342"/>
                <w:tab w:val="left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385" w:rsidRPr="00FE297C" w14:paraId="777A092B" w14:textId="77777777" w:rsidTr="00D90B15">
        <w:tc>
          <w:tcPr>
            <w:tcW w:w="2709" w:type="dxa"/>
          </w:tcPr>
          <w:p w14:paraId="36D4EDAC" w14:textId="26118DA8" w:rsidR="00EE7385" w:rsidRPr="00FE297C" w:rsidRDefault="00EE7385" w:rsidP="00E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อุบลไบโอเกษตร </w:t>
            </w:r>
            <w:r w:rsidR="00D90B15" w:rsidRPr="00FE297C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21AEA59F" w14:textId="50C742C1" w:rsidR="00EE7385" w:rsidRPr="00FE297C" w:rsidRDefault="00D06A1F" w:rsidP="00EE7385">
            <w:pPr>
              <w:tabs>
                <w:tab w:val="clear" w:pos="907"/>
              </w:tabs>
              <w:spacing w:line="240" w:lineRule="auto"/>
              <w:ind w:left="-116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2.50%</w:t>
            </w:r>
          </w:p>
        </w:tc>
        <w:tc>
          <w:tcPr>
            <w:tcW w:w="963" w:type="dxa"/>
          </w:tcPr>
          <w:p w14:paraId="441478D6" w14:textId="6E7E86DC" w:rsidR="00EE7385" w:rsidRPr="00FE297C" w:rsidRDefault="00D06A1F" w:rsidP="00EE7385">
            <w:pPr>
              <w:tabs>
                <w:tab w:val="clear" w:pos="907"/>
              </w:tabs>
              <w:spacing w:line="240" w:lineRule="auto"/>
              <w:ind w:left="-116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9" w:type="dxa"/>
          </w:tcPr>
          <w:p w14:paraId="606C8CCC" w14:textId="54257D4C" w:rsidR="00EE7385" w:rsidRPr="00FE297C" w:rsidRDefault="00EE7385" w:rsidP="00E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04"/>
                <w:tab w:val="left" w:pos="484"/>
                <w:tab w:val="left" w:pos="664"/>
                <w:tab w:val="decimal" w:pos="702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F624CE5" w14:textId="77777777" w:rsidR="00EE7385" w:rsidRPr="00FE297C" w:rsidRDefault="00EE7385" w:rsidP="00EE73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dxa"/>
          </w:tcPr>
          <w:p w14:paraId="392CBE6A" w14:textId="3D44BD60" w:rsidR="00EE7385" w:rsidRPr="00FE297C" w:rsidRDefault="00EE7385" w:rsidP="00BB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"/>
                <w:tab w:val="left" w:pos="567"/>
                <w:tab w:val="left" w:pos="664"/>
                <w:tab w:val="decimal" w:pos="702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2" w:type="dxa"/>
          </w:tcPr>
          <w:p w14:paraId="0491BE74" w14:textId="77777777" w:rsidR="00EE7385" w:rsidRPr="00FE297C" w:rsidRDefault="00EE7385" w:rsidP="00BB01A4">
            <w:pPr>
              <w:tabs>
                <w:tab w:val="clear" w:pos="227"/>
                <w:tab w:val="left" w:pos="207"/>
                <w:tab w:val="left" w:pos="567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664428BA" w14:textId="4497E2FD" w:rsidR="00EE7385" w:rsidRPr="00FE297C" w:rsidRDefault="00166896" w:rsidP="00E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  <w:tc>
          <w:tcPr>
            <w:tcW w:w="267" w:type="dxa"/>
          </w:tcPr>
          <w:p w14:paraId="5FDB5770" w14:textId="77777777" w:rsidR="00EE7385" w:rsidRPr="00FE297C" w:rsidRDefault="00EE7385" w:rsidP="00EE73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7CB644CB" w14:textId="5E95B6B5" w:rsidR="00EE7385" w:rsidRPr="00FE297C" w:rsidRDefault="00EE7385" w:rsidP="0022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385" w:rsidRPr="00FE297C" w14:paraId="707765B4" w14:textId="77777777" w:rsidTr="00D90B15">
        <w:tc>
          <w:tcPr>
            <w:tcW w:w="2709" w:type="dxa"/>
          </w:tcPr>
          <w:p w14:paraId="27F200D4" w14:textId="1307B25F" w:rsidR="00EE7385" w:rsidRPr="00FE297C" w:rsidRDefault="00EE7385" w:rsidP="00E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อุบลซันฟลาวเวอร์ </w:t>
            </w:r>
            <w:r w:rsidR="00D90B15" w:rsidRPr="00FE297C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0A168323" w14:textId="7DF2C000" w:rsidR="00EE7385" w:rsidRPr="00FE297C" w:rsidRDefault="00D06A1F" w:rsidP="00EE7385">
            <w:pPr>
              <w:tabs>
                <w:tab w:val="clear" w:pos="907"/>
              </w:tabs>
              <w:spacing w:line="240" w:lineRule="auto"/>
              <w:ind w:left="-116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2.50%</w:t>
            </w:r>
          </w:p>
        </w:tc>
        <w:tc>
          <w:tcPr>
            <w:tcW w:w="963" w:type="dxa"/>
          </w:tcPr>
          <w:p w14:paraId="1CB17915" w14:textId="0C832B92" w:rsidR="00EE7385" w:rsidRPr="00FE297C" w:rsidRDefault="00D06A1F" w:rsidP="00EE7385">
            <w:pPr>
              <w:tabs>
                <w:tab w:val="clear" w:pos="907"/>
              </w:tabs>
              <w:spacing w:line="240" w:lineRule="auto"/>
              <w:ind w:left="-116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9" w:type="dxa"/>
          </w:tcPr>
          <w:p w14:paraId="5F7EEA47" w14:textId="2DC4BACE" w:rsidR="00EE7385" w:rsidRPr="00FE297C" w:rsidRDefault="00EE7385" w:rsidP="00E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"/>
                <w:tab w:val="left" w:pos="567"/>
                <w:tab w:val="left" w:pos="664"/>
                <w:tab w:val="decimal" w:pos="702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2EE82DB" w14:textId="77777777" w:rsidR="00EE7385" w:rsidRPr="00FE297C" w:rsidRDefault="00EE7385" w:rsidP="00EE73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dxa"/>
          </w:tcPr>
          <w:p w14:paraId="331ED5F7" w14:textId="6F3F48E0" w:rsidR="00EE7385" w:rsidRPr="00FE297C" w:rsidRDefault="00EE7385" w:rsidP="00E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"/>
                <w:tab w:val="left" w:pos="567"/>
                <w:tab w:val="left" w:pos="664"/>
                <w:tab w:val="decimal" w:pos="702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2" w:type="dxa"/>
          </w:tcPr>
          <w:p w14:paraId="4103265E" w14:textId="77777777" w:rsidR="00EE7385" w:rsidRPr="00FE297C" w:rsidRDefault="00EE7385" w:rsidP="00EE73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30E3C27C" w14:textId="2056640C" w:rsidR="00EE7385" w:rsidRPr="00FE297C" w:rsidRDefault="00166896" w:rsidP="00E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150,900</w:t>
            </w:r>
          </w:p>
        </w:tc>
        <w:tc>
          <w:tcPr>
            <w:tcW w:w="267" w:type="dxa"/>
          </w:tcPr>
          <w:p w14:paraId="2CA8DCD3" w14:textId="77777777" w:rsidR="00EE7385" w:rsidRPr="00FE297C" w:rsidRDefault="00EE7385" w:rsidP="00E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652C52F5" w14:textId="2A20FA7B" w:rsidR="00EE7385" w:rsidRPr="00FE297C" w:rsidRDefault="00EE7385" w:rsidP="00E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385" w:rsidRPr="00FE297C" w14:paraId="09DA1EC9" w14:textId="77777777" w:rsidTr="00D90B15">
        <w:tc>
          <w:tcPr>
            <w:tcW w:w="2709" w:type="dxa"/>
          </w:tcPr>
          <w:p w14:paraId="7B13F0C7" w14:textId="77777777" w:rsidR="00EE7385" w:rsidRPr="00FE297C" w:rsidRDefault="00EE7385" w:rsidP="00EE73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4708FC20" w14:textId="77777777" w:rsidR="00EE7385" w:rsidRPr="00FE297C" w:rsidRDefault="00EE7385" w:rsidP="00EE7385">
            <w:pPr>
              <w:tabs>
                <w:tab w:val="clear" w:pos="907"/>
              </w:tabs>
              <w:spacing w:line="240" w:lineRule="auto"/>
              <w:ind w:left="-11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3EBD3EF4" w14:textId="77777777" w:rsidR="00EE7385" w:rsidRPr="00FE297C" w:rsidRDefault="00EE7385" w:rsidP="00EE7385">
            <w:pPr>
              <w:tabs>
                <w:tab w:val="clear" w:pos="907"/>
              </w:tabs>
              <w:spacing w:line="240" w:lineRule="auto"/>
              <w:ind w:left="-11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</w:tcPr>
          <w:p w14:paraId="7D24DC9F" w14:textId="77777777" w:rsidR="00EE7385" w:rsidRPr="00FE297C" w:rsidRDefault="00EE7385" w:rsidP="00E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A30B2A1" w14:textId="77777777" w:rsidR="00EE7385" w:rsidRPr="00FE297C" w:rsidRDefault="00EE7385" w:rsidP="00EE738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09418F80" w14:textId="77777777" w:rsidR="00EE7385" w:rsidRPr="00FE297C" w:rsidRDefault="00EE7385" w:rsidP="00E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2" w:type="dxa"/>
          </w:tcPr>
          <w:p w14:paraId="332AE024" w14:textId="77777777" w:rsidR="00EE7385" w:rsidRPr="00FE297C" w:rsidRDefault="00EE7385" w:rsidP="00EE738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0EE5993A" w14:textId="5DEDCAAC" w:rsidR="00EE7385" w:rsidRPr="00FE297C" w:rsidRDefault="00166896" w:rsidP="00E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310,900</w:t>
            </w:r>
          </w:p>
        </w:tc>
        <w:tc>
          <w:tcPr>
            <w:tcW w:w="267" w:type="dxa"/>
          </w:tcPr>
          <w:p w14:paraId="1933F8E0" w14:textId="77777777" w:rsidR="00EE7385" w:rsidRPr="00FE297C" w:rsidRDefault="00EE7385" w:rsidP="00E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79DF62B1" w14:textId="0DE8F79B" w:rsidR="00EE7385" w:rsidRPr="00FE297C" w:rsidRDefault="00EE7385" w:rsidP="00E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FDBA983" w14:textId="77777777" w:rsidR="00DE030E" w:rsidRPr="00FE297C" w:rsidRDefault="00DE030E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DA4E83D" w14:textId="77777777" w:rsidR="00C97EDE" w:rsidRPr="00FE297C" w:rsidRDefault="00C97EDE" w:rsidP="00F27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5FE630A" w14:textId="77777777" w:rsidR="00C97EDE" w:rsidRPr="00FE297C" w:rsidRDefault="00C97EDE" w:rsidP="00F27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E1CC017" w14:textId="77777777" w:rsidR="00EA5C0A" w:rsidRPr="00FE297C" w:rsidRDefault="00EA5C0A" w:rsidP="004D6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3EA9659A" w14:textId="6BDB1B18" w:rsidR="00AD7439" w:rsidRPr="00FE297C" w:rsidRDefault="00AD7439" w:rsidP="00F27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รายการเคลื่อนไหวของเงินให้กู้ยืมระยะสั้นแก่กิจการที่เกี่ยวข้องกันสำหรับแต่ละปีสิ้นสุดวันที่ </w:t>
      </w:r>
      <w:r w:rsidR="00166896" w:rsidRPr="00FE297C">
        <w:rPr>
          <w:rFonts w:ascii="Angsana New" w:hAnsi="Angsana New"/>
          <w:sz w:val="30"/>
          <w:szCs w:val="30"/>
        </w:rPr>
        <w:t>31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="00696899" w:rsidRPr="00FE297C">
        <w:rPr>
          <w:rFonts w:ascii="Angsana New" w:hAnsi="Angsana New"/>
          <w:sz w:val="30"/>
          <w:szCs w:val="30"/>
          <w:cs/>
        </w:rPr>
        <w:t>ธันวาคม</w:t>
      </w:r>
      <w:r w:rsidR="007A283C" w:rsidRPr="00FE297C">
        <w:rPr>
          <w:rFonts w:ascii="Angsana New" w:hAnsi="Angsana New"/>
          <w:sz w:val="30"/>
          <w:szCs w:val="30"/>
          <w:cs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มีดังนี้  </w:t>
      </w:r>
    </w:p>
    <w:p w14:paraId="03ABA588" w14:textId="77777777" w:rsidR="0050548B" w:rsidRPr="00FE297C" w:rsidRDefault="0050548B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170"/>
      </w:tblGrid>
      <w:tr w:rsidR="00021E89" w:rsidRPr="00FE297C" w14:paraId="23B180B5" w14:textId="77777777" w:rsidTr="00F27C6C">
        <w:trPr>
          <w:cantSplit/>
        </w:trPr>
        <w:tc>
          <w:tcPr>
            <w:tcW w:w="3780" w:type="dxa"/>
          </w:tcPr>
          <w:p w14:paraId="6AFA0B0D" w14:textId="77777777" w:rsidR="00021E89" w:rsidRPr="00FE297C" w:rsidRDefault="00021E89" w:rsidP="005F145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63"/>
              </w:tabs>
              <w:spacing w:line="240" w:lineRule="auto"/>
              <w:ind w:left="-18"/>
              <w:outlineLvl w:val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1586D7DA" w14:textId="77777777" w:rsidR="00021E89" w:rsidRPr="00FE297C" w:rsidRDefault="00021E89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138FD9" w14:textId="77777777" w:rsidR="00021E89" w:rsidRPr="00FE297C" w:rsidRDefault="00021E89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68266E1" w14:textId="77777777" w:rsidR="00021E89" w:rsidRPr="00FE297C" w:rsidRDefault="00021E89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7C6C" w:rsidRPr="00FE297C" w14:paraId="2553E681" w14:textId="77777777" w:rsidTr="00F27C6C">
        <w:trPr>
          <w:cantSplit/>
        </w:trPr>
        <w:tc>
          <w:tcPr>
            <w:tcW w:w="3780" w:type="dxa"/>
          </w:tcPr>
          <w:p w14:paraId="6BA377B8" w14:textId="77777777" w:rsidR="00F27C6C" w:rsidRPr="00FE297C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34B11F" w14:textId="0A89AD27" w:rsidR="00F27C6C" w:rsidRPr="00FE297C" w:rsidRDefault="00166896" w:rsidP="00F27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57BE606" w14:textId="77777777" w:rsidR="00F27C6C" w:rsidRPr="00FE297C" w:rsidRDefault="00F27C6C" w:rsidP="00F27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346672" w14:textId="2E252D53" w:rsidR="00F27C6C" w:rsidRPr="00FE297C" w:rsidRDefault="00166896" w:rsidP="00F27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E4AFD67" w14:textId="77777777" w:rsidR="00F27C6C" w:rsidRPr="00FE297C" w:rsidRDefault="00F27C6C" w:rsidP="00F27C6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E83807" w14:textId="7109E554" w:rsidR="00F27C6C" w:rsidRPr="00FE297C" w:rsidRDefault="00166896" w:rsidP="00F27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0BA35B1" w14:textId="77777777" w:rsidR="00F27C6C" w:rsidRPr="00FE297C" w:rsidRDefault="00F27C6C" w:rsidP="00F27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AA9646" w14:textId="25E499C1" w:rsidR="00F27C6C" w:rsidRPr="00FE297C" w:rsidRDefault="00166896" w:rsidP="00F27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A283C" w:rsidRPr="00FE297C" w14:paraId="09DD5C96" w14:textId="77777777" w:rsidTr="00F27C6C">
        <w:trPr>
          <w:cantSplit/>
        </w:trPr>
        <w:tc>
          <w:tcPr>
            <w:tcW w:w="3780" w:type="dxa"/>
          </w:tcPr>
          <w:p w14:paraId="1EBEABFF" w14:textId="77777777" w:rsidR="007A283C" w:rsidRPr="00FE297C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3D913E8" w14:textId="77777777" w:rsidR="007A283C" w:rsidRPr="00FE297C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75790" w:rsidRPr="00FE297C" w14:paraId="284AE5E6" w14:textId="77777777" w:rsidTr="00F27C6C">
        <w:trPr>
          <w:cantSplit/>
        </w:trPr>
        <w:tc>
          <w:tcPr>
            <w:tcW w:w="3780" w:type="dxa"/>
          </w:tcPr>
          <w:p w14:paraId="0C35ADE7" w14:textId="5F860085" w:rsidR="00975790" w:rsidRPr="00FE297C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1</w:t>
            </w:r>
            <w:r w:rsidRPr="00FE29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25D2E5E" w14:textId="77777777" w:rsidR="00975790" w:rsidRPr="00FE297C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C88F82" w14:textId="77777777" w:rsidR="00975790" w:rsidRPr="00FE297C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365361" w14:textId="77777777" w:rsidR="00975790" w:rsidRPr="00FE297C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29A954" w14:textId="77777777" w:rsidR="00975790" w:rsidRPr="00FE297C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519D02" w14:textId="489E6661" w:rsidR="00975790" w:rsidRPr="00FE297C" w:rsidRDefault="00BB01A4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0136FC" w14:textId="77777777" w:rsidR="00975790" w:rsidRPr="00FE297C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A7328C" w14:textId="38E1EE60" w:rsidR="00975790" w:rsidRPr="00FE297C" w:rsidRDefault="00166896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271,800</w:t>
            </w:r>
          </w:p>
        </w:tc>
      </w:tr>
      <w:tr w:rsidR="00975790" w:rsidRPr="00FE297C" w14:paraId="57B698B7" w14:textId="77777777" w:rsidTr="00F27C6C">
        <w:trPr>
          <w:cantSplit/>
        </w:trPr>
        <w:tc>
          <w:tcPr>
            <w:tcW w:w="3780" w:type="dxa"/>
          </w:tcPr>
          <w:p w14:paraId="5C627581" w14:textId="77777777" w:rsidR="00975790" w:rsidRPr="00FE297C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</w:tcPr>
          <w:p w14:paraId="4842C49B" w14:textId="77777777" w:rsidR="00975790" w:rsidRPr="00FE297C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7D59FB" w14:textId="77777777" w:rsidR="00975790" w:rsidRPr="00FE297C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1CCB3" w14:textId="77777777" w:rsidR="00975790" w:rsidRPr="00FE297C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46B2B0" w14:textId="77777777" w:rsidR="00975790" w:rsidRPr="00FE297C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41E499" w14:textId="0600B450" w:rsidR="00975790" w:rsidRPr="00FE297C" w:rsidRDefault="00166896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556,000</w:t>
            </w:r>
          </w:p>
        </w:tc>
        <w:tc>
          <w:tcPr>
            <w:tcW w:w="270" w:type="dxa"/>
          </w:tcPr>
          <w:p w14:paraId="43EBB98B" w14:textId="77777777" w:rsidR="00975790" w:rsidRPr="00FE297C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39DBEB" w14:textId="616F3B37" w:rsidR="00975790" w:rsidRPr="00FE297C" w:rsidRDefault="00166896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1,008,485</w:t>
            </w:r>
          </w:p>
        </w:tc>
      </w:tr>
      <w:tr w:rsidR="00975790" w:rsidRPr="00FE297C" w14:paraId="03D337CE" w14:textId="77777777" w:rsidTr="00F27C6C">
        <w:trPr>
          <w:cantSplit/>
        </w:trPr>
        <w:tc>
          <w:tcPr>
            <w:tcW w:w="3780" w:type="dxa"/>
          </w:tcPr>
          <w:p w14:paraId="130D963A" w14:textId="77777777" w:rsidR="00975790" w:rsidRPr="00FE297C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14:paraId="0B48D836" w14:textId="77777777" w:rsidR="00975790" w:rsidRPr="00FE297C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9B3862" w14:textId="77777777" w:rsidR="00975790" w:rsidRPr="00FE297C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CEB3E2" w14:textId="77777777" w:rsidR="00975790" w:rsidRPr="00FE297C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D7CC5B" w14:textId="77777777" w:rsidR="00975790" w:rsidRPr="00FE297C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C77E13" w14:textId="3A8DD0A6" w:rsidR="00975790" w:rsidRPr="00FE297C" w:rsidRDefault="00BB01A4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245,100</w:t>
            </w:r>
            <w:r w:rsidRPr="00FE29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63C6F87" w14:textId="77777777" w:rsidR="00975790" w:rsidRPr="00FE297C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8F699A" w14:textId="32CD4D48" w:rsidR="00975790" w:rsidRPr="00FE297C" w:rsidRDefault="00975790" w:rsidP="00975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1,280,285</w:t>
            </w:r>
            <w:r w:rsidRPr="00FE297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B2E32" w:rsidRPr="00FE297C" w14:paraId="2626B570" w14:textId="77777777" w:rsidTr="00F27C6C">
        <w:trPr>
          <w:cantSplit/>
        </w:trPr>
        <w:tc>
          <w:tcPr>
            <w:tcW w:w="3780" w:type="dxa"/>
          </w:tcPr>
          <w:p w14:paraId="59107ACE" w14:textId="3FAF2BFE" w:rsidR="006B2E32" w:rsidRPr="00FE297C" w:rsidRDefault="006B2E32" w:rsidP="006B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66896"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4407AD" w14:textId="77777777" w:rsidR="006B2E32" w:rsidRPr="00FE297C" w:rsidRDefault="006B2E32" w:rsidP="006B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6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E765B2" w14:textId="77777777" w:rsidR="006B2E32" w:rsidRPr="00FE297C" w:rsidRDefault="006B2E32" w:rsidP="006B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351C15" w14:textId="77777777" w:rsidR="006B2E32" w:rsidRPr="00FE297C" w:rsidRDefault="006B2E32" w:rsidP="006B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8310DE" w14:textId="77777777" w:rsidR="006B2E32" w:rsidRPr="00FE297C" w:rsidRDefault="006B2E32" w:rsidP="006B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2AFA2C" w14:textId="5C8CF9BD" w:rsidR="006B2E32" w:rsidRPr="00FE297C" w:rsidRDefault="00166896" w:rsidP="006B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310,900</w:t>
            </w:r>
          </w:p>
        </w:tc>
        <w:tc>
          <w:tcPr>
            <w:tcW w:w="270" w:type="dxa"/>
          </w:tcPr>
          <w:p w14:paraId="3ACC6EFC" w14:textId="77777777" w:rsidR="006B2E32" w:rsidRPr="00FE297C" w:rsidRDefault="006B2E32" w:rsidP="006B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26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CA7CE8" w14:textId="045D3044" w:rsidR="006B2E32" w:rsidRPr="00FE297C" w:rsidRDefault="006B2E32" w:rsidP="006B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214D310" w14:textId="1AB1812B" w:rsidR="00570236" w:rsidRPr="00FE297C" w:rsidRDefault="00570236" w:rsidP="00AC4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177A66" w14:textId="0F9E9708" w:rsidR="00085B1D" w:rsidRPr="00FE297C" w:rsidRDefault="00AD7439" w:rsidP="00975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</w:t>
      </w:r>
      <w:r w:rsidR="005F5EC8"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0E7B4D"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="005F5EC8"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46072BAF" w14:textId="77777777" w:rsidR="00F028D3" w:rsidRPr="00FE297C" w:rsidRDefault="00F028D3" w:rsidP="00A53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297" w:type="dxa"/>
        <w:tblInd w:w="441" w:type="dxa"/>
        <w:tblLook w:val="0000" w:firstRow="0" w:lastRow="0" w:firstColumn="0" w:lastColumn="0" w:noHBand="0" w:noVBand="0"/>
      </w:tblPr>
      <w:tblGrid>
        <w:gridCol w:w="3877"/>
        <w:gridCol w:w="1139"/>
        <w:gridCol w:w="236"/>
        <w:gridCol w:w="1163"/>
        <w:gridCol w:w="252"/>
        <w:gridCol w:w="1189"/>
        <w:gridCol w:w="252"/>
        <w:gridCol w:w="1189"/>
      </w:tblGrid>
      <w:tr w:rsidR="00BF21AC" w:rsidRPr="00FE297C" w14:paraId="7B0004C5" w14:textId="77777777" w:rsidTr="00CA6D11">
        <w:trPr>
          <w:tblHeader/>
        </w:trPr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B5AA2" w14:textId="77777777" w:rsidR="00BF21AC" w:rsidRPr="00FE297C" w:rsidRDefault="00BF21AC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60DC47" w14:textId="77777777" w:rsidR="00BF21AC" w:rsidRPr="00FE297C" w:rsidRDefault="00BF21AC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EF917E" w14:textId="77777777" w:rsidR="00BF21AC" w:rsidRPr="00FE297C" w:rsidRDefault="00BF21AC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AD78CC" w14:textId="77777777" w:rsidR="00BF21AC" w:rsidRPr="00FE297C" w:rsidRDefault="00BF21AC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283C" w:rsidRPr="00FE297C" w14:paraId="51AB007B" w14:textId="77777777" w:rsidTr="00CA6D11">
        <w:trPr>
          <w:tblHeader/>
        </w:trPr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3F187" w14:textId="77777777" w:rsidR="007A283C" w:rsidRPr="00FE297C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159A8A" w14:textId="493A9E38" w:rsidR="007A283C" w:rsidRPr="00FE297C" w:rsidRDefault="00166896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D67973" w14:textId="77777777" w:rsidR="007A283C" w:rsidRPr="00FE297C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FDF80A" w14:textId="3F1BE2B9" w:rsidR="007A283C" w:rsidRPr="00FE297C" w:rsidRDefault="00166896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214125" w14:textId="77777777" w:rsidR="007A283C" w:rsidRPr="00FE297C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CCF40C" w14:textId="3EE69C55" w:rsidR="007A283C" w:rsidRPr="00FE297C" w:rsidRDefault="00166896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B2E66" w14:textId="77777777" w:rsidR="007A283C" w:rsidRPr="00FE297C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EFE82E" w14:textId="4A362485" w:rsidR="007A283C" w:rsidRPr="00FE297C" w:rsidRDefault="00166896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A283C" w:rsidRPr="00FE297C" w14:paraId="02B423EF" w14:textId="77777777" w:rsidTr="00CA6D11">
        <w:trPr>
          <w:tblHeader/>
        </w:trPr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E4B5F" w14:textId="77777777" w:rsidR="007A283C" w:rsidRPr="00FE297C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E496F" w14:textId="77777777" w:rsidR="007A283C" w:rsidRPr="00FE297C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07634" w:rsidRPr="00FE297C" w14:paraId="5541B01C" w14:textId="77777777" w:rsidTr="00CA6D11"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B0381" w14:textId="5EBAC080" w:rsidR="00C07634" w:rsidRPr="00FE297C" w:rsidRDefault="00C07634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126BEB" w14:textId="32B5BECC" w:rsidR="00C07634" w:rsidRPr="00FE297C" w:rsidRDefault="00B460AB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C2DA2F" w14:textId="77777777" w:rsidR="00C07634" w:rsidRPr="00FE297C" w:rsidRDefault="00C07634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38FF4F" w14:textId="3CE474FF" w:rsidR="00C07634" w:rsidRPr="00FE297C" w:rsidRDefault="00C07634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A7696A" w14:textId="77777777" w:rsidR="00C07634" w:rsidRPr="00FE297C" w:rsidRDefault="00C07634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84010C" w14:textId="282CDB38" w:rsidR="00C07634" w:rsidRPr="00FE297C" w:rsidRDefault="00B460AB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28CE4D" w14:textId="77777777" w:rsidR="00C07634" w:rsidRPr="00FE297C" w:rsidRDefault="00C07634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7F2881" w14:textId="1E015C11" w:rsidR="00C07634" w:rsidRPr="00FE297C" w:rsidRDefault="00166896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5,231</w:t>
            </w:r>
          </w:p>
        </w:tc>
      </w:tr>
      <w:tr w:rsidR="00C07634" w:rsidRPr="00FE297C" w14:paraId="4A62034D" w14:textId="77777777" w:rsidTr="00CA6D11"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0CDB2" w14:textId="30D7F02A" w:rsidR="00C07634" w:rsidRPr="00FE297C" w:rsidRDefault="00C07634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F3016BA" w14:textId="69D59702" w:rsidR="00C07634" w:rsidRPr="00FE297C" w:rsidRDefault="00166896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2,456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E4E171" w14:textId="77777777" w:rsidR="00C07634" w:rsidRPr="00FE297C" w:rsidRDefault="00C07634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A9A044" w14:textId="557F608D" w:rsidR="00C07634" w:rsidRPr="00FE297C" w:rsidRDefault="00166896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1,315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76200D" w14:textId="77777777" w:rsidR="00C07634" w:rsidRPr="00FE297C" w:rsidRDefault="00C07634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B87A47" w14:textId="5079D938" w:rsidR="00C07634" w:rsidRPr="00FE297C" w:rsidRDefault="00166896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2,456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37AA77" w14:textId="77777777" w:rsidR="00C07634" w:rsidRPr="00FE297C" w:rsidRDefault="00C07634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938BAC" w14:textId="271EA9E2" w:rsidR="00C07634" w:rsidRPr="00FE297C" w:rsidRDefault="00166896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1,315</w:t>
            </w:r>
          </w:p>
        </w:tc>
      </w:tr>
      <w:tr w:rsidR="00C07634" w:rsidRPr="00FE297C" w14:paraId="6FC62AD5" w14:textId="77777777" w:rsidTr="00CA6D11"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57532" w14:textId="77777777" w:rsidR="00C07634" w:rsidRPr="00FE297C" w:rsidRDefault="00C07634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10DB8F0" w14:textId="5856BBD0" w:rsidR="00C07634" w:rsidRPr="00FE297C" w:rsidRDefault="00166896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26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2,456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7C8463" w14:textId="77777777" w:rsidR="00C07634" w:rsidRPr="00FE297C" w:rsidRDefault="00C07634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801"/>
                <w:tab w:val="left" w:pos="10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1EFA276" w14:textId="6C562135" w:rsidR="00C07634" w:rsidRPr="00FE297C" w:rsidRDefault="00166896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26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1,315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3829D5" w14:textId="77777777" w:rsidR="00C07634" w:rsidRPr="00FE297C" w:rsidRDefault="00C07634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2A9CD96" w14:textId="5123DFC5" w:rsidR="00C07634" w:rsidRPr="00FE297C" w:rsidRDefault="00166896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2,456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40D1FB" w14:textId="77777777" w:rsidR="00C07634" w:rsidRPr="00FE297C" w:rsidRDefault="00C07634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CC43F88" w14:textId="55C11D71" w:rsidR="00C07634" w:rsidRPr="00FE297C" w:rsidRDefault="00166896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6,546</w:t>
            </w:r>
          </w:p>
        </w:tc>
      </w:tr>
    </w:tbl>
    <w:p w14:paraId="206612D6" w14:textId="77777777" w:rsidR="00504703" w:rsidRPr="00FE297C" w:rsidRDefault="00504703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6ED4D20" w14:textId="77777777" w:rsidR="00BF21AC" w:rsidRPr="00FE297C" w:rsidRDefault="00AD7439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เจ้</w:t>
      </w:r>
      <w:r w:rsidR="00E960A8"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าหนี้อื่น - </w:t>
      </w: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58B46CA3" w14:textId="77777777" w:rsidR="00E960A8" w:rsidRPr="00FE297C" w:rsidRDefault="00E960A8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33" w:type="dxa"/>
        <w:tblInd w:w="432" w:type="dxa"/>
        <w:tblLook w:val="0000" w:firstRow="0" w:lastRow="0" w:firstColumn="0" w:lastColumn="0" w:noHBand="0" w:noVBand="0"/>
      </w:tblPr>
      <w:tblGrid>
        <w:gridCol w:w="3915"/>
        <w:gridCol w:w="1098"/>
        <w:gridCol w:w="270"/>
        <w:gridCol w:w="1152"/>
        <w:gridCol w:w="243"/>
        <w:gridCol w:w="1215"/>
        <w:gridCol w:w="243"/>
        <w:gridCol w:w="1197"/>
      </w:tblGrid>
      <w:tr w:rsidR="00A16948" w:rsidRPr="00FE297C" w14:paraId="7B332042" w14:textId="77777777" w:rsidTr="00CA6D11">
        <w:trPr>
          <w:tblHeader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882E8" w14:textId="77777777" w:rsidR="00A16948" w:rsidRPr="00FE297C" w:rsidRDefault="00A16948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82C204" w14:textId="77777777" w:rsidR="00A16948" w:rsidRPr="00FE297C" w:rsidRDefault="00A16948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9F516" w14:textId="77777777" w:rsidR="00A16948" w:rsidRPr="00FE297C" w:rsidRDefault="00A16948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1C1A8B" w14:textId="77777777" w:rsidR="00A16948" w:rsidRPr="00FE297C" w:rsidRDefault="00A16948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6948" w:rsidRPr="00FE297C" w14:paraId="0F55895E" w14:textId="77777777" w:rsidTr="00CA6D11">
        <w:trPr>
          <w:tblHeader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9750A" w14:textId="77777777" w:rsidR="00A16948" w:rsidRPr="00FE297C" w:rsidRDefault="00A16948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C0495" w14:textId="5A072E1D" w:rsidR="00A16948" w:rsidRPr="00FE297C" w:rsidRDefault="00166896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089D05" w14:textId="77777777" w:rsidR="00A16948" w:rsidRPr="00FE297C" w:rsidRDefault="00A16948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CC14C" w14:textId="4FE613F0" w:rsidR="00A16948" w:rsidRPr="00FE297C" w:rsidRDefault="00166896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083CE" w14:textId="77777777" w:rsidR="00A16948" w:rsidRPr="00FE297C" w:rsidRDefault="00A16948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D7823" w14:textId="00F72526" w:rsidR="00A16948" w:rsidRPr="00FE297C" w:rsidRDefault="00166896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16ABC2" w14:textId="77777777" w:rsidR="00A16948" w:rsidRPr="00FE297C" w:rsidRDefault="00A16948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81189" w14:textId="7E07A680" w:rsidR="00A16948" w:rsidRPr="00FE297C" w:rsidRDefault="00166896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16948" w:rsidRPr="00FE297C" w14:paraId="6DF8F673" w14:textId="77777777" w:rsidTr="00CA6D11">
        <w:trPr>
          <w:trHeight w:val="291"/>
          <w:tblHeader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39165" w14:textId="77777777" w:rsidR="00A16948" w:rsidRPr="00FE297C" w:rsidRDefault="00A16948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6DBD03" w14:textId="77777777" w:rsidR="00A16948" w:rsidRPr="00FE297C" w:rsidRDefault="00A16948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A3B53" w:rsidRPr="00FE297C" w14:paraId="6C19AC0E" w14:textId="77777777" w:rsidTr="00CA6D11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D0A5F" w14:textId="0BAD3042" w:rsidR="009A3B53" w:rsidRPr="00FE297C" w:rsidRDefault="009A3B53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03C23F" w14:textId="77CBC0A6" w:rsidR="009A3B53" w:rsidRPr="00FE297C" w:rsidRDefault="00B460AB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3FAC4C" w14:textId="77777777" w:rsidR="009A3B53" w:rsidRPr="00FE297C" w:rsidRDefault="009A3B53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C1CF68" w14:textId="41C8C1A5" w:rsidR="009A3B53" w:rsidRPr="00FE297C" w:rsidRDefault="009A3B53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3E7C8F" w14:textId="77777777" w:rsidR="009A3B53" w:rsidRPr="00FE297C" w:rsidRDefault="009A3B53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3D4122" w14:textId="05D6C7B1" w:rsidR="009A3B53" w:rsidRPr="00FE297C" w:rsidRDefault="00166896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F87E41" w14:textId="77777777" w:rsidR="009A3B53" w:rsidRPr="00FE297C" w:rsidRDefault="009A3B53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1079B4" w14:textId="6E821DEA" w:rsidR="009A3B53" w:rsidRPr="00FE297C" w:rsidRDefault="00166896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5,461</w:t>
            </w:r>
          </w:p>
        </w:tc>
      </w:tr>
      <w:tr w:rsidR="009A3B53" w:rsidRPr="00FE297C" w14:paraId="06F1BF26" w14:textId="77777777" w:rsidTr="00CA6D11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E9674" w14:textId="33E391FB" w:rsidR="009A3B53" w:rsidRPr="00FE297C" w:rsidRDefault="009A3B53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AEB856" w14:textId="136C6956" w:rsidR="009A3B53" w:rsidRPr="00FE297C" w:rsidRDefault="00166896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12,194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E266B3" w14:textId="77777777" w:rsidR="009A3B53" w:rsidRPr="00FE297C" w:rsidRDefault="009A3B53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8AC85C" w14:textId="5F0B02A5" w:rsidR="009A3B53" w:rsidRPr="00FE297C" w:rsidRDefault="00166896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10,790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351C82" w14:textId="77777777" w:rsidR="009A3B53" w:rsidRPr="00FE297C" w:rsidRDefault="009A3B53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936BB6" w14:textId="4CF4FE78" w:rsidR="009A3B53" w:rsidRPr="00FE297C" w:rsidRDefault="00166896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9,332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97FFB5" w14:textId="77777777" w:rsidR="009A3B53" w:rsidRPr="00FE297C" w:rsidRDefault="009A3B53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398D62" w14:textId="58F54A4B" w:rsidR="009A3B53" w:rsidRPr="00FE297C" w:rsidRDefault="00166896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9,883</w:t>
            </w:r>
          </w:p>
        </w:tc>
      </w:tr>
      <w:tr w:rsidR="009A3B53" w:rsidRPr="00FE297C" w14:paraId="02BA8051" w14:textId="77777777" w:rsidTr="00CA6D11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905BB" w14:textId="77777777" w:rsidR="009A3B53" w:rsidRPr="00FE297C" w:rsidRDefault="009A3B53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43" w:hanging="20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CADC18F" w14:textId="2F2B335E" w:rsidR="009A3B53" w:rsidRPr="00FE297C" w:rsidRDefault="00166896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12,194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E750A2" w14:textId="77777777" w:rsidR="009A3B53" w:rsidRPr="00FE297C" w:rsidRDefault="009A3B53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50D2DD8" w14:textId="6DFC1A19" w:rsidR="009A3B53" w:rsidRPr="00FE297C" w:rsidRDefault="00166896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10,790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A48CE2" w14:textId="77777777" w:rsidR="009A3B53" w:rsidRPr="00FE297C" w:rsidRDefault="009A3B53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4BDBD00" w14:textId="4950F5CE" w:rsidR="009A3B53" w:rsidRPr="00FE297C" w:rsidRDefault="00166896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10,218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088F6D" w14:textId="77777777" w:rsidR="009A3B53" w:rsidRPr="00FE297C" w:rsidRDefault="009A3B53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9732E0C" w14:textId="18D8275E" w:rsidR="009A3B53" w:rsidRPr="00FE297C" w:rsidRDefault="00166896" w:rsidP="009A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15,344</w:t>
            </w:r>
          </w:p>
        </w:tc>
      </w:tr>
    </w:tbl>
    <w:p w14:paraId="7CB72DFF" w14:textId="26B50446" w:rsidR="00B460AB" w:rsidRPr="00FE297C" w:rsidRDefault="00B460AB" w:rsidP="00085B1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971A702" w14:textId="6820A654" w:rsidR="00AC4E2A" w:rsidRPr="00FE297C" w:rsidRDefault="00AC4E2A" w:rsidP="00085B1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99E3F8" w14:textId="75CB79CE" w:rsidR="00AC4E2A" w:rsidRPr="00FE297C" w:rsidRDefault="00AC4E2A" w:rsidP="00085B1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A0CD670" w14:textId="77777777" w:rsidR="00AC4E2A" w:rsidRPr="00FE297C" w:rsidRDefault="00AC4E2A" w:rsidP="00085B1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D963DD" w14:textId="6B1C27A1" w:rsidR="009374FB" w:rsidRPr="00FE297C" w:rsidRDefault="004B3272" w:rsidP="00085B1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="009374FB"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 - กิจการที่เกี่ยวข้องกัน</w:t>
      </w:r>
    </w:p>
    <w:p w14:paraId="79D8F737" w14:textId="77777777" w:rsidR="009374FB" w:rsidRPr="00FE297C" w:rsidRDefault="009374FB" w:rsidP="00937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333" w:type="dxa"/>
        <w:tblInd w:w="432" w:type="dxa"/>
        <w:tblLook w:val="0000" w:firstRow="0" w:lastRow="0" w:firstColumn="0" w:lastColumn="0" w:noHBand="0" w:noVBand="0"/>
      </w:tblPr>
      <w:tblGrid>
        <w:gridCol w:w="3915"/>
        <w:gridCol w:w="1098"/>
        <w:gridCol w:w="270"/>
        <w:gridCol w:w="1152"/>
        <w:gridCol w:w="243"/>
        <w:gridCol w:w="1215"/>
        <w:gridCol w:w="243"/>
        <w:gridCol w:w="1197"/>
      </w:tblGrid>
      <w:tr w:rsidR="009374FB" w:rsidRPr="00FE297C" w14:paraId="23DFA616" w14:textId="77777777" w:rsidTr="00CA6D11">
        <w:tc>
          <w:tcPr>
            <w:tcW w:w="3915" w:type="dxa"/>
            <w:shd w:val="clear" w:color="auto" w:fill="auto"/>
          </w:tcPr>
          <w:p w14:paraId="1390F956" w14:textId="77777777" w:rsidR="009374FB" w:rsidRPr="00FE297C" w:rsidRDefault="009374FB" w:rsidP="0089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noWrap/>
          </w:tcPr>
          <w:p w14:paraId="3BBA1190" w14:textId="77777777" w:rsidR="009374FB" w:rsidRPr="00FE297C" w:rsidRDefault="009374FB" w:rsidP="0089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  <w:noWrap/>
          </w:tcPr>
          <w:p w14:paraId="6C40996D" w14:textId="77777777" w:rsidR="009374FB" w:rsidRPr="00FE297C" w:rsidRDefault="009374FB" w:rsidP="0089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shd w:val="clear" w:color="auto" w:fill="auto"/>
            <w:noWrap/>
          </w:tcPr>
          <w:p w14:paraId="054ADBD1" w14:textId="77777777" w:rsidR="009374FB" w:rsidRPr="00FE297C" w:rsidRDefault="009374FB" w:rsidP="0089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6D11" w:rsidRPr="00FE297C" w14:paraId="1DB4732B" w14:textId="77777777" w:rsidTr="00CA6D11">
        <w:tc>
          <w:tcPr>
            <w:tcW w:w="3915" w:type="dxa"/>
            <w:shd w:val="clear" w:color="auto" w:fill="auto"/>
          </w:tcPr>
          <w:p w14:paraId="55F36691" w14:textId="77777777" w:rsidR="00CA6D11" w:rsidRPr="00FE297C" w:rsidRDefault="00CA6D11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noWrap/>
          </w:tcPr>
          <w:p w14:paraId="75B2BAF0" w14:textId="229C280B" w:rsidR="00CA6D11" w:rsidRPr="00FE297C" w:rsidRDefault="00166896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noWrap/>
          </w:tcPr>
          <w:p w14:paraId="64BA8976" w14:textId="77777777" w:rsidR="00CA6D11" w:rsidRPr="00FE297C" w:rsidRDefault="00CA6D11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noWrap/>
          </w:tcPr>
          <w:p w14:paraId="633872DE" w14:textId="6032BF2B" w:rsidR="00CA6D11" w:rsidRPr="00FE297C" w:rsidRDefault="00166896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  <w:shd w:val="clear" w:color="auto" w:fill="auto"/>
            <w:noWrap/>
          </w:tcPr>
          <w:p w14:paraId="079BAA49" w14:textId="77777777" w:rsidR="00CA6D11" w:rsidRPr="00FE297C" w:rsidRDefault="00CA6D11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noWrap/>
          </w:tcPr>
          <w:p w14:paraId="79E05AC1" w14:textId="50E97656" w:rsidR="00CA6D11" w:rsidRPr="00FE297C" w:rsidRDefault="00166896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  <w:shd w:val="clear" w:color="auto" w:fill="auto"/>
            <w:noWrap/>
          </w:tcPr>
          <w:p w14:paraId="2F068CB5" w14:textId="77777777" w:rsidR="00CA6D11" w:rsidRPr="00FE297C" w:rsidRDefault="00CA6D11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2950D97E" w14:textId="3444D665" w:rsidR="00CA6D11" w:rsidRPr="00FE297C" w:rsidRDefault="00166896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A283C" w:rsidRPr="00FE297C" w14:paraId="78EE96FA" w14:textId="77777777" w:rsidTr="00CA6D11">
        <w:trPr>
          <w:trHeight w:val="291"/>
        </w:trPr>
        <w:tc>
          <w:tcPr>
            <w:tcW w:w="3915" w:type="dxa"/>
            <w:shd w:val="clear" w:color="auto" w:fill="auto"/>
          </w:tcPr>
          <w:p w14:paraId="2EB2FB89" w14:textId="77777777" w:rsidR="007A283C" w:rsidRPr="00FE297C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7"/>
            <w:shd w:val="clear" w:color="auto" w:fill="auto"/>
            <w:noWrap/>
          </w:tcPr>
          <w:p w14:paraId="2368721D" w14:textId="77777777" w:rsidR="007A283C" w:rsidRPr="00FE297C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07634" w:rsidRPr="00FE297C" w14:paraId="1440CB80" w14:textId="77777777" w:rsidTr="00CA6D11">
        <w:tc>
          <w:tcPr>
            <w:tcW w:w="3915" w:type="dxa"/>
            <w:shd w:val="clear" w:color="auto" w:fill="auto"/>
          </w:tcPr>
          <w:p w14:paraId="5E609E50" w14:textId="7BB4100E" w:rsidR="00C07634" w:rsidRPr="00FE297C" w:rsidRDefault="00C07634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BA643F2" w14:textId="1A6C832E" w:rsidR="00C07634" w:rsidRPr="00FE297C" w:rsidRDefault="00B460AB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74896F6E" w14:textId="77777777" w:rsidR="00C07634" w:rsidRPr="00FE297C" w:rsidRDefault="00C07634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784CAF7" w14:textId="1C96770B" w:rsidR="00C07634" w:rsidRPr="00FE297C" w:rsidRDefault="00166896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28,344</w:t>
            </w:r>
          </w:p>
        </w:tc>
        <w:tc>
          <w:tcPr>
            <w:tcW w:w="243" w:type="dxa"/>
            <w:shd w:val="clear" w:color="auto" w:fill="auto"/>
            <w:noWrap/>
          </w:tcPr>
          <w:p w14:paraId="1C6B5740" w14:textId="77777777" w:rsidR="00C07634" w:rsidRPr="00FE297C" w:rsidRDefault="00C07634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CFEECD8" w14:textId="159FB159" w:rsidR="00C07634" w:rsidRPr="00FE297C" w:rsidRDefault="00B460AB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noWrap/>
          </w:tcPr>
          <w:p w14:paraId="3AD0F5F5" w14:textId="77777777" w:rsidR="00C07634" w:rsidRPr="00FE297C" w:rsidRDefault="00C07634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D788986" w14:textId="618F775E" w:rsidR="00C07634" w:rsidRPr="00FE297C" w:rsidRDefault="00166896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28,344</w:t>
            </w:r>
          </w:p>
        </w:tc>
      </w:tr>
      <w:tr w:rsidR="00C07634" w:rsidRPr="00FE297C" w14:paraId="3B6D4654" w14:textId="77777777" w:rsidTr="00CA6D11">
        <w:tc>
          <w:tcPr>
            <w:tcW w:w="3915" w:type="dxa"/>
            <w:shd w:val="clear" w:color="auto" w:fill="auto"/>
          </w:tcPr>
          <w:p w14:paraId="14CB9DAF" w14:textId="77777777" w:rsidR="00C07634" w:rsidRPr="00FE297C" w:rsidRDefault="00C07634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26CEE2E" w14:textId="4FF132C8" w:rsidR="00C07634" w:rsidRPr="00FE297C" w:rsidRDefault="00B460AB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07FA4FFA" w14:textId="77777777" w:rsidR="00C07634" w:rsidRPr="00FE297C" w:rsidRDefault="00C07634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8DAE790" w14:textId="45674A5E" w:rsidR="00C07634" w:rsidRPr="00FE297C" w:rsidRDefault="00166896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28,344</w:t>
            </w:r>
          </w:p>
        </w:tc>
        <w:tc>
          <w:tcPr>
            <w:tcW w:w="243" w:type="dxa"/>
            <w:shd w:val="clear" w:color="auto" w:fill="auto"/>
            <w:noWrap/>
          </w:tcPr>
          <w:p w14:paraId="70F24C90" w14:textId="77777777" w:rsidR="00C07634" w:rsidRPr="00FE297C" w:rsidRDefault="00C07634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A701492" w14:textId="2A63668B" w:rsidR="00C07634" w:rsidRPr="00FE297C" w:rsidRDefault="00B460AB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noWrap/>
          </w:tcPr>
          <w:p w14:paraId="58D1DA03" w14:textId="77777777" w:rsidR="00C07634" w:rsidRPr="00FE297C" w:rsidRDefault="00C07634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5A58F0B" w14:textId="6BC5CAD6" w:rsidR="00C07634" w:rsidRPr="00FE297C" w:rsidRDefault="00166896" w:rsidP="00C07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28,344</w:t>
            </w:r>
          </w:p>
        </w:tc>
      </w:tr>
    </w:tbl>
    <w:p w14:paraId="5D15D7BE" w14:textId="77777777" w:rsidR="00C07634" w:rsidRPr="00FE297C" w:rsidRDefault="00C07634" w:rsidP="005A509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8D401D8" w14:textId="77777777" w:rsidR="001F3F71" w:rsidRPr="00FE297C" w:rsidRDefault="001F3F71" w:rsidP="0044188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8579157" w14:textId="77777777" w:rsidR="001F3F71" w:rsidRPr="00FE297C" w:rsidRDefault="001F3F71" w:rsidP="00C5375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226F703A" w14:textId="207333F4" w:rsidR="001B0481" w:rsidRPr="00FE297C" w:rsidRDefault="001F3F71" w:rsidP="009374F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66896" w:rsidRPr="00FE297C">
        <w:rPr>
          <w:rFonts w:ascii="Angsana New" w:hAnsi="Angsana New"/>
          <w:sz w:val="30"/>
          <w:szCs w:val="30"/>
        </w:rPr>
        <w:t>31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ธันวาคม </w:t>
      </w:r>
      <w:r w:rsidR="00166896" w:rsidRPr="00FE297C">
        <w:rPr>
          <w:rFonts w:ascii="Angsana New" w:hAnsi="Angsana New"/>
          <w:sz w:val="30"/>
          <w:szCs w:val="30"/>
        </w:rPr>
        <w:t>2564</w:t>
      </w:r>
      <w:r w:rsidR="007A283C"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>กลุ่มบริษัทมีสัญญาที่สำคัญกับกิจการที่เกี่ยวข้องกันดังนี้</w:t>
      </w:r>
    </w:p>
    <w:p w14:paraId="0E59C029" w14:textId="77777777" w:rsidR="00C07634" w:rsidRPr="00FE297C" w:rsidRDefault="00C07634" w:rsidP="00C40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7E7A7CA6" w14:textId="77777777" w:rsidR="00486F43" w:rsidRPr="00FE297C" w:rsidRDefault="00486F43" w:rsidP="00486F4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  <w:r w:rsidRPr="00FE297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บ่อบำบัดเติมอากาศ</w:t>
      </w: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3C0CDEDF" w14:textId="77777777" w:rsidR="00486F43" w:rsidRPr="00FE297C" w:rsidRDefault="00486F43" w:rsidP="00486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8DDD9D5" w14:textId="60D4568A" w:rsidR="00486F43" w:rsidRPr="00FE297C" w:rsidRDefault="00486F43" w:rsidP="00486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FE297C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บริษัทมีสัญญาให้เช่าบ่อบำบัดเติมอากาศกับบริษัทย่อยแห่งหนึ่ง โดยค่าเช่าจะเป็นไปตามที่กำหนดไว้ในสัญญา สัญญามีระยะเวลา </w:t>
      </w:r>
      <w:r w:rsidR="00166896" w:rsidRPr="00FE297C">
        <w:rPr>
          <w:rFonts w:ascii="Angsana New" w:hAnsi="Angsana New"/>
          <w:color w:val="000000"/>
          <w:sz w:val="30"/>
          <w:szCs w:val="30"/>
        </w:rPr>
        <w:t>3</w:t>
      </w:r>
      <w:r w:rsidRPr="00FE297C">
        <w:rPr>
          <w:rFonts w:ascii="Angsana New" w:hAnsi="Angsana New"/>
          <w:color w:val="000000"/>
          <w:sz w:val="30"/>
          <w:szCs w:val="30"/>
        </w:rPr>
        <w:t xml:space="preserve"> </w:t>
      </w:r>
      <w:r w:rsidRPr="00FE297C">
        <w:rPr>
          <w:rFonts w:ascii="Angsana New" w:hAnsi="Angsana New"/>
          <w:color w:val="000000"/>
          <w:sz w:val="30"/>
          <w:szCs w:val="30"/>
          <w:cs/>
        </w:rPr>
        <w:t xml:space="preserve">ปี ซึ่งจะสิ้นสุดในเดือนธันวาคม </w:t>
      </w:r>
      <w:r w:rsidR="00166896" w:rsidRPr="00FE297C">
        <w:rPr>
          <w:rFonts w:ascii="Angsana New" w:hAnsi="Angsana New"/>
          <w:color w:val="000000"/>
          <w:sz w:val="30"/>
          <w:szCs w:val="30"/>
        </w:rPr>
        <w:t>2566</w:t>
      </w:r>
    </w:p>
    <w:p w14:paraId="32A18596" w14:textId="798EA39B" w:rsidR="009B47FD" w:rsidRPr="00FE297C" w:rsidRDefault="009B47FD" w:rsidP="00486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25C82F" w14:textId="77777777" w:rsidR="009B47FD" w:rsidRPr="00FE297C" w:rsidRDefault="009B47FD" w:rsidP="009B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สัญญาซื้อขายก๊าซชีวภาพ</w:t>
      </w:r>
    </w:p>
    <w:p w14:paraId="737DA650" w14:textId="77777777" w:rsidR="009B47FD" w:rsidRPr="00FE297C" w:rsidRDefault="009B47FD" w:rsidP="009B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3288B9F" w14:textId="79346B82" w:rsidR="00D808C5" w:rsidRPr="00FE297C" w:rsidRDefault="009B47FD" w:rsidP="00DE6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FE297C">
        <w:rPr>
          <w:rFonts w:ascii="Angsana New" w:hAnsi="Angsana New"/>
          <w:color w:val="000000"/>
          <w:sz w:val="30"/>
          <w:szCs w:val="30"/>
          <w:cs/>
        </w:rPr>
        <w:t>บริษัทและบริษัทย่อยแห่ง</w:t>
      </w:r>
      <w:r w:rsidRPr="00FE297C">
        <w:rPr>
          <w:rFonts w:ascii="Angsana New" w:hAnsi="Angsana New" w:hint="cs"/>
          <w:color w:val="000000"/>
          <w:sz w:val="30"/>
          <w:szCs w:val="30"/>
          <w:cs/>
        </w:rPr>
        <w:t>หนึ่ง</w:t>
      </w:r>
      <w:r w:rsidRPr="00FE297C">
        <w:rPr>
          <w:rFonts w:ascii="Angsana New" w:hAnsi="Angsana New"/>
          <w:color w:val="000000"/>
          <w:sz w:val="30"/>
          <w:szCs w:val="30"/>
          <w:cs/>
        </w:rPr>
        <w:t>มีสัญญาซื้อขายก๊าซชีวภาพระหว่างกัน โดยผู้ขายตกลงที่จะขายก๊าซชีวภาพซึ่งเกิดจากน้ำเสียให้แก่ผู้ซื้อตามราคาที่กำหนดไว้ในสัญญา สัญญาฉบับนี้มีผลบังคับใช้จนกว่าคู่สัญญาจะตกลงยินยอมยกเลิกสัญญาร่วมกัน</w:t>
      </w:r>
    </w:p>
    <w:p w14:paraId="6B0D642B" w14:textId="77777777" w:rsidR="00DE67A0" w:rsidRPr="00FE297C" w:rsidRDefault="00DE67A0" w:rsidP="00DE6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533B490" w14:textId="2581349F" w:rsidR="009B47FD" w:rsidRPr="00FE297C" w:rsidRDefault="00D808C5" w:rsidP="00D808C5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ab/>
      </w:r>
      <w:r w:rsidR="009B47FD"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สัญญาซื้อขายน้ำเสีย </w:t>
      </w:r>
    </w:p>
    <w:p w14:paraId="2BA2BC46" w14:textId="77777777" w:rsidR="009B47FD" w:rsidRPr="00FE297C" w:rsidRDefault="009B47FD" w:rsidP="009B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D1D999B" w14:textId="77777777" w:rsidR="009B47FD" w:rsidRPr="00FE297C" w:rsidRDefault="009B47FD" w:rsidP="009B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color w:val="000000"/>
          <w:sz w:val="30"/>
          <w:szCs w:val="30"/>
          <w:cs/>
        </w:rPr>
        <w:t>บริษัทและบริษัทย่อยแห่ง</w:t>
      </w:r>
      <w:r w:rsidRPr="00FE297C">
        <w:rPr>
          <w:rFonts w:ascii="Angsana New" w:hAnsi="Angsana New" w:hint="cs"/>
          <w:color w:val="000000"/>
          <w:sz w:val="30"/>
          <w:szCs w:val="30"/>
          <w:cs/>
        </w:rPr>
        <w:t>หนึ่ง</w:t>
      </w:r>
      <w:r w:rsidRPr="00FE297C">
        <w:rPr>
          <w:rFonts w:ascii="Angsana New" w:hAnsi="Angsana New"/>
          <w:color w:val="000000"/>
          <w:sz w:val="30"/>
          <w:szCs w:val="30"/>
          <w:cs/>
        </w:rPr>
        <w:t xml:space="preserve">มีสัญญาซื้อขายน้ำเสียระหว่างกัน โดยผู้ขายตกลงขายน้ำเสียซึ่งเกิดจากกระบวนการผลิตให้แก่ผู้ซื้อตามราคาที่กำหนดไว้ในสัญญา </w:t>
      </w:r>
      <w:r w:rsidRPr="00FE297C">
        <w:rPr>
          <w:rFonts w:ascii="Angsana New" w:hAnsi="Angsana New"/>
          <w:sz w:val="30"/>
          <w:szCs w:val="30"/>
          <w:cs/>
        </w:rPr>
        <w:t>สัญญาฉบับนี้มีผลบังคับใช้จนกว่าคู่สัญญาจะตกลงยินยอมยกเลิกสัญญาร่วมกัน</w:t>
      </w:r>
    </w:p>
    <w:p w14:paraId="139A906D" w14:textId="7BC8AEE4" w:rsidR="009B47FD" w:rsidRPr="00FE297C" w:rsidRDefault="009B47FD" w:rsidP="009B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CEA68F9" w14:textId="27C9F3F2" w:rsidR="00DE67A0" w:rsidRPr="00FE297C" w:rsidRDefault="00DE67A0" w:rsidP="009B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9A05C71" w14:textId="68070023" w:rsidR="00DE67A0" w:rsidRPr="00FE297C" w:rsidRDefault="00DE67A0" w:rsidP="009B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F9D3B8B" w14:textId="77777777" w:rsidR="00DE67A0" w:rsidRPr="00FE297C" w:rsidRDefault="00DE67A0" w:rsidP="009B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BA35328" w14:textId="77777777" w:rsidR="009B47FD" w:rsidRPr="00FE297C" w:rsidRDefault="009B47FD" w:rsidP="009B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สัญญาซื้อขายกากมันสด</w:t>
      </w:r>
    </w:p>
    <w:p w14:paraId="33B9E9CB" w14:textId="77777777" w:rsidR="009B47FD" w:rsidRPr="00FE297C" w:rsidRDefault="009B47FD" w:rsidP="009B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5D99DB" w14:textId="2D7897BA" w:rsidR="009B47FD" w:rsidRPr="00FE297C" w:rsidRDefault="009B47FD" w:rsidP="00D95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FE297C">
        <w:rPr>
          <w:rFonts w:ascii="Angsana New" w:hAnsi="Angsana New"/>
          <w:color w:val="000000"/>
          <w:sz w:val="30"/>
          <w:szCs w:val="30"/>
          <w:cs/>
        </w:rPr>
        <w:t>บริษัทมีสัญญาซื้อขายกากมันสดกับบริษัทย่อยแห่งหนึ่ง โดยผู้ขายตกลงขายกากมันสดซึ่งเกิดจากกระบวนการผลิตให้แก่ผู้ซื้อตามราคาที่กำหนดไว้ในสัญญา สัญญาฉบับนี้มีผลบังคับใช้จนกว่าคู่สัญญาจะตกลงยินยอมยกเลิกสัญญาร่วมกัน</w:t>
      </w:r>
    </w:p>
    <w:p w14:paraId="04E448CB" w14:textId="77777777" w:rsidR="009B47FD" w:rsidRPr="00FE297C" w:rsidRDefault="009B47FD" w:rsidP="009B47F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4C94C3E" w14:textId="77777777" w:rsidR="009B47FD" w:rsidRPr="00FE297C" w:rsidRDefault="009B47FD" w:rsidP="009B47F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สัญญาซื้อขายเอทานอลแปลงสภาพ</w:t>
      </w:r>
    </w:p>
    <w:p w14:paraId="797EBEB6" w14:textId="77777777" w:rsidR="009B47FD" w:rsidRPr="00FE297C" w:rsidRDefault="009B47FD" w:rsidP="009B47F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E67444E" w14:textId="14989152" w:rsidR="009B47FD" w:rsidRPr="00FE297C" w:rsidRDefault="009B47FD" w:rsidP="009B47F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 xml:space="preserve">บริษัทมีสัญญาซื้อขายเอทานอลแปลงสภาพกับกิจการที่เกี่ยวข้องกันแห่งหนึ่ง โดยปริมาณที่ซื้อขายและราคาซื้อขายของเอทานอลแปลงสภาพจะเป็นไปตามที่กำหนดไว้ในสัญญา สัญญาฉบับนี้มีผลตั้งแต่วันที่ </w:t>
      </w:r>
      <w:r w:rsidR="00166896" w:rsidRPr="00FE297C">
        <w:rPr>
          <w:rFonts w:ascii="Angsana New" w:hAnsi="Angsana New"/>
          <w:sz w:val="30"/>
          <w:szCs w:val="30"/>
        </w:rPr>
        <w:t>1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มกราคม </w:t>
      </w:r>
      <w:r w:rsidR="00166896" w:rsidRPr="00FE297C">
        <w:rPr>
          <w:rFonts w:ascii="Angsana New" w:hAnsi="Angsana New"/>
          <w:sz w:val="30"/>
          <w:szCs w:val="30"/>
        </w:rPr>
        <w:t>2565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166896" w:rsidRPr="00FE297C">
        <w:rPr>
          <w:rFonts w:ascii="Angsana New" w:hAnsi="Angsana New"/>
          <w:sz w:val="30"/>
          <w:szCs w:val="30"/>
        </w:rPr>
        <w:t>31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ธันวาคม </w:t>
      </w:r>
      <w:r w:rsidR="00166896" w:rsidRPr="00FE297C">
        <w:rPr>
          <w:rFonts w:ascii="Angsana New" w:hAnsi="Angsana New"/>
          <w:sz w:val="30"/>
          <w:szCs w:val="30"/>
        </w:rPr>
        <w:t>2565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และสามารถต่ออายุสัญญาออกไปได้ </w:t>
      </w:r>
      <w:r w:rsidR="00166896" w:rsidRPr="00FE297C">
        <w:rPr>
          <w:rFonts w:ascii="Angsana New" w:hAnsi="Angsana New"/>
          <w:sz w:val="30"/>
          <w:szCs w:val="30"/>
        </w:rPr>
        <w:t>1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ปี ทั้งนี้หากคู่สัญญาฝ่ายหนึ่งฝ่ายใดประสงค์จะทำสัญญากันต่อไปให้แจ้งให้คู่สัญญาอีกฝ่ายหนึ่งทราบเป็นลายลักษณ์อักษรล่วงหน้าเป็นเวลาไม่น้อยกว่า </w:t>
      </w:r>
      <w:r w:rsidR="00166896" w:rsidRPr="00FE297C">
        <w:rPr>
          <w:rFonts w:ascii="Angsana New" w:hAnsi="Angsana New"/>
          <w:sz w:val="30"/>
          <w:szCs w:val="30"/>
        </w:rPr>
        <w:t>30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>วันก่อนวันที่สัญญาฉบับนี้จะสิ้นสุดลง</w:t>
      </w:r>
    </w:p>
    <w:p w14:paraId="2AB4254D" w14:textId="77777777" w:rsidR="009B47FD" w:rsidRPr="00FE297C" w:rsidRDefault="009B47FD" w:rsidP="009B47F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C07C0F4" w14:textId="2661C672" w:rsidR="009B47FD" w:rsidRPr="00FE297C" w:rsidRDefault="009B47FD" w:rsidP="009B47F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 xml:space="preserve">บริษัทมีสัญญาซื้อขายเอทานอลแปลงสภาพกับกิจการที่เกี่ยวข้องกันอีกแห่งหนึ่ง โดยปริมาณที่ซื้อขายและราคาซื้อขายของเอทานอลแปลงสภาพจะเป็นไปตามที่กำหนดไว้ในสัญญา สัญญามีระยะเวลา </w:t>
      </w:r>
      <w:r w:rsidR="00166896" w:rsidRPr="00FE297C">
        <w:rPr>
          <w:rFonts w:ascii="Angsana New" w:hAnsi="Angsana New"/>
          <w:sz w:val="30"/>
          <w:szCs w:val="30"/>
        </w:rPr>
        <w:t>1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ปีซึ่งจะสิ้นสุดในเดือนธันวาคม </w:t>
      </w:r>
      <w:r w:rsidR="00166896" w:rsidRPr="00FE297C">
        <w:rPr>
          <w:rFonts w:ascii="Angsana New" w:hAnsi="Angsana New"/>
          <w:sz w:val="30"/>
          <w:szCs w:val="30"/>
        </w:rPr>
        <w:t>2565</w:t>
      </w:r>
    </w:p>
    <w:p w14:paraId="30824382" w14:textId="77777777" w:rsidR="009B47FD" w:rsidRPr="00FE297C" w:rsidRDefault="009B47FD" w:rsidP="009B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064972A" w14:textId="77777777" w:rsidR="009B47FD" w:rsidRPr="00FE297C" w:rsidRDefault="009B47FD" w:rsidP="009B47FD">
      <w:pPr>
        <w:spacing w:line="240" w:lineRule="auto"/>
        <w:ind w:left="547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สัญญาจ้างบริหารงานขนส่ง</w:t>
      </w:r>
    </w:p>
    <w:p w14:paraId="7E07DDED" w14:textId="77777777" w:rsidR="009B47FD" w:rsidRPr="00FE297C" w:rsidRDefault="009B47FD" w:rsidP="009B47FD">
      <w:pPr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442435B3" w14:textId="7D065787" w:rsidR="00A77AC2" w:rsidRPr="00FE297C" w:rsidRDefault="009B47FD" w:rsidP="00DE67A0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 xml:space="preserve">บริษัทมีสัญญาจ้างบริหารงานขนส่งมันสำปะหลังกับกิจการที่เกี่ยวข้องกันแห่งหนึ่ง เพื่อให้บริหารงานขนส่งมันสำปะหลัง </w:t>
      </w:r>
      <w:r w:rsidRPr="00FE297C">
        <w:rPr>
          <w:rFonts w:ascii="Angsana New" w:hAnsi="Angsana New"/>
          <w:color w:val="000000"/>
          <w:sz w:val="30"/>
          <w:szCs w:val="30"/>
          <w:cs/>
        </w:rPr>
        <w:t xml:space="preserve">สัญญามีระยะเวลา </w:t>
      </w:r>
      <w:r w:rsidR="00166896" w:rsidRPr="00FE297C">
        <w:rPr>
          <w:rFonts w:ascii="Angsana New" w:hAnsi="Angsana New"/>
          <w:color w:val="000000"/>
          <w:sz w:val="30"/>
          <w:szCs w:val="30"/>
        </w:rPr>
        <w:t>2</w:t>
      </w:r>
      <w:r w:rsidRPr="00FE297C">
        <w:rPr>
          <w:rFonts w:ascii="Angsana New" w:hAnsi="Angsana New"/>
          <w:color w:val="000000"/>
          <w:sz w:val="30"/>
          <w:szCs w:val="30"/>
        </w:rPr>
        <w:t xml:space="preserve"> </w:t>
      </w:r>
      <w:r w:rsidRPr="00FE297C">
        <w:rPr>
          <w:rFonts w:ascii="Angsana New" w:hAnsi="Angsana New"/>
          <w:color w:val="000000"/>
          <w:sz w:val="30"/>
          <w:szCs w:val="30"/>
          <w:cs/>
        </w:rPr>
        <w:t>ปี ซึ่งจะสิ้นสุดในเดือน</w:t>
      </w:r>
      <w:r w:rsidR="002F5C25" w:rsidRPr="00FE297C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FE297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66896" w:rsidRPr="00FE297C">
        <w:rPr>
          <w:rFonts w:ascii="Angsana New" w:hAnsi="Angsana New"/>
          <w:color w:val="000000"/>
          <w:sz w:val="30"/>
          <w:szCs w:val="30"/>
        </w:rPr>
        <w:t>2566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>ค่าธรรมเนียมบริการดังกล่าวเป็นไปตามที่ระบุในสัญญา</w:t>
      </w:r>
    </w:p>
    <w:p w14:paraId="237A4624" w14:textId="77777777" w:rsidR="00A77AC2" w:rsidRPr="00FE297C" w:rsidRDefault="00A77AC2" w:rsidP="00B80DEF">
      <w:pPr>
        <w:pStyle w:val="BodyTextIndent"/>
        <w:spacing w:after="0" w:line="240" w:lineRule="auto"/>
        <w:ind w:left="0" w:right="-43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51A30BF4" w14:textId="77777777" w:rsidR="00882ECC" w:rsidRPr="00FE297C" w:rsidRDefault="00882ECC" w:rsidP="009374F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การค้ำประกัน</w:t>
      </w:r>
    </w:p>
    <w:p w14:paraId="770E692D" w14:textId="77777777" w:rsidR="00882ECC" w:rsidRPr="00FE297C" w:rsidRDefault="00882ECC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EE5E5DF" w14:textId="36C7777F" w:rsidR="00882ECC" w:rsidRPr="00FE297C" w:rsidRDefault="00B7418F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FE297C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166896" w:rsidRPr="00FE297C">
        <w:rPr>
          <w:rFonts w:ascii="Angsana New" w:hAnsi="Angsana New"/>
          <w:color w:val="000000"/>
          <w:sz w:val="30"/>
          <w:szCs w:val="30"/>
        </w:rPr>
        <w:t>31</w:t>
      </w:r>
      <w:r w:rsidRPr="00FE297C">
        <w:rPr>
          <w:rFonts w:ascii="Angsana New" w:hAnsi="Angsana New"/>
          <w:color w:val="000000"/>
          <w:sz w:val="30"/>
          <w:szCs w:val="30"/>
        </w:rPr>
        <w:t xml:space="preserve"> </w:t>
      </w:r>
      <w:r w:rsidRPr="00FE297C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166896" w:rsidRPr="00FE297C">
        <w:rPr>
          <w:rFonts w:ascii="Angsana New" w:hAnsi="Angsana New"/>
          <w:color w:val="000000"/>
          <w:sz w:val="30"/>
          <w:szCs w:val="30"/>
        </w:rPr>
        <w:t>2564</w:t>
      </w:r>
      <w:r w:rsidRPr="00FE297C">
        <w:rPr>
          <w:rFonts w:ascii="Angsana New" w:hAnsi="Angsana New"/>
          <w:color w:val="000000"/>
          <w:sz w:val="30"/>
          <w:szCs w:val="30"/>
        </w:rPr>
        <w:t xml:space="preserve"> </w:t>
      </w:r>
      <w:r w:rsidR="00882ECC" w:rsidRPr="00FE297C">
        <w:rPr>
          <w:rFonts w:ascii="Angsana New" w:hAnsi="Angsana New"/>
          <w:color w:val="000000"/>
          <w:sz w:val="30"/>
          <w:szCs w:val="30"/>
          <w:cs/>
        </w:rPr>
        <w:t>บริษัทมีภาระค้ำประกันวงเงินสินเชื่อใ</w:t>
      </w:r>
      <w:r w:rsidR="00F01DD3" w:rsidRPr="00FE297C">
        <w:rPr>
          <w:rFonts w:ascii="Angsana New" w:hAnsi="Angsana New"/>
          <w:color w:val="000000"/>
          <w:sz w:val="30"/>
          <w:szCs w:val="30"/>
          <w:cs/>
        </w:rPr>
        <w:t>ห้แก่</w:t>
      </w:r>
      <w:r w:rsidR="00241DC1" w:rsidRPr="00FE297C">
        <w:rPr>
          <w:rFonts w:ascii="Angsana New" w:hAnsi="Angsana New"/>
          <w:color w:val="000000"/>
          <w:sz w:val="30"/>
          <w:szCs w:val="30"/>
          <w:cs/>
        </w:rPr>
        <w:t>บริษัทย่อย</w:t>
      </w:r>
      <w:r w:rsidR="00882ECC" w:rsidRPr="00FE297C">
        <w:rPr>
          <w:rFonts w:ascii="Angsana New" w:hAnsi="Angsana New"/>
          <w:color w:val="000000"/>
          <w:sz w:val="30"/>
          <w:szCs w:val="30"/>
          <w:cs/>
        </w:rPr>
        <w:t>แห่ง</w:t>
      </w:r>
      <w:r w:rsidR="008F6D95" w:rsidRPr="00FE297C">
        <w:rPr>
          <w:rFonts w:ascii="Angsana New" w:hAnsi="Angsana New" w:hint="cs"/>
          <w:color w:val="000000"/>
          <w:sz w:val="30"/>
          <w:szCs w:val="30"/>
          <w:cs/>
        </w:rPr>
        <w:t>หนึ่ง</w:t>
      </w:r>
      <w:r w:rsidR="00882ECC" w:rsidRPr="00FE297C">
        <w:rPr>
          <w:rFonts w:ascii="Angsana New" w:hAnsi="Angsana New"/>
          <w:color w:val="000000"/>
          <w:sz w:val="30"/>
          <w:szCs w:val="30"/>
          <w:cs/>
        </w:rPr>
        <w:t xml:space="preserve"> กับสถาบันการเงินในประเทศแห่งหนึ่ง </w:t>
      </w:r>
      <w:r w:rsidR="006A78BC" w:rsidRPr="00FE297C">
        <w:rPr>
          <w:rFonts w:ascii="Angsana New" w:hAnsi="Angsana New"/>
          <w:color w:val="000000"/>
          <w:sz w:val="30"/>
          <w:szCs w:val="30"/>
          <w:cs/>
        </w:rPr>
        <w:t xml:space="preserve">เป็นจำนวน </w:t>
      </w:r>
      <w:r w:rsidR="000E6D6B" w:rsidRPr="00FE297C">
        <w:rPr>
          <w:rFonts w:ascii="Angsana New" w:hAnsi="Angsana New"/>
          <w:color w:val="000000"/>
          <w:sz w:val="30"/>
          <w:szCs w:val="30"/>
        </w:rPr>
        <w:t>1,918</w:t>
      </w:r>
      <w:r w:rsidR="008331F2" w:rsidRPr="00FE297C">
        <w:rPr>
          <w:rFonts w:ascii="Angsana New" w:hAnsi="Angsana New"/>
          <w:color w:val="000000"/>
          <w:sz w:val="30"/>
          <w:szCs w:val="30"/>
        </w:rPr>
        <w:t xml:space="preserve"> </w:t>
      </w:r>
      <w:r w:rsidR="00882ECC" w:rsidRPr="00FE297C">
        <w:rPr>
          <w:rFonts w:ascii="Angsana New" w:hAnsi="Angsana New"/>
          <w:color w:val="000000"/>
          <w:sz w:val="30"/>
          <w:szCs w:val="30"/>
          <w:cs/>
        </w:rPr>
        <w:t xml:space="preserve">ล้านบาท </w:t>
      </w:r>
      <w:r w:rsidR="00882ECC" w:rsidRPr="00FE297C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166896" w:rsidRPr="00FE297C">
        <w:rPr>
          <w:rFonts w:ascii="Angsana New" w:hAnsi="Angsana New"/>
          <w:i/>
          <w:iCs/>
          <w:color w:val="000000"/>
          <w:sz w:val="30"/>
          <w:szCs w:val="30"/>
        </w:rPr>
        <w:t>2563</w:t>
      </w:r>
      <w:r w:rsidR="00B60161" w:rsidRPr="00FE297C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0E6D6B" w:rsidRPr="00FE297C">
        <w:rPr>
          <w:rFonts w:ascii="Angsana New" w:hAnsi="Angsana New"/>
          <w:i/>
          <w:iCs/>
          <w:color w:val="000000"/>
          <w:sz w:val="30"/>
          <w:szCs w:val="30"/>
        </w:rPr>
        <w:t>1,801</w:t>
      </w:r>
      <w:r w:rsidR="00882ECC" w:rsidRPr="00FE297C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882ECC" w:rsidRPr="00FE297C">
        <w:rPr>
          <w:rFonts w:ascii="Angsana New" w:hAnsi="Angsana New"/>
          <w:i/>
          <w:iCs/>
          <w:color w:val="000000"/>
          <w:sz w:val="30"/>
          <w:szCs w:val="30"/>
          <w:cs/>
        </w:rPr>
        <w:t>ล้านบาท</w:t>
      </w:r>
      <w:r w:rsidR="00655D04" w:rsidRPr="00FE297C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655D04" w:rsidRPr="00FE297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สำหรับบริษัทย่อยทุกแห่ง</w:t>
      </w:r>
      <w:r w:rsidR="00882ECC" w:rsidRPr="00FE297C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  <w:r w:rsidR="00882ECC" w:rsidRPr="00FE297C">
        <w:rPr>
          <w:rFonts w:ascii="Angsana New" w:hAnsi="Angsana New"/>
          <w:color w:val="000000"/>
          <w:sz w:val="30"/>
          <w:szCs w:val="30"/>
          <w:cs/>
        </w:rPr>
        <w:t xml:space="preserve"> การค้ำประกัน</w:t>
      </w:r>
      <w:r w:rsidR="00240F3B" w:rsidRPr="00FE297C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="00882ECC" w:rsidRPr="00FE297C">
        <w:rPr>
          <w:rFonts w:ascii="Angsana New" w:hAnsi="Angsana New"/>
          <w:color w:val="000000"/>
          <w:sz w:val="30"/>
          <w:szCs w:val="30"/>
          <w:cs/>
        </w:rPr>
        <w:t>ไม่มีการคิดค่าธรรมเนียมระหว่างกัน</w:t>
      </w:r>
    </w:p>
    <w:p w14:paraId="2512779E" w14:textId="0AC05953" w:rsidR="008331F2" w:rsidRPr="00FE297C" w:rsidRDefault="008331F2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4C71ED8" w14:textId="66EAC2E7" w:rsidR="003B0DB1" w:rsidRPr="00FE297C" w:rsidRDefault="008331F2" w:rsidP="00DE6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FE297C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166896" w:rsidRPr="00FE297C">
        <w:rPr>
          <w:rFonts w:ascii="Angsana New" w:hAnsi="Angsana New"/>
          <w:color w:val="000000"/>
          <w:sz w:val="30"/>
          <w:szCs w:val="30"/>
        </w:rPr>
        <w:t>31</w:t>
      </w:r>
      <w:r w:rsidRPr="00FE297C">
        <w:rPr>
          <w:rFonts w:ascii="Angsana New" w:hAnsi="Angsana New"/>
          <w:color w:val="000000"/>
          <w:sz w:val="30"/>
          <w:szCs w:val="30"/>
        </w:rPr>
        <w:t xml:space="preserve"> </w:t>
      </w:r>
      <w:r w:rsidRPr="00FE297C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166896" w:rsidRPr="00FE297C">
        <w:rPr>
          <w:rFonts w:ascii="Angsana New" w:hAnsi="Angsana New"/>
          <w:color w:val="000000"/>
          <w:sz w:val="30"/>
          <w:szCs w:val="30"/>
        </w:rPr>
        <w:t>2564</w:t>
      </w:r>
      <w:r w:rsidRPr="00FE297C">
        <w:rPr>
          <w:rFonts w:ascii="Angsana New" w:hAnsi="Angsana New"/>
          <w:color w:val="000000"/>
          <w:sz w:val="30"/>
          <w:szCs w:val="30"/>
        </w:rPr>
        <w:t xml:space="preserve"> </w:t>
      </w:r>
      <w:r w:rsidRPr="00FE297C">
        <w:rPr>
          <w:rFonts w:ascii="Angsana New" w:hAnsi="Angsana New" w:hint="cs"/>
          <w:color w:val="000000"/>
          <w:sz w:val="30"/>
          <w:szCs w:val="30"/>
          <w:cs/>
        </w:rPr>
        <w:t>บริษัทมีภาระค้ำประกันวงเงินสินเชื่อร่วมกัน</w:t>
      </w:r>
      <w:r w:rsidR="00501E88" w:rsidRPr="00FE297C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="00DF2783" w:rsidRPr="00FE297C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FE297C">
        <w:rPr>
          <w:rFonts w:ascii="Angsana New" w:hAnsi="Angsana New" w:hint="cs"/>
          <w:color w:val="000000"/>
          <w:sz w:val="30"/>
          <w:szCs w:val="30"/>
          <w:cs/>
        </w:rPr>
        <w:t xml:space="preserve"> กับสถาบันการเงินในประเทศแห่งหนึ่ง เป็นจำนวน </w:t>
      </w:r>
      <w:r w:rsidR="00166896" w:rsidRPr="00FE297C">
        <w:rPr>
          <w:rFonts w:ascii="Angsana New" w:hAnsi="Angsana New"/>
          <w:color w:val="000000"/>
          <w:sz w:val="30"/>
          <w:szCs w:val="30"/>
        </w:rPr>
        <w:t>500</w:t>
      </w:r>
      <w:r w:rsidRPr="00FE297C">
        <w:rPr>
          <w:rFonts w:ascii="Angsana New" w:hAnsi="Angsana New"/>
          <w:color w:val="000000"/>
          <w:sz w:val="30"/>
          <w:szCs w:val="30"/>
        </w:rPr>
        <w:t xml:space="preserve"> </w:t>
      </w:r>
      <w:r w:rsidRPr="00FE297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4E19B8" w:rsidRPr="00FE297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E19B8" w:rsidRPr="00FE297C">
        <w:rPr>
          <w:rFonts w:ascii="Angsana New" w:hAnsi="Angsana New" w:hint="cs"/>
          <w:i/>
          <w:iCs/>
          <w:color w:val="000000"/>
          <w:sz w:val="30"/>
          <w:szCs w:val="30"/>
          <w:cs/>
        </w:rPr>
        <w:t>(</w:t>
      </w:r>
      <w:r w:rsidR="004E19B8" w:rsidRPr="00FE297C">
        <w:rPr>
          <w:rFonts w:ascii="Angsana New" w:hAnsi="Angsana New"/>
          <w:i/>
          <w:iCs/>
          <w:color w:val="000000"/>
          <w:sz w:val="30"/>
          <w:szCs w:val="30"/>
        </w:rPr>
        <w:t xml:space="preserve">2563 : </w:t>
      </w:r>
      <w:r w:rsidR="004E19B8" w:rsidRPr="00FE297C">
        <w:rPr>
          <w:rFonts w:ascii="Angsana New" w:hAnsi="Angsana New" w:hint="cs"/>
          <w:i/>
          <w:iCs/>
          <w:color w:val="000000"/>
          <w:sz w:val="30"/>
          <w:szCs w:val="30"/>
          <w:cs/>
        </w:rPr>
        <w:t>ไม่มี)</w:t>
      </w:r>
      <w:r w:rsidRPr="00FE297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E6A1A" w:rsidRPr="00FE297C">
        <w:rPr>
          <w:rFonts w:ascii="Angsana New" w:hAnsi="Angsana New"/>
          <w:color w:val="000000"/>
          <w:sz w:val="30"/>
          <w:szCs w:val="30"/>
          <w:cs/>
        </w:rPr>
        <w:t>การค้ำประกัน</w:t>
      </w:r>
      <w:r w:rsidR="004E6A1A" w:rsidRPr="00FE297C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="004E6A1A" w:rsidRPr="00FE297C">
        <w:rPr>
          <w:rFonts w:ascii="Angsana New" w:hAnsi="Angsana New"/>
          <w:color w:val="000000"/>
          <w:sz w:val="30"/>
          <w:szCs w:val="30"/>
          <w:cs/>
        </w:rPr>
        <w:t>ไม่มีการคิดค่าธรรมเนียมระหว่างกัน</w:t>
      </w:r>
    </w:p>
    <w:p w14:paraId="1312E203" w14:textId="0937718F" w:rsidR="00BC3D2C" w:rsidRPr="00FE297C" w:rsidRDefault="00166896" w:rsidP="0037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97C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BC3D2C" w:rsidRPr="00FE297C">
        <w:rPr>
          <w:rFonts w:ascii="Angsana New" w:hAnsi="Angsana New"/>
          <w:b/>
          <w:bCs/>
          <w:sz w:val="30"/>
          <w:szCs w:val="30"/>
        </w:rPr>
        <w:tab/>
      </w:r>
      <w:r w:rsidR="00BC3D2C" w:rsidRPr="00FE297C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151EFBBC" w14:textId="77777777" w:rsidR="00C900FA" w:rsidRPr="00FE297C" w:rsidRDefault="00C900FA" w:rsidP="0037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03928A2" w14:textId="7E0220EE" w:rsidR="00057304" w:rsidRPr="00FE297C" w:rsidRDefault="00C900FA" w:rsidP="0037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sz w:val="30"/>
          <w:szCs w:val="30"/>
          <w:cs/>
        </w:rPr>
        <w:tab/>
      </w: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56753F4A" w14:textId="1F710975" w:rsidR="0050548B" w:rsidRPr="00FE297C" w:rsidRDefault="007A7C41" w:rsidP="007A7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2A079088" w14:textId="77777777" w:rsidR="007A7C41" w:rsidRPr="00FE297C" w:rsidRDefault="007A7C41" w:rsidP="000E4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98"/>
        <w:gridCol w:w="236"/>
        <w:gridCol w:w="1006"/>
        <w:gridCol w:w="270"/>
        <w:gridCol w:w="1080"/>
      </w:tblGrid>
      <w:tr w:rsidR="004F47DC" w:rsidRPr="00FE297C" w14:paraId="6819A5C7" w14:textId="77777777" w:rsidTr="00371B87">
        <w:tc>
          <w:tcPr>
            <w:tcW w:w="4230" w:type="dxa"/>
          </w:tcPr>
          <w:p w14:paraId="6B09EE8B" w14:textId="77777777" w:rsidR="004F47DC" w:rsidRPr="00FE297C" w:rsidRDefault="004F47DC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</w:tcPr>
          <w:p w14:paraId="77114394" w14:textId="77777777" w:rsidR="004F47DC" w:rsidRPr="00FE297C" w:rsidRDefault="004F47DC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5A72FC" w14:textId="77777777" w:rsidR="004F47DC" w:rsidRPr="00FE297C" w:rsidRDefault="004F47DC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6" w:type="dxa"/>
            <w:gridSpan w:val="3"/>
          </w:tcPr>
          <w:p w14:paraId="64FA0EE0" w14:textId="77777777" w:rsidR="004F47DC" w:rsidRPr="00FE297C" w:rsidRDefault="004F47DC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0B0B" w:rsidRPr="00FE297C" w14:paraId="3E7E7CF0" w14:textId="77777777" w:rsidTr="00371B87">
        <w:tc>
          <w:tcPr>
            <w:tcW w:w="4230" w:type="dxa"/>
          </w:tcPr>
          <w:p w14:paraId="3AF9AD8B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8376B4" w14:textId="15F4B494" w:rsidR="00F30B0B" w:rsidRPr="00FE297C" w:rsidRDefault="00166896" w:rsidP="00F30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96D9CA0" w14:textId="77777777" w:rsidR="00F30B0B" w:rsidRPr="00FE297C" w:rsidRDefault="00F30B0B" w:rsidP="00F30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D1E79AB" w14:textId="555E3681" w:rsidR="00F30B0B" w:rsidRPr="00FE297C" w:rsidRDefault="00166896" w:rsidP="00F30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52E8344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246EA225" w14:textId="1FAA7737" w:rsidR="00F30B0B" w:rsidRPr="00FE297C" w:rsidRDefault="00166896" w:rsidP="00F30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34F2222" w14:textId="77777777" w:rsidR="00F30B0B" w:rsidRPr="00FE297C" w:rsidRDefault="00F30B0B" w:rsidP="00F30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D5123" w14:textId="0E96C625" w:rsidR="00F30B0B" w:rsidRPr="00FE297C" w:rsidRDefault="00166896" w:rsidP="00F30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A283C" w:rsidRPr="00FE297C" w14:paraId="27BEC00F" w14:textId="77777777" w:rsidTr="00371B87">
        <w:tc>
          <w:tcPr>
            <w:tcW w:w="4230" w:type="dxa"/>
          </w:tcPr>
          <w:p w14:paraId="158BD922" w14:textId="77777777" w:rsidR="007A283C" w:rsidRPr="00FE297C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3115ADF1" w14:textId="77777777" w:rsidR="007A283C" w:rsidRPr="00FE297C" w:rsidRDefault="007A283C" w:rsidP="007A28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พันบาท)</w:t>
            </w:r>
          </w:p>
        </w:tc>
      </w:tr>
      <w:tr w:rsidR="007814A2" w:rsidRPr="00FE297C" w14:paraId="6CF1DBAD" w14:textId="77777777" w:rsidTr="00371B87">
        <w:tc>
          <w:tcPr>
            <w:tcW w:w="4230" w:type="dxa"/>
          </w:tcPr>
          <w:p w14:paraId="5BDABA31" w14:textId="77777777" w:rsidR="007814A2" w:rsidRPr="00FE297C" w:rsidRDefault="007814A2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7125D339" w14:textId="57873FEF" w:rsidR="007814A2" w:rsidRPr="00FE297C" w:rsidRDefault="00166896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270" w:type="dxa"/>
          </w:tcPr>
          <w:p w14:paraId="53252159" w14:textId="77777777" w:rsidR="007814A2" w:rsidRPr="00FE297C" w:rsidRDefault="007814A2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27D460C" w14:textId="4C0DBE89" w:rsidR="007814A2" w:rsidRPr="00FE297C" w:rsidRDefault="00166896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36" w:type="dxa"/>
          </w:tcPr>
          <w:p w14:paraId="2AF517B9" w14:textId="77777777" w:rsidR="007814A2" w:rsidRPr="00FE297C" w:rsidRDefault="007814A2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79BD420" w14:textId="0BB17B35" w:rsidR="007814A2" w:rsidRPr="00FE297C" w:rsidRDefault="00166896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270" w:type="dxa"/>
          </w:tcPr>
          <w:p w14:paraId="502580C7" w14:textId="77777777" w:rsidR="007814A2" w:rsidRPr="00FE297C" w:rsidRDefault="007814A2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CA3220" w14:textId="7B06D72D" w:rsidR="007814A2" w:rsidRPr="00FE297C" w:rsidRDefault="00166896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7814A2" w:rsidRPr="00FE297C" w14:paraId="15BF2833" w14:textId="77777777" w:rsidTr="00371B87">
        <w:tc>
          <w:tcPr>
            <w:tcW w:w="4230" w:type="dxa"/>
          </w:tcPr>
          <w:p w14:paraId="158564D3" w14:textId="77777777" w:rsidR="007814A2" w:rsidRPr="00FE297C" w:rsidRDefault="007814A2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3979B890" w14:textId="6589E9F4" w:rsidR="007814A2" w:rsidRPr="00FE297C" w:rsidRDefault="00166896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474,063</w:t>
            </w:r>
          </w:p>
        </w:tc>
        <w:tc>
          <w:tcPr>
            <w:tcW w:w="270" w:type="dxa"/>
          </w:tcPr>
          <w:p w14:paraId="0DAA31D9" w14:textId="77777777" w:rsidR="007814A2" w:rsidRPr="00FE297C" w:rsidRDefault="007814A2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471AE3" w14:textId="33AB6CE4" w:rsidR="007814A2" w:rsidRPr="00FE297C" w:rsidRDefault="00166896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143,060</w:t>
            </w:r>
          </w:p>
        </w:tc>
        <w:tc>
          <w:tcPr>
            <w:tcW w:w="236" w:type="dxa"/>
          </w:tcPr>
          <w:p w14:paraId="23DF5421" w14:textId="77777777" w:rsidR="007814A2" w:rsidRPr="00FE297C" w:rsidRDefault="007814A2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49AB2B69" w14:textId="27F34B25" w:rsidR="007814A2" w:rsidRPr="00FE297C" w:rsidRDefault="00166896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445,945</w:t>
            </w:r>
          </w:p>
        </w:tc>
        <w:tc>
          <w:tcPr>
            <w:tcW w:w="270" w:type="dxa"/>
          </w:tcPr>
          <w:p w14:paraId="46AD488A" w14:textId="77777777" w:rsidR="007814A2" w:rsidRPr="00FE297C" w:rsidRDefault="007814A2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C4B778" w14:textId="17A8AF33" w:rsidR="007814A2" w:rsidRPr="00FE297C" w:rsidRDefault="00166896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31,133</w:t>
            </w:r>
          </w:p>
        </w:tc>
      </w:tr>
      <w:tr w:rsidR="009368A5" w:rsidRPr="00FE297C" w14:paraId="68AC1F80" w14:textId="77777777" w:rsidTr="008F5759">
        <w:tc>
          <w:tcPr>
            <w:tcW w:w="4230" w:type="dxa"/>
          </w:tcPr>
          <w:p w14:paraId="7B1F34D8" w14:textId="1E51244B" w:rsidR="009368A5" w:rsidRPr="00FE297C" w:rsidRDefault="009368A5" w:rsidP="0093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3B4C55" w14:textId="149E1E08" w:rsidR="009368A5" w:rsidRPr="00FE297C" w:rsidRDefault="009368A5" w:rsidP="0093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1,216</w:t>
            </w:r>
          </w:p>
        </w:tc>
        <w:tc>
          <w:tcPr>
            <w:tcW w:w="270" w:type="dxa"/>
          </w:tcPr>
          <w:p w14:paraId="38EC6179" w14:textId="77777777" w:rsidR="009368A5" w:rsidRPr="00FE297C" w:rsidRDefault="009368A5" w:rsidP="0093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F643DE4" w14:textId="51A26EB7" w:rsidR="009368A5" w:rsidRPr="00FE297C" w:rsidRDefault="009368A5" w:rsidP="0093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1,247</w:t>
            </w:r>
          </w:p>
        </w:tc>
        <w:tc>
          <w:tcPr>
            <w:tcW w:w="236" w:type="dxa"/>
          </w:tcPr>
          <w:p w14:paraId="23A732FD" w14:textId="77777777" w:rsidR="009368A5" w:rsidRPr="00FE297C" w:rsidRDefault="009368A5" w:rsidP="0093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05BE19C" w14:textId="0AAE9284" w:rsidR="009368A5" w:rsidRPr="00FE297C" w:rsidRDefault="009368A5" w:rsidP="0093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270" w:type="dxa"/>
          </w:tcPr>
          <w:p w14:paraId="3FEB055F" w14:textId="77777777" w:rsidR="009368A5" w:rsidRPr="00FE297C" w:rsidRDefault="009368A5" w:rsidP="0093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39F656" w14:textId="78A53A0C" w:rsidR="009368A5" w:rsidRPr="00FE297C" w:rsidRDefault="009368A5" w:rsidP="0093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1,032</w:t>
            </w:r>
          </w:p>
        </w:tc>
      </w:tr>
      <w:tr w:rsidR="007814A2" w:rsidRPr="00FE297C" w14:paraId="648B25FA" w14:textId="77777777" w:rsidTr="008F5759">
        <w:tc>
          <w:tcPr>
            <w:tcW w:w="4230" w:type="dxa"/>
          </w:tcPr>
          <w:p w14:paraId="2E415EAC" w14:textId="77777777" w:rsidR="007814A2" w:rsidRPr="00FE297C" w:rsidRDefault="007814A2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D9B8EA" w14:textId="6299EAE1" w:rsidR="007814A2" w:rsidRPr="00FE297C" w:rsidRDefault="00166896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475,631</w:t>
            </w:r>
          </w:p>
        </w:tc>
        <w:tc>
          <w:tcPr>
            <w:tcW w:w="270" w:type="dxa"/>
          </w:tcPr>
          <w:p w14:paraId="6797A6F9" w14:textId="77777777" w:rsidR="007814A2" w:rsidRPr="00FE297C" w:rsidRDefault="007814A2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FED809D" w14:textId="0A25444D" w:rsidR="007814A2" w:rsidRPr="00FE297C" w:rsidRDefault="00166896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144,642</w:t>
            </w:r>
          </w:p>
        </w:tc>
        <w:tc>
          <w:tcPr>
            <w:tcW w:w="236" w:type="dxa"/>
          </w:tcPr>
          <w:p w14:paraId="156BDEEE" w14:textId="77777777" w:rsidR="007814A2" w:rsidRPr="00FE297C" w:rsidRDefault="007814A2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66540668" w14:textId="404E7305" w:rsidR="007814A2" w:rsidRPr="00FE297C" w:rsidRDefault="00166896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446,836</w:t>
            </w:r>
          </w:p>
        </w:tc>
        <w:tc>
          <w:tcPr>
            <w:tcW w:w="270" w:type="dxa"/>
          </w:tcPr>
          <w:p w14:paraId="4086BB98" w14:textId="77777777" w:rsidR="007814A2" w:rsidRPr="00FE297C" w:rsidRDefault="007814A2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D77AB5" w14:textId="2B964452" w:rsidR="007814A2" w:rsidRPr="00FE297C" w:rsidRDefault="00166896" w:rsidP="0078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32,500</w:t>
            </w:r>
          </w:p>
        </w:tc>
      </w:tr>
    </w:tbl>
    <w:p w14:paraId="466A668F" w14:textId="4D85EF4E" w:rsidR="000645AA" w:rsidRPr="00FE297C" w:rsidRDefault="000645AA" w:rsidP="00EA7FCE">
      <w:pPr>
        <w:pStyle w:val="Heading1"/>
        <w:keepLines/>
        <w:numPr>
          <w:ilvl w:val="0"/>
          <w:numId w:val="0"/>
        </w:numPr>
        <w:shd w:val="clear" w:color="auto" w:fill="auto"/>
        <w:tabs>
          <w:tab w:val="num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</w:p>
    <w:p w14:paraId="6009D98A" w14:textId="77777777" w:rsidR="000645AA" w:rsidRPr="00FE297C" w:rsidRDefault="000645AA" w:rsidP="000645AA">
      <w:pPr>
        <w:rPr>
          <w:lang w:eastAsia="x-none"/>
        </w:rPr>
      </w:pPr>
    </w:p>
    <w:p w14:paraId="729223EF" w14:textId="7A901DC0" w:rsidR="005E4798" w:rsidRPr="00FE297C" w:rsidRDefault="00166896" w:rsidP="005E4798">
      <w:pPr>
        <w:pStyle w:val="Heading1"/>
        <w:keepLines/>
        <w:numPr>
          <w:ilvl w:val="0"/>
          <w:numId w:val="0"/>
        </w:numPr>
        <w:shd w:val="clear" w:color="auto" w:fill="auto"/>
        <w:tabs>
          <w:tab w:val="num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FE297C">
        <w:rPr>
          <w:rFonts w:asciiTheme="majorBidi" w:hAnsiTheme="majorBidi" w:cstheme="majorBidi"/>
          <w:sz w:val="30"/>
          <w:szCs w:val="30"/>
          <w:u w:val="none"/>
          <w:lang w:val="en-US"/>
        </w:rPr>
        <w:t>5</w:t>
      </w:r>
      <w:r w:rsidR="00B460AB" w:rsidRPr="00FE297C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5E4798" w:rsidRPr="00FE297C">
        <w:rPr>
          <w:rFonts w:asciiTheme="majorBidi" w:hAnsiTheme="majorBidi" w:cstheme="majorBidi"/>
          <w:sz w:val="30"/>
          <w:szCs w:val="30"/>
          <w:u w:val="none"/>
          <w:cs/>
        </w:rPr>
        <w:t>ลูกหนี้การค้า</w:t>
      </w:r>
    </w:p>
    <w:p w14:paraId="6B79803B" w14:textId="77777777" w:rsidR="005E4798" w:rsidRPr="00FE297C" w:rsidRDefault="005E4798" w:rsidP="005E4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F3953BE" w14:textId="5503AB4C" w:rsidR="005E4798" w:rsidRPr="00FE297C" w:rsidRDefault="005E4798" w:rsidP="005E4798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E297C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454E60B0" w14:textId="149D054E" w:rsidR="005E4798" w:rsidRPr="00FE297C" w:rsidRDefault="005E4798" w:rsidP="005E479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>ลูกหนี้รับรู้เมื่อ</w:t>
      </w:r>
      <w:r w:rsidR="009B6883" w:rsidRPr="00FE297C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FE297C">
        <w:rPr>
          <w:rFonts w:asciiTheme="majorBidi" w:hAnsiTheme="majorBidi" w:cstheme="majorBidi"/>
          <w:sz w:val="30"/>
          <w:szCs w:val="30"/>
          <w:cs/>
        </w:rPr>
        <w:t>ลุ่มบริษัท</w:t>
      </w:r>
      <w:r w:rsidR="009B6883"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</w:t>
      </w:r>
      <w:r w:rsidRPr="00FE297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6AE01068" w14:textId="77777777" w:rsidR="005E4798" w:rsidRPr="00FE297C" w:rsidRDefault="005E4798" w:rsidP="005E4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775EB02" w14:textId="14329A77" w:rsidR="005E4798" w:rsidRPr="00FE297C" w:rsidRDefault="005E4798" w:rsidP="009B688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E297C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45C7156" w14:textId="77777777" w:rsidR="00837BA0" w:rsidRPr="00FE297C" w:rsidRDefault="00837BA0" w:rsidP="009B688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363E723" w14:textId="3AA6FD1C" w:rsidR="000E4A28" w:rsidRPr="00FE297C" w:rsidRDefault="000E4A28" w:rsidP="009B688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348FB62" w14:textId="77777777" w:rsidR="000E4A28" w:rsidRPr="00FE297C" w:rsidRDefault="000E4A28" w:rsidP="009B688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900"/>
        <w:gridCol w:w="178"/>
        <w:gridCol w:w="902"/>
        <w:gridCol w:w="180"/>
        <w:gridCol w:w="900"/>
      </w:tblGrid>
      <w:tr w:rsidR="005E4798" w:rsidRPr="00FE297C" w14:paraId="66613680" w14:textId="77777777" w:rsidTr="003F446A">
        <w:trPr>
          <w:cantSplit/>
          <w:tblHeader/>
        </w:trPr>
        <w:tc>
          <w:tcPr>
            <w:tcW w:w="4950" w:type="dxa"/>
            <w:vAlign w:val="bottom"/>
            <w:hideMark/>
          </w:tcPr>
          <w:p w14:paraId="01C5ABEF" w14:textId="30AFBCDA" w:rsidR="005E4798" w:rsidRPr="00FE297C" w:rsidRDefault="005E4798" w:rsidP="003F44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7619B36" w14:textId="3F17D292" w:rsidR="005E4798" w:rsidRPr="00FE297C" w:rsidRDefault="005E4798" w:rsidP="003F44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E29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168C209E" w14:textId="77777777" w:rsidR="005E4798" w:rsidRPr="00FE297C" w:rsidRDefault="005E4798" w:rsidP="003F44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18CC0825" w14:textId="6893E03A" w:rsidR="005E4798" w:rsidRPr="00FE297C" w:rsidRDefault="005E4798" w:rsidP="003F44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E4798" w:rsidRPr="00FE297C" w14:paraId="03E6109C" w14:textId="77777777" w:rsidTr="003F446A">
        <w:trPr>
          <w:cantSplit/>
          <w:tblHeader/>
        </w:trPr>
        <w:tc>
          <w:tcPr>
            <w:tcW w:w="4950" w:type="dxa"/>
            <w:vAlign w:val="bottom"/>
          </w:tcPr>
          <w:p w14:paraId="3A74BC25" w14:textId="6FAF610C" w:rsidR="005E4798" w:rsidRPr="00FE297C" w:rsidRDefault="005E4798" w:rsidP="003F44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166896"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2B62A3A5" w14:textId="36061572" w:rsidR="005E4798" w:rsidRPr="00FE297C" w:rsidRDefault="00166896" w:rsidP="003F44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E297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22CC05F" w14:textId="77777777" w:rsidR="005E4798" w:rsidRPr="00FE297C" w:rsidRDefault="005E4798" w:rsidP="003F44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DC9E4F" w14:textId="7984219C" w:rsidR="005E4798" w:rsidRPr="00FE297C" w:rsidRDefault="00166896" w:rsidP="003F446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E297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6FB1ED1A" w14:textId="77777777" w:rsidR="005E4798" w:rsidRPr="00FE297C" w:rsidRDefault="005E4798" w:rsidP="003F44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7E1FC51" w14:textId="714D314B" w:rsidR="005E4798" w:rsidRPr="00FE297C" w:rsidRDefault="00166896" w:rsidP="003F446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5399801F" w14:textId="77777777" w:rsidR="005E4798" w:rsidRPr="00FE297C" w:rsidRDefault="005E4798" w:rsidP="003F44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2D51727" w14:textId="0AB1F2E9" w:rsidR="005E4798" w:rsidRPr="00FE297C" w:rsidRDefault="00166896" w:rsidP="003F446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E297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5E4798" w:rsidRPr="00FE297C" w14:paraId="12CA1660" w14:textId="77777777" w:rsidTr="003F446A">
        <w:trPr>
          <w:cantSplit/>
          <w:tblHeader/>
        </w:trPr>
        <w:tc>
          <w:tcPr>
            <w:tcW w:w="4950" w:type="dxa"/>
            <w:vAlign w:val="bottom"/>
          </w:tcPr>
          <w:p w14:paraId="2C17D131" w14:textId="77777777" w:rsidR="005E4798" w:rsidRPr="00FE297C" w:rsidRDefault="005E4798" w:rsidP="003F44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  <w:gridSpan w:val="7"/>
            <w:vAlign w:val="bottom"/>
            <w:hideMark/>
          </w:tcPr>
          <w:p w14:paraId="28C11833" w14:textId="563B3AF3" w:rsidR="005E4798" w:rsidRPr="00FE297C" w:rsidRDefault="005E4798" w:rsidP="003F44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F5813" w:rsidRPr="00FE297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E29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E4798" w:rsidRPr="00FE297C" w14:paraId="1C3821E3" w14:textId="77777777" w:rsidTr="009B6883">
        <w:trPr>
          <w:cantSplit/>
        </w:trPr>
        <w:tc>
          <w:tcPr>
            <w:tcW w:w="4950" w:type="dxa"/>
            <w:hideMark/>
          </w:tcPr>
          <w:p w14:paraId="6DC91D0A" w14:textId="77777777" w:rsidR="005E4798" w:rsidRPr="00FE297C" w:rsidRDefault="005E4798" w:rsidP="003F44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576C035D" w14:textId="14154840" w:rsidR="005E4798" w:rsidRPr="00FE297C" w:rsidRDefault="00166896" w:rsidP="003F446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730,621</w:t>
            </w:r>
          </w:p>
        </w:tc>
        <w:tc>
          <w:tcPr>
            <w:tcW w:w="180" w:type="dxa"/>
          </w:tcPr>
          <w:p w14:paraId="65C9F501" w14:textId="77777777" w:rsidR="005E4798" w:rsidRPr="00FE297C" w:rsidRDefault="005E4798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C908A0" w14:textId="73912172" w:rsidR="005E4798" w:rsidRPr="00FE297C" w:rsidRDefault="00166896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353,509</w:t>
            </w:r>
          </w:p>
        </w:tc>
        <w:tc>
          <w:tcPr>
            <w:tcW w:w="178" w:type="dxa"/>
          </w:tcPr>
          <w:p w14:paraId="2E5C8CC3" w14:textId="77777777" w:rsidR="005E4798" w:rsidRPr="00FE297C" w:rsidRDefault="005E4798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F90D5E1" w14:textId="6E54BF93" w:rsidR="005E4798" w:rsidRPr="00FE297C" w:rsidRDefault="00166896" w:rsidP="00CF5900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429,009</w:t>
            </w:r>
            <w:r w:rsidR="00CF5900" w:rsidRPr="00FE297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6269E5B0" w14:textId="77777777" w:rsidR="005E4798" w:rsidRPr="00FE297C" w:rsidRDefault="005E4798" w:rsidP="003F44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9D7FAF" w14:textId="62038342" w:rsidR="005E4798" w:rsidRPr="00FE297C" w:rsidRDefault="00166896" w:rsidP="003F44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243,42</w:t>
            </w:r>
            <w:r w:rsidR="00EA5C0A"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5E4798" w:rsidRPr="00FE297C" w14:paraId="34ACFC2C" w14:textId="77777777" w:rsidTr="003F446A">
        <w:trPr>
          <w:cantSplit/>
        </w:trPr>
        <w:tc>
          <w:tcPr>
            <w:tcW w:w="4950" w:type="dxa"/>
            <w:hideMark/>
          </w:tcPr>
          <w:p w14:paraId="3078B59E" w14:textId="0B8AC1EF" w:rsidR="005E4798" w:rsidRPr="00FE297C" w:rsidRDefault="005E4798" w:rsidP="003F44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21DC3210" w14:textId="77777777" w:rsidR="005E4798" w:rsidRPr="00FE297C" w:rsidRDefault="005E4798" w:rsidP="003F446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79441E" w14:textId="77777777" w:rsidR="005E4798" w:rsidRPr="00FE297C" w:rsidRDefault="005E4798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36DE22" w14:textId="77777777" w:rsidR="005E4798" w:rsidRPr="00FE297C" w:rsidRDefault="005E4798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DF490C6" w14:textId="77777777" w:rsidR="005E4798" w:rsidRPr="00FE297C" w:rsidRDefault="005E4798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1A62CE47" w14:textId="77777777" w:rsidR="005E4798" w:rsidRPr="00FE297C" w:rsidRDefault="005E4798" w:rsidP="003F44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90452B" w14:textId="77777777" w:rsidR="005E4798" w:rsidRPr="00FE297C" w:rsidRDefault="005E4798" w:rsidP="003F44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BA787C" w14:textId="77777777" w:rsidR="005E4798" w:rsidRPr="00FE297C" w:rsidRDefault="005E4798" w:rsidP="003F44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4798" w:rsidRPr="00FE297C" w14:paraId="1214C1FE" w14:textId="77777777" w:rsidTr="009B6883">
        <w:trPr>
          <w:cantSplit/>
        </w:trPr>
        <w:tc>
          <w:tcPr>
            <w:tcW w:w="4950" w:type="dxa"/>
            <w:hideMark/>
          </w:tcPr>
          <w:p w14:paraId="6B52F6A1" w14:textId="4BFC911B" w:rsidR="005E4798" w:rsidRPr="00FE297C" w:rsidRDefault="005E4798" w:rsidP="003F446A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68CC65BD" w14:textId="2CA667BA" w:rsidR="005E4798" w:rsidRPr="00FE297C" w:rsidRDefault="00166896" w:rsidP="003F446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23,308</w:t>
            </w:r>
          </w:p>
        </w:tc>
        <w:tc>
          <w:tcPr>
            <w:tcW w:w="180" w:type="dxa"/>
          </w:tcPr>
          <w:p w14:paraId="0467E931" w14:textId="77777777" w:rsidR="005E4798" w:rsidRPr="00FE297C" w:rsidRDefault="005E4798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169B500" w14:textId="41CE32D5" w:rsidR="005E4798" w:rsidRPr="00FE297C" w:rsidRDefault="00166896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1,880</w:t>
            </w:r>
          </w:p>
        </w:tc>
        <w:tc>
          <w:tcPr>
            <w:tcW w:w="178" w:type="dxa"/>
          </w:tcPr>
          <w:p w14:paraId="6F517D51" w14:textId="77777777" w:rsidR="005E4798" w:rsidRPr="00FE297C" w:rsidRDefault="005E4798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4416EBC" w14:textId="51AE3CCD" w:rsidR="005E4798" w:rsidRPr="00FE297C" w:rsidRDefault="00166896" w:rsidP="00CF59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23,041</w:t>
            </w:r>
            <w:r w:rsidR="00CF5900"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</w:tcPr>
          <w:p w14:paraId="7D41E1C2" w14:textId="77777777" w:rsidR="005E4798" w:rsidRPr="00FE297C" w:rsidRDefault="005E4798" w:rsidP="003F44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7EC9E8" w14:textId="1DDB38AC" w:rsidR="00CF5900" w:rsidRPr="00FE297C" w:rsidRDefault="00CF5900" w:rsidP="00CF590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4798" w:rsidRPr="00FE297C" w14:paraId="395E76AF" w14:textId="77777777" w:rsidTr="009B6883">
        <w:trPr>
          <w:cantSplit/>
        </w:trPr>
        <w:tc>
          <w:tcPr>
            <w:tcW w:w="4950" w:type="dxa"/>
            <w:hideMark/>
          </w:tcPr>
          <w:p w14:paraId="4162F8A7" w14:textId="4CA56AC0" w:rsidR="005E4798" w:rsidRPr="00FE297C" w:rsidRDefault="005E4798" w:rsidP="003F446A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0CE9EE2C" w14:textId="08B99E25" w:rsidR="005E4798" w:rsidRPr="00FE297C" w:rsidRDefault="00166896" w:rsidP="003F446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0562B6C0" w14:textId="77777777" w:rsidR="005E4798" w:rsidRPr="00FE297C" w:rsidRDefault="005E4798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099009" w14:textId="5898CBB8" w:rsidR="005E4798" w:rsidRPr="00FE297C" w:rsidRDefault="00166896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853</w:t>
            </w:r>
          </w:p>
        </w:tc>
        <w:tc>
          <w:tcPr>
            <w:tcW w:w="178" w:type="dxa"/>
          </w:tcPr>
          <w:p w14:paraId="04E76A29" w14:textId="77777777" w:rsidR="005E4798" w:rsidRPr="00FE297C" w:rsidRDefault="005E4798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CE065E9" w14:textId="1F97358B" w:rsidR="005E4798" w:rsidRPr="00FE297C" w:rsidRDefault="00CF5900" w:rsidP="00CF59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</w:p>
        </w:tc>
        <w:tc>
          <w:tcPr>
            <w:tcW w:w="180" w:type="dxa"/>
          </w:tcPr>
          <w:p w14:paraId="07B26C45" w14:textId="77777777" w:rsidR="005E4798" w:rsidRPr="00FE297C" w:rsidRDefault="005E4798" w:rsidP="003F44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F057A0" w14:textId="14D99293" w:rsidR="005E4798" w:rsidRPr="00FE297C" w:rsidRDefault="00CF5900" w:rsidP="003F44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4798" w:rsidRPr="00FE297C" w14:paraId="2D6C5032" w14:textId="77777777" w:rsidTr="009B6883">
        <w:trPr>
          <w:cantSplit/>
        </w:trPr>
        <w:tc>
          <w:tcPr>
            <w:tcW w:w="4950" w:type="dxa"/>
            <w:hideMark/>
          </w:tcPr>
          <w:p w14:paraId="77FBDE14" w14:textId="7F0D99D8" w:rsidR="005E4798" w:rsidRPr="00FE297C" w:rsidRDefault="005E4798" w:rsidP="003F446A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1483A28C" w14:textId="7C21B8AB" w:rsidR="005E4798" w:rsidRPr="00FE297C" w:rsidRDefault="00166896" w:rsidP="003F446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1,235</w:t>
            </w:r>
          </w:p>
        </w:tc>
        <w:tc>
          <w:tcPr>
            <w:tcW w:w="180" w:type="dxa"/>
          </w:tcPr>
          <w:p w14:paraId="18FFA350" w14:textId="77777777" w:rsidR="005E4798" w:rsidRPr="00FE297C" w:rsidRDefault="005E4798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28EE5C" w14:textId="13D7380B" w:rsidR="005E4798" w:rsidRPr="00FE297C" w:rsidRDefault="00CF5900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74CFF0A" w14:textId="77777777" w:rsidR="005E4798" w:rsidRPr="00FE297C" w:rsidRDefault="005E4798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FE0DE46" w14:textId="55588F50" w:rsidR="005E4798" w:rsidRPr="00FE297C" w:rsidRDefault="00166896" w:rsidP="003F44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1,235</w:t>
            </w:r>
          </w:p>
        </w:tc>
        <w:tc>
          <w:tcPr>
            <w:tcW w:w="180" w:type="dxa"/>
          </w:tcPr>
          <w:p w14:paraId="70BC13BF" w14:textId="77777777" w:rsidR="005E4798" w:rsidRPr="00FE297C" w:rsidRDefault="005E4798" w:rsidP="003F44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4E6B03" w14:textId="79D8C8FF" w:rsidR="005E4798" w:rsidRPr="00FE297C" w:rsidRDefault="00CF5900" w:rsidP="003F44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4798" w:rsidRPr="00FE297C" w14:paraId="4DAD73BA" w14:textId="77777777" w:rsidTr="009B6883">
        <w:trPr>
          <w:cantSplit/>
        </w:trPr>
        <w:tc>
          <w:tcPr>
            <w:tcW w:w="4950" w:type="dxa"/>
            <w:hideMark/>
          </w:tcPr>
          <w:p w14:paraId="2F4D5C9E" w14:textId="2B3A6829" w:rsidR="005E4798" w:rsidRPr="00FE297C" w:rsidRDefault="005E4798" w:rsidP="003F446A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6D3B1" w14:textId="2EA9F26F" w:rsidR="005E4798" w:rsidRPr="00FE297C" w:rsidRDefault="00166896" w:rsidP="003F446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43541347" w14:textId="77777777" w:rsidR="005E4798" w:rsidRPr="00FE297C" w:rsidRDefault="005E4798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46CCD" w14:textId="65CC73A4" w:rsidR="005E4798" w:rsidRPr="00FE297C" w:rsidRDefault="00166896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178" w:type="dxa"/>
          </w:tcPr>
          <w:p w14:paraId="0C7EBE6E" w14:textId="77777777" w:rsidR="005E4798" w:rsidRPr="00FE297C" w:rsidRDefault="005E4798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C4026" w14:textId="12416FB4" w:rsidR="005E4798" w:rsidRPr="00FE297C" w:rsidRDefault="00CF5900" w:rsidP="003F44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F15E8DD" w14:textId="77777777" w:rsidR="005E4798" w:rsidRPr="00FE297C" w:rsidRDefault="005E4798" w:rsidP="003F44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35841" w14:textId="34C336D7" w:rsidR="005E4798" w:rsidRPr="00FE297C" w:rsidRDefault="00166896" w:rsidP="003F44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5E4798" w:rsidRPr="00FE297C" w14:paraId="6A58B86A" w14:textId="77777777" w:rsidTr="009B6883">
        <w:trPr>
          <w:cantSplit/>
        </w:trPr>
        <w:tc>
          <w:tcPr>
            <w:tcW w:w="4950" w:type="dxa"/>
            <w:hideMark/>
          </w:tcPr>
          <w:p w14:paraId="123D96AB" w14:textId="77777777" w:rsidR="005E4798" w:rsidRPr="00FE297C" w:rsidRDefault="005E4798" w:rsidP="003F44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9C768" w14:textId="38848F8C" w:rsidR="005E4798" w:rsidRPr="00FE297C" w:rsidRDefault="00166896" w:rsidP="003F446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755,175</w:t>
            </w:r>
          </w:p>
        </w:tc>
        <w:tc>
          <w:tcPr>
            <w:tcW w:w="180" w:type="dxa"/>
          </w:tcPr>
          <w:p w14:paraId="5AF3BDD7" w14:textId="77777777" w:rsidR="005E4798" w:rsidRPr="00FE297C" w:rsidRDefault="005E4798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6D1DF" w14:textId="6968DD04" w:rsidR="005E4798" w:rsidRPr="00FE297C" w:rsidRDefault="00166896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356,256</w:t>
            </w:r>
          </w:p>
        </w:tc>
        <w:tc>
          <w:tcPr>
            <w:tcW w:w="178" w:type="dxa"/>
          </w:tcPr>
          <w:p w14:paraId="0D6E4004" w14:textId="77777777" w:rsidR="005E4798" w:rsidRPr="00FE297C" w:rsidRDefault="005E4798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A916C" w14:textId="0598B537" w:rsidR="005E4798" w:rsidRPr="00FE297C" w:rsidRDefault="00CF5900" w:rsidP="00CF59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453,285</w:t>
            </w: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9C9D060" w14:textId="77777777" w:rsidR="005E4798" w:rsidRPr="00FE297C" w:rsidRDefault="005E4798" w:rsidP="003F446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6E4BBB2E" w14:textId="1F70CD5F" w:rsidR="005E4798" w:rsidRPr="00FE297C" w:rsidRDefault="00166896" w:rsidP="000E129B">
            <w:pPr>
              <w:pStyle w:val="acctfourfigures"/>
              <w:tabs>
                <w:tab w:val="decimal" w:pos="701"/>
              </w:tabs>
              <w:spacing w:line="240" w:lineRule="auto"/>
              <w:ind w:left="-79"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243,43</w:t>
            </w:r>
            <w:r w:rsidR="00EA5C0A"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  <w:tr w:rsidR="005E4798" w:rsidRPr="00FE297C" w14:paraId="0BE552EB" w14:textId="77777777" w:rsidTr="00500C2A">
        <w:trPr>
          <w:cantSplit/>
          <w:trHeight w:val="71"/>
        </w:trPr>
        <w:tc>
          <w:tcPr>
            <w:tcW w:w="4950" w:type="dxa"/>
            <w:vAlign w:val="bottom"/>
            <w:hideMark/>
          </w:tcPr>
          <w:p w14:paraId="68A79924" w14:textId="77777777" w:rsidR="005E4798" w:rsidRPr="00FE297C" w:rsidRDefault="005E4798" w:rsidP="003F44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AE3BB" w14:textId="69FF4B77" w:rsidR="005E4798" w:rsidRPr="00FE297C" w:rsidRDefault="00CF5900" w:rsidP="003F446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6EF34C2" w14:textId="77777777" w:rsidR="005E4798" w:rsidRPr="00FE297C" w:rsidRDefault="005E4798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7B652" w14:textId="1CBA7C04" w:rsidR="005E4798" w:rsidRPr="00FE297C" w:rsidRDefault="00CF5900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5AA1D70" w14:textId="77777777" w:rsidR="005E4798" w:rsidRPr="00FE297C" w:rsidRDefault="005E4798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382DA0" w14:textId="39345A34" w:rsidR="005E4798" w:rsidRPr="00FE297C" w:rsidRDefault="00CF5900" w:rsidP="003F44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83B2818" w14:textId="77777777" w:rsidR="005E4798" w:rsidRPr="00FE297C" w:rsidRDefault="005E4798" w:rsidP="003F446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7DF9CF" w14:textId="287551F0" w:rsidR="005E4798" w:rsidRPr="00FE297C" w:rsidRDefault="00CF5900" w:rsidP="003F44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4798" w:rsidRPr="00FE297C" w14:paraId="299B15A5" w14:textId="77777777" w:rsidTr="00500C2A">
        <w:trPr>
          <w:cantSplit/>
        </w:trPr>
        <w:tc>
          <w:tcPr>
            <w:tcW w:w="4950" w:type="dxa"/>
            <w:hideMark/>
          </w:tcPr>
          <w:p w14:paraId="77AAB73E" w14:textId="77777777" w:rsidR="005E4798" w:rsidRPr="00FE297C" w:rsidRDefault="005E4798" w:rsidP="003F44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4B65D" w14:textId="73DD8936" w:rsidR="005E4798" w:rsidRPr="00FE297C" w:rsidRDefault="00166896" w:rsidP="003F446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755,175</w:t>
            </w:r>
          </w:p>
        </w:tc>
        <w:tc>
          <w:tcPr>
            <w:tcW w:w="180" w:type="dxa"/>
          </w:tcPr>
          <w:p w14:paraId="4614FCE7" w14:textId="77777777" w:rsidR="005E4798" w:rsidRPr="00FE297C" w:rsidRDefault="005E4798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371225" w14:textId="4DF11D17" w:rsidR="005E4798" w:rsidRPr="00FE297C" w:rsidRDefault="00166896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356,256</w:t>
            </w:r>
          </w:p>
        </w:tc>
        <w:tc>
          <w:tcPr>
            <w:tcW w:w="178" w:type="dxa"/>
          </w:tcPr>
          <w:p w14:paraId="11BFE252" w14:textId="77777777" w:rsidR="005E4798" w:rsidRPr="00FE297C" w:rsidRDefault="005E4798" w:rsidP="003F44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A2535" w14:textId="3684685C" w:rsidR="005E4798" w:rsidRPr="00FE297C" w:rsidRDefault="00CF5900" w:rsidP="00CF59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453,285</w:t>
            </w: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2520552" w14:textId="77777777" w:rsidR="005E4798" w:rsidRPr="00FE297C" w:rsidRDefault="005E4798" w:rsidP="003F446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A2F4ED" w14:textId="5F0BD050" w:rsidR="005E4798" w:rsidRPr="00FE297C" w:rsidRDefault="00166896" w:rsidP="000E129B">
            <w:pPr>
              <w:pStyle w:val="acctfourfigures"/>
              <w:tabs>
                <w:tab w:val="decimal" w:pos="701"/>
              </w:tabs>
              <w:spacing w:line="240" w:lineRule="auto"/>
              <w:ind w:left="-79"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243,43</w:t>
            </w:r>
            <w:r w:rsidR="00EA5C0A"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</w:tbl>
    <w:p w14:paraId="66B96B52" w14:textId="77777777" w:rsidR="005E4798" w:rsidRPr="00FE297C" w:rsidRDefault="005E4798" w:rsidP="009B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12FEA2AA" w14:textId="77777777" w:rsidR="000645AA" w:rsidRPr="00FE297C" w:rsidRDefault="000645AA" w:rsidP="00FB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D544F10" w14:textId="609DAE72" w:rsidR="00087E8D" w:rsidRPr="00FE297C" w:rsidRDefault="00166896" w:rsidP="00FB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E297C">
        <w:rPr>
          <w:rFonts w:ascii="Angsana New" w:hAnsi="Angsana New"/>
          <w:b/>
          <w:bCs/>
          <w:sz w:val="30"/>
          <w:szCs w:val="30"/>
        </w:rPr>
        <w:t>6</w:t>
      </w:r>
      <w:r w:rsidR="00FB3B76" w:rsidRPr="00FE297C">
        <w:rPr>
          <w:rFonts w:ascii="Angsana New" w:hAnsi="Angsana New"/>
          <w:b/>
          <w:bCs/>
          <w:sz w:val="30"/>
          <w:szCs w:val="30"/>
        </w:rPr>
        <w:tab/>
      </w:r>
      <w:r w:rsidR="00BC6406" w:rsidRPr="00FE297C">
        <w:rPr>
          <w:rFonts w:ascii="Angsana New" w:hAnsi="Angsana New"/>
          <w:b/>
          <w:bCs/>
          <w:sz w:val="30"/>
          <w:szCs w:val="30"/>
          <w:cs/>
        </w:rPr>
        <w:t>ลูกหนี้อื่น</w:t>
      </w:r>
      <w:r w:rsidR="00CE5280" w:rsidRPr="00FE297C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3DA1E0B" w14:textId="77777777" w:rsidR="00DE1647" w:rsidRPr="00FE297C" w:rsidRDefault="00DE1647" w:rsidP="00A63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170"/>
        <w:gridCol w:w="270"/>
        <w:gridCol w:w="1170"/>
        <w:gridCol w:w="270"/>
        <w:gridCol w:w="1080"/>
        <w:gridCol w:w="236"/>
        <w:gridCol w:w="1114"/>
      </w:tblGrid>
      <w:tr w:rsidR="00354037" w:rsidRPr="00FE297C" w14:paraId="41142327" w14:textId="77777777" w:rsidTr="00371B87">
        <w:trPr>
          <w:trHeight w:val="282"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11BF763F" w14:textId="77777777" w:rsidR="00354037" w:rsidRPr="00FE297C" w:rsidRDefault="00354037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928183D" w14:textId="77777777" w:rsidR="00354037" w:rsidRPr="00FE297C" w:rsidRDefault="00354037" w:rsidP="00C53757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14:paraId="1236D5B2" w14:textId="77777777" w:rsidR="00354037" w:rsidRPr="00FE297C" w:rsidRDefault="00354037" w:rsidP="00C53757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B0D91E" w14:textId="77777777" w:rsidR="00354037" w:rsidRPr="00FE297C" w:rsidRDefault="00354037" w:rsidP="00C53757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07862A5F" w14:textId="77777777" w:rsidR="00354037" w:rsidRPr="00FE297C" w:rsidRDefault="00354037" w:rsidP="00C53757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30B0B" w:rsidRPr="00FE297C" w14:paraId="70E01B63" w14:textId="77777777" w:rsidTr="00371B87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3C956230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9E4AF2B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520D564" w14:textId="7FDEC752" w:rsidR="00F30B0B" w:rsidRPr="00FE297C" w:rsidRDefault="00166896" w:rsidP="00F30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A75630" w14:textId="77777777" w:rsidR="00F30B0B" w:rsidRPr="00FE297C" w:rsidRDefault="00F30B0B" w:rsidP="00F30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9A248C1" w14:textId="0D863528" w:rsidR="00F30B0B" w:rsidRPr="00FE297C" w:rsidRDefault="00166896" w:rsidP="00F30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CDDB5F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1659B62" w14:textId="775F72E7" w:rsidR="00F30B0B" w:rsidRPr="00FE297C" w:rsidRDefault="00166896" w:rsidP="00F30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206F092" w14:textId="77777777" w:rsidR="00F30B0B" w:rsidRPr="00FE297C" w:rsidRDefault="00F30B0B" w:rsidP="00F30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2F47CF15" w14:textId="49CA3795" w:rsidR="00F30B0B" w:rsidRPr="00FE297C" w:rsidRDefault="00166896" w:rsidP="00F30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A283C" w:rsidRPr="00FE297C" w14:paraId="29B580CD" w14:textId="77777777" w:rsidTr="00371B87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60879F19" w14:textId="77777777" w:rsidR="007A283C" w:rsidRPr="00FE297C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DEF5EEB" w14:textId="77777777" w:rsidR="007A283C" w:rsidRPr="00FE297C" w:rsidRDefault="007A283C" w:rsidP="007A283C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right w:val="nil"/>
            </w:tcBorders>
          </w:tcPr>
          <w:p w14:paraId="7319393B" w14:textId="77777777" w:rsidR="007A283C" w:rsidRPr="00FE297C" w:rsidRDefault="007A283C" w:rsidP="007A283C">
            <w:pPr>
              <w:spacing w:line="240" w:lineRule="auto"/>
              <w:ind w:left="-5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30B0B" w:rsidRPr="00FE297C" w14:paraId="55581602" w14:textId="77777777" w:rsidTr="00371B8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31AEF65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5ED500" w14:textId="2BB59EC1" w:rsidR="00F30B0B" w:rsidRPr="00FE297C" w:rsidRDefault="00EA5C0A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54" w:hanging="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1E3CA2" w14:textId="7986DA02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1,556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0918AC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5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046836" w14:textId="050F8598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5,077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1E9E69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FDDDD" w14:textId="62ACF2AC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6,111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F3835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C29B0" w14:textId="6E6E949E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16,218</w:t>
            </w:r>
          </w:p>
        </w:tc>
      </w:tr>
      <w:tr w:rsidR="00F30B0B" w:rsidRPr="00FE297C" w14:paraId="0DF5996B" w14:textId="77777777" w:rsidTr="00371B8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F513919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A083CE9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915A5C4" w14:textId="2BF62162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23,842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8511FE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5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210032E" w14:textId="6123307A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39,500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56E79B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14BB" w14:textId="23A45EE3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11,245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28014F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C6F017" w14:textId="652E3109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22,567</w:t>
            </w:r>
          </w:p>
        </w:tc>
      </w:tr>
      <w:tr w:rsidR="00F30B0B" w:rsidRPr="00FE297C" w14:paraId="72FC164A" w14:textId="77777777" w:rsidTr="00371B8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20B697A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ADA2B5D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EBE518D" w14:textId="27C6A69E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15,731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4B3BA1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57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F3B6C2C" w14:textId="1F41E9F9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26,342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B1C846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5CFBAC" w14:textId="78ABAFC7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15,002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2FD1F1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96104D" w14:textId="661B7C66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20,135</w:t>
            </w:r>
          </w:p>
        </w:tc>
      </w:tr>
      <w:tr w:rsidR="00F30B0B" w:rsidRPr="00FE297C" w14:paraId="522241A3" w14:textId="77777777" w:rsidTr="00371B8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BEFF730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FEAD244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E914EC5" w14:textId="1C62CF8E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4,049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787D421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5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0E1B382" w14:textId="30869CAC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3,661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DB03A93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3E3A8" w14:textId="12E05C46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2,992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017E18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F454C" w14:textId="01D553A9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1,411</w:t>
            </w:r>
          </w:p>
        </w:tc>
      </w:tr>
      <w:tr w:rsidR="00F30B0B" w:rsidRPr="00FE297C" w14:paraId="37282D08" w14:textId="77777777" w:rsidTr="00371B8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73CD991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7350DD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2092D" w14:textId="75F5B4B9" w:rsidR="00F30B0B" w:rsidRPr="00FE297C" w:rsidRDefault="00166896" w:rsidP="0072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45,178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56C37C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5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965878" w14:textId="508E8089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74,580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CCC710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D97FD" w14:textId="5DAE3F1F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35,350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BCA351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25589" w14:textId="3D224AE9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60,331</w:t>
            </w:r>
          </w:p>
        </w:tc>
      </w:tr>
      <w:tr w:rsidR="00F30B0B" w:rsidRPr="00FE297C" w14:paraId="2D88DF42" w14:textId="77777777" w:rsidTr="00371B8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B545198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CAE4DA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5EBA2E40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8D29CA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5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D88EA5E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941CFF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5293E6D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4CA2A1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2907DBD2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0B0B" w:rsidRPr="00FE297C" w14:paraId="2B41127E" w14:textId="77777777" w:rsidTr="00371B8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6E9A3E4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C415584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17A942C" w14:textId="18288B4F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35,434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93597E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5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DCF3D7" w14:textId="3307B3DB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55,955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35A5F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2EAB21" w14:textId="0F67634F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25,606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67E8CD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C5B07A4" w14:textId="5FA0D9D2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41,706</w:t>
            </w:r>
          </w:p>
        </w:tc>
      </w:tr>
      <w:tr w:rsidR="00F30B0B" w:rsidRPr="00FE297C" w14:paraId="5E140B30" w14:textId="77777777" w:rsidTr="00371B8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A6F4589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9CB89D7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073B454" w14:textId="4E6BE568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9,744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D9CF55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5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BF3E164" w14:textId="411FB7ED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18,625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1AC0A6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B5D7BF1" w14:textId="4094C9B6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9,744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8AC03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469BB24D" w14:textId="7036EC73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18,625</w:t>
            </w:r>
          </w:p>
        </w:tc>
      </w:tr>
      <w:tr w:rsidR="00F30B0B" w:rsidRPr="00FE297C" w14:paraId="0A0CDA58" w14:textId="77777777" w:rsidTr="00371B8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FE1AC3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557B03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5D0992" w14:textId="2DD523B9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45,178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44D399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5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7658D7" w14:textId="72E19F20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74,580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3B1C27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B3DB4F" w14:textId="76EA3F40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35,350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F1490E" w14:textId="77777777" w:rsidR="00F30B0B" w:rsidRPr="00FE297C" w:rsidRDefault="00F30B0B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C7261" w14:textId="1C1D269D" w:rsidR="00F30B0B" w:rsidRPr="00FE297C" w:rsidRDefault="00166896" w:rsidP="00F3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60,331</w:t>
            </w:r>
          </w:p>
        </w:tc>
      </w:tr>
    </w:tbl>
    <w:p w14:paraId="2A21130C" w14:textId="77777777" w:rsidR="006D1593" w:rsidRPr="00FE297C" w:rsidRDefault="006D1593" w:rsidP="00D54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1E48C39" w14:textId="77777777" w:rsidR="00D54EC8" w:rsidRPr="00FE297C" w:rsidRDefault="00CA6E86" w:rsidP="00D54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บริษัทมี</w:t>
      </w:r>
      <w:r w:rsidR="003217AE" w:rsidRPr="00FE297C">
        <w:rPr>
          <w:rFonts w:ascii="Angsana New" w:hAnsi="Angsana New"/>
          <w:sz w:val="30"/>
          <w:szCs w:val="30"/>
          <w:cs/>
        </w:rPr>
        <w:t>การจ่ายเงินล่วงหน้าค่าบริการในการจัดหามันสำปะหลังให้</w:t>
      </w:r>
      <w:r w:rsidR="007263AE" w:rsidRPr="00FE297C">
        <w:rPr>
          <w:rFonts w:ascii="Angsana New" w:hAnsi="Angsana New"/>
          <w:sz w:val="30"/>
          <w:szCs w:val="30"/>
          <w:cs/>
        </w:rPr>
        <w:t>บริษัทในต่างประเทศสองแห่ง</w:t>
      </w:r>
      <w:r w:rsidR="003217AE" w:rsidRPr="00FE297C">
        <w:rPr>
          <w:rFonts w:ascii="Angsana New" w:hAnsi="Angsana New"/>
          <w:sz w:val="30"/>
          <w:szCs w:val="30"/>
          <w:cs/>
        </w:rPr>
        <w:t>โดยเงื่อนไขเป็นไปตามที่ตกลงกัน</w:t>
      </w:r>
    </w:p>
    <w:p w14:paraId="25DC5092" w14:textId="77777777" w:rsidR="00BF5813" w:rsidRPr="00FE297C" w:rsidRDefault="00BF5813" w:rsidP="00C53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A23071" w14:textId="747E97C0" w:rsidR="00D6220D" w:rsidRPr="00FE297C" w:rsidRDefault="00166896" w:rsidP="003F4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E297C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D6220D" w:rsidRPr="00FE297C">
        <w:rPr>
          <w:rFonts w:ascii="Angsana New" w:hAnsi="Angsana New"/>
          <w:b/>
          <w:bCs/>
          <w:sz w:val="30"/>
          <w:szCs w:val="30"/>
        </w:rPr>
        <w:tab/>
      </w:r>
      <w:r w:rsidR="00D6220D" w:rsidRPr="00FE297C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5500563C" w14:textId="77777777" w:rsidR="00C900FA" w:rsidRPr="00FE297C" w:rsidRDefault="00C900FA" w:rsidP="003F4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8832B95" w14:textId="3B2BD1B0" w:rsidR="00C900FA" w:rsidRPr="00FE297C" w:rsidRDefault="00C900FA" w:rsidP="00C90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756FB254" w14:textId="1B435677" w:rsidR="003F446A" w:rsidRPr="00FE297C" w:rsidRDefault="002C02C5" w:rsidP="003F4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FE297C">
        <w:rPr>
          <w:rFonts w:asciiTheme="majorBidi" w:hAnsiTheme="majorBidi" w:cstheme="majorBidi"/>
          <w:color w:val="0000FF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 xml:space="preserve">สินค้าคงเหลือ </w:t>
      </w:r>
      <w:r w:rsidRPr="00FE297C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4723BCA9" w14:textId="77777777" w:rsidR="002C02C5" w:rsidRPr="00FE297C" w:rsidRDefault="002C02C5" w:rsidP="003F4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A4239B6" w14:textId="60200319" w:rsidR="003F446A" w:rsidRPr="00FE297C" w:rsidRDefault="003F446A" w:rsidP="003F4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E297C">
        <w:rPr>
          <w:rFonts w:ascii="Angsana New" w:hAnsi="Angsana New"/>
          <w:i/>
          <w:iCs/>
          <w:sz w:val="30"/>
          <w:szCs w:val="30"/>
          <w:cs/>
        </w:rPr>
        <w:t>สินทรัพย์ชีวภาพ</w:t>
      </w:r>
    </w:p>
    <w:p w14:paraId="59ACFC4B" w14:textId="77777777" w:rsidR="003F446A" w:rsidRPr="00FE297C" w:rsidRDefault="003F446A" w:rsidP="003F4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F2CAD6" w14:textId="71982A3A" w:rsidR="003F446A" w:rsidRPr="00FE297C" w:rsidRDefault="003F446A" w:rsidP="00B10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กลุ่มบริษัทมีสินทรัพย์ชีวภาพเป็นหญ้าเนเปียร์ที่ยังไม่ได้เก็บเกี่ยว และผลิตผลทางการเกษตรเป็นหญ้าเนเปียร์ที่</w:t>
      </w:r>
      <w:r w:rsidRPr="00FE297C">
        <w:rPr>
          <w:rFonts w:ascii="Angsana New" w:hAnsi="Angsana New"/>
          <w:sz w:val="30"/>
          <w:szCs w:val="30"/>
          <w:cs/>
        </w:rPr>
        <w:br/>
        <w:t>เก็บเกี่ยวแล้วซึ่งจะถูกวัดมูลค่าด้วยมูลค่ายุติธรรมหักต้นทุนในการขาย และมูลค่ายุติธรรมหักต้นทุนในการขาย ณ จุดเก็บเกี่ยว ตามลำดับ</w:t>
      </w:r>
    </w:p>
    <w:p w14:paraId="7598E449" w14:textId="77777777" w:rsidR="00EA5C0A" w:rsidRPr="00FE297C" w:rsidRDefault="00EA5C0A" w:rsidP="00B10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5C46D6" w14:textId="77777777" w:rsidR="003F446A" w:rsidRPr="00FE297C" w:rsidRDefault="003F446A" w:rsidP="003F4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มูลค่ายุติธรรมของหญ้าเนเปียร์คำนวณโดยวิธีอ้างอิงจากราคามูลค่ายุติธรรมหักประมาณการค่าใช้จ่าย ณ จุดเก็บเกี่ยว ผลกำไรหรือขาดทุนที่เกิดขึ้นจากการเปลี่ยนแปลงในมูลค่ายุติธรรมของสินทรัพย์ชีวภาพและผลิตผลทางการเกษตรบันทึกในส่วนของกำไรหรือขาดทุน</w:t>
      </w:r>
    </w:p>
    <w:p w14:paraId="61295343" w14:textId="77777777" w:rsidR="00D413FF" w:rsidRPr="00FE297C" w:rsidRDefault="00D413FF" w:rsidP="003F4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153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080"/>
        <w:gridCol w:w="180"/>
        <w:gridCol w:w="1143"/>
      </w:tblGrid>
      <w:tr w:rsidR="00A02842" w:rsidRPr="00FE297C" w14:paraId="31E10F27" w14:textId="77777777" w:rsidTr="0032475A">
        <w:trPr>
          <w:cantSplit/>
          <w:tblHeader/>
        </w:trPr>
        <w:tc>
          <w:tcPr>
            <w:tcW w:w="3870" w:type="dxa"/>
          </w:tcPr>
          <w:p w14:paraId="096C26FB" w14:textId="77777777" w:rsidR="00A02842" w:rsidRPr="00FE297C" w:rsidRDefault="00A02842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5202568" w14:textId="77777777" w:rsidR="00A02842" w:rsidRPr="00FE297C" w:rsidRDefault="00A02842" w:rsidP="00C53757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D47BF6E" w14:textId="77777777" w:rsidR="00A02842" w:rsidRPr="00FE297C" w:rsidRDefault="00A02842" w:rsidP="00C53757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3" w:type="dxa"/>
            <w:gridSpan w:val="3"/>
          </w:tcPr>
          <w:p w14:paraId="14879EBA" w14:textId="77777777" w:rsidR="00A02842" w:rsidRPr="00FE297C" w:rsidRDefault="00A02842" w:rsidP="00C53757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F7CA7" w:rsidRPr="00FE297C" w14:paraId="195CEBE5" w14:textId="77777777" w:rsidTr="0032475A">
        <w:trPr>
          <w:cantSplit/>
          <w:tblHeader/>
        </w:trPr>
        <w:tc>
          <w:tcPr>
            <w:tcW w:w="3870" w:type="dxa"/>
          </w:tcPr>
          <w:p w14:paraId="220F0CE2" w14:textId="77777777" w:rsidR="00FF7CA7" w:rsidRPr="00FE297C" w:rsidRDefault="00FF7CA7" w:rsidP="00FF7CA7">
            <w:pPr>
              <w:pStyle w:val="acctfourfigures"/>
              <w:tabs>
                <w:tab w:val="clear" w:pos="765"/>
              </w:tabs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66DF90B" w14:textId="3F72FEE1" w:rsidR="00FF7CA7" w:rsidRPr="00FE297C" w:rsidRDefault="00166896" w:rsidP="00FF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3F7E4A7" w14:textId="77777777" w:rsidR="00FF7CA7" w:rsidRPr="00FE297C" w:rsidRDefault="00FF7CA7" w:rsidP="00FF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0BA359" w14:textId="1C5206BA" w:rsidR="00FF7CA7" w:rsidRPr="00FE297C" w:rsidRDefault="00166896" w:rsidP="00FF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1866E85" w14:textId="77777777" w:rsidR="00FF7CA7" w:rsidRPr="00FE297C" w:rsidRDefault="00FF7CA7" w:rsidP="00FF7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4A87FC" w14:textId="448F4E3A" w:rsidR="00FF7CA7" w:rsidRPr="00FE297C" w:rsidRDefault="00166896" w:rsidP="00FF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4F4F93B5" w14:textId="77777777" w:rsidR="00FF7CA7" w:rsidRPr="00FE297C" w:rsidRDefault="00FF7CA7" w:rsidP="00FF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AE25ED5" w14:textId="79A164E8" w:rsidR="00FF7CA7" w:rsidRPr="00FE297C" w:rsidRDefault="00166896" w:rsidP="00FF7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A283C" w:rsidRPr="00FE297C" w14:paraId="09986586" w14:textId="77777777" w:rsidTr="0032475A">
        <w:trPr>
          <w:cantSplit/>
        </w:trPr>
        <w:tc>
          <w:tcPr>
            <w:tcW w:w="3870" w:type="dxa"/>
          </w:tcPr>
          <w:p w14:paraId="1CD273DB" w14:textId="77777777" w:rsidR="007A283C" w:rsidRPr="00FE297C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83" w:type="dxa"/>
            <w:gridSpan w:val="7"/>
          </w:tcPr>
          <w:p w14:paraId="50B34CDC" w14:textId="77777777" w:rsidR="007A283C" w:rsidRPr="00FE297C" w:rsidRDefault="007A283C" w:rsidP="007A283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C69AD" w:rsidRPr="00FE297C" w14:paraId="6AEC9856" w14:textId="77777777" w:rsidTr="008D04C8">
        <w:trPr>
          <w:cantSplit/>
        </w:trPr>
        <w:tc>
          <w:tcPr>
            <w:tcW w:w="3870" w:type="dxa"/>
          </w:tcPr>
          <w:p w14:paraId="367B71BD" w14:textId="77777777" w:rsidR="00EC69AD" w:rsidRPr="00FE297C" w:rsidRDefault="00EC69AD" w:rsidP="00EC69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73202" w14:textId="01F8D1AD" w:rsidR="00EC69AD" w:rsidRPr="00FE297C" w:rsidRDefault="00EC69AD" w:rsidP="00EC69A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      </w:t>
            </w:r>
            <w:r w:rsidR="00166896" w:rsidRPr="00FE297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</w:t>
            </w:r>
            <w:r w:rsidR="00DD0DE7" w:rsidRPr="00FE297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  <w:r w:rsidR="00C97F07" w:rsidRPr="00FE297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  <w:r w:rsidR="00166896" w:rsidRPr="00FE297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="00A50905" w:rsidRPr="00FE297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 w:rsidR="00C97F07" w:rsidRPr="00FE297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68</w:t>
            </w:r>
            <w:r w:rsidRPr="00FE297C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CD6421B" w14:textId="77777777" w:rsidR="00EC69AD" w:rsidRPr="00FE297C" w:rsidRDefault="00EC69AD" w:rsidP="00EC69A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B2D54F" w14:textId="3BA9E29A" w:rsidR="00EC69AD" w:rsidRPr="00FE297C" w:rsidRDefault="00166896" w:rsidP="00EC69A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770,498</w:t>
            </w:r>
          </w:p>
        </w:tc>
        <w:tc>
          <w:tcPr>
            <w:tcW w:w="270" w:type="dxa"/>
          </w:tcPr>
          <w:p w14:paraId="31AE06D3" w14:textId="77777777" w:rsidR="00EC69AD" w:rsidRPr="00FE297C" w:rsidRDefault="00EC69AD" w:rsidP="00EC69AD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89F4B" w14:textId="5456DBB7" w:rsidR="00EC69AD" w:rsidRPr="00FE297C" w:rsidRDefault="00166896" w:rsidP="00EC69AD">
            <w:pPr>
              <w:pStyle w:val="a2"/>
              <w:tabs>
                <w:tab w:val="decimal" w:pos="911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</w:t>
            </w:r>
            <w:r w:rsidR="00C97F07" w:rsidRPr="00FE297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  <w:r w:rsidRPr="00FE297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="00C97F07" w:rsidRPr="00FE297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039</w:t>
            </w:r>
          </w:p>
        </w:tc>
        <w:tc>
          <w:tcPr>
            <w:tcW w:w="180" w:type="dxa"/>
          </w:tcPr>
          <w:p w14:paraId="09140DDD" w14:textId="77777777" w:rsidR="00EC69AD" w:rsidRPr="00FE297C" w:rsidRDefault="00EC69AD" w:rsidP="00EC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1649673" w14:textId="4461AC68" w:rsidR="00EC69AD" w:rsidRPr="00FE297C" w:rsidRDefault="00166896" w:rsidP="00EC69AD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141,139</w:t>
            </w:r>
          </w:p>
        </w:tc>
      </w:tr>
      <w:tr w:rsidR="00EC69AD" w:rsidRPr="00FE297C" w14:paraId="35B937C6" w14:textId="77777777" w:rsidTr="008D04C8">
        <w:trPr>
          <w:cantSplit/>
        </w:trPr>
        <w:tc>
          <w:tcPr>
            <w:tcW w:w="3870" w:type="dxa"/>
          </w:tcPr>
          <w:p w14:paraId="119CFDED" w14:textId="77777777" w:rsidR="00EC69AD" w:rsidRPr="00FE297C" w:rsidRDefault="00EC69AD" w:rsidP="00EC69A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6291D" w14:textId="4CD00DBF" w:rsidR="00EC69AD" w:rsidRPr="00FE297C" w:rsidRDefault="00EC69AD" w:rsidP="00EC69A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          </w:t>
            </w:r>
            <w:r w:rsidR="00166896" w:rsidRPr="00FE297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26,558</w:t>
            </w:r>
            <w:r w:rsidRPr="00FE297C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3242A55" w14:textId="77777777" w:rsidR="00EC69AD" w:rsidRPr="00FE297C" w:rsidRDefault="00EC69AD" w:rsidP="00EC69A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78CED4" w14:textId="3B7D3ED9" w:rsidR="00EC69AD" w:rsidRPr="00FE297C" w:rsidRDefault="00166896" w:rsidP="00EC69A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36,905</w:t>
            </w:r>
          </w:p>
        </w:tc>
        <w:tc>
          <w:tcPr>
            <w:tcW w:w="270" w:type="dxa"/>
          </w:tcPr>
          <w:p w14:paraId="5EA36D96" w14:textId="77777777" w:rsidR="00EC69AD" w:rsidRPr="00FE297C" w:rsidRDefault="00EC69AD" w:rsidP="00EC69AD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FF3C7" w14:textId="24D9AA59" w:rsidR="00EC69AD" w:rsidRPr="00FE297C" w:rsidRDefault="00166896" w:rsidP="00EC69AD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24,882</w:t>
            </w:r>
          </w:p>
        </w:tc>
        <w:tc>
          <w:tcPr>
            <w:tcW w:w="180" w:type="dxa"/>
          </w:tcPr>
          <w:p w14:paraId="7F27DC6D" w14:textId="77777777" w:rsidR="00EC69AD" w:rsidRPr="00FE297C" w:rsidRDefault="00EC69AD" w:rsidP="00EC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7403836" w14:textId="4B2875CC" w:rsidR="00EC69AD" w:rsidRPr="00FE297C" w:rsidRDefault="00166896" w:rsidP="00EC69AD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36,905</w:t>
            </w:r>
          </w:p>
        </w:tc>
      </w:tr>
      <w:tr w:rsidR="00EC69AD" w:rsidRPr="00FE297C" w14:paraId="26E347A7" w14:textId="77777777" w:rsidTr="00E74C8C">
        <w:trPr>
          <w:cantSplit/>
        </w:trPr>
        <w:tc>
          <w:tcPr>
            <w:tcW w:w="3870" w:type="dxa"/>
          </w:tcPr>
          <w:p w14:paraId="637E6D60" w14:textId="77777777" w:rsidR="00EC69AD" w:rsidRPr="00FE297C" w:rsidRDefault="00EC69AD" w:rsidP="00EC69A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6D964" w14:textId="19FDA0EF" w:rsidR="00EC69AD" w:rsidRPr="00FE297C" w:rsidRDefault="00EC69AD" w:rsidP="00EC69A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        </w:t>
            </w:r>
            <w:r w:rsidR="00166896" w:rsidRPr="00FE297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478,375</w:t>
            </w:r>
            <w:r w:rsidRPr="00FE297C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73E78D1" w14:textId="77777777" w:rsidR="00EC69AD" w:rsidRPr="00FE297C" w:rsidRDefault="00EC69AD" w:rsidP="00EC69A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ADB933" w14:textId="35CF7871" w:rsidR="00EC69AD" w:rsidRPr="00FE297C" w:rsidRDefault="00166896" w:rsidP="00EC69AD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288,893</w:t>
            </w:r>
          </w:p>
        </w:tc>
        <w:tc>
          <w:tcPr>
            <w:tcW w:w="270" w:type="dxa"/>
          </w:tcPr>
          <w:p w14:paraId="1DA6BA1D" w14:textId="77777777" w:rsidR="00EC69AD" w:rsidRPr="00FE297C" w:rsidRDefault="00EC69AD" w:rsidP="00EC69AD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3EA32F" w14:textId="501D4B51" w:rsidR="00EC69AD" w:rsidRPr="00FE297C" w:rsidRDefault="00166896" w:rsidP="00EC69AD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390,600</w:t>
            </w:r>
          </w:p>
        </w:tc>
        <w:tc>
          <w:tcPr>
            <w:tcW w:w="180" w:type="dxa"/>
          </w:tcPr>
          <w:p w14:paraId="1E0701D7" w14:textId="77777777" w:rsidR="00EC69AD" w:rsidRPr="00FE297C" w:rsidRDefault="00EC69AD" w:rsidP="00EC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DDE5EB0" w14:textId="245FD6A7" w:rsidR="00EC69AD" w:rsidRPr="00FE297C" w:rsidRDefault="00166896" w:rsidP="00EC69AD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288,454</w:t>
            </w:r>
          </w:p>
        </w:tc>
      </w:tr>
      <w:tr w:rsidR="00EC69AD" w:rsidRPr="00FE297C" w14:paraId="4E6CCFEA" w14:textId="77777777" w:rsidTr="00E74C8C">
        <w:trPr>
          <w:cantSplit/>
        </w:trPr>
        <w:tc>
          <w:tcPr>
            <w:tcW w:w="3870" w:type="dxa"/>
          </w:tcPr>
          <w:p w14:paraId="7840909B" w14:textId="77777777" w:rsidR="00EC69AD" w:rsidRPr="00FE297C" w:rsidRDefault="00EC69AD" w:rsidP="00EC69A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87A53" w14:textId="235ABB38" w:rsidR="00EC69AD" w:rsidRPr="00FE297C" w:rsidRDefault="00EC69AD" w:rsidP="00EC69AD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        </w:t>
            </w:r>
            <w:r w:rsidR="00DD0DE7" w:rsidRPr="00FE297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71</w:t>
            </w:r>
            <w:r w:rsidR="00166896" w:rsidRPr="00FE297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="00DD0DE7" w:rsidRPr="00FE297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321</w:t>
            </w:r>
            <w:r w:rsidRPr="00FE297C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A79B145" w14:textId="77777777" w:rsidR="00EC69AD" w:rsidRPr="00FE297C" w:rsidRDefault="00EC69AD" w:rsidP="00EC69AD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</w:tcPr>
          <w:p w14:paraId="09928C38" w14:textId="32EFF5F2" w:rsidR="00EC69AD" w:rsidRPr="00FE297C" w:rsidRDefault="00166896" w:rsidP="00EC69AD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47,823</w:t>
            </w:r>
          </w:p>
        </w:tc>
        <w:tc>
          <w:tcPr>
            <w:tcW w:w="270" w:type="dxa"/>
          </w:tcPr>
          <w:p w14:paraId="561A0640" w14:textId="77777777" w:rsidR="00EC69AD" w:rsidRPr="00FE297C" w:rsidRDefault="00EC69AD" w:rsidP="00EC69AD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6EB126" w14:textId="37F39FA6" w:rsidR="00EC69AD" w:rsidRPr="00FE297C" w:rsidRDefault="00166896" w:rsidP="00EC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color w:val="000000"/>
                <w:sz w:val="30"/>
                <w:szCs w:val="30"/>
              </w:rPr>
              <w:t>29,047</w:t>
            </w:r>
          </w:p>
        </w:tc>
        <w:tc>
          <w:tcPr>
            <w:tcW w:w="180" w:type="dxa"/>
          </w:tcPr>
          <w:p w14:paraId="148EC7DD" w14:textId="77777777" w:rsidR="00EC69AD" w:rsidRPr="00FE297C" w:rsidRDefault="00EC69AD" w:rsidP="00EC69AD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44962095" w14:textId="7A78A3DB" w:rsidR="00EC69AD" w:rsidRPr="00FE297C" w:rsidRDefault="00166896" w:rsidP="00EC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23,704</w:t>
            </w:r>
          </w:p>
        </w:tc>
      </w:tr>
      <w:tr w:rsidR="00EC69AD" w:rsidRPr="00FE297C" w14:paraId="545170F1" w14:textId="77777777" w:rsidTr="00E74C8C">
        <w:trPr>
          <w:cantSplit/>
          <w:trHeight w:val="52"/>
        </w:trPr>
        <w:tc>
          <w:tcPr>
            <w:tcW w:w="3870" w:type="dxa"/>
          </w:tcPr>
          <w:p w14:paraId="3F713167" w14:textId="77777777" w:rsidR="00EC69AD" w:rsidRPr="00FE297C" w:rsidRDefault="00EC69AD" w:rsidP="00EC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811DBF" w14:textId="46A7422D" w:rsidR="00EC69AD" w:rsidRPr="00FE297C" w:rsidRDefault="00166896" w:rsidP="00EC69AD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C97F07" w:rsidRPr="00FE29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97F07" w:rsidRPr="00FE29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222</w:t>
            </w:r>
          </w:p>
        </w:tc>
        <w:tc>
          <w:tcPr>
            <w:tcW w:w="270" w:type="dxa"/>
          </w:tcPr>
          <w:p w14:paraId="185F26B8" w14:textId="77777777" w:rsidR="00EC69AD" w:rsidRPr="00FE297C" w:rsidRDefault="00EC69AD" w:rsidP="00EC69AD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5D1DEA" w14:textId="1FC4B002" w:rsidR="00EC69AD" w:rsidRPr="00FE297C" w:rsidRDefault="00166896" w:rsidP="00EC69AD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1,144,1</w:t>
            </w:r>
            <w:r w:rsidR="00605770" w:rsidRPr="00FE29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30514EE9" w14:textId="77777777" w:rsidR="00EC69AD" w:rsidRPr="00FE297C" w:rsidRDefault="00EC69AD" w:rsidP="00EC69AD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CFD43" w14:textId="6B587FA6" w:rsidR="00EC69AD" w:rsidRPr="00FE297C" w:rsidRDefault="00166896" w:rsidP="00EC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4</w:t>
            </w:r>
            <w:r w:rsidR="00DD0DE7" w:rsidRPr="00FE297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C97F07" w:rsidRPr="00FE297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Pr="00FE297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="00C97F07" w:rsidRPr="00FE297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568</w:t>
            </w:r>
          </w:p>
        </w:tc>
        <w:tc>
          <w:tcPr>
            <w:tcW w:w="180" w:type="dxa"/>
          </w:tcPr>
          <w:p w14:paraId="369CCB28" w14:textId="77777777" w:rsidR="00EC69AD" w:rsidRPr="00FE297C" w:rsidRDefault="00EC69AD" w:rsidP="00EC69AD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82A92E0" w14:textId="186EE31E" w:rsidR="00EC69AD" w:rsidRPr="00FE297C" w:rsidRDefault="00166896" w:rsidP="00EC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490,202</w:t>
            </w:r>
          </w:p>
        </w:tc>
      </w:tr>
      <w:tr w:rsidR="00EC69AD" w:rsidRPr="00FE297C" w14:paraId="6D29B16E" w14:textId="77777777" w:rsidTr="00A63B40">
        <w:trPr>
          <w:cantSplit/>
          <w:trHeight w:hRule="exact" w:val="228"/>
        </w:trPr>
        <w:tc>
          <w:tcPr>
            <w:tcW w:w="3870" w:type="dxa"/>
          </w:tcPr>
          <w:p w14:paraId="5366B806" w14:textId="77777777" w:rsidR="00EC69AD" w:rsidRPr="00FE297C" w:rsidRDefault="00EC69AD" w:rsidP="00EC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6AE9C4B" w14:textId="77777777" w:rsidR="00EC69AD" w:rsidRPr="00FE297C" w:rsidRDefault="00EC69AD" w:rsidP="00EC69AD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3AEA21F" w14:textId="77777777" w:rsidR="00EC69AD" w:rsidRPr="00FE297C" w:rsidRDefault="00EC69AD" w:rsidP="00EC69AD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u w:val="single"/>
                <w:lang w:val="en-US"/>
              </w:rPr>
            </w:pPr>
          </w:p>
        </w:tc>
        <w:tc>
          <w:tcPr>
            <w:tcW w:w="1170" w:type="dxa"/>
          </w:tcPr>
          <w:p w14:paraId="2D8E2D92" w14:textId="77777777" w:rsidR="00EC69AD" w:rsidRPr="00FE297C" w:rsidRDefault="00EC69AD" w:rsidP="00EC69AD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276F741" w14:textId="77777777" w:rsidR="00EC69AD" w:rsidRPr="00FE297C" w:rsidRDefault="00EC69AD" w:rsidP="00EC69AD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68F861CF" w14:textId="77777777" w:rsidR="00EC69AD" w:rsidRPr="00FE297C" w:rsidRDefault="00EC69AD" w:rsidP="00EC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1BCD434E" w14:textId="77777777" w:rsidR="00EC69AD" w:rsidRPr="00FE297C" w:rsidRDefault="00EC69AD" w:rsidP="00EC69AD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43" w:type="dxa"/>
          </w:tcPr>
          <w:p w14:paraId="2C9BB98A" w14:textId="77777777" w:rsidR="00EC69AD" w:rsidRPr="00FE297C" w:rsidRDefault="00EC69AD" w:rsidP="00EC6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97F07" w:rsidRPr="00FE297C" w14:paraId="3193A84D" w14:textId="77777777" w:rsidTr="0032475A">
        <w:trPr>
          <w:cantSplit/>
        </w:trPr>
        <w:tc>
          <w:tcPr>
            <w:tcW w:w="3870" w:type="dxa"/>
          </w:tcPr>
          <w:p w14:paraId="7388C20B" w14:textId="77777777" w:rsidR="00C97F07" w:rsidRPr="00FE297C" w:rsidRDefault="00C97F07" w:rsidP="00C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5"/>
              </w:tabs>
              <w:spacing w:line="240" w:lineRule="auto"/>
              <w:ind w:left="464" w:right="368" w:hanging="464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ค่าเผื่อมูลค่าสินค้าลดลงให้เท่ากับมูลค่าสุทธิที่จะได้รับ</w:t>
            </w:r>
          </w:p>
        </w:tc>
        <w:tc>
          <w:tcPr>
            <w:tcW w:w="1170" w:type="dxa"/>
          </w:tcPr>
          <w:p w14:paraId="00A1C1CB" w14:textId="77777777" w:rsidR="00C97F07" w:rsidRPr="00FE297C" w:rsidRDefault="00C97F07" w:rsidP="00C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  <w:p w14:paraId="60890E37" w14:textId="58943CF8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(3,639)</w:t>
            </w:r>
          </w:p>
        </w:tc>
        <w:tc>
          <w:tcPr>
            <w:tcW w:w="270" w:type="dxa"/>
          </w:tcPr>
          <w:p w14:paraId="04F33551" w14:textId="77777777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</w:tcPr>
          <w:p w14:paraId="7AC68065" w14:textId="77777777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EC6EDD3" w14:textId="6BE5A613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(1,699)</w:t>
            </w:r>
          </w:p>
        </w:tc>
        <w:tc>
          <w:tcPr>
            <w:tcW w:w="270" w:type="dxa"/>
          </w:tcPr>
          <w:p w14:paraId="509E84FB" w14:textId="77777777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207B991" w14:textId="77777777" w:rsidR="00C97F07" w:rsidRPr="00FE297C" w:rsidRDefault="00C97F07" w:rsidP="00C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  <w:p w14:paraId="6C60618B" w14:textId="1CB68A73" w:rsidR="00C97F07" w:rsidRPr="00FE297C" w:rsidRDefault="00C97F07" w:rsidP="00C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(3,639)</w:t>
            </w:r>
          </w:p>
        </w:tc>
        <w:tc>
          <w:tcPr>
            <w:tcW w:w="180" w:type="dxa"/>
          </w:tcPr>
          <w:p w14:paraId="488AF740" w14:textId="77777777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30EC69F0" w14:textId="77777777" w:rsidR="00C97F07" w:rsidRPr="00FE297C" w:rsidRDefault="00C97F07" w:rsidP="00C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  <w:p w14:paraId="1B9155C2" w14:textId="78A8F520" w:rsidR="00C97F07" w:rsidRPr="00FE297C" w:rsidRDefault="00C97F07" w:rsidP="00C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7F07" w:rsidRPr="00FE297C" w14:paraId="51E8F1BE" w14:textId="77777777" w:rsidTr="0032475A">
        <w:trPr>
          <w:cantSplit/>
        </w:trPr>
        <w:tc>
          <w:tcPr>
            <w:tcW w:w="3870" w:type="dxa"/>
          </w:tcPr>
          <w:p w14:paraId="08AC6DFD" w14:textId="77777777" w:rsidR="00C97F07" w:rsidRPr="00FE297C" w:rsidRDefault="00C97F07" w:rsidP="00C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04387C" w14:textId="73E8221A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918,583</w:t>
            </w:r>
          </w:p>
        </w:tc>
        <w:tc>
          <w:tcPr>
            <w:tcW w:w="270" w:type="dxa"/>
          </w:tcPr>
          <w:p w14:paraId="6EF7C203" w14:textId="77777777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DAEC8B" w14:textId="58A0F938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1,142,420</w:t>
            </w:r>
          </w:p>
        </w:tc>
        <w:tc>
          <w:tcPr>
            <w:tcW w:w="270" w:type="dxa"/>
          </w:tcPr>
          <w:p w14:paraId="36B16949" w14:textId="77777777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20F8B9" w14:textId="5C5FB705" w:rsidR="00C97F07" w:rsidRPr="00FE297C" w:rsidRDefault="00C97F07" w:rsidP="00C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475,929</w:t>
            </w:r>
          </w:p>
        </w:tc>
        <w:tc>
          <w:tcPr>
            <w:tcW w:w="180" w:type="dxa"/>
          </w:tcPr>
          <w:p w14:paraId="3EF2BDEE" w14:textId="77777777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16D1C72" w14:textId="7A2D5C94" w:rsidR="00C97F07" w:rsidRPr="00FE297C" w:rsidRDefault="00C97F07" w:rsidP="00C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490,202</w:t>
            </w:r>
          </w:p>
        </w:tc>
      </w:tr>
      <w:tr w:rsidR="00C97F07" w:rsidRPr="00FE297C" w14:paraId="7DEE1435" w14:textId="77777777" w:rsidTr="0032475A">
        <w:trPr>
          <w:cantSplit/>
        </w:trPr>
        <w:tc>
          <w:tcPr>
            <w:tcW w:w="3870" w:type="dxa"/>
          </w:tcPr>
          <w:p w14:paraId="708EE5EE" w14:textId="77777777" w:rsidR="00C97F07" w:rsidRPr="00FE297C" w:rsidRDefault="00C97F07" w:rsidP="00C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17D3F2" w14:textId="77777777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E2AC7BF" w14:textId="77777777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u w:val="single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A3DEC9C" w14:textId="77777777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4AB1130" w14:textId="77777777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1BF234C" w14:textId="77777777" w:rsidR="00C97F07" w:rsidRPr="00FE297C" w:rsidRDefault="00C97F07" w:rsidP="00C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3CB9F1AD" w14:textId="77777777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4479563C" w14:textId="77777777" w:rsidR="00C97F07" w:rsidRPr="00FE297C" w:rsidRDefault="00C97F07" w:rsidP="00C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97F07" w:rsidRPr="00FE297C" w14:paraId="02CAF1A5" w14:textId="77777777" w:rsidTr="0032475A">
        <w:trPr>
          <w:cantSplit/>
          <w:trHeight w:val="378"/>
        </w:trPr>
        <w:tc>
          <w:tcPr>
            <w:tcW w:w="3870" w:type="dxa"/>
          </w:tcPr>
          <w:p w14:paraId="78D0EFF1" w14:textId="77777777" w:rsidR="00C97F07" w:rsidRPr="00FE297C" w:rsidRDefault="00C97F07" w:rsidP="00C97F07">
            <w:pPr>
              <w:spacing w:line="240" w:lineRule="auto"/>
              <w:ind w:left="281" w:hanging="281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91DAF4" w14:textId="77777777" w:rsidR="00C97F07" w:rsidRPr="00FE297C" w:rsidRDefault="00C97F07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089736C" w14:textId="77777777" w:rsidR="00C97F07" w:rsidRPr="00FE297C" w:rsidRDefault="00C97F07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1DB33B" w14:textId="77777777" w:rsidR="00C97F07" w:rsidRPr="00FE297C" w:rsidRDefault="00C97F07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71A35F" w14:textId="77777777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C952B2E" w14:textId="77777777" w:rsidR="00C97F07" w:rsidRPr="00FE297C" w:rsidRDefault="00C97F07" w:rsidP="00C97F07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1A68258" w14:textId="77777777" w:rsidR="00C97F07" w:rsidRPr="00FE297C" w:rsidRDefault="00C97F07" w:rsidP="00C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BE31C8B" w14:textId="77777777" w:rsidR="00C97F07" w:rsidRPr="00FE297C" w:rsidRDefault="00C97F07" w:rsidP="00C97F07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7F07" w:rsidRPr="00FE297C" w14:paraId="1D3DECE6" w14:textId="77777777" w:rsidTr="0032475A">
        <w:trPr>
          <w:cantSplit/>
          <w:trHeight w:val="378"/>
        </w:trPr>
        <w:tc>
          <w:tcPr>
            <w:tcW w:w="3870" w:type="dxa"/>
          </w:tcPr>
          <w:p w14:paraId="318A4258" w14:textId="77777777" w:rsidR="00C97F07" w:rsidRPr="00FE297C" w:rsidRDefault="00C97F07" w:rsidP="00C97F07">
            <w:pPr>
              <w:spacing w:line="240" w:lineRule="auto"/>
              <w:ind w:left="281" w:hanging="28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sz w:val="30"/>
                <w:szCs w:val="30"/>
                <w:cs/>
              </w:rPr>
              <w:lastRenderedPageBreak/>
              <w:t>ต้นทุนของสินค้าคงเหลือที่บันทึก</w:t>
            </w:r>
          </w:p>
        </w:tc>
        <w:tc>
          <w:tcPr>
            <w:tcW w:w="1170" w:type="dxa"/>
          </w:tcPr>
          <w:p w14:paraId="20200502" w14:textId="77777777" w:rsidR="00C97F07" w:rsidRPr="00FE297C" w:rsidRDefault="00C97F07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6CEBCE" w14:textId="77777777" w:rsidR="00C97F07" w:rsidRPr="00FE297C" w:rsidRDefault="00C97F07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9EFBA6" w14:textId="77777777" w:rsidR="00C97F07" w:rsidRPr="00FE297C" w:rsidRDefault="00C97F07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2909E4" w14:textId="77777777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F6D2998" w14:textId="77777777" w:rsidR="00C97F07" w:rsidRPr="00FE297C" w:rsidRDefault="00C97F07" w:rsidP="00C97F07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9E1AE25" w14:textId="77777777" w:rsidR="00C97F07" w:rsidRPr="00FE297C" w:rsidRDefault="00C97F07" w:rsidP="00C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1E29A14" w14:textId="77777777" w:rsidR="00C97F07" w:rsidRPr="00FE297C" w:rsidRDefault="00C97F07" w:rsidP="00C97F07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7F07" w:rsidRPr="00FE297C" w14:paraId="0A680F54" w14:textId="77777777" w:rsidTr="0032475A">
        <w:trPr>
          <w:cantSplit/>
          <w:trHeight w:val="378"/>
        </w:trPr>
        <w:tc>
          <w:tcPr>
            <w:tcW w:w="3870" w:type="dxa"/>
          </w:tcPr>
          <w:p w14:paraId="6BB6024D" w14:textId="77777777" w:rsidR="00C97F07" w:rsidRPr="00FE297C" w:rsidRDefault="00C97F07" w:rsidP="00C97F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ค่าใช้จ่ายและได้รวมในบัญชีต้นทุนขาย</w:t>
            </w:r>
          </w:p>
        </w:tc>
        <w:tc>
          <w:tcPr>
            <w:tcW w:w="1170" w:type="dxa"/>
          </w:tcPr>
          <w:p w14:paraId="40834081" w14:textId="77777777" w:rsidR="00C97F07" w:rsidRPr="00FE297C" w:rsidRDefault="00C97F07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4E6A83" w14:textId="77777777" w:rsidR="00C97F07" w:rsidRPr="00FE297C" w:rsidRDefault="00C97F07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58C84F" w14:textId="77777777" w:rsidR="00C97F07" w:rsidRPr="00FE297C" w:rsidRDefault="00C97F07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093254" w14:textId="77777777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DC79C3" w14:textId="77777777" w:rsidR="00C97F07" w:rsidRPr="00FE297C" w:rsidRDefault="00C97F07" w:rsidP="00C97F07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7237FEFC" w14:textId="77777777" w:rsidR="00C97F07" w:rsidRPr="00FE297C" w:rsidRDefault="00C97F07" w:rsidP="00C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93DFEE2" w14:textId="77777777" w:rsidR="00C97F07" w:rsidRPr="00FE297C" w:rsidRDefault="00C97F07" w:rsidP="00C97F07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97F07" w:rsidRPr="00FE297C" w14:paraId="07F8B9A7" w14:textId="77777777" w:rsidTr="0032475A">
        <w:trPr>
          <w:cantSplit/>
        </w:trPr>
        <w:tc>
          <w:tcPr>
            <w:tcW w:w="3870" w:type="dxa"/>
          </w:tcPr>
          <w:p w14:paraId="5520BA38" w14:textId="77777777" w:rsidR="00C97F07" w:rsidRPr="00FE297C" w:rsidRDefault="00C97F07" w:rsidP="00C97F07">
            <w:pPr>
              <w:pStyle w:val="ListParagraph"/>
              <w:spacing w:line="240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6394D2BA" w14:textId="154E6E9D" w:rsidR="00C97F07" w:rsidRPr="00FE297C" w:rsidRDefault="00C97F07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5,92</w:t>
            </w:r>
            <w:r w:rsidR="008C5A68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C5A68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491</w:t>
            </w:r>
          </w:p>
        </w:tc>
        <w:tc>
          <w:tcPr>
            <w:tcW w:w="270" w:type="dxa"/>
          </w:tcPr>
          <w:p w14:paraId="5F652859" w14:textId="77777777" w:rsidR="00C97F07" w:rsidRPr="00FE297C" w:rsidRDefault="00C97F07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9C50F" w14:textId="52BB4BD3" w:rsidR="00C97F07" w:rsidRPr="00FE297C" w:rsidRDefault="00C97F07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3,799,248</w:t>
            </w:r>
          </w:p>
        </w:tc>
        <w:tc>
          <w:tcPr>
            <w:tcW w:w="270" w:type="dxa"/>
          </w:tcPr>
          <w:p w14:paraId="4599AB6A" w14:textId="77777777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51C89E" w14:textId="5119C8A1" w:rsidR="00C97F07" w:rsidRPr="00FE297C" w:rsidRDefault="00C97F07" w:rsidP="00C97F07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3,09</w:t>
            </w:r>
            <w:r w:rsidR="008C5A68" w:rsidRPr="00FE297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C5A68" w:rsidRPr="00FE297C"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  <w:tc>
          <w:tcPr>
            <w:tcW w:w="180" w:type="dxa"/>
          </w:tcPr>
          <w:p w14:paraId="638A1755" w14:textId="77777777" w:rsidR="00C97F07" w:rsidRPr="00FE297C" w:rsidRDefault="00C97F07" w:rsidP="00C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3AE1216" w14:textId="4C13FB37" w:rsidR="00C97F07" w:rsidRPr="00FE297C" w:rsidRDefault="00C97F07" w:rsidP="00C97F07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3,181,674</w:t>
            </w:r>
          </w:p>
        </w:tc>
      </w:tr>
      <w:tr w:rsidR="00C97F07" w:rsidRPr="00FE297C" w14:paraId="2C4545F9" w14:textId="77777777" w:rsidTr="0032475A">
        <w:trPr>
          <w:cantSplit/>
          <w:trHeight w:val="378"/>
        </w:trPr>
        <w:tc>
          <w:tcPr>
            <w:tcW w:w="3870" w:type="dxa"/>
          </w:tcPr>
          <w:p w14:paraId="6BF6DF1B" w14:textId="77777777" w:rsidR="00C97F07" w:rsidRPr="00FE297C" w:rsidRDefault="00C97F07" w:rsidP="00C97F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bCs/>
                <w:sz w:val="30"/>
                <w:szCs w:val="30"/>
              </w:rPr>
              <w:t xml:space="preserve">- </w:t>
            </w:r>
            <w:r w:rsidRPr="00FE297C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ค่าเผื่อมูลค่าสินค้าลดลงให้เท่ากับ</w:t>
            </w:r>
          </w:p>
          <w:p w14:paraId="78DA0BC9" w14:textId="77777777" w:rsidR="00C97F07" w:rsidRPr="00FE297C" w:rsidRDefault="00C97F07" w:rsidP="00C97F0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     มูลค่าสุทธิที่จะได้รับ</w:t>
            </w:r>
          </w:p>
        </w:tc>
        <w:tc>
          <w:tcPr>
            <w:tcW w:w="1170" w:type="dxa"/>
          </w:tcPr>
          <w:p w14:paraId="01A35777" w14:textId="77777777" w:rsidR="00C97F07" w:rsidRPr="00FE297C" w:rsidRDefault="00C97F07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0031D52" w14:textId="3A5D1D6F" w:rsidR="00C97F07" w:rsidRPr="00FE297C" w:rsidRDefault="008C5A68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3,639</w:t>
            </w:r>
          </w:p>
        </w:tc>
        <w:tc>
          <w:tcPr>
            <w:tcW w:w="270" w:type="dxa"/>
          </w:tcPr>
          <w:p w14:paraId="7288C401" w14:textId="77777777" w:rsidR="00C97F07" w:rsidRPr="00FE297C" w:rsidRDefault="00C97F07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9EC0BC" w14:textId="77777777" w:rsidR="00C97F07" w:rsidRPr="00FE297C" w:rsidRDefault="00C97F07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1870253" w14:textId="566F3EBE" w:rsidR="00C97F07" w:rsidRPr="00FE297C" w:rsidRDefault="00C97F07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1,699</w:t>
            </w:r>
          </w:p>
        </w:tc>
        <w:tc>
          <w:tcPr>
            <w:tcW w:w="270" w:type="dxa"/>
          </w:tcPr>
          <w:p w14:paraId="3370E1C0" w14:textId="77777777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A8F15A" w14:textId="77777777" w:rsidR="00C97F07" w:rsidRPr="00FE297C" w:rsidRDefault="00C97F07" w:rsidP="00C97F07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C91540D" w14:textId="6C2AB739" w:rsidR="00C97F07" w:rsidRPr="00FE297C" w:rsidRDefault="008C5A68" w:rsidP="00C97F07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3,639</w:t>
            </w:r>
          </w:p>
        </w:tc>
        <w:tc>
          <w:tcPr>
            <w:tcW w:w="180" w:type="dxa"/>
          </w:tcPr>
          <w:p w14:paraId="3E5238C6" w14:textId="77777777" w:rsidR="00C97F07" w:rsidRPr="00FE297C" w:rsidRDefault="00C97F07" w:rsidP="00C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625D0B9" w14:textId="77777777" w:rsidR="00C97F07" w:rsidRPr="00FE297C" w:rsidRDefault="00C97F07" w:rsidP="00C97F07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10BC9B1" w14:textId="63C51C3A" w:rsidR="00C97F07" w:rsidRPr="00FE297C" w:rsidRDefault="00C97F07" w:rsidP="00C97F07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97F07" w:rsidRPr="00FE297C" w14:paraId="1A39F7F7" w14:textId="77777777" w:rsidTr="0032475A">
        <w:trPr>
          <w:cantSplit/>
          <w:trHeight w:val="378"/>
        </w:trPr>
        <w:tc>
          <w:tcPr>
            <w:tcW w:w="3870" w:type="dxa"/>
          </w:tcPr>
          <w:p w14:paraId="789A1D8C" w14:textId="77777777" w:rsidR="00C97F07" w:rsidRPr="00FE297C" w:rsidRDefault="00C97F07" w:rsidP="00C97F07">
            <w:pPr>
              <w:spacing w:line="240" w:lineRule="auto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กลับรายการปรับมูลค่า</w:t>
            </w:r>
          </w:p>
        </w:tc>
        <w:tc>
          <w:tcPr>
            <w:tcW w:w="1170" w:type="dxa"/>
          </w:tcPr>
          <w:p w14:paraId="4B6C77A0" w14:textId="104CF4A9" w:rsidR="00C97F07" w:rsidRPr="00FE297C" w:rsidRDefault="00C97F07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(1,699)</w:t>
            </w:r>
          </w:p>
        </w:tc>
        <w:tc>
          <w:tcPr>
            <w:tcW w:w="270" w:type="dxa"/>
          </w:tcPr>
          <w:p w14:paraId="1B360108" w14:textId="77777777" w:rsidR="00C97F07" w:rsidRPr="00FE297C" w:rsidRDefault="00C97F07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D24376" w14:textId="26E5B42D" w:rsidR="00C97F07" w:rsidRPr="00FE297C" w:rsidRDefault="00C97F07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(17,757)</w:t>
            </w:r>
          </w:p>
        </w:tc>
        <w:tc>
          <w:tcPr>
            <w:tcW w:w="270" w:type="dxa"/>
          </w:tcPr>
          <w:p w14:paraId="7A72B824" w14:textId="77777777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0F38B7" w14:textId="06620F32" w:rsidR="00C97F07" w:rsidRPr="00FE297C" w:rsidRDefault="00C97F07" w:rsidP="00C97F07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8FF83CB" w14:textId="77777777" w:rsidR="00C97F07" w:rsidRPr="00FE297C" w:rsidRDefault="00C97F07" w:rsidP="00C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D6FEF3F" w14:textId="6569493E" w:rsidR="00C97F07" w:rsidRPr="00FE297C" w:rsidRDefault="00C97F07" w:rsidP="00C97F07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97F07" w:rsidRPr="00FE297C" w14:paraId="68899042" w14:textId="77777777" w:rsidTr="0032475A">
        <w:trPr>
          <w:cantSplit/>
        </w:trPr>
        <w:tc>
          <w:tcPr>
            <w:tcW w:w="3870" w:type="dxa"/>
          </w:tcPr>
          <w:p w14:paraId="3CEA7B6C" w14:textId="77777777" w:rsidR="00C97F07" w:rsidRPr="00FE297C" w:rsidRDefault="00C97F07" w:rsidP="00C97F0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8DBD06" w14:textId="0D5039C9" w:rsidR="00C97F07" w:rsidRPr="00FE297C" w:rsidRDefault="00C97F07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5,925,431</w:t>
            </w:r>
          </w:p>
        </w:tc>
        <w:tc>
          <w:tcPr>
            <w:tcW w:w="270" w:type="dxa"/>
          </w:tcPr>
          <w:p w14:paraId="7A993A09" w14:textId="77777777" w:rsidR="00C97F07" w:rsidRPr="00FE297C" w:rsidRDefault="00C97F07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546793" w14:textId="7A99ADF4" w:rsidR="00C97F07" w:rsidRPr="00FE297C" w:rsidRDefault="00C97F07" w:rsidP="00C97F0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E297C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3,783,190</w:t>
            </w:r>
          </w:p>
        </w:tc>
        <w:tc>
          <w:tcPr>
            <w:tcW w:w="270" w:type="dxa"/>
          </w:tcPr>
          <w:p w14:paraId="3816596E" w14:textId="77777777" w:rsidR="00C97F07" w:rsidRPr="00FE297C" w:rsidRDefault="00C97F07" w:rsidP="00C97F07">
            <w:pPr>
              <w:pStyle w:val="a2"/>
              <w:tabs>
                <w:tab w:val="decimal" w:pos="956"/>
              </w:tabs>
              <w:ind w:left="-18" w:right="61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71A16F" w14:textId="073D008D" w:rsidR="00C97F07" w:rsidRPr="00FE297C" w:rsidRDefault="00C97F07" w:rsidP="00C97F07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3,098,021</w:t>
            </w:r>
          </w:p>
        </w:tc>
        <w:tc>
          <w:tcPr>
            <w:tcW w:w="180" w:type="dxa"/>
          </w:tcPr>
          <w:p w14:paraId="3E4AFC50" w14:textId="77777777" w:rsidR="00C97F07" w:rsidRPr="00FE297C" w:rsidRDefault="00C97F07" w:rsidP="00C9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DBE4C7F" w14:textId="3F2A1B55" w:rsidR="00C97F07" w:rsidRPr="00FE297C" w:rsidRDefault="00C97F07" w:rsidP="00C97F07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3,181,674</w:t>
            </w:r>
          </w:p>
        </w:tc>
      </w:tr>
    </w:tbl>
    <w:p w14:paraId="67D40685" w14:textId="1EEF2281" w:rsidR="003D7C3A" w:rsidRPr="00FE297C" w:rsidRDefault="003D7C3A" w:rsidP="00BA5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BFAFB9" w14:textId="54F6F4B0" w:rsidR="00B10EED" w:rsidRPr="00FE297C" w:rsidRDefault="00BA56A4" w:rsidP="00EA7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E297C">
        <w:rPr>
          <w:rFonts w:ascii="Angsana New" w:hAnsi="Angsana New" w:hint="cs"/>
          <w:sz w:val="30"/>
          <w:szCs w:val="30"/>
          <w:cs/>
        </w:rPr>
        <w:t>ณ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66896" w:rsidRPr="00FE297C">
        <w:rPr>
          <w:rFonts w:ascii="Angsana New" w:hAnsi="Angsana New"/>
          <w:sz w:val="30"/>
          <w:szCs w:val="30"/>
        </w:rPr>
        <w:t>31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66896" w:rsidRPr="00FE297C">
        <w:rPr>
          <w:rFonts w:ascii="Angsana New" w:hAnsi="Angsana New"/>
          <w:sz w:val="30"/>
          <w:szCs w:val="30"/>
        </w:rPr>
        <w:t>2564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 w:hint="cs"/>
          <w:sz w:val="30"/>
          <w:szCs w:val="30"/>
          <w:cs/>
        </w:rPr>
        <w:t xml:space="preserve">สินค้าคงเหลือของบริษัทได้รวมปริมาณน้ำมันสำรองตามกฎหมายที่บริษัทเป็นตัวแทนสำรองให้แก่กิจการอื่นจำนวน </w:t>
      </w:r>
      <w:r w:rsidR="00166896" w:rsidRPr="00FE297C">
        <w:rPr>
          <w:rFonts w:ascii="Angsana New" w:hAnsi="Angsana New"/>
          <w:sz w:val="30"/>
          <w:szCs w:val="30"/>
        </w:rPr>
        <w:t>0.5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 w:hint="cs"/>
          <w:sz w:val="30"/>
          <w:szCs w:val="30"/>
          <w:cs/>
        </w:rPr>
        <w:t xml:space="preserve">ล้านลิตร คิดเป็นมูลค่า </w:t>
      </w:r>
      <w:r w:rsidR="00166896" w:rsidRPr="00FE297C">
        <w:rPr>
          <w:rFonts w:ascii="Angsana New" w:hAnsi="Angsana New"/>
          <w:sz w:val="30"/>
          <w:szCs w:val="30"/>
        </w:rPr>
        <w:t>10.73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FE297C">
        <w:rPr>
          <w:rFonts w:ascii="Angsana New" w:hAnsi="Angsana New"/>
          <w:i/>
          <w:iCs/>
          <w:sz w:val="30"/>
          <w:szCs w:val="30"/>
        </w:rPr>
        <w:t>(</w:t>
      </w:r>
      <w:r w:rsidR="00166896" w:rsidRPr="00FE297C">
        <w:rPr>
          <w:rFonts w:ascii="Angsana New" w:hAnsi="Angsana New"/>
          <w:i/>
          <w:iCs/>
          <w:sz w:val="30"/>
          <w:szCs w:val="30"/>
        </w:rPr>
        <w:t>31</w:t>
      </w:r>
      <w:r w:rsidRPr="00FE297C">
        <w:rPr>
          <w:rFonts w:ascii="Angsana New" w:hAnsi="Angsana New"/>
          <w:i/>
          <w:iCs/>
          <w:sz w:val="30"/>
          <w:szCs w:val="30"/>
        </w:rPr>
        <w:t xml:space="preserve"> </w:t>
      </w:r>
      <w:r w:rsidRPr="00FE297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66896" w:rsidRPr="00FE297C">
        <w:rPr>
          <w:rFonts w:ascii="Angsana New" w:hAnsi="Angsana New"/>
          <w:i/>
          <w:iCs/>
          <w:sz w:val="30"/>
          <w:szCs w:val="30"/>
        </w:rPr>
        <w:t>2563</w:t>
      </w:r>
      <w:r w:rsidRPr="00FE297C">
        <w:rPr>
          <w:rFonts w:ascii="Angsana New" w:hAnsi="Angsana New"/>
          <w:i/>
          <w:iCs/>
          <w:sz w:val="30"/>
          <w:szCs w:val="30"/>
        </w:rPr>
        <w:t xml:space="preserve">: </w:t>
      </w:r>
      <w:r w:rsidRPr="00FE297C">
        <w:rPr>
          <w:rFonts w:ascii="Angsana New" w:hAnsi="Angsana New" w:hint="cs"/>
          <w:i/>
          <w:iCs/>
          <w:sz w:val="30"/>
          <w:szCs w:val="30"/>
          <w:cs/>
        </w:rPr>
        <w:t xml:space="preserve">จำนวน </w:t>
      </w:r>
      <w:r w:rsidR="00166896" w:rsidRPr="00FE297C">
        <w:rPr>
          <w:rFonts w:ascii="Angsana New" w:hAnsi="Angsana New"/>
          <w:i/>
          <w:iCs/>
          <w:sz w:val="30"/>
          <w:szCs w:val="30"/>
        </w:rPr>
        <w:t>0.5</w:t>
      </w:r>
      <w:r w:rsidRPr="00FE297C">
        <w:rPr>
          <w:rFonts w:ascii="Angsana New" w:hAnsi="Angsana New"/>
          <w:i/>
          <w:iCs/>
          <w:sz w:val="30"/>
          <w:szCs w:val="30"/>
        </w:rPr>
        <w:t xml:space="preserve"> </w:t>
      </w:r>
      <w:r w:rsidRPr="00FE297C">
        <w:rPr>
          <w:rFonts w:ascii="Angsana New" w:hAnsi="Angsana New" w:hint="cs"/>
          <w:i/>
          <w:iCs/>
          <w:sz w:val="30"/>
          <w:szCs w:val="30"/>
          <w:cs/>
        </w:rPr>
        <w:t xml:space="preserve">ล้านลิตร คิดเป็นมูลค่า </w:t>
      </w:r>
      <w:r w:rsidR="00166896" w:rsidRPr="00FE297C">
        <w:rPr>
          <w:rFonts w:ascii="Angsana New" w:hAnsi="Angsana New"/>
          <w:i/>
          <w:iCs/>
          <w:sz w:val="30"/>
          <w:szCs w:val="30"/>
        </w:rPr>
        <w:t>10.41</w:t>
      </w:r>
      <w:r w:rsidRPr="00FE297C">
        <w:rPr>
          <w:rFonts w:ascii="Angsana New" w:hAnsi="Angsana New"/>
          <w:i/>
          <w:iCs/>
          <w:sz w:val="30"/>
          <w:szCs w:val="30"/>
        </w:rPr>
        <w:t xml:space="preserve"> </w:t>
      </w:r>
      <w:r w:rsidRPr="00FE297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FE297C">
        <w:rPr>
          <w:rFonts w:ascii="Angsana New" w:hAnsi="Angsana New"/>
          <w:i/>
          <w:iCs/>
          <w:sz w:val="30"/>
          <w:szCs w:val="30"/>
        </w:rPr>
        <w:t>)</w:t>
      </w:r>
    </w:p>
    <w:p w14:paraId="6CBE7E51" w14:textId="77777777" w:rsidR="003F446A" w:rsidRPr="00FE297C" w:rsidRDefault="003F446A" w:rsidP="003F4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6CF57C" w14:textId="36E3C968" w:rsidR="00A67162" w:rsidRPr="00FE297C" w:rsidRDefault="00166896" w:rsidP="00324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E297C">
        <w:rPr>
          <w:rFonts w:ascii="Angsana New" w:hAnsi="Angsana New"/>
          <w:b/>
          <w:bCs/>
          <w:sz w:val="30"/>
          <w:szCs w:val="30"/>
        </w:rPr>
        <w:t>8</w:t>
      </w:r>
      <w:r w:rsidR="00A67162" w:rsidRPr="00FE297C">
        <w:rPr>
          <w:rFonts w:ascii="Angsana New" w:hAnsi="Angsana New"/>
          <w:b/>
          <w:bCs/>
          <w:sz w:val="30"/>
          <w:szCs w:val="30"/>
        </w:rPr>
        <w:tab/>
      </w:r>
      <w:r w:rsidR="00A67162" w:rsidRPr="00FE297C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3C32C9B8" w14:textId="77777777" w:rsidR="003F446A" w:rsidRPr="00FE297C" w:rsidRDefault="003F446A" w:rsidP="000D3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73FFCEF" w14:textId="1C8C68DB" w:rsidR="003F446A" w:rsidRPr="00FE297C" w:rsidRDefault="003F446A" w:rsidP="000D3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519F6B9B" w14:textId="77777777" w:rsidR="000D330C" w:rsidRPr="00FE297C" w:rsidRDefault="000D330C" w:rsidP="000D3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CD74487" w14:textId="69749F45" w:rsidR="003F446A" w:rsidRPr="00FE297C" w:rsidRDefault="003F446A" w:rsidP="006E59B4">
      <w:pPr>
        <w:spacing w:line="240" w:lineRule="auto"/>
        <w:ind w:left="522" w:right="-45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FE297C">
        <w:rPr>
          <w:rFonts w:ascii="Angsana New" w:hAnsi="Angsana New" w:hint="cs"/>
          <w:sz w:val="30"/>
          <w:szCs w:val="30"/>
          <w:cs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</w:t>
      </w:r>
      <w:r w:rsidRPr="00FE297C">
        <w:rPr>
          <w:rFonts w:ascii="Angsana New" w:hAnsi="Angsana New" w:hint="cs"/>
          <w:sz w:val="30"/>
          <w:szCs w:val="30"/>
          <w:cs/>
        </w:rPr>
        <w:t>ิดขึ้น</w:t>
      </w:r>
    </w:p>
    <w:p w14:paraId="00A24C1A" w14:textId="77777777" w:rsidR="00EB18F6" w:rsidRPr="00FE297C" w:rsidRDefault="00EB18F6" w:rsidP="00EB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B37122" w14:textId="54989753" w:rsidR="003F446A" w:rsidRPr="00FE297C" w:rsidRDefault="003F446A" w:rsidP="006273B2">
      <w:pPr>
        <w:spacing w:line="240" w:lineRule="auto"/>
        <w:ind w:left="522" w:right="-45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เงินลงทุนในบริษัทย่อย ในงบการเงินเฉพาะกิจการ</w:t>
      </w:r>
      <w:r w:rsidRPr="00FE297C">
        <w:rPr>
          <w:rFonts w:ascii="Angsana New" w:hAnsi="Angsana New" w:hint="cs"/>
          <w:sz w:val="30"/>
          <w:szCs w:val="30"/>
          <w:cs/>
        </w:rPr>
        <w:t>วัดมูลค่าด้วยราคาทุนหักค่าเผื่อการด้อยค่า</w:t>
      </w:r>
      <w:r w:rsidR="006273B2" w:rsidRPr="00FE297C">
        <w:rPr>
          <w:rFonts w:ascii="Angsana New" w:hAnsi="Angsana New"/>
          <w:sz w:val="30"/>
          <w:szCs w:val="30"/>
        </w:rPr>
        <w:t xml:space="preserve"> </w:t>
      </w:r>
      <w:r w:rsidR="006273B2" w:rsidRPr="00FE297C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7CF2407D" w14:textId="74A0E67B" w:rsidR="00837BA0" w:rsidRPr="00FE297C" w:rsidRDefault="00837BA0" w:rsidP="006273B2">
      <w:pPr>
        <w:spacing w:line="240" w:lineRule="auto"/>
        <w:ind w:left="522" w:right="-45"/>
        <w:jc w:val="thaiDistribute"/>
        <w:rPr>
          <w:rFonts w:ascii="Angsana New" w:hAnsi="Angsana New"/>
          <w:sz w:val="30"/>
          <w:szCs w:val="30"/>
        </w:rPr>
      </w:pPr>
    </w:p>
    <w:p w14:paraId="36B1D1BB" w14:textId="55486006" w:rsidR="004D6100" w:rsidRPr="00FE297C" w:rsidRDefault="00837BA0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24"/>
          <w:szCs w:val="24"/>
        </w:rPr>
        <w:tab/>
      </w:r>
    </w:p>
    <w:p w14:paraId="18F9501B" w14:textId="3010903C" w:rsidR="00837BA0" w:rsidRPr="00FE297C" w:rsidRDefault="00837BA0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837BA0" w:rsidRPr="00FE297C" w:rsidSect="00C00749">
          <w:headerReference w:type="default" r:id="rId8"/>
          <w:footerReference w:type="default" r:id="rId9"/>
          <w:pgSz w:w="11909" w:h="16834" w:code="9"/>
          <w:pgMar w:top="546" w:right="1151" w:bottom="692" w:left="1151" w:header="720" w:footer="720" w:gutter="0"/>
          <w:pgNumType w:start="16"/>
          <w:cols w:space="708"/>
          <w:docGrid w:linePitch="360"/>
        </w:sectPr>
      </w:pPr>
      <w:r w:rsidRPr="00FE297C">
        <w:rPr>
          <w:rFonts w:ascii="Angsana New" w:hAnsi="Angsana New"/>
          <w:sz w:val="30"/>
          <w:szCs w:val="30"/>
        </w:rPr>
        <w:tab/>
      </w:r>
    </w:p>
    <w:p w14:paraId="2F82E4DD" w14:textId="0FD1F3DA" w:rsidR="00B462D9" w:rsidRPr="00FE297C" w:rsidRDefault="00D06851" w:rsidP="00324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</w:rPr>
        <w:lastRenderedPageBreak/>
        <w:tab/>
      </w:r>
      <w:r w:rsidR="00B462D9" w:rsidRPr="00FE297C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166896" w:rsidRPr="00FE297C">
        <w:rPr>
          <w:rFonts w:ascii="Angsana New" w:hAnsi="Angsana New"/>
          <w:sz w:val="30"/>
          <w:szCs w:val="30"/>
        </w:rPr>
        <w:t>31</w:t>
      </w:r>
      <w:r w:rsidR="00B462D9" w:rsidRPr="00FE297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66896" w:rsidRPr="00FE297C">
        <w:rPr>
          <w:rFonts w:ascii="Angsana New" w:hAnsi="Angsana New"/>
          <w:sz w:val="30"/>
          <w:szCs w:val="30"/>
        </w:rPr>
        <w:t>2564</w:t>
      </w:r>
      <w:r w:rsidR="00072125" w:rsidRPr="00FE297C">
        <w:rPr>
          <w:rFonts w:ascii="Angsana New" w:hAnsi="Angsana New"/>
          <w:sz w:val="30"/>
          <w:szCs w:val="30"/>
          <w:cs/>
        </w:rPr>
        <w:t xml:space="preserve"> และ </w:t>
      </w:r>
      <w:r w:rsidR="00166896" w:rsidRPr="00FE297C">
        <w:rPr>
          <w:rFonts w:ascii="Angsana New" w:hAnsi="Angsana New"/>
          <w:sz w:val="30"/>
          <w:szCs w:val="30"/>
        </w:rPr>
        <w:t>2563</w:t>
      </w:r>
      <w:r w:rsidR="00072125" w:rsidRPr="00FE297C">
        <w:rPr>
          <w:rFonts w:ascii="Angsana New" w:hAnsi="Angsana New"/>
          <w:sz w:val="30"/>
          <w:szCs w:val="30"/>
          <w:cs/>
        </w:rPr>
        <w:t xml:space="preserve"> </w:t>
      </w:r>
      <w:r w:rsidR="00B462D9" w:rsidRPr="00FE297C">
        <w:rPr>
          <w:rFonts w:ascii="Angsana New" w:hAnsi="Angsana New"/>
          <w:sz w:val="30"/>
          <w:szCs w:val="30"/>
          <w:cs/>
        </w:rPr>
        <w:t>สำหรับแต่ละปีสิ้นสุดวันเดียวกัน มีดังนี้</w:t>
      </w:r>
    </w:p>
    <w:p w14:paraId="4B92CFF2" w14:textId="77777777" w:rsidR="00B462D9" w:rsidRPr="00FE297C" w:rsidRDefault="00B462D9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5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6066"/>
        <w:gridCol w:w="990"/>
        <w:gridCol w:w="270"/>
        <w:gridCol w:w="90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A02842" w:rsidRPr="00FE297C" w14:paraId="66183290" w14:textId="77777777" w:rsidTr="00E83305">
        <w:tc>
          <w:tcPr>
            <w:tcW w:w="6066" w:type="dxa"/>
          </w:tcPr>
          <w:p w14:paraId="5A4052B3" w14:textId="77777777" w:rsidR="00A02842" w:rsidRPr="00FE297C" w:rsidRDefault="00A02842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0" w:type="dxa"/>
            <w:gridSpan w:val="11"/>
          </w:tcPr>
          <w:p w14:paraId="70B18A6C" w14:textId="77777777" w:rsidR="00A02842" w:rsidRPr="00FE297C" w:rsidRDefault="00A02842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305" w:rsidRPr="00FE297C" w14:paraId="46672B6A" w14:textId="77777777" w:rsidTr="00E83305">
        <w:tc>
          <w:tcPr>
            <w:tcW w:w="6066" w:type="dxa"/>
          </w:tcPr>
          <w:p w14:paraId="4958BCB7" w14:textId="77777777" w:rsidR="00E83305" w:rsidRPr="00FE297C" w:rsidRDefault="00E83305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6C4CA2BA" w14:textId="77777777" w:rsidR="00E83305" w:rsidRPr="00FE297C" w:rsidRDefault="00E83305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530BA923" w14:textId="77777777" w:rsidR="00E83305" w:rsidRPr="00FE297C" w:rsidRDefault="00E83305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1648F64" w14:textId="77777777" w:rsidR="00E83305" w:rsidRPr="00FE297C" w:rsidRDefault="00E83305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09DDA37B" w14:textId="77777777" w:rsidR="00E83305" w:rsidRPr="00FE297C" w:rsidRDefault="00E83305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6D56959" w14:textId="77777777" w:rsidR="00E83305" w:rsidRPr="00FE297C" w:rsidRDefault="00E83305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</w:tr>
      <w:tr w:rsidR="00E83305" w:rsidRPr="00FE297C" w14:paraId="29FA62F8" w14:textId="77777777" w:rsidTr="00E83305">
        <w:tc>
          <w:tcPr>
            <w:tcW w:w="6066" w:type="dxa"/>
          </w:tcPr>
          <w:p w14:paraId="7EF966FF" w14:textId="77777777" w:rsidR="00E83305" w:rsidRPr="00FE297C" w:rsidRDefault="00E83305" w:rsidP="008E3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40F132EE" w14:textId="5C6BAF6B" w:rsidR="00E83305" w:rsidRPr="00FE297C" w:rsidRDefault="00166896" w:rsidP="008E3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03BBCB1" w14:textId="77777777" w:rsidR="00E83305" w:rsidRPr="00FE297C" w:rsidRDefault="00E83305" w:rsidP="008E3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C278D1" w14:textId="60283655" w:rsidR="00E83305" w:rsidRPr="00FE297C" w:rsidRDefault="00166896" w:rsidP="008E3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5A1AB57" w14:textId="77777777" w:rsidR="00E83305" w:rsidRPr="00FE297C" w:rsidRDefault="00E83305" w:rsidP="008E3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370067" w14:textId="38DAAC02" w:rsidR="00E83305" w:rsidRPr="00FE297C" w:rsidRDefault="00166896" w:rsidP="008E3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7174CA0" w14:textId="77777777" w:rsidR="00E83305" w:rsidRPr="00FE297C" w:rsidRDefault="00E83305" w:rsidP="008E3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E394D4" w14:textId="4A96A4B9" w:rsidR="00E83305" w:rsidRPr="00FE297C" w:rsidRDefault="00166896" w:rsidP="008E3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CD168D9" w14:textId="77777777" w:rsidR="00E83305" w:rsidRPr="00FE297C" w:rsidRDefault="00E83305" w:rsidP="008E3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B032E2" w14:textId="2140D14F" w:rsidR="00E83305" w:rsidRPr="00FE297C" w:rsidRDefault="00166896" w:rsidP="008E3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A9CF113" w14:textId="77777777" w:rsidR="00E83305" w:rsidRPr="00FE297C" w:rsidRDefault="00E83305" w:rsidP="008E3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D9521A" w14:textId="01A151DD" w:rsidR="00E83305" w:rsidRPr="00FE297C" w:rsidRDefault="00166896" w:rsidP="008E3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83305" w:rsidRPr="00FE297C" w14:paraId="17A01A4D" w14:textId="201C0A6E" w:rsidTr="00E83305">
        <w:tc>
          <w:tcPr>
            <w:tcW w:w="6066" w:type="dxa"/>
          </w:tcPr>
          <w:p w14:paraId="05B397F1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</w:tcPr>
          <w:p w14:paraId="55D8B5D7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75C4E945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6EC8F03B" w14:textId="4B7E8C9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83305" w:rsidRPr="00FE297C" w14:paraId="5F6A7E97" w14:textId="77777777" w:rsidTr="00E83305">
        <w:tc>
          <w:tcPr>
            <w:tcW w:w="6066" w:type="dxa"/>
          </w:tcPr>
          <w:p w14:paraId="741DC6C0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55E983B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02D93E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54CFC7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3DE3C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616E94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DBE1E1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7564D5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A0F08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0F5C9B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070B7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D0E99E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3305" w:rsidRPr="00FE297C" w14:paraId="57CBEAF0" w14:textId="77777777" w:rsidTr="00E83305">
        <w:tc>
          <w:tcPr>
            <w:tcW w:w="6066" w:type="dxa"/>
          </w:tcPr>
          <w:p w14:paraId="13875A9F" w14:textId="7372BBE6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20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บริษัท อุบล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ไบโอ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เกษตร จำกัด </w:t>
            </w:r>
          </w:p>
        </w:tc>
        <w:tc>
          <w:tcPr>
            <w:tcW w:w="990" w:type="dxa"/>
          </w:tcPr>
          <w:p w14:paraId="4AAC5197" w14:textId="5FA115BC" w:rsidR="00E83305" w:rsidRPr="00FE297C" w:rsidRDefault="00166896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14:paraId="4FC2E0CD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36F53D" w14:textId="3F449F74" w:rsidR="00E83305" w:rsidRPr="00FE297C" w:rsidRDefault="00166896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14:paraId="116AD3B2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47FF6D" w14:textId="597374E9" w:rsidR="00E83305" w:rsidRPr="00FE297C" w:rsidRDefault="00166896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1,210,000</w:t>
            </w:r>
          </w:p>
        </w:tc>
        <w:tc>
          <w:tcPr>
            <w:tcW w:w="270" w:type="dxa"/>
          </w:tcPr>
          <w:p w14:paraId="471EC613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A199B4" w14:textId="71C06548" w:rsidR="00E83305" w:rsidRPr="00FE297C" w:rsidRDefault="00166896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1,210,000</w:t>
            </w:r>
          </w:p>
        </w:tc>
        <w:tc>
          <w:tcPr>
            <w:tcW w:w="270" w:type="dxa"/>
          </w:tcPr>
          <w:p w14:paraId="0C9236DB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4F2655" w14:textId="555D8D59" w:rsidR="00E83305" w:rsidRPr="00FE297C" w:rsidRDefault="00166896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E297C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1,209,998</w:t>
            </w:r>
          </w:p>
        </w:tc>
        <w:tc>
          <w:tcPr>
            <w:tcW w:w="270" w:type="dxa"/>
          </w:tcPr>
          <w:p w14:paraId="577E733E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18036B" w14:textId="1C9975D5" w:rsidR="00E83305" w:rsidRPr="00FE297C" w:rsidRDefault="00166896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E297C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1,209,998</w:t>
            </w:r>
          </w:p>
        </w:tc>
      </w:tr>
      <w:tr w:rsidR="00E83305" w:rsidRPr="00FE297C" w14:paraId="6F8A4CD9" w14:textId="77777777" w:rsidTr="00E83305">
        <w:tc>
          <w:tcPr>
            <w:tcW w:w="6066" w:type="dxa"/>
          </w:tcPr>
          <w:p w14:paraId="5548DC8E" w14:textId="4E18F7FF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อุบล ซันฟลาวเวอร์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67422121" w14:textId="67F78314" w:rsidR="00E83305" w:rsidRPr="00FE297C" w:rsidRDefault="00166896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14:paraId="6EFDDE41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4459B4" w14:textId="68B5D832" w:rsidR="00E83305" w:rsidRPr="00FE297C" w:rsidRDefault="00166896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14:paraId="05320C0F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0561BB" w14:textId="0DB16CBA" w:rsidR="00E83305" w:rsidRPr="00FE297C" w:rsidRDefault="00166896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1,440,000</w:t>
            </w:r>
          </w:p>
        </w:tc>
        <w:tc>
          <w:tcPr>
            <w:tcW w:w="270" w:type="dxa"/>
          </w:tcPr>
          <w:p w14:paraId="25832B50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215097" w14:textId="15AE928B" w:rsidR="00E83305" w:rsidRPr="00FE297C" w:rsidRDefault="00166896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1,440,000</w:t>
            </w:r>
          </w:p>
        </w:tc>
        <w:tc>
          <w:tcPr>
            <w:tcW w:w="270" w:type="dxa"/>
          </w:tcPr>
          <w:p w14:paraId="7D1D70FE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84ACB1" w14:textId="6B63F427" w:rsidR="00E83305" w:rsidRPr="00FE297C" w:rsidRDefault="00166896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E297C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1,439,998</w:t>
            </w:r>
          </w:p>
        </w:tc>
        <w:tc>
          <w:tcPr>
            <w:tcW w:w="270" w:type="dxa"/>
          </w:tcPr>
          <w:p w14:paraId="15E1FC36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956B7A" w14:textId="2728282B" w:rsidR="00E83305" w:rsidRPr="00FE297C" w:rsidRDefault="00166896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E297C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1,439,998</w:t>
            </w:r>
          </w:p>
        </w:tc>
      </w:tr>
      <w:tr w:rsidR="00E83305" w:rsidRPr="00FE297C" w14:paraId="3FF6FDAC" w14:textId="77777777" w:rsidTr="00E83305">
        <w:tc>
          <w:tcPr>
            <w:tcW w:w="6066" w:type="dxa"/>
          </w:tcPr>
          <w:p w14:paraId="27B31379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1BFEDF80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D10379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7F07DB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5D40A9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868702" w14:textId="4075D5B7" w:rsidR="00E83305" w:rsidRPr="00FE297C" w:rsidRDefault="00166896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2,650,000</w:t>
            </w:r>
          </w:p>
        </w:tc>
        <w:tc>
          <w:tcPr>
            <w:tcW w:w="270" w:type="dxa"/>
          </w:tcPr>
          <w:p w14:paraId="77F63C0D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6AC73E" w14:textId="7D7B7B39" w:rsidR="00E83305" w:rsidRPr="00FE297C" w:rsidRDefault="00166896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2,650,000</w:t>
            </w:r>
          </w:p>
        </w:tc>
        <w:tc>
          <w:tcPr>
            <w:tcW w:w="270" w:type="dxa"/>
          </w:tcPr>
          <w:p w14:paraId="676A6D90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FA178F" w14:textId="08405A22" w:rsidR="00E83305" w:rsidRPr="00FE297C" w:rsidRDefault="00166896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E297C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2,649,996</w:t>
            </w:r>
          </w:p>
        </w:tc>
        <w:tc>
          <w:tcPr>
            <w:tcW w:w="270" w:type="dxa"/>
          </w:tcPr>
          <w:p w14:paraId="2D66B885" w14:textId="77777777" w:rsidR="00E83305" w:rsidRPr="00FE297C" w:rsidRDefault="00E83305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C18BA0" w14:textId="6A340570" w:rsidR="00E83305" w:rsidRPr="00FE297C" w:rsidRDefault="00166896" w:rsidP="00E8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E297C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2,649,996</w:t>
            </w:r>
          </w:p>
        </w:tc>
      </w:tr>
    </w:tbl>
    <w:p w14:paraId="016E81D6" w14:textId="77777777" w:rsidR="00591CD9" w:rsidRPr="00FE297C" w:rsidRDefault="00591CD9" w:rsidP="00081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14:paraId="077793C3" w14:textId="77777777" w:rsidR="006620BE" w:rsidRPr="00FE297C" w:rsidRDefault="0064263D" w:rsidP="00F43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14:paraId="116C48FB" w14:textId="77777777" w:rsidR="007A46C2" w:rsidRPr="00FE297C" w:rsidRDefault="007A46C2" w:rsidP="00F43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0" w:right="-43"/>
        <w:rPr>
          <w:rFonts w:ascii="Angsana New" w:hAnsi="Angsana New"/>
          <w:sz w:val="16"/>
          <w:szCs w:val="16"/>
        </w:rPr>
      </w:pPr>
    </w:p>
    <w:p w14:paraId="02387973" w14:textId="77777777" w:rsidR="00F76456" w:rsidRPr="00FE297C" w:rsidRDefault="00F76456" w:rsidP="00F43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  <w:r w:rsidRPr="00FE297C">
        <w:rPr>
          <w:rFonts w:ascii="Angsana New" w:hAnsi="Angsana New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5C4D3D1A" w14:textId="09046D11" w:rsidR="006055C5" w:rsidRPr="00FE297C" w:rsidRDefault="007A46C2" w:rsidP="0081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</w:rPr>
        <w:tab/>
      </w:r>
      <w:r w:rsidR="006055C5" w:rsidRPr="00FE297C">
        <w:rPr>
          <w:rFonts w:ascii="Angsana New" w:hAnsi="Angsana New"/>
          <w:sz w:val="30"/>
          <w:szCs w:val="30"/>
        </w:rPr>
        <w:tab/>
      </w:r>
      <w:r w:rsidR="006055C5" w:rsidRPr="00FE297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57CC8EE" w14:textId="2E8CC752" w:rsidR="00812463" w:rsidRPr="00FE297C" w:rsidRDefault="00812463" w:rsidP="0081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</w:p>
    <w:p w14:paraId="09D8D582" w14:textId="5E8395C5" w:rsidR="00660FD5" w:rsidRPr="00FE297C" w:rsidRDefault="00660FD5" w:rsidP="00605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79159395" w14:textId="4BCBC658" w:rsidR="00660FD5" w:rsidRPr="00FE297C" w:rsidRDefault="00660FD5" w:rsidP="00605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C270888" w14:textId="77777777" w:rsidR="00FA2465" w:rsidRPr="00FE297C" w:rsidRDefault="00FA2465" w:rsidP="00605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right="-43"/>
        <w:rPr>
          <w:rFonts w:ascii="Angsana New" w:hAnsi="Angsana New"/>
          <w:sz w:val="30"/>
          <w:szCs w:val="30"/>
        </w:rPr>
        <w:sectPr w:rsidR="00FA2465" w:rsidRPr="00FE297C" w:rsidSect="00E730A9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35F5DA6" w14:textId="64141184" w:rsidR="006E4664" w:rsidRPr="00FE297C" w:rsidRDefault="00FA2465" w:rsidP="006E4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FE297C">
        <w:rPr>
          <w:rFonts w:ascii="Angsana New" w:hAnsi="Angsana New" w:hint="cs"/>
          <w:sz w:val="30"/>
          <w:szCs w:val="30"/>
          <w:cs/>
        </w:rPr>
        <w:lastRenderedPageBreak/>
        <w:t xml:space="preserve">ตามมติที่ประชุมคณะกรรมการ </w:t>
      </w:r>
      <w:r w:rsidR="006E4664" w:rsidRPr="00FE297C">
        <w:rPr>
          <w:rFonts w:ascii="Angsana New" w:hAnsi="Angsana New" w:hint="cs"/>
          <w:sz w:val="30"/>
          <w:szCs w:val="30"/>
          <w:cs/>
        </w:rPr>
        <w:t>ณ วันที่</w:t>
      </w:r>
      <w:r w:rsidR="003A6978" w:rsidRPr="00FE297C">
        <w:rPr>
          <w:rFonts w:ascii="Angsana New" w:hAnsi="Angsana New" w:hint="cs"/>
          <w:sz w:val="30"/>
          <w:szCs w:val="30"/>
          <w:cs/>
        </w:rPr>
        <w:t xml:space="preserve"> </w:t>
      </w:r>
      <w:r w:rsidR="00166896" w:rsidRPr="00FE297C">
        <w:rPr>
          <w:rFonts w:ascii="Angsana New" w:hAnsi="Angsana New"/>
          <w:sz w:val="30"/>
          <w:szCs w:val="30"/>
        </w:rPr>
        <w:t>20</w:t>
      </w:r>
      <w:r w:rsidR="00280FE6" w:rsidRPr="00FE297C">
        <w:rPr>
          <w:rFonts w:ascii="Angsana New" w:hAnsi="Angsana New"/>
          <w:sz w:val="30"/>
          <w:szCs w:val="30"/>
        </w:rPr>
        <w:t xml:space="preserve"> </w:t>
      </w:r>
      <w:r w:rsidR="00280FE6" w:rsidRPr="00FE297C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166896" w:rsidRPr="00FE297C">
        <w:rPr>
          <w:rFonts w:ascii="Angsana New" w:hAnsi="Angsana New"/>
          <w:sz w:val="30"/>
          <w:szCs w:val="30"/>
        </w:rPr>
        <w:t>2563</w:t>
      </w:r>
      <w:r w:rsidR="006E4664" w:rsidRPr="00FE297C">
        <w:rPr>
          <w:rFonts w:ascii="Angsana New" w:hAnsi="Angsana New"/>
          <w:sz w:val="30"/>
          <w:szCs w:val="30"/>
        </w:rPr>
        <w:t xml:space="preserve"> </w:t>
      </w:r>
      <w:r w:rsidR="006E4664" w:rsidRPr="00FE297C">
        <w:rPr>
          <w:rFonts w:ascii="Angsana New" w:hAnsi="Angsana New" w:hint="cs"/>
          <w:sz w:val="30"/>
          <w:szCs w:val="30"/>
          <w:cs/>
        </w:rPr>
        <w:t>กลุ่มบริษัทได้มีการจัดโครงสร้างของบริษัทในกลุ่มใหม่ซึ่งถือเป็นการรวมธุรกิจภายใต้การควบคุมเดียวกัน ดังนี้</w:t>
      </w:r>
    </w:p>
    <w:p w14:paraId="6C988371" w14:textId="77777777" w:rsidR="006E4664" w:rsidRPr="00FE297C" w:rsidRDefault="006E4664" w:rsidP="006E4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20"/>
          <w:szCs w:val="20"/>
        </w:rPr>
      </w:pPr>
    </w:p>
    <w:p w14:paraId="31F77399" w14:textId="2B9065FA" w:rsidR="006E4664" w:rsidRPr="00FE297C" w:rsidRDefault="006E4664" w:rsidP="00FA246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 w:hint="cs"/>
          <w:sz w:val="30"/>
          <w:szCs w:val="30"/>
          <w:cs/>
        </w:rPr>
        <w:t>โอนธุรกิจหญ้าเนเปียร์จากบริษัท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 w:hint="cs"/>
          <w:sz w:val="30"/>
          <w:szCs w:val="30"/>
          <w:cs/>
        </w:rPr>
        <w:t xml:space="preserve">อุบลไบโอเกษตร จำกัด (เดิมชื่อ บริษัท </w:t>
      </w:r>
      <w:r w:rsidRPr="00FE297C">
        <w:rPr>
          <w:rFonts w:ascii="Angsana New" w:hAnsi="Angsana New"/>
          <w:sz w:val="30"/>
          <w:szCs w:val="30"/>
          <w:cs/>
        </w:rPr>
        <w:t>อุบลเกษตรพลังงาน จำกัด</w:t>
      </w:r>
      <w:r w:rsidRPr="00FE297C">
        <w:rPr>
          <w:rFonts w:ascii="Angsana New" w:hAnsi="Angsana New" w:hint="cs"/>
          <w:sz w:val="30"/>
          <w:szCs w:val="30"/>
          <w:cs/>
        </w:rPr>
        <w:t>) ไปให้บริษัทอุบล</w:t>
      </w:r>
      <w:r w:rsidR="00240155" w:rsidRPr="00FE297C">
        <w:rPr>
          <w:rFonts w:ascii="Angsana New" w:hAnsi="Angsana New" w:hint="cs"/>
          <w:sz w:val="30"/>
          <w:szCs w:val="30"/>
          <w:cs/>
        </w:rPr>
        <w:t xml:space="preserve"> </w:t>
      </w:r>
      <w:r w:rsidRPr="00FE297C">
        <w:rPr>
          <w:rFonts w:ascii="Angsana New" w:hAnsi="Angsana New" w:hint="cs"/>
          <w:sz w:val="30"/>
          <w:szCs w:val="30"/>
          <w:cs/>
        </w:rPr>
        <w:t xml:space="preserve">ไบโอ เอทานอล จำกัด (มหาชน) </w:t>
      </w:r>
      <w:r w:rsidR="00280FE6" w:rsidRPr="00FE297C">
        <w:rPr>
          <w:rFonts w:ascii="Angsana New" w:hAnsi="Angsana New" w:hint="cs"/>
          <w:sz w:val="30"/>
          <w:szCs w:val="30"/>
          <w:cs/>
        </w:rPr>
        <w:t xml:space="preserve">โดยมีราคาซื้อขายเท่ากับ </w:t>
      </w:r>
      <w:r w:rsidR="00166896" w:rsidRPr="00FE297C">
        <w:rPr>
          <w:rFonts w:ascii="Angsana New" w:hAnsi="Angsana New"/>
          <w:sz w:val="30"/>
          <w:szCs w:val="30"/>
        </w:rPr>
        <w:t>323</w:t>
      </w:r>
      <w:r w:rsidR="00280FE6" w:rsidRPr="00FE297C">
        <w:rPr>
          <w:rFonts w:ascii="Angsana New" w:hAnsi="Angsana New"/>
          <w:sz w:val="30"/>
          <w:szCs w:val="30"/>
        </w:rPr>
        <w:t xml:space="preserve"> </w:t>
      </w:r>
      <w:r w:rsidR="00280FE6" w:rsidRPr="00FE297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258EC" w:rsidRPr="00FE297C">
        <w:rPr>
          <w:rFonts w:ascii="Angsana New" w:hAnsi="Angsana New" w:hint="cs"/>
          <w:sz w:val="30"/>
          <w:szCs w:val="30"/>
          <w:cs/>
        </w:rPr>
        <w:t>ทำให้</w:t>
      </w:r>
      <w:r w:rsidRPr="00FE297C">
        <w:rPr>
          <w:rFonts w:ascii="Angsana New" w:hAnsi="Angsana New" w:hint="cs"/>
          <w:sz w:val="30"/>
          <w:szCs w:val="30"/>
          <w:cs/>
        </w:rPr>
        <w:t>บริษัท</w:t>
      </w:r>
      <w:r w:rsidR="00240155" w:rsidRPr="00FE297C">
        <w:rPr>
          <w:rFonts w:ascii="Angsana New" w:hAnsi="Angsana New" w:hint="cs"/>
          <w:sz w:val="30"/>
          <w:szCs w:val="30"/>
          <w:cs/>
        </w:rPr>
        <w:t xml:space="preserve"> </w:t>
      </w:r>
      <w:r w:rsidRPr="00FE297C">
        <w:rPr>
          <w:rFonts w:ascii="Angsana New" w:hAnsi="Angsana New" w:hint="cs"/>
          <w:sz w:val="30"/>
          <w:szCs w:val="30"/>
          <w:cs/>
        </w:rPr>
        <w:t>อุบล</w:t>
      </w:r>
      <w:r w:rsidR="00240155" w:rsidRPr="00FE297C">
        <w:rPr>
          <w:rFonts w:ascii="Angsana New" w:hAnsi="Angsana New" w:hint="cs"/>
          <w:sz w:val="30"/>
          <w:szCs w:val="30"/>
          <w:cs/>
        </w:rPr>
        <w:t xml:space="preserve"> </w:t>
      </w:r>
      <w:r w:rsidRPr="00FE297C">
        <w:rPr>
          <w:rFonts w:ascii="Angsana New" w:hAnsi="Angsana New" w:hint="cs"/>
          <w:sz w:val="30"/>
          <w:szCs w:val="30"/>
          <w:cs/>
        </w:rPr>
        <w:t xml:space="preserve">ไบโอ เอทานอล จำกัด (มหาชน) </w:t>
      </w:r>
      <w:r w:rsidR="00280FE6" w:rsidRPr="00FE297C">
        <w:rPr>
          <w:rFonts w:ascii="Angsana New" w:hAnsi="Angsana New" w:hint="cs"/>
          <w:sz w:val="30"/>
          <w:szCs w:val="30"/>
          <w:cs/>
        </w:rPr>
        <w:t>ได้</w:t>
      </w:r>
      <w:r w:rsidRPr="00FE297C">
        <w:rPr>
          <w:rFonts w:ascii="Angsana New" w:hAnsi="Angsana New" w:hint="cs"/>
          <w:sz w:val="30"/>
          <w:szCs w:val="30"/>
          <w:cs/>
        </w:rPr>
        <w:t>มีการรับรู้ส่วน</w:t>
      </w:r>
      <w:r w:rsidR="00C96EC8" w:rsidRPr="00FE297C">
        <w:rPr>
          <w:rFonts w:ascii="Angsana New" w:hAnsi="Angsana New" w:hint="cs"/>
          <w:sz w:val="30"/>
          <w:szCs w:val="30"/>
          <w:cs/>
        </w:rPr>
        <w:t>ต่ำกว่าทุน</w:t>
      </w:r>
      <w:r w:rsidRPr="00FE297C">
        <w:rPr>
          <w:rFonts w:ascii="Angsana New" w:hAnsi="Angsana New" w:hint="cs"/>
          <w:sz w:val="30"/>
          <w:szCs w:val="30"/>
          <w:cs/>
        </w:rPr>
        <w:t>จากการรวมกิจการภายใต้การควบคุมเดียวกัน ในส่วนของผู้ถือหุ้น</w:t>
      </w:r>
      <w:r w:rsidR="00280FE6" w:rsidRPr="00FE297C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FE297C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166896" w:rsidRPr="00FE297C">
        <w:rPr>
          <w:rFonts w:ascii="Angsana New" w:hAnsi="Angsana New"/>
          <w:sz w:val="30"/>
          <w:szCs w:val="30"/>
        </w:rPr>
        <w:t>14.72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 w:hint="cs"/>
          <w:sz w:val="30"/>
          <w:szCs w:val="30"/>
          <w:cs/>
        </w:rPr>
        <w:t>ล้านบาท</w:t>
      </w:r>
    </w:p>
    <w:p w14:paraId="02BD7677" w14:textId="397652B3" w:rsidR="00641ABB" w:rsidRPr="00FE297C" w:rsidRDefault="00641ABB" w:rsidP="00E73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0B4F81F6" w14:textId="0E7579E6" w:rsidR="00641ABB" w:rsidRPr="00FE297C" w:rsidRDefault="00641ABB" w:rsidP="00101E3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 w:hint="cs"/>
          <w:sz w:val="30"/>
          <w:szCs w:val="30"/>
          <w:cs/>
        </w:rPr>
        <w:t>โอนธุรกิจผลิตและจำหน่ายก๊าซชีวภาพและไฟฟ้าจากก๊าซชีวภาพจากบริษัท</w:t>
      </w:r>
      <w:r w:rsidR="00660FD5"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 w:hint="cs"/>
          <w:sz w:val="30"/>
          <w:szCs w:val="30"/>
          <w:cs/>
        </w:rPr>
        <w:t>อุบลไบโอก๊าซ จำกัด ไปให้บริษัท</w:t>
      </w:r>
      <w:r w:rsidR="00240155" w:rsidRPr="00FE297C">
        <w:rPr>
          <w:rFonts w:ascii="Angsana New" w:hAnsi="Angsana New" w:hint="cs"/>
          <w:sz w:val="30"/>
          <w:szCs w:val="30"/>
          <w:cs/>
        </w:rPr>
        <w:t xml:space="preserve"> </w:t>
      </w:r>
      <w:r w:rsidRPr="00FE297C">
        <w:rPr>
          <w:rFonts w:ascii="Angsana New" w:hAnsi="Angsana New" w:hint="cs"/>
          <w:sz w:val="30"/>
          <w:szCs w:val="30"/>
          <w:cs/>
        </w:rPr>
        <w:t>อุบล ซันฟลาวเวอร์ จำกัด (เดิมชื่อ</w:t>
      </w:r>
      <w:r w:rsidR="00E45867" w:rsidRPr="00FE297C">
        <w:rPr>
          <w:rFonts w:ascii="Angsana New" w:hAnsi="Angsana New" w:hint="cs"/>
          <w:sz w:val="30"/>
          <w:szCs w:val="30"/>
          <w:cs/>
        </w:rPr>
        <w:t xml:space="preserve"> </w:t>
      </w:r>
      <w:r w:rsidR="002A7A83" w:rsidRPr="00FE297C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2A7A83" w:rsidRPr="00FE297C">
        <w:rPr>
          <w:rFonts w:ascii="Angsana New" w:hAnsi="Angsana New"/>
          <w:sz w:val="30"/>
          <w:szCs w:val="30"/>
          <w:cs/>
        </w:rPr>
        <w:t>เอ็นพี ไบโอ</w:t>
      </w:r>
      <w:r w:rsidR="00240155" w:rsidRPr="00FE297C">
        <w:rPr>
          <w:rFonts w:ascii="Angsana New" w:hAnsi="Angsana New" w:hint="cs"/>
          <w:sz w:val="30"/>
          <w:szCs w:val="30"/>
          <w:cs/>
        </w:rPr>
        <w:t xml:space="preserve"> </w:t>
      </w:r>
      <w:r w:rsidR="002A7A83" w:rsidRPr="00FE297C">
        <w:rPr>
          <w:rFonts w:ascii="Angsana New" w:hAnsi="Angsana New"/>
          <w:sz w:val="30"/>
          <w:szCs w:val="30"/>
          <w:cs/>
        </w:rPr>
        <w:t>เอนเนอร์ยี่ จำกัด</w:t>
      </w:r>
      <w:r w:rsidRPr="00FE297C">
        <w:rPr>
          <w:rFonts w:ascii="Angsana New" w:hAnsi="Angsana New" w:hint="cs"/>
          <w:sz w:val="30"/>
          <w:szCs w:val="30"/>
          <w:cs/>
        </w:rPr>
        <w:t xml:space="preserve">) </w:t>
      </w:r>
      <w:r w:rsidR="00280FE6" w:rsidRPr="00FE297C">
        <w:rPr>
          <w:rFonts w:ascii="Angsana New" w:hAnsi="Angsana New" w:hint="cs"/>
          <w:sz w:val="30"/>
          <w:szCs w:val="30"/>
          <w:cs/>
        </w:rPr>
        <w:t xml:space="preserve">โดยมีราคาซื้อขายเท่ากับ </w:t>
      </w:r>
      <w:r w:rsidR="00166896" w:rsidRPr="00FE297C">
        <w:rPr>
          <w:rFonts w:ascii="Angsana New" w:hAnsi="Angsana New"/>
          <w:sz w:val="30"/>
          <w:szCs w:val="30"/>
        </w:rPr>
        <w:t>78</w:t>
      </w:r>
      <w:r w:rsidR="00280FE6" w:rsidRPr="00FE297C">
        <w:rPr>
          <w:rFonts w:ascii="Angsana New" w:hAnsi="Angsana New"/>
          <w:sz w:val="30"/>
          <w:szCs w:val="30"/>
        </w:rPr>
        <w:t xml:space="preserve"> </w:t>
      </w:r>
      <w:r w:rsidR="00280FE6" w:rsidRPr="00FE297C">
        <w:rPr>
          <w:rFonts w:ascii="Angsana New" w:hAnsi="Angsana New" w:hint="cs"/>
          <w:sz w:val="30"/>
          <w:szCs w:val="30"/>
          <w:cs/>
        </w:rPr>
        <w:t>ล้านบาท</w:t>
      </w:r>
      <w:r w:rsidRPr="00FE297C">
        <w:rPr>
          <w:rFonts w:ascii="Angsana New" w:hAnsi="Angsana New" w:hint="cs"/>
          <w:sz w:val="30"/>
          <w:szCs w:val="30"/>
          <w:cs/>
        </w:rPr>
        <w:t>และ</w:t>
      </w:r>
      <w:r w:rsidR="00280FE6" w:rsidRPr="00FE297C">
        <w:rPr>
          <w:rFonts w:ascii="Angsana New" w:hAnsi="Angsana New"/>
          <w:sz w:val="30"/>
          <w:szCs w:val="30"/>
        </w:rPr>
        <w:br/>
      </w:r>
      <w:r w:rsidRPr="00FE297C">
        <w:rPr>
          <w:rFonts w:ascii="Angsana New" w:hAnsi="Angsana New" w:hint="cs"/>
          <w:sz w:val="30"/>
          <w:szCs w:val="30"/>
          <w:cs/>
        </w:rPr>
        <w:t>บริษัท</w:t>
      </w:r>
      <w:r w:rsidR="00660FD5"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 w:hint="cs"/>
          <w:sz w:val="30"/>
          <w:szCs w:val="30"/>
          <w:cs/>
        </w:rPr>
        <w:t>อุบลไบโอก๊าซ จำกัด ได้จดทะเบียนเลิกบริษัท</w:t>
      </w:r>
      <w:r w:rsidR="00E45867" w:rsidRPr="00FE297C">
        <w:rPr>
          <w:rFonts w:ascii="Angsana New" w:hAnsi="Angsana New" w:hint="cs"/>
          <w:sz w:val="30"/>
          <w:szCs w:val="30"/>
          <w:cs/>
        </w:rPr>
        <w:t>กับกระทรวงพาณิชย์ ณ วันเดียวกัน</w:t>
      </w:r>
      <w:r w:rsidR="00FA2465" w:rsidRPr="00FE297C">
        <w:rPr>
          <w:rFonts w:ascii="Angsana New" w:hAnsi="Angsana New" w:hint="cs"/>
          <w:sz w:val="30"/>
          <w:szCs w:val="30"/>
          <w:cs/>
        </w:rPr>
        <w:t>กับที่มีการโอนธุรกิจ</w:t>
      </w:r>
    </w:p>
    <w:p w14:paraId="174A7B20" w14:textId="77777777" w:rsidR="00FA2465" w:rsidRPr="00FE297C" w:rsidRDefault="00FA2465" w:rsidP="00FA2465">
      <w:pPr>
        <w:pStyle w:val="ListParagraph"/>
        <w:rPr>
          <w:rFonts w:ascii="Angsana New" w:hAnsi="Angsana New"/>
          <w:sz w:val="20"/>
          <w:szCs w:val="20"/>
        </w:rPr>
      </w:pPr>
    </w:p>
    <w:p w14:paraId="6714BCFD" w14:textId="1DD046FC" w:rsidR="00E45867" w:rsidRPr="00FE297C" w:rsidRDefault="00E45867" w:rsidP="00641AB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 w:hint="cs"/>
          <w:sz w:val="30"/>
          <w:szCs w:val="30"/>
          <w:cs/>
        </w:rPr>
        <w:t>โอนธุรกิจโรงผลิตแป้งมันสำปะหลังจาก</w:t>
      </w:r>
      <w:r w:rsidR="00660FD5" w:rsidRPr="00FE297C">
        <w:rPr>
          <w:rFonts w:ascii="Angsana New" w:hAnsi="Angsana New" w:hint="cs"/>
          <w:sz w:val="30"/>
          <w:szCs w:val="30"/>
          <w:cs/>
        </w:rPr>
        <w:t>บริษัท อุบล</w:t>
      </w:r>
      <w:r w:rsidRPr="00FE297C">
        <w:rPr>
          <w:rFonts w:ascii="Angsana New" w:hAnsi="Angsana New" w:hint="cs"/>
          <w:sz w:val="30"/>
          <w:szCs w:val="30"/>
          <w:cs/>
        </w:rPr>
        <w:t>ไบโอเกษตร จำกัด (เดิมชื่อ</w:t>
      </w:r>
      <w:r w:rsidR="002A7A83" w:rsidRPr="00FE297C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FE297C">
        <w:rPr>
          <w:rFonts w:ascii="Angsana New" w:hAnsi="Angsana New" w:hint="cs"/>
          <w:sz w:val="30"/>
          <w:szCs w:val="30"/>
          <w:cs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>อุบลเกษตรพลังงาน จำกัด</w:t>
      </w:r>
      <w:r w:rsidRPr="00FE297C">
        <w:rPr>
          <w:rFonts w:ascii="Angsana New" w:hAnsi="Angsana New" w:hint="cs"/>
          <w:sz w:val="30"/>
          <w:szCs w:val="30"/>
          <w:cs/>
        </w:rPr>
        <w:t>) ไปให้บริษัท</w:t>
      </w:r>
      <w:r w:rsidR="00660FD5" w:rsidRPr="00FE297C">
        <w:rPr>
          <w:rFonts w:ascii="Angsana New" w:hAnsi="Angsana New"/>
          <w:sz w:val="30"/>
          <w:szCs w:val="30"/>
        </w:rPr>
        <w:t xml:space="preserve"> </w:t>
      </w:r>
      <w:r w:rsidR="00FA678D" w:rsidRPr="00FE297C">
        <w:rPr>
          <w:rFonts w:ascii="Angsana New" w:hAnsi="Angsana New" w:hint="cs"/>
          <w:sz w:val="30"/>
          <w:szCs w:val="30"/>
          <w:cs/>
        </w:rPr>
        <w:t xml:space="preserve">อุบลซันฟลาวเวอร์ จำกัด (เดิมชื่อ บริษัท </w:t>
      </w:r>
      <w:r w:rsidR="00FA678D" w:rsidRPr="00FE297C">
        <w:rPr>
          <w:rFonts w:ascii="Angsana New" w:hAnsi="Angsana New"/>
          <w:sz w:val="30"/>
          <w:szCs w:val="30"/>
          <w:cs/>
        </w:rPr>
        <w:t>เอ็นพี ไบโอ เอนเนอร์ยี่ จำกัด</w:t>
      </w:r>
      <w:r w:rsidR="00FA678D" w:rsidRPr="00FE297C">
        <w:rPr>
          <w:rFonts w:ascii="Angsana New" w:hAnsi="Angsana New" w:hint="cs"/>
          <w:sz w:val="30"/>
          <w:szCs w:val="30"/>
          <w:cs/>
        </w:rPr>
        <w:t>)</w:t>
      </w:r>
      <w:r w:rsidR="00280FE6" w:rsidRPr="00FE297C">
        <w:rPr>
          <w:rFonts w:ascii="Angsana New" w:hAnsi="Angsana New" w:hint="cs"/>
          <w:sz w:val="30"/>
          <w:szCs w:val="30"/>
          <w:cs/>
        </w:rPr>
        <w:t xml:space="preserve">โดยมีราคาซื้อขายเท่ากับ </w:t>
      </w:r>
      <w:r w:rsidR="00166896" w:rsidRPr="00FE297C">
        <w:rPr>
          <w:rFonts w:ascii="Angsana New" w:hAnsi="Angsana New"/>
          <w:sz w:val="30"/>
          <w:szCs w:val="30"/>
        </w:rPr>
        <w:t>98</w:t>
      </w:r>
      <w:r w:rsidR="00280FE6" w:rsidRPr="00FE297C">
        <w:rPr>
          <w:rFonts w:ascii="Angsana New" w:hAnsi="Angsana New"/>
          <w:sz w:val="30"/>
          <w:szCs w:val="30"/>
        </w:rPr>
        <w:t xml:space="preserve"> </w:t>
      </w:r>
      <w:r w:rsidR="00280FE6" w:rsidRPr="00FE297C">
        <w:rPr>
          <w:rFonts w:ascii="Angsana New" w:hAnsi="Angsana New" w:hint="cs"/>
          <w:sz w:val="30"/>
          <w:szCs w:val="30"/>
          <w:cs/>
        </w:rPr>
        <w:t>ล้านบาท</w:t>
      </w:r>
      <w:r w:rsidR="00BE1F81" w:rsidRPr="00FE297C">
        <w:rPr>
          <w:rFonts w:ascii="Angsana New" w:hAnsi="Angsana New" w:hint="cs"/>
          <w:sz w:val="30"/>
          <w:szCs w:val="30"/>
          <w:cs/>
        </w:rPr>
        <w:t xml:space="preserve"> เพื่อให้บริษัท</w:t>
      </w:r>
      <w:r w:rsidR="00660FD5" w:rsidRPr="00FE297C">
        <w:rPr>
          <w:rFonts w:ascii="Angsana New" w:hAnsi="Angsana New"/>
          <w:sz w:val="30"/>
          <w:szCs w:val="30"/>
        </w:rPr>
        <w:t xml:space="preserve"> </w:t>
      </w:r>
      <w:r w:rsidR="00BE1F81" w:rsidRPr="00FE297C">
        <w:rPr>
          <w:rFonts w:ascii="Angsana New" w:hAnsi="Angsana New" w:hint="cs"/>
          <w:sz w:val="30"/>
          <w:szCs w:val="30"/>
          <w:cs/>
        </w:rPr>
        <w:t xml:space="preserve">อุบลไบโอเกษตร จำกัด (เดิมชื่อ บริษัท </w:t>
      </w:r>
      <w:r w:rsidR="00BE1F81" w:rsidRPr="00FE297C">
        <w:rPr>
          <w:rFonts w:ascii="Angsana New" w:hAnsi="Angsana New"/>
          <w:sz w:val="30"/>
          <w:szCs w:val="30"/>
          <w:cs/>
        </w:rPr>
        <w:t>อุบลเกษตรพลังงาน จำกัด</w:t>
      </w:r>
      <w:r w:rsidR="00FA2465" w:rsidRPr="00FE297C">
        <w:rPr>
          <w:rFonts w:ascii="Angsana New" w:hAnsi="Angsana New"/>
          <w:sz w:val="30"/>
          <w:szCs w:val="30"/>
        </w:rPr>
        <w:t>)</w:t>
      </w:r>
      <w:r w:rsidR="00BE1F81" w:rsidRPr="00FE297C">
        <w:rPr>
          <w:rFonts w:ascii="Angsana New" w:hAnsi="Angsana New" w:hint="cs"/>
          <w:sz w:val="30"/>
          <w:szCs w:val="30"/>
          <w:cs/>
        </w:rPr>
        <w:t xml:space="preserve"> สามารถรองรับ</w:t>
      </w:r>
      <w:r w:rsidR="00660FD5" w:rsidRPr="00FE297C">
        <w:rPr>
          <w:rFonts w:ascii="Angsana New" w:hAnsi="Angsana New" w:hint="cs"/>
          <w:sz w:val="30"/>
          <w:szCs w:val="30"/>
          <w:cs/>
        </w:rPr>
        <w:t>การขยายตัวของ</w:t>
      </w:r>
      <w:r w:rsidR="00BE1F81" w:rsidRPr="00FE297C">
        <w:rPr>
          <w:rFonts w:ascii="Angsana New" w:hAnsi="Angsana New" w:hint="cs"/>
          <w:sz w:val="30"/>
          <w:szCs w:val="30"/>
          <w:cs/>
        </w:rPr>
        <w:t>ธุรกิจใหม่ของกลุ่มบริษัท</w:t>
      </w:r>
      <w:r w:rsidR="00FA2465" w:rsidRPr="00FE297C">
        <w:rPr>
          <w:rFonts w:ascii="Angsana New" w:hAnsi="Angsana New" w:hint="cs"/>
          <w:sz w:val="30"/>
          <w:szCs w:val="30"/>
          <w:cs/>
        </w:rPr>
        <w:t>ได้ในอนาคต</w:t>
      </w:r>
    </w:p>
    <w:p w14:paraId="4D8A6A08" w14:textId="00906588" w:rsidR="00D358AC" w:rsidRPr="00FE297C" w:rsidRDefault="00D358AC" w:rsidP="00D35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20"/>
          <w:szCs w:val="20"/>
        </w:rPr>
      </w:pPr>
    </w:p>
    <w:p w14:paraId="693720D2" w14:textId="09BB77BF" w:rsidR="00D358AC" w:rsidRPr="00FE297C" w:rsidRDefault="00D358AC" w:rsidP="0072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FE297C">
        <w:rPr>
          <w:rFonts w:ascii="Angsana New" w:hAnsi="Angsana New" w:hint="cs"/>
          <w:sz w:val="30"/>
          <w:szCs w:val="30"/>
          <w:cs/>
        </w:rPr>
        <w:t>จากการจัดโครงสร้างดังกล่าว ทำให้</w:t>
      </w:r>
      <w:r w:rsidR="007224BD" w:rsidRPr="00FE297C">
        <w:rPr>
          <w:rFonts w:ascii="Angsana New" w:hAnsi="Angsana New" w:hint="cs"/>
          <w:sz w:val="30"/>
          <w:szCs w:val="30"/>
          <w:cs/>
        </w:rPr>
        <w:t xml:space="preserve"> </w:t>
      </w:r>
      <w:r w:rsidRPr="00FE297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66896" w:rsidRPr="00FE297C">
        <w:rPr>
          <w:rFonts w:ascii="Angsana New" w:hAnsi="Angsana New"/>
          <w:sz w:val="30"/>
          <w:szCs w:val="30"/>
        </w:rPr>
        <w:t>31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66896" w:rsidRPr="00FE297C">
        <w:rPr>
          <w:rFonts w:ascii="Angsana New" w:hAnsi="Angsana New"/>
          <w:sz w:val="30"/>
          <w:szCs w:val="30"/>
        </w:rPr>
        <w:t>2563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 w:hint="cs"/>
          <w:sz w:val="30"/>
          <w:szCs w:val="30"/>
          <w:cs/>
        </w:rPr>
        <w:t>บริษัท</w:t>
      </w:r>
      <w:r w:rsidR="00660FD5" w:rsidRPr="00FE297C">
        <w:rPr>
          <w:rFonts w:ascii="Angsana New" w:hAnsi="Angsana New" w:hint="cs"/>
          <w:sz w:val="30"/>
          <w:szCs w:val="30"/>
          <w:cs/>
        </w:rPr>
        <w:t xml:space="preserve"> </w:t>
      </w:r>
      <w:r w:rsidRPr="00FE297C">
        <w:rPr>
          <w:rFonts w:ascii="Angsana New" w:hAnsi="Angsana New" w:hint="cs"/>
          <w:sz w:val="30"/>
          <w:szCs w:val="30"/>
          <w:cs/>
        </w:rPr>
        <w:t xml:space="preserve">อุบลไบโอเกษตร จำกัด มีผลขาดทุนสะสมจากการดำเนินงานในอดีตคงเหลือเป็นจำนวน </w:t>
      </w:r>
      <w:r w:rsidR="00166896" w:rsidRPr="00FE297C">
        <w:rPr>
          <w:rFonts w:ascii="Angsana New" w:hAnsi="Angsana New"/>
          <w:sz w:val="30"/>
          <w:szCs w:val="30"/>
        </w:rPr>
        <w:t>630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 w:hint="cs"/>
          <w:sz w:val="30"/>
          <w:szCs w:val="30"/>
          <w:cs/>
        </w:rPr>
        <w:t>ล้านบาท</w:t>
      </w:r>
      <w:r w:rsidR="00E83305" w:rsidRPr="00FE297C">
        <w:rPr>
          <w:rFonts w:ascii="Angsana New" w:hAnsi="Angsana New" w:hint="cs"/>
          <w:sz w:val="30"/>
          <w:szCs w:val="30"/>
          <w:cs/>
        </w:rPr>
        <w:t xml:space="preserve"> และยังคง</w:t>
      </w:r>
      <w:r w:rsidR="00B10EED" w:rsidRPr="00FE297C">
        <w:rPr>
          <w:rFonts w:ascii="Angsana New" w:hAnsi="Angsana New" w:hint="cs"/>
          <w:sz w:val="30"/>
          <w:szCs w:val="30"/>
          <w:cs/>
        </w:rPr>
        <w:t>มีผล</w:t>
      </w:r>
      <w:r w:rsidR="00E83305" w:rsidRPr="00FE297C">
        <w:rPr>
          <w:rFonts w:ascii="Angsana New" w:hAnsi="Angsana New" w:hint="cs"/>
          <w:sz w:val="30"/>
          <w:szCs w:val="30"/>
          <w:cs/>
        </w:rPr>
        <w:t xml:space="preserve">ขาดทุนสะสมอยู่เป็นจำนวน </w:t>
      </w:r>
      <w:r w:rsidR="00EA5C0A" w:rsidRPr="00FE297C">
        <w:rPr>
          <w:rFonts w:ascii="Angsana New" w:hAnsi="Angsana New"/>
          <w:sz w:val="30"/>
          <w:szCs w:val="30"/>
        </w:rPr>
        <w:t>558</w:t>
      </w:r>
      <w:r w:rsidR="00E83305" w:rsidRPr="00FE297C">
        <w:rPr>
          <w:rFonts w:ascii="Angsana New" w:hAnsi="Angsana New"/>
          <w:sz w:val="30"/>
          <w:szCs w:val="30"/>
        </w:rPr>
        <w:t xml:space="preserve"> </w:t>
      </w:r>
      <w:r w:rsidR="00E83305" w:rsidRPr="00FE297C">
        <w:rPr>
          <w:rFonts w:ascii="Angsana New" w:hAnsi="Angsana New" w:hint="cs"/>
          <w:sz w:val="30"/>
          <w:szCs w:val="30"/>
          <w:cs/>
        </w:rPr>
        <w:t xml:space="preserve">ล้านบาท ณ วันที่ </w:t>
      </w:r>
      <w:r w:rsidR="00166896" w:rsidRPr="00FE297C">
        <w:rPr>
          <w:rFonts w:ascii="Angsana New" w:hAnsi="Angsana New"/>
          <w:sz w:val="30"/>
          <w:szCs w:val="30"/>
        </w:rPr>
        <w:t>31</w:t>
      </w:r>
      <w:r w:rsidR="00E83305" w:rsidRPr="00FE297C">
        <w:rPr>
          <w:rFonts w:ascii="Angsana New" w:hAnsi="Angsana New"/>
          <w:sz w:val="30"/>
          <w:szCs w:val="30"/>
        </w:rPr>
        <w:t xml:space="preserve"> </w:t>
      </w:r>
      <w:r w:rsidR="00E83305" w:rsidRPr="00FE297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66896" w:rsidRPr="00FE297C">
        <w:rPr>
          <w:rFonts w:ascii="Angsana New" w:hAnsi="Angsana New"/>
          <w:sz w:val="30"/>
          <w:szCs w:val="30"/>
        </w:rPr>
        <w:t>2564</w:t>
      </w:r>
      <w:r w:rsidRPr="00FE297C">
        <w:rPr>
          <w:rFonts w:ascii="Angsana New" w:hAnsi="Angsana New" w:hint="cs"/>
          <w:sz w:val="30"/>
          <w:szCs w:val="30"/>
          <w:cs/>
        </w:rPr>
        <w:t xml:space="preserve"> ซึ่งเป็นข้อบ่งชี้ของการด้อยค่าของเงินลงทุนในบริษัทย่อย ฝ่ายบริหารจึงได้ทดสอบการด้อยค่า</w:t>
      </w:r>
      <w:r w:rsidR="0021705D" w:rsidRPr="00FE297C">
        <w:rPr>
          <w:rFonts w:ascii="Angsana New" w:hAnsi="Angsana New"/>
          <w:sz w:val="30"/>
          <w:szCs w:val="30"/>
          <w:cs/>
        </w:rPr>
        <w:t xml:space="preserve">โดยได้ประเมินมูลค่าที่คาดว่าจะได้รับคืนโดยวิธีมูลค่าจากการใช้ ซึ่งประมาณจากการคิดลดกระแสเงินสดที่คาดว่าจะได้รับในอนาคตจากการใช้สินทรัพย์นั้นๆ ข้อสมมติสำคัญที่ฝ่ายบริหารใช้ในการประมาณกระแสเงินสดดังกล่าว ได้แก่ ปริมาณและราคาขายที่ประมาณโดยอาศัยประสบการณ์ในอดีตปรับปรุงด้วยแผนการดำเนินงานที่เปลี่ยนแปลงไปในอนาคต </w:t>
      </w:r>
      <w:r w:rsidR="00FA2465" w:rsidRPr="00FE297C">
        <w:rPr>
          <w:rFonts w:ascii="Angsana New" w:hAnsi="Angsana New" w:hint="cs"/>
          <w:sz w:val="30"/>
          <w:szCs w:val="30"/>
          <w:cs/>
        </w:rPr>
        <w:t xml:space="preserve">ซึ่งรวมถึงแผนการขยายตลาดและประเภทของผลิตภัณฑ์ </w:t>
      </w:r>
      <w:r w:rsidR="0021705D" w:rsidRPr="00FE297C">
        <w:rPr>
          <w:rFonts w:ascii="Angsana New" w:hAnsi="Angsana New"/>
          <w:sz w:val="30"/>
          <w:szCs w:val="30"/>
          <w:cs/>
        </w:rPr>
        <w:t>อัตราการเติบโตระยะยาว</w:t>
      </w:r>
      <w:r w:rsidR="00FA2465" w:rsidRPr="00FE297C">
        <w:rPr>
          <w:rFonts w:ascii="Angsana New" w:hAnsi="Angsana New" w:hint="cs"/>
          <w:sz w:val="30"/>
          <w:szCs w:val="30"/>
          <w:cs/>
        </w:rPr>
        <w:t xml:space="preserve"> และมูลค่าของสินทรัพย์เมื่อเลิกใช้งาน</w:t>
      </w:r>
    </w:p>
    <w:p w14:paraId="02F3108E" w14:textId="77777777" w:rsidR="00D358AC" w:rsidRPr="00FE297C" w:rsidRDefault="00D358AC" w:rsidP="00D35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0"/>
          <w:szCs w:val="20"/>
        </w:rPr>
      </w:pPr>
    </w:p>
    <w:p w14:paraId="7DC84DD7" w14:textId="77ED85FE" w:rsidR="0021705D" w:rsidRPr="00FE297C" w:rsidRDefault="0021705D" w:rsidP="0021705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จากการทดสอบการด้อยค่าโดยใช้</w:t>
      </w:r>
      <w:r w:rsidR="00C96EC8" w:rsidRPr="00FE297C">
        <w:rPr>
          <w:rFonts w:ascii="Angsana New" w:hAnsi="Angsana New" w:hint="cs"/>
          <w:sz w:val="30"/>
          <w:szCs w:val="30"/>
          <w:cs/>
        </w:rPr>
        <w:t>อัตราคิดลดจากต้นทุนเงินทุนถัวเฉลี่ยถ่วงน้ำหนัก</w:t>
      </w:r>
      <w:r w:rsidRPr="00FE297C">
        <w:rPr>
          <w:rFonts w:ascii="Angsana New" w:hAnsi="Angsana New"/>
          <w:sz w:val="30"/>
          <w:szCs w:val="30"/>
          <w:cs/>
        </w:rPr>
        <w:t xml:space="preserve">ที่อัตราร้อยละ </w:t>
      </w:r>
      <w:r w:rsidR="00166896" w:rsidRPr="00FE297C">
        <w:rPr>
          <w:rFonts w:ascii="Angsana New" w:hAnsi="Angsana New"/>
          <w:sz w:val="30"/>
          <w:szCs w:val="30"/>
        </w:rPr>
        <w:t>8.</w:t>
      </w:r>
      <w:r w:rsidR="00EA5C0A" w:rsidRPr="00FE297C">
        <w:rPr>
          <w:rFonts w:ascii="Angsana New" w:hAnsi="Angsana New"/>
          <w:sz w:val="30"/>
          <w:szCs w:val="30"/>
        </w:rPr>
        <w:t>00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>การประมาณการมูลค่าที่จะได้รับคืนสูงกว่ามูลค่าตามบัญชี</w:t>
      </w:r>
      <w:r w:rsidR="00C96EC8" w:rsidRPr="00FE297C">
        <w:rPr>
          <w:rFonts w:ascii="Angsana New" w:hAnsi="Angsana New" w:hint="cs"/>
          <w:sz w:val="30"/>
          <w:szCs w:val="30"/>
          <w:cs/>
        </w:rPr>
        <w:t xml:space="preserve"> ดังนั้นบริษัท</w:t>
      </w:r>
      <w:r w:rsidRPr="00FE297C">
        <w:rPr>
          <w:rFonts w:ascii="Angsana New" w:hAnsi="Angsana New"/>
          <w:sz w:val="30"/>
          <w:szCs w:val="30"/>
          <w:cs/>
        </w:rPr>
        <w:t>จึงไม่รับรู้ขาดทุนจากการด้อยค่าสำหรับเงินลงทุนในบริษัท</w:t>
      </w:r>
      <w:r w:rsidRPr="00FE297C">
        <w:rPr>
          <w:rFonts w:ascii="Angsana New" w:hAnsi="Angsana New" w:hint="cs"/>
          <w:sz w:val="30"/>
          <w:szCs w:val="30"/>
          <w:cs/>
        </w:rPr>
        <w:t xml:space="preserve"> อุบล</w:t>
      </w:r>
      <w:r w:rsidR="00EA5C0A" w:rsidRPr="00FE297C">
        <w:rPr>
          <w:rFonts w:ascii="Angsana New" w:hAnsi="Angsana New" w:hint="cs"/>
          <w:sz w:val="30"/>
          <w:szCs w:val="30"/>
          <w:cs/>
        </w:rPr>
        <w:t>ไบโอเกษตร</w:t>
      </w:r>
      <w:r w:rsidRPr="00FE297C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A7651B"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ในงบการเงินปี </w:t>
      </w:r>
      <w:r w:rsidRPr="00FE297C">
        <w:rPr>
          <w:rFonts w:ascii="Angsana New" w:hAnsi="Angsana New"/>
          <w:sz w:val="30"/>
          <w:szCs w:val="30"/>
        </w:rPr>
        <w:t> </w:t>
      </w:r>
      <w:r w:rsidR="00166896" w:rsidRPr="00FE297C">
        <w:rPr>
          <w:rFonts w:ascii="Angsana New" w:hAnsi="Angsana New"/>
          <w:sz w:val="30"/>
          <w:szCs w:val="30"/>
        </w:rPr>
        <w:t>2564</w:t>
      </w:r>
    </w:p>
    <w:p w14:paraId="0B3B8353" w14:textId="77777777" w:rsidR="00253A31" w:rsidRPr="00FE297C" w:rsidRDefault="00253A31" w:rsidP="00D35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0"/>
          <w:szCs w:val="20"/>
        </w:rPr>
      </w:pPr>
    </w:p>
    <w:p w14:paraId="11CF9E46" w14:textId="77777777" w:rsidR="00E730A9" w:rsidRPr="00FE297C" w:rsidRDefault="00E730A9" w:rsidP="00E73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4F7A3CB" w14:textId="77777777" w:rsidR="00E730A9" w:rsidRPr="00FE297C" w:rsidRDefault="00E730A9" w:rsidP="00E73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0"/>
          <w:szCs w:val="20"/>
        </w:rPr>
      </w:pPr>
    </w:p>
    <w:p w14:paraId="0B537DB6" w14:textId="26B1C56D" w:rsidR="00E730A9" w:rsidRPr="00FE297C" w:rsidRDefault="00E730A9" w:rsidP="00E73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pacing w:val="-4"/>
          <w:sz w:val="30"/>
          <w:szCs w:val="30"/>
          <w:cs/>
        </w:rPr>
        <w:t>การเปลี่ยนแปลงใน</w:t>
      </w:r>
      <w:r w:rsidR="004119D5" w:rsidRPr="00FE297C">
        <w:rPr>
          <w:rFonts w:ascii="Angsana New" w:hAnsi="Angsana New" w:hint="cs"/>
          <w:spacing w:val="-4"/>
          <w:sz w:val="30"/>
          <w:szCs w:val="30"/>
          <w:cs/>
        </w:rPr>
        <w:t>อัตราคิดลดร้อยละ</w:t>
      </w:r>
      <w:r w:rsidRPr="00FE297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7097F" w:rsidRPr="00FE297C">
        <w:rPr>
          <w:rFonts w:ascii="Angsana New" w:hAnsi="Angsana New"/>
          <w:sz w:val="30"/>
          <w:szCs w:val="30"/>
        </w:rPr>
        <w:t>0.78</w:t>
      </w:r>
      <w:r w:rsidR="00E972FC"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pacing w:val="-4"/>
          <w:sz w:val="30"/>
          <w:szCs w:val="30"/>
          <w:cs/>
        </w:rPr>
        <w:t>โดยถือว่าข้อสมมติอื่นๆ คงที่ จะมีผล</w:t>
      </w:r>
      <w:r w:rsidR="004119D5" w:rsidRPr="00FE297C">
        <w:rPr>
          <w:rFonts w:ascii="Angsana New" w:hAnsi="Angsana New" w:hint="cs"/>
          <w:spacing w:val="-4"/>
          <w:sz w:val="30"/>
          <w:szCs w:val="30"/>
          <w:cs/>
        </w:rPr>
        <w:t>ทำให้</w:t>
      </w:r>
      <w:r w:rsidRPr="00FE297C">
        <w:rPr>
          <w:rFonts w:ascii="Angsana New" w:hAnsi="Angsana New"/>
          <w:spacing w:val="-4"/>
          <w:sz w:val="30"/>
          <w:szCs w:val="30"/>
          <w:cs/>
        </w:rPr>
        <w:t>มูลค่า</w:t>
      </w:r>
      <w:r w:rsidR="004119D5" w:rsidRPr="00FE297C">
        <w:rPr>
          <w:rFonts w:ascii="Angsana New" w:hAnsi="Angsana New" w:hint="cs"/>
          <w:spacing w:val="-4"/>
          <w:sz w:val="30"/>
          <w:szCs w:val="30"/>
          <w:cs/>
        </w:rPr>
        <w:t>ตามบัญชี</w:t>
      </w:r>
      <w:r w:rsidRPr="00FE297C">
        <w:rPr>
          <w:rFonts w:ascii="Angsana New" w:hAnsi="Angsana New"/>
          <w:spacing w:val="-4"/>
          <w:sz w:val="30"/>
          <w:szCs w:val="30"/>
          <w:cs/>
        </w:rPr>
        <w:t>ของเงินลงทุนในบริษัท</w:t>
      </w:r>
      <w:r w:rsidR="00812463" w:rsidRPr="00FE297C">
        <w:rPr>
          <w:rFonts w:ascii="Angsana New" w:hAnsi="Angsana New" w:hint="cs"/>
          <w:spacing w:val="-4"/>
          <w:sz w:val="30"/>
          <w:szCs w:val="30"/>
          <w:cs/>
        </w:rPr>
        <w:t xml:space="preserve"> อุบล</w:t>
      </w:r>
      <w:r w:rsidR="00EA5C0A" w:rsidRPr="00FE297C">
        <w:rPr>
          <w:rFonts w:ascii="Angsana New" w:hAnsi="Angsana New" w:hint="cs"/>
          <w:spacing w:val="-4"/>
          <w:sz w:val="30"/>
          <w:szCs w:val="30"/>
          <w:cs/>
        </w:rPr>
        <w:t xml:space="preserve">ไบโอเกษตร </w:t>
      </w:r>
      <w:r w:rsidR="00812463" w:rsidRPr="00FE297C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FE297C">
        <w:rPr>
          <w:rFonts w:ascii="Angsana New" w:hAnsi="Angsana New"/>
          <w:sz w:val="30"/>
          <w:szCs w:val="30"/>
          <w:cs/>
        </w:rPr>
        <w:t xml:space="preserve">เท่ากับมูลค่าที่คาดว่าจะได้รับคืน </w:t>
      </w:r>
    </w:p>
    <w:p w14:paraId="5613DE87" w14:textId="2F4AFFAF" w:rsidR="00660FD5" w:rsidRPr="00FE297C" w:rsidRDefault="00660FD5" w:rsidP="00640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right="-43"/>
        <w:rPr>
          <w:rFonts w:ascii="Angsana New" w:hAnsi="Angsana New"/>
          <w:b/>
          <w:bCs/>
        </w:rPr>
        <w:sectPr w:rsidR="00660FD5" w:rsidRPr="00FE297C" w:rsidSect="00253A31">
          <w:pgSz w:w="11909" w:h="16834" w:code="9"/>
          <w:pgMar w:top="1152" w:right="1109" w:bottom="1152" w:left="691" w:header="720" w:footer="720" w:gutter="0"/>
          <w:cols w:space="708"/>
          <w:docGrid w:linePitch="360"/>
        </w:sectPr>
      </w:pPr>
    </w:p>
    <w:p w14:paraId="1D59D4A3" w14:textId="676A34D2" w:rsidR="001A0B09" w:rsidRPr="00FE297C" w:rsidRDefault="00166896" w:rsidP="001A0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E297C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1A0B09" w:rsidRPr="00FE297C">
        <w:rPr>
          <w:rFonts w:ascii="Angsana New" w:hAnsi="Angsana New"/>
          <w:b/>
          <w:bCs/>
          <w:sz w:val="30"/>
          <w:szCs w:val="30"/>
        </w:rPr>
        <w:tab/>
      </w:r>
      <w:r w:rsidR="001A0B09" w:rsidRPr="00FE297C">
        <w:rPr>
          <w:rFonts w:ascii="Angsana New" w:hAnsi="Angsana New" w:hint="cs"/>
          <w:b/>
          <w:bCs/>
          <w:sz w:val="30"/>
          <w:szCs w:val="30"/>
          <w:cs/>
        </w:rPr>
        <w:t>ที่ดิน อาคาร และอุปกรณ์</w:t>
      </w:r>
    </w:p>
    <w:p w14:paraId="051E1735" w14:textId="77777777" w:rsidR="008E414D" w:rsidRPr="00FE297C" w:rsidRDefault="008E414D" w:rsidP="001A0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14F46E2" w14:textId="6E6CEFD8" w:rsidR="001A0B09" w:rsidRPr="00FE297C" w:rsidRDefault="008E414D" w:rsidP="001A0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E297C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787842E5" w14:textId="77777777" w:rsidR="001A0B09" w:rsidRPr="00FE297C" w:rsidRDefault="001A0B09" w:rsidP="0096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02"/>
        <w:jc w:val="thaiDistribute"/>
        <w:rPr>
          <w:rFonts w:ascii="Angsana New" w:hAnsi="Angsana New"/>
          <w:spacing w:val="-6"/>
          <w:sz w:val="20"/>
          <w:szCs w:val="20"/>
        </w:rPr>
      </w:pPr>
      <w:bookmarkStart w:id="2" w:name="_Hlk91517705"/>
    </w:p>
    <w:p w14:paraId="38AB4B18" w14:textId="77777777" w:rsidR="001A0B09" w:rsidRPr="00FE297C" w:rsidRDefault="001A0B09" w:rsidP="00E3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02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pacing w:val="-6"/>
          <w:sz w:val="30"/>
          <w:szCs w:val="30"/>
          <w:cs/>
        </w:rPr>
        <w:t>ที่ดิน อาคารและอุปกรณ์</w:t>
      </w:r>
      <w:r w:rsidRPr="00FE297C">
        <w:rPr>
          <w:rFonts w:ascii="Angsana New" w:hAnsi="Angsana New"/>
          <w:sz w:val="30"/>
          <w:szCs w:val="30"/>
          <w:cs/>
        </w:rPr>
        <w:t>วัดมูลค่าด้วยราคาทุนหักค่าเสื่อมราคาสะสมและขาดทุนจากการด้อยค่า</w:t>
      </w:r>
    </w:p>
    <w:p w14:paraId="1E6CB3F5" w14:textId="77777777" w:rsidR="001A0B09" w:rsidRPr="00FE297C" w:rsidRDefault="001A0B09" w:rsidP="00E3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02"/>
        <w:jc w:val="thaiDistribute"/>
        <w:rPr>
          <w:rFonts w:ascii="Angsana New" w:hAnsi="Angsana New"/>
          <w:sz w:val="22"/>
          <w:szCs w:val="22"/>
        </w:rPr>
      </w:pPr>
    </w:p>
    <w:p w14:paraId="05C0C5A8" w14:textId="40918148" w:rsidR="001A0B09" w:rsidRPr="00FE297C" w:rsidRDefault="00BA627A" w:rsidP="0014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spacing w:line="240" w:lineRule="auto"/>
        <w:ind w:left="540" w:right="562"/>
        <w:jc w:val="thaiDistribute"/>
        <w:rPr>
          <w:rFonts w:ascii="Angsana New" w:hAnsi="Angsana New"/>
          <w:spacing w:val="-4"/>
          <w:sz w:val="30"/>
          <w:szCs w:val="30"/>
        </w:rPr>
      </w:pPr>
      <w:r w:rsidRPr="00FE297C">
        <w:rPr>
          <w:rFonts w:ascii="Angsana New" w:hAnsi="Angsana New"/>
          <w:spacing w:val="-4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FE297C">
        <w:rPr>
          <w:rFonts w:ascii="Angsana New" w:hAnsi="Angsana New"/>
          <w:spacing w:val="-4"/>
          <w:sz w:val="30"/>
          <w:szCs w:val="30"/>
        </w:rPr>
        <w:t xml:space="preserve"> </w:t>
      </w:r>
      <w:r w:rsidRPr="00FE297C">
        <w:rPr>
          <w:rFonts w:ascii="Angsana New" w:hAnsi="Angsana New"/>
          <w:spacing w:val="-4"/>
          <w:sz w:val="30"/>
          <w:szCs w:val="30"/>
          <w:cs/>
        </w:rPr>
        <w:t>การขนย้าย</w:t>
      </w:r>
      <w:r w:rsidRPr="00FE297C">
        <w:rPr>
          <w:rFonts w:ascii="Angsana New" w:hAnsi="Angsana New"/>
          <w:spacing w:val="-4"/>
          <w:sz w:val="30"/>
          <w:szCs w:val="30"/>
        </w:rPr>
        <w:t xml:space="preserve"> </w:t>
      </w:r>
      <w:r w:rsidRPr="00FE297C">
        <w:rPr>
          <w:rFonts w:ascii="Angsana New" w:hAnsi="Angsana New"/>
          <w:spacing w:val="-4"/>
          <w:sz w:val="30"/>
          <w:szCs w:val="30"/>
          <w:cs/>
        </w:rPr>
        <w:t>การบูรณะสถานที่ตั้งของสินทรัพย์</w:t>
      </w:r>
      <w:r w:rsidR="009C7CE7" w:rsidRPr="00FE297C">
        <w:rPr>
          <w:rFonts w:ascii="Angsana New" w:hAnsi="Angsana New"/>
          <w:spacing w:val="-4"/>
          <w:sz w:val="30"/>
          <w:szCs w:val="30"/>
        </w:rPr>
        <w:t xml:space="preserve"> </w:t>
      </w:r>
      <w:r w:rsidRPr="00FE297C">
        <w:rPr>
          <w:rFonts w:ascii="Angsana New" w:hAnsi="Angsana New"/>
          <w:spacing w:val="-4"/>
          <w:sz w:val="30"/>
          <w:szCs w:val="30"/>
        </w:rPr>
        <w:t xml:space="preserve"> </w:t>
      </w:r>
      <w:r w:rsidRPr="00FE297C">
        <w:rPr>
          <w:rFonts w:ascii="Angsana New" w:hAnsi="Angsana New"/>
          <w:spacing w:val="-4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04DC6C28" w14:textId="77777777" w:rsidR="00BA627A" w:rsidRPr="00FE297C" w:rsidRDefault="00BA627A" w:rsidP="00E3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102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4F6B71E2" w14:textId="77777777" w:rsidR="001A0B09" w:rsidRPr="00FE297C" w:rsidRDefault="001A0B09" w:rsidP="0014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2"/>
        <w:jc w:val="thaiDistribute"/>
        <w:rPr>
          <w:rFonts w:ascii="Angsana New" w:hAnsi="Angsana New"/>
          <w:spacing w:val="-4"/>
          <w:sz w:val="30"/>
          <w:szCs w:val="30"/>
        </w:rPr>
      </w:pPr>
      <w:r w:rsidRPr="00FE297C">
        <w:rPr>
          <w:rFonts w:ascii="Angsana New" w:hAnsi="Angsana New"/>
          <w:spacing w:val="-4"/>
          <w:sz w:val="30"/>
          <w:szCs w:val="30"/>
          <w:cs/>
        </w:rPr>
        <w:t>ต้นทุนหญ้าเนเปียร์ประกอบด้วยต้นทุนที่เกี่ยวข้องโดยตรงกับการปลูกหญ้าเนเปียร์ ซึ่งได้แก่ ค่าท่อนพันธุ์ ค่าปรับสภาพพื้นที่หน้าดินเพื่อใช้ในการปลูกหญ้าเนเปียร์ ค่าแรง และโสหุ้ยอื่น</w:t>
      </w:r>
    </w:p>
    <w:p w14:paraId="67FCB940" w14:textId="77777777" w:rsidR="001A0B09" w:rsidRPr="00FE297C" w:rsidRDefault="001A0B09" w:rsidP="00E3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102"/>
        <w:jc w:val="thaiDistribute"/>
        <w:rPr>
          <w:rFonts w:ascii="Angsana New" w:hAnsi="Angsana New"/>
          <w:color w:val="000000"/>
          <w:sz w:val="20"/>
          <w:szCs w:val="20"/>
          <w:lang w:eastAsia="en-GB"/>
        </w:rPr>
      </w:pPr>
    </w:p>
    <w:p w14:paraId="5D8AD0E3" w14:textId="132CFF13" w:rsidR="001A0B09" w:rsidRPr="00FE297C" w:rsidRDefault="00BA627A" w:rsidP="0014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2"/>
        <w:jc w:val="thaiDistribute"/>
        <w:rPr>
          <w:rFonts w:ascii="Angsana New" w:hAnsi="Angsana New"/>
          <w:spacing w:val="-4"/>
          <w:sz w:val="30"/>
          <w:szCs w:val="30"/>
        </w:rPr>
      </w:pPr>
      <w:r w:rsidRPr="00FE297C">
        <w:rPr>
          <w:rFonts w:ascii="Angsana New" w:hAnsi="Angsana New"/>
          <w:spacing w:val="-4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0423C31" w14:textId="77777777" w:rsidR="00BA627A" w:rsidRPr="00FE297C" w:rsidRDefault="00BA627A" w:rsidP="00E3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102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317C7ECA" w14:textId="77777777" w:rsidR="001A0B09" w:rsidRPr="00FE297C" w:rsidRDefault="001A0B09" w:rsidP="00E3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02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E297C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1018DB8F" w14:textId="77777777" w:rsidR="001A0B09" w:rsidRPr="00FE297C" w:rsidRDefault="001A0B09" w:rsidP="00E3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102"/>
        <w:jc w:val="both"/>
        <w:rPr>
          <w:rFonts w:ascii="Angsana New" w:hAnsi="Angsana New"/>
          <w:sz w:val="20"/>
          <w:szCs w:val="20"/>
        </w:rPr>
      </w:pPr>
    </w:p>
    <w:p w14:paraId="24ABBE10" w14:textId="4A3D8D94" w:rsidR="001A0B09" w:rsidRPr="00FE297C" w:rsidRDefault="001A0B09" w:rsidP="0014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2"/>
        <w:jc w:val="thaiDistribute"/>
        <w:rPr>
          <w:rFonts w:ascii="Angsana New" w:hAnsi="Angsana New"/>
          <w:spacing w:val="-4"/>
          <w:sz w:val="30"/>
          <w:szCs w:val="30"/>
        </w:rPr>
      </w:pPr>
      <w:r w:rsidRPr="00FE297C">
        <w:rPr>
          <w:rFonts w:ascii="Angsana New" w:hAnsi="Angsana New"/>
          <w:spacing w:val="-4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</w:t>
      </w:r>
      <w:r w:rsidR="009C7CE7" w:rsidRPr="00FE297C">
        <w:rPr>
          <w:rFonts w:ascii="Angsana New" w:hAnsi="Angsana New" w:hint="cs"/>
          <w:spacing w:val="-4"/>
          <w:sz w:val="30"/>
          <w:szCs w:val="30"/>
          <w:cs/>
        </w:rPr>
        <w:t>เมื่อ</w:t>
      </w:r>
      <w:r w:rsidRPr="00FE297C">
        <w:rPr>
          <w:rFonts w:ascii="Angsana New" w:hAnsi="Angsana New"/>
          <w:spacing w:val="-4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34679DBA" w14:textId="77777777" w:rsidR="00E3582C" w:rsidRPr="00FE297C" w:rsidRDefault="00E3582C" w:rsidP="00E3582C">
      <w:pPr>
        <w:pStyle w:val="Default"/>
        <w:ind w:left="540" w:right="1102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0A44D38F" w14:textId="7389671D" w:rsidR="001A0B09" w:rsidRPr="00FE297C" w:rsidRDefault="001A0B09" w:rsidP="00E3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02" w:firstLine="540"/>
        <w:rPr>
          <w:rFonts w:ascii="Angsana New" w:hAnsi="Angsana New"/>
          <w:i/>
          <w:iCs/>
          <w:sz w:val="30"/>
          <w:szCs w:val="30"/>
        </w:rPr>
      </w:pPr>
      <w:r w:rsidRPr="00FE297C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0D74DAB6" w14:textId="77777777" w:rsidR="001A0B09" w:rsidRPr="00FE297C" w:rsidRDefault="001A0B09" w:rsidP="00E3582C">
      <w:pPr>
        <w:pStyle w:val="Default"/>
        <w:ind w:left="540" w:right="1102"/>
        <w:jc w:val="thaiDistribute"/>
        <w:rPr>
          <w:rFonts w:ascii="Angsana New" w:hAnsi="Angsana New" w:cs="Angsana New"/>
        </w:rPr>
      </w:pPr>
    </w:p>
    <w:p w14:paraId="2F0BE0A0" w14:textId="55161129" w:rsidR="00BA627A" w:rsidRPr="00FE297C" w:rsidRDefault="00BA627A" w:rsidP="00143D16">
      <w:pPr>
        <w:pStyle w:val="Default"/>
        <w:ind w:left="540" w:right="652"/>
        <w:jc w:val="thaiDistribute"/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</w:pPr>
      <w:r w:rsidRPr="00FE297C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282D23" w:rsidRPr="00FE297C"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 xml:space="preserve"> </w:t>
      </w:r>
      <w:r w:rsidRPr="00FE297C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66BD10B8" w14:textId="286377A6" w:rsidR="001A0B09" w:rsidRPr="00FE297C" w:rsidRDefault="001A0B09" w:rsidP="001A0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AF1DF45" w14:textId="7C0F03E0" w:rsidR="000970BF" w:rsidRPr="00FE297C" w:rsidRDefault="000970BF" w:rsidP="001A0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7148FD9" w14:textId="1ADF7231" w:rsidR="000970BF" w:rsidRPr="00FE297C" w:rsidRDefault="000970BF" w:rsidP="001A0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92C8D08" w14:textId="0D2B2D79" w:rsidR="000970BF" w:rsidRPr="00FE297C" w:rsidRDefault="000970BF" w:rsidP="001A0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C7C2BF6" w14:textId="77777777" w:rsidR="000970BF" w:rsidRPr="00FE297C" w:rsidRDefault="000970BF" w:rsidP="001A0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540"/>
        <w:gridCol w:w="1080"/>
      </w:tblGrid>
      <w:tr w:rsidR="001A0B09" w:rsidRPr="00FE297C" w14:paraId="070BAF85" w14:textId="77777777" w:rsidTr="00F71513">
        <w:tc>
          <w:tcPr>
            <w:tcW w:w="7470" w:type="dxa"/>
          </w:tcPr>
          <w:p w14:paraId="7E375315" w14:textId="03F04BCB" w:rsidR="001A0B09" w:rsidRPr="00FE297C" w:rsidRDefault="001A0B09" w:rsidP="00F7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ส่วนปรับปรุงที่ดิน </w:t>
            </w:r>
          </w:p>
        </w:tc>
        <w:tc>
          <w:tcPr>
            <w:tcW w:w="540" w:type="dxa"/>
          </w:tcPr>
          <w:p w14:paraId="2B7B5094" w14:textId="18E37E3C" w:rsidR="001A0B09" w:rsidRPr="00FE297C" w:rsidRDefault="00166896" w:rsidP="00F7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</w:t>
            </w:r>
            <w:r w:rsidR="001A0B09" w:rsidRPr="00FE297C">
              <w:rPr>
                <w:rFonts w:ascii="Angsana New" w:hAnsi="Angsana New"/>
                <w:sz w:val="30"/>
                <w:szCs w:val="30"/>
              </w:rPr>
              <w:t>-</w:t>
            </w:r>
            <w:r w:rsidRPr="00FE297C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080" w:type="dxa"/>
          </w:tcPr>
          <w:p w14:paraId="34CF12A9" w14:textId="77777777" w:rsidR="001A0B09" w:rsidRPr="00FE297C" w:rsidRDefault="001A0B09" w:rsidP="00F7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B09" w:rsidRPr="00FE297C" w14:paraId="126763AE" w14:textId="77777777" w:rsidTr="00F71513">
        <w:tc>
          <w:tcPr>
            <w:tcW w:w="7470" w:type="dxa"/>
          </w:tcPr>
          <w:p w14:paraId="665937CA" w14:textId="77777777" w:rsidR="001A0B09" w:rsidRPr="00FE297C" w:rsidRDefault="001A0B09" w:rsidP="00F7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ต้นทุนหญ้าเนเปียร์ (ตามอายุการเก็บเกี่ยวโดยประมาณ)</w:t>
            </w:r>
          </w:p>
        </w:tc>
        <w:tc>
          <w:tcPr>
            <w:tcW w:w="540" w:type="dxa"/>
          </w:tcPr>
          <w:p w14:paraId="07BE1C40" w14:textId="693590DD" w:rsidR="001A0B09" w:rsidRPr="00FE297C" w:rsidRDefault="00166896" w:rsidP="00F7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234E6AE4" w14:textId="77777777" w:rsidR="001A0B09" w:rsidRPr="00FE297C" w:rsidRDefault="001A0B09" w:rsidP="00F7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B09" w:rsidRPr="00FE297C" w14:paraId="697F2BFB" w14:textId="77777777" w:rsidTr="00F71513">
        <w:tc>
          <w:tcPr>
            <w:tcW w:w="7470" w:type="dxa"/>
          </w:tcPr>
          <w:p w14:paraId="2367BC31" w14:textId="77777777" w:rsidR="001A0B09" w:rsidRPr="00FE297C" w:rsidRDefault="001A0B09" w:rsidP="00F7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อาคารโรงงานและส่วนปรับปรุงอาคาร</w:t>
            </w:r>
          </w:p>
        </w:tc>
        <w:tc>
          <w:tcPr>
            <w:tcW w:w="540" w:type="dxa"/>
          </w:tcPr>
          <w:p w14:paraId="5DAB5D32" w14:textId="6F0CF541" w:rsidR="001A0B09" w:rsidRPr="00FE297C" w:rsidRDefault="00166896" w:rsidP="00F7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</w:t>
            </w:r>
            <w:r w:rsidR="001A0B09" w:rsidRPr="00FE297C">
              <w:rPr>
                <w:rFonts w:ascii="Angsana New" w:hAnsi="Angsana New"/>
                <w:sz w:val="30"/>
                <w:szCs w:val="30"/>
              </w:rPr>
              <w:t>-</w:t>
            </w:r>
            <w:r w:rsidRPr="00FE297C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080" w:type="dxa"/>
          </w:tcPr>
          <w:p w14:paraId="12232640" w14:textId="77777777" w:rsidR="001A0B09" w:rsidRPr="00FE297C" w:rsidRDefault="001A0B09" w:rsidP="00F7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B09" w:rsidRPr="00FE297C" w14:paraId="6FC28A61" w14:textId="77777777" w:rsidTr="00F71513">
        <w:tc>
          <w:tcPr>
            <w:tcW w:w="7470" w:type="dxa"/>
          </w:tcPr>
          <w:p w14:paraId="4EC72801" w14:textId="77777777" w:rsidR="001A0B09" w:rsidRPr="00FE297C" w:rsidRDefault="001A0B09" w:rsidP="00F7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40" w:type="dxa"/>
          </w:tcPr>
          <w:p w14:paraId="495696D0" w14:textId="3F64C96B" w:rsidR="001A0B09" w:rsidRPr="00FE297C" w:rsidRDefault="000B4A3F" w:rsidP="00F7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</w:t>
            </w:r>
            <w:r w:rsidR="001A0B09" w:rsidRPr="00FE297C">
              <w:rPr>
                <w:rFonts w:ascii="Angsana New" w:hAnsi="Angsana New"/>
                <w:sz w:val="30"/>
                <w:szCs w:val="30"/>
              </w:rPr>
              <w:t>-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080" w:type="dxa"/>
          </w:tcPr>
          <w:p w14:paraId="19E48B59" w14:textId="77777777" w:rsidR="001A0B09" w:rsidRPr="00FE297C" w:rsidRDefault="001A0B09" w:rsidP="00F7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B09" w:rsidRPr="00FE297C" w14:paraId="06095D56" w14:textId="77777777" w:rsidTr="00F71513">
        <w:tc>
          <w:tcPr>
            <w:tcW w:w="7470" w:type="dxa"/>
          </w:tcPr>
          <w:p w14:paraId="15439C28" w14:textId="77777777" w:rsidR="001A0B09" w:rsidRPr="00FE297C" w:rsidRDefault="001A0B09" w:rsidP="00F7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540" w:type="dxa"/>
          </w:tcPr>
          <w:p w14:paraId="5DCA7A2E" w14:textId="47D17799" w:rsidR="001A0B09" w:rsidRPr="00FE297C" w:rsidRDefault="0092410E" w:rsidP="00F7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</w:t>
            </w:r>
            <w:r w:rsidR="001A0B09" w:rsidRPr="00FE297C">
              <w:rPr>
                <w:rFonts w:ascii="Angsana New" w:hAnsi="Angsana New"/>
                <w:sz w:val="30"/>
                <w:szCs w:val="30"/>
              </w:rPr>
              <w:t>-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080" w:type="dxa"/>
          </w:tcPr>
          <w:p w14:paraId="3BBE13C6" w14:textId="77777777" w:rsidR="001A0B09" w:rsidRPr="00FE297C" w:rsidRDefault="001A0B09" w:rsidP="00F7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B09" w:rsidRPr="00FE297C" w14:paraId="767C1084" w14:textId="77777777" w:rsidTr="00F71513">
        <w:tc>
          <w:tcPr>
            <w:tcW w:w="7470" w:type="dxa"/>
          </w:tcPr>
          <w:p w14:paraId="304E6DE1" w14:textId="77777777" w:rsidR="001A0B09" w:rsidRPr="00FE297C" w:rsidRDefault="001A0B09" w:rsidP="00F7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40" w:type="dxa"/>
          </w:tcPr>
          <w:p w14:paraId="4BDA2F13" w14:textId="377656DA" w:rsidR="001A0B09" w:rsidRPr="00FE297C" w:rsidRDefault="00166896" w:rsidP="00F7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</w:t>
            </w:r>
            <w:r w:rsidR="001A0B09" w:rsidRPr="00FE297C">
              <w:rPr>
                <w:rFonts w:ascii="Angsana New" w:hAnsi="Angsana New"/>
                <w:sz w:val="30"/>
                <w:szCs w:val="30"/>
              </w:rPr>
              <w:t>-</w:t>
            </w:r>
            <w:r w:rsidRPr="00FE297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080" w:type="dxa"/>
          </w:tcPr>
          <w:p w14:paraId="0C4CB9AE" w14:textId="77777777" w:rsidR="001A0B09" w:rsidRPr="00FE297C" w:rsidRDefault="001A0B09" w:rsidP="00F7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B09" w:rsidRPr="00FE297C" w14:paraId="3E7A79F7" w14:textId="77777777" w:rsidTr="00F71513">
        <w:tc>
          <w:tcPr>
            <w:tcW w:w="7470" w:type="dxa"/>
          </w:tcPr>
          <w:p w14:paraId="10927CA9" w14:textId="77777777" w:rsidR="001A0B09" w:rsidRPr="00FE297C" w:rsidRDefault="001A0B09" w:rsidP="00F7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เครื่องมือ เครื่องใช้ เครื่องตกแต่งและอุปกรณ์โรงงาน</w:t>
            </w:r>
          </w:p>
        </w:tc>
        <w:tc>
          <w:tcPr>
            <w:tcW w:w="540" w:type="dxa"/>
          </w:tcPr>
          <w:p w14:paraId="5EC517AA" w14:textId="44D8DE8A" w:rsidR="001A0B09" w:rsidRPr="00FE297C" w:rsidRDefault="00166896" w:rsidP="00F7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</w:t>
            </w:r>
            <w:r w:rsidR="001A0B09" w:rsidRPr="00FE297C">
              <w:rPr>
                <w:rFonts w:ascii="Angsana New" w:hAnsi="Angsana New"/>
                <w:sz w:val="30"/>
                <w:szCs w:val="30"/>
              </w:rPr>
              <w:t>-</w:t>
            </w:r>
            <w:r w:rsidRPr="00FE297C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080" w:type="dxa"/>
          </w:tcPr>
          <w:p w14:paraId="4A29BE68" w14:textId="77777777" w:rsidR="001A0B09" w:rsidRPr="00FE297C" w:rsidRDefault="001A0B09" w:rsidP="00F7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9A9F2C2" w14:textId="55893B55" w:rsidR="001A0B09" w:rsidRPr="00FE297C" w:rsidRDefault="001A0B09" w:rsidP="009C7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</w:rPr>
        <w:tab/>
      </w:r>
      <w:bookmarkEnd w:id="2"/>
    </w:p>
    <w:p w14:paraId="7EB28B77" w14:textId="33F04899" w:rsidR="005B3ECA" w:rsidRPr="00FE297C" w:rsidRDefault="005B3ECA" w:rsidP="005B3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02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E297C">
        <w:rPr>
          <w:rFonts w:ascii="Angsana New" w:hAnsi="Angsana New" w:hint="cs"/>
          <w:i/>
          <w:iCs/>
          <w:sz w:val="30"/>
          <w:szCs w:val="30"/>
          <w:cs/>
        </w:rPr>
        <w:t>ขาดทุนจากการด้อยค่า</w:t>
      </w:r>
      <w:r w:rsidRPr="00FE297C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241DF677" w14:textId="77777777" w:rsidR="005B3ECA" w:rsidRPr="00FE297C" w:rsidRDefault="005B3ECA" w:rsidP="005B3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02"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229D5389" w14:textId="0FF1EDED" w:rsidR="005B3ECA" w:rsidRPr="00FE297C" w:rsidRDefault="005B3ECA" w:rsidP="00632041">
      <w:pPr>
        <w:pStyle w:val="Default"/>
        <w:ind w:left="540" w:right="652"/>
        <w:jc w:val="thaiDistribute"/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</w:pPr>
      <w:r w:rsidRPr="00FE297C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>ยอดสินทรัพย์ตามบัญชีของ</w:t>
      </w:r>
      <w:r w:rsidRPr="00FE297C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กลุ่มบริษัท</w:t>
      </w:r>
      <w:r w:rsidRPr="00FE297C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>ได้รับการทบทวน ณ ทุกวันที่รายงานว่า</w:t>
      </w:r>
      <w:r w:rsidRPr="00FE297C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มีข้อบ่งชี้เรื่องการด้อยค่า</w:t>
      </w:r>
      <w:r w:rsidRPr="00FE297C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>หรือไม่</w:t>
      </w:r>
      <w:r w:rsidRPr="00FE297C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 xml:space="preserve"> </w:t>
      </w:r>
      <w:r w:rsidRPr="00FE297C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>ในกรณีที่มีข้อบ่งชี้กลุ่มบริษัทจะทำการประมาณมูลค่าที่คาดว่าจะได้รับคืน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</w:t>
      </w:r>
      <w:r w:rsidRPr="00FE297C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 xml:space="preserve">หรือมูลค่าตามบัญชีของหน่วยสินทรัพย์ที่ก่อให้เกิดเงินสด </w:t>
      </w:r>
      <w:r w:rsidRPr="00FE297C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>สูงกว่ามูลค่าที่คาดว่าจะได้รับคืน</w:t>
      </w:r>
      <w:bookmarkStart w:id="3" w:name="_Hlk87298023"/>
      <w:r w:rsidRPr="00FE297C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 </w:t>
      </w:r>
      <w:r w:rsidRPr="00FE297C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ขาดทุนจากการด้อยค่า</w:t>
      </w:r>
      <w:r w:rsidRPr="00FE297C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>ที่เคยรับรู้ในงวดก่อน</w:t>
      </w:r>
      <w:r w:rsidRPr="00FE297C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FE297C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>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3"/>
      <w:r w:rsidRPr="00FE297C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 xml:space="preserve"> </w:t>
      </w:r>
    </w:p>
    <w:p w14:paraId="089A79A0" w14:textId="77777777" w:rsidR="005B3ECA" w:rsidRPr="00FE297C" w:rsidRDefault="005B3ECA" w:rsidP="00143D16">
      <w:pPr>
        <w:pStyle w:val="Default"/>
        <w:ind w:left="540" w:right="1102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</w:p>
    <w:p w14:paraId="0C5046A3" w14:textId="2E3D83E7" w:rsidR="005B3ECA" w:rsidRPr="00FE297C" w:rsidRDefault="005B3ECA" w:rsidP="00632041">
      <w:pPr>
        <w:pStyle w:val="Default"/>
        <w:ind w:left="540" w:right="652"/>
        <w:jc w:val="thaiDistribute"/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</w:pPr>
      <w:r w:rsidRPr="00FE297C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0D117D" w:rsidRPr="00FE297C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ab/>
      </w:r>
    </w:p>
    <w:p w14:paraId="4828EDCE" w14:textId="77777777" w:rsidR="001A0B09" w:rsidRPr="00FE297C" w:rsidRDefault="001A0B09" w:rsidP="00143D16">
      <w:pPr>
        <w:pStyle w:val="Default"/>
        <w:ind w:left="540" w:right="1102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</w:p>
    <w:p w14:paraId="7C10A851" w14:textId="77777777" w:rsidR="001A0B09" w:rsidRPr="00FE297C" w:rsidRDefault="001A0B09" w:rsidP="00271618">
      <w:pPr>
        <w:pStyle w:val="a"/>
        <w:tabs>
          <w:tab w:val="clear" w:pos="1080"/>
        </w:tabs>
        <w:ind w:left="540" w:hanging="540"/>
        <w:jc w:val="both"/>
        <w:rPr>
          <w:rFonts w:ascii="Angsana New" w:hAnsi="Angsana New" w:cs="Angsana New"/>
          <w:b/>
          <w:bCs/>
          <w:sz w:val="16"/>
          <w:szCs w:val="16"/>
          <w:lang w:val="en-US"/>
        </w:rPr>
        <w:sectPr w:rsidR="001A0B09" w:rsidRPr="00FE297C" w:rsidSect="001A0B09">
          <w:headerReference w:type="default" r:id="rId12"/>
          <w:footerReference w:type="default" r:id="rId13"/>
          <w:pgSz w:w="11909" w:h="16834" w:code="9"/>
          <w:pgMar w:top="1152" w:right="576" w:bottom="1152" w:left="691" w:header="720" w:footer="720" w:gutter="0"/>
          <w:cols w:space="708"/>
          <w:docGrid w:linePitch="360"/>
        </w:sectPr>
      </w:pPr>
    </w:p>
    <w:p w14:paraId="27B33FB2" w14:textId="625543A3" w:rsidR="007624E5" w:rsidRPr="00FE297C" w:rsidRDefault="007624E5" w:rsidP="00271618">
      <w:pPr>
        <w:pStyle w:val="a"/>
        <w:tabs>
          <w:tab w:val="clear" w:pos="1080"/>
        </w:tabs>
        <w:ind w:left="540" w:hanging="540"/>
        <w:jc w:val="both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tbl>
      <w:tblPr>
        <w:tblW w:w="14950" w:type="dxa"/>
        <w:tblInd w:w="-25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2"/>
        <w:gridCol w:w="1000"/>
        <w:gridCol w:w="236"/>
        <w:gridCol w:w="1070"/>
        <w:gridCol w:w="275"/>
        <w:gridCol w:w="1169"/>
        <w:gridCol w:w="269"/>
        <w:gridCol w:w="1169"/>
        <w:gridCol w:w="239"/>
        <w:gridCol w:w="1112"/>
        <w:gridCol w:w="239"/>
        <w:gridCol w:w="39"/>
        <w:gridCol w:w="1005"/>
        <w:gridCol w:w="239"/>
        <w:gridCol w:w="1369"/>
        <w:gridCol w:w="239"/>
        <w:gridCol w:w="1029"/>
        <w:gridCol w:w="239"/>
        <w:gridCol w:w="1061"/>
      </w:tblGrid>
      <w:tr w:rsidR="00F91DF7" w:rsidRPr="00FE297C" w14:paraId="6C2681AF" w14:textId="77777777" w:rsidTr="00A043BA">
        <w:trPr>
          <w:trHeight w:val="389"/>
          <w:tblHeader/>
        </w:trPr>
        <w:tc>
          <w:tcPr>
            <w:tcW w:w="987" w:type="pct"/>
          </w:tcPr>
          <w:p w14:paraId="45A90B11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013" w:type="pct"/>
            <w:gridSpan w:val="18"/>
          </w:tcPr>
          <w:p w14:paraId="011A61CC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F91DF7" w:rsidRPr="00FE297C" w14:paraId="0F579806" w14:textId="77777777" w:rsidTr="00A043BA">
        <w:trPr>
          <w:tblHeader/>
        </w:trPr>
        <w:tc>
          <w:tcPr>
            <w:tcW w:w="987" w:type="pct"/>
          </w:tcPr>
          <w:p w14:paraId="1C4A07B8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4" w:type="pct"/>
          </w:tcPr>
          <w:p w14:paraId="5F16E77F" w14:textId="77777777" w:rsidR="00F91DF7" w:rsidRPr="00FE297C" w:rsidRDefault="00F91DF7" w:rsidP="00F9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9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9" w:type="pct"/>
          </w:tcPr>
          <w:p w14:paraId="0CBBE22F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1EE0DFE5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" w:type="pct"/>
          </w:tcPr>
          <w:p w14:paraId="33FA1E39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1D6635DE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อาคารโรงงาน</w:t>
            </w:r>
          </w:p>
        </w:tc>
        <w:tc>
          <w:tcPr>
            <w:tcW w:w="90" w:type="pct"/>
            <w:tcBorders>
              <w:bottom w:val="nil"/>
            </w:tcBorders>
          </w:tcPr>
          <w:p w14:paraId="752D5239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66B846F8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46879872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5AF02D05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4AFC1054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9" w:type="pct"/>
            <w:gridSpan w:val="2"/>
            <w:tcBorders>
              <w:bottom w:val="nil"/>
            </w:tcBorders>
          </w:tcPr>
          <w:p w14:paraId="430B357D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200FE77C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1D30492E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34" w:right="-15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เครื่องมือเครื่องใช้</w:t>
            </w:r>
          </w:p>
        </w:tc>
        <w:tc>
          <w:tcPr>
            <w:tcW w:w="80" w:type="pct"/>
            <w:tcBorders>
              <w:bottom w:val="nil"/>
            </w:tcBorders>
          </w:tcPr>
          <w:p w14:paraId="607427FA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</w:tcPr>
          <w:p w14:paraId="632E797C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08F777D2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18BC6ABD" w14:textId="77777777" w:rsidR="00F91DF7" w:rsidRPr="00FE297C" w:rsidRDefault="00F91DF7" w:rsidP="00F9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13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91DF7" w:rsidRPr="00FE297C" w14:paraId="7AC53B71" w14:textId="77777777" w:rsidTr="00A043BA">
        <w:trPr>
          <w:tblHeader/>
        </w:trPr>
        <w:tc>
          <w:tcPr>
            <w:tcW w:w="987" w:type="pct"/>
          </w:tcPr>
          <w:p w14:paraId="2E6FDCF9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4" w:type="pct"/>
          </w:tcPr>
          <w:p w14:paraId="147CF82E" w14:textId="77777777" w:rsidR="00F91DF7" w:rsidRPr="00FE297C" w:rsidRDefault="00F91DF7" w:rsidP="00F9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9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ที่ดินและ</w:t>
            </w:r>
          </w:p>
        </w:tc>
        <w:tc>
          <w:tcPr>
            <w:tcW w:w="79" w:type="pct"/>
          </w:tcPr>
          <w:p w14:paraId="1949A746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39A2E280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" w:type="pct"/>
          </w:tcPr>
          <w:p w14:paraId="38D81993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5559E468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90" w:type="pct"/>
            <w:tcBorders>
              <w:bottom w:val="nil"/>
            </w:tcBorders>
          </w:tcPr>
          <w:p w14:paraId="749C58F9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2D0E3794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1576EAA1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0E13EF5E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2DD2AA90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9" w:type="pct"/>
            <w:gridSpan w:val="2"/>
            <w:tcBorders>
              <w:bottom w:val="nil"/>
            </w:tcBorders>
          </w:tcPr>
          <w:p w14:paraId="05E61FBF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685C9629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42F99071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80" w:type="pct"/>
            <w:tcBorders>
              <w:bottom w:val="nil"/>
            </w:tcBorders>
          </w:tcPr>
          <w:p w14:paraId="7B2707F4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</w:tcPr>
          <w:p w14:paraId="236911BB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80" w:type="pct"/>
            <w:tcBorders>
              <w:bottom w:val="nil"/>
            </w:tcBorders>
          </w:tcPr>
          <w:p w14:paraId="10D9F09A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13F00A3B" w14:textId="77777777" w:rsidR="00F91DF7" w:rsidRPr="00FE297C" w:rsidRDefault="00F91DF7" w:rsidP="00F9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13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91DF7" w:rsidRPr="00FE297C" w14:paraId="203CE201" w14:textId="77777777" w:rsidTr="00A043BA">
        <w:trPr>
          <w:tblHeader/>
        </w:trPr>
        <w:tc>
          <w:tcPr>
            <w:tcW w:w="987" w:type="pct"/>
          </w:tcPr>
          <w:p w14:paraId="7B865F39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1"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4" w:type="pct"/>
          </w:tcPr>
          <w:p w14:paraId="6D00139A" w14:textId="77777777" w:rsidR="00F91DF7" w:rsidRPr="00FE297C" w:rsidRDefault="00F91DF7" w:rsidP="00F9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79" w:type="pct"/>
          </w:tcPr>
          <w:p w14:paraId="36FCEB90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1FE5CD74" w14:textId="77777777" w:rsidR="00F91DF7" w:rsidRPr="00FE297C" w:rsidRDefault="008051BC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ต้นทุน</w:t>
            </w:r>
          </w:p>
        </w:tc>
        <w:tc>
          <w:tcPr>
            <w:tcW w:w="92" w:type="pct"/>
          </w:tcPr>
          <w:p w14:paraId="4E07A252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15EB130F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90" w:type="pct"/>
            <w:tcBorders>
              <w:bottom w:val="nil"/>
            </w:tcBorders>
          </w:tcPr>
          <w:p w14:paraId="7646F62C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1B5EDA04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ระบบ</w:t>
            </w:r>
          </w:p>
        </w:tc>
        <w:tc>
          <w:tcPr>
            <w:tcW w:w="80" w:type="pct"/>
            <w:tcBorders>
              <w:bottom w:val="nil"/>
            </w:tcBorders>
          </w:tcPr>
          <w:p w14:paraId="20DE91D0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158CA18C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4F1E2830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9" w:type="pct"/>
            <w:gridSpan w:val="2"/>
            <w:tcBorders>
              <w:bottom w:val="nil"/>
            </w:tcBorders>
          </w:tcPr>
          <w:p w14:paraId="52F89958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261FB1FE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28FC1BC4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80" w:type="pct"/>
            <w:tcBorders>
              <w:bottom w:val="nil"/>
            </w:tcBorders>
          </w:tcPr>
          <w:p w14:paraId="6AC1F469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</w:tcPr>
          <w:p w14:paraId="2DCA418E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 xml:space="preserve">ระหว่าง </w:t>
            </w:r>
          </w:p>
        </w:tc>
        <w:tc>
          <w:tcPr>
            <w:tcW w:w="80" w:type="pct"/>
            <w:tcBorders>
              <w:bottom w:val="nil"/>
            </w:tcBorders>
          </w:tcPr>
          <w:p w14:paraId="43419D28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4736E6B1" w14:textId="77777777" w:rsidR="00F91DF7" w:rsidRPr="00FE297C" w:rsidRDefault="00F91DF7" w:rsidP="00F9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13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91DF7" w:rsidRPr="00FE297C" w14:paraId="1CD43F03" w14:textId="77777777" w:rsidTr="00A043BA">
        <w:trPr>
          <w:tblHeader/>
        </w:trPr>
        <w:tc>
          <w:tcPr>
            <w:tcW w:w="987" w:type="pct"/>
          </w:tcPr>
          <w:p w14:paraId="5AB701B3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4" w:type="pct"/>
          </w:tcPr>
          <w:p w14:paraId="39C918DA" w14:textId="77777777" w:rsidR="00F91DF7" w:rsidRPr="00FE297C" w:rsidRDefault="00F91DF7" w:rsidP="00F9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9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79" w:type="pct"/>
          </w:tcPr>
          <w:p w14:paraId="72CB4174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58" w:type="pct"/>
          </w:tcPr>
          <w:p w14:paraId="7A9AEC4F" w14:textId="77777777" w:rsidR="00F91DF7" w:rsidRPr="00FE297C" w:rsidRDefault="008051BC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หญ้าเนเปียร์</w:t>
            </w:r>
          </w:p>
        </w:tc>
        <w:tc>
          <w:tcPr>
            <w:tcW w:w="92" w:type="pct"/>
          </w:tcPr>
          <w:p w14:paraId="24688591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58D8D0AF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อาคาร</w:t>
            </w:r>
          </w:p>
        </w:tc>
        <w:tc>
          <w:tcPr>
            <w:tcW w:w="90" w:type="pct"/>
            <w:tcBorders>
              <w:bottom w:val="nil"/>
            </w:tcBorders>
          </w:tcPr>
          <w:p w14:paraId="10CAAE95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4A9837E9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สาธารณูปโภค</w:t>
            </w:r>
          </w:p>
        </w:tc>
        <w:tc>
          <w:tcPr>
            <w:tcW w:w="80" w:type="pct"/>
            <w:tcBorders>
              <w:bottom w:val="nil"/>
            </w:tcBorders>
          </w:tcPr>
          <w:p w14:paraId="4CA5BECF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0D95EAE3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80" w:type="pct"/>
            <w:tcBorders>
              <w:bottom w:val="nil"/>
            </w:tcBorders>
          </w:tcPr>
          <w:p w14:paraId="4B60B838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9" w:type="pct"/>
            <w:gridSpan w:val="2"/>
            <w:tcBorders>
              <w:bottom w:val="nil"/>
            </w:tcBorders>
          </w:tcPr>
          <w:p w14:paraId="58880732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80" w:type="pct"/>
            <w:tcBorders>
              <w:bottom w:val="nil"/>
            </w:tcBorders>
          </w:tcPr>
          <w:p w14:paraId="7588F49C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221CF0A5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อุปกรณ์โรงงาน</w:t>
            </w:r>
          </w:p>
        </w:tc>
        <w:tc>
          <w:tcPr>
            <w:tcW w:w="80" w:type="pct"/>
            <w:tcBorders>
              <w:bottom w:val="nil"/>
            </w:tcBorders>
          </w:tcPr>
          <w:p w14:paraId="4B48BA0A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</w:tcPr>
          <w:p w14:paraId="4015F224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80" w:type="pct"/>
            <w:tcBorders>
              <w:bottom w:val="nil"/>
            </w:tcBorders>
          </w:tcPr>
          <w:p w14:paraId="24F7271F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38A49426" w14:textId="77777777" w:rsidR="00F91DF7" w:rsidRPr="00FE297C" w:rsidRDefault="00F91DF7" w:rsidP="00F9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4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F91DF7" w:rsidRPr="00FE297C" w14:paraId="495D24CF" w14:textId="77777777" w:rsidTr="00A043BA">
        <w:trPr>
          <w:tblHeader/>
        </w:trPr>
        <w:tc>
          <w:tcPr>
            <w:tcW w:w="987" w:type="pct"/>
          </w:tcPr>
          <w:p w14:paraId="15821B54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4013" w:type="pct"/>
            <w:gridSpan w:val="18"/>
          </w:tcPr>
          <w:p w14:paraId="3B5F12B3" w14:textId="77777777" w:rsidR="00F91DF7" w:rsidRPr="00FE297C" w:rsidRDefault="00F91DF7" w:rsidP="00F9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133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FE297C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F91DF7" w:rsidRPr="00FE297C" w14:paraId="22425088" w14:textId="77777777" w:rsidTr="00A043BA">
        <w:tc>
          <w:tcPr>
            <w:tcW w:w="987" w:type="pct"/>
          </w:tcPr>
          <w:p w14:paraId="1559F37E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ราคาทุน</w:t>
            </w:r>
          </w:p>
        </w:tc>
        <w:tc>
          <w:tcPr>
            <w:tcW w:w="334" w:type="pct"/>
          </w:tcPr>
          <w:p w14:paraId="36DED788" w14:textId="77777777" w:rsidR="00F91DF7" w:rsidRPr="00FE297C" w:rsidRDefault="00F91DF7" w:rsidP="00F9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9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</w:tcPr>
          <w:p w14:paraId="1DFF3D12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63D6AC03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pct"/>
          </w:tcPr>
          <w:p w14:paraId="3D91CC14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1D4EDEB4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pct"/>
            <w:tcBorders>
              <w:bottom w:val="nil"/>
            </w:tcBorders>
          </w:tcPr>
          <w:p w14:paraId="75C26525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3DAF40C4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075470A7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4D727B27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3BEB61C2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50121A1B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61805459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1330D2AC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530EB905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</w:tcPr>
          <w:p w14:paraId="76DCD8EB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117AA2FD" w14:textId="77777777" w:rsidR="00F91DF7" w:rsidRPr="00FE297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28CB81E1" w14:textId="77777777" w:rsidR="00F91DF7" w:rsidRPr="00FE297C" w:rsidRDefault="00F91DF7" w:rsidP="00F9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320" w:lineRule="exact"/>
              <w:ind w:left="-126" w:right="13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A00F3" w:rsidRPr="00FE297C" w14:paraId="74A7B0BC" w14:textId="77777777" w:rsidTr="00A043BA">
        <w:tc>
          <w:tcPr>
            <w:tcW w:w="987" w:type="pct"/>
          </w:tcPr>
          <w:p w14:paraId="6518494C" w14:textId="5558136C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1</w:t>
            </w:r>
            <w:r w:rsidRPr="00FE297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FE297C">
              <w:rPr>
                <w:rFonts w:ascii="Angsana New" w:hAnsi="Angsana New"/>
                <w:sz w:val="27"/>
                <w:szCs w:val="27"/>
                <w:cs/>
              </w:rPr>
              <w:t xml:space="preserve">มกราคม 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334" w:type="pct"/>
          </w:tcPr>
          <w:p w14:paraId="6FC0C4EB" w14:textId="66537056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985,649</w:t>
            </w:r>
          </w:p>
        </w:tc>
        <w:tc>
          <w:tcPr>
            <w:tcW w:w="79" w:type="pct"/>
          </w:tcPr>
          <w:p w14:paraId="514F632E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6D9CC6A2" w14:textId="46CA2EE1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5,709</w:t>
            </w:r>
          </w:p>
        </w:tc>
        <w:tc>
          <w:tcPr>
            <w:tcW w:w="92" w:type="pct"/>
          </w:tcPr>
          <w:p w14:paraId="327D1669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03D180CE" w14:textId="49DC3D6B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1,388,025</w:t>
            </w:r>
          </w:p>
        </w:tc>
        <w:tc>
          <w:tcPr>
            <w:tcW w:w="90" w:type="pct"/>
            <w:tcBorders>
              <w:bottom w:val="nil"/>
            </w:tcBorders>
          </w:tcPr>
          <w:p w14:paraId="17471D54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1E3CE5BA" w14:textId="0495D92A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1,410,380</w:t>
            </w:r>
          </w:p>
        </w:tc>
        <w:tc>
          <w:tcPr>
            <w:tcW w:w="80" w:type="pct"/>
            <w:tcBorders>
              <w:bottom w:val="nil"/>
            </w:tcBorders>
          </w:tcPr>
          <w:p w14:paraId="2145CB9E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0DA124F9" w14:textId="0C7DB556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2,720,062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7A141D40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70B31450" w14:textId="679BE48F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385,356</w:t>
            </w:r>
          </w:p>
        </w:tc>
        <w:tc>
          <w:tcPr>
            <w:tcW w:w="80" w:type="pct"/>
            <w:tcBorders>
              <w:bottom w:val="nil"/>
            </w:tcBorders>
          </w:tcPr>
          <w:p w14:paraId="211F28D7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436E899C" w14:textId="1AE87A4A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679,554</w:t>
            </w:r>
          </w:p>
        </w:tc>
        <w:tc>
          <w:tcPr>
            <w:tcW w:w="80" w:type="pct"/>
            <w:tcBorders>
              <w:bottom w:val="nil"/>
            </w:tcBorders>
          </w:tcPr>
          <w:p w14:paraId="02A206C8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1CEAE9B8" w14:textId="448E18FF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left="-130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86,414</w:t>
            </w:r>
          </w:p>
        </w:tc>
        <w:tc>
          <w:tcPr>
            <w:tcW w:w="80" w:type="pct"/>
            <w:tcBorders>
              <w:bottom w:val="nil"/>
            </w:tcBorders>
          </w:tcPr>
          <w:p w14:paraId="7B15011F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6FD90BD4" w14:textId="0AE442FB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7,661,149</w:t>
            </w:r>
          </w:p>
        </w:tc>
      </w:tr>
      <w:tr w:rsidR="00CA00F3" w:rsidRPr="00FE297C" w14:paraId="6D1DF4D9" w14:textId="77777777" w:rsidTr="00A043BA">
        <w:tc>
          <w:tcPr>
            <w:tcW w:w="987" w:type="pct"/>
          </w:tcPr>
          <w:p w14:paraId="60340BB7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334" w:type="pct"/>
          </w:tcPr>
          <w:p w14:paraId="47B24937" w14:textId="47278592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7,988</w:t>
            </w:r>
          </w:p>
        </w:tc>
        <w:tc>
          <w:tcPr>
            <w:tcW w:w="79" w:type="pct"/>
          </w:tcPr>
          <w:p w14:paraId="1DAFA5BD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76760691" w14:textId="3081EBB0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28E6F0BF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3EAEA3D5" w14:textId="6597BD49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2,976</w:t>
            </w:r>
          </w:p>
        </w:tc>
        <w:tc>
          <w:tcPr>
            <w:tcW w:w="90" w:type="pct"/>
            <w:tcBorders>
              <w:bottom w:val="nil"/>
            </w:tcBorders>
          </w:tcPr>
          <w:p w14:paraId="4CCFF10E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605F7549" w14:textId="4423FDA7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301</w:t>
            </w:r>
          </w:p>
        </w:tc>
        <w:tc>
          <w:tcPr>
            <w:tcW w:w="80" w:type="pct"/>
            <w:tcBorders>
              <w:bottom w:val="nil"/>
            </w:tcBorders>
          </w:tcPr>
          <w:p w14:paraId="49234B22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6A063A7B" w14:textId="4CB7306F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5,239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0BFE6671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39ACA3CA" w14:textId="1DF4AA43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11,631</w:t>
            </w:r>
          </w:p>
        </w:tc>
        <w:tc>
          <w:tcPr>
            <w:tcW w:w="80" w:type="pct"/>
            <w:tcBorders>
              <w:bottom w:val="nil"/>
            </w:tcBorders>
          </w:tcPr>
          <w:p w14:paraId="2F1452B4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39B58075" w14:textId="514BAD40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3,363</w:t>
            </w:r>
          </w:p>
        </w:tc>
        <w:tc>
          <w:tcPr>
            <w:tcW w:w="80" w:type="pct"/>
            <w:tcBorders>
              <w:bottom w:val="nil"/>
            </w:tcBorders>
          </w:tcPr>
          <w:p w14:paraId="030DE3C5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46E7B92F" w14:textId="0CBF6A6E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168,063</w:t>
            </w:r>
          </w:p>
        </w:tc>
        <w:tc>
          <w:tcPr>
            <w:tcW w:w="80" w:type="pct"/>
            <w:tcBorders>
              <w:bottom w:val="nil"/>
            </w:tcBorders>
          </w:tcPr>
          <w:p w14:paraId="42B817E5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2B79722D" w14:textId="312CFF28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right="13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199,562</w:t>
            </w:r>
          </w:p>
        </w:tc>
      </w:tr>
      <w:tr w:rsidR="00CA00F3" w:rsidRPr="00FE297C" w14:paraId="47A7D090" w14:textId="77777777" w:rsidTr="00A043BA">
        <w:tc>
          <w:tcPr>
            <w:tcW w:w="987" w:type="pct"/>
          </w:tcPr>
          <w:p w14:paraId="31471421" w14:textId="2EE31B20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 xml:space="preserve">โอน </w:t>
            </w:r>
            <w:r w:rsidRPr="00FE297C">
              <w:rPr>
                <w:rFonts w:ascii="Angsana New" w:hAnsi="Angsana New"/>
                <w:sz w:val="27"/>
                <w:szCs w:val="27"/>
              </w:rPr>
              <w:t>–</w:t>
            </w:r>
            <w:r w:rsidRPr="00FE297C">
              <w:rPr>
                <w:rFonts w:ascii="Angsana New" w:hAnsi="Angsana New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334" w:type="pct"/>
          </w:tcPr>
          <w:p w14:paraId="0EDC1407" w14:textId="0DC2AE5F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9" w:type="pct"/>
          </w:tcPr>
          <w:p w14:paraId="2BF90272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0ADFA835" w14:textId="4D72D055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4144B619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040AA372" w14:textId="51308D7A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9,227</w:t>
            </w:r>
          </w:p>
        </w:tc>
        <w:tc>
          <w:tcPr>
            <w:tcW w:w="90" w:type="pct"/>
            <w:tcBorders>
              <w:bottom w:val="nil"/>
            </w:tcBorders>
          </w:tcPr>
          <w:p w14:paraId="272CEF08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01DADC9A" w14:textId="61A862E8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30,723</w:t>
            </w:r>
          </w:p>
        </w:tc>
        <w:tc>
          <w:tcPr>
            <w:tcW w:w="80" w:type="pct"/>
            <w:tcBorders>
              <w:bottom w:val="nil"/>
            </w:tcBorders>
          </w:tcPr>
          <w:p w14:paraId="444DB97E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74D1DD6E" w14:textId="298601BE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24,659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3228C0D2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6079F581" w14:textId="2FE76313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720</w:t>
            </w:r>
          </w:p>
        </w:tc>
        <w:tc>
          <w:tcPr>
            <w:tcW w:w="80" w:type="pct"/>
            <w:tcBorders>
              <w:bottom w:val="nil"/>
            </w:tcBorders>
          </w:tcPr>
          <w:p w14:paraId="41CC3F10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  <w:vAlign w:val="bottom"/>
          </w:tcPr>
          <w:p w14:paraId="539C238D" w14:textId="637E80E3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7,356</w:t>
            </w:r>
          </w:p>
        </w:tc>
        <w:tc>
          <w:tcPr>
            <w:tcW w:w="80" w:type="pct"/>
            <w:tcBorders>
              <w:bottom w:val="nil"/>
            </w:tcBorders>
          </w:tcPr>
          <w:p w14:paraId="280CB0CA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09E703B0" w14:textId="74725628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72,685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7E85234B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54A7E277" w14:textId="1AC8A9BB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A00F3" w:rsidRPr="00FE297C" w14:paraId="2F02CD85" w14:textId="77777777" w:rsidTr="00A043BA">
        <w:tc>
          <w:tcPr>
            <w:tcW w:w="987" w:type="pct"/>
          </w:tcPr>
          <w:p w14:paraId="0BF8FC48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334" w:type="pct"/>
          </w:tcPr>
          <w:p w14:paraId="69F31312" w14:textId="44F83F2E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6,047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79" w:type="pct"/>
          </w:tcPr>
          <w:p w14:paraId="2D2F8D3B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1449D54C" w14:textId="4EC60632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1,133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" w:type="pct"/>
          </w:tcPr>
          <w:p w14:paraId="6F88754F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61095A73" w14:textId="7C052190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17,021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0" w:type="pct"/>
            <w:tcBorders>
              <w:bottom w:val="nil"/>
            </w:tcBorders>
          </w:tcPr>
          <w:p w14:paraId="3EDFC645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29C60C66" w14:textId="5E3DA708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right="7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24,698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2DD67BE6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185BEE0A" w14:textId="20E72A40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17,749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19C7B40D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1D5315F7" w14:textId="19886D2C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84,142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177E63E6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66CB26C0" w14:textId="67D8FD84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51,414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1A9A766F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32BE3C45" w14:textId="3E808BFA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618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471AE288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6D714F79" w14:textId="520FA5FF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202,823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8271CC" w:rsidRPr="00FE297C" w14:paraId="20A6A80F" w14:textId="77777777" w:rsidTr="00A043BA">
        <w:tc>
          <w:tcPr>
            <w:tcW w:w="987" w:type="pct"/>
            <w:tcBorders>
              <w:top w:val="nil"/>
              <w:bottom w:val="nil"/>
            </w:tcBorders>
          </w:tcPr>
          <w:p w14:paraId="562F6DB4" w14:textId="2849F13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166896" w:rsidRPr="00FE297C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166896" w:rsidRPr="00FE297C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และ</w:t>
            </w:r>
          </w:p>
        </w:tc>
        <w:tc>
          <w:tcPr>
            <w:tcW w:w="334" w:type="pct"/>
            <w:tcBorders>
              <w:top w:val="single" w:sz="4" w:space="0" w:color="auto"/>
              <w:bottom w:val="nil"/>
            </w:tcBorders>
          </w:tcPr>
          <w:p w14:paraId="74907C30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5F9298F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</w:tcPr>
          <w:p w14:paraId="22BC30FD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28B00BD0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nil"/>
            </w:tcBorders>
          </w:tcPr>
          <w:p w14:paraId="04C2035B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</w:tcPr>
          <w:p w14:paraId="220776E7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nil"/>
            </w:tcBorders>
          </w:tcPr>
          <w:p w14:paraId="13694247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482066C6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nil"/>
            </w:tcBorders>
          </w:tcPr>
          <w:p w14:paraId="1E1390A0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</w:tcPr>
          <w:p w14:paraId="6FA003AB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nil"/>
            </w:tcBorders>
          </w:tcPr>
          <w:p w14:paraId="68B9A424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34DADE02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nil"/>
            </w:tcBorders>
          </w:tcPr>
          <w:p w14:paraId="4B83BFE7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1865DE35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nil"/>
            </w:tcBorders>
            <w:vAlign w:val="bottom"/>
          </w:tcPr>
          <w:p w14:paraId="170A5034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left="-130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01B3902B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nil"/>
            </w:tcBorders>
          </w:tcPr>
          <w:p w14:paraId="60AE7AB7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CA00F3" w:rsidRPr="00FE297C" w14:paraId="07DAE3DF" w14:textId="77777777" w:rsidTr="00A043BA">
        <w:tc>
          <w:tcPr>
            <w:tcW w:w="987" w:type="pct"/>
            <w:tcBorders>
              <w:bottom w:val="nil"/>
            </w:tcBorders>
          </w:tcPr>
          <w:p w14:paraId="348A0F4E" w14:textId="166F7530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</w:t>
            </w:r>
            <w:r w:rsidR="00166896" w:rsidRPr="00FE297C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="00166896" w:rsidRPr="00FE297C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334" w:type="pct"/>
            <w:tcBorders>
              <w:bottom w:val="nil"/>
            </w:tcBorders>
          </w:tcPr>
          <w:p w14:paraId="2F7A0498" w14:textId="28D4A398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987,590</w:t>
            </w:r>
          </w:p>
        </w:tc>
        <w:tc>
          <w:tcPr>
            <w:tcW w:w="79" w:type="pct"/>
            <w:tcBorders>
              <w:bottom w:val="nil"/>
            </w:tcBorders>
          </w:tcPr>
          <w:p w14:paraId="770F0C37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17548162" w14:textId="68799165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4,576</w:t>
            </w:r>
          </w:p>
        </w:tc>
        <w:tc>
          <w:tcPr>
            <w:tcW w:w="92" w:type="pct"/>
            <w:tcBorders>
              <w:bottom w:val="nil"/>
            </w:tcBorders>
          </w:tcPr>
          <w:p w14:paraId="1FF4598E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7C1C64F7" w14:textId="2D898E27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1,383,207</w:t>
            </w:r>
          </w:p>
        </w:tc>
        <w:tc>
          <w:tcPr>
            <w:tcW w:w="90" w:type="pct"/>
            <w:tcBorders>
              <w:bottom w:val="nil"/>
            </w:tcBorders>
          </w:tcPr>
          <w:p w14:paraId="685A4366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69D8A101" w14:textId="1A6D7535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1,416,706</w:t>
            </w:r>
          </w:p>
        </w:tc>
        <w:tc>
          <w:tcPr>
            <w:tcW w:w="80" w:type="pct"/>
            <w:tcBorders>
              <w:bottom w:val="nil"/>
            </w:tcBorders>
          </w:tcPr>
          <w:p w14:paraId="36A5945B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09393D9B" w14:textId="1A061420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2,732,211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73FD0EEA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4E321C45" w14:textId="641CA818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313,565</w:t>
            </w:r>
          </w:p>
        </w:tc>
        <w:tc>
          <w:tcPr>
            <w:tcW w:w="80" w:type="pct"/>
            <w:tcBorders>
              <w:bottom w:val="nil"/>
            </w:tcBorders>
          </w:tcPr>
          <w:p w14:paraId="7373673E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2D4CB01C" w14:textId="7DE576B8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638,859</w:t>
            </w:r>
          </w:p>
        </w:tc>
        <w:tc>
          <w:tcPr>
            <w:tcW w:w="80" w:type="pct"/>
            <w:tcBorders>
              <w:bottom w:val="nil"/>
            </w:tcBorders>
          </w:tcPr>
          <w:p w14:paraId="720CDBF0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725E881C" w14:textId="47DA82A5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left="-130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181,174</w:t>
            </w:r>
          </w:p>
        </w:tc>
        <w:tc>
          <w:tcPr>
            <w:tcW w:w="80" w:type="pct"/>
            <w:tcBorders>
              <w:bottom w:val="nil"/>
            </w:tcBorders>
          </w:tcPr>
          <w:p w14:paraId="2F98992D" w14:textId="77777777" w:rsidR="00CA00F3" w:rsidRPr="00FE297C" w:rsidRDefault="00CA00F3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0C3928B2" w14:textId="6346B382" w:rsidR="00CA00F3" w:rsidRPr="00FE297C" w:rsidRDefault="00166896" w:rsidP="00CA0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7,657,888</w:t>
            </w:r>
          </w:p>
        </w:tc>
      </w:tr>
      <w:tr w:rsidR="00A043BA" w:rsidRPr="00FE297C" w14:paraId="0F93B286" w14:textId="77777777" w:rsidTr="00A043BA">
        <w:trPr>
          <w:trHeight w:val="335"/>
        </w:trPr>
        <w:tc>
          <w:tcPr>
            <w:tcW w:w="987" w:type="pct"/>
            <w:tcBorders>
              <w:bottom w:val="nil"/>
            </w:tcBorders>
          </w:tcPr>
          <w:p w14:paraId="329A2062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334" w:type="pct"/>
            <w:tcBorders>
              <w:bottom w:val="nil"/>
            </w:tcBorders>
          </w:tcPr>
          <w:p w14:paraId="5DD91848" w14:textId="7C91F78E" w:rsidR="00A043BA" w:rsidRPr="00FE297C" w:rsidRDefault="0016689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534</w:t>
            </w:r>
          </w:p>
        </w:tc>
        <w:tc>
          <w:tcPr>
            <w:tcW w:w="79" w:type="pct"/>
            <w:tcBorders>
              <w:bottom w:val="nil"/>
            </w:tcBorders>
          </w:tcPr>
          <w:p w14:paraId="6C856356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5440CAA2" w14:textId="4EA9466C" w:rsidR="00A043BA" w:rsidRPr="00FE297C" w:rsidRDefault="009A42E3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54AA945F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2F0AF374" w14:textId="7873F789" w:rsidR="00A043BA" w:rsidRPr="00FE297C" w:rsidRDefault="0016689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1,263</w:t>
            </w:r>
          </w:p>
        </w:tc>
        <w:tc>
          <w:tcPr>
            <w:tcW w:w="90" w:type="pct"/>
            <w:tcBorders>
              <w:bottom w:val="nil"/>
            </w:tcBorders>
          </w:tcPr>
          <w:p w14:paraId="522A750B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41D900E9" w14:textId="6AFA2EF5" w:rsidR="00A043BA" w:rsidRPr="00FE297C" w:rsidRDefault="0016689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8,663</w:t>
            </w:r>
          </w:p>
        </w:tc>
        <w:tc>
          <w:tcPr>
            <w:tcW w:w="80" w:type="pct"/>
            <w:tcBorders>
              <w:bottom w:val="nil"/>
            </w:tcBorders>
          </w:tcPr>
          <w:p w14:paraId="3D04C349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7AC49CC9" w14:textId="3C7041FA" w:rsidR="00A043BA" w:rsidRPr="00FE297C" w:rsidRDefault="0016689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90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63BFBFFB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4E34EEDA" w14:textId="5D992B47" w:rsidR="00A043BA" w:rsidRPr="00FE297C" w:rsidRDefault="0016689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3,284</w:t>
            </w:r>
          </w:p>
        </w:tc>
        <w:tc>
          <w:tcPr>
            <w:tcW w:w="80" w:type="pct"/>
            <w:tcBorders>
              <w:bottom w:val="nil"/>
            </w:tcBorders>
          </w:tcPr>
          <w:p w14:paraId="5FBC05E6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4B3B2730" w14:textId="19763F69" w:rsidR="00A043BA" w:rsidRPr="00FE297C" w:rsidRDefault="0016689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8,996</w:t>
            </w:r>
          </w:p>
        </w:tc>
        <w:tc>
          <w:tcPr>
            <w:tcW w:w="80" w:type="pct"/>
            <w:tcBorders>
              <w:bottom w:val="nil"/>
            </w:tcBorders>
          </w:tcPr>
          <w:p w14:paraId="375B4616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439C982D" w14:textId="793644F4" w:rsidR="00A043BA" w:rsidRPr="00FE297C" w:rsidRDefault="0016689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80,910</w:t>
            </w:r>
          </w:p>
        </w:tc>
        <w:tc>
          <w:tcPr>
            <w:tcW w:w="80" w:type="pct"/>
            <w:tcBorders>
              <w:bottom w:val="nil"/>
            </w:tcBorders>
          </w:tcPr>
          <w:p w14:paraId="6986DC8C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75C7DDC5" w14:textId="51047147" w:rsidR="00A043BA" w:rsidRPr="00FE297C" w:rsidRDefault="0016689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right="13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103,740</w:t>
            </w:r>
          </w:p>
        </w:tc>
      </w:tr>
      <w:tr w:rsidR="00A043BA" w:rsidRPr="00FE297C" w14:paraId="714568A7" w14:textId="77777777" w:rsidTr="00A043BA">
        <w:tc>
          <w:tcPr>
            <w:tcW w:w="987" w:type="pct"/>
            <w:tcBorders>
              <w:bottom w:val="nil"/>
            </w:tcBorders>
          </w:tcPr>
          <w:p w14:paraId="30347E25" w14:textId="7ACB7100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 xml:space="preserve">โอน </w:t>
            </w:r>
            <w:r w:rsidR="00CA00F3" w:rsidRPr="00FE297C">
              <w:rPr>
                <w:rFonts w:ascii="Angsana New" w:hAnsi="Angsana New"/>
                <w:sz w:val="27"/>
                <w:szCs w:val="27"/>
              </w:rPr>
              <w:t>–</w:t>
            </w:r>
            <w:r w:rsidRPr="00FE297C">
              <w:rPr>
                <w:rFonts w:ascii="Angsana New" w:hAnsi="Angsana New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334" w:type="pct"/>
            <w:tcBorders>
              <w:bottom w:val="nil"/>
            </w:tcBorders>
          </w:tcPr>
          <w:p w14:paraId="68D82582" w14:textId="44200797" w:rsidR="00A043BA" w:rsidRPr="00FE297C" w:rsidRDefault="009A42E3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</w:tcPr>
          <w:p w14:paraId="4723E4C9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470CD6D3" w14:textId="78E79675" w:rsidR="00A043BA" w:rsidRPr="00FE297C" w:rsidRDefault="0016689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700</w:t>
            </w:r>
          </w:p>
        </w:tc>
        <w:tc>
          <w:tcPr>
            <w:tcW w:w="92" w:type="pct"/>
            <w:tcBorders>
              <w:bottom w:val="nil"/>
            </w:tcBorders>
          </w:tcPr>
          <w:p w14:paraId="529A3464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00D8D512" w14:textId="255E3569" w:rsidR="00A043BA" w:rsidRPr="00FE297C" w:rsidRDefault="0016689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37,910</w:t>
            </w:r>
          </w:p>
        </w:tc>
        <w:tc>
          <w:tcPr>
            <w:tcW w:w="90" w:type="pct"/>
            <w:tcBorders>
              <w:bottom w:val="nil"/>
            </w:tcBorders>
          </w:tcPr>
          <w:p w14:paraId="1972C6DE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6343F662" w14:textId="1CF46AF6" w:rsidR="00A043BA" w:rsidRPr="00FE297C" w:rsidRDefault="0016689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34,885</w:t>
            </w:r>
          </w:p>
        </w:tc>
        <w:tc>
          <w:tcPr>
            <w:tcW w:w="80" w:type="pct"/>
            <w:tcBorders>
              <w:bottom w:val="nil"/>
            </w:tcBorders>
          </w:tcPr>
          <w:p w14:paraId="414FFABC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3452DA76" w14:textId="1D5E4722" w:rsidR="00A043BA" w:rsidRPr="00FE297C" w:rsidRDefault="0016689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118,526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6993A460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6015E9F7" w14:textId="4332838C" w:rsidR="00A043BA" w:rsidRPr="00FE297C" w:rsidRDefault="009A42E3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0" w:type="pct"/>
            <w:tcBorders>
              <w:bottom w:val="nil"/>
            </w:tcBorders>
          </w:tcPr>
          <w:p w14:paraId="43BD8292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  <w:vAlign w:val="bottom"/>
          </w:tcPr>
          <w:p w14:paraId="5846ECB6" w14:textId="385867A0" w:rsidR="00A043BA" w:rsidRPr="00FE297C" w:rsidRDefault="0016689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6,905</w:t>
            </w:r>
          </w:p>
        </w:tc>
        <w:tc>
          <w:tcPr>
            <w:tcW w:w="80" w:type="pct"/>
            <w:tcBorders>
              <w:bottom w:val="nil"/>
            </w:tcBorders>
          </w:tcPr>
          <w:p w14:paraId="33F3DB82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2D38D874" w14:textId="4A247238" w:rsidR="00A043BA" w:rsidRPr="00FE297C" w:rsidRDefault="009A42E3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198,926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78D4A5E4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10ED0E2C" w14:textId="732B7A20" w:rsidR="00A043BA" w:rsidRPr="00FE297C" w:rsidRDefault="00877AEF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043BA" w:rsidRPr="00FE297C" w14:paraId="00D2BD3D" w14:textId="77777777" w:rsidTr="00A043BA">
        <w:tc>
          <w:tcPr>
            <w:tcW w:w="987" w:type="pct"/>
            <w:tcBorders>
              <w:bottom w:val="nil"/>
            </w:tcBorders>
          </w:tcPr>
          <w:p w14:paraId="0ECCB121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334" w:type="pct"/>
            <w:tcBorders>
              <w:bottom w:val="nil"/>
            </w:tcBorders>
          </w:tcPr>
          <w:p w14:paraId="5DB3E62D" w14:textId="47DAACD2" w:rsidR="00A043BA" w:rsidRPr="00FE297C" w:rsidRDefault="009A42E3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1,712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bottom w:val="nil"/>
            </w:tcBorders>
          </w:tcPr>
          <w:p w14:paraId="5992261C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56CCF13D" w14:textId="1B1D9052" w:rsidR="00A043BA" w:rsidRPr="00FE297C" w:rsidRDefault="009A42E3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0F4F8EAD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7A212A55" w14:textId="15974050" w:rsidR="00A043BA" w:rsidRPr="00FE297C" w:rsidRDefault="009A42E3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295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0" w:type="pct"/>
            <w:tcBorders>
              <w:bottom w:val="nil"/>
            </w:tcBorders>
          </w:tcPr>
          <w:p w14:paraId="6561F484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79EE4CAF" w14:textId="3EB111E7" w:rsidR="00A043BA" w:rsidRPr="00FE297C" w:rsidRDefault="009A42E3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right="7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9,882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4600C285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2633465A" w14:textId="439C9804" w:rsidR="00A043BA" w:rsidRPr="00FE297C" w:rsidRDefault="009A42E3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181EC2F7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6F2A3028" w14:textId="03ED71C6" w:rsidR="00A043BA" w:rsidRPr="00FE297C" w:rsidRDefault="009A42E3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0" w:type="pct"/>
            <w:tcBorders>
              <w:bottom w:val="nil"/>
            </w:tcBorders>
          </w:tcPr>
          <w:p w14:paraId="408651BD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7BFA8604" w14:textId="3D6F3442" w:rsidR="00A043BA" w:rsidRPr="00FE297C" w:rsidRDefault="009A42E3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348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54F436CC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37E706F4" w14:textId="74058289" w:rsidR="00A043BA" w:rsidRPr="00FE297C" w:rsidRDefault="009A42E3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408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35028620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3CE0380A" w14:textId="2604D66A" w:rsidR="00A043BA" w:rsidRPr="00FE297C" w:rsidRDefault="009A42E3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12,645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A043BA" w:rsidRPr="00FE297C" w14:paraId="07EFE07F" w14:textId="77777777" w:rsidTr="00A043BA">
        <w:tc>
          <w:tcPr>
            <w:tcW w:w="987" w:type="pct"/>
            <w:tcBorders>
              <w:bottom w:val="nil"/>
            </w:tcBorders>
          </w:tcPr>
          <w:p w14:paraId="25B1C082" w14:textId="1DE80AE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166896" w:rsidRPr="00FE297C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166896" w:rsidRPr="00FE297C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2F32EFD4" w14:textId="4934B3F1" w:rsidR="00A043BA" w:rsidRPr="00FE297C" w:rsidRDefault="0016689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986,412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50275F1F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14:paraId="11791091" w14:textId="30BDCC80" w:rsidR="00A043BA" w:rsidRPr="00FE297C" w:rsidRDefault="0016689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5,276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6C7D3828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14:paraId="1AE03A30" w14:textId="671CCFE5" w:rsidR="00A043BA" w:rsidRPr="00FE297C" w:rsidRDefault="0016689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1,422,085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14:paraId="27250D65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14:paraId="537F99E2" w14:textId="7D55C4E3" w:rsidR="00A043BA" w:rsidRPr="00FE297C" w:rsidRDefault="0016689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1,450,372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613F43CC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14:paraId="5318DB00" w14:textId="03684B1F" w:rsidR="00A043BA" w:rsidRPr="00FE297C" w:rsidRDefault="0016689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2,850,827</w:t>
            </w: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</w:tcPr>
          <w:p w14:paraId="7B966C6F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54CACB92" w14:textId="25CD9391" w:rsidR="00A043BA" w:rsidRPr="00FE297C" w:rsidRDefault="0016689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316,849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02F07397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</w:tcPr>
          <w:p w14:paraId="5D8F0946" w14:textId="35115CBF" w:rsidR="00A043BA" w:rsidRPr="00FE297C" w:rsidRDefault="0016689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654,412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53639CB8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02AF7" w14:textId="3C850377" w:rsidR="00A043BA" w:rsidRPr="00FE297C" w:rsidRDefault="0016689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left="-130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62,750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62FD23B0" w14:textId="77777777" w:rsidR="00A043BA" w:rsidRPr="00FE297C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14:paraId="244F0E9A" w14:textId="548BA380" w:rsidR="00A043BA" w:rsidRPr="00FE297C" w:rsidRDefault="0016689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7,748,983</w:t>
            </w:r>
          </w:p>
        </w:tc>
      </w:tr>
    </w:tbl>
    <w:p w14:paraId="4424F30F" w14:textId="77777777" w:rsidR="00934289" w:rsidRPr="00FE297C" w:rsidRDefault="001F24D4" w:rsidP="00934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630"/>
        <w:rPr>
          <w:rFonts w:ascii="Angsana New" w:hAnsi="Angsana New"/>
          <w:b/>
          <w:bCs/>
          <w:sz w:val="2"/>
          <w:szCs w:val="2"/>
        </w:rPr>
        <w:sectPr w:rsidR="00934289" w:rsidRPr="00FE297C" w:rsidSect="00552F5B"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FE297C"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14996" w:type="dxa"/>
        <w:tblInd w:w="-25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5"/>
        <w:gridCol w:w="1121"/>
        <w:gridCol w:w="236"/>
        <w:gridCol w:w="1068"/>
        <w:gridCol w:w="246"/>
        <w:gridCol w:w="1161"/>
        <w:gridCol w:w="270"/>
        <w:gridCol w:w="1167"/>
        <w:gridCol w:w="237"/>
        <w:gridCol w:w="1116"/>
        <w:gridCol w:w="237"/>
        <w:gridCol w:w="39"/>
        <w:gridCol w:w="996"/>
        <w:gridCol w:w="237"/>
        <w:gridCol w:w="1380"/>
        <w:gridCol w:w="237"/>
        <w:gridCol w:w="1026"/>
        <w:gridCol w:w="237"/>
        <w:gridCol w:w="1200"/>
      </w:tblGrid>
      <w:tr w:rsidR="00112A6E" w:rsidRPr="00FE297C" w14:paraId="51525DF8" w14:textId="77777777" w:rsidTr="00650100">
        <w:trPr>
          <w:tblHeader/>
        </w:trPr>
        <w:tc>
          <w:tcPr>
            <w:tcW w:w="929" w:type="pct"/>
          </w:tcPr>
          <w:p w14:paraId="588D51E7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071" w:type="pct"/>
            <w:gridSpan w:val="18"/>
          </w:tcPr>
          <w:p w14:paraId="408BE163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D5261D" w:rsidRPr="00FE297C" w14:paraId="0FC18F79" w14:textId="77777777" w:rsidTr="0054007E">
        <w:trPr>
          <w:tblHeader/>
        </w:trPr>
        <w:tc>
          <w:tcPr>
            <w:tcW w:w="929" w:type="pct"/>
          </w:tcPr>
          <w:p w14:paraId="5FEBC61D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4" w:type="pct"/>
          </w:tcPr>
          <w:p w14:paraId="731C2A43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</w:tcPr>
          <w:p w14:paraId="1A8E437A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6" w:type="pct"/>
          </w:tcPr>
          <w:p w14:paraId="5EBF71F7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" w:type="pct"/>
          </w:tcPr>
          <w:p w14:paraId="7183F7FB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7" w:type="pct"/>
            <w:tcBorders>
              <w:bottom w:val="nil"/>
            </w:tcBorders>
          </w:tcPr>
          <w:p w14:paraId="6ECD3D8F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อาคารโรงงาน</w:t>
            </w:r>
          </w:p>
        </w:tc>
        <w:tc>
          <w:tcPr>
            <w:tcW w:w="90" w:type="pct"/>
            <w:tcBorders>
              <w:bottom w:val="nil"/>
            </w:tcBorders>
          </w:tcPr>
          <w:p w14:paraId="52BF8E02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" w:type="pct"/>
            <w:tcBorders>
              <w:bottom w:val="nil"/>
            </w:tcBorders>
          </w:tcPr>
          <w:p w14:paraId="19B7D4B2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3C676EB5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670ED883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3F9513B9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5" w:type="pct"/>
            <w:gridSpan w:val="2"/>
            <w:tcBorders>
              <w:bottom w:val="nil"/>
            </w:tcBorders>
          </w:tcPr>
          <w:p w14:paraId="55227CE4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271E2B1E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0" w:type="pct"/>
            <w:tcBorders>
              <w:bottom w:val="nil"/>
            </w:tcBorders>
          </w:tcPr>
          <w:p w14:paraId="4B68F424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15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เครื่องมือเครื่องใช้</w:t>
            </w:r>
          </w:p>
        </w:tc>
        <w:tc>
          <w:tcPr>
            <w:tcW w:w="79" w:type="pct"/>
            <w:tcBorders>
              <w:bottom w:val="nil"/>
            </w:tcBorders>
          </w:tcPr>
          <w:p w14:paraId="146AE58B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" w:type="pct"/>
            <w:tcBorders>
              <w:bottom w:val="nil"/>
            </w:tcBorders>
          </w:tcPr>
          <w:p w14:paraId="63F4BE84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3F3DB08F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3CAB394A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5261D" w:rsidRPr="00FE297C" w14:paraId="45500C89" w14:textId="77777777" w:rsidTr="0054007E">
        <w:trPr>
          <w:tblHeader/>
        </w:trPr>
        <w:tc>
          <w:tcPr>
            <w:tcW w:w="929" w:type="pct"/>
          </w:tcPr>
          <w:p w14:paraId="0FA9C24B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4" w:type="pct"/>
          </w:tcPr>
          <w:p w14:paraId="7E8F6699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ที่ดินและ</w:t>
            </w:r>
          </w:p>
        </w:tc>
        <w:tc>
          <w:tcPr>
            <w:tcW w:w="79" w:type="pct"/>
          </w:tcPr>
          <w:p w14:paraId="5E5FF3FE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6" w:type="pct"/>
          </w:tcPr>
          <w:p w14:paraId="22202D38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" w:type="pct"/>
          </w:tcPr>
          <w:p w14:paraId="47737DEF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7" w:type="pct"/>
            <w:tcBorders>
              <w:bottom w:val="nil"/>
            </w:tcBorders>
          </w:tcPr>
          <w:p w14:paraId="34B30354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90" w:type="pct"/>
            <w:tcBorders>
              <w:bottom w:val="nil"/>
            </w:tcBorders>
          </w:tcPr>
          <w:p w14:paraId="52938E9F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" w:type="pct"/>
            <w:tcBorders>
              <w:bottom w:val="nil"/>
            </w:tcBorders>
          </w:tcPr>
          <w:p w14:paraId="01D35331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232B21B8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48B95C0C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0A0D1ECA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5" w:type="pct"/>
            <w:gridSpan w:val="2"/>
            <w:tcBorders>
              <w:bottom w:val="nil"/>
            </w:tcBorders>
          </w:tcPr>
          <w:p w14:paraId="3462EA79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51C9FB8C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0" w:type="pct"/>
            <w:tcBorders>
              <w:bottom w:val="nil"/>
            </w:tcBorders>
          </w:tcPr>
          <w:p w14:paraId="4CC410A9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79" w:type="pct"/>
            <w:tcBorders>
              <w:bottom w:val="nil"/>
            </w:tcBorders>
          </w:tcPr>
          <w:p w14:paraId="18C00554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" w:type="pct"/>
            <w:tcBorders>
              <w:bottom w:val="nil"/>
            </w:tcBorders>
          </w:tcPr>
          <w:p w14:paraId="19992A81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79" w:type="pct"/>
            <w:tcBorders>
              <w:bottom w:val="nil"/>
            </w:tcBorders>
          </w:tcPr>
          <w:p w14:paraId="2400592D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3C69E3AC" w14:textId="77777777" w:rsidR="00112A6E" w:rsidRPr="00FE297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5261D" w:rsidRPr="00FE297C" w14:paraId="1751DA81" w14:textId="77777777" w:rsidTr="0054007E">
        <w:trPr>
          <w:tblHeader/>
        </w:trPr>
        <w:tc>
          <w:tcPr>
            <w:tcW w:w="929" w:type="pct"/>
          </w:tcPr>
          <w:p w14:paraId="2AFDAF73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1"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4" w:type="pct"/>
          </w:tcPr>
          <w:p w14:paraId="614093C9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79" w:type="pct"/>
          </w:tcPr>
          <w:p w14:paraId="05726B07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6" w:type="pct"/>
          </w:tcPr>
          <w:p w14:paraId="11809954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ต้นทุน</w:t>
            </w:r>
          </w:p>
        </w:tc>
        <w:tc>
          <w:tcPr>
            <w:tcW w:w="82" w:type="pct"/>
          </w:tcPr>
          <w:p w14:paraId="0D86DE52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7" w:type="pct"/>
            <w:tcBorders>
              <w:bottom w:val="nil"/>
            </w:tcBorders>
          </w:tcPr>
          <w:p w14:paraId="0A0BA91D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90" w:type="pct"/>
            <w:tcBorders>
              <w:bottom w:val="nil"/>
            </w:tcBorders>
          </w:tcPr>
          <w:p w14:paraId="7C636F49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" w:type="pct"/>
            <w:tcBorders>
              <w:bottom w:val="nil"/>
            </w:tcBorders>
          </w:tcPr>
          <w:p w14:paraId="0DB134BD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ระบบ</w:t>
            </w:r>
          </w:p>
        </w:tc>
        <w:tc>
          <w:tcPr>
            <w:tcW w:w="79" w:type="pct"/>
            <w:tcBorders>
              <w:bottom w:val="nil"/>
            </w:tcBorders>
          </w:tcPr>
          <w:p w14:paraId="6240FBD1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720973DD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6FAED78C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5" w:type="pct"/>
            <w:gridSpan w:val="2"/>
            <w:tcBorders>
              <w:bottom w:val="nil"/>
            </w:tcBorders>
          </w:tcPr>
          <w:p w14:paraId="21901637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2FB0F54D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0" w:type="pct"/>
            <w:tcBorders>
              <w:bottom w:val="nil"/>
            </w:tcBorders>
          </w:tcPr>
          <w:p w14:paraId="32BF6317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79" w:type="pct"/>
            <w:tcBorders>
              <w:bottom w:val="nil"/>
            </w:tcBorders>
          </w:tcPr>
          <w:p w14:paraId="73493435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" w:type="pct"/>
            <w:tcBorders>
              <w:bottom w:val="nil"/>
            </w:tcBorders>
          </w:tcPr>
          <w:p w14:paraId="5A64C0B3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 xml:space="preserve">ระหว่าง </w:t>
            </w:r>
          </w:p>
        </w:tc>
        <w:tc>
          <w:tcPr>
            <w:tcW w:w="79" w:type="pct"/>
            <w:tcBorders>
              <w:bottom w:val="nil"/>
            </w:tcBorders>
          </w:tcPr>
          <w:p w14:paraId="66417F26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79B7B2C3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5261D" w:rsidRPr="00FE297C" w14:paraId="1D3403AE" w14:textId="77777777" w:rsidTr="0054007E">
        <w:trPr>
          <w:tblHeader/>
        </w:trPr>
        <w:tc>
          <w:tcPr>
            <w:tcW w:w="929" w:type="pct"/>
          </w:tcPr>
          <w:p w14:paraId="3A383D7D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4" w:type="pct"/>
          </w:tcPr>
          <w:p w14:paraId="1A9BA7D9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79" w:type="pct"/>
          </w:tcPr>
          <w:p w14:paraId="6082F597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56" w:type="pct"/>
          </w:tcPr>
          <w:p w14:paraId="1B147FD1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หญ้าเนเปียร์</w:t>
            </w:r>
          </w:p>
        </w:tc>
        <w:tc>
          <w:tcPr>
            <w:tcW w:w="82" w:type="pct"/>
          </w:tcPr>
          <w:p w14:paraId="7C784638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7" w:type="pct"/>
            <w:tcBorders>
              <w:bottom w:val="nil"/>
            </w:tcBorders>
          </w:tcPr>
          <w:p w14:paraId="2D2AD59F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อาคาร</w:t>
            </w:r>
          </w:p>
        </w:tc>
        <w:tc>
          <w:tcPr>
            <w:tcW w:w="90" w:type="pct"/>
            <w:tcBorders>
              <w:bottom w:val="nil"/>
            </w:tcBorders>
          </w:tcPr>
          <w:p w14:paraId="5F51F13A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" w:type="pct"/>
            <w:tcBorders>
              <w:bottom w:val="nil"/>
            </w:tcBorders>
          </w:tcPr>
          <w:p w14:paraId="65A02E50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สาธารณูปโภค</w:t>
            </w:r>
          </w:p>
        </w:tc>
        <w:tc>
          <w:tcPr>
            <w:tcW w:w="79" w:type="pct"/>
            <w:tcBorders>
              <w:bottom w:val="nil"/>
            </w:tcBorders>
          </w:tcPr>
          <w:p w14:paraId="4D1D90A6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02430521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79" w:type="pct"/>
            <w:tcBorders>
              <w:bottom w:val="nil"/>
            </w:tcBorders>
          </w:tcPr>
          <w:p w14:paraId="602867C7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5" w:type="pct"/>
            <w:gridSpan w:val="2"/>
            <w:tcBorders>
              <w:bottom w:val="nil"/>
            </w:tcBorders>
          </w:tcPr>
          <w:p w14:paraId="09221E42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79" w:type="pct"/>
            <w:tcBorders>
              <w:bottom w:val="nil"/>
            </w:tcBorders>
          </w:tcPr>
          <w:p w14:paraId="7CEF6FBD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0" w:type="pct"/>
            <w:tcBorders>
              <w:bottom w:val="nil"/>
            </w:tcBorders>
          </w:tcPr>
          <w:p w14:paraId="089E947C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อุปกรณ์โรงงาน</w:t>
            </w:r>
          </w:p>
        </w:tc>
        <w:tc>
          <w:tcPr>
            <w:tcW w:w="79" w:type="pct"/>
            <w:tcBorders>
              <w:bottom w:val="nil"/>
            </w:tcBorders>
          </w:tcPr>
          <w:p w14:paraId="46B2FF09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" w:type="pct"/>
            <w:tcBorders>
              <w:bottom w:val="nil"/>
            </w:tcBorders>
          </w:tcPr>
          <w:p w14:paraId="5BEED9A1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79" w:type="pct"/>
            <w:tcBorders>
              <w:bottom w:val="nil"/>
            </w:tcBorders>
          </w:tcPr>
          <w:p w14:paraId="751FDBC3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623EC5B8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9A6767" w:rsidRPr="00FE297C" w14:paraId="5977F850" w14:textId="77777777" w:rsidTr="00650100">
        <w:trPr>
          <w:tblHeader/>
        </w:trPr>
        <w:tc>
          <w:tcPr>
            <w:tcW w:w="929" w:type="pct"/>
          </w:tcPr>
          <w:p w14:paraId="6F7DE9E6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4071" w:type="pct"/>
            <w:gridSpan w:val="18"/>
          </w:tcPr>
          <w:p w14:paraId="4C830587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FE297C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D5261D" w:rsidRPr="00FE297C" w14:paraId="77A268CA" w14:textId="77777777" w:rsidTr="0054007E">
        <w:tc>
          <w:tcPr>
            <w:tcW w:w="1302" w:type="pct"/>
            <w:gridSpan w:val="2"/>
            <w:tcBorders>
              <w:top w:val="nil"/>
              <w:bottom w:val="nil"/>
            </w:tcBorders>
          </w:tcPr>
          <w:p w14:paraId="6A7E00F5" w14:textId="77777777" w:rsidR="00015A7F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jc w:val="both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 ค่าเสื่อมราคาและขาดทุนจาก</w:t>
            </w:r>
          </w:p>
          <w:p w14:paraId="7EF7A66B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การด้อยค่า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DB85AE4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483DF21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7213CA07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</w:tcPr>
          <w:p w14:paraId="7C3A74F6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</w:tcPr>
          <w:p w14:paraId="69A5FC79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nil"/>
            </w:tcBorders>
          </w:tcPr>
          <w:p w14:paraId="1FD39895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39151D1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</w:tcPr>
          <w:p w14:paraId="48FC6F8E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17507002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</w:tcPr>
          <w:p w14:paraId="03E5B2E7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E0D07E9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74F52DC3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CE993E9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nil"/>
            </w:tcBorders>
          </w:tcPr>
          <w:p w14:paraId="27DC5E70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C1FADDA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</w:tcPr>
          <w:p w14:paraId="765D62C0" w14:textId="77777777" w:rsidR="009A6767" w:rsidRPr="00FE297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4007E" w:rsidRPr="00FE297C" w14:paraId="67ABFD64" w14:textId="77777777" w:rsidTr="0054007E">
        <w:tc>
          <w:tcPr>
            <w:tcW w:w="929" w:type="pct"/>
            <w:tcBorders>
              <w:top w:val="nil"/>
              <w:bottom w:val="nil"/>
            </w:tcBorders>
          </w:tcPr>
          <w:p w14:paraId="2C9B1621" w14:textId="1FBE648F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E297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374" w:type="pct"/>
            <w:tcBorders>
              <w:top w:val="nil"/>
              <w:bottom w:val="nil"/>
            </w:tcBorders>
          </w:tcPr>
          <w:p w14:paraId="54ACB67F" w14:textId="4E622D35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21,478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00E1FD0F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8B5D088" w14:textId="1FF4CB11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2,373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720DF86D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bottom"/>
          </w:tcPr>
          <w:p w14:paraId="1D005F1E" w14:textId="7C12FC32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317,733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324DBC92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nil"/>
            </w:tcBorders>
            <w:vAlign w:val="bottom"/>
          </w:tcPr>
          <w:p w14:paraId="6B47E921" w14:textId="6D1262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547,489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40C78AC1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  <w:vAlign w:val="bottom"/>
          </w:tcPr>
          <w:p w14:paraId="4222DA04" w14:textId="70F15F23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1,073,893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4E12A55E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  <w:vAlign w:val="bottom"/>
          </w:tcPr>
          <w:p w14:paraId="3C5EDFCA" w14:textId="62F3DC6F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146,634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1EBC1DA7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  <w:vAlign w:val="bottom"/>
          </w:tcPr>
          <w:p w14:paraId="31CA5E45" w14:textId="35BE51CA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228,356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B8F454C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nil"/>
            </w:tcBorders>
          </w:tcPr>
          <w:p w14:paraId="02625259" w14:textId="2257B6AA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0FDDCBA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</w:tcPr>
          <w:p w14:paraId="76098E7B" w14:textId="2111EA0B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6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2,337,956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54007E" w:rsidRPr="00FE297C" w14:paraId="76139B1A" w14:textId="77777777" w:rsidTr="0054007E">
        <w:tc>
          <w:tcPr>
            <w:tcW w:w="929" w:type="pct"/>
            <w:tcBorders>
              <w:top w:val="nil"/>
              <w:bottom w:val="nil"/>
            </w:tcBorders>
          </w:tcPr>
          <w:p w14:paraId="4C24D725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374" w:type="pct"/>
            <w:tcBorders>
              <w:top w:val="nil"/>
              <w:bottom w:val="nil"/>
            </w:tcBorders>
            <w:vAlign w:val="bottom"/>
          </w:tcPr>
          <w:p w14:paraId="3C5E7CE9" w14:textId="797E7C6C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745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0FEAC1A7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C13D053" w14:textId="11F7BBBF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657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5F2BE3E1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bottom"/>
          </w:tcPr>
          <w:p w14:paraId="31D225E0" w14:textId="59B9A778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59,236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6603D4DE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nil"/>
            </w:tcBorders>
            <w:vAlign w:val="bottom"/>
          </w:tcPr>
          <w:p w14:paraId="3C0A4854" w14:textId="2776578C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107,720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718585C5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  <w:vAlign w:val="bottom"/>
          </w:tcPr>
          <w:p w14:paraId="2A69CCCE" w14:textId="3B5A6261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165,181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37E2C697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  <w:vAlign w:val="bottom"/>
          </w:tcPr>
          <w:p w14:paraId="11E95AD6" w14:textId="73C9F62F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41,985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404E7E43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  <w:vAlign w:val="bottom"/>
          </w:tcPr>
          <w:p w14:paraId="1E4EA4DD" w14:textId="77688F06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43,170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4A176191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nil"/>
            </w:tcBorders>
            <w:vAlign w:val="bottom"/>
          </w:tcPr>
          <w:p w14:paraId="7E06C2C0" w14:textId="158BC87D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46A401A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14:paraId="5B2A0521" w14:textId="235BF1E6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6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418,694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54007E" w:rsidRPr="00FE297C" w14:paraId="7FA98BD0" w14:textId="77777777" w:rsidTr="0054007E">
        <w:tc>
          <w:tcPr>
            <w:tcW w:w="929" w:type="pct"/>
            <w:tcBorders>
              <w:top w:val="nil"/>
              <w:bottom w:val="nil"/>
            </w:tcBorders>
          </w:tcPr>
          <w:p w14:paraId="693225A9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จำหน่าย </w:t>
            </w:r>
          </w:p>
        </w:tc>
        <w:tc>
          <w:tcPr>
            <w:tcW w:w="374" w:type="pct"/>
            <w:tcBorders>
              <w:top w:val="nil"/>
              <w:bottom w:val="single" w:sz="4" w:space="0" w:color="auto"/>
            </w:tcBorders>
            <w:vAlign w:val="bottom"/>
          </w:tcPr>
          <w:p w14:paraId="43DBAFEB" w14:textId="7216E0E4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3,209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5DF896F2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24C3B42F" w14:textId="6DDD5D28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526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02E422A1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single" w:sz="4" w:space="0" w:color="auto"/>
            </w:tcBorders>
            <w:vAlign w:val="bottom"/>
          </w:tcPr>
          <w:p w14:paraId="05112CC5" w14:textId="11E17F74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9,779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7EEF3078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single" w:sz="4" w:space="0" w:color="auto"/>
            </w:tcBorders>
            <w:vAlign w:val="bottom"/>
          </w:tcPr>
          <w:p w14:paraId="3923778D" w14:textId="317B9D05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23,737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20AE329E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single" w:sz="4" w:space="0" w:color="auto"/>
            </w:tcBorders>
            <w:vAlign w:val="bottom"/>
          </w:tcPr>
          <w:p w14:paraId="55D89B6F" w14:textId="335C5D5C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17,398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71CFC877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single" w:sz="4" w:space="0" w:color="auto"/>
            </w:tcBorders>
            <w:vAlign w:val="bottom"/>
          </w:tcPr>
          <w:p w14:paraId="4B4A6096" w14:textId="4E552153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68,328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7F682EEF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single" w:sz="4" w:space="0" w:color="auto"/>
            </w:tcBorders>
            <w:vAlign w:val="bottom"/>
          </w:tcPr>
          <w:p w14:paraId="5ADD7BDC" w14:textId="2BD9E20D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50,555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7DE59CA1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vAlign w:val="bottom"/>
          </w:tcPr>
          <w:p w14:paraId="6CB6DA66" w14:textId="36DE9A26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DE57C75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single" w:sz="4" w:space="0" w:color="auto"/>
            </w:tcBorders>
            <w:vAlign w:val="bottom"/>
          </w:tcPr>
          <w:p w14:paraId="27E462A8" w14:textId="09DF322D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173,532</w:t>
            </w:r>
          </w:p>
        </w:tc>
      </w:tr>
      <w:tr w:rsidR="008271CC" w:rsidRPr="00FE297C" w14:paraId="3C88161B" w14:textId="77777777" w:rsidTr="0054007E">
        <w:tc>
          <w:tcPr>
            <w:tcW w:w="929" w:type="pct"/>
            <w:tcBorders>
              <w:top w:val="nil"/>
              <w:bottom w:val="nil"/>
            </w:tcBorders>
          </w:tcPr>
          <w:p w14:paraId="2665A107" w14:textId="1E6D219F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2563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และ</w:t>
            </w:r>
          </w:p>
        </w:tc>
        <w:tc>
          <w:tcPr>
            <w:tcW w:w="374" w:type="pct"/>
            <w:tcBorders>
              <w:top w:val="single" w:sz="4" w:space="0" w:color="auto"/>
              <w:bottom w:val="nil"/>
            </w:tcBorders>
          </w:tcPr>
          <w:p w14:paraId="23DF43C4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7376ED9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</w:tcPr>
          <w:p w14:paraId="34A460F6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212886F3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nil"/>
            </w:tcBorders>
            <w:vAlign w:val="bottom"/>
          </w:tcPr>
          <w:p w14:paraId="2ACDD9FE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3630A437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nil"/>
            </w:tcBorders>
            <w:vAlign w:val="bottom"/>
          </w:tcPr>
          <w:p w14:paraId="03189BA4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621784E5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nil"/>
            </w:tcBorders>
            <w:vAlign w:val="bottom"/>
          </w:tcPr>
          <w:p w14:paraId="3B522660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599711E8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nil"/>
            </w:tcBorders>
            <w:vAlign w:val="bottom"/>
          </w:tcPr>
          <w:p w14:paraId="1396D3BD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1C45C710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  <w:vAlign w:val="bottom"/>
          </w:tcPr>
          <w:p w14:paraId="3BF27CA4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0A47286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nil"/>
            </w:tcBorders>
          </w:tcPr>
          <w:p w14:paraId="1FCA5B71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122D2F2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nil"/>
            </w:tcBorders>
          </w:tcPr>
          <w:p w14:paraId="2003600A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54007E" w:rsidRPr="00FE297C" w14:paraId="641B7E2C" w14:textId="77777777" w:rsidTr="0054007E">
        <w:tc>
          <w:tcPr>
            <w:tcW w:w="929" w:type="pct"/>
            <w:tcBorders>
              <w:top w:val="nil"/>
              <w:bottom w:val="nil"/>
            </w:tcBorders>
          </w:tcPr>
          <w:p w14:paraId="4BC4E5AC" w14:textId="79D52E48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374" w:type="pct"/>
            <w:tcBorders>
              <w:top w:val="nil"/>
              <w:bottom w:val="nil"/>
            </w:tcBorders>
          </w:tcPr>
          <w:p w14:paraId="5BABC57C" w14:textId="2CF39F41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19,014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7C40341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65BDD351" w14:textId="11A7D103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2,504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E60AA2F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bottom"/>
          </w:tcPr>
          <w:p w14:paraId="1D6DAC29" w14:textId="12D9FC25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367,190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137267A1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nil"/>
            </w:tcBorders>
            <w:vAlign w:val="bottom"/>
          </w:tcPr>
          <w:p w14:paraId="26FE50F3" w14:textId="67EC5762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631,472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05743C5E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  <w:vAlign w:val="bottom"/>
          </w:tcPr>
          <w:p w14:paraId="573C9D91" w14:textId="1EF01E58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1,221,676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4B759F17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  <w:vAlign w:val="bottom"/>
          </w:tcPr>
          <w:p w14:paraId="7A64FFE8" w14:textId="416003FF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120,291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0FBA5D39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  <w:vAlign w:val="bottom"/>
          </w:tcPr>
          <w:p w14:paraId="7B970395" w14:textId="02D959B0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220,971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B716DF4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nil"/>
            </w:tcBorders>
          </w:tcPr>
          <w:p w14:paraId="7994092C" w14:textId="16E3EAAB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F30CD9A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</w:tcPr>
          <w:p w14:paraId="4E4C6715" w14:textId="7000C03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2,583,118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</w:tr>
      <w:tr w:rsidR="008271CC" w:rsidRPr="00FE297C" w14:paraId="20670980" w14:textId="77777777" w:rsidTr="0054007E">
        <w:tc>
          <w:tcPr>
            <w:tcW w:w="929" w:type="pct"/>
            <w:tcBorders>
              <w:top w:val="nil"/>
              <w:bottom w:val="nil"/>
            </w:tcBorders>
          </w:tcPr>
          <w:p w14:paraId="0DC44D42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374" w:type="pct"/>
            <w:tcBorders>
              <w:top w:val="nil"/>
              <w:bottom w:val="nil"/>
            </w:tcBorders>
            <w:vAlign w:val="bottom"/>
          </w:tcPr>
          <w:p w14:paraId="3ED48656" w14:textId="03DF71A7" w:rsidR="008271CC" w:rsidRPr="00FE297C" w:rsidRDefault="00D83723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377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7A327545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CC9C4B6" w14:textId="630E734A" w:rsidR="008271CC" w:rsidRPr="00FE297C" w:rsidRDefault="00D83723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517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638C62A4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bottom"/>
          </w:tcPr>
          <w:p w14:paraId="1BB11668" w14:textId="53D82AF7" w:rsidR="008271CC" w:rsidRPr="00FE297C" w:rsidRDefault="00D83723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53,674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73B54BAD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nil"/>
            </w:tcBorders>
            <w:vAlign w:val="bottom"/>
          </w:tcPr>
          <w:p w14:paraId="0D251906" w14:textId="27107B76" w:rsidR="008271CC" w:rsidRPr="00FE297C" w:rsidRDefault="00D83723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106,157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633DA151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  <w:vAlign w:val="bottom"/>
          </w:tcPr>
          <w:p w14:paraId="4E628BB9" w14:textId="147A829E" w:rsidR="008271CC" w:rsidRPr="00FE297C" w:rsidRDefault="00D83723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174,985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3597163E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  <w:vAlign w:val="bottom"/>
          </w:tcPr>
          <w:p w14:paraId="003D20CB" w14:textId="61CC752D" w:rsidR="008271CC" w:rsidRPr="00FE297C" w:rsidRDefault="00D83723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39,660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441FBE2C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  <w:vAlign w:val="bottom"/>
          </w:tcPr>
          <w:p w14:paraId="10CF8132" w14:textId="6137F1C5" w:rsidR="008271CC" w:rsidRPr="00FE297C" w:rsidRDefault="00D83723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41,762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039C098C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nil"/>
            </w:tcBorders>
            <w:vAlign w:val="bottom"/>
          </w:tcPr>
          <w:p w14:paraId="1427040C" w14:textId="25C4EAA1" w:rsidR="008271CC" w:rsidRPr="00FE297C" w:rsidRDefault="00D83723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7D2FF13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14:paraId="34905704" w14:textId="38A17358" w:rsidR="008271CC" w:rsidRPr="00FE297C" w:rsidRDefault="00D83723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6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417,132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074951" w:rsidRPr="00FE297C" w14:paraId="6DE57AEE" w14:textId="77777777" w:rsidTr="0054007E">
        <w:tc>
          <w:tcPr>
            <w:tcW w:w="929" w:type="pct"/>
            <w:tcBorders>
              <w:top w:val="nil"/>
              <w:bottom w:val="nil"/>
            </w:tcBorders>
          </w:tcPr>
          <w:p w14:paraId="7A4C6206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จำหน่าย </w:t>
            </w:r>
          </w:p>
        </w:tc>
        <w:tc>
          <w:tcPr>
            <w:tcW w:w="374" w:type="pct"/>
            <w:tcBorders>
              <w:top w:val="nil"/>
              <w:bottom w:val="single" w:sz="4" w:space="0" w:color="auto"/>
            </w:tcBorders>
            <w:vAlign w:val="bottom"/>
          </w:tcPr>
          <w:p w14:paraId="5F59761E" w14:textId="46C9A50F" w:rsidR="00074951" w:rsidRPr="00FE297C" w:rsidRDefault="00166896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1,636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06153325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7657C889" w14:textId="7B8A0314" w:rsidR="00074951" w:rsidRPr="00FE297C" w:rsidRDefault="00D83723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20B53585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single" w:sz="4" w:space="0" w:color="auto"/>
            </w:tcBorders>
            <w:vAlign w:val="bottom"/>
          </w:tcPr>
          <w:p w14:paraId="62D2EBA2" w14:textId="362966BF" w:rsidR="00074951" w:rsidRPr="00FE297C" w:rsidRDefault="00166896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131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50A68828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single" w:sz="4" w:space="0" w:color="auto"/>
            </w:tcBorders>
            <w:vAlign w:val="bottom"/>
          </w:tcPr>
          <w:p w14:paraId="1FC24C5C" w14:textId="3E366A7B" w:rsidR="00074951" w:rsidRPr="00FE297C" w:rsidRDefault="00166896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1,193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7BF8397D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single" w:sz="4" w:space="0" w:color="auto"/>
            </w:tcBorders>
            <w:vAlign w:val="bottom"/>
          </w:tcPr>
          <w:p w14:paraId="7CC268F7" w14:textId="2ADA23A1" w:rsidR="00074951" w:rsidRPr="00FE297C" w:rsidRDefault="00D83723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4941D5F9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single" w:sz="4" w:space="0" w:color="auto"/>
            </w:tcBorders>
            <w:vAlign w:val="bottom"/>
          </w:tcPr>
          <w:p w14:paraId="7DBA903D" w14:textId="047ED25E" w:rsidR="00074951" w:rsidRPr="00FE297C" w:rsidRDefault="00D83723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793C6BBE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single" w:sz="4" w:space="0" w:color="auto"/>
            </w:tcBorders>
            <w:vAlign w:val="bottom"/>
          </w:tcPr>
          <w:p w14:paraId="1DFE5455" w14:textId="7A4CA2EA" w:rsidR="00074951" w:rsidRPr="00FE297C" w:rsidRDefault="00166896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168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40F6018B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vAlign w:val="bottom"/>
          </w:tcPr>
          <w:p w14:paraId="38A601F8" w14:textId="0E69E0FB" w:rsidR="00074951" w:rsidRPr="00FE297C" w:rsidRDefault="00D83723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53A66414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single" w:sz="4" w:space="0" w:color="auto"/>
            </w:tcBorders>
            <w:vAlign w:val="bottom"/>
          </w:tcPr>
          <w:p w14:paraId="315A3D11" w14:textId="3728F155" w:rsidR="00074951" w:rsidRPr="00FE297C" w:rsidRDefault="00166896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3,128</w:t>
            </w:r>
          </w:p>
        </w:tc>
      </w:tr>
      <w:tr w:rsidR="00074951" w:rsidRPr="00FE297C" w14:paraId="278B523C" w14:textId="77777777" w:rsidTr="0054007E">
        <w:tc>
          <w:tcPr>
            <w:tcW w:w="929" w:type="pct"/>
            <w:tcBorders>
              <w:top w:val="nil"/>
              <w:bottom w:val="nil"/>
            </w:tcBorders>
          </w:tcPr>
          <w:p w14:paraId="17AA00C9" w14:textId="1C0A7F79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6FECF077" w14:textId="1706A450" w:rsidR="00074951" w:rsidRPr="00FE297C" w:rsidRDefault="00D83723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17,755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FD1F013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14:paraId="63F40A00" w14:textId="76336067" w:rsidR="00074951" w:rsidRPr="00FE297C" w:rsidRDefault="00D83723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3,021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2430A101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D78A1" w14:textId="087160CA" w:rsidR="00074951" w:rsidRPr="00FE297C" w:rsidRDefault="00D83723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420,733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4C29AD73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00372" w14:textId="4FC05E9E" w:rsidR="00074951" w:rsidRPr="00FE297C" w:rsidRDefault="00D83723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736,436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13C1111F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A8A88" w14:textId="4EC594CC" w:rsidR="00074951" w:rsidRPr="00FE297C" w:rsidRDefault="00D83723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1,396,661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3F616D0E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1906C" w14:textId="0E191C25" w:rsidR="00074951" w:rsidRPr="00FE297C" w:rsidRDefault="00D83723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159,951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2C2E4D03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D3466" w14:textId="25170EAB" w:rsidR="00074951" w:rsidRPr="00FE297C" w:rsidRDefault="00D83723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262,565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7DFEB65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24566054" w14:textId="0EE8C365" w:rsidR="00074951" w:rsidRPr="00FE297C" w:rsidRDefault="00D83723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20BA39CE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23484BA9" w14:textId="30CBDF0E" w:rsidR="00074951" w:rsidRPr="00FE297C" w:rsidRDefault="00210853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2,997,122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</w:tr>
      <w:tr w:rsidR="00074951" w:rsidRPr="00FE297C" w14:paraId="52187ACD" w14:textId="77777777" w:rsidTr="0054007E">
        <w:tc>
          <w:tcPr>
            <w:tcW w:w="929" w:type="pct"/>
            <w:tcBorders>
              <w:top w:val="nil"/>
              <w:bottom w:val="nil"/>
            </w:tcBorders>
          </w:tcPr>
          <w:p w14:paraId="26DE9859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nil"/>
            </w:tcBorders>
          </w:tcPr>
          <w:p w14:paraId="44874BEC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578826A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</w:tcPr>
          <w:p w14:paraId="4B2FE2A4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07168805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nil"/>
            </w:tcBorders>
          </w:tcPr>
          <w:p w14:paraId="066CE483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</w:tcPr>
          <w:p w14:paraId="1A872E03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nil"/>
            </w:tcBorders>
          </w:tcPr>
          <w:p w14:paraId="4EFCFA50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5A1BA501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nil"/>
            </w:tcBorders>
          </w:tcPr>
          <w:p w14:paraId="7195FE50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224A32EF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nil"/>
            </w:tcBorders>
          </w:tcPr>
          <w:p w14:paraId="1390B5A5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19544F9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</w:tcPr>
          <w:p w14:paraId="4683C99E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8DA7EFA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nil"/>
            </w:tcBorders>
            <w:vAlign w:val="bottom"/>
          </w:tcPr>
          <w:p w14:paraId="014608BA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6C97B1E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nil"/>
            </w:tcBorders>
          </w:tcPr>
          <w:p w14:paraId="2A852CE8" w14:textId="77777777" w:rsidR="00074951" w:rsidRPr="00FE297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</w:tbl>
    <w:p w14:paraId="102BDEFF" w14:textId="77777777" w:rsidR="001F24D4" w:rsidRPr="00FE297C" w:rsidRDefault="001F24D4" w:rsidP="00B65FA7">
      <w:pPr>
        <w:spacing w:line="240" w:lineRule="auto"/>
        <w:rPr>
          <w:sz w:val="2"/>
          <w:szCs w:val="2"/>
        </w:rPr>
      </w:pPr>
      <w:r w:rsidRPr="00FE297C">
        <w:br w:type="page"/>
      </w:r>
    </w:p>
    <w:tbl>
      <w:tblPr>
        <w:tblW w:w="4944" w:type="pct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7"/>
        <w:gridCol w:w="974"/>
        <w:gridCol w:w="264"/>
        <w:gridCol w:w="1060"/>
        <w:gridCol w:w="264"/>
        <w:gridCol w:w="1063"/>
        <w:gridCol w:w="264"/>
        <w:gridCol w:w="1149"/>
        <w:gridCol w:w="236"/>
        <w:gridCol w:w="1103"/>
        <w:gridCol w:w="236"/>
        <w:gridCol w:w="1000"/>
        <w:gridCol w:w="9"/>
        <w:gridCol w:w="238"/>
        <w:gridCol w:w="1365"/>
        <w:gridCol w:w="236"/>
        <w:gridCol w:w="1009"/>
        <w:gridCol w:w="236"/>
        <w:gridCol w:w="1184"/>
      </w:tblGrid>
      <w:tr w:rsidR="00155CE5" w:rsidRPr="00FE297C" w14:paraId="752CF2EA" w14:textId="77777777" w:rsidTr="00155CE5">
        <w:trPr>
          <w:tblHeader/>
        </w:trPr>
        <w:tc>
          <w:tcPr>
            <w:tcW w:w="862" w:type="pct"/>
          </w:tcPr>
          <w:p w14:paraId="7E168BEA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138" w:type="pct"/>
            <w:gridSpan w:val="18"/>
          </w:tcPr>
          <w:p w14:paraId="42028173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155CE5" w:rsidRPr="00FE297C" w14:paraId="46A7D9FB" w14:textId="77777777" w:rsidTr="008271CC">
        <w:trPr>
          <w:tblHeader/>
        </w:trPr>
        <w:tc>
          <w:tcPr>
            <w:tcW w:w="862" w:type="pct"/>
          </w:tcPr>
          <w:p w14:paraId="586FE88D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9" w:type="pct"/>
          </w:tcPr>
          <w:p w14:paraId="583958A4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pct"/>
          </w:tcPr>
          <w:p w14:paraId="2B0A693D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</w:tcPr>
          <w:p w14:paraId="497424F2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07BA4550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1001C909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อาคารโรงงาน</w:t>
            </w:r>
          </w:p>
        </w:tc>
        <w:tc>
          <w:tcPr>
            <w:tcW w:w="92" w:type="pct"/>
            <w:tcBorders>
              <w:bottom w:val="nil"/>
            </w:tcBorders>
          </w:tcPr>
          <w:p w14:paraId="2F8A0FE0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5E8FC14A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4BF72792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63B5F742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56DB9C68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8" w:type="pct"/>
            <w:tcBorders>
              <w:bottom w:val="nil"/>
            </w:tcBorders>
          </w:tcPr>
          <w:p w14:paraId="420C1E2B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" w:type="pct"/>
            <w:gridSpan w:val="2"/>
            <w:tcBorders>
              <w:bottom w:val="nil"/>
            </w:tcBorders>
          </w:tcPr>
          <w:p w14:paraId="65EE3009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7DB5AFFE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15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เครื่องมือเครื่องใช้</w:t>
            </w:r>
          </w:p>
        </w:tc>
        <w:tc>
          <w:tcPr>
            <w:tcW w:w="82" w:type="pct"/>
            <w:tcBorders>
              <w:bottom w:val="nil"/>
            </w:tcBorders>
          </w:tcPr>
          <w:p w14:paraId="3E2DA49A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78106F33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2986EDC4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385C43F5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55CE5" w:rsidRPr="00FE297C" w14:paraId="6736BE1F" w14:textId="77777777" w:rsidTr="008271CC">
        <w:trPr>
          <w:tblHeader/>
        </w:trPr>
        <w:tc>
          <w:tcPr>
            <w:tcW w:w="862" w:type="pct"/>
          </w:tcPr>
          <w:p w14:paraId="30625311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9" w:type="pct"/>
          </w:tcPr>
          <w:p w14:paraId="471987B2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ที่ดินและ</w:t>
            </w:r>
          </w:p>
        </w:tc>
        <w:tc>
          <w:tcPr>
            <w:tcW w:w="92" w:type="pct"/>
          </w:tcPr>
          <w:p w14:paraId="39778D4F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</w:tcPr>
          <w:p w14:paraId="3A74DAC7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2FF9DE48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1FD14FC4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92" w:type="pct"/>
            <w:tcBorders>
              <w:bottom w:val="nil"/>
            </w:tcBorders>
          </w:tcPr>
          <w:p w14:paraId="3BEDE35A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3037C2AC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66340531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74B8184B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5588D9E0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8" w:type="pct"/>
            <w:tcBorders>
              <w:bottom w:val="nil"/>
            </w:tcBorders>
          </w:tcPr>
          <w:p w14:paraId="7E1B3E1D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" w:type="pct"/>
            <w:gridSpan w:val="2"/>
            <w:tcBorders>
              <w:bottom w:val="nil"/>
            </w:tcBorders>
          </w:tcPr>
          <w:p w14:paraId="762AD345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63F7FE44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82" w:type="pct"/>
            <w:tcBorders>
              <w:bottom w:val="nil"/>
            </w:tcBorders>
          </w:tcPr>
          <w:p w14:paraId="3BE26ED0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78C201EB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82" w:type="pct"/>
            <w:tcBorders>
              <w:bottom w:val="nil"/>
            </w:tcBorders>
          </w:tcPr>
          <w:p w14:paraId="45D084D7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6B84F84E" w14:textId="77777777" w:rsidR="00155CE5" w:rsidRPr="00FE297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A6767" w:rsidRPr="00FE297C" w14:paraId="317963ED" w14:textId="77777777" w:rsidTr="008271CC">
        <w:trPr>
          <w:tblHeader/>
        </w:trPr>
        <w:tc>
          <w:tcPr>
            <w:tcW w:w="862" w:type="pct"/>
          </w:tcPr>
          <w:p w14:paraId="3A2899C8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1"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9" w:type="pct"/>
          </w:tcPr>
          <w:p w14:paraId="42A0646C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92" w:type="pct"/>
          </w:tcPr>
          <w:p w14:paraId="1E396A1D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</w:tcPr>
          <w:p w14:paraId="1BA89D13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ต้นทุน</w:t>
            </w:r>
          </w:p>
        </w:tc>
        <w:tc>
          <w:tcPr>
            <w:tcW w:w="92" w:type="pct"/>
            <w:tcBorders>
              <w:bottom w:val="nil"/>
            </w:tcBorders>
          </w:tcPr>
          <w:p w14:paraId="2E9EA0C5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168A6841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92" w:type="pct"/>
            <w:tcBorders>
              <w:bottom w:val="nil"/>
            </w:tcBorders>
          </w:tcPr>
          <w:p w14:paraId="56CE526A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443C8D51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ระบบ</w:t>
            </w:r>
          </w:p>
        </w:tc>
        <w:tc>
          <w:tcPr>
            <w:tcW w:w="82" w:type="pct"/>
            <w:tcBorders>
              <w:bottom w:val="nil"/>
            </w:tcBorders>
          </w:tcPr>
          <w:p w14:paraId="620629FA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21853596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0E658633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8" w:type="pct"/>
            <w:tcBorders>
              <w:bottom w:val="nil"/>
            </w:tcBorders>
          </w:tcPr>
          <w:p w14:paraId="67DA09AC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" w:type="pct"/>
            <w:gridSpan w:val="2"/>
            <w:tcBorders>
              <w:bottom w:val="nil"/>
            </w:tcBorders>
          </w:tcPr>
          <w:p w14:paraId="32B1FFB3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71AB454C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82" w:type="pct"/>
            <w:tcBorders>
              <w:bottom w:val="nil"/>
            </w:tcBorders>
          </w:tcPr>
          <w:p w14:paraId="528E7B8E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3F26D5AC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 xml:space="preserve">ระหว่าง </w:t>
            </w:r>
          </w:p>
        </w:tc>
        <w:tc>
          <w:tcPr>
            <w:tcW w:w="82" w:type="pct"/>
            <w:tcBorders>
              <w:bottom w:val="nil"/>
            </w:tcBorders>
          </w:tcPr>
          <w:p w14:paraId="4FDFEE37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5CC29FCD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A6767" w:rsidRPr="00FE297C" w14:paraId="6C622BB1" w14:textId="77777777" w:rsidTr="008271CC">
        <w:trPr>
          <w:tblHeader/>
        </w:trPr>
        <w:tc>
          <w:tcPr>
            <w:tcW w:w="862" w:type="pct"/>
          </w:tcPr>
          <w:p w14:paraId="18FB3685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9" w:type="pct"/>
          </w:tcPr>
          <w:p w14:paraId="7867415D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92" w:type="pct"/>
          </w:tcPr>
          <w:p w14:paraId="2C437DB4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69" w:type="pct"/>
          </w:tcPr>
          <w:p w14:paraId="343A320A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หญ้าเนเปียร์</w:t>
            </w:r>
          </w:p>
        </w:tc>
        <w:tc>
          <w:tcPr>
            <w:tcW w:w="92" w:type="pct"/>
            <w:tcBorders>
              <w:bottom w:val="nil"/>
            </w:tcBorders>
          </w:tcPr>
          <w:p w14:paraId="379E86B2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57A22511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อาคาร</w:t>
            </w:r>
          </w:p>
        </w:tc>
        <w:tc>
          <w:tcPr>
            <w:tcW w:w="92" w:type="pct"/>
            <w:tcBorders>
              <w:bottom w:val="nil"/>
            </w:tcBorders>
          </w:tcPr>
          <w:p w14:paraId="0274E52E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5988CDAE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สาธารณูปโภค</w:t>
            </w:r>
          </w:p>
        </w:tc>
        <w:tc>
          <w:tcPr>
            <w:tcW w:w="82" w:type="pct"/>
            <w:tcBorders>
              <w:bottom w:val="nil"/>
            </w:tcBorders>
          </w:tcPr>
          <w:p w14:paraId="70478059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0213DC02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82" w:type="pct"/>
            <w:tcBorders>
              <w:bottom w:val="nil"/>
            </w:tcBorders>
          </w:tcPr>
          <w:p w14:paraId="4EEBEE00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8" w:type="pct"/>
            <w:tcBorders>
              <w:bottom w:val="nil"/>
            </w:tcBorders>
          </w:tcPr>
          <w:p w14:paraId="4C165576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86" w:type="pct"/>
            <w:gridSpan w:val="2"/>
            <w:tcBorders>
              <w:bottom w:val="nil"/>
            </w:tcBorders>
          </w:tcPr>
          <w:p w14:paraId="0FD96A16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22C775C8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อุปกรณ์โรงงาน</w:t>
            </w:r>
          </w:p>
        </w:tc>
        <w:tc>
          <w:tcPr>
            <w:tcW w:w="82" w:type="pct"/>
            <w:tcBorders>
              <w:bottom w:val="nil"/>
            </w:tcBorders>
          </w:tcPr>
          <w:p w14:paraId="58FE3E70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2CAE4527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82" w:type="pct"/>
            <w:tcBorders>
              <w:bottom w:val="nil"/>
            </w:tcBorders>
          </w:tcPr>
          <w:p w14:paraId="349FA350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6B490C1A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9A6767" w:rsidRPr="00FE297C" w14:paraId="316C1C16" w14:textId="77777777" w:rsidTr="00155CE5">
        <w:trPr>
          <w:tblHeader/>
        </w:trPr>
        <w:tc>
          <w:tcPr>
            <w:tcW w:w="862" w:type="pct"/>
          </w:tcPr>
          <w:p w14:paraId="0D331506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4138" w:type="pct"/>
            <w:gridSpan w:val="18"/>
            <w:tcBorders>
              <w:bottom w:val="nil"/>
            </w:tcBorders>
          </w:tcPr>
          <w:p w14:paraId="7BBA340F" w14:textId="77777777" w:rsidR="009A6767" w:rsidRPr="00FE297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FE297C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8271CC" w:rsidRPr="00FE297C" w14:paraId="24A675FA" w14:textId="77777777" w:rsidTr="008271CC">
        <w:trPr>
          <w:tblHeader/>
        </w:trPr>
        <w:tc>
          <w:tcPr>
            <w:tcW w:w="862" w:type="pct"/>
          </w:tcPr>
          <w:p w14:paraId="02A6CD31" w14:textId="3C4248C9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166896" w:rsidRPr="00FE297C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="00166896" w:rsidRPr="00FE297C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339" w:type="pct"/>
            <w:tcBorders>
              <w:bottom w:val="nil"/>
            </w:tcBorders>
          </w:tcPr>
          <w:p w14:paraId="541A7690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16436123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  <w:tcBorders>
              <w:bottom w:val="nil"/>
            </w:tcBorders>
          </w:tcPr>
          <w:p w14:paraId="31F238A2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34736C2E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4B09E592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55B8E91B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31D38D32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1BDC8F95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777D077D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129547BD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bottom w:val="nil"/>
            </w:tcBorders>
          </w:tcPr>
          <w:p w14:paraId="03EDE4EC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3" w:type="pct"/>
            <w:tcBorders>
              <w:bottom w:val="nil"/>
            </w:tcBorders>
          </w:tcPr>
          <w:p w14:paraId="5873DB3E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6FAECB7D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7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1FC15ED1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59" w:right="-108" w:firstLine="3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585F3AB0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585B45B5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408E0D71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4007E" w:rsidRPr="00FE297C" w14:paraId="35533F3A" w14:textId="77777777" w:rsidTr="008271CC">
        <w:trPr>
          <w:tblHeader/>
        </w:trPr>
        <w:tc>
          <w:tcPr>
            <w:tcW w:w="862" w:type="pct"/>
          </w:tcPr>
          <w:p w14:paraId="6EC65614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ภายใต้กรรมสิทธิ์ของกลุ่มบริษัท</w:t>
            </w:r>
          </w:p>
        </w:tc>
        <w:tc>
          <w:tcPr>
            <w:tcW w:w="339" w:type="pct"/>
            <w:tcBorders>
              <w:bottom w:val="nil"/>
            </w:tcBorders>
          </w:tcPr>
          <w:p w14:paraId="49E1359A" w14:textId="58EF5CEB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960,709</w:t>
            </w:r>
          </w:p>
        </w:tc>
        <w:tc>
          <w:tcPr>
            <w:tcW w:w="92" w:type="pct"/>
            <w:tcBorders>
              <w:bottom w:val="nil"/>
            </w:tcBorders>
          </w:tcPr>
          <w:p w14:paraId="5FD223FE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  <w:tcBorders>
              <w:bottom w:val="nil"/>
            </w:tcBorders>
          </w:tcPr>
          <w:p w14:paraId="1BBBB951" w14:textId="50D1C56A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2,072</w:t>
            </w:r>
          </w:p>
        </w:tc>
        <w:tc>
          <w:tcPr>
            <w:tcW w:w="92" w:type="pct"/>
            <w:tcBorders>
              <w:bottom w:val="nil"/>
            </w:tcBorders>
          </w:tcPr>
          <w:p w14:paraId="0BC11D70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0A931055" w14:textId="5A3C88BC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1,008,775</w:t>
            </w:r>
          </w:p>
        </w:tc>
        <w:tc>
          <w:tcPr>
            <w:tcW w:w="92" w:type="pct"/>
            <w:tcBorders>
              <w:bottom w:val="nil"/>
            </w:tcBorders>
          </w:tcPr>
          <w:p w14:paraId="46E63AA9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09653E90" w14:textId="11FFC410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785,234</w:t>
            </w:r>
          </w:p>
        </w:tc>
        <w:tc>
          <w:tcPr>
            <w:tcW w:w="82" w:type="pct"/>
            <w:tcBorders>
              <w:bottom w:val="nil"/>
            </w:tcBorders>
          </w:tcPr>
          <w:p w14:paraId="0C1DD3A3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6F4CC5F7" w14:textId="6F3C53B8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1,385,138</w:t>
            </w:r>
          </w:p>
        </w:tc>
        <w:tc>
          <w:tcPr>
            <w:tcW w:w="82" w:type="pct"/>
            <w:tcBorders>
              <w:bottom w:val="nil"/>
            </w:tcBorders>
          </w:tcPr>
          <w:p w14:paraId="6F5385F2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bottom w:val="nil"/>
            </w:tcBorders>
          </w:tcPr>
          <w:p w14:paraId="7246806F" w14:textId="4B9E2BF8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41,617</w:t>
            </w:r>
          </w:p>
        </w:tc>
        <w:tc>
          <w:tcPr>
            <w:tcW w:w="83" w:type="pct"/>
            <w:tcBorders>
              <w:bottom w:val="nil"/>
            </w:tcBorders>
          </w:tcPr>
          <w:p w14:paraId="15BA1558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1ED17D8E" w14:textId="21358E16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416,029</w:t>
            </w:r>
          </w:p>
        </w:tc>
        <w:tc>
          <w:tcPr>
            <w:tcW w:w="82" w:type="pct"/>
            <w:tcBorders>
              <w:bottom w:val="nil"/>
            </w:tcBorders>
          </w:tcPr>
          <w:p w14:paraId="65CA66FB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20DDA671" w14:textId="621A86B1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181,174</w:t>
            </w:r>
          </w:p>
        </w:tc>
        <w:tc>
          <w:tcPr>
            <w:tcW w:w="82" w:type="pct"/>
            <w:tcBorders>
              <w:bottom w:val="nil"/>
            </w:tcBorders>
          </w:tcPr>
          <w:p w14:paraId="72470F2B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2B1DE7D2" w14:textId="582E6E78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4,780,748</w:t>
            </w:r>
          </w:p>
        </w:tc>
      </w:tr>
      <w:tr w:rsidR="0054007E" w:rsidRPr="00FE297C" w14:paraId="60E14CC0" w14:textId="77777777" w:rsidTr="008271CC">
        <w:tc>
          <w:tcPr>
            <w:tcW w:w="862" w:type="pct"/>
            <w:tcBorders>
              <w:bottom w:val="nil"/>
            </w:tcBorders>
          </w:tcPr>
          <w:p w14:paraId="55AD690A" w14:textId="64FD6D7B" w:rsidR="0054007E" w:rsidRPr="00FE297C" w:rsidRDefault="00D075E0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339" w:type="pct"/>
            <w:tcBorders>
              <w:top w:val="nil"/>
              <w:bottom w:val="single" w:sz="4" w:space="0" w:color="auto"/>
            </w:tcBorders>
          </w:tcPr>
          <w:p w14:paraId="78A37DB8" w14:textId="1F512AB9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7,867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331AFAEC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nil"/>
              <w:bottom w:val="single" w:sz="4" w:space="0" w:color="auto"/>
            </w:tcBorders>
          </w:tcPr>
          <w:p w14:paraId="2D190BF9" w14:textId="6BA177F2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34ED19F0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</w:tcPr>
          <w:p w14:paraId="0708D4CC" w14:textId="5240F9BF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7,242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78D849F5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single" w:sz="4" w:space="0" w:color="auto"/>
            </w:tcBorders>
          </w:tcPr>
          <w:p w14:paraId="1C9A3085" w14:textId="5B881C8C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6244232C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nil"/>
              <w:bottom w:val="single" w:sz="4" w:space="0" w:color="auto"/>
            </w:tcBorders>
          </w:tcPr>
          <w:p w14:paraId="6B064C69" w14:textId="739088C7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125,397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6BAE5AE4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nil"/>
              <w:bottom w:val="single" w:sz="4" w:space="0" w:color="auto"/>
            </w:tcBorders>
          </w:tcPr>
          <w:p w14:paraId="1AE1DBAF" w14:textId="39C359AA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151,657</w:t>
            </w: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65B58FFB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nil"/>
              <w:bottom w:val="single" w:sz="4" w:space="0" w:color="auto"/>
            </w:tcBorders>
          </w:tcPr>
          <w:p w14:paraId="01616DFF" w14:textId="239A1A32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1,859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11C59300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 w:firstLine="33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</w:tcPr>
          <w:p w14:paraId="63A525CA" w14:textId="28F4CFDF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51A7A3F7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nil"/>
              <w:bottom w:val="single" w:sz="4" w:space="0" w:color="auto"/>
            </w:tcBorders>
          </w:tcPr>
          <w:p w14:paraId="274A1A57" w14:textId="10BDB312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294,022</w:t>
            </w:r>
          </w:p>
        </w:tc>
      </w:tr>
      <w:tr w:rsidR="0054007E" w:rsidRPr="00FE297C" w14:paraId="03B299F6" w14:textId="77777777" w:rsidTr="008271CC">
        <w:tc>
          <w:tcPr>
            <w:tcW w:w="862" w:type="pct"/>
            <w:tcBorders>
              <w:bottom w:val="nil"/>
            </w:tcBorders>
          </w:tcPr>
          <w:p w14:paraId="3E4A5717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</w:tcPr>
          <w:p w14:paraId="44FBD211" w14:textId="79F5CC32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968,576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0BB69F4F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</w:tcPr>
          <w:p w14:paraId="780A57F6" w14:textId="6A837256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2,072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3FDD7666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4" w:space="0" w:color="auto"/>
            </w:tcBorders>
          </w:tcPr>
          <w:p w14:paraId="2E13EE9D" w14:textId="159A0040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1,016,017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4DB5C26B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</w:tcPr>
          <w:p w14:paraId="50F0645A" w14:textId="691933E3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785,234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146B699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double" w:sz="4" w:space="0" w:color="auto"/>
            </w:tcBorders>
          </w:tcPr>
          <w:p w14:paraId="00D7E6A0" w14:textId="26566CAB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1,510,535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75B72FD6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B308ED" w14:textId="295F540D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193,274</w:t>
            </w: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626A2591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double" w:sz="4" w:space="0" w:color="auto"/>
            </w:tcBorders>
          </w:tcPr>
          <w:p w14:paraId="1D3011BB" w14:textId="26BC431F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417,888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5824F58B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14:paraId="1CECC1B2" w14:textId="6A8DF7A5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181,174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41CF883B" w14:textId="77777777" w:rsidR="0054007E" w:rsidRPr="00FE297C" w:rsidRDefault="0054007E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</w:tcPr>
          <w:p w14:paraId="51AA0C9C" w14:textId="4EBC7B0E" w:rsidR="0054007E" w:rsidRPr="00FE297C" w:rsidRDefault="00166896" w:rsidP="0054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5,074,770</w:t>
            </w:r>
          </w:p>
        </w:tc>
      </w:tr>
      <w:tr w:rsidR="008271CC" w:rsidRPr="00FE297C" w14:paraId="62F1ED06" w14:textId="77777777" w:rsidTr="008271CC">
        <w:tc>
          <w:tcPr>
            <w:tcW w:w="862" w:type="pct"/>
            <w:tcBorders>
              <w:bottom w:val="nil"/>
            </w:tcBorders>
          </w:tcPr>
          <w:p w14:paraId="75C92B4F" w14:textId="4A5B82B5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166896" w:rsidRPr="00FE297C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166896" w:rsidRPr="00FE297C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339" w:type="pct"/>
            <w:tcBorders>
              <w:top w:val="nil"/>
              <w:bottom w:val="nil"/>
            </w:tcBorders>
          </w:tcPr>
          <w:p w14:paraId="418F77B3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37EFED90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nil"/>
              <w:bottom w:val="nil"/>
            </w:tcBorders>
          </w:tcPr>
          <w:p w14:paraId="0A79777F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70E9EFDE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nil"/>
              <w:bottom w:val="nil"/>
            </w:tcBorders>
          </w:tcPr>
          <w:p w14:paraId="59A40258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03FADCFD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</w:tcPr>
          <w:p w14:paraId="49FC826B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772418A9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</w:tcPr>
          <w:p w14:paraId="3ED30AC6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41511FAD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nil"/>
              <w:bottom w:val="nil"/>
            </w:tcBorders>
          </w:tcPr>
          <w:p w14:paraId="60391034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082F8B5D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nil"/>
              <w:bottom w:val="nil"/>
            </w:tcBorders>
          </w:tcPr>
          <w:p w14:paraId="2302148D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21DB2DAE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 w:firstLine="33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</w:tcPr>
          <w:p w14:paraId="7074387C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5A7E9CE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nil"/>
              <w:bottom w:val="nil"/>
            </w:tcBorders>
          </w:tcPr>
          <w:p w14:paraId="05C147F3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8271CC" w:rsidRPr="00FE297C" w14:paraId="43F4EF1A" w14:textId="77777777" w:rsidTr="008271CC">
        <w:tc>
          <w:tcPr>
            <w:tcW w:w="862" w:type="pct"/>
            <w:tcBorders>
              <w:bottom w:val="nil"/>
            </w:tcBorders>
          </w:tcPr>
          <w:p w14:paraId="761EDE69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ภายใต้กรรมสิทธิ์ของกลุ่มบริษัท</w:t>
            </w:r>
          </w:p>
        </w:tc>
        <w:tc>
          <w:tcPr>
            <w:tcW w:w="339" w:type="pct"/>
            <w:tcBorders>
              <w:top w:val="nil"/>
              <w:bottom w:val="nil"/>
            </w:tcBorders>
          </w:tcPr>
          <w:p w14:paraId="19475D2E" w14:textId="51B6E463" w:rsidR="008271CC" w:rsidRPr="00FE297C" w:rsidRDefault="0016689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96</w:t>
            </w:r>
            <w:r w:rsidR="00146A90" w:rsidRPr="00FE297C">
              <w:rPr>
                <w:rFonts w:ascii="Angsana New" w:hAnsi="Angsana New"/>
                <w:sz w:val="27"/>
                <w:szCs w:val="27"/>
              </w:rPr>
              <w:t>8</w:t>
            </w:r>
            <w:r w:rsidRPr="00FE297C">
              <w:rPr>
                <w:rFonts w:ascii="Angsana New" w:hAnsi="Angsana New"/>
                <w:sz w:val="27"/>
                <w:szCs w:val="27"/>
              </w:rPr>
              <w:t>,657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61CE6B13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nil"/>
              <w:bottom w:val="nil"/>
            </w:tcBorders>
          </w:tcPr>
          <w:p w14:paraId="46EEAF0A" w14:textId="55510C70" w:rsidR="008271CC" w:rsidRPr="00FE297C" w:rsidRDefault="0016689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2,255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4DBDE521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nil"/>
              <w:bottom w:val="nil"/>
            </w:tcBorders>
          </w:tcPr>
          <w:p w14:paraId="090BFC4E" w14:textId="1FFF6345" w:rsidR="008271CC" w:rsidRPr="00FE297C" w:rsidRDefault="0016689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996,177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2BDB0398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</w:tcPr>
          <w:p w14:paraId="0C25AE19" w14:textId="57003188" w:rsidR="008271CC" w:rsidRPr="00FE297C" w:rsidRDefault="00335B38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706,459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1C949A53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0BF12032" w14:textId="66E1FCE0" w:rsidR="008271CC" w:rsidRPr="00FE297C" w:rsidRDefault="0016689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1,</w:t>
            </w:r>
            <w:r w:rsidR="00335B38" w:rsidRPr="00FE297C">
              <w:rPr>
                <w:rFonts w:ascii="Angsana New" w:hAnsi="Angsana New"/>
                <w:sz w:val="27"/>
                <w:szCs w:val="27"/>
              </w:rPr>
              <w:t>382,181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C6CE0ED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7FDB7DE" w14:textId="3E09B05D" w:rsidR="008271CC" w:rsidRPr="00FE297C" w:rsidRDefault="00335B38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37,807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1B839C56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</w:tcPr>
          <w:p w14:paraId="23115D2B" w14:textId="26362947" w:rsidR="008271CC" w:rsidRPr="00FE297C" w:rsidRDefault="0016689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388,183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</w:tcPr>
          <w:p w14:paraId="6C3010DC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14:paraId="0B03CAC0" w14:textId="02CD351D" w:rsidR="008271CC" w:rsidRPr="00FE297C" w:rsidRDefault="0016689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62,750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</w:tcPr>
          <w:p w14:paraId="2B85E0EC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nil"/>
              <w:bottom w:val="nil"/>
            </w:tcBorders>
            <w:shd w:val="clear" w:color="auto" w:fill="auto"/>
          </w:tcPr>
          <w:p w14:paraId="4A1287EA" w14:textId="3C517463" w:rsidR="008271CC" w:rsidRPr="00FE297C" w:rsidRDefault="0016689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4,</w:t>
            </w:r>
            <w:r w:rsidR="00335B38" w:rsidRPr="00FE297C">
              <w:rPr>
                <w:rFonts w:ascii="Angsana New" w:hAnsi="Angsana New"/>
                <w:sz w:val="27"/>
                <w:szCs w:val="27"/>
              </w:rPr>
              <w:t>544,46</w:t>
            </w:r>
            <w:r w:rsidR="00960019" w:rsidRPr="00FE297C">
              <w:rPr>
                <w:rFonts w:ascii="Angsana New" w:hAnsi="Angsana New"/>
                <w:sz w:val="27"/>
                <w:szCs w:val="27"/>
              </w:rPr>
              <w:t>9</w:t>
            </w:r>
          </w:p>
        </w:tc>
      </w:tr>
      <w:tr w:rsidR="008271CC" w:rsidRPr="00FE297C" w14:paraId="21621673" w14:textId="77777777" w:rsidTr="008271CC">
        <w:tc>
          <w:tcPr>
            <w:tcW w:w="862" w:type="pct"/>
          </w:tcPr>
          <w:p w14:paraId="2685A325" w14:textId="77777777" w:rsidR="008271CC" w:rsidRPr="00FE297C" w:rsidRDefault="00185510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339" w:type="pct"/>
            <w:tcBorders>
              <w:top w:val="nil"/>
              <w:bottom w:val="single" w:sz="4" w:space="0" w:color="auto"/>
            </w:tcBorders>
          </w:tcPr>
          <w:p w14:paraId="6FD08F17" w14:textId="728ADE1F" w:rsidR="008271CC" w:rsidRPr="00FE297C" w:rsidRDefault="00A86D04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2F0E5E97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nil"/>
              <w:bottom w:val="single" w:sz="4" w:space="0" w:color="auto"/>
            </w:tcBorders>
          </w:tcPr>
          <w:p w14:paraId="554F9CCC" w14:textId="1C9BCDF8" w:rsidR="008271CC" w:rsidRPr="00FE297C" w:rsidRDefault="00A86D04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6A3F250F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</w:tcPr>
          <w:p w14:paraId="137DA052" w14:textId="2894EE7C" w:rsidR="008271CC" w:rsidRPr="00FE297C" w:rsidRDefault="0016689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5,175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557C2488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single" w:sz="4" w:space="0" w:color="auto"/>
            </w:tcBorders>
          </w:tcPr>
          <w:p w14:paraId="16925ED5" w14:textId="0F4E67CD" w:rsidR="008271CC" w:rsidRPr="00FE297C" w:rsidRDefault="00335B38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7,477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084CDAAA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6D519A" w14:textId="4367F313" w:rsidR="008271CC" w:rsidRPr="00FE297C" w:rsidRDefault="00335B38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71,985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07E02A03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B856E2" w14:textId="16919519" w:rsidR="008271CC" w:rsidRPr="00FE297C" w:rsidRDefault="00335B38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119,091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63E9F2DE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171587" w14:textId="2108AA0A" w:rsidR="008271CC" w:rsidRPr="00FE297C" w:rsidRDefault="0016689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3,664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</w:tcPr>
          <w:p w14:paraId="0DA19E95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 w:firstLine="33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4D78FF" w14:textId="7517AB47" w:rsidR="008271CC" w:rsidRPr="00FE297C" w:rsidRDefault="00A86D04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</w:tcPr>
          <w:p w14:paraId="13279153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FEE9F4" w14:textId="734700FC" w:rsidR="008271CC" w:rsidRPr="00FE297C" w:rsidRDefault="00335B38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207,392</w:t>
            </w:r>
          </w:p>
        </w:tc>
      </w:tr>
      <w:tr w:rsidR="008271CC" w:rsidRPr="00FE297C" w14:paraId="364BD16B" w14:textId="77777777" w:rsidTr="008271CC">
        <w:tc>
          <w:tcPr>
            <w:tcW w:w="862" w:type="pct"/>
            <w:tcBorders>
              <w:bottom w:val="nil"/>
            </w:tcBorders>
          </w:tcPr>
          <w:p w14:paraId="4B040754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</w:tcPr>
          <w:p w14:paraId="7499FB47" w14:textId="5E1DE51B" w:rsidR="008271CC" w:rsidRPr="00FE297C" w:rsidRDefault="0016689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96</w:t>
            </w:r>
            <w:r w:rsidR="00146A90" w:rsidRPr="00FE297C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,657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5249C3DC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</w:tcPr>
          <w:p w14:paraId="72EBAC81" w14:textId="6112EF1C" w:rsidR="008271CC" w:rsidRPr="00FE297C" w:rsidRDefault="0016689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2,255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5645CC0B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4" w:space="0" w:color="auto"/>
            </w:tcBorders>
          </w:tcPr>
          <w:p w14:paraId="4EB1B383" w14:textId="76904640" w:rsidR="008271CC" w:rsidRPr="00FE297C" w:rsidRDefault="0016689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1,001,352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1240898D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</w:tcPr>
          <w:p w14:paraId="50E99B59" w14:textId="22A659D2" w:rsidR="008271CC" w:rsidRPr="00FE297C" w:rsidRDefault="0016689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713,936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2CF976DB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double" w:sz="4" w:space="0" w:color="auto"/>
            </w:tcBorders>
          </w:tcPr>
          <w:p w14:paraId="79517B02" w14:textId="22426872" w:rsidR="008271CC" w:rsidRPr="00FE297C" w:rsidRDefault="0016689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1,454,166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45E8F88F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94511B" w14:textId="6787D662" w:rsidR="008271CC" w:rsidRPr="00FE297C" w:rsidRDefault="0016689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156,898</w:t>
            </w: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75F83366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double" w:sz="4" w:space="0" w:color="auto"/>
            </w:tcBorders>
          </w:tcPr>
          <w:p w14:paraId="4DD8D1E8" w14:textId="4AA8C2BA" w:rsidR="008271CC" w:rsidRPr="00FE297C" w:rsidRDefault="0016689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391,847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11F982E2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14:paraId="2C1EC429" w14:textId="77B93915" w:rsidR="008271CC" w:rsidRPr="00FE297C" w:rsidRDefault="0016689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62,750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3582B3E" w14:textId="77777777" w:rsidR="008271CC" w:rsidRPr="00FE297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</w:tcPr>
          <w:p w14:paraId="587FB4E6" w14:textId="7583094C" w:rsidR="008271CC" w:rsidRPr="00FE297C" w:rsidRDefault="0016689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4,751,861</w:t>
            </w:r>
          </w:p>
        </w:tc>
      </w:tr>
    </w:tbl>
    <w:p w14:paraId="15ADC500" w14:textId="6DB9A432" w:rsidR="001F24D4" w:rsidRPr="00FE297C" w:rsidRDefault="00BB23FC" w:rsidP="004B1214">
      <w:pPr>
        <w:spacing w:line="240" w:lineRule="auto"/>
      </w:pPr>
      <w:r w:rsidRPr="00FE297C">
        <w:br w:type="page"/>
      </w:r>
    </w:p>
    <w:tbl>
      <w:tblPr>
        <w:tblW w:w="14950" w:type="dxa"/>
        <w:tblInd w:w="-25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2"/>
        <w:gridCol w:w="1000"/>
        <w:gridCol w:w="236"/>
        <w:gridCol w:w="1070"/>
        <w:gridCol w:w="275"/>
        <w:gridCol w:w="1169"/>
        <w:gridCol w:w="269"/>
        <w:gridCol w:w="1169"/>
        <w:gridCol w:w="239"/>
        <w:gridCol w:w="1112"/>
        <w:gridCol w:w="239"/>
        <w:gridCol w:w="39"/>
        <w:gridCol w:w="1005"/>
        <w:gridCol w:w="239"/>
        <w:gridCol w:w="1369"/>
        <w:gridCol w:w="239"/>
        <w:gridCol w:w="1029"/>
        <w:gridCol w:w="239"/>
        <w:gridCol w:w="1061"/>
      </w:tblGrid>
      <w:tr w:rsidR="00055B9D" w:rsidRPr="00FE297C" w14:paraId="589320E7" w14:textId="77777777" w:rsidTr="00087E8D">
        <w:trPr>
          <w:trHeight w:val="389"/>
          <w:tblHeader/>
        </w:trPr>
        <w:tc>
          <w:tcPr>
            <w:tcW w:w="987" w:type="pct"/>
          </w:tcPr>
          <w:p w14:paraId="6694C5B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013" w:type="pct"/>
            <w:gridSpan w:val="18"/>
          </w:tcPr>
          <w:p w14:paraId="74721B6D" w14:textId="4701AA58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B9D" w:rsidRPr="00FE297C" w14:paraId="61200B99" w14:textId="77777777" w:rsidTr="00087E8D">
        <w:trPr>
          <w:tblHeader/>
        </w:trPr>
        <w:tc>
          <w:tcPr>
            <w:tcW w:w="987" w:type="pct"/>
          </w:tcPr>
          <w:p w14:paraId="1F6224F2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4" w:type="pct"/>
          </w:tcPr>
          <w:p w14:paraId="1330286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9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9" w:type="pct"/>
          </w:tcPr>
          <w:p w14:paraId="398A3AF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0704661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" w:type="pct"/>
          </w:tcPr>
          <w:p w14:paraId="4ECCD306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22C86B2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อาคารโรงงาน</w:t>
            </w:r>
          </w:p>
        </w:tc>
        <w:tc>
          <w:tcPr>
            <w:tcW w:w="90" w:type="pct"/>
            <w:tcBorders>
              <w:bottom w:val="nil"/>
            </w:tcBorders>
          </w:tcPr>
          <w:p w14:paraId="7DC3155F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4017E0C9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6F1761D9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6F11B212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14E960A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9" w:type="pct"/>
            <w:gridSpan w:val="2"/>
            <w:tcBorders>
              <w:bottom w:val="nil"/>
            </w:tcBorders>
          </w:tcPr>
          <w:p w14:paraId="582D300B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5899063D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01912FC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34" w:right="-15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เครื่องมือเครื่องใช้</w:t>
            </w:r>
          </w:p>
        </w:tc>
        <w:tc>
          <w:tcPr>
            <w:tcW w:w="80" w:type="pct"/>
            <w:tcBorders>
              <w:bottom w:val="nil"/>
            </w:tcBorders>
          </w:tcPr>
          <w:p w14:paraId="39E18735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</w:tcPr>
          <w:p w14:paraId="1C0CC769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314ACD3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1DAF175D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13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55B9D" w:rsidRPr="00FE297C" w14:paraId="30EFE011" w14:textId="77777777" w:rsidTr="00087E8D">
        <w:trPr>
          <w:tblHeader/>
        </w:trPr>
        <w:tc>
          <w:tcPr>
            <w:tcW w:w="987" w:type="pct"/>
          </w:tcPr>
          <w:p w14:paraId="2569CAFE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4" w:type="pct"/>
          </w:tcPr>
          <w:p w14:paraId="669D470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9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ที่ดินและ</w:t>
            </w:r>
          </w:p>
        </w:tc>
        <w:tc>
          <w:tcPr>
            <w:tcW w:w="79" w:type="pct"/>
          </w:tcPr>
          <w:p w14:paraId="3ABA4F0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18759815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" w:type="pct"/>
          </w:tcPr>
          <w:p w14:paraId="7258126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37C5E84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90" w:type="pct"/>
            <w:tcBorders>
              <w:bottom w:val="nil"/>
            </w:tcBorders>
          </w:tcPr>
          <w:p w14:paraId="3E6CF24A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7497DC71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00F0D9E9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32E460B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7E5E1DBF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9" w:type="pct"/>
            <w:gridSpan w:val="2"/>
            <w:tcBorders>
              <w:bottom w:val="nil"/>
            </w:tcBorders>
          </w:tcPr>
          <w:p w14:paraId="7BA81D9C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7B84DD95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33359D55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80" w:type="pct"/>
            <w:tcBorders>
              <w:bottom w:val="nil"/>
            </w:tcBorders>
          </w:tcPr>
          <w:p w14:paraId="2AE197A1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</w:tcPr>
          <w:p w14:paraId="2B82B57C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80" w:type="pct"/>
            <w:tcBorders>
              <w:bottom w:val="nil"/>
            </w:tcBorders>
          </w:tcPr>
          <w:p w14:paraId="50792026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51D3444B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13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55B9D" w:rsidRPr="00FE297C" w14:paraId="510AC5F0" w14:textId="77777777" w:rsidTr="00087E8D">
        <w:trPr>
          <w:tblHeader/>
        </w:trPr>
        <w:tc>
          <w:tcPr>
            <w:tcW w:w="987" w:type="pct"/>
          </w:tcPr>
          <w:p w14:paraId="7D73B873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1"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4" w:type="pct"/>
          </w:tcPr>
          <w:p w14:paraId="5B78108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79" w:type="pct"/>
          </w:tcPr>
          <w:p w14:paraId="281F1BE2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4C7D64D9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ต้นทุน</w:t>
            </w:r>
          </w:p>
        </w:tc>
        <w:tc>
          <w:tcPr>
            <w:tcW w:w="92" w:type="pct"/>
          </w:tcPr>
          <w:p w14:paraId="0192B812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74AC38D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90" w:type="pct"/>
            <w:tcBorders>
              <w:bottom w:val="nil"/>
            </w:tcBorders>
          </w:tcPr>
          <w:p w14:paraId="0E0D9A0E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3ADBB32C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ระบบ</w:t>
            </w:r>
          </w:p>
        </w:tc>
        <w:tc>
          <w:tcPr>
            <w:tcW w:w="80" w:type="pct"/>
            <w:tcBorders>
              <w:bottom w:val="nil"/>
            </w:tcBorders>
          </w:tcPr>
          <w:p w14:paraId="19757FA5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4BAE9C8E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04B8D599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9" w:type="pct"/>
            <w:gridSpan w:val="2"/>
            <w:tcBorders>
              <w:bottom w:val="nil"/>
            </w:tcBorders>
          </w:tcPr>
          <w:p w14:paraId="41E6F22C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53E5668A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229B8CD5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80" w:type="pct"/>
            <w:tcBorders>
              <w:bottom w:val="nil"/>
            </w:tcBorders>
          </w:tcPr>
          <w:p w14:paraId="447692E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</w:tcPr>
          <w:p w14:paraId="13EEABB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 xml:space="preserve">ระหว่าง </w:t>
            </w:r>
          </w:p>
        </w:tc>
        <w:tc>
          <w:tcPr>
            <w:tcW w:w="80" w:type="pct"/>
            <w:tcBorders>
              <w:bottom w:val="nil"/>
            </w:tcBorders>
          </w:tcPr>
          <w:p w14:paraId="463E78BA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65AA4AF7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13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55B9D" w:rsidRPr="00FE297C" w14:paraId="5644E7F8" w14:textId="77777777" w:rsidTr="00087E8D">
        <w:trPr>
          <w:tblHeader/>
        </w:trPr>
        <w:tc>
          <w:tcPr>
            <w:tcW w:w="987" w:type="pct"/>
          </w:tcPr>
          <w:p w14:paraId="25586AB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4" w:type="pct"/>
          </w:tcPr>
          <w:p w14:paraId="4C02E936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9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79" w:type="pct"/>
          </w:tcPr>
          <w:p w14:paraId="26B9AAB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58" w:type="pct"/>
          </w:tcPr>
          <w:p w14:paraId="3BD5F542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หญ้าเนเปียร์</w:t>
            </w:r>
          </w:p>
        </w:tc>
        <w:tc>
          <w:tcPr>
            <w:tcW w:w="92" w:type="pct"/>
          </w:tcPr>
          <w:p w14:paraId="1A2EBE3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0E442AA3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อาคาร</w:t>
            </w:r>
          </w:p>
        </w:tc>
        <w:tc>
          <w:tcPr>
            <w:tcW w:w="90" w:type="pct"/>
            <w:tcBorders>
              <w:bottom w:val="nil"/>
            </w:tcBorders>
          </w:tcPr>
          <w:p w14:paraId="68245CD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560ABC0F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สาธารณูปโภค</w:t>
            </w:r>
          </w:p>
        </w:tc>
        <w:tc>
          <w:tcPr>
            <w:tcW w:w="80" w:type="pct"/>
            <w:tcBorders>
              <w:bottom w:val="nil"/>
            </w:tcBorders>
          </w:tcPr>
          <w:p w14:paraId="74DD735F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6EA0013D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80" w:type="pct"/>
            <w:tcBorders>
              <w:bottom w:val="nil"/>
            </w:tcBorders>
          </w:tcPr>
          <w:p w14:paraId="0B5C7993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9" w:type="pct"/>
            <w:gridSpan w:val="2"/>
            <w:tcBorders>
              <w:bottom w:val="nil"/>
            </w:tcBorders>
          </w:tcPr>
          <w:p w14:paraId="75B0ABFB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80" w:type="pct"/>
            <w:tcBorders>
              <w:bottom w:val="nil"/>
            </w:tcBorders>
          </w:tcPr>
          <w:p w14:paraId="15C2A323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66F93F5E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อุปกรณ์โรงงาน</w:t>
            </w:r>
          </w:p>
        </w:tc>
        <w:tc>
          <w:tcPr>
            <w:tcW w:w="80" w:type="pct"/>
            <w:tcBorders>
              <w:bottom w:val="nil"/>
            </w:tcBorders>
          </w:tcPr>
          <w:p w14:paraId="0300E832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</w:tcPr>
          <w:p w14:paraId="54D880FB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80" w:type="pct"/>
            <w:tcBorders>
              <w:bottom w:val="nil"/>
            </w:tcBorders>
          </w:tcPr>
          <w:p w14:paraId="10D90D95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71EAC2ED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4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055B9D" w:rsidRPr="00FE297C" w14:paraId="391A6892" w14:textId="77777777" w:rsidTr="00087E8D">
        <w:trPr>
          <w:tblHeader/>
        </w:trPr>
        <w:tc>
          <w:tcPr>
            <w:tcW w:w="987" w:type="pct"/>
          </w:tcPr>
          <w:p w14:paraId="2C840843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4013" w:type="pct"/>
            <w:gridSpan w:val="18"/>
          </w:tcPr>
          <w:p w14:paraId="603DACC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133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FE297C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055B9D" w:rsidRPr="00FE297C" w14:paraId="32442644" w14:textId="77777777" w:rsidTr="00087E8D">
        <w:tc>
          <w:tcPr>
            <w:tcW w:w="987" w:type="pct"/>
          </w:tcPr>
          <w:p w14:paraId="452A82CE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ราคาทุน</w:t>
            </w:r>
          </w:p>
        </w:tc>
        <w:tc>
          <w:tcPr>
            <w:tcW w:w="334" w:type="pct"/>
          </w:tcPr>
          <w:p w14:paraId="0AE8E38B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9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</w:tcPr>
          <w:p w14:paraId="236E02A5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4E6841CB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pct"/>
          </w:tcPr>
          <w:p w14:paraId="10B0D806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6B5C1866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pct"/>
            <w:tcBorders>
              <w:bottom w:val="nil"/>
            </w:tcBorders>
          </w:tcPr>
          <w:p w14:paraId="4720E01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5340ABF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73110621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6F25081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7AB3333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47BFAF8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1FBC8D1B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1F7E02DA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404027F5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</w:tcPr>
          <w:p w14:paraId="7849B5C5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3ECF499E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31480066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320" w:lineRule="exact"/>
              <w:ind w:left="-126" w:right="13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E2353" w:rsidRPr="00FE297C" w14:paraId="685116EE" w14:textId="77777777" w:rsidTr="00DC4CF2">
        <w:tc>
          <w:tcPr>
            <w:tcW w:w="987" w:type="pct"/>
          </w:tcPr>
          <w:p w14:paraId="7B7CD70A" w14:textId="5A383192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1</w:t>
            </w:r>
            <w:r w:rsidRPr="00FE297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FE297C">
              <w:rPr>
                <w:rFonts w:ascii="Angsana New" w:hAnsi="Angsana New"/>
                <w:sz w:val="27"/>
                <w:szCs w:val="27"/>
                <w:cs/>
              </w:rPr>
              <w:t xml:space="preserve">มกราคม 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334" w:type="pct"/>
          </w:tcPr>
          <w:p w14:paraId="7F52A0C0" w14:textId="47CE6181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122,946</w:t>
            </w:r>
          </w:p>
        </w:tc>
        <w:tc>
          <w:tcPr>
            <w:tcW w:w="79" w:type="pct"/>
          </w:tcPr>
          <w:p w14:paraId="1FEDEB59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056A8A14" w14:textId="48E7DB6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633FE573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255251DC" w14:textId="0144DB56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1,048,671</w:t>
            </w:r>
          </w:p>
        </w:tc>
        <w:tc>
          <w:tcPr>
            <w:tcW w:w="90" w:type="pct"/>
            <w:tcBorders>
              <w:bottom w:val="nil"/>
            </w:tcBorders>
          </w:tcPr>
          <w:p w14:paraId="621B19AB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44B4B087" w14:textId="797C9541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839,401</w:t>
            </w:r>
          </w:p>
        </w:tc>
        <w:tc>
          <w:tcPr>
            <w:tcW w:w="80" w:type="pct"/>
            <w:tcBorders>
              <w:bottom w:val="nil"/>
            </w:tcBorders>
          </w:tcPr>
          <w:p w14:paraId="62E50B19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07E7B90B" w14:textId="49DD752F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1,873,424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5FB2913E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607AE4D8" w14:textId="2FDF6408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287,137</w:t>
            </w:r>
          </w:p>
        </w:tc>
        <w:tc>
          <w:tcPr>
            <w:tcW w:w="80" w:type="pct"/>
            <w:tcBorders>
              <w:bottom w:val="nil"/>
            </w:tcBorders>
          </w:tcPr>
          <w:p w14:paraId="65AA0CD5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47BB2377" w14:textId="2436F1B5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623,924</w:t>
            </w:r>
          </w:p>
        </w:tc>
        <w:tc>
          <w:tcPr>
            <w:tcW w:w="80" w:type="pct"/>
            <w:tcBorders>
              <w:bottom w:val="nil"/>
            </w:tcBorders>
          </w:tcPr>
          <w:p w14:paraId="714C6F22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1C506291" w14:textId="32F4C651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left="-130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30,900</w:t>
            </w:r>
          </w:p>
        </w:tc>
        <w:tc>
          <w:tcPr>
            <w:tcW w:w="80" w:type="pct"/>
            <w:tcBorders>
              <w:bottom w:val="nil"/>
            </w:tcBorders>
          </w:tcPr>
          <w:p w14:paraId="52E207DA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4454125B" w14:textId="4667BD67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4,826,403</w:t>
            </w:r>
          </w:p>
        </w:tc>
      </w:tr>
      <w:tr w:rsidR="00055B9D" w:rsidRPr="00FE297C" w14:paraId="4A480F58" w14:textId="77777777" w:rsidTr="00087E8D">
        <w:tc>
          <w:tcPr>
            <w:tcW w:w="987" w:type="pct"/>
          </w:tcPr>
          <w:p w14:paraId="09E99B8E" w14:textId="77777777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334" w:type="pct"/>
            <w:vAlign w:val="bottom"/>
          </w:tcPr>
          <w:p w14:paraId="62014A0F" w14:textId="08469E9E" w:rsidR="00055B9D" w:rsidRPr="00FE297C" w:rsidRDefault="0016689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71,935</w:t>
            </w:r>
          </w:p>
        </w:tc>
        <w:tc>
          <w:tcPr>
            <w:tcW w:w="79" w:type="pct"/>
          </w:tcPr>
          <w:p w14:paraId="6683197B" w14:textId="77777777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4E758370" w14:textId="60661891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0D402DEB" w14:textId="77777777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  <w:vAlign w:val="bottom"/>
          </w:tcPr>
          <w:p w14:paraId="722E35C2" w14:textId="6E1A376B" w:rsidR="00055B9D" w:rsidRPr="00FE297C" w:rsidRDefault="00807857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pct"/>
            <w:tcBorders>
              <w:bottom w:val="nil"/>
            </w:tcBorders>
            <w:vAlign w:val="bottom"/>
          </w:tcPr>
          <w:p w14:paraId="71D145D0" w14:textId="77777777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  <w:vAlign w:val="bottom"/>
          </w:tcPr>
          <w:p w14:paraId="047043F6" w14:textId="171BBB14" w:rsidR="00055B9D" w:rsidRPr="00FE297C" w:rsidRDefault="00807857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0" w:type="pct"/>
            <w:tcBorders>
              <w:bottom w:val="nil"/>
            </w:tcBorders>
            <w:vAlign w:val="bottom"/>
          </w:tcPr>
          <w:p w14:paraId="61EBF088" w14:textId="77777777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  <w:vAlign w:val="bottom"/>
          </w:tcPr>
          <w:p w14:paraId="33778C24" w14:textId="5BBD538A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" w:type="pct"/>
            <w:gridSpan w:val="2"/>
            <w:tcBorders>
              <w:bottom w:val="nil"/>
            </w:tcBorders>
            <w:vAlign w:val="bottom"/>
          </w:tcPr>
          <w:p w14:paraId="0C4808CA" w14:textId="77777777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  <w:vAlign w:val="bottom"/>
          </w:tcPr>
          <w:p w14:paraId="4285DA57" w14:textId="627B0882" w:rsidR="00055B9D" w:rsidRPr="00FE297C" w:rsidRDefault="0016689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13,428</w:t>
            </w:r>
          </w:p>
        </w:tc>
        <w:tc>
          <w:tcPr>
            <w:tcW w:w="80" w:type="pct"/>
            <w:tcBorders>
              <w:bottom w:val="nil"/>
            </w:tcBorders>
            <w:vAlign w:val="bottom"/>
          </w:tcPr>
          <w:p w14:paraId="241614D9" w14:textId="77777777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  <w:vAlign w:val="bottom"/>
          </w:tcPr>
          <w:p w14:paraId="7E2A891E" w14:textId="6717CB5B" w:rsidR="00055B9D" w:rsidRPr="00FE297C" w:rsidRDefault="0016689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1,126</w:t>
            </w:r>
          </w:p>
        </w:tc>
        <w:tc>
          <w:tcPr>
            <w:tcW w:w="80" w:type="pct"/>
            <w:tcBorders>
              <w:bottom w:val="nil"/>
            </w:tcBorders>
            <w:vAlign w:val="bottom"/>
          </w:tcPr>
          <w:p w14:paraId="40DB3E42" w14:textId="77777777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35F03548" w14:textId="5D10D234" w:rsidR="00055B9D" w:rsidRPr="00FE297C" w:rsidRDefault="0016689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8"/>
                <w:szCs w:val="28"/>
              </w:rPr>
              <w:t>46,897</w:t>
            </w:r>
          </w:p>
        </w:tc>
        <w:tc>
          <w:tcPr>
            <w:tcW w:w="80" w:type="pct"/>
            <w:tcBorders>
              <w:bottom w:val="nil"/>
            </w:tcBorders>
            <w:vAlign w:val="bottom"/>
          </w:tcPr>
          <w:p w14:paraId="5B38D3AF" w14:textId="77777777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  <w:vAlign w:val="bottom"/>
          </w:tcPr>
          <w:p w14:paraId="2E1DDA2F" w14:textId="2F9532B5" w:rsidR="00055B9D" w:rsidRPr="00FE297C" w:rsidRDefault="0016689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right="13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8"/>
                <w:szCs w:val="28"/>
              </w:rPr>
              <w:t>133,386</w:t>
            </w:r>
          </w:p>
        </w:tc>
      </w:tr>
      <w:tr w:rsidR="00FE2353" w:rsidRPr="00FE297C" w14:paraId="4C8CCC8F" w14:textId="77777777" w:rsidTr="00DC4CF2">
        <w:tc>
          <w:tcPr>
            <w:tcW w:w="987" w:type="pct"/>
          </w:tcPr>
          <w:p w14:paraId="50CE6B67" w14:textId="19FB3479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 w:hint="cs"/>
                <w:sz w:val="27"/>
                <w:szCs w:val="27"/>
                <w:cs/>
              </w:rPr>
              <w:t>ได้มาจากการรวมธุรกิจภายใต้การ</w:t>
            </w:r>
          </w:p>
          <w:p w14:paraId="267B5E9C" w14:textId="1AD14055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44"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 w:hint="cs"/>
                <w:sz w:val="27"/>
                <w:szCs w:val="27"/>
                <w:cs/>
              </w:rPr>
              <w:t>ควบคุมเดียวกัน</w:t>
            </w:r>
          </w:p>
        </w:tc>
        <w:tc>
          <w:tcPr>
            <w:tcW w:w="334" w:type="pct"/>
          </w:tcPr>
          <w:p w14:paraId="73A9B8A4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</w:p>
          <w:p w14:paraId="65E95D23" w14:textId="35A2276E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8"/>
                <w:szCs w:val="28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218,646</w:t>
            </w:r>
          </w:p>
        </w:tc>
        <w:tc>
          <w:tcPr>
            <w:tcW w:w="79" w:type="pct"/>
          </w:tcPr>
          <w:p w14:paraId="44A6F915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70A5AA6F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  <w:p w14:paraId="54AE6DA6" w14:textId="38E6A8AB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4,576</w:t>
            </w:r>
          </w:p>
        </w:tc>
        <w:tc>
          <w:tcPr>
            <w:tcW w:w="92" w:type="pct"/>
          </w:tcPr>
          <w:p w14:paraId="42B15D09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71B07EEC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  <w:p w14:paraId="294AF30B" w14:textId="7977F7BF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1,212</w:t>
            </w:r>
          </w:p>
        </w:tc>
        <w:tc>
          <w:tcPr>
            <w:tcW w:w="90" w:type="pct"/>
            <w:tcBorders>
              <w:bottom w:val="nil"/>
            </w:tcBorders>
          </w:tcPr>
          <w:p w14:paraId="3B5ABF7E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3AAB3136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  <w:p w14:paraId="23711E17" w14:textId="621D10F1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8"/>
                <w:szCs w:val="28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111,970</w:t>
            </w:r>
          </w:p>
        </w:tc>
        <w:tc>
          <w:tcPr>
            <w:tcW w:w="80" w:type="pct"/>
            <w:tcBorders>
              <w:bottom w:val="nil"/>
            </w:tcBorders>
          </w:tcPr>
          <w:p w14:paraId="459C1F9D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0E02981B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  <w:p w14:paraId="117599E9" w14:textId="33080143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4,606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679E4B3F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3DFC6660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  <w:p w14:paraId="3EB9944B" w14:textId="0F7947F3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8"/>
                <w:szCs w:val="28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6,020</w:t>
            </w:r>
          </w:p>
        </w:tc>
        <w:tc>
          <w:tcPr>
            <w:tcW w:w="80" w:type="pct"/>
            <w:tcBorders>
              <w:bottom w:val="nil"/>
            </w:tcBorders>
          </w:tcPr>
          <w:p w14:paraId="707AC401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  <w:vAlign w:val="bottom"/>
          </w:tcPr>
          <w:p w14:paraId="30BE547F" w14:textId="6F57A142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8,927</w:t>
            </w:r>
          </w:p>
        </w:tc>
        <w:tc>
          <w:tcPr>
            <w:tcW w:w="80" w:type="pct"/>
            <w:tcBorders>
              <w:bottom w:val="nil"/>
            </w:tcBorders>
          </w:tcPr>
          <w:p w14:paraId="10BC68FA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2713F452" w14:textId="3501D519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0" w:type="pct"/>
            <w:tcBorders>
              <w:bottom w:val="nil"/>
            </w:tcBorders>
          </w:tcPr>
          <w:p w14:paraId="4390BBCA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2258F13B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</w:rPr>
            </w:pPr>
          </w:p>
          <w:p w14:paraId="22811199" w14:textId="10778678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right="130"/>
              <w:rPr>
                <w:rFonts w:ascii="Angsana New" w:hAnsi="Angsana New"/>
                <w:sz w:val="28"/>
                <w:szCs w:val="28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355,957</w:t>
            </w:r>
          </w:p>
        </w:tc>
      </w:tr>
      <w:tr w:rsidR="00FE2353" w:rsidRPr="00FE297C" w14:paraId="1D2CE329" w14:textId="77777777" w:rsidTr="00DC4CF2">
        <w:tc>
          <w:tcPr>
            <w:tcW w:w="987" w:type="pct"/>
          </w:tcPr>
          <w:p w14:paraId="49818DBE" w14:textId="214D74CA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 xml:space="preserve">โอน </w:t>
            </w:r>
            <w:r w:rsidRPr="00FE297C">
              <w:rPr>
                <w:rFonts w:ascii="Angsana New" w:hAnsi="Angsana New"/>
                <w:sz w:val="27"/>
                <w:szCs w:val="27"/>
              </w:rPr>
              <w:t>–</w:t>
            </w:r>
            <w:r w:rsidRPr="00FE297C">
              <w:rPr>
                <w:rFonts w:ascii="Angsana New" w:hAnsi="Angsana New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334" w:type="pct"/>
          </w:tcPr>
          <w:p w14:paraId="0A2785A6" w14:textId="141A25B1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9" w:type="pct"/>
          </w:tcPr>
          <w:p w14:paraId="293ED9B1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6B323177" w14:textId="7D56535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7FA09E15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4FDD9592" w14:textId="2B5F5168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5,002</w:t>
            </w:r>
          </w:p>
        </w:tc>
        <w:tc>
          <w:tcPr>
            <w:tcW w:w="90" w:type="pct"/>
            <w:tcBorders>
              <w:bottom w:val="nil"/>
            </w:tcBorders>
          </w:tcPr>
          <w:p w14:paraId="02BFEB51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17B33DC6" w14:textId="07F8788D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6,502</w:t>
            </w:r>
          </w:p>
        </w:tc>
        <w:tc>
          <w:tcPr>
            <w:tcW w:w="80" w:type="pct"/>
            <w:tcBorders>
              <w:bottom w:val="nil"/>
            </w:tcBorders>
          </w:tcPr>
          <w:p w14:paraId="52558303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358FEFC5" w14:textId="35FF9E8C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24,284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6DEE1EB2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631C9377" w14:textId="6944CE8B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720</w:t>
            </w:r>
          </w:p>
        </w:tc>
        <w:tc>
          <w:tcPr>
            <w:tcW w:w="80" w:type="pct"/>
            <w:tcBorders>
              <w:bottom w:val="nil"/>
            </w:tcBorders>
          </w:tcPr>
          <w:p w14:paraId="5A521F5C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  <w:vAlign w:val="bottom"/>
          </w:tcPr>
          <w:p w14:paraId="1B89F22D" w14:textId="7B87B398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6,104</w:t>
            </w:r>
          </w:p>
        </w:tc>
        <w:tc>
          <w:tcPr>
            <w:tcW w:w="80" w:type="pct"/>
            <w:tcBorders>
              <w:bottom w:val="nil"/>
            </w:tcBorders>
          </w:tcPr>
          <w:p w14:paraId="161C7574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5CD29318" w14:textId="7CF4BE09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42,612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1561E327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67540411" w14:textId="75B76724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E2353" w:rsidRPr="00FE297C" w14:paraId="0820F58E" w14:textId="77777777" w:rsidTr="00DC4CF2">
        <w:tc>
          <w:tcPr>
            <w:tcW w:w="987" w:type="pct"/>
          </w:tcPr>
          <w:p w14:paraId="5E134D58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334" w:type="pct"/>
          </w:tcPr>
          <w:p w14:paraId="258B24AD" w14:textId="1CBE705E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8,840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79" w:type="pct"/>
          </w:tcPr>
          <w:p w14:paraId="660AD66A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48D08AFB" w14:textId="3AED0F1E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03709D4C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124F257C" w14:textId="2A05489D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10,321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0" w:type="pct"/>
            <w:tcBorders>
              <w:bottom w:val="nil"/>
            </w:tcBorders>
          </w:tcPr>
          <w:p w14:paraId="015DB45B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02DCC447" w14:textId="796031A4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right="7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20,083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6A629AA1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63D2F8B9" w14:textId="6845EDC8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12,621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2F9CC7D2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2CAA8B5F" w14:textId="2AA28BCE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31,147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25B18B50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273A40B3" w14:textId="245213A5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36,963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00D0D531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668F7B2F" w14:textId="2C6B46FF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617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2975B7BB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24165754" w14:textId="534F3105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120,592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055B9D" w:rsidRPr="00FE297C" w14:paraId="5073C1FF" w14:textId="77777777" w:rsidTr="00087E8D">
        <w:tc>
          <w:tcPr>
            <w:tcW w:w="987" w:type="pct"/>
            <w:tcBorders>
              <w:top w:val="nil"/>
              <w:bottom w:val="nil"/>
            </w:tcBorders>
          </w:tcPr>
          <w:p w14:paraId="29F730B2" w14:textId="3F1E3241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166896" w:rsidRPr="00FE297C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166896" w:rsidRPr="00FE297C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และ</w:t>
            </w:r>
          </w:p>
        </w:tc>
        <w:tc>
          <w:tcPr>
            <w:tcW w:w="334" w:type="pct"/>
            <w:tcBorders>
              <w:top w:val="single" w:sz="4" w:space="0" w:color="auto"/>
              <w:bottom w:val="nil"/>
            </w:tcBorders>
          </w:tcPr>
          <w:p w14:paraId="0B13E2F3" w14:textId="2B8B1FC5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4F6464B" w14:textId="77777777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</w:tcPr>
          <w:p w14:paraId="46F35FB2" w14:textId="29227FBC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01AB0F34" w14:textId="77777777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nil"/>
            </w:tcBorders>
            <w:vAlign w:val="bottom"/>
          </w:tcPr>
          <w:p w14:paraId="1A72E1B5" w14:textId="0594663A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4449AFDA" w14:textId="77777777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nil"/>
            </w:tcBorders>
            <w:vAlign w:val="bottom"/>
          </w:tcPr>
          <w:p w14:paraId="59EC1988" w14:textId="7F694BF8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0" w:type="pct"/>
            <w:tcBorders>
              <w:top w:val="nil"/>
              <w:bottom w:val="nil"/>
            </w:tcBorders>
            <w:vAlign w:val="bottom"/>
          </w:tcPr>
          <w:p w14:paraId="519C605B" w14:textId="77777777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nil"/>
            </w:tcBorders>
            <w:vAlign w:val="bottom"/>
          </w:tcPr>
          <w:p w14:paraId="772956C0" w14:textId="08069405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  <w:vAlign w:val="bottom"/>
          </w:tcPr>
          <w:p w14:paraId="07F1FFD6" w14:textId="77777777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nil"/>
            </w:tcBorders>
            <w:vAlign w:val="bottom"/>
          </w:tcPr>
          <w:p w14:paraId="69F0606C" w14:textId="7B585D77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0" w:type="pct"/>
            <w:tcBorders>
              <w:top w:val="nil"/>
              <w:bottom w:val="nil"/>
            </w:tcBorders>
            <w:vAlign w:val="bottom"/>
          </w:tcPr>
          <w:p w14:paraId="45B00B77" w14:textId="77777777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nil"/>
            </w:tcBorders>
            <w:vAlign w:val="bottom"/>
          </w:tcPr>
          <w:p w14:paraId="0DB4B438" w14:textId="1D7DBA14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0" w:type="pct"/>
            <w:tcBorders>
              <w:top w:val="nil"/>
              <w:bottom w:val="nil"/>
            </w:tcBorders>
            <w:vAlign w:val="bottom"/>
          </w:tcPr>
          <w:p w14:paraId="68726F9B" w14:textId="77777777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nil"/>
            </w:tcBorders>
            <w:vAlign w:val="bottom"/>
          </w:tcPr>
          <w:p w14:paraId="09306E0B" w14:textId="7A189E4C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left="-130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0" w:type="pct"/>
            <w:tcBorders>
              <w:top w:val="nil"/>
              <w:bottom w:val="nil"/>
            </w:tcBorders>
            <w:vAlign w:val="bottom"/>
          </w:tcPr>
          <w:p w14:paraId="21FA6295" w14:textId="77777777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nil"/>
            </w:tcBorders>
            <w:vAlign w:val="bottom"/>
          </w:tcPr>
          <w:p w14:paraId="1DA4A5A7" w14:textId="2D06D4A6" w:rsidR="00055B9D" w:rsidRPr="00FE297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FE2353" w:rsidRPr="00FE297C" w14:paraId="5C484A58" w14:textId="77777777" w:rsidTr="00087E8D">
        <w:tc>
          <w:tcPr>
            <w:tcW w:w="987" w:type="pct"/>
            <w:tcBorders>
              <w:bottom w:val="nil"/>
            </w:tcBorders>
          </w:tcPr>
          <w:p w14:paraId="03E634AC" w14:textId="738D5A1F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</w:t>
            </w:r>
            <w:r w:rsidR="00166896" w:rsidRPr="00FE297C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="00166896" w:rsidRPr="00FE297C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334" w:type="pct"/>
            <w:tcBorders>
              <w:bottom w:val="nil"/>
            </w:tcBorders>
          </w:tcPr>
          <w:p w14:paraId="317F6694" w14:textId="642F80CE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404,687</w:t>
            </w:r>
          </w:p>
        </w:tc>
        <w:tc>
          <w:tcPr>
            <w:tcW w:w="79" w:type="pct"/>
            <w:tcBorders>
              <w:bottom w:val="nil"/>
            </w:tcBorders>
          </w:tcPr>
          <w:p w14:paraId="7F8F092A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2D5F8273" w14:textId="32BF4F89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4,576</w:t>
            </w:r>
          </w:p>
        </w:tc>
        <w:tc>
          <w:tcPr>
            <w:tcW w:w="92" w:type="pct"/>
            <w:tcBorders>
              <w:bottom w:val="nil"/>
            </w:tcBorders>
          </w:tcPr>
          <w:p w14:paraId="441C48B9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0C1EBDF9" w14:textId="394655EE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1,044,564</w:t>
            </w:r>
          </w:p>
        </w:tc>
        <w:tc>
          <w:tcPr>
            <w:tcW w:w="90" w:type="pct"/>
            <w:tcBorders>
              <w:bottom w:val="nil"/>
            </w:tcBorders>
          </w:tcPr>
          <w:p w14:paraId="126AA7FE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20BB6709" w14:textId="7E10BABD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937,790</w:t>
            </w:r>
          </w:p>
        </w:tc>
        <w:tc>
          <w:tcPr>
            <w:tcW w:w="80" w:type="pct"/>
            <w:tcBorders>
              <w:bottom w:val="nil"/>
            </w:tcBorders>
          </w:tcPr>
          <w:p w14:paraId="506C7ABE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6CADA6E2" w14:textId="3628CC7D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1,889,693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5CE82077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50325284" w14:textId="7D859F1A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276,158</w:t>
            </w:r>
          </w:p>
        </w:tc>
        <w:tc>
          <w:tcPr>
            <w:tcW w:w="80" w:type="pct"/>
            <w:tcBorders>
              <w:bottom w:val="nil"/>
            </w:tcBorders>
          </w:tcPr>
          <w:p w14:paraId="35947143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1AC9F2FB" w14:textId="455D739B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603,118</w:t>
            </w:r>
          </w:p>
        </w:tc>
        <w:tc>
          <w:tcPr>
            <w:tcW w:w="80" w:type="pct"/>
            <w:tcBorders>
              <w:bottom w:val="nil"/>
            </w:tcBorders>
          </w:tcPr>
          <w:p w14:paraId="507B4047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235DCD5E" w14:textId="10A052AF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left="-130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34,568</w:t>
            </w:r>
          </w:p>
        </w:tc>
        <w:tc>
          <w:tcPr>
            <w:tcW w:w="80" w:type="pct"/>
            <w:tcBorders>
              <w:bottom w:val="nil"/>
            </w:tcBorders>
          </w:tcPr>
          <w:p w14:paraId="609C665D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6B0FE81B" w14:textId="5B7E8B5A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5,195,154</w:t>
            </w:r>
          </w:p>
        </w:tc>
      </w:tr>
      <w:tr w:rsidR="00FE2353" w:rsidRPr="00FE297C" w14:paraId="7E4266D2" w14:textId="77777777" w:rsidTr="00087E8D">
        <w:trPr>
          <w:trHeight w:val="335"/>
        </w:trPr>
        <w:tc>
          <w:tcPr>
            <w:tcW w:w="987" w:type="pct"/>
            <w:tcBorders>
              <w:bottom w:val="nil"/>
            </w:tcBorders>
          </w:tcPr>
          <w:p w14:paraId="50425E6A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334" w:type="pct"/>
            <w:tcBorders>
              <w:bottom w:val="nil"/>
            </w:tcBorders>
          </w:tcPr>
          <w:p w14:paraId="1D2CDD7B" w14:textId="6EAD200C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534</w:t>
            </w:r>
          </w:p>
        </w:tc>
        <w:tc>
          <w:tcPr>
            <w:tcW w:w="79" w:type="pct"/>
            <w:tcBorders>
              <w:bottom w:val="nil"/>
            </w:tcBorders>
          </w:tcPr>
          <w:p w14:paraId="5D396A69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7EB416DB" w14:textId="616984E7" w:rsidR="00FE2353" w:rsidRPr="00FE297C" w:rsidRDefault="0076441B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5DDDD228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21D43973" w14:textId="28FB54BA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340</w:t>
            </w:r>
          </w:p>
        </w:tc>
        <w:tc>
          <w:tcPr>
            <w:tcW w:w="90" w:type="pct"/>
            <w:tcBorders>
              <w:bottom w:val="nil"/>
            </w:tcBorders>
          </w:tcPr>
          <w:p w14:paraId="65ACC059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2F5C12CA" w14:textId="53F7FFDF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1,005</w:t>
            </w:r>
          </w:p>
        </w:tc>
        <w:tc>
          <w:tcPr>
            <w:tcW w:w="80" w:type="pct"/>
            <w:tcBorders>
              <w:bottom w:val="nil"/>
            </w:tcBorders>
          </w:tcPr>
          <w:p w14:paraId="7A499DE8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753BB4E7" w14:textId="44EBC9B3" w:rsidR="00FE2353" w:rsidRPr="00FE297C" w:rsidRDefault="0076441B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0E980A37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79CCA30A" w14:textId="21EE46C3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1,836</w:t>
            </w:r>
          </w:p>
        </w:tc>
        <w:tc>
          <w:tcPr>
            <w:tcW w:w="80" w:type="pct"/>
            <w:tcBorders>
              <w:bottom w:val="nil"/>
            </w:tcBorders>
          </w:tcPr>
          <w:p w14:paraId="3A97A647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66D2BE25" w14:textId="7CF30681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4,758</w:t>
            </w:r>
          </w:p>
        </w:tc>
        <w:tc>
          <w:tcPr>
            <w:tcW w:w="80" w:type="pct"/>
            <w:tcBorders>
              <w:bottom w:val="nil"/>
            </w:tcBorders>
          </w:tcPr>
          <w:p w14:paraId="3DD56ECD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400894C0" w14:textId="42313A5B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38,807</w:t>
            </w:r>
          </w:p>
        </w:tc>
        <w:tc>
          <w:tcPr>
            <w:tcW w:w="80" w:type="pct"/>
            <w:tcBorders>
              <w:bottom w:val="nil"/>
            </w:tcBorders>
          </w:tcPr>
          <w:p w14:paraId="243F6145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2E834D8A" w14:textId="76DA544E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right="13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47,280</w:t>
            </w:r>
          </w:p>
        </w:tc>
      </w:tr>
      <w:tr w:rsidR="00FE2353" w:rsidRPr="00FE297C" w14:paraId="73206C87" w14:textId="77777777" w:rsidTr="00087E8D">
        <w:tc>
          <w:tcPr>
            <w:tcW w:w="987" w:type="pct"/>
            <w:tcBorders>
              <w:bottom w:val="nil"/>
            </w:tcBorders>
          </w:tcPr>
          <w:p w14:paraId="546F6F43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 xml:space="preserve">โอน </w:t>
            </w: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  <w:r w:rsidRPr="00FE297C">
              <w:rPr>
                <w:rFonts w:ascii="Angsana New" w:hAnsi="Angsana New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334" w:type="pct"/>
            <w:tcBorders>
              <w:bottom w:val="nil"/>
            </w:tcBorders>
          </w:tcPr>
          <w:p w14:paraId="520C499C" w14:textId="53D15B40" w:rsidR="00FE2353" w:rsidRPr="00FE297C" w:rsidRDefault="0076441B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</w:tcPr>
          <w:p w14:paraId="3C70D192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4F249718" w14:textId="61A428E1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700</w:t>
            </w:r>
          </w:p>
        </w:tc>
        <w:tc>
          <w:tcPr>
            <w:tcW w:w="92" w:type="pct"/>
            <w:tcBorders>
              <w:bottom w:val="nil"/>
            </w:tcBorders>
          </w:tcPr>
          <w:p w14:paraId="49C55161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31CFD207" w14:textId="47C984FD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16,716</w:t>
            </w:r>
          </w:p>
        </w:tc>
        <w:tc>
          <w:tcPr>
            <w:tcW w:w="90" w:type="pct"/>
            <w:tcBorders>
              <w:bottom w:val="nil"/>
            </w:tcBorders>
          </w:tcPr>
          <w:p w14:paraId="0CB91D94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34B071BC" w14:textId="23534848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20,092</w:t>
            </w:r>
          </w:p>
        </w:tc>
        <w:tc>
          <w:tcPr>
            <w:tcW w:w="80" w:type="pct"/>
            <w:tcBorders>
              <w:bottom w:val="nil"/>
            </w:tcBorders>
          </w:tcPr>
          <w:p w14:paraId="70081143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008B1AA0" w14:textId="6098E015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23,699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73891329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6CB0FE16" w14:textId="56107FCD" w:rsidR="00FE2353" w:rsidRPr="00FE297C" w:rsidRDefault="0076441B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0" w:type="pct"/>
            <w:tcBorders>
              <w:bottom w:val="nil"/>
            </w:tcBorders>
          </w:tcPr>
          <w:p w14:paraId="5D10707A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  <w:vAlign w:val="bottom"/>
          </w:tcPr>
          <w:p w14:paraId="5AB7D41B" w14:textId="2607E691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5,181</w:t>
            </w:r>
          </w:p>
        </w:tc>
        <w:tc>
          <w:tcPr>
            <w:tcW w:w="80" w:type="pct"/>
            <w:tcBorders>
              <w:bottom w:val="nil"/>
            </w:tcBorders>
          </w:tcPr>
          <w:p w14:paraId="5950FD34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130E953A" w14:textId="63455826" w:rsidR="00FE2353" w:rsidRPr="00FE297C" w:rsidRDefault="0076441B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66,388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317F83AD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03EB40C5" w14:textId="00717C84" w:rsidR="00FE2353" w:rsidRPr="00FE297C" w:rsidRDefault="0076441B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E2353" w:rsidRPr="00FE297C" w14:paraId="7E234A5C" w14:textId="77777777" w:rsidTr="00087E8D">
        <w:tc>
          <w:tcPr>
            <w:tcW w:w="987" w:type="pct"/>
            <w:tcBorders>
              <w:bottom w:val="nil"/>
            </w:tcBorders>
          </w:tcPr>
          <w:p w14:paraId="3DF06244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334" w:type="pct"/>
            <w:tcBorders>
              <w:bottom w:val="nil"/>
            </w:tcBorders>
          </w:tcPr>
          <w:p w14:paraId="49F6A1D8" w14:textId="013B1116" w:rsidR="00FE2353" w:rsidRPr="00FE297C" w:rsidRDefault="0076441B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1,634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bottom w:val="nil"/>
            </w:tcBorders>
          </w:tcPr>
          <w:p w14:paraId="15ABBED4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78C478F2" w14:textId="7F7C9980" w:rsidR="00FE2353" w:rsidRPr="00FE297C" w:rsidRDefault="0076441B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2460C304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2F2647E5" w14:textId="334ABA18" w:rsidR="00FE2353" w:rsidRPr="00FE297C" w:rsidRDefault="0076441B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246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0" w:type="pct"/>
            <w:tcBorders>
              <w:bottom w:val="nil"/>
            </w:tcBorders>
          </w:tcPr>
          <w:p w14:paraId="6AA0F50E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3BE60443" w14:textId="10D5935B" w:rsidR="00FE2353" w:rsidRPr="00FE297C" w:rsidRDefault="0076441B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right="7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7,988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023E4095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2940371F" w14:textId="58BF59C5" w:rsidR="00FE2353" w:rsidRPr="00FE297C" w:rsidRDefault="0076441B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1F8F7370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5D4C4BA1" w14:textId="5203B4B6" w:rsidR="00FE2353" w:rsidRPr="00FE297C" w:rsidRDefault="0076441B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0" w:type="pct"/>
            <w:tcBorders>
              <w:bottom w:val="nil"/>
            </w:tcBorders>
          </w:tcPr>
          <w:p w14:paraId="52FE4551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7FB6087E" w14:textId="79922BA6" w:rsidR="00FE2353" w:rsidRPr="00FE297C" w:rsidRDefault="0076441B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135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0570C256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51DC1AC2" w14:textId="5E85B509" w:rsidR="00FE2353" w:rsidRPr="00FE297C" w:rsidRDefault="0076441B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408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03FB6331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5E18F2B1" w14:textId="72823657" w:rsidR="00FE2353" w:rsidRPr="00FE297C" w:rsidRDefault="0076441B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(</w:t>
            </w:r>
            <w:r w:rsidR="00166896" w:rsidRPr="00FE297C">
              <w:rPr>
                <w:rFonts w:ascii="Angsana New" w:hAnsi="Angsana New"/>
                <w:sz w:val="27"/>
                <w:szCs w:val="27"/>
              </w:rPr>
              <w:t>10,411</w:t>
            </w:r>
            <w:r w:rsidRPr="00FE297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FE2353" w:rsidRPr="00FE297C" w14:paraId="43677677" w14:textId="77777777" w:rsidTr="00087E8D">
        <w:tc>
          <w:tcPr>
            <w:tcW w:w="987" w:type="pct"/>
            <w:tcBorders>
              <w:bottom w:val="nil"/>
            </w:tcBorders>
          </w:tcPr>
          <w:p w14:paraId="5648CA3A" w14:textId="18700ED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166896" w:rsidRPr="00FE297C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166896" w:rsidRPr="00FE297C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4182F155" w14:textId="2162AC5E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403,587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577110AF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14:paraId="2799FC5E" w14:textId="537DE207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5,276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5973601D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14:paraId="3A3B1AB1" w14:textId="210D03C4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1,061,374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14:paraId="087BD032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14:paraId="10EEC41E" w14:textId="0536169E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950,899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32E65DFC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14:paraId="4AB05108" w14:textId="48854426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1,913,392</w:t>
            </w: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</w:tcPr>
          <w:p w14:paraId="69217A7E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446524C4" w14:textId="43FDF039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277,994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774049BE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</w:tcPr>
          <w:p w14:paraId="7859F65B" w14:textId="09D8017A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612,922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2E4CF679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84BB5" w14:textId="016057A6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left="-130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6,579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429D5118" w14:textId="77777777" w:rsidR="00FE2353" w:rsidRPr="00FE297C" w:rsidRDefault="00FE2353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14:paraId="283CE69A" w14:textId="35052316" w:rsidR="00FE2353" w:rsidRPr="00FE297C" w:rsidRDefault="00166896" w:rsidP="00FE2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5,232,023</w:t>
            </w:r>
          </w:p>
        </w:tc>
      </w:tr>
    </w:tbl>
    <w:p w14:paraId="733888DF" w14:textId="77777777" w:rsidR="00055B9D" w:rsidRPr="00FE297C" w:rsidRDefault="00055B9D" w:rsidP="00055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630"/>
        <w:rPr>
          <w:rFonts w:ascii="Angsana New" w:hAnsi="Angsana New"/>
          <w:b/>
          <w:bCs/>
          <w:sz w:val="2"/>
          <w:szCs w:val="2"/>
        </w:rPr>
        <w:sectPr w:rsidR="00055B9D" w:rsidRPr="00FE297C" w:rsidSect="00055B9D">
          <w:headerReference w:type="default" r:id="rId14"/>
          <w:footerReference w:type="default" r:id="rId15"/>
          <w:type w:val="continuous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FE297C"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14995" w:type="dxa"/>
        <w:tblInd w:w="-25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8"/>
        <w:gridCol w:w="1124"/>
        <w:gridCol w:w="236"/>
        <w:gridCol w:w="1070"/>
        <w:gridCol w:w="246"/>
        <w:gridCol w:w="1161"/>
        <w:gridCol w:w="270"/>
        <w:gridCol w:w="1167"/>
        <w:gridCol w:w="237"/>
        <w:gridCol w:w="1116"/>
        <w:gridCol w:w="237"/>
        <w:gridCol w:w="36"/>
        <w:gridCol w:w="996"/>
        <w:gridCol w:w="237"/>
        <w:gridCol w:w="1380"/>
        <w:gridCol w:w="237"/>
        <w:gridCol w:w="1026"/>
        <w:gridCol w:w="237"/>
        <w:gridCol w:w="1194"/>
      </w:tblGrid>
      <w:tr w:rsidR="00055B9D" w:rsidRPr="00FE297C" w14:paraId="29A84157" w14:textId="77777777" w:rsidTr="00087E8D">
        <w:trPr>
          <w:tblHeader/>
        </w:trPr>
        <w:tc>
          <w:tcPr>
            <w:tcW w:w="930" w:type="pct"/>
          </w:tcPr>
          <w:p w14:paraId="5AE7C47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070" w:type="pct"/>
            <w:gridSpan w:val="18"/>
          </w:tcPr>
          <w:p w14:paraId="08687048" w14:textId="213D9C15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B9D" w:rsidRPr="00FE297C" w14:paraId="5943D8BA" w14:textId="77777777" w:rsidTr="00087E8D">
        <w:trPr>
          <w:tblHeader/>
        </w:trPr>
        <w:tc>
          <w:tcPr>
            <w:tcW w:w="930" w:type="pct"/>
          </w:tcPr>
          <w:p w14:paraId="36DF6F83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5" w:type="pct"/>
          </w:tcPr>
          <w:p w14:paraId="34C5C451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</w:tcPr>
          <w:p w14:paraId="2209151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7" w:type="pct"/>
          </w:tcPr>
          <w:p w14:paraId="517B000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" w:type="pct"/>
          </w:tcPr>
          <w:p w14:paraId="76BBE85F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7" w:type="pct"/>
            <w:tcBorders>
              <w:bottom w:val="nil"/>
            </w:tcBorders>
          </w:tcPr>
          <w:p w14:paraId="21CE85B1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อาคารโรงงาน</w:t>
            </w:r>
          </w:p>
        </w:tc>
        <w:tc>
          <w:tcPr>
            <w:tcW w:w="90" w:type="pct"/>
            <w:tcBorders>
              <w:bottom w:val="nil"/>
            </w:tcBorders>
          </w:tcPr>
          <w:p w14:paraId="0AEB907A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" w:type="pct"/>
            <w:tcBorders>
              <w:bottom w:val="nil"/>
            </w:tcBorders>
          </w:tcPr>
          <w:p w14:paraId="0A123C2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7899DDCF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41DF38E6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2B969C35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gridSpan w:val="2"/>
            <w:tcBorders>
              <w:bottom w:val="nil"/>
            </w:tcBorders>
          </w:tcPr>
          <w:p w14:paraId="4BF3702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5521516B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0" w:type="pct"/>
            <w:tcBorders>
              <w:bottom w:val="nil"/>
            </w:tcBorders>
          </w:tcPr>
          <w:p w14:paraId="7A3D4EE2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15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เครื่องมือเครื่องใช้</w:t>
            </w:r>
          </w:p>
        </w:tc>
        <w:tc>
          <w:tcPr>
            <w:tcW w:w="79" w:type="pct"/>
            <w:tcBorders>
              <w:bottom w:val="nil"/>
            </w:tcBorders>
          </w:tcPr>
          <w:p w14:paraId="1D082C37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" w:type="pct"/>
            <w:tcBorders>
              <w:bottom w:val="nil"/>
            </w:tcBorders>
          </w:tcPr>
          <w:p w14:paraId="5D94F40C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366367CC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8" w:type="pct"/>
            <w:tcBorders>
              <w:bottom w:val="nil"/>
            </w:tcBorders>
          </w:tcPr>
          <w:p w14:paraId="1E91C51E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55B9D" w:rsidRPr="00FE297C" w14:paraId="1D001131" w14:textId="77777777" w:rsidTr="00087E8D">
        <w:trPr>
          <w:tblHeader/>
        </w:trPr>
        <w:tc>
          <w:tcPr>
            <w:tcW w:w="930" w:type="pct"/>
          </w:tcPr>
          <w:p w14:paraId="1ADE46B1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5" w:type="pct"/>
          </w:tcPr>
          <w:p w14:paraId="5C4AB616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ที่ดินและ</w:t>
            </w:r>
          </w:p>
        </w:tc>
        <w:tc>
          <w:tcPr>
            <w:tcW w:w="79" w:type="pct"/>
          </w:tcPr>
          <w:p w14:paraId="3938564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7" w:type="pct"/>
          </w:tcPr>
          <w:p w14:paraId="4152343D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" w:type="pct"/>
          </w:tcPr>
          <w:p w14:paraId="09AAD13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7" w:type="pct"/>
            <w:tcBorders>
              <w:bottom w:val="nil"/>
            </w:tcBorders>
          </w:tcPr>
          <w:p w14:paraId="792908A3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90" w:type="pct"/>
            <w:tcBorders>
              <w:bottom w:val="nil"/>
            </w:tcBorders>
          </w:tcPr>
          <w:p w14:paraId="363D575E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" w:type="pct"/>
            <w:tcBorders>
              <w:bottom w:val="nil"/>
            </w:tcBorders>
          </w:tcPr>
          <w:p w14:paraId="6A4D7841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390B3DEA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7F530DD9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304747DA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gridSpan w:val="2"/>
            <w:tcBorders>
              <w:bottom w:val="nil"/>
            </w:tcBorders>
          </w:tcPr>
          <w:p w14:paraId="399C4026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3A55D65C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0" w:type="pct"/>
            <w:tcBorders>
              <w:bottom w:val="nil"/>
            </w:tcBorders>
          </w:tcPr>
          <w:p w14:paraId="0A0D582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79" w:type="pct"/>
            <w:tcBorders>
              <w:bottom w:val="nil"/>
            </w:tcBorders>
          </w:tcPr>
          <w:p w14:paraId="3CFA68CA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" w:type="pct"/>
            <w:tcBorders>
              <w:bottom w:val="nil"/>
            </w:tcBorders>
          </w:tcPr>
          <w:p w14:paraId="6D92EAD1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79" w:type="pct"/>
            <w:tcBorders>
              <w:bottom w:val="nil"/>
            </w:tcBorders>
          </w:tcPr>
          <w:p w14:paraId="3847412C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8" w:type="pct"/>
            <w:tcBorders>
              <w:bottom w:val="nil"/>
            </w:tcBorders>
          </w:tcPr>
          <w:p w14:paraId="209C088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55B9D" w:rsidRPr="00FE297C" w14:paraId="327C9A8E" w14:textId="77777777" w:rsidTr="00087E8D">
        <w:trPr>
          <w:tblHeader/>
        </w:trPr>
        <w:tc>
          <w:tcPr>
            <w:tcW w:w="930" w:type="pct"/>
          </w:tcPr>
          <w:p w14:paraId="26A038BA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1"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5" w:type="pct"/>
          </w:tcPr>
          <w:p w14:paraId="6BAD0CB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79" w:type="pct"/>
          </w:tcPr>
          <w:p w14:paraId="68CCA2F6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7" w:type="pct"/>
          </w:tcPr>
          <w:p w14:paraId="0D94AE4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ต้นทุน</w:t>
            </w:r>
          </w:p>
        </w:tc>
        <w:tc>
          <w:tcPr>
            <w:tcW w:w="82" w:type="pct"/>
          </w:tcPr>
          <w:p w14:paraId="1BEEBDC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7" w:type="pct"/>
            <w:tcBorders>
              <w:bottom w:val="nil"/>
            </w:tcBorders>
          </w:tcPr>
          <w:p w14:paraId="30F22E11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90" w:type="pct"/>
            <w:tcBorders>
              <w:bottom w:val="nil"/>
            </w:tcBorders>
          </w:tcPr>
          <w:p w14:paraId="55DE084F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" w:type="pct"/>
            <w:tcBorders>
              <w:bottom w:val="nil"/>
            </w:tcBorders>
          </w:tcPr>
          <w:p w14:paraId="41F19923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ระบบ</w:t>
            </w:r>
          </w:p>
        </w:tc>
        <w:tc>
          <w:tcPr>
            <w:tcW w:w="79" w:type="pct"/>
            <w:tcBorders>
              <w:bottom w:val="nil"/>
            </w:tcBorders>
          </w:tcPr>
          <w:p w14:paraId="6C8CB6C5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6D4C8259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2B3187FE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gridSpan w:val="2"/>
            <w:tcBorders>
              <w:bottom w:val="nil"/>
            </w:tcBorders>
          </w:tcPr>
          <w:p w14:paraId="263AF843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3F52E5C7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0" w:type="pct"/>
            <w:tcBorders>
              <w:bottom w:val="nil"/>
            </w:tcBorders>
          </w:tcPr>
          <w:p w14:paraId="6A45C90D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79" w:type="pct"/>
            <w:tcBorders>
              <w:bottom w:val="nil"/>
            </w:tcBorders>
          </w:tcPr>
          <w:p w14:paraId="123ED5B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" w:type="pct"/>
            <w:tcBorders>
              <w:bottom w:val="nil"/>
            </w:tcBorders>
          </w:tcPr>
          <w:p w14:paraId="0F986BE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 xml:space="preserve">ระหว่าง </w:t>
            </w:r>
          </w:p>
        </w:tc>
        <w:tc>
          <w:tcPr>
            <w:tcW w:w="79" w:type="pct"/>
            <w:tcBorders>
              <w:bottom w:val="nil"/>
            </w:tcBorders>
          </w:tcPr>
          <w:p w14:paraId="656F26EC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8" w:type="pct"/>
            <w:tcBorders>
              <w:bottom w:val="nil"/>
            </w:tcBorders>
          </w:tcPr>
          <w:p w14:paraId="74350E9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55B9D" w:rsidRPr="00FE297C" w14:paraId="65763BE2" w14:textId="77777777" w:rsidTr="00087E8D">
        <w:trPr>
          <w:tblHeader/>
        </w:trPr>
        <w:tc>
          <w:tcPr>
            <w:tcW w:w="930" w:type="pct"/>
          </w:tcPr>
          <w:p w14:paraId="71421752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5" w:type="pct"/>
          </w:tcPr>
          <w:p w14:paraId="0F85878C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79" w:type="pct"/>
          </w:tcPr>
          <w:p w14:paraId="10ADC8EC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57" w:type="pct"/>
          </w:tcPr>
          <w:p w14:paraId="7601CF03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หญ้าเนเปียร์</w:t>
            </w:r>
          </w:p>
        </w:tc>
        <w:tc>
          <w:tcPr>
            <w:tcW w:w="82" w:type="pct"/>
          </w:tcPr>
          <w:p w14:paraId="3E6F98A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7" w:type="pct"/>
            <w:tcBorders>
              <w:bottom w:val="nil"/>
            </w:tcBorders>
          </w:tcPr>
          <w:p w14:paraId="5A403487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อาคาร</w:t>
            </w:r>
          </w:p>
        </w:tc>
        <w:tc>
          <w:tcPr>
            <w:tcW w:w="90" w:type="pct"/>
            <w:tcBorders>
              <w:bottom w:val="nil"/>
            </w:tcBorders>
          </w:tcPr>
          <w:p w14:paraId="6C2C1487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" w:type="pct"/>
            <w:tcBorders>
              <w:bottom w:val="nil"/>
            </w:tcBorders>
          </w:tcPr>
          <w:p w14:paraId="721C780D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สาธารณูปโภค</w:t>
            </w:r>
          </w:p>
        </w:tc>
        <w:tc>
          <w:tcPr>
            <w:tcW w:w="79" w:type="pct"/>
            <w:tcBorders>
              <w:bottom w:val="nil"/>
            </w:tcBorders>
          </w:tcPr>
          <w:p w14:paraId="4936720C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48C222C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79" w:type="pct"/>
            <w:tcBorders>
              <w:bottom w:val="nil"/>
            </w:tcBorders>
          </w:tcPr>
          <w:p w14:paraId="5ABD262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gridSpan w:val="2"/>
            <w:tcBorders>
              <w:bottom w:val="nil"/>
            </w:tcBorders>
          </w:tcPr>
          <w:p w14:paraId="256C80CE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79" w:type="pct"/>
            <w:tcBorders>
              <w:bottom w:val="nil"/>
            </w:tcBorders>
          </w:tcPr>
          <w:p w14:paraId="4E9616E2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0" w:type="pct"/>
            <w:tcBorders>
              <w:bottom w:val="nil"/>
            </w:tcBorders>
          </w:tcPr>
          <w:p w14:paraId="6EF8B0D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อุปกรณ์โรงงาน</w:t>
            </w:r>
          </w:p>
        </w:tc>
        <w:tc>
          <w:tcPr>
            <w:tcW w:w="79" w:type="pct"/>
            <w:tcBorders>
              <w:bottom w:val="nil"/>
            </w:tcBorders>
          </w:tcPr>
          <w:p w14:paraId="55A5390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" w:type="pct"/>
            <w:tcBorders>
              <w:bottom w:val="nil"/>
            </w:tcBorders>
          </w:tcPr>
          <w:p w14:paraId="3E8933AF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79" w:type="pct"/>
            <w:tcBorders>
              <w:bottom w:val="nil"/>
            </w:tcBorders>
          </w:tcPr>
          <w:p w14:paraId="30908343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8" w:type="pct"/>
            <w:tcBorders>
              <w:bottom w:val="nil"/>
            </w:tcBorders>
          </w:tcPr>
          <w:p w14:paraId="33086E2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055B9D" w:rsidRPr="00FE297C" w14:paraId="7F3DFF0B" w14:textId="77777777" w:rsidTr="00087E8D">
        <w:trPr>
          <w:tblHeader/>
        </w:trPr>
        <w:tc>
          <w:tcPr>
            <w:tcW w:w="930" w:type="pct"/>
          </w:tcPr>
          <w:p w14:paraId="03E44105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4070" w:type="pct"/>
            <w:gridSpan w:val="18"/>
          </w:tcPr>
          <w:p w14:paraId="669F1037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FE297C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055B9D" w:rsidRPr="00FE297C" w14:paraId="21933A30" w14:textId="77777777" w:rsidTr="00087E8D">
        <w:tc>
          <w:tcPr>
            <w:tcW w:w="1304" w:type="pct"/>
            <w:gridSpan w:val="2"/>
            <w:tcBorders>
              <w:top w:val="nil"/>
              <w:bottom w:val="nil"/>
            </w:tcBorders>
          </w:tcPr>
          <w:p w14:paraId="086E4CE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jc w:val="both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 ค่าเสื่อมราคาและขาดทุนจาก</w:t>
            </w:r>
          </w:p>
          <w:p w14:paraId="0A87D4DE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การด้อยค่า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7FDF19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0428DB89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2E7ACF6B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</w:tcPr>
          <w:p w14:paraId="3873FBA3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</w:tcPr>
          <w:p w14:paraId="548965CB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nil"/>
            </w:tcBorders>
          </w:tcPr>
          <w:p w14:paraId="361304D3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2ACD19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</w:tcPr>
          <w:p w14:paraId="0AF17DE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</w:tcPr>
          <w:p w14:paraId="6D76C30E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</w:tcPr>
          <w:p w14:paraId="0025D146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5DA0E2C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595E7A1D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87F8161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nil"/>
            </w:tcBorders>
          </w:tcPr>
          <w:p w14:paraId="6E932DB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F4DD0A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nil"/>
            </w:tcBorders>
          </w:tcPr>
          <w:p w14:paraId="07494971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B0486" w:rsidRPr="00FE297C" w14:paraId="3DFE3158" w14:textId="77777777" w:rsidTr="00DC4CF2">
        <w:tc>
          <w:tcPr>
            <w:tcW w:w="930" w:type="pct"/>
            <w:tcBorders>
              <w:top w:val="nil"/>
              <w:bottom w:val="nil"/>
            </w:tcBorders>
          </w:tcPr>
          <w:p w14:paraId="282BF784" w14:textId="229A3D68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E297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375" w:type="pct"/>
            <w:tcBorders>
              <w:top w:val="nil"/>
              <w:bottom w:val="nil"/>
            </w:tcBorders>
            <w:vAlign w:val="bottom"/>
          </w:tcPr>
          <w:p w14:paraId="39C33FA5" w14:textId="5A73D692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8"/>
                <w:szCs w:val="28"/>
              </w:rPr>
              <w:t>(</w:t>
            </w:r>
            <w:r w:rsidR="00166896" w:rsidRPr="00FE297C">
              <w:rPr>
                <w:rFonts w:ascii="Angsana New" w:hAnsi="Angsana New"/>
                <w:sz w:val="28"/>
                <w:szCs w:val="28"/>
              </w:rPr>
              <w:t>10,824</w:t>
            </w:r>
            <w:r w:rsidRPr="00FE29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26D7BBB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0D305FCC" w14:textId="03BCB1D9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13D7C4B1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bottom"/>
          </w:tcPr>
          <w:p w14:paraId="57A17AE3" w14:textId="56F3AC63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8"/>
                <w:szCs w:val="28"/>
              </w:rPr>
              <w:t>(</w:t>
            </w:r>
            <w:r w:rsidR="00166896" w:rsidRPr="00FE297C">
              <w:rPr>
                <w:rFonts w:ascii="Angsana New" w:hAnsi="Angsana New"/>
                <w:sz w:val="28"/>
                <w:szCs w:val="28"/>
              </w:rPr>
              <w:t>232,816</w:t>
            </w:r>
            <w:r w:rsidRPr="00FE29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68F44655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nil"/>
            </w:tcBorders>
            <w:vAlign w:val="bottom"/>
          </w:tcPr>
          <w:p w14:paraId="7E3B0BFC" w14:textId="0F31D322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8"/>
                <w:szCs w:val="28"/>
              </w:rPr>
              <w:t>(</w:t>
            </w:r>
            <w:r w:rsidR="00166896" w:rsidRPr="00FE297C">
              <w:rPr>
                <w:rFonts w:ascii="Angsana New" w:hAnsi="Angsana New"/>
                <w:sz w:val="28"/>
                <w:szCs w:val="28"/>
              </w:rPr>
              <w:t>364,028</w:t>
            </w:r>
            <w:r w:rsidRPr="00FE29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3A47ABF9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  <w:vAlign w:val="bottom"/>
          </w:tcPr>
          <w:p w14:paraId="6A9D38CF" w14:textId="38A540F2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8"/>
                <w:szCs w:val="28"/>
              </w:rPr>
              <w:t>(</w:t>
            </w:r>
            <w:r w:rsidR="00166896" w:rsidRPr="00FE297C">
              <w:rPr>
                <w:rFonts w:ascii="Angsana New" w:hAnsi="Angsana New"/>
                <w:sz w:val="28"/>
                <w:szCs w:val="28"/>
              </w:rPr>
              <w:t>674,369</w:t>
            </w:r>
            <w:r w:rsidRPr="00FE29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  <w:vAlign w:val="bottom"/>
          </w:tcPr>
          <w:p w14:paraId="2C9956BC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  <w:vAlign w:val="bottom"/>
          </w:tcPr>
          <w:p w14:paraId="11A1359A" w14:textId="0179795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8"/>
                <w:szCs w:val="28"/>
              </w:rPr>
              <w:t>(</w:t>
            </w:r>
            <w:r w:rsidR="00166896" w:rsidRPr="00FE297C">
              <w:rPr>
                <w:rFonts w:ascii="Angsana New" w:hAnsi="Angsana New"/>
                <w:sz w:val="28"/>
                <w:szCs w:val="28"/>
              </w:rPr>
              <w:t>111,608</w:t>
            </w:r>
            <w:r w:rsidRPr="00FE29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70921D79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  <w:vAlign w:val="bottom"/>
          </w:tcPr>
          <w:p w14:paraId="3081A491" w14:textId="621E6D75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8"/>
                <w:szCs w:val="28"/>
              </w:rPr>
              <w:t>(</w:t>
            </w:r>
            <w:r w:rsidR="00166896" w:rsidRPr="00FE297C">
              <w:rPr>
                <w:rFonts w:ascii="Angsana New" w:hAnsi="Angsana New"/>
                <w:sz w:val="28"/>
                <w:szCs w:val="28"/>
              </w:rPr>
              <w:t>184,207</w:t>
            </w:r>
            <w:r w:rsidRPr="00FE29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78932105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nil"/>
            </w:tcBorders>
            <w:vAlign w:val="bottom"/>
          </w:tcPr>
          <w:p w14:paraId="3F66AE8F" w14:textId="4765FA05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61437399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nil"/>
            </w:tcBorders>
            <w:vAlign w:val="bottom"/>
          </w:tcPr>
          <w:p w14:paraId="73B691A4" w14:textId="4456F950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6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8"/>
                <w:szCs w:val="28"/>
              </w:rPr>
              <w:t>(</w:t>
            </w:r>
            <w:r w:rsidR="00166896" w:rsidRPr="00FE297C">
              <w:rPr>
                <w:rFonts w:ascii="Angsana New" w:hAnsi="Angsana New"/>
                <w:sz w:val="28"/>
                <w:szCs w:val="28"/>
              </w:rPr>
              <w:t>1,577,852</w:t>
            </w:r>
            <w:r w:rsidRPr="00FE297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B0486" w:rsidRPr="00FE297C" w14:paraId="5E053483" w14:textId="77777777" w:rsidTr="00DC4CF2">
        <w:tc>
          <w:tcPr>
            <w:tcW w:w="930" w:type="pct"/>
            <w:tcBorders>
              <w:top w:val="nil"/>
              <w:bottom w:val="nil"/>
            </w:tcBorders>
          </w:tcPr>
          <w:p w14:paraId="5BB7E50B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375" w:type="pct"/>
            <w:tcBorders>
              <w:top w:val="nil"/>
              <w:bottom w:val="nil"/>
            </w:tcBorders>
            <w:vAlign w:val="bottom"/>
          </w:tcPr>
          <w:p w14:paraId="38DABC4D" w14:textId="7602D959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700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3A769FA1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73D6AC2A" w14:textId="03A352A5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57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0D97CECE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bottom"/>
          </w:tcPr>
          <w:p w14:paraId="13E57EF1" w14:textId="45434F2E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45,617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6643AFAD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nil"/>
            </w:tcBorders>
            <w:vAlign w:val="bottom"/>
          </w:tcPr>
          <w:p w14:paraId="4DB76EAB" w14:textId="64043C03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68,052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111D6267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  <w:vAlign w:val="bottom"/>
          </w:tcPr>
          <w:p w14:paraId="2F54B973" w14:textId="58530170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102,028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  <w:vAlign w:val="bottom"/>
          </w:tcPr>
          <w:p w14:paraId="605B34D0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  <w:vAlign w:val="bottom"/>
          </w:tcPr>
          <w:p w14:paraId="2605E6B5" w14:textId="3A2777BC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34,318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4B706ABF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  <w:vAlign w:val="bottom"/>
          </w:tcPr>
          <w:p w14:paraId="32BBF5AF" w14:textId="22AF44AB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35,530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6FCCFB4F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nil"/>
            </w:tcBorders>
            <w:vAlign w:val="bottom"/>
          </w:tcPr>
          <w:p w14:paraId="25D20381" w14:textId="6A231696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04DD44CF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nil"/>
            </w:tcBorders>
            <w:vAlign w:val="bottom"/>
          </w:tcPr>
          <w:p w14:paraId="37A55D9D" w14:textId="070F74CA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6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286,302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0B0486" w:rsidRPr="00FE297C" w14:paraId="187AFB34" w14:textId="77777777" w:rsidTr="00DC4CF2">
        <w:tc>
          <w:tcPr>
            <w:tcW w:w="930" w:type="pct"/>
            <w:tcBorders>
              <w:top w:val="nil"/>
              <w:bottom w:val="nil"/>
            </w:tcBorders>
          </w:tcPr>
          <w:p w14:paraId="0C6BD2A6" w14:textId="38FB440B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297C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ค่าเสื่อมราคาจากการรวมธุรกิจภายใต้</w:t>
            </w:r>
            <w:r w:rsidRPr="00FE297C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FE297C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การควบคุมเดียวกัน</w:t>
            </w:r>
          </w:p>
        </w:tc>
        <w:tc>
          <w:tcPr>
            <w:tcW w:w="375" w:type="pct"/>
            <w:tcBorders>
              <w:top w:val="nil"/>
              <w:bottom w:val="nil"/>
            </w:tcBorders>
            <w:vAlign w:val="bottom"/>
          </w:tcPr>
          <w:p w14:paraId="1F7CD398" w14:textId="5B45EB3F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="Angsana New" w:hAnsi="Angsana New"/>
                <w:sz w:val="28"/>
                <w:szCs w:val="28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5,413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12CE24EB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30E17B7C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96B15C7" w14:textId="60EC7BDC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2,447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6C2F34EE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bottom"/>
          </w:tcPr>
          <w:p w14:paraId="6A0E6CCB" w14:textId="39E65455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sz w:val="28"/>
                <w:szCs w:val="28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374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46709BF6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nil"/>
            </w:tcBorders>
            <w:vAlign w:val="bottom"/>
          </w:tcPr>
          <w:p w14:paraId="691BFBA4" w14:textId="3DBDC599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36,013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7191A328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  <w:vAlign w:val="bottom"/>
          </w:tcPr>
          <w:p w14:paraId="7B2D3AE6" w14:textId="558CFF1D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1,826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  <w:vAlign w:val="bottom"/>
          </w:tcPr>
          <w:p w14:paraId="1139960C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  <w:vAlign w:val="bottom"/>
          </w:tcPr>
          <w:p w14:paraId="693E1403" w14:textId="03924BFB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="Angsana New" w:hAnsi="Angsana New"/>
                <w:sz w:val="28"/>
                <w:szCs w:val="28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2,844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0D92A623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  <w:vAlign w:val="bottom"/>
          </w:tcPr>
          <w:p w14:paraId="4DFC4788" w14:textId="38C2957B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4,769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62511CCC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nil"/>
            </w:tcBorders>
            <w:vAlign w:val="bottom"/>
          </w:tcPr>
          <w:p w14:paraId="5CCAA9A1" w14:textId="34A14669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5DA786D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nil"/>
            </w:tcBorders>
            <w:vAlign w:val="bottom"/>
          </w:tcPr>
          <w:p w14:paraId="094ADFDE" w14:textId="7D0A55F4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6" w:right="-115"/>
              <w:rPr>
                <w:rFonts w:ascii="Angsana New" w:hAnsi="Angsana New"/>
                <w:sz w:val="28"/>
                <w:szCs w:val="28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53,686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0B0486" w:rsidRPr="00FE297C" w14:paraId="15B3CA1B" w14:textId="77777777" w:rsidTr="00DC4CF2">
        <w:tc>
          <w:tcPr>
            <w:tcW w:w="930" w:type="pct"/>
            <w:tcBorders>
              <w:top w:val="nil"/>
              <w:bottom w:val="nil"/>
            </w:tcBorders>
          </w:tcPr>
          <w:p w14:paraId="08BC75B0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จำหน่าย </w:t>
            </w:r>
          </w:p>
        </w:tc>
        <w:tc>
          <w:tcPr>
            <w:tcW w:w="375" w:type="pct"/>
            <w:tcBorders>
              <w:top w:val="nil"/>
              <w:bottom w:val="single" w:sz="4" w:space="0" w:color="auto"/>
            </w:tcBorders>
            <w:vAlign w:val="bottom"/>
          </w:tcPr>
          <w:p w14:paraId="40FB8A39" w14:textId="157DA500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0CF289C5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nil"/>
              <w:bottom w:val="single" w:sz="4" w:space="0" w:color="auto"/>
            </w:tcBorders>
          </w:tcPr>
          <w:p w14:paraId="4F9C14F8" w14:textId="0FA8C3C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1DD5618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single" w:sz="4" w:space="0" w:color="auto"/>
            </w:tcBorders>
            <w:vAlign w:val="bottom"/>
          </w:tcPr>
          <w:p w14:paraId="133CB50E" w14:textId="0F414AAB" w:rsidR="000B0486" w:rsidRPr="00FE297C" w:rsidRDefault="0016689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10,176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1AFAA7DD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single" w:sz="4" w:space="0" w:color="auto"/>
            </w:tcBorders>
            <w:vAlign w:val="bottom"/>
          </w:tcPr>
          <w:p w14:paraId="1D069198" w14:textId="0E3E09A0" w:rsidR="000B0486" w:rsidRPr="00FE297C" w:rsidRDefault="0016689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19,740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200C3290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single" w:sz="4" w:space="0" w:color="auto"/>
            </w:tcBorders>
            <w:vAlign w:val="bottom"/>
          </w:tcPr>
          <w:p w14:paraId="0EFC7696" w14:textId="1C95A313" w:rsidR="000B0486" w:rsidRPr="00FE297C" w:rsidRDefault="0016689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12,609</w:t>
            </w: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  <w:vAlign w:val="bottom"/>
          </w:tcPr>
          <w:p w14:paraId="065E1BC8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single" w:sz="4" w:space="0" w:color="auto"/>
            </w:tcBorders>
            <w:vAlign w:val="bottom"/>
          </w:tcPr>
          <w:p w14:paraId="635C7F7A" w14:textId="49A48C26" w:rsidR="000B0486" w:rsidRPr="00FE297C" w:rsidRDefault="0016689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20,889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6E935185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single" w:sz="4" w:space="0" w:color="auto"/>
            </w:tcBorders>
            <w:vAlign w:val="bottom"/>
          </w:tcPr>
          <w:p w14:paraId="24AB523B" w14:textId="70E44FB3" w:rsidR="000B0486" w:rsidRPr="00FE297C" w:rsidRDefault="0016689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36,052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5B7E5F19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vAlign w:val="bottom"/>
          </w:tcPr>
          <w:p w14:paraId="1A132EBB" w14:textId="427E6D5D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CF47DF1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single" w:sz="4" w:space="0" w:color="auto"/>
            </w:tcBorders>
            <w:vAlign w:val="bottom"/>
          </w:tcPr>
          <w:p w14:paraId="7A9087B9" w14:textId="03776291" w:rsidR="000B0486" w:rsidRPr="00FE297C" w:rsidRDefault="0016689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99,466</w:t>
            </w:r>
          </w:p>
        </w:tc>
      </w:tr>
      <w:tr w:rsidR="000B0486" w:rsidRPr="00FE297C" w14:paraId="1E3E6464" w14:textId="77777777" w:rsidTr="00087E8D">
        <w:tc>
          <w:tcPr>
            <w:tcW w:w="930" w:type="pct"/>
            <w:tcBorders>
              <w:top w:val="nil"/>
              <w:bottom w:val="nil"/>
            </w:tcBorders>
          </w:tcPr>
          <w:p w14:paraId="2D5D3810" w14:textId="4F615B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2563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และ</w:t>
            </w:r>
          </w:p>
        </w:tc>
        <w:tc>
          <w:tcPr>
            <w:tcW w:w="375" w:type="pct"/>
            <w:tcBorders>
              <w:top w:val="single" w:sz="4" w:space="0" w:color="auto"/>
              <w:bottom w:val="nil"/>
            </w:tcBorders>
            <w:vAlign w:val="bottom"/>
          </w:tcPr>
          <w:p w14:paraId="6C3C97E0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B9B52F3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nil"/>
            </w:tcBorders>
          </w:tcPr>
          <w:p w14:paraId="40CA27BE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26637A6B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nil"/>
            </w:tcBorders>
            <w:vAlign w:val="bottom"/>
          </w:tcPr>
          <w:p w14:paraId="515C1EE8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561A816C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nil"/>
            </w:tcBorders>
            <w:vAlign w:val="bottom"/>
          </w:tcPr>
          <w:p w14:paraId="51E3EF97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306B4827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nil"/>
            </w:tcBorders>
            <w:vAlign w:val="bottom"/>
          </w:tcPr>
          <w:p w14:paraId="1EBBC0E9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  <w:vAlign w:val="bottom"/>
          </w:tcPr>
          <w:p w14:paraId="23E45BB9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nil"/>
            </w:tcBorders>
            <w:vAlign w:val="bottom"/>
          </w:tcPr>
          <w:p w14:paraId="0A9FA113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28F319B7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  <w:vAlign w:val="bottom"/>
          </w:tcPr>
          <w:p w14:paraId="112E43B8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36E8B333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nil"/>
            </w:tcBorders>
            <w:vAlign w:val="bottom"/>
          </w:tcPr>
          <w:p w14:paraId="182F7EB3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711C6454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nil"/>
            </w:tcBorders>
            <w:vAlign w:val="bottom"/>
          </w:tcPr>
          <w:p w14:paraId="6941D968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B0486" w:rsidRPr="00FE297C" w14:paraId="3D906A0F" w14:textId="77777777" w:rsidTr="00DC4CF2">
        <w:tc>
          <w:tcPr>
            <w:tcW w:w="930" w:type="pct"/>
            <w:tcBorders>
              <w:top w:val="nil"/>
              <w:bottom w:val="nil"/>
            </w:tcBorders>
          </w:tcPr>
          <w:p w14:paraId="5A9E2299" w14:textId="1A8F7892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375" w:type="pct"/>
            <w:tcBorders>
              <w:top w:val="nil"/>
              <w:bottom w:val="nil"/>
            </w:tcBorders>
          </w:tcPr>
          <w:p w14:paraId="7FA2325A" w14:textId="0AD3E1CC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16,937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0C72A0AF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248B01F6" w14:textId="3311F069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2,504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03D7108A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bottom"/>
          </w:tcPr>
          <w:p w14:paraId="6CA22D43" w14:textId="184EB95D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268,631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24AF46D9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nil"/>
            </w:tcBorders>
            <w:vAlign w:val="bottom"/>
          </w:tcPr>
          <w:p w14:paraId="733DAEB2" w14:textId="22B39B84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448,353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2063E7E4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  <w:vAlign w:val="bottom"/>
          </w:tcPr>
          <w:p w14:paraId="33C3C7CE" w14:textId="46E1A126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765,614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  <w:vAlign w:val="bottom"/>
          </w:tcPr>
          <w:p w14:paraId="78D50997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  <w:vAlign w:val="bottom"/>
          </w:tcPr>
          <w:p w14:paraId="1FDDEB4E" w14:textId="0B493676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127,881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1F98D625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  <w:vAlign w:val="bottom"/>
          </w:tcPr>
          <w:p w14:paraId="455C15DE" w14:textId="2D0E6A5D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188,454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8BFC9F9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nil"/>
            </w:tcBorders>
          </w:tcPr>
          <w:p w14:paraId="70B45DF9" w14:textId="27DA4CCE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528617DC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nil"/>
            </w:tcBorders>
          </w:tcPr>
          <w:p w14:paraId="7D4E3D3E" w14:textId="0472F1A3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1,818,374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</w:tr>
      <w:tr w:rsidR="000B0486" w:rsidRPr="00FE297C" w14:paraId="02C14C27" w14:textId="77777777" w:rsidTr="00087E8D">
        <w:tc>
          <w:tcPr>
            <w:tcW w:w="930" w:type="pct"/>
            <w:tcBorders>
              <w:top w:val="nil"/>
              <w:bottom w:val="nil"/>
            </w:tcBorders>
          </w:tcPr>
          <w:p w14:paraId="6841A913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375" w:type="pct"/>
            <w:tcBorders>
              <w:top w:val="nil"/>
              <w:bottom w:val="nil"/>
            </w:tcBorders>
            <w:vAlign w:val="bottom"/>
          </w:tcPr>
          <w:p w14:paraId="3A001FC2" w14:textId="409B6EDE" w:rsidR="000B0486" w:rsidRPr="00FE297C" w:rsidRDefault="00CA3395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324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31CF37DC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759EB95A" w14:textId="3EE40A60" w:rsidR="000B0486" w:rsidRPr="00FE297C" w:rsidRDefault="00CA3395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517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6539A801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bottom"/>
          </w:tcPr>
          <w:p w14:paraId="6FEF275F" w14:textId="2367F2C9" w:rsidR="000B0486" w:rsidRPr="00FE297C" w:rsidRDefault="00CA3395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39,260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44C64EC3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nil"/>
            </w:tcBorders>
            <w:vAlign w:val="bottom"/>
          </w:tcPr>
          <w:p w14:paraId="06C8745F" w14:textId="6FF58537" w:rsidR="000B0486" w:rsidRPr="00FE297C" w:rsidRDefault="00CA3395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73,843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532518B5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  <w:vAlign w:val="bottom"/>
          </w:tcPr>
          <w:p w14:paraId="5131BA6F" w14:textId="7E7D1540" w:rsidR="000B0486" w:rsidRPr="00FE297C" w:rsidRDefault="00CA3395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106,496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  <w:vAlign w:val="bottom"/>
          </w:tcPr>
          <w:p w14:paraId="7BCA16A0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  <w:vAlign w:val="bottom"/>
          </w:tcPr>
          <w:p w14:paraId="12D30452" w14:textId="1E9F00E5" w:rsidR="000B0486" w:rsidRPr="00FE297C" w:rsidRDefault="00CA3395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31,250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44596B92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  <w:vAlign w:val="bottom"/>
          </w:tcPr>
          <w:p w14:paraId="35809934" w14:textId="6686E4D0" w:rsidR="000B0486" w:rsidRPr="00FE297C" w:rsidRDefault="00CA3395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35,538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21823F94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nil"/>
            </w:tcBorders>
            <w:vAlign w:val="bottom"/>
          </w:tcPr>
          <w:p w14:paraId="1CCDC285" w14:textId="76FE0337" w:rsidR="000B0486" w:rsidRPr="00FE297C" w:rsidRDefault="00CA3395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CAC332C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nil"/>
            </w:tcBorders>
            <w:vAlign w:val="bottom"/>
          </w:tcPr>
          <w:p w14:paraId="1533E412" w14:textId="3881CEA5" w:rsidR="000B0486" w:rsidRPr="00FE297C" w:rsidRDefault="00CA3395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6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27"/>
                <w:szCs w:val="27"/>
              </w:rPr>
              <w:t>287,228</w:t>
            </w:r>
            <w:r w:rsidRPr="00FE297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0B0486" w:rsidRPr="00FE297C" w14:paraId="67570515" w14:textId="77777777" w:rsidTr="00087E8D">
        <w:tc>
          <w:tcPr>
            <w:tcW w:w="930" w:type="pct"/>
            <w:tcBorders>
              <w:top w:val="nil"/>
              <w:bottom w:val="nil"/>
            </w:tcBorders>
          </w:tcPr>
          <w:p w14:paraId="6A2783F3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จำหน่าย </w:t>
            </w:r>
          </w:p>
        </w:tc>
        <w:tc>
          <w:tcPr>
            <w:tcW w:w="375" w:type="pct"/>
            <w:tcBorders>
              <w:top w:val="nil"/>
              <w:bottom w:val="single" w:sz="4" w:space="0" w:color="auto"/>
            </w:tcBorders>
            <w:vAlign w:val="bottom"/>
          </w:tcPr>
          <w:p w14:paraId="08FDF472" w14:textId="71EE8074" w:rsidR="000B0486" w:rsidRPr="00FE297C" w:rsidRDefault="0016689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1,621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119773DC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nil"/>
              <w:bottom w:val="single" w:sz="4" w:space="0" w:color="auto"/>
            </w:tcBorders>
          </w:tcPr>
          <w:p w14:paraId="7A448C78" w14:textId="728EEF1F" w:rsidR="000B0486" w:rsidRPr="00FE297C" w:rsidRDefault="00CA3395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2CDD7B9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single" w:sz="4" w:space="0" w:color="auto"/>
            </w:tcBorders>
            <w:vAlign w:val="bottom"/>
          </w:tcPr>
          <w:p w14:paraId="1DD99F10" w14:textId="24017656" w:rsidR="000B0486" w:rsidRPr="00FE297C" w:rsidRDefault="0016689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126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40B7EDE6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single" w:sz="4" w:space="0" w:color="auto"/>
            </w:tcBorders>
            <w:vAlign w:val="bottom"/>
          </w:tcPr>
          <w:p w14:paraId="6B2E5629" w14:textId="10BFE925" w:rsidR="000B0486" w:rsidRPr="00FE297C" w:rsidRDefault="0016689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301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6BAC5947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single" w:sz="4" w:space="0" w:color="auto"/>
            </w:tcBorders>
            <w:vAlign w:val="bottom"/>
          </w:tcPr>
          <w:p w14:paraId="4DE9F8B2" w14:textId="5A197F14" w:rsidR="000B0486" w:rsidRPr="00FE297C" w:rsidRDefault="00CA3395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  <w:vAlign w:val="bottom"/>
          </w:tcPr>
          <w:p w14:paraId="23F6A0E7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single" w:sz="4" w:space="0" w:color="auto"/>
            </w:tcBorders>
            <w:vAlign w:val="bottom"/>
          </w:tcPr>
          <w:p w14:paraId="47878866" w14:textId="7C1B18E2" w:rsidR="000B0486" w:rsidRPr="00FE297C" w:rsidRDefault="00CA3395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358879A9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single" w:sz="4" w:space="0" w:color="auto"/>
            </w:tcBorders>
            <w:vAlign w:val="bottom"/>
          </w:tcPr>
          <w:p w14:paraId="4FB0229C" w14:textId="494CF202" w:rsidR="000B0486" w:rsidRPr="00FE297C" w:rsidRDefault="0016689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129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332C88D3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vAlign w:val="bottom"/>
          </w:tcPr>
          <w:p w14:paraId="4E89CB70" w14:textId="09CE5244" w:rsidR="000B0486" w:rsidRPr="00FE297C" w:rsidRDefault="00CA3395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74E57CA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single" w:sz="4" w:space="0" w:color="auto"/>
            </w:tcBorders>
            <w:vAlign w:val="bottom"/>
          </w:tcPr>
          <w:p w14:paraId="338A9A87" w14:textId="7E5893D2" w:rsidR="000B0486" w:rsidRPr="00FE297C" w:rsidRDefault="0016689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sz w:val="27"/>
                <w:szCs w:val="27"/>
              </w:rPr>
              <w:t>2,177</w:t>
            </w:r>
          </w:p>
        </w:tc>
      </w:tr>
      <w:tr w:rsidR="000B0486" w:rsidRPr="00FE297C" w14:paraId="66A3C851" w14:textId="77777777" w:rsidTr="00087E8D">
        <w:tc>
          <w:tcPr>
            <w:tcW w:w="930" w:type="pct"/>
            <w:tcBorders>
              <w:top w:val="nil"/>
              <w:bottom w:val="nil"/>
            </w:tcBorders>
          </w:tcPr>
          <w:p w14:paraId="106AE0E1" w14:textId="265701D9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14:paraId="6F41E0F1" w14:textId="5999D18D" w:rsidR="000B0486" w:rsidRPr="00FE297C" w:rsidRDefault="00CA3395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15,640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D5F6926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14:paraId="6051AA59" w14:textId="5AAA14C0" w:rsidR="000B0486" w:rsidRPr="00FE297C" w:rsidRDefault="00CA3395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3,021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801067A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2509D" w14:textId="5397249D" w:rsidR="000B0486" w:rsidRPr="00FE297C" w:rsidRDefault="00CA3395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307,765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48BB45CA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13D69" w14:textId="705A8D40" w:rsidR="000B0486" w:rsidRPr="00FE297C" w:rsidRDefault="00CA3395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521,895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3A4DB59E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D4B62" w14:textId="11C37A52" w:rsidR="000B0486" w:rsidRPr="00FE297C" w:rsidRDefault="00CA3395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872,110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  <w:vAlign w:val="bottom"/>
          </w:tcPr>
          <w:p w14:paraId="1481D867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7AD2D" w14:textId="738A86C2" w:rsidR="000B0486" w:rsidRPr="00FE297C" w:rsidRDefault="00CA3395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159,131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429B754F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028FF" w14:textId="2DEF4EFE" w:rsidR="000B0486" w:rsidRPr="00FE297C" w:rsidRDefault="00CA3395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223,863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8619B8B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53992CB0" w14:textId="4B36A2CA" w:rsidR="000B0486" w:rsidRPr="00FE297C" w:rsidRDefault="00CA3395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6544C42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14:paraId="5AFE3E2A" w14:textId="0331AD09" w:rsidR="000B0486" w:rsidRPr="00FE297C" w:rsidRDefault="00CA3395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2,103,425</w:t>
            </w:r>
            <w:r w:rsidRPr="00FE297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</w:tr>
      <w:tr w:rsidR="000B0486" w:rsidRPr="00FE297C" w14:paraId="3B191529" w14:textId="77777777" w:rsidTr="00087E8D">
        <w:tc>
          <w:tcPr>
            <w:tcW w:w="930" w:type="pct"/>
            <w:tcBorders>
              <w:top w:val="nil"/>
              <w:bottom w:val="nil"/>
            </w:tcBorders>
          </w:tcPr>
          <w:p w14:paraId="3448BD51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nil"/>
            </w:tcBorders>
          </w:tcPr>
          <w:p w14:paraId="6593A9DC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CE84A2A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nil"/>
            </w:tcBorders>
          </w:tcPr>
          <w:p w14:paraId="26722705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044FA4BD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nil"/>
            </w:tcBorders>
          </w:tcPr>
          <w:p w14:paraId="7E6FA9CB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</w:tcPr>
          <w:p w14:paraId="1CD1C75C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nil"/>
            </w:tcBorders>
          </w:tcPr>
          <w:p w14:paraId="36D9DC94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5EEFF088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nil"/>
            </w:tcBorders>
          </w:tcPr>
          <w:p w14:paraId="35EB7849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</w:tcPr>
          <w:p w14:paraId="25724B0F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nil"/>
            </w:tcBorders>
          </w:tcPr>
          <w:p w14:paraId="2CB63D51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65B0F1C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</w:tcPr>
          <w:p w14:paraId="4E5F9856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463FC0D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nil"/>
            </w:tcBorders>
            <w:vAlign w:val="bottom"/>
          </w:tcPr>
          <w:p w14:paraId="4AC94C46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277FF332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nil"/>
            </w:tcBorders>
          </w:tcPr>
          <w:p w14:paraId="72A18FDD" w14:textId="77777777" w:rsidR="000B0486" w:rsidRPr="00FE297C" w:rsidRDefault="000B0486" w:rsidP="000B0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</w:tbl>
    <w:p w14:paraId="4C4D93BF" w14:textId="77777777" w:rsidR="00055B9D" w:rsidRPr="00FE297C" w:rsidRDefault="00055B9D" w:rsidP="00055B9D">
      <w:pPr>
        <w:spacing w:line="240" w:lineRule="auto"/>
        <w:rPr>
          <w:sz w:val="2"/>
          <w:szCs w:val="2"/>
        </w:rPr>
      </w:pPr>
      <w:r w:rsidRPr="00FE297C">
        <w:br w:type="page"/>
      </w:r>
    </w:p>
    <w:tbl>
      <w:tblPr>
        <w:tblW w:w="4944" w:type="pct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7"/>
        <w:gridCol w:w="974"/>
        <w:gridCol w:w="264"/>
        <w:gridCol w:w="1060"/>
        <w:gridCol w:w="264"/>
        <w:gridCol w:w="1063"/>
        <w:gridCol w:w="264"/>
        <w:gridCol w:w="1149"/>
        <w:gridCol w:w="236"/>
        <w:gridCol w:w="1103"/>
        <w:gridCol w:w="236"/>
        <w:gridCol w:w="1000"/>
        <w:gridCol w:w="9"/>
        <w:gridCol w:w="238"/>
        <w:gridCol w:w="1365"/>
        <w:gridCol w:w="236"/>
        <w:gridCol w:w="1009"/>
        <w:gridCol w:w="236"/>
        <w:gridCol w:w="1184"/>
      </w:tblGrid>
      <w:tr w:rsidR="00055B9D" w:rsidRPr="00FE297C" w14:paraId="60BE19D4" w14:textId="77777777" w:rsidTr="00087E8D">
        <w:trPr>
          <w:tblHeader/>
        </w:trPr>
        <w:tc>
          <w:tcPr>
            <w:tcW w:w="862" w:type="pct"/>
          </w:tcPr>
          <w:p w14:paraId="5729D5A9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138" w:type="pct"/>
            <w:gridSpan w:val="18"/>
          </w:tcPr>
          <w:p w14:paraId="7AF694F9" w14:textId="4468E4E9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B9D" w:rsidRPr="00FE297C" w14:paraId="5F7FACBB" w14:textId="77777777" w:rsidTr="00087E8D">
        <w:trPr>
          <w:tblHeader/>
        </w:trPr>
        <w:tc>
          <w:tcPr>
            <w:tcW w:w="862" w:type="pct"/>
          </w:tcPr>
          <w:p w14:paraId="77F1C02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9" w:type="pct"/>
          </w:tcPr>
          <w:p w14:paraId="10651506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pct"/>
          </w:tcPr>
          <w:p w14:paraId="10E4490B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</w:tcPr>
          <w:p w14:paraId="20D2F7E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587C0DC9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2A29C7D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อาคารโรงงาน</w:t>
            </w:r>
          </w:p>
        </w:tc>
        <w:tc>
          <w:tcPr>
            <w:tcW w:w="92" w:type="pct"/>
            <w:tcBorders>
              <w:bottom w:val="nil"/>
            </w:tcBorders>
          </w:tcPr>
          <w:p w14:paraId="1FE350B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6E9BD092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6A9D604E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3284868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2128A123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8" w:type="pct"/>
            <w:tcBorders>
              <w:bottom w:val="nil"/>
            </w:tcBorders>
          </w:tcPr>
          <w:p w14:paraId="2EBA7DE1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" w:type="pct"/>
            <w:gridSpan w:val="2"/>
            <w:tcBorders>
              <w:bottom w:val="nil"/>
            </w:tcBorders>
          </w:tcPr>
          <w:p w14:paraId="437BE32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02C519EC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15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เครื่องมือเครื่องใช้</w:t>
            </w:r>
          </w:p>
        </w:tc>
        <w:tc>
          <w:tcPr>
            <w:tcW w:w="82" w:type="pct"/>
            <w:tcBorders>
              <w:bottom w:val="nil"/>
            </w:tcBorders>
          </w:tcPr>
          <w:p w14:paraId="5E80174C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730AB106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7C36320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462A4AAD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55B9D" w:rsidRPr="00FE297C" w14:paraId="20C79A70" w14:textId="77777777" w:rsidTr="00087E8D">
        <w:trPr>
          <w:tblHeader/>
        </w:trPr>
        <w:tc>
          <w:tcPr>
            <w:tcW w:w="862" w:type="pct"/>
          </w:tcPr>
          <w:p w14:paraId="401272A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9" w:type="pct"/>
          </w:tcPr>
          <w:p w14:paraId="1EC44529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ที่ดินและ</w:t>
            </w:r>
          </w:p>
        </w:tc>
        <w:tc>
          <w:tcPr>
            <w:tcW w:w="92" w:type="pct"/>
          </w:tcPr>
          <w:p w14:paraId="6A9DF1FC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</w:tcPr>
          <w:p w14:paraId="4859445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239E7CE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122A09C7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92" w:type="pct"/>
            <w:tcBorders>
              <w:bottom w:val="nil"/>
            </w:tcBorders>
          </w:tcPr>
          <w:p w14:paraId="71C5CDB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4C70D432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1F89545D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72763139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3B4B55D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8" w:type="pct"/>
            <w:tcBorders>
              <w:bottom w:val="nil"/>
            </w:tcBorders>
          </w:tcPr>
          <w:p w14:paraId="5427DB03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" w:type="pct"/>
            <w:gridSpan w:val="2"/>
            <w:tcBorders>
              <w:bottom w:val="nil"/>
            </w:tcBorders>
          </w:tcPr>
          <w:p w14:paraId="1809E2C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4E4C9F5D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82" w:type="pct"/>
            <w:tcBorders>
              <w:bottom w:val="nil"/>
            </w:tcBorders>
          </w:tcPr>
          <w:p w14:paraId="6C8A94CA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1B7AF9B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82" w:type="pct"/>
            <w:tcBorders>
              <w:bottom w:val="nil"/>
            </w:tcBorders>
          </w:tcPr>
          <w:p w14:paraId="57CA2CA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022000B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55B9D" w:rsidRPr="00FE297C" w14:paraId="6D005648" w14:textId="77777777" w:rsidTr="00087E8D">
        <w:trPr>
          <w:tblHeader/>
        </w:trPr>
        <w:tc>
          <w:tcPr>
            <w:tcW w:w="862" w:type="pct"/>
          </w:tcPr>
          <w:p w14:paraId="247C722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1"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9" w:type="pct"/>
          </w:tcPr>
          <w:p w14:paraId="5533831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92" w:type="pct"/>
          </w:tcPr>
          <w:p w14:paraId="3438725B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</w:tcPr>
          <w:p w14:paraId="7487C999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ต้นทุน</w:t>
            </w:r>
          </w:p>
        </w:tc>
        <w:tc>
          <w:tcPr>
            <w:tcW w:w="92" w:type="pct"/>
            <w:tcBorders>
              <w:bottom w:val="nil"/>
            </w:tcBorders>
          </w:tcPr>
          <w:p w14:paraId="184DE9CC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000EEA4A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92" w:type="pct"/>
            <w:tcBorders>
              <w:bottom w:val="nil"/>
            </w:tcBorders>
          </w:tcPr>
          <w:p w14:paraId="573ECEAE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1F8BD317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ระบบ</w:t>
            </w:r>
          </w:p>
        </w:tc>
        <w:tc>
          <w:tcPr>
            <w:tcW w:w="82" w:type="pct"/>
            <w:tcBorders>
              <w:bottom w:val="nil"/>
            </w:tcBorders>
          </w:tcPr>
          <w:p w14:paraId="522DCD5B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422BF825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2BDB8659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8" w:type="pct"/>
            <w:tcBorders>
              <w:bottom w:val="nil"/>
            </w:tcBorders>
          </w:tcPr>
          <w:p w14:paraId="1FBDD52F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" w:type="pct"/>
            <w:gridSpan w:val="2"/>
            <w:tcBorders>
              <w:bottom w:val="nil"/>
            </w:tcBorders>
          </w:tcPr>
          <w:p w14:paraId="50A81F2D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5CC0D68A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82" w:type="pct"/>
            <w:tcBorders>
              <w:bottom w:val="nil"/>
            </w:tcBorders>
          </w:tcPr>
          <w:p w14:paraId="6CF35A2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4ED57057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 xml:space="preserve">ระหว่าง </w:t>
            </w:r>
          </w:p>
        </w:tc>
        <w:tc>
          <w:tcPr>
            <w:tcW w:w="82" w:type="pct"/>
            <w:tcBorders>
              <w:bottom w:val="nil"/>
            </w:tcBorders>
          </w:tcPr>
          <w:p w14:paraId="6D43970A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550647E1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55B9D" w:rsidRPr="00FE297C" w14:paraId="1A9FDCDD" w14:textId="77777777" w:rsidTr="00087E8D">
        <w:trPr>
          <w:tblHeader/>
        </w:trPr>
        <w:tc>
          <w:tcPr>
            <w:tcW w:w="862" w:type="pct"/>
          </w:tcPr>
          <w:p w14:paraId="40FAF64D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9" w:type="pct"/>
          </w:tcPr>
          <w:p w14:paraId="76C7C26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92" w:type="pct"/>
          </w:tcPr>
          <w:p w14:paraId="687A1933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69" w:type="pct"/>
          </w:tcPr>
          <w:p w14:paraId="2F259876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หญ้าเนเปียร์</w:t>
            </w:r>
          </w:p>
        </w:tc>
        <w:tc>
          <w:tcPr>
            <w:tcW w:w="92" w:type="pct"/>
            <w:tcBorders>
              <w:bottom w:val="nil"/>
            </w:tcBorders>
          </w:tcPr>
          <w:p w14:paraId="5056C607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2BF7C83F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อาคาร</w:t>
            </w:r>
          </w:p>
        </w:tc>
        <w:tc>
          <w:tcPr>
            <w:tcW w:w="92" w:type="pct"/>
            <w:tcBorders>
              <w:bottom w:val="nil"/>
            </w:tcBorders>
          </w:tcPr>
          <w:p w14:paraId="5BC9DA39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69C5A58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สาธารณูปโภค</w:t>
            </w:r>
          </w:p>
        </w:tc>
        <w:tc>
          <w:tcPr>
            <w:tcW w:w="82" w:type="pct"/>
            <w:tcBorders>
              <w:bottom w:val="nil"/>
            </w:tcBorders>
          </w:tcPr>
          <w:p w14:paraId="5E6C30AA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7793D6ED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82" w:type="pct"/>
            <w:tcBorders>
              <w:bottom w:val="nil"/>
            </w:tcBorders>
          </w:tcPr>
          <w:p w14:paraId="7DA934E2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8" w:type="pct"/>
            <w:tcBorders>
              <w:bottom w:val="nil"/>
            </w:tcBorders>
          </w:tcPr>
          <w:p w14:paraId="5F5ECCCB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86" w:type="pct"/>
            <w:gridSpan w:val="2"/>
            <w:tcBorders>
              <w:bottom w:val="nil"/>
            </w:tcBorders>
          </w:tcPr>
          <w:p w14:paraId="52E369FA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79657AAD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อุปกรณ์โรงงาน</w:t>
            </w:r>
          </w:p>
        </w:tc>
        <w:tc>
          <w:tcPr>
            <w:tcW w:w="82" w:type="pct"/>
            <w:tcBorders>
              <w:bottom w:val="nil"/>
            </w:tcBorders>
          </w:tcPr>
          <w:p w14:paraId="45203D67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00E06A52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82" w:type="pct"/>
            <w:tcBorders>
              <w:bottom w:val="nil"/>
            </w:tcBorders>
          </w:tcPr>
          <w:p w14:paraId="3C5B6D5C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1A7F244A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055B9D" w:rsidRPr="00FE297C" w14:paraId="14E22F59" w14:textId="77777777" w:rsidTr="00087E8D">
        <w:trPr>
          <w:tblHeader/>
        </w:trPr>
        <w:tc>
          <w:tcPr>
            <w:tcW w:w="862" w:type="pct"/>
          </w:tcPr>
          <w:p w14:paraId="01E8C3AF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4138" w:type="pct"/>
            <w:gridSpan w:val="18"/>
            <w:tcBorders>
              <w:bottom w:val="nil"/>
            </w:tcBorders>
          </w:tcPr>
          <w:p w14:paraId="59A7C94B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FE297C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055B9D" w:rsidRPr="00FE297C" w14:paraId="68A9A66B" w14:textId="77777777" w:rsidTr="00087E8D">
        <w:trPr>
          <w:tblHeader/>
        </w:trPr>
        <w:tc>
          <w:tcPr>
            <w:tcW w:w="862" w:type="pct"/>
          </w:tcPr>
          <w:p w14:paraId="443F1F6E" w14:textId="67021176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166896" w:rsidRPr="00FE297C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="00166896" w:rsidRPr="00FE297C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339" w:type="pct"/>
            <w:tcBorders>
              <w:bottom w:val="nil"/>
            </w:tcBorders>
          </w:tcPr>
          <w:p w14:paraId="44A59E5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20B8789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  <w:tcBorders>
              <w:bottom w:val="nil"/>
            </w:tcBorders>
          </w:tcPr>
          <w:p w14:paraId="5FF67ABD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0DCF8E9D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6E9ECA5D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5CC64DDD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3EA60FB2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03B4F589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503C426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32CBC3F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bottom w:val="nil"/>
            </w:tcBorders>
          </w:tcPr>
          <w:p w14:paraId="4E29485F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3" w:type="pct"/>
            <w:tcBorders>
              <w:bottom w:val="nil"/>
            </w:tcBorders>
          </w:tcPr>
          <w:p w14:paraId="20CA5176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0CA3D364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7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03F16DA9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59" w:right="-108" w:firstLine="3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6008A710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46FDF345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176A6B78" w14:textId="77777777" w:rsidR="00055B9D" w:rsidRPr="00FE297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C515D" w:rsidRPr="00FE297C" w14:paraId="4D0141F7" w14:textId="77777777" w:rsidTr="00087E8D">
        <w:trPr>
          <w:tblHeader/>
        </w:trPr>
        <w:tc>
          <w:tcPr>
            <w:tcW w:w="862" w:type="pct"/>
          </w:tcPr>
          <w:p w14:paraId="78A33C91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ภายใต้กรรมสิทธิ์ของกลุ่มบริษัท</w:t>
            </w:r>
          </w:p>
        </w:tc>
        <w:tc>
          <w:tcPr>
            <w:tcW w:w="339" w:type="pct"/>
            <w:tcBorders>
              <w:bottom w:val="nil"/>
            </w:tcBorders>
          </w:tcPr>
          <w:p w14:paraId="29577559" w14:textId="48C82AE9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379,883</w:t>
            </w:r>
          </w:p>
        </w:tc>
        <w:tc>
          <w:tcPr>
            <w:tcW w:w="92" w:type="pct"/>
            <w:tcBorders>
              <w:bottom w:val="nil"/>
            </w:tcBorders>
          </w:tcPr>
          <w:p w14:paraId="1B3D95C0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  <w:tcBorders>
              <w:bottom w:val="nil"/>
            </w:tcBorders>
          </w:tcPr>
          <w:p w14:paraId="24A6A5FE" w14:textId="56CD7CEC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2,072</w:t>
            </w:r>
          </w:p>
        </w:tc>
        <w:tc>
          <w:tcPr>
            <w:tcW w:w="92" w:type="pct"/>
            <w:tcBorders>
              <w:bottom w:val="nil"/>
            </w:tcBorders>
          </w:tcPr>
          <w:p w14:paraId="283AC071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70F5673F" w14:textId="04FAE156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769,929</w:t>
            </w:r>
          </w:p>
        </w:tc>
        <w:tc>
          <w:tcPr>
            <w:tcW w:w="92" w:type="pct"/>
            <w:tcBorders>
              <w:bottom w:val="nil"/>
            </w:tcBorders>
          </w:tcPr>
          <w:p w14:paraId="1186BE92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7949A30E" w14:textId="3E541C96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489,437</w:t>
            </w:r>
          </w:p>
        </w:tc>
        <w:tc>
          <w:tcPr>
            <w:tcW w:w="82" w:type="pct"/>
            <w:tcBorders>
              <w:bottom w:val="nil"/>
            </w:tcBorders>
          </w:tcPr>
          <w:p w14:paraId="19013CE2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5F897A0C" w14:textId="4B6116B3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1,090,422</w:t>
            </w:r>
          </w:p>
        </w:tc>
        <w:tc>
          <w:tcPr>
            <w:tcW w:w="82" w:type="pct"/>
            <w:tcBorders>
              <w:bottom w:val="nil"/>
            </w:tcBorders>
          </w:tcPr>
          <w:p w14:paraId="381C174B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bottom w:val="nil"/>
            </w:tcBorders>
          </w:tcPr>
          <w:p w14:paraId="28B67888" w14:textId="2116A9A7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15,950</w:t>
            </w:r>
          </w:p>
        </w:tc>
        <w:tc>
          <w:tcPr>
            <w:tcW w:w="83" w:type="pct"/>
            <w:tcBorders>
              <w:bottom w:val="nil"/>
            </w:tcBorders>
          </w:tcPr>
          <w:p w14:paraId="7B3ABC8A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175FF0BF" w14:textId="602606C4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413,110</w:t>
            </w:r>
          </w:p>
        </w:tc>
        <w:tc>
          <w:tcPr>
            <w:tcW w:w="82" w:type="pct"/>
            <w:tcBorders>
              <w:bottom w:val="nil"/>
            </w:tcBorders>
          </w:tcPr>
          <w:p w14:paraId="56A3978B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5CF98643" w14:textId="47C7E6CE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34,568</w:t>
            </w:r>
          </w:p>
        </w:tc>
        <w:tc>
          <w:tcPr>
            <w:tcW w:w="82" w:type="pct"/>
            <w:tcBorders>
              <w:bottom w:val="nil"/>
            </w:tcBorders>
          </w:tcPr>
          <w:p w14:paraId="6BA09F37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0C08E9E2" w14:textId="6F9F112E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3,195,371</w:t>
            </w:r>
          </w:p>
        </w:tc>
      </w:tr>
      <w:tr w:rsidR="00EC515D" w:rsidRPr="00FE297C" w14:paraId="443DE983" w14:textId="77777777" w:rsidTr="00087E8D">
        <w:tc>
          <w:tcPr>
            <w:tcW w:w="862" w:type="pct"/>
            <w:tcBorders>
              <w:bottom w:val="nil"/>
            </w:tcBorders>
          </w:tcPr>
          <w:p w14:paraId="444C89C8" w14:textId="3C6BA69E" w:rsidR="00EC515D" w:rsidRPr="00FE297C" w:rsidRDefault="0015153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339" w:type="pct"/>
            <w:tcBorders>
              <w:top w:val="nil"/>
              <w:bottom w:val="single" w:sz="4" w:space="0" w:color="auto"/>
            </w:tcBorders>
          </w:tcPr>
          <w:p w14:paraId="474E8A75" w14:textId="258568D9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7,867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2B228B50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nil"/>
              <w:bottom w:val="single" w:sz="4" w:space="0" w:color="auto"/>
            </w:tcBorders>
          </w:tcPr>
          <w:p w14:paraId="6747499C" w14:textId="56C1B5BD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34DFE5CD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</w:tcPr>
          <w:p w14:paraId="0C7FB42E" w14:textId="3C6B07BA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6,004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1A2FFFDC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single" w:sz="4" w:space="0" w:color="auto"/>
            </w:tcBorders>
          </w:tcPr>
          <w:p w14:paraId="3E7768C6" w14:textId="084DA59C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05FB4335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nil"/>
              <w:bottom w:val="single" w:sz="4" w:space="0" w:color="auto"/>
            </w:tcBorders>
          </w:tcPr>
          <w:p w14:paraId="134E027A" w14:textId="2E698629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33,657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2C1BAF8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nil"/>
              <w:bottom w:val="single" w:sz="4" w:space="0" w:color="auto"/>
            </w:tcBorders>
          </w:tcPr>
          <w:p w14:paraId="4D2E7BDB" w14:textId="10CE708C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132,327</w:t>
            </w: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0B527081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nil"/>
              <w:bottom w:val="single" w:sz="4" w:space="0" w:color="auto"/>
            </w:tcBorders>
          </w:tcPr>
          <w:p w14:paraId="74B2C693" w14:textId="22C745B5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1,554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0978DAB6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 w:firstLine="33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</w:tcPr>
          <w:p w14:paraId="7C6B1B68" w14:textId="0A83215E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40753D3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nil"/>
              <w:bottom w:val="single" w:sz="4" w:space="0" w:color="auto"/>
            </w:tcBorders>
          </w:tcPr>
          <w:p w14:paraId="1827A6FD" w14:textId="4B67A488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181,409</w:t>
            </w:r>
          </w:p>
        </w:tc>
      </w:tr>
      <w:tr w:rsidR="00EC515D" w:rsidRPr="00FE297C" w14:paraId="6A9B4C80" w14:textId="77777777" w:rsidTr="00DC4CF2">
        <w:tc>
          <w:tcPr>
            <w:tcW w:w="862" w:type="pct"/>
            <w:tcBorders>
              <w:bottom w:val="nil"/>
            </w:tcBorders>
          </w:tcPr>
          <w:p w14:paraId="163429DF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</w:tcPr>
          <w:p w14:paraId="6A371D56" w14:textId="7CB14F46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387,750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5F6D5777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</w:tcPr>
          <w:p w14:paraId="00C1474D" w14:textId="2FDF3BED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2,072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11D90B00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4" w:space="0" w:color="auto"/>
            </w:tcBorders>
          </w:tcPr>
          <w:p w14:paraId="4E87B10D" w14:textId="1156DC87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775,933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46A031F3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</w:tcPr>
          <w:p w14:paraId="0AA920EE" w14:textId="3EC1672F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489,437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15610249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double" w:sz="4" w:space="0" w:color="auto"/>
            </w:tcBorders>
          </w:tcPr>
          <w:p w14:paraId="45A16A5C" w14:textId="39DC702B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1,124,079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5C7A1BF8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8FDD0C" w14:textId="0743D1DF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148,277</w:t>
            </w: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511FFB09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double" w:sz="4" w:space="0" w:color="auto"/>
            </w:tcBorders>
          </w:tcPr>
          <w:p w14:paraId="52EE74C4" w14:textId="065F5D6A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414,664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21025DA5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14:paraId="72CF3FA1" w14:textId="006F21E0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34,568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13C908A4" w14:textId="77777777" w:rsidR="00EC515D" w:rsidRPr="00FE297C" w:rsidRDefault="00EC515D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</w:tcPr>
          <w:p w14:paraId="225D2684" w14:textId="3E22FA2D" w:rsidR="00EC515D" w:rsidRPr="00FE297C" w:rsidRDefault="00166896" w:rsidP="00EC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3,376,780</w:t>
            </w:r>
          </w:p>
        </w:tc>
      </w:tr>
      <w:tr w:rsidR="00EA2CDB" w:rsidRPr="00FE297C" w14:paraId="3CD433A0" w14:textId="77777777" w:rsidTr="00087E8D">
        <w:tc>
          <w:tcPr>
            <w:tcW w:w="862" w:type="pct"/>
            <w:tcBorders>
              <w:bottom w:val="nil"/>
            </w:tcBorders>
          </w:tcPr>
          <w:p w14:paraId="62D2AD54" w14:textId="46382B51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166896" w:rsidRPr="00FE297C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FE297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166896" w:rsidRPr="00FE297C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339" w:type="pct"/>
            <w:tcBorders>
              <w:top w:val="nil"/>
              <w:bottom w:val="nil"/>
            </w:tcBorders>
          </w:tcPr>
          <w:p w14:paraId="47505FC2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7176730F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nil"/>
              <w:bottom w:val="nil"/>
            </w:tcBorders>
          </w:tcPr>
          <w:p w14:paraId="682901A1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08306F02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nil"/>
              <w:bottom w:val="nil"/>
            </w:tcBorders>
          </w:tcPr>
          <w:p w14:paraId="451F5A52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5ED8D746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</w:tcPr>
          <w:p w14:paraId="3FC79051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65F83EE0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</w:tcPr>
          <w:p w14:paraId="7F911434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7BC10041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nil"/>
              <w:bottom w:val="nil"/>
            </w:tcBorders>
          </w:tcPr>
          <w:p w14:paraId="3633B713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7903184F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nil"/>
              <w:bottom w:val="nil"/>
            </w:tcBorders>
          </w:tcPr>
          <w:p w14:paraId="06C888B0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56307053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 w:firstLine="33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</w:tcPr>
          <w:p w14:paraId="1B51F653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2637D49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nil"/>
              <w:bottom w:val="nil"/>
            </w:tcBorders>
          </w:tcPr>
          <w:p w14:paraId="2DCA16AA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EA2CDB" w:rsidRPr="00FE297C" w14:paraId="0132610C" w14:textId="77777777" w:rsidTr="00087E8D">
        <w:tc>
          <w:tcPr>
            <w:tcW w:w="862" w:type="pct"/>
            <w:tcBorders>
              <w:bottom w:val="nil"/>
            </w:tcBorders>
          </w:tcPr>
          <w:p w14:paraId="33CD5FFC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ภายใต้กรรมสิทธิ์ของกลุ่มบริษัท</w:t>
            </w:r>
          </w:p>
        </w:tc>
        <w:tc>
          <w:tcPr>
            <w:tcW w:w="339" w:type="pct"/>
            <w:tcBorders>
              <w:top w:val="nil"/>
              <w:bottom w:val="nil"/>
            </w:tcBorders>
          </w:tcPr>
          <w:p w14:paraId="68E81EBC" w14:textId="7D9F1007" w:rsidR="00EA2CDB" w:rsidRPr="00FE297C" w:rsidRDefault="00166896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387,947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2BF00A7C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nil"/>
              <w:bottom w:val="nil"/>
            </w:tcBorders>
          </w:tcPr>
          <w:p w14:paraId="32CEF803" w14:textId="02BFDF98" w:rsidR="00EA2CDB" w:rsidRPr="00FE297C" w:rsidRDefault="00166896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2,255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490D5113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nil"/>
              <w:bottom w:val="nil"/>
            </w:tcBorders>
          </w:tcPr>
          <w:p w14:paraId="1EEC1268" w14:textId="6A8A1D31" w:rsidR="00EA2CDB" w:rsidRPr="00FE297C" w:rsidRDefault="00166896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749,711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618AE4B7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</w:tcPr>
          <w:p w14:paraId="28751E84" w14:textId="35DF461B" w:rsidR="00EA2CDB" w:rsidRPr="00FE297C" w:rsidRDefault="00166896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429,004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0208638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6AC9EB22" w14:textId="4CD27F48" w:rsidR="00EA2CDB" w:rsidRPr="00FE297C" w:rsidRDefault="00166896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1,041,282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5F4E5A8E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BF4E64E" w14:textId="2D08F5C4" w:rsidR="00EA2CDB" w:rsidRPr="00FE297C" w:rsidRDefault="00166896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</w:t>
            </w:r>
            <w:r w:rsidR="00A64605" w:rsidRPr="00FE297C">
              <w:rPr>
                <w:rFonts w:ascii="Angsana New" w:hAnsi="Angsana New"/>
                <w:sz w:val="27"/>
                <w:szCs w:val="27"/>
              </w:rPr>
              <w:t>2,763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5D342DAE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</w:tcPr>
          <w:p w14:paraId="35C942E7" w14:textId="03F05B7D" w:rsidR="00EA2CDB" w:rsidRPr="00FE297C" w:rsidRDefault="00166896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386,850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</w:tcPr>
          <w:p w14:paraId="051877D5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14:paraId="16B9C6AD" w14:textId="107DD782" w:rsidR="00EA2CDB" w:rsidRPr="00FE297C" w:rsidRDefault="00166896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6,579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</w:tcPr>
          <w:p w14:paraId="70079956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nil"/>
              <w:bottom w:val="nil"/>
            </w:tcBorders>
            <w:shd w:val="clear" w:color="auto" w:fill="auto"/>
          </w:tcPr>
          <w:p w14:paraId="6E9264D0" w14:textId="5BC6B31D" w:rsidR="00EA2CDB" w:rsidRPr="00FE297C" w:rsidRDefault="00166896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3,</w:t>
            </w:r>
            <w:r w:rsidR="00A64605" w:rsidRPr="00FE297C">
              <w:rPr>
                <w:rFonts w:ascii="Angsana New" w:hAnsi="Angsana New"/>
                <w:sz w:val="27"/>
                <w:szCs w:val="27"/>
              </w:rPr>
              <w:t>016,391</w:t>
            </w:r>
          </w:p>
        </w:tc>
      </w:tr>
      <w:tr w:rsidR="00F81B8B" w:rsidRPr="00FE297C" w14:paraId="656F8916" w14:textId="77777777" w:rsidTr="00087E8D">
        <w:tc>
          <w:tcPr>
            <w:tcW w:w="862" w:type="pct"/>
          </w:tcPr>
          <w:p w14:paraId="04C1C8FA" w14:textId="77777777" w:rsidR="00F81B8B" w:rsidRPr="00FE297C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339" w:type="pct"/>
            <w:tcBorders>
              <w:top w:val="nil"/>
              <w:bottom w:val="single" w:sz="4" w:space="0" w:color="auto"/>
            </w:tcBorders>
          </w:tcPr>
          <w:p w14:paraId="1947DA78" w14:textId="54097C17" w:rsidR="00F81B8B" w:rsidRPr="00FE297C" w:rsidRDefault="00F465C5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7494DCAE" w14:textId="77777777" w:rsidR="00F81B8B" w:rsidRPr="00FE297C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nil"/>
              <w:bottom w:val="single" w:sz="4" w:space="0" w:color="auto"/>
            </w:tcBorders>
          </w:tcPr>
          <w:p w14:paraId="0DE2EACB" w14:textId="01B07761" w:rsidR="00F81B8B" w:rsidRPr="00FE297C" w:rsidRDefault="00F465C5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555622DF" w14:textId="77777777" w:rsidR="00F81B8B" w:rsidRPr="00FE297C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</w:tcPr>
          <w:p w14:paraId="64849688" w14:textId="49CA687D" w:rsidR="00F81B8B" w:rsidRPr="00FE297C" w:rsidRDefault="00166896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3,898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4D8FD139" w14:textId="77777777" w:rsidR="00F81B8B" w:rsidRPr="00FE297C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single" w:sz="4" w:space="0" w:color="auto"/>
            </w:tcBorders>
          </w:tcPr>
          <w:p w14:paraId="215A4E2D" w14:textId="55C33159" w:rsidR="00F81B8B" w:rsidRPr="00FE297C" w:rsidRDefault="000C77B4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2075DF5A" w14:textId="77777777" w:rsidR="00F81B8B" w:rsidRPr="00FE297C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0652B7" w14:textId="5C72852A" w:rsidR="00F81B8B" w:rsidRPr="00FE297C" w:rsidRDefault="00F465C5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EA01A36" w14:textId="77777777" w:rsidR="00F81B8B" w:rsidRPr="00FE297C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1A5A64" w14:textId="5E32F8C0" w:rsidR="00F81B8B" w:rsidRPr="00FE297C" w:rsidRDefault="00A64605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106,100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510A80D3" w14:textId="77777777" w:rsidR="00F81B8B" w:rsidRPr="00FE297C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FCF7F8" w14:textId="28EA0BC0" w:rsidR="00F81B8B" w:rsidRPr="00FE297C" w:rsidRDefault="00166896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2,209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</w:tcPr>
          <w:p w14:paraId="75C1AC59" w14:textId="77777777" w:rsidR="00F81B8B" w:rsidRPr="00FE297C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 w:firstLine="33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FDC892" w14:textId="0B6D7C56" w:rsidR="00F81B8B" w:rsidRPr="00FE297C" w:rsidRDefault="00F465C5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</w:tcPr>
          <w:p w14:paraId="200454CB" w14:textId="77777777" w:rsidR="00F81B8B" w:rsidRPr="00FE297C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35BBB9" w14:textId="110CBECF" w:rsidR="00F81B8B" w:rsidRPr="00FE297C" w:rsidRDefault="00166896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  <w:r w:rsidRPr="00FE297C">
              <w:rPr>
                <w:rFonts w:ascii="Angsana New" w:hAnsi="Angsana New"/>
                <w:sz w:val="27"/>
                <w:szCs w:val="27"/>
              </w:rPr>
              <w:t>1</w:t>
            </w:r>
            <w:r w:rsidR="00A64605" w:rsidRPr="00FE297C">
              <w:rPr>
                <w:rFonts w:ascii="Angsana New" w:hAnsi="Angsana New"/>
                <w:sz w:val="27"/>
                <w:szCs w:val="27"/>
              </w:rPr>
              <w:t>12,207</w:t>
            </w:r>
          </w:p>
        </w:tc>
      </w:tr>
      <w:tr w:rsidR="00EA2CDB" w:rsidRPr="00FE297C" w14:paraId="0684421D" w14:textId="77777777" w:rsidTr="00087E8D">
        <w:tc>
          <w:tcPr>
            <w:tcW w:w="862" w:type="pct"/>
            <w:tcBorders>
              <w:bottom w:val="nil"/>
            </w:tcBorders>
          </w:tcPr>
          <w:p w14:paraId="02EB0BE1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</w:tcPr>
          <w:p w14:paraId="0E336605" w14:textId="61EE2C1B" w:rsidR="00EA2CDB" w:rsidRPr="00FE297C" w:rsidRDefault="00166896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387,947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64DD98E5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</w:tcPr>
          <w:p w14:paraId="243F7A2F" w14:textId="029AD9C5" w:rsidR="00EA2CDB" w:rsidRPr="00FE297C" w:rsidRDefault="00166896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2,255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323F339E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4" w:space="0" w:color="auto"/>
            </w:tcBorders>
          </w:tcPr>
          <w:p w14:paraId="3DAC065F" w14:textId="04C6B51A" w:rsidR="00EA2CDB" w:rsidRPr="00FE297C" w:rsidRDefault="00166896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753,609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0B7D396A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</w:tcPr>
          <w:p w14:paraId="5E10553F" w14:textId="6671BCA7" w:rsidR="00EA2CDB" w:rsidRPr="00FE297C" w:rsidRDefault="00166896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429,004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3A34581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double" w:sz="4" w:space="0" w:color="auto"/>
            </w:tcBorders>
          </w:tcPr>
          <w:p w14:paraId="19AE23C2" w14:textId="4F9D0EA3" w:rsidR="00EA2CDB" w:rsidRPr="00FE297C" w:rsidRDefault="00166896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1,041,282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489E7E4D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602BFD" w14:textId="686AB7FA" w:rsidR="00EA2CDB" w:rsidRPr="00FE297C" w:rsidRDefault="00166896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118,863</w:t>
            </w: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1B843E7D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double" w:sz="4" w:space="0" w:color="auto"/>
            </w:tcBorders>
          </w:tcPr>
          <w:p w14:paraId="3B5DF004" w14:textId="4695D180" w:rsidR="00EA2CDB" w:rsidRPr="00FE297C" w:rsidRDefault="00166896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389,059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1DCDA28C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14:paraId="74E18735" w14:textId="2CC6BD2F" w:rsidR="00EA2CDB" w:rsidRPr="00FE297C" w:rsidRDefault="00166896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6,579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0B0CFEDC" w14:textId="77777777" w:rsidR="00EA2CDB" w:rsidRPr="00FE297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</w:tcPr>
          <w:p w14:paraId="0C99E21E" w14:textId="7E377667" w:rsidR="00EA2CDB" w:rsidRPr="00FE297C" w:rsidRDefault="00166896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27"/>
                <w:szCs w:val="27"/>
              </w:rPr>
              <w:t>3,128,598</w:t>
            </w:r>
          </w:p>
        </w:tc>
      </w:tr>
    </w:tbl>
    <w:p w14:paraId="05DCF48C" w14:textId="089E655F" w:rsidR="00055B9D" w:rsidRPr="00FE297C" w:rsidRDefault="00055B9D" w:rsidP="004B1214">
      <w:pPr>
        <w:spacing w:line="240" w:lineRule="auto"/>
      </w:pPr>
    </w:p>
    <w:p w14:paraId="3FA39E11" w14:textId="02F3C0A1" w:rsidR="00055B9D" w:rsidRPr="00FE297C" w:rsidRDefault="00055B9D" w:rsidP="004B1214">
      <w:pPr>
        <w:spacing w:line="240" w:lineRule="auto"/>
      </w:pPr>
    </w:p>
    <w:p w14:paraId="5C319AC8" w14:textId="760BD0A2" w:rsidR="00055B9D" w:rsidRPr="00FE297C" w:rsidRDefault="00055B9D" w:rsidP="004B1214">
      <w:pPr>
        <w:spacing w:line="240" w:lineRule="auto"/>
      </w:pPr>
    </w:p>
    <w:p w14:paraId="3E4FCFDC" w14:textId="16E61240" w:rsidR="00055B9D" w:rsidRPr="00FE297C" w:rsidRDefault="00055B9D" w:rsidP="004B1214">
      <w:pPr>
        <w:spacing w:line="240" w:lineRule="auto"/>
      </w:pPr>
    </w:p>
    <w:p w14:paraId="1356E73C" w14:textId="07F1B54D" w:rsidR="00055B9D" w:rsidRPr="00FE297C" w:rsidRDefault="00055B9D" w:rsidP="004B1214">
      <w:pPr>
        <w:spacing w:line="240" w:lineRule="auto"/>
      </w:pPr>
    </w:p>
    <w:p w14:paraId="5EC50FE8" w14:textId="49001551" w:rsidR="00055B9D" w:rsidRPr="00FE297C" w:rsidRDefault="00055B9D" w:rsidP="004B1214">
      <w:pPr>
        <w:spacing w:line="240" w:lineRule="auto"/>
      </w:pPr>
    </w:p>
    <w:p w14:paraId="233E9CB2" w14:textId="340E0B18" w:rsidR="00055B9D" w:rsidRPr="00FE297C" w:rsidRDefault="00055B9D" w:rsidP="004B1214">
      <w:pPr>
        <w:spacing w:line="240" w:lineRule="auto"/>
        <w:rPr>
          <w:cs/>
        </w:rPr>
      </w:pPr>
    </w:p>
    <w:p w14:paraId="19CC5490" w14:textId="4ED4DEAB" w:rsidR="00055B9D" w:rsidRPr="00FE297C" w:rsidRDefault="00055B9D" w:rsidP="004B1214">
      <w:pPr>
        <w:spacing w:line="240" w:lineRule="auto"/>
      </w:pPr>
    </w:p>
    <w:p w14:paraId="576F3577" w14:textId="6062ECEC" w:rsidR="00055B9D" w:rsidRPr="00FE297C" w:rsidRDefault="00055B9D" w:rsidP="004B1214">
      <w:pPr>
        <w:spacing w:line="240" w:lineRule="auto"/>
      </w:pPr>
    </w:p>
    <w:p w14:paraId="4E27F9A4" w14:textId="6EA0F599" w:rsidR="00055B9D" w:rsidRPr="00FE297C" w:rsidRDefault="00055B9D" w:rsidP="004B1214">
      <w:pPr>
        <w:spacing w:line="240" w:lineRule="auto"/>
      </w:pPr>
    </w:p>
    <w:p w14:paraId="2FFAD370" w14:textId="448E360C" w:rsidR="00055B9D" w:rsidRPr="00FE297C" w:rsidRDefault="00055B9D" w:rsidP="004B1214">
      <w:pPr>
        <w:spacing w:line="240" w:lineRule="auto"/>
      </w:pPr>
    </w:p>
    <w:p w14:paraId="680E78A1" w14:textId="0E36B95E" w:rsidR="00055B9D" w:rsidRPr="00FE297C" w:rsidRDefault="00055B9D" w:rsidP="004B1214">
      <w:pPr>
        <w:spacing w:line="240" w:lineRule="auto"/>
      </w:pPr>
    </w:p>
    <w:p w14:paraId="64720ECF" w14:textId="77777777" w:rsidR="00055B9D" w:rsidRPr="00FE297C" w:rsidRDefault="00055B9D" w:rsidP="004B1214">
      <w:pPr>
        <w:spacing w:line="240" w:lineRule="auto"/>
        <w:rPr>
          <w:sz w:val="2"/>
          <w:szCs w:val="2"/>
          <w:cs/>
        </w:rPr>
      </w:pPr>
    </w:p>
    <w:p w14:paraId="110648C3" w14:textId="69A5CAA4" w:rsidR="002970AF" w:rsidRPr="00FE297C" w:rsidRDefault="002970AF" w:rsidP="0088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150"/>
        </w:tabs>
        <w:spacing w:line="240" w:lineRule="auto"/>
        <w:rPr>
          <w:rFonts w:ascii="Angsana New" w:hAnsi="Angsana New"/>
          <w:spacing w:val="-6"/>
          <w:sz w:val="2"/>
          <w:szCs w:val="2"/>
        </w:rPr>
      </w:pPr>
    </w:p>
    <w:p w14:paraId="1E64F684" w14:textId="77777777" w:rsidR="009B40B4" w:rsidRPr="00FE297C" w:rsidRDefault="009B40B4" w:rsidP="00851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</w:tabs>
        <w:rPr>
          <w:rFonts w:ascii="Angsana New" w:hAnsi="Angsana New"/>
          <w:sz w:val="30"/>
          <w:szCs w:val="30"/>
        </w:rPr>
        <w:sectPr w:rsidR="009B40B4" w:rsidRPr="00FE297C" w:rsidSect="00552F5B">
          <w:headerReference w:type="default" r:id="rId16"/>
          <w:type w:val="continuous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9228DED" w14:textId="6471F174" w:rsidR="00F716FF" w:rsidRPr="00FE297C" w:rsidRDefault="00F716FF" w:rsidP="002E2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95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lastRenderedPageBreak/>
        <w:t>กลุ่มบริษัทและบริษัทได้จำนองที่ดิน อาคารและเครื่องจักร</w:t>
      </w:r>
      <w:r w:rsidR="00CF55A6" w:rsidRPr="00FE297C">
        <w:rPr>
          <w:rFonts w:ascii="Angsana New" w:hAnsi="Angsana New" w:hint="cs"/>
          <w:sz w:val="30"/>
          <w:szCs w:val="30"/>
          <w:cs/>
        </w:rPr>
        <w:t>บางส่วน</w:t>
      </w:r>
      <w:r w:rsidRPr="00FE297C">
        <w:rPr>
          <w:rFonts w:ascii="Angsana New" w:hAnsi="Angsana New"/>
          <w:sz w:val="30"/>
          <w:szCs w:val="30"/>
          <w:cs/>
        </w:rPr>
        <w:t xml:space="preserve">เพื่อเป็นหลักทรัพย์ค้ำประกันเงินกู้ยืม ตามที่กล่าวไว้ในหมายเหตุประกอบงบการเงินข้อ </w:t>
      </w:r>
      <w:r w:rsidR="00A439F3" w:rsidRPr="00FE297C">
        <w:rPr>
          <w:rFonts w:ascii="Angsana New" w:hAnsi="Angsana New"/>
          <w:sz w:val="30"/>
          <w:szCs w:val="30"/>
        </w:rPr>
        <w:t>1</w:t>
      </w:r>
      <w:r w:rsidR="00166896" w:rsidRPr="00FE297C">
        <w:rPr>
          <w:rFonts w:ascii="Angsana New" w:hAnsi="Angsana New"/>
          <w:sz w:val="30"/>
          <w:szCs w:val="30"/>
        </w:rPr>
        <w:t>2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ราคาตามบัญชีของที่ดิน อาคารและเครื่องจักรดังกล่าว ณ วันที่ </w:t>
      </w:r>
      <w:r w:rsidR="00166896" w:rsidRPr="00FE297C">
        <w:rPr>
          <w:rFonts w:ascii="Angsana New" w:hAnsi="Angsana New"/>
          <w:sz w:val="30"/>
          <w:szCs w:val="30"/>
        </w:rPr>
        <w:t>31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ธันวาคม </w:t>
      </w:r>
      <w:r w:rsidR="00166896" w:rsidRPr="00FE297C">
        <w:rPr>
          <w:rFonts w:ascii="Angsana New" w:hAnsi="Angsana New"/>
          <w:sz w:val="30"/>
          <w:szCs w:val="30"/>
        </w:rPr>
        <w:t>2564</w:t>
      </w:r>
      <w:r w:rsidR="006F387E" w:rsidRPr="00FE297C">
        <w:rPr>
          <w:rFonts w:ascii="Angsana New" w:hAnsi="Angsana New"/>
          <w:sz w:val="30"/>
          <w:szCs w:val="30"/>
        </w:rPr>
        <w:t xml:space="preserve"> </w:t>
      </w:r>
      <w:r w:rsidR="004730AA" w:rsidRPr="00FE297C">
        <w:rPr>
          <w:rFonts w:ascii="Angsana New" w:hAnsi="Angsana New"/>
          <w:sz w:val="30"/>
          <w:szCs w:val="30"/>
          <w:cs/>
        </w:rPr>
        <w:t>มีจำนวนเงิน</w:t>
      </w:r>
      <w:r w:rsidR="00D73F68" w:rsidRPr="00FE297C">
        <w:rPr>
          <w:rFonts w:ascii="Angsana New" w:hAnsi="Angsana New"/>
          <w:sz w:val="30"/>
          <w:szCs w:val="30"/>
          <w:cs/>
        </w:rPr>
        <w:t xml:space="preserve"> </w:t>
      </w:r>
      <w:r w:rsidR="00F53A09" w:rsidRPr="00FE297C">
        <w:rPr>
          <w:rFonts w:ascii="Angsana New" w:hAnsi="Angsana New"/>
          <w:sz w:val="30"/>
          <w:szCs w:val="30"/>
        </w:rPr>
        <w:t>3,330.95</w:t>
      </w:r>
      <w:r w:rsidR="006962C8"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>ล้านบาท และ</w:t>
      </w:r>
      <w:r w:rsidR="006962C8" w:rsidRPr="00FE297C">
        <w:rPr>
          <w:rFonts w:ascii="Angsana New" w:hAnsi="Angsana New"/>
          <w:sz w:val="30"/>
          <w:szCs w:val="30"/>
        </w:rPr>
        <w:t xml:space="preserve"> </w:t>
      </w:r>
      <w:r w:rsidR="00D346BE" w:rsidRPr="00FE297C">
        <w:rPr>
          <w:rFonts w:ascii="Angsana New" w:hAnsi="Angsana New"/>
          <w:sz w:val="30"/>
          <w:szCs w:val="30"/>
        </w:rPr>
        <w:t>2,102.25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ล้านบาท </w:t>
      </w:r>
      <w:r w:rsidR="00446F5B" w:rsidRPr="00FE297C">
        <w:rPr>
          <w:rFonts w:ascii="Angsana New" w:hAnsi="Angsana New"/>
          <w:sz w:val="30"/>
          <w:szCs w:val="30"/>
          <w:cs/>
        </w:rPr>
        <w:t>ตามลำดับ</w:t>
      </w:r>
      <w:r w:rsidRPr="00FE297C">
        <w:rPr>
          <w:rFonts w:ascii="Angsana New" w:hAnsi="Angsana New"/>
          <w:sz w:val="30"/>
          <w:szCs w:val="30"/>
          <w:cs/>
        </w:rPr>
        <w:t xml:space="preserve"> </w:t>
      </w:r>
      <w:r w:rsidRPr="00FE297C">
        <w:rPr>
          <w:rFonts w:ascii="Angsana New" w:hAnsi="Angsana New"/>
          <w:i/>
          <w:iCs/>
          <w:sz w:val="30"/>
          <w:szCs w:val="30"/>
          <w:cs/>
        </w:rPr>
        <w:t>(</w:t>
      </w:r>
      <w:r w:rsidR="00166896" w:rsidRPr="00FE297C">
        <w:rPr>
          <w:rFonts w:ascii="Angsana New" w:hAnsi="Angsana New"/>
          <w:i/>
          <w:iCs/>
          <w:sz w:val="30"/>
          <w:szCs w:val="30"/>
        </w:rPr>
        <w:t>2563</w:t>
      </w:r>
      <w:r w:rsidRPr="00FE297C">
        <w:rPr>
          <w:rFonts w:ascii="Angsana New" w:hAnsi="Angsana New"/>
          <w:i/>
          <w:iCs/>
          <w:sz w:val="30"/>
          <w:szCs w:val="30"/>
        </w:rPr>
        <w:t xml:space="preserve">: </w:t>
      </w:r>
      <w:r w:rsidR="00D346BE" w:rsidRPr="00FE297C">
        <w:rPr>
          <w:rFonts w:ascii="Angsana New" w:hAnsi="Angsana New"/>
          <w:i/>
          <w:iCs/>
          <w:sz w:val="30"/>
          <w:szCs w:val="30"/>
        </w:rPr>
        <w:t>3,353.83</w:t>
      </w:r>
      <w:r w:rsidR="007A283C" w:rsidRPr="00FE297C">
        <w:rPr>
          <w:rFonts w:ascii="Angsana New" w:hAnsi="Angsana New"/>
          <w:i/>
          <w:iCs/>
          <w:sz w:val="30"/>
          <w:szCs w:val="30"/>
        </w:rPr>
        <w:t xml:space="preserve"> </w:t>
      </w:r>
      <w:r w:rsidR="00BF7ECE" w:rsidRPr="00FE297C">
        <w:rPr>
          <w:rFonts w:ascii="Angsana New" w:hAnsi="Angsana New"/>
          <w:i/>
          <w:iCs/>
          <w:sz w:val="30"/>
          <w:szCs w:val="30"/>
        </w:rPr>
        <w:t xml:space="preserve"> </w:t>
      </w:r>
      <w:r w:rsidRPr="00FE297C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="006E6408" w:rsidRPr="00FE297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66896" w:rsidRPr="00FE297C">
        <w:rPr>
          <w:rFonts w:ascii="Angsana New" w:hAnsi="Angsana New"/>
          <w:i/>
          <w:iCs/>
          <w:sz w:val="30"/>
          <w:szCs w:val="30"/>
        </w:rPr>
        <w:t>2</w:t>
      </w:r>
      <w:r w:rsidR="00D346BE" w:rsidRPr="00FE297C">
        <w:rPr>
          <w:rFonts w:ascii="Angsana New" w:hAnsi="Angsana New"/>
          <w:i/>
          <w:iCs/>
          <w:sz w:val="30"/>
          <w:szCs w:val="30"/>
        </w:rPr>
        <w:t>,180.52</w:t>
      </w:r>
      <w:r w:rsidR="006E6408" w:rsidRPr="00FE297C">
        <w:rPr>
          <w:rFonts w:ascii="Angsana New" w:hAnsi="Angsana New"/>
          <w:i/>
          <w:iCs/>
          <w:sz w:val="30"/>
          <w:szCs w:val="30"/>
        </w:rPr>
        <w:t xml:space="preserve"> </w:t>
      </w:r>
      <w:r w:rsidRPr="00FE297C">
        <w:rPr>
          <w:rFonts w:ascii="Angsana New" w:hAnsi="Angsana New"/>
          <w:i/>
          <w:iCs/>
          <w:sz w:val="30"/>
          <w:szCs w:val="30"/>
          <w:cs/>
        </w:rPr>
        <w:t xml:space="preserve">ล้านบาท </w:t>
      </w:r>
      <w:r w:rsidR="00446F5B" w:rsidRPr="00FE297C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FE297C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DABA938" w14:textId="77777777" w:rsidR="00AE29A0" w:rsidRPr="00FE297C" w:rsidRDefault="00AE29A0" w:rsidP="0048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95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4D87A74E" w14:textId="30A41084" w:rsidR="00AE29A0" w:rsidRPr="00FE297C" w:rsidRDefault="00AE29A0" w:rsidP="00AE2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9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กลุ่มบริษัทบันทึกค่าเผื่อผลขาดทุนจากการด้อยค่าสำหรับที่ดินที่มีเอกสารสิทธิ์ไม่สมบูรณ์</w:t>
      </w:r>
      <w:r w:rsidR="008C0A5C" w:rsidRPr="00FE297C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166896" w:rsidRPr="00FE297C">
        <w:rPr>
          <w:rFonts w:ascii="Angsana New" w:hAnsi="Angsana New"/>
          <w:sz w:val="30"/>
          <w:szCs w:val="30"/>
        </w:rPr>
        <w:t>12.66</w:t>
      </w:r>
      <w:r w:rsidR="008C0A5C" w:rsidRPr="00FE297C">
        <w:rPr>
          <w:rFonts w:ascii="Angsana New" w:hAnsi="Angsana New"/>
          <w:sz w:val="30"/>
          <w:szCs w:val="30"/>
        </w:rPr>
        <w:t xml:space="preserve"> </w:t>
      </w:r>
      <w:r w:rsidR="008C0A5C" w:rsidRPr="00FE297C">
        <w:rPr>
          <w:rFonts w:ascii="Angsana New" w:hAnsi="Angsana New"/>
          <w:sz w:val="30"/>
          <w:szCs w:val="30"/>
          <w:cs/>
        </w:rPr>
        <w:t xml:space="preserve">ล้านบาท </w:t>
      </w:r>
      <w:r w:rsidR="008C0A5C" w:rsidRPr="00FE297C">
        <w:rPr>
          <w:rFonts w:ascii="Angsana New" w:hAnsi="Angsana New"/>
          <w:i/>
          <w:iCs/>
          <w:sz w:val="30"/>
          <w:szCs w:val="30"/>
          <w:cs/>
        </w:rPr>
        <w:t>(</w:t>
      </w:r>
      <w:r w:rsidR="00166896" w:rsidRPr="00FE297C">
        <w:rPr>
          <w:rFonts w:ascii="Angsana New" w:hAnsi="Angsana New"/>
          <w:i/>
          <w:iCs/>
          <w:sz w:val="30"/>
          <w:szCs w:val="30"/>
        </w:rPr>
        <w:t>2563</w:t>
      </w:r>
      <w:r w:rsidR="008C0A5C" w:rsidRPr="00FE297C">
        <w:rPr>
          <w:rFonts w:ascii="Angsana New" w:hAnsi="Angsana New"/>
          <w:i/>
          <w:iCs/>
          <w:sz w:val="30"/>
          <w:szCs w:val="30"/>
        </w:rPr>
        <w:t xml:space="preserve">: </w:t>
      </w:r>
      <w:r w:rsidR="00166896" w:rsidRPr="00FE297C">
        <w:rPr>
          <w:rFonts w:ascii="Angsana New" w:hAnsi="Angsana New"/>
          <w:i/>
          <w:iCs/>
          <w:sz w:val="30"/>
          <w:szCs w:val="30"/>
        </w:rPr>
        <w:t>12.66</w:t>
      </w:r>
      <w:r w:rsidR="008C0A5C" w:rsidRPr="00FE297C">
        <w:rPr>
          <w:rFonts w:ascii="Angsana New" w:hAnsi="Angsana New"/>
          <w:i/>
          <w:iCs/>
          <w:sz w:val="30"/>
          <w:szCs w:val="30"/>
        </w:rPr>
        <w:t xml:space="preserve"> </w:t>
      </w:r>
      <w:r w:rsidR="008C0A5C" w:rsidRPr="00FE297C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FE297C">
        <w:rPr>
          <w:rFonts w:ascii="Angsana New" w:hAnsi="Angsana New"/>
          <w:sz w:val="30"/>
          <w:szCs w:val="30"/>
          <w:cs/>
        </w:rPr>
        <w:t xml:space="preserve"> ทั้งนี้ฝ่ายบริหารของบริษัทอยู่ระหว่างการดำเนินการยื่นหลักฐานกับหน่วยงานที่เกี่ยวข้อง</w:t>
      </w:r>
    </w:p>
    <w:p w14:paraId="682A2CA2" w14:textId="77777777" w:rsidR="00EC0309" w:rsidRPr="00FE297C" w:rsidRDefault="00EC0309" w:rsidP="0048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34FF1FC3" w14:textId="6B62C177" w:rsidR="00EC0309" w:rsidRPr="00FE297C" w:rsidRDefault="00EC0309" w:rsidP="00661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E297C">
        <w:rPr>
          <w:rFonts w:ascii="Angsana New" w:hAnsi="Angsana New"/>
          <w:sz w:val="30"/>
          <w:szCs w:val="30"/>
          <w:cs/>
        </w:rPr>
        <w:t>กลุ่มบริษัท</w:t>
      </w:r>
      <w:r w:rsidR="00AC3BA8" w:rsidRPr="00FE297C">
        <w:rPr>
          <w:rFonts w:ascii="Angsana New" w:hAnsi="Angsana New" w:hint="cs"/>
          <w:sz w:val="30"/>
          <w:szCs w:val="30"/>
          <w:cs/>
        </w:rPr>
        <w:t>และบริษัท</w:t>
      </w:r>
      <w:r w:rsidRPr="00FE297C">
        <w:rPr>
          <w:rFonts w:ascii="Angsana New" w:hAnsi="Angsana New"/>
          <w:sz w:val="30"/>
          <w:szCs w:val="30"/>
          <w:cs/>
        </w:rPr>
        <w:t>มีต้นทุนการกู้ยืมที</w:t>
      </w:r>
      <w:r w:rsidR="00B42F09" w:rsidRPr="00FE297C">
        <w:rPr>
          <w:rFonts w:ascii="Angsana New" w:hAnsi="Angsana New"/>
          <w:sz w:val="30"/>
          <w:szCs w:val="30"/>
          <w:cs/>
        </w:rPr>
        <w:t>่เกี่ยวข้องกับการได้มาซึ่งการก่</w:t>
      </w:r>
      <w:r w:rsidRPr="00FE297C">
        <w:rPr>
          <w:rFonts w:ascii="Angsana New" w:hAnsi="Angsana New"/>
          <w:sz w:val="30"/>
          <w:szCs w:val="30"/>
          <w:cs/>
        </w:rPr>
        <w:t xml:space="preserve">อสร้างทรัพย์สินใหม่บันทึกเป็นส่วนหนึ่งของต้นทุนของสินทรัพย์สำหรับปีสิ้นสุดวันที่ </w:t>
      </w:r>
      <w:r w:rsidR="00166896" w:rsidRPr="00FE297C">
        <w:rPr>
          <w:rFonts w:ascii="Angsana New" w:hAnsi="Angsana New"/>
          <w:sz w:val="30"/>
          <w:szCs w:val="30"/>
        </w:rPr>
        <w:t>31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ธันวาคม </w:t>
      </w:r>
      <w:r w:rsidR="00166896" w:rsidRPr="00FE297C">
        <w:rPr>
          <w:rFonts w:ascii="Angsana New" w:hAnsi="Angsana New"/>
          <w:sz w:val="30"/>
          <w:szCs w:val="30"/>
        </w:rPr>
        <w:t>2564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>เป็นจำนวนเงิน</w:t>
      </w:r>
      <w:r w:rsidR="00262FA2" w:rsidRPr="00FE297C">
        <w:rPr>
          <w:rFonts w:ascii="Angsana New" w:hAnsi="Angsana New"/>
          <w:sz w:val="30"/>
          <w:szCs w:val="30"/>
        </w:rPr>
        <w:t xml:space="preserve"> </w:t>
      </w:r>
      <w:r w:rsidR="00954742" w:rsidRPr="00FE297C">
        <w:rPr>
          <w:rFonts w:ascii="Angsana New" w:hAnsi="Angsana New"/>
          <w:sz w:val="30"/>
          <w:szCs w:val="30"/>
        </w:rPr>
        <w:t>2.90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>ล้านบาท</w:t>
      </w:r>
      <w:r w:rsidR="00954742" w:rsidRPr="00FE297C">
        <w:rPr>
          <w:rFonts w:ascii="Angsana New" w:hAnsi="Angsana New"/>
          <w:sz w:val="30"/>
          <w:szCs w:val="30"/>
        </w:rPr>
        <w:t xml:space="preserve"> </w:t>
      </w:r>
      <w:r w:rsidR="00954742" w:rsidRPr="00FE297C">
        <w:rPr>
          <w:rFonts w:ascii="Angsana New" w:hAnsi="Angsana New" w:hint="cs"/>
          <w:sz w:val="30"/>
          <w:szCs w:val="30"/>
          <w:cs/>
        </w:rPr>
        <w:t xml:space="preserve">และ </w:t>
      </w:r>
      <w:r w:rsidR="00954742" w:rsidRPr="00FE297C">
        <w:rPr>
          <w:rFonts w:ascii="Angsana New" w:hAnsi="Angsana New"/>
          <w:sz w:val="30"/>
          <w:szCs w:val="30"/>
        </w:rPr>
        <w:t xml:space="preserve">0.91 </w:t>
      </w:r>
      <w:r w:rsidR="00954742" w:rsidRPr="00FE297C">
        <w:rPr>
          <w:rFonts w:ascii="Angsana New" w:hAnsi="Angsana New" w:hint="cs"/>
          <w:sz w:val="30"/>
          <w:szCs w:val="30"/>
          <w:cs/>
        </w:rPr>
        <w:t>ล้านบาท</w:t>
      </w:r>
      <w:r w:rsidR="00AC3BA8" w:rsidRPr="00FE297C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FE297C">
        <w:rPr>
          <w:rFonts w:ascii="Angsana New" w:hAnsi="Angsana New"/>
          <w:sz w:val="30"/>
          <w:szCs w:val="30"/>
          <w:cs/>
        </w:rPr>
        <w:t xml:space="preserve"> </w:t>
      </w:r>
      <w:r w:rsidR="00F876F9" w:rsidRPr="00FE297C">
        <w:rPr>
          <w:rFonts w:ascii="Angsana New" w:hAnsi="Angsana New"/>
          <w:i/>
          <w:iCs/>
          <w:sz w:val="30"/>
          <w:szCs w:val="30"/>
          <w:cs/>
        </w:rPr>
        <w:t>(</w:t>
      </w:r>
      <w:r w:rsidR="00166896" w:rsidRPr="00FE297C">
        <w:rPr>
          <w:rFonts w:ascii="Angsana New" w:hAnsi="Angsana New"/>
          <w:i/>
          <w:iCs/>
          <w:sz w:val="30"/>
          <w:szCs w:val="30"/>
        </w:rPr>
        <w:t>2563</w:t>
      </w:r>
      <w:r w:rsidR="00F876F9" w:rsidRPr="00FE297C">
        <w:rPr>
          <w:rFonts w:ascii="Angsana New" w:hAnsi="Angsana New"/>
          <w:i/>
          <w:iCs/>
          <w:sz w:val="30"/>
          <w:szCs w:val="30"/>
        </w:rPr>
        <w:t xml:space="preserve">: </w:t>
      </w:r>
      <w:r w:rsidR="00166896" w:rsidRPr="00FE297C">
        <w:rPr>
          <w:rFonts w:ascii="Angsana New" w:hAnsi="Angsana New"/>
          <w:i/>
          <w:iCs/>
          <w:sz w:val="30"/>
          <w:szCs w:val="30"/>
        </w:rPr>
        <w:t>4.82</w:t>
      </w:r>
      <w:r w:rsidR="00F876F9" w:rsidRPr="00FE297C">
        <w:rPr>
          <w:rFonts w:ascii="Angsana New" w:hAnsi="Angsana New"/>
          <w:i/>
          <w:iCs/>
          <w:sz w:val="30"/>
          <w:szCs w:val="30"/>
        </w:rPr>
        <w:t xml:space="preserve"> </w:t>
      </w:r>
      <w:r w:rsidR="00F876F9" w:rsidRPr="00FE297C">
        <w:rPr>
          <w:rFonts w:ascii="Angsana New" w:hAnsi="Angsana New"/>
          <w:i/>
          <w:iCs/>
          <w:sz w:val="30"/>
          <w:szCs w:val="30"/>
          <w:cs/>
        </w:rPr>
        <w:t>ล้านบา</w:t>
      </w:r>
      <w:r w:rsidR="002A5634" w:rsidRPr="00FE297C">
        <w:rPr>
          <w:rFonts w:ascii="Angsana New" w:hAnsi="Angsana New" w:hint="cs"/>
          <w:i/>
          <w:iCs/>
          <w:sz w:val="30"/>
          <w:szCs w:val="30"/>
          <w:cs/>
        </w:rPr>
        <w:t>ท</w:t>
      </w:r>
      <w:r w:rsidR="00F876F9" w:rsidRPr="00FE297C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166896" w:rsidRPr="00FE297C">
        <w:rPr>
          <w:rFonts w:ascii="Angsana New" w:hAnsi="Angsana New"/>
          <w:i/>
          <w:iCs/>
          <w:sz w:val="30"/>
          <w:szCs w:val="30"/>
        </w:rPr>
        <w:t>1.50</w:t>
      </w:r>
      <w:r w:rsidR="00F876F9" w:rsidRPr="00FE297C">
        <w:rPr>
          <w:rFonts w:ascii="Angsana New" w:hAnsi="Angsana New"/>
          <w:i/>
          <w:iCs/>
          <w:sz w:val="30"/>
          <w:szCs w:val="30"/>
        </w:rPr>
        <w:t xml:space="preserve"> </w:t>
      </w:r>
      <w:r w:rsidR="00F876F9" w:rsidRPr="00FE297C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FE297C">
        <w:rPr>
          <w:rFonts w:ascii="Angsana New" w:hAnsi="Angsana New"/>
          <w:sz w:val="30"/>
          <w:szCs w:val="30"/>
          <w:cs/>
        </w:rPr>
        <w:t xml:space="preserve"> และมีอัตราดอกเบี้ยที่รับรู้ตั้งแต่ร้อยละ </w:t>
      </w:r>
      <w:r w:rsidR="00954742" w:rsidRPr="00FE297C">
        <w:rPr>
          <w:rFonts w:ascii="Angsana New" w:hAnsi="Angsana New"/>
          <w:sz w:val="30"/>
          <w:szCs w:val="30"/>
        </w:rPr>
        <w:t>4.13</w:t>
      </w:r>
      <w:r w:rsidR="004F1544" w:rsidRPr="00FE297C">
        <w:rPr>
          <w:rFonts w:ascii="Angsana New" w:hAnsi="Angsana New"/>
          <w:sz w:val="30"/>
          <w:szCs w:val="30"/>
          <w:cs/>
        </w:rPr>
        <w:t xml:space="preserve"> ถึง </w:t>
      </w:r>
      <w:r w:rsidR="00954742" w:rsidRPr="00FE297C">
        <w:rPr>
          <w:rFonts w:ascii="Angsana New" w:hAnsi="Angsana New"/>
          <w:sz w:val="30"/>
          <w:szCs w:val="30"/>
        </w:rPr>
        <w:t>4.20</w:t>
      </w:r>
      <w:r w:rsidR="004F1544" w:rsidRPr="00FE297C">
        <w:rPr>
          <w:rFonts w:ascii="Angsana New" w:hAnsi="Angsana New"/>
          <w:sz w:val="30"/>
          <w:szCs w:val="30"/>
          <w:cs/>
        </w:rPr>
        <w:t xml:space="preserve"> </w:t>
      </w:r>
      <w:r w:rsidR="00AC3BA8" w:rsidRPr="00FE297C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AC3BA8" w:rsidRPr="00FE297C">
        <w:rPr>
          <w:rFonts w:ascii="Angsana New" w:hAnsi="Angsana New"/>
          <w:sz w:val="30"/>
          <w:szCs w:val="30"/>
        </w:rPr>
        <w:t xml:space="preserve">4.13 </w:t>
      </w:r>
      <w:r w:rsidR="00AC3BA8" w:rsidRPr="00FE297C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816F73" w:rsidRPr="00FE297C">
        <w:rPr>
          <w:rFonts w:ascii="Angsana New" w:hAnsi="Angsana New"/>
          <w:i/>
          <w:iCs/>
          <w:sz w:val="30"/>
          <w:szCs w:val="30"/>
          <w:cs/>
        </w:rPr>
        <w:t>(</w:t>
      </w:r>
      <w:r w:rsidR="00166896" w:rsidRPr="00FE297C">
        <w:rPr>
          <w:rFonts w:ascii="Angsana New" w:hAnsi="Angsana New"/>
          <w:i/>
          <w:iCs/>
          <w:sz w:val="30"/>
          <w:szCs w:val="30"/>
        </w:rPr>
        <w:t>2563</w:t>
      </w:r>
      <w:r w:rsidR="00816F73" w:rsidRPr="00FE297C">
        <w:rPr>
          <w:rFonts w:ascii="Angsana New" w:hAnsi="Angsana New"/>
          <w:i/>
          <w:iCs/>
          <w:sz w:val="30"/>
          <w:szCs w:val="30"/>
        </w:rPr>
        <w:t xml:space="preserve">: </w:t>
      </w:r>
      <w:r w:rsidR="00F876F9" w:rsidRPr="00FE297C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166896" w:rsidRPr="00FE297C">
        <w:rPr>
          <w:rFonts w:ascii="Angsana New" w:hAnsi="Angsana New"/>
          <w:i/>
          <w:iCs/>
          <w:sz w:val="30"/>
          <w:szCs w:val="30"/>
        </w:rPr>
        <w:t>3.25</w:t>
      </w:r>
      <w:r w:rsidR="00F876F9" w:rsidRPr="00FE297C">
        <w:rPr>
          <w:rFonts w:ascii="Angsana New" w:hAnsi="Angsana New"/>
          <w:i/>
          <w:iCs/>
          <w:sz w:val="30"/>
          <w:szCs w:val="30"/>
          <w:cs/>
        </w:rPr>
        <w:t xml:space="preserve"> ถึง </w:t>
      </w:r>
      <w:r w:rsidR="00166896" w:rsidRPr="00FE297C">
        <w:rPr>
          <w:rFonts w:ascii="Angsana New" w:hAnsi="Angsana New"/>
          <w:i/>
          <w:iCs/>
          <w:sz w:val="30"/>
          <w:szCs w:val="30"/>
        </w:rPr>
        <w:t>4.20</w:t>
      </w:r>
      <w:r w:rsidR="00724ADD" w:rsidRPr="00FE297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876F9" w:rsidRPr="00FE297C">
        <w:rPr>
          <w:rFonts w:ascii="Angsana New" w:hAnsi="Angsana New"/>
          <w:i/>
          <w:iCs/>
          <w:sz w:val="30"/>
          <w:szCs w:val="30"/>
          <w:cs/>
        </w:rPr>
        <w:t xml:space="preserve">และร้อยละ </w:t>
      </w:r>
      <w:r w:rsidR="00166896" w:rsidRPr="00FE297C">
        <w:rPr>
          <w:rFonts w:ascii="Angsana New" w:hAnsi="Angsana New"/>
          <w:i/>
          <w:iCs/>
          <w:sz w:val="30"/>
          <w:szCs w:val="30"/>
        </w:rPr>
        <w:t>4.13</w:t>
      </w:r>
      <w:r w:rsidR="00724ADD" w:rsidRPr="00FE297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876F9" w:rsidRPr="00FE297C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816F73" w:rsidRPr="00FE297C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A725EAC" w14:textId="77777777" w:rsidR="0005599F" w:rsidRPr="00FE297C" w:rsidRDefault="0005599F" w:rsidP="0048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16"/>
          <w:szCs w:val="16"/>
        </w:rPr>
      </w:pPr>
    </w:p>
    <w:p w14:paraId="50A6B65D" w14:textId="002C4C04" w:rsidR="005476C6" w:rsidRPr="00FE297C" w:rsidRDefault="005476C6" w:rsidP="0048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E297C">
        <w:rPr>
          <w:rFonts w:ascii="Angsana New" w:hAnsi="Angsana New"/>
          <w:i/>
          <w:iCs/>
          <w:sz w:val="30"/>
          <w:szCs w:val="30"/>
          <w:cs/>
        </w:rPr>
        <w:t>การทดสอบด้อยค่าของที่ดิน อาคารและอุปกรณ์</w:t>
      </w:r>
      <w:r w:rsidR="005C6FB6" w:rsidRPr="00FE297C">
        <w:rPr>
          <w:rFonts w:ascii="Angsana New" w:hAnsi="Angsana New"/>
          <w:i/>
          <w:iCs/>
          <w:sz w:val="30"/>
          <w:szCs w:val="30"/>
          <w:cs/>
        </w:rPr>
        <w:t>ในบริษัทย่อย</w:t>
      </w:r>
    </w:p>
    <w:p w14:paraId="26AEEB5F" w14:textId="77777777" w:rsidR="005476C6" w:rsidRPr="00FE297C" w:rsidRDefault="005476C6" w:rsidP="0048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2D61C9EF" w14:textId="2DB6B27C" w:rsidR="005F7229" w:rsidRPr="00FE297C" w:rsidRDefault="003F6900" w:rsidP="005F722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166896" w:rsidRPr="00FE297C">
        <w:rPr>
          <w:rFonts w:ascii="Angsana New" w:hAnsi="Angsana New"/>
          <w:sz w:val="30"/>
          <w:szCs w:val="30"/>
        </w:rPr>
        <w:t>2564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="00661EF9" w:rsidRPr="00FE297C">
        <w:rPr>
          <w:rFonts w:ascii="Angsana New" w:hAnsi="Angsana New"/>
          <w:sz w:val="30"/>
          <w:szCs w:val="30"/>
          <w:cs/>
        </w:rPr>
        <w:t>บริษัท อุบล</w:t>
      </w:r>
      <w:r w:rsidR="00522A91" w:rsidRPr="00FE297C">
        <w:rPr>
          <w:rFonts w:ascii="Angsana New" w:hAnsi="Angsana New" w:hint="cs"/>
          <w:sz w:val="30"/>
          <w:szCs w:val="30"/>
          <w:cs/>
        </w:rPr>
        <w:t>ซันฟลาวเวอร์</w:t>
      </w:r>
      <w:r w:rsidR="00661EF9" w:rsidRPr="00FE297C">
        <w:rPr>
          <w:rFonts w:ascii="Angsana New" w:hAnsi="Angsana New"/>
          <w:sz w:val="30"/>
          <w:szCs w:val="30"/>
          <w:cs/>
        </w:rPr>
        <w:t xml:space="preserve"> จำกัด</w:t>
      </w:r>
      <w:r w:rsidR="0027532A" w:rsidRPr="00FE297C">
        <w:rPr>
          <w:rFonts w:ascii="Angsana New" w:hAnsi="Angsana New" w:hint="cs"/>
          <w:sz w:val="30"/>
          <w:szCs w:val="30"/>
          <w:cs/>
        </w:rPr>
        <w:t xml:space="preserve"> </w:t>
      </w:r>
      <w:r w:rsidR="00661EF9" w:rsidRPr="00FE297C">
        <w:rPr>
          <w:rFonts w:ascii="Angsana New" w:hAnsi="Angsana New"/>
          <w:sz w:val="30"/>
          <w:szCs w:val="30"/>
          <w:cs/>
        </w:rPr>
        <w:t>ซึ่งเป็นบริษัทย่อยมีผลการดำเนินงาน</w:t>
      </w:r>
      <w:r w:rsidR="0027532A" w:rsidRPr="00FE297C">
        <w:rPr>
          <w:rFonts w:ascii="Angsana New" w:hAnsi="Angsana New" w:hint="cs"/>
          <w:sz w:val="30"/>
          <w:szCs w:val="30"/>
          <w:cs/>
        </w:rPr>
        <w:t>เป็นผล</w:t>
      </w:r>
      <w:r w:rsidR="00661EF9" w:rsidRPr="00FE297C">
        <w:rPr>
          <w:rFonts w:ascii="Angsana New" w:hAnsi="Angsana New"/>
          <w:sz w:val="30"/>
          <w:szCs w:val="30"/>
          <w:cs/>
        </w:rPr>
        <w:t>ขาดทุน</w:t>
      </w:r>
      <w:r w:rsidR="0027532A" w:rsidRPr="00FE297C">
        <w:rPr>
          <w:rFonts w:ascii="Angsana New" w:hAnsi="Angsana New" w:hint="cs"/>
          <w:sz w:val="30"/>
          <w:szCs w:val="30"/>
          <w:cs/>
        </w:rPr>
        <w:t>จากธุรกิจผลิตแป้งมันสำปะหลัง</w:t>
      </w:r>
      <w:r w:rsidR="00CC1102" w:rsidRPr="00FE297C">
        <w:rPr>
          <w:rFonts w:ascii="Angsana New" w:hAnsi="Angsana New"/>
          <w:sz w:val="30"/>
          <w:szCs w:val="30"/>
          <w:cs/>
        </w:rPr>
        <w:t xml:space="preserve">ไม่เป็นไปตามคาดการณ์อย่างมีนัยสำคัญ </w:t>
      </w:r>
      <w:r w:rsidR="00661EF9" w:rsidRPr="00FE297C">
        <w:rPr>
          <w:rFonts w:ascii="Angsana New" w:hAnsi="Angsana New"/>
          <w:sz w:val="30"/>
          <w:szCs w:val="30"/>
          <w:cs/>
        </w:rPr>
        <w:t>เนื่องจาก</w:t>
      </w:r>
      <w:r w:rsidR="00CC1102" w:rsidRPr="00FE297C">
        <w:rPr>
          <w:rFonts w:ascii="Angsana New" w:hAnsi="Angsana New"/>
          <w:sz w:val="30"/>
          <w:szCs w:val="30"/>
          <w:cs/>
        </w:rPr>
        <w:t>สภาวะตลาดแป้งมันสำปะหลังชะลอตัวจากสินค้าทดแทนและ</w:t>
      </w:r>
      <w:r w:rsidR="00525409" w:rsidRPr="00FE297C">
        <w:rPr>
          <w:rFonts w:ascii="Angsana New" w:hAnsi="Angsana New"/>
          <w:sz w:val="30"/>
          <w:szCs w:val="30"/>
          <w:cs/>
        </w:rPr>
        <w:t>มีการแข่งขันสูง</w:t>
      </w:r>
      <w:r w:rsidR="00CC1102" w:rsidRPr="00FE297C">
        <w:rPr>
          <w:rFonts w:ascii="Angsana New" w:hAnsi="Angsana New"/>
          <w:sz w:val="30"/>
          <w:szCs w:val="30"/>
          <w:cs/>
        </w:rPr>
        <w:t xml:space="preserve"> </w:t>
      </w:r>
      <w:r w:rsidR="00522A91" w:rsidRPr="00FE297C">
        <w:rPr>
          <w:rFonts w:ascii="Angsana New" w:hAnsi="Angsana New" w:hint="cs"/>
          <w:sz w:val="30"/>
          <w:szCs w:val="30"/>
          <w:cs/>
        </w:rPr>
        <w:t>รวมถึงผลกระทบ</w:t>
      </w:r>
      <w:r w:rsidR="0027532A" w:rsidRPr="00FE297C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166896" w:rsidRPr="00FE297C">
        <w:rPr>
          <w:rFonts w:ascii="Angsana New" w:hAnsi="Angsana New"/>
          <w:sz w:val="30"/>
          <w:szCs w:val="30"/>
        </w:rPr>
        <w:t>2564</w:t>
      </w:r>
      <w:r w:rsidR="0027532A" w:rsidRPr="00FE297C">
        <w:rPr>
          <w:rFonts w:ascii="Angsana New" w:hAnsi="Angsana New"/>
          <w:sz w:val="30"/>
          <w:szCs w:val="30"/>
        </w:rPr>
        <w:t xml:space="preserve"> </w:t>
      </w:r>
      <w:r w:rsidR="00522A91" w:rsidRPr="00FE297C">
        <w:rPr>
          <w:rFonts w:ascii="Angsana New" w:hAnsi="Angsana New" w:hint="cs"/>
          <w:sz w:val="30"/>
          <w:szCs w:val="30"/>
          <w:cs/>
        </w:rPr>
        <w:t xml:space="preserve">จากการแพร่ระบาดของโรคติดเชื้อไวรัสโคโรนา </w:t>
      </w:r>
      <w:r w:rsidR="00166896" w:rsidRPr="00FE297C">
        <w:rPr>
          <w:rFonts w:ascii="Angsana New" w:hAnsi="Angsana New"/>
          <w:sz w:val="30"/>
          <w:szCs w:val="30"/>
        </w:rPr>
        <w:t>2019</w:t>
      </w:r>
      <w:r w:rsidR="00522A91" w:rsidRPr="00FE297C">
        <w:rPr>
          <w:rFonts w:ascii="Angsana New" w:hAnsi="Angsana New"/>
          <w:sz w:val="30"/>
          <w:szCs w:val="30"/>
        </w:rPr>
        <w:t xml:space="preserve"> (Covid - </w:t>
      </w:r>
      <w:r w:rsidR="00166896" w:rsidRPr="00FE297C">
        <w:rPr>
          <w:rFonts w:ascii="Angsana New" w:hAnsi="Angsana New"/>
          <w:sz w:val="30"/>
          <w:szCs w:val="30"/>
        </w:rPr>
        <w:t>19</w:t>
      </w:r>
      <w:r w:rsidR="00522A91" w:rsidRPr="00FE297C">
        <w:rPr>
          <w:rFonts w:ascii="Angsana New" w:hAnsi="Angsana New"/>
          <w:sz w:val="30"/>
          <w:szCs w:val="30"/>
        </w:rPr>
        <w:t xml:space="preserve">) </w:t>
      </w:r>
      <w:r w:rsidR="00522A91" w:rsidRPr="00FE297C">
        <w:rPr>
          <w:rFonts w:ascii="Angsana New" w:hAnsi="Angsana New" w:hint="cs"/>
          <w:sz w:val="30"/>
          <w:szCs w:val="30"/>
          <w:cs/>
        </w:rPr>
        <w:t xml:space="preserve">ที่ทำให้มีการปิดชายแดนของประเทศต่างๆ ส่งผลกระทบต่อการส่งออกสินค้าของบริษัทย่อย </w:t>
      </w:r>
      <w:r w:rsidR="00661EF9" w:rsidRPr="00FE297C">
        <w:rPr>
          <w:rFonts w:ascii="Angsana New" w:hAnsi="Angsana New"/>
          <w:sz w:val="30"/>
          <w:szCs w:val="30"/>
          <w:cs/>
        </w:rPr>
        <w:t>สถานการณ์ดังกล่าวอาจส่งผลให้มูลค่าตามบัญชีของที่ดิน อาคารและอุปกรณ์ สูงกว่ามูลค่าที่คาดว่าจะได้รับคืนซึ่งอาจทำให้เกิดผลขาดทุนจากการด้อยค่า ฝ่ายบริหารจึงได้ทดสอบการด้อยค่าของสินทรัพย์</w:t>
      </w:r>
      <w:r w:rsidR="001578CA" w:rsidRPr="00FE297C">
        <w:rPr>
          <w:rFonts w:ascii="Angsana New" w:hAnsi="Angsana New"/>
          <w:sz w:val="30"/>
          <w:szCs w:val="30"/>
          <w:cs/>
        </w:rPr>
        <w:t>โดย</w:t>
      </w:r>
      <w:r w:rsidR="00661EF9" w:rsidRPr="00FE297C">
        <w:rPr>
          <w:rFonts w:ascii="Angsana New" w:hAnsi="Angsana New"/>
          <w:sz w:val="30"/>
          <w:szCs w:val="30"/>
          <w:cs/>
        </w:rPr>
        <w:t>ได้ประเมินมูลค่าที่คาดว่าจะได้รับคืนโดยวิธีมูลค่าจากการใช้ ซึ่งประมาณจากการคิดลดกระแสเงินสดที่คาดว่าจะได้รับในอนาคตจากการใช้สินทรัพย์นั้นๆ ข้อสมมติสำคัญที่ฝ่ายบริหารใช้ในการประมาณกระแสเงินสดดังกล่าว ได้แก่ ปริมาณและราคาขายที่ประมาณโดยอาศัยประสบการณ์ในอดีตปรับปรุงด้วยแผนการดำเนินงานที่เปลี่ยนแปลงไปในอนาค</w:t>
      </w:r>
      <w:r w:rsidR="0018562C" w:rsidRPr="00FE297C">
        <w:rPr>
          <w:rFonts w:ascii="Angsana New" w:hAnsi="Angsana New" w:hint="cs"/>
          <w:sz w:val="30"/>
          <w:szCs w:val="30"/>
          <w:cs/>
        </w:rPr>
        <w:t>ต</w:t>
      </w:r>
      <w:r w:rsidR="007161DA">
        <w:rPr>
          <w:rFonts w:ascii="Angsana New" w:hAnsi="Angsana New" w:hint="cs"/>
          <w:sz w:val="30"/>
          <w:szCs w:val="30"/>
          <w:cs/>
        </w:rPr>
        <w:t>และ</w:t>
      </w:r>
      <w:r w:rsidR="00661EF9" w:rsidRPr="00FE297C">
        <w:rPr>
          <w:rFonts w:ascii="Angsana New" w:hAnsi="Angsana New"/>
          <w:sz w:val="30"/>
          <w:szCs w:val="30"/>
          <w:cs/>
        </w:rPr>
        <w:t xml:space="preserve">อัตราการเติบโตระยะยาว </w:t>
      </w:r>
    </w:p>
    <w:p w14:paraId="7A8494BE" w14:textId="77777777" w:rsidR="005F7229" w:rsidRPr="00FE297C" w:rsidRDefault="005F7229" w:rsidP="005F722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04A3808" w14:textId="5A3FE7B8" w:rsidR="00661EF9" w:rsidRPr="00FE297C" w:rsidRDefault="00661EF9" w:rsidP="005F722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จากการทดสอบการด้อยค่าโดย</w:t>
      </w:r>
      <w:r w:rsidR="002F6188" w:rsidRPr="00FE297C">
        <w:rPr>
          <w:rFonts w:ascii="Angsana New" w:hAnsi="Angsana New" w:hint="cs"/>
          <w:sz w:val="30"/>
          <w:szCs w:val="30"/>
          <w:cs/>
        </w:rPr>
        <w:t>อัตราคิดลดจากต้นทุนเงินทุนถัวเฉลี่ยถ่วงน้ำหนัก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ที่อัตราร้อยละ </w:t>
      </w:r>
      <w:r w:rsidR="000970BF" w:rsidRPr="00FE297C">
        <w:rPr>
          <w:rFonts w:ascii="Angsana New" w:hAnsi="Angsana New"/>
          <w:sz w:val="30"/>
          <w:szCs w:val="30"/>
        </w:rPr>
        <w:t>9.48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i/>
          <w:iCs/>
          <w:sz w:val="30"/>
          <w:szCs w:val="30"/>
        </w:rPr>
        <w:t>(</w:t>
      </w:r>
      <w:r w:rsidR="00166896" w:rsidRPr="00FE297C">
        <w:rPr>
          <w:rFonts w:ascii="Angsana New" w:hAnsi="Angsana New"/>
          <w:i/>
          <w:iCs/>
          <w:sz w:val="30"/>
          <w:szCs w:val="30"/>
        </w:rPr>
        <w:t>2563</w:t>
      </w:r>
      <w:r w:rsidRPr="00FE297C">
        <w:rPr>
          <w:rFonts w:ascii="Angsana New" w:hAnsi="Angsana New"/>
          <w:i/>
          <w:iCs/>
          <w:sz w:val="30"/>
          <w:szCs w:val="30"/>
        </w:rPr>
        <w:t xml:space="preserve">: </w:t>
      </w:r>
      <w:r w:rsidRPr="00FE297C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166896" w:rsidRPr="00FE297C">
        <w:rPr>
          <w:rFonts w:ascii="Angsana New" w:hAnsi="Angsana New"/>
          <w:i/>
          <w:iCs/>
          <w:sz w:val="30"/>
          <w:szCs w:val="30"/>
        </w:rPr>
        <w:t>9.97</w:t>
      </w:r>
      <w:r w:rsidRPr="00FE297C">
        <w:rPr>
          <w:rFonts w:ascii="Angsana New" w:hAnsi="Angsana New"/>
          <w:i/>
          <w:iCs/>
          <w:sz w:val="30"/>
          <w:szCs w:val="30"/>
        </w:rPr>
        <w:t>)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>การประมาณการมูลค่าที่จะได้รับคืนสูงกว่ามูลค่าตามบัญชีจึงไม่รับรู้ขาดทุนจากการด้อยค่าสำหรับที่ดิน อาคารและอุปกรณ์ ในบริษัท</w:t>
      </w:r>
      <w:r w:rsidR="0057047D">
        <w:rPr>
          <w:rFonts w:ascii="Angsana New" w:hAnsi="Angsana New"/>
          <w:sz w:val="30"/>
          <w:szCs w:val="30"/>
        </w:rPr>
        <w:t xml:space="preserve"> </w:t>
      </w:r>
      <w:r w:rsidR="005E1704" w:rsidRPr="00FE297C">
        <w:rPr>
          <w:rFonts w:ascii="Angsana New" w:hAnsi="Angsana New" w:hint="cs"/>
          <w:sz w:val="30"/>
          <w:szCs w:val="30"/>
          <w:cs/>
        </w:rPr>
        <w:t>อุบลซันฟลาวเวอร์ จำกัด</w:t>
      </w:r>
      <w:r w:rsidRPr="00FE297C">
        <w:rPr>
          <w:rFonts w:ascii="Angsana New" w:hAnsi="Angsana New"/>
          <w:sz w:val="30"/>
          <w:szCs w:val="30"/>
          <w:cs/>
        </w:rPr>
        <w:t xml:space="preserve">ในงบการเงินปี </w:t>
      </w:r>
      <w:r w:rsidRPr="00FE297C">
        <w:rPr>
          <w:rFonts w:ascii="Angsana New" w:hAnsi="Angsana New"/>
          <w:sz w:val="30"/>
          <w:szCs w:val="30"/>
        </w:rPr>
        <w:t> </w:t>
      </w:r>
      <w:r w:rsidR="00166896" w:rsidRPr="00FE297C">
        <w:rPr>
          <w:rFonts w:ascii="Angsana New" w:hAnsi="Angsana New"/>
          <w:sz w:val="30"/>
          <w:szCs w:val="30"/>
        </w:rPr>
        <w:t>2564</w:t>
      </w:r>
    </w:p>
    <w:p w14:paraId="4A546BDD" w14:textId="77777777" w:rsidR="005476C6" w:rsidRPr="00FE297C" w:rsidRDefault="005476C6" w:rsidP="0048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</w:rPr>
      </w:pPr>
      <w:r w:rsidRPr="00FE297C">
        <w:rPr>
          <w:rFonts w:ascii="Angsana New" w:hAnsi="Angsana New"/>
          <w:i/>
          <w:iCs/>
        </w:rPr>
        <w:tab/>
      </w:r>
    </w:p>
    <w:p w14:paraId="23BAD8C6" w14:textId="77777777" w:rsidR="00CC480B" w:rsidRPr="00FE297C" w:rsidRDefault="00CC480B" w:rsidP="0048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521AF573" w14:textId="77777777" w:rsidR="00CC480B" w:rsidRPr="00FE297C" w:rsidRDefault="00CC480B" w:rsidP="0048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10"/>
          <w:szCs w:val="10"/>
        </w:rPr>
      </w:pPr>
    </w:p>
    <w:p w14:paraId="56CD0827" w14:textId="190B1AD8" w:rsidR="00CC480B" w:rsidRPr="00FE297C" w:rsidRDefault="00CC480B" w:rsidP="005F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การเปลี่ยนแปลงใน</w:t>
      </w:r>
      <w:r w:rsidR="00977412" w:rsidRPr="00FE297C">
        <w:rPr>
          <w:rFonts w:ascii="Angsana New" w:hAnsi="Angsana New" w:hint="cs"/>
          <w:sz w:val="30"/>
          <w:szCs w:val="30"/>
          <w:cs/>
        </w:rPr>
        <w:t xml:space="preserve">อัตราคิดลดร้อยละ </w:t>
      </w:r>
      <w:r w:rsidR="00FE3A25" w:rsidRPr="00FE297C">
        <w:rPr>
          <w:rFonts w:ascii="Angsana New" w:hAnsi="Angsana New"/>
          <w:sz w:val="30"/>
          <w:szCs w:val="30"/>
        </w:rPr>
        <w:t>1</w:t>
      </w:r>
      <w:r w:rsidR="00D54266" w:rsidRPr="00FE297C">
        <w:rPr>
          <w:rFonts w:ascii="Angsana New" w:hAnsi="Angsana New"/>
          <w:sz w:val="30"/>
          <w:szCs w:val="30"/>
        </w:rPr>
        <w:t>6</w:t>
      </w:r>
      <w:r w:rsidR="00FE3A25" w:rsidRPr="00FE297C">
        <w:rPr>
          <w:rFonts w:ascii="Angsana New" w:hAnsi="Angsana New"/>
          <w:sz w:val="30"/>
          <w:szCs w:val="30"/>
        </w:rPr>
        <w:t>.</w:t>
      </w:r>
      <w:r w:rsidR="00D54266" w:rsidRPr="00FE297C">
        <w:rPr>
          <w:rFonts w:ascii="Angsana New" w:hAnsi="Angsana New"/>
          <w:sz w:val="30"/>
          <w:szCs w:val="30"/>
        </w:rPr>
        <w:t>19</w:t>
      </w:r>
      <w:r w:rsidR="00977412" w:rsidRPr="00FE297C">
        <w:rPr>
          <w:rFonts w:ascii="Angsana New" w:hAnsi="Angsana New"/>
          <w:sz w:val="30"/>
          <w:szCs w:val="30"/>
        </w:rPr>
        <w:t xml:space="preserve"> </w:t>
      </w:r>
      <w:r w:rsidR="00977412" w:rsidRPr="00FE297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166896" w:rsidRPr="00FE297C">
        <w:rPr>
          <w:rFonts w:ascii="Angsana New" w:hAnsi="Angsana New"/>
          <w:i/>
          <w:iCs/>
          <w:sz w:val="30"/>
          <w:szCs w:val="30"/>
        </w:rPr>
        <w:t>2563</w:t>
      </w:r>
      <w:r w:rsidR="00977412" w:rsidRPr="00FE297C">
        <w:rPr>
          <w:rFonts w:ascii="Angsana New" w:hAnsi="Angsana New"/>
          <w:i/>
          <w:iCs/>
          <w:sz w:val="30"/>
          <w:szCs w:val="30"/>
        </w:rPr>
        <w:t xml:space="preserve">: </w:t>
      </w:r>
      <w:r w:rsidR="00977412" w:rsidRPr="00FE297C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166896" w:rsidRPr="00FE297C">
        <w:rPr>
          <w:rFonts w:ascii="Angsana New" w:hAnsi="Angsana New"/>
          <w:i/>
          <w:iCs/>
          <w:sz w:val="30"/>
          <w:szCs w:val="30"/>
        </w:rPr>
        <w:t>4.26</w:t>
      </w:r>
      <w:r w:rsidR="00977412" w:rsidRPr="00FE297C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FE297C">
        <w:rPr>
          <w:rFonts w:ascii="Angsana New" w:hAnsi="Angsana New"/>
          <w:sz w:val="30"/>
          <w:szCs w:val="30"/>
          <w:cs/>
        </w:rPr>
        <w:t xml:space="preserve"> </w:t>
      </w:r>
      <w:r w:rsidR="003C2274" w:rsidRPr="00FE297C">
        <w:rPr>
          <w:rFonts w:ascii="Angsana New" w:hAnsi="Angsana New" w:hint="cs"/>
          <w:sz w:val="30"/>
          <w:szCs w:val="30"/>
          <w:cs/>
        </w:rPr>
        <w:t>โดยถือว่าข้อสมมติอื่นๆคงที่</w:t>
      </w:r>
      <w:r w:rsidRPr="00FE297C">
        <w:rPr>
          <w:rFonts w:ascii="Angsana New" w:hAnsi="Angsana New"/>
          <w:sz w:val="30"/>
          <w:szCs w:val="30"/>
          <w:cs/>
        </w:rPr>
        <w:t>จะมีผล</w:t>
      </w:r>
      <w:r w:rsidR="003C2274" w:rsidRPr="00FE297C">
        <w:rPr>
          <w:rFonts w:ascii="Angsana New" w:hAnsi="Angsana New" w:hint="cs"/>
          <w:sz w:val="30"/>
          <w:szCs w:val="30"/>
          <w:cs/>
        </w:rPr>
        <w:t>ทำให้</w:t>
      </w:r>
      <w:r w:rsidRPr="00FE297C">
        <w:rPr>
          <w:rFonts w:ascii="Angsana New" w:hAnsi="Angsana New"/>
          <w:sz w:val="30"/>
          <w:szCs w:val="30"/>
          <w:cs/>
        </w:rPr>
        <w:t>มูลค่</w:t>
      </w:r>
      <w:r w:rsidR="008F4EB5" w:rsidRPr="00FE297C">
        <w:rPr>
          <w:rFonts w:ascii="Angsana New" w:hAnsi="Angsana New"/>
          <w:sz w:val="30"/>
          <w:szCs w:val="30"/>
          <w:cs/>
        </w:rPr>
        <w:t>า</w:t>
      </w:r>
      <w:r w:rsidR="00654F90" w:rsidRPr="00FE297C">
        <w:rPr>
          <w:rFonts w:ascii="Angsana New" w:hAnsi="Angsana New" w:hint="cs"/>
          <w:sz w:val="30"/>
          <w:szCs w:val="30"/>
          <w:cs/>
        </w:rPr>
        <w:t>ตามบัญชี</w:t>
      </w:r>
      <w:r w:rsidR="008F4EB5" w:rsidRPr="00FE297C">
        <w:rPr>
          <w:rFonts w:ascii="Angsana New" w:hAnsi="Angsana New"/>
          <w:sz w:val="30"/>
          <w:szCs w:val="30"/>
          <w:cs/>
        </w:rPr>
        <w:t xml:space="preserve">ของที่ดิน อาคารและอุปกรณ์ </w:t>
      </w:r>
      <w:r w:rsidR="00805AEE" w:rsidRPr="00FE297C">
        <w:rPr>
          <w:rFonts w:ascii="Angsana New" w:hAnsi="Angsana New"/>
          <w:sz w:val="30"/>
          <w:szCs w:val="30"/>
          <w:cs/>
        </w:rPr>
        <w:t xml:space="preserve">ในงบการเงินที่เท่ากับมูลค่าที่คาดว่าจะได้รับคืน </w:t>
      </w:r>
    </w:p>
    <w:p w14:paraId="12BEAE77" w14:textId="350DAF34" w:rsidR="00CB7770" w:rsidRPr="00FE297C" w:rsidRDefault="00166896" w:rsidP="00CB777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E297C">
        <w:rPr>
          <w:rFonts w:ascii="Angsana New" w:hAnsi="Angsana New"/>
          <w:sz w:val="30"/>
          <w:szCs w:val="30"/>
          <w:u w:val="none"/>
          <w:lang w:val="en-US"/>
        </w:rPr>
        <w:lastRenderedPageBreak/>
        <w:t>10</w:t>
      </w:r>
      <w:r w:rsidR="00CB7770" w:rsidRPr="00FE297C">
        <w:rPr>
          <w:rFonts w:ascii="Angsana New" w:hAnsi="Angsana New"/>
          <w:sz w:val="30"/>
          <w:szCs w:val="30"/>
          <w:u w:val="none"/>
          <w:lang w:val="en-US"/>
        </w:rPr>
        <w:tab/>
      </w:r>
      <w:r w:rsidR="00CB7770" w:rsidRPr="00FE297C">
        <w:rPr>
          <w:rFonts w:ascii="Angsana New" w:hAnsi="Angsana New" w:hint="cs"/>
          <w:sz w:val="30"/>
          <w:szCs w:val="30"/>
          <w:u w:val="none"/>
          <w:cs/>
          <w:lang w:val="en-US"/>
        </w:rPr>
        <w:t>สัญญาเช่า</w:t>
      </w:r>
    </w:p>
    <w:p w14:paraId="5D91FEB4" w14:textId="43295CEA" w:rsidR="006E1653" w:rsidRPr="00FE297C" w:rsidRDefault="006E1653" w:rsidP="00BE21CC">
      <w:pPr>
        <w:tabs>
          <w:tab w:val="clear" w:pos="680"/>
        </w:tabs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0CD70DC4" w14:textId="77777777" w:rsidR="00CA4E33" w:rsidRPr="00FE297C" w:rsidRDefault="00CA4E33" w:rsidP="006E1653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09F08AF4" w14:textId="1079DABA" w:rsidR="00551551" w:rsidRPr="00FE297C" w:rsidRDefault="00551551" w:rsidP="00551551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E297C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C0F728D" w14:textId="77777777" w:rsidR="00551551" w:rsidRPr="00FE297C" w:rsidRDefault="00551551" w:rsidP="0055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27AA891B" w14:textId="4F1A5FD2" w:rsidR="00551551" w:rsidRPr="00FE297C" w:rsidRDefault="00551551" w:rsidP="00551551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FE297C">
        <w:rPr>
          <w:rFonts w:asciiTheme="majorBidi" w:hAnsiTheme="majorBidi" w:cstheme="majorBidi"/>
          <w:b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FE297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b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FE297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b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45A8A47" w14:textId="77777777" w:rsidR="00551551" w:rsidRPr="00FE297C" w:rsidRDefault="00551551" w:rsidP="0055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7A086671" w14:textId="136813C0" w:rsidR="00551551" w:rsidRPr="00FE297C" w:rsidRDefault="00551551" w:rsidP="0055155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E297C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ACA6A6B" w14:textId="77777777" w:rsidR="00551551" w:rsidRPr="00FE297C" w:rsidRDefault="00551551" w:rsidP="0055155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F4EE940" w14:textId="0AA444A6" w:rsidR="00551551" w:rsidRPr="00FE297C" w:rsidRDefault="00551551" w:rsidP="0055155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FE297C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FE297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FE297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FE297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E297C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กลุ่มบริษัทพิจารณาการด้อยค่าของสินทรัพย์สิทธิการใช้ตามที่เปิดเผยในหมายเหตุข้อ</w:t>
      </w:r>
      <w:r w:rsidRPr="00FE297C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166896" w:rsidRPr="00FE297C">
        <w:rPr>
          <w:rFonts w:asciiTheme="majorBidi" w:hAnsiTheme="majorBidi" w:cstheme="majorBidi"/>
          <w:bCs/>
          <w:sz w:val="30"/>
          <w:szCs w:val="30"/>
        </w:rPr>
        <w:t>9</w:t>
      </w:r>
      <w:r w:rsidRPr="00FE297C">
        <w:rPr>
          <w:rFonts w:asciiTheme="majorBidi" w:hAnsiTheme="majorBidi" w:cstheme="majorBidi"/>
          <w:b/>
          <w:sz w:val="30"/>
          <w:szCs w:val="30"/>
        </w:rPr>
        <w:t xml:space="preserve">  </w:t>
      </w:r>
    </w:p>
    <w:p w14:paraId="0156FAD2" w14:textId="77777777" w:rsidR="00551551" w:rsidRPr="00FE297C" w:rsidRDefault="00551551" w:rsidP="0055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00E0F11B" w14:textId="35372511" w:rsidR="00551551" w:rsidRPr="00FE297C" w:rsidRDefault="00551551" w:rsidP="0055155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E297C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FE297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FE297C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508E4FBB" w14:textId="77777777" w:rsidR="00551551" w:rsidRPr="00FE297C" w:rsidRDefault="00551551" w:rsidP="0055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4317F4B2" w14:textId="33C7E4BC" w:rsidR="00CA4E33" w:rsidRPr="00FE297C" w:rsidRDefault="00551551" w:rsidP="005F722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FE297C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</w:t>
      </w:r>
      <w:r w:rsidR="00210F7E" w:rsidRPr="00FE297C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FE297C">
        <w:rPr>
          <w:rFonts w:asciiTheme="majorBidi" w:hAnsiTheme="majorBidi" w:cstheme="majorBidi"/>
          <w:b/>
          <w:sz w:val="30"/>
          <w:szCs w:val="30"/>
          <w:cs/>
        </w:rPr>
        <w:t xml:space="preserve">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CB7770" w:rsidRPr="00FE297C" w14:paraId="1DD863E1" w14:textId="77777777" w:rsidTr="000170C8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5C936DA6" w14:textId="77777777" w:rsidR="00CB7770" w:rsidRPr="00FE297C" w:rsidRDefault="00CB7770" w:rsidP="000170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EE26AF9" w14:textId="77777777" w:rsidR="00CB7770" w:rsidRPr="00FE297C" w:rsidRDefault="00CB7770" w:rsidP="000170C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F2E9AFC" w14:textId="77777777" w:rsidR="00CB7770" w:rsidRPr="00FE297C" w:rsidRDefault="00CB7770" w:rsidP="000170C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9FCAF27" w14:textId="77777777" w:rsidR="00CB7770" w:rsidRPr="00FE297C" w:rsidRDefault="00CB7770" w:rsidP="000170C8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B7770" w:rsidRPr="00FE297C" w14:paraId="109CEAEE" w14:textId="77777777" w:rsidTr="000170C8">
        <w:trPr>
          <w:cantSplit/>
          <w:tblHeader/>
        </w:trPr>
        <w:tc>
          <w:tcPr>
            <w:tcW w:w="4050" w:type="dxa"/>
          </w:tcPr>
          <w:p w14:paraId="117C7A1F" w14:textId="280300ED" w:rsidR="00CB7770" w:rsidRPr="00FE297C" w:rsidRDefault="00CB7770" w:rsidP="000170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166896"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6F65A065" w14:textId="1801573F" w:rsidR="00CB7770" w:rsidRPr="00FE297C" w:rsidRDefault="00166896" w:rsidP="000170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E29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28C7382E" w14:textId="77777777" w:rsidR="00CB7770" w:rsidRPr="00FE297C" w:rsidRDefault="00CB7770" w:rsidP="000170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DC30F5A" w14:textId="7ADA438C" w:rsidR="00CB7770" w:rsidRPr="00FE297C" w:rsidRDefault="00166896" w:rsidP="000170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3F30FD4F" w14:textId="77777777" w:rsidR="00CB7770" w:rsidRPr="00FE297C" w:rsidRDefault="00CB7770" w:rsidP="000170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2A53A" w14:textId="18DAD1D7" w:rsidR="00CB7770" w:rsidRPr="00FE297C" w:rsidRDefault="00166896" w:rsidP="000170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2A3980A2" w14:textId="77777777" w:rsidR="00CB7770" w:rsidRPr="00FE297C" w:rsidRDefault="00CB7770" w:rsidP="000170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08832A" w14:textId="24633E73" w:rsidR="00CB7770" w:rsidRPr="00FE297C" w:rsidRDefault="00166896" w:rsidP="000170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CB7770" w:rsidRPr="00FE297C" w14:paraId="5E1B3EF7" w14:textId="77777777" w:rsidTr="000170C8">
        <w:trPr>
          <w:cantSplit/>
          <w:tblHeader/>
        </w:trPr>
        <w:tc>
          <w:tcPr>
            <w:tcW w:w="4050" w:type="dxa"/>
          </w:tcPr>
          <w:p w14:paraId="6EED6BEC" w14:textId="77777777" w:rsidR="00CB7770" w:rsidRPr="00FE297C" w:rsidRDefault="00CB7770" w:rsidP="000170C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552372B" w14:textId="0A1CBE73" w:rsidR="00CB7770" w:rsidRPr="00FE297C" w:rsidRDefault="00CB7770" w:rsidP="000170C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A048B" w:rsidRPr="00FE29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E29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FE29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B7770" w:rsidRPr="00FE297C" w14:paraId="7D948D27" w14:textId="77777777" w:rsidTr="000170C8">
        <w:trPr>
          <w:cantSplit/>
        </w:trPr>
        <w:tc>
          <w:tcPr>
            <w:tcW w:w="4050" w:type="dxa"/>
          </w:tcPr>
          <w:p w14:paraId="564B7B78" w14:textId="77777777" w:rsidR="00CB7770" w:rsidRPr="00FE297C" w:rsidRDefault="00CB7770" w:rsidP="000170C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8CCA075" w14:textId="77777777" w:rsidR="00CB7770" w:rsidRPr="00FE297C" w:rsidRDefault="00CB7770" w:rsidP="00017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3477A1" w14:textId="77777777" w:rsidR="00CB7770" w:rsidRPr="00FE297C" w:rsidRDefault="00CB7770" w:rsidP="000170C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DE2E22" w14:textId="77777777" w:rsidR="00CB7770" w:rsidRPr="00FE297C" w:rsidRDefault="00CB7770" w:rsidP="00017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9CB59B" w14:textId="77777777" w:rsidR="00CB7770" w:rsidRPr="00FE297C" w:rsidRDefault="00CB7770" w:rsidP="000170C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FBA7A" w14:textId="77777777" w:rsidR="00CB7770" w:rsidRPr="00FE297C" w:rsidRDefault="00CB7770" w:rsidP="00017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D19284" w14:textId="77777777" w:rsidR="00CB7770" w:rsidRPr="00FE297C" w:rsidRDefault="00CB7770" w:rsidP="000170C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EB4A2" w14:textId="77777777" w:rsidR="00CB7770" w:rsidRPr="00FE297C" w:rsidRDefault="00CB7770" w:rsidP="00017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7770" w:rsidRPr="00FE297C" w14:paraId="757FDCFC" w14:textId="77777777" w:rsidTr="000170C8">
        <w:trPr>
          <w:cantSplit/>
        </w:trPr>
        <w:tc>
          <w:tcPr>
            <w:tcW w:w="4050" w:type="dxa"/>
          </w:tcPr>
          <w:p w14:paraId="46F81D5C" w14:textId="77777777" w:rsidR="00CB7770" w:rsidRPr="00FE297C" w:rsidRDefault="00CB7770" w:rsidP="000170C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78B2691" w14:textId="77777777" w:rsidR="00CB7770" w:rsidRPr="00FE297C" w:rsidRDefault="00CB7770" w:rsidP="00017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05361D6" w14:textId="77777777" w:rsidR="00CB7770" w:rsidRPr="00FE297C" w:rsidRDefault="00CB7770" w:rsidP="000170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DD54CA" w14:textId="77777777" w:rsidR="00CB7770" w:rsidRPr="00FE297C" w:rsidRDefault="00CB7770" w:rsidP="00017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B0AA193" w14:textId="77777777" w:rsidR="00CB7770" w:rsidRPr="00FE297C" w:rsidRDefault="00CB7770" w:rsidP="000170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E55639" w14:textId="77777777" w:rsidR="00CB7770" w:rsidRPr="00FE297C" w:rsidRDefault="00CB7770" w:rsidP="00017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629B009" w14:textId="77777777" w:rsidR="00CB7770" w:rsidRPr="00FE297C" w:rsidRDefault="00CB7770" w:rsidP="000170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30F55" w14:textId="77777777" w:rsidR="00CB7770" w:rsidRPr="00FE297C" w:rsidRDefault="00CB7770" w:rsidP="00017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45E1B" w:rsidRPr="00FE297C" w14:paraId="34517087" w14:textId="77777777" w:rsidTr="00DC4CF2">
        <w:trPr>
          <w:cantSplit/>
        </w:trPr>
        <w:tc>
          <w:tcPr>
            <w:tcW w:w="4050" w:type="dxa"/>
          </w:tcPr>
          <w:p w14:paraId="4F81B92F" w14:textId="2F6C1E92" w:rsidR="00E45E1B" w:rsidRPr="00FE297C" w:rsidRDefault="00E45E1B" w:rsidP="00E45E1B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080" w:type="dxa"/>
            <w:vAlign w:val="bottom"/>
          </w:tcPr>
          <w:p w14:paraId="3EAA21C8" w14:textId="7C6266B8" w:rsidR="00E45E1B" w:rsidRPr="00FE297C" w:rsidRDefault="00D5182E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FDECA1A" w14:textId="77777777" w:rsidR="00E45E1B" w:rsidRPr="00FE297C" w:rsidRDefault="00E45E1B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FC161F" w14:textId="5D30CE59" w:rsidR="00E45E1B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  <w:tc>
          <w:tcPr>
            <w:tcW w:w="180" w:type="dxa"/>
            <w:vAlign w:val="bottom"/>
          </w:tcPr>
          <w:p w14:paraId="21E97277" w14:textId="77777777" w:rsidR="00E45E1B" w:rsidRPr="00FE297C" w:rsidRDefault="00E45E1B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D8F27C" w14:textId="4DFCA6A7" w:rsidR="00E45E1B" w:rsidRPr="00FE297C" w:rsidRDefault="00D5182E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DB3BD1" w14:textId="77777777" w:rsidR="00E45E1B" w:rsidRPr="00FE297C" w:rsidRDefault="00E45E1B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928050" w14:textId="3C43F5FA" w:rsidR="00E45E1B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</w:tr>
      <w:tr w:rsidR="00E45E1B" w:rsidRPr="00FE297C" w14:paraId="6BCC289F" w14:textId="77777777" w:rsidTr="00DC4CF2">
        <w:trPr>
          <w:cantSplit/>
        </w:trPr>
        <w:tc>
          <w:tcPr>
            <w:tcW w:w="4050" w:type="dxa"/>
          </w:tcPr>
          <w:p w14:paraId="454D96B9" w14:textId="6896EE52" w:rsidR="00E45E1B" w:rsidRPr="00FE297C" w:rsidRDefault="00E45E1B" w:rsidP="00E45E1B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FE297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โรงงานและส่วนปรับปรุงอาคาร</w:t>
            </w:r>
          </w:p>
        </w:tc>
        <w:tc>
          <w:tcPr>
            <w:tcW w:w="1080" w:type="dxa"/>
            <w:vAlign w:val="bottom"/>
          </w:tcPr>
          <w:p w14:paraId="4C9C15B1" w14:textId="1A83F88D" w:rsidR="00E45E1B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2,978</w:t>
            </w:r>
          </w:p>
        </w:tc>
        <w:tc>
          <w:tcPr>
            <w:tcW w:w="180" w:type="dxa"/>
            <w:vAlign w:val="bottom"/>
          </w:tcPr>
          <w:p w14:paraId="1AF90304" w14:textId="77777777" w:rsidR="00E45E1B" w:rsidRPr="00FE297C" w:rsidRDefault="00E45E1B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F57084" w14:textId="45E6E672" w:rsidR="00E45E1B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9,461</w:t>
            </w:r>
          </w:p>
        </w:tc>
        <w:tc>
          <w:tcPr>
            <w:tcW w:w="180" w:type="dxa"/>
            <w:vAlign w:val="bottom"/>
          </w:tcPr>
          <w:p w14:paraId="2BEA5D68" w14:textId="77777777" w:rsidR="00E45E1B" w:rsidRPr="00FE297C" w:rsidRDefault="00E45E1B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0E365F" w14:textId="5B944C42" w:rsidR="00E45E1B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2,347</w:t>
            </w:r>
          </w:p>
        </w:tc>
        <w:tc>
          <w:tcPr>
            <w:tcW w:w="180" w:type="dxa"/>
            <w:vAlign w:val="bottom"/>
          </w:tcPr>
          <w:p w14:paraId="1148C151" w14:textId="77777777" w:rsidR="00E45E1B" w:rsidRPr="00FE297C" w:rsidRDefault="00E45E1B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2CFBFF" w14:textId="6A0598BA" w:rsidR="00E45E1B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8,716</w:t>
            </w:r>
          </w:p>
        </w:tc>
      </w:tr>
      <w:tr w:rsidR="00E45E1B" w:rsidRPr="00FE297C" w14:paraId="2F117393" w14:textId="77777777" w:rsidTr="00DC4CF2">
        <w:trPr>
          <w:cantSplit/>
        </w:trPr>
        <w:tc>
          <w:tcPr>
            <w:tcW w:w="4050" w:type="dxa"/>
          </w:tcPr>
          <w:p w14:paraId="346EDAA7" w14:textId="77777777" w:rsidR="00E45E1B" w:rsidRPr="00FE297C" w:rsidRDefault="00E45E1B" w:rsidP="00E45E1B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เครื่องมือ เครื่องใช้ เครื่องตกแต่ง </w:t>
            </w:r>
          </w:p>
          <w:p w14:paraId="123F4471" w14:textId="5C5ED78E" w:rsidR="00E45E1B" w:rsidRPr="00FE297C" w:rsidRDefault="00E45E1B" w:rsidP="00E45E1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และอุปกรณ์โรงงาน</w:t>
            </w:r>
          </w:p>
        </w:tc>
        <w:tc>
          <w:tcPr>
            <w:tcW w:w="1080" w:type="dxa"/>
            <w:vAlign w:val="bottom"/>
          </w:tcPr>
          <w:p w14:paraId="20314D16" w14:textId="5A70BD4D" w:rsidR="00E45E1B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656</w:t>
            </w:r>
          </w:p>
        </w:tc>
        <w:tc>
          <w:tcPr>
            <w:tcW w:w="180" w:type="dxa"/>
            <w:vAlign w:val="bottom"/>
          </w:tcPr>
          <w:p w14:paraId="1E671B03" w14:textId="77777777" w:rsidR="00E45E1B" w:rsidRPr="00FE297C" w:rsidRDefault="00E45E1B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8409A5" w14:textId="4C86F47B" w:rsidR="00E45E1B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1,199</w:t>
            </w:r>
          </w:p>
        </w:tc>
        <w:tc>
          <w:tcPr>
            <w:tcW w:w="180" w:type="dxa"/>
            <w:vAlign w:val="bottom"/>
          </w:tcPr>
          <w:p w14:paraId="0872EAB1" w14:textId="77777777" w:rsidR="00E45E1B" w:rsidRPr="00FE297C" w:rsidRDefault="00E45E1B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A24392" w14:textId="0EA4FC30" w:rsidR="00E45E1B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180" w:type="dxa"/>
            <w:vAlign w:val="bottom"/>
          </w:tcPr>
          <w:p w14:paraId="5B070583" w14:textId="77777777" w:rsidR="00E45E1B" w:rsidRPr="00FE297C" w:rsidRDefault="00E45E1B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6B6BC0" w14:textId="2F0490DE" w:rsidR="00E45E1B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978</w:t>
            </w:r>
          </w:p>
        </w:tc>
      </w:tr>
      <w:tr w:rsidR="00E45E1B" w:rsidRPr="00FE297C" w14:paraId="76596285" w14:textId="77777777" w:rsidTr="00DC4CF2">
        <w:trPr>
          <w:cantSplit/>
        </w:trPr>
        <w:tc>
          <w:tcPr>
            <w:tcW w:w="4050" w:type="dxa"/>
          </w:tcPr>
          <w:p w14:paraId="4B8BAB8A" w14:textId="77777777" w:rsidR="00E45E1B" w:rsidRPr="00FE297C" w:rsidRDefault="00E45E1B" w:rsidP="00E45E1B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48409E81" w14:textId="358461A5" w:rsidR="00E45E1B" w:rsidRPr="00FE297C" w:rsidRDefault="00F76298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34,244</w:t>
            </w:r>
          </w:p>
        </w:tc>
        <w:tc>
          <w:tcPr>
            <w:tcW w:w="180" w:type="dxa"/>
            <w:vAlign w:val="bottom"/>
          </w:tcPr>
          <w:p w14:paraId="720D9EBD" w14:textId="77777777" w:rsidR="00E45E1B" w:rsidRPr="00FE297C" w:rsidRDefault="00E45E1B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8FBDBC" w14:textId="55876D92" w:rsidR="00E45E1B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33,969</w:t>
            </w:r>
          </w:p>
        </w:tc>
        <w:tc>
          <w:tcPr>
            <w:tcW w:w="180" w:type="dxa"/>
            <w:vAlign w:val="bottom"/>
          </w:tcPr>
          <w:p w14:paraId="186E9F8E" w14:textId="77777777" w:rsidR="00E45E1B" w:rsidRPr="00FE297C" w:rsidRDefault="00E45E1B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EBBE49" w14:textId="15CE38D2" w:rsidR="00E45E1B" w:rsidRPr="00FE297C" w:rsidRDefault="00F76298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26,458</w:t>
            </w:r>
          </w:p>
        </w:tc>
        <w:tc>
          <w:tcPr>
            <w:tcW w:w="180" w:type="dxa"/>
            <w:vAlign w:val="bottom"/>
          </w:tcPr>
          <w:p w14:paraId="7CEFDD18" w14:textId="77777777" w:rsidR="00E45E1B" w:rsidRPr="00FE297C" w:rsidRDefault="00E45E1B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01D51C" w14:textId="4ADBE2FA" w:rsidR="00E45E1B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27,601</w:t>
            </w:r>
          </w:p>
        </w:tc>
      </w:tr>
      <w:tr w:rsidR="00E45E1B" w:rsidRPr="00FE297C" w14:paraId="5738B6DD" w14:textId="77777777" w:rsidTr="00DC4CF2">
        <w:trPr>
          <w:cantSplit/>
        </w:trPr>
        <w:tc>
          <w:tcPr>
            <w:tcW w:w="4050" w:type="dxa"/>
          </w:tcPr>
          <w:p w14:paraId="45760DAE" w14:textId="3D0F4986" w:rsidR="00E45E1B" w:rsidRPr="00FE297C" w:rsidRDefault="00E45E1B" w:rsidP="00E45E1B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080" w:type="dxa"/>
            <w:vAlign w:val="bottom"/>
          </w:tcPr>
          <w:p w14:paraId="5CF7B63C" w14:textId="7DB5FB1F" w:rsidR="00E45E1B" w:rsidRPr="00FE297C" w:rsidRDefault="00F76298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6,381</w:t>
            </w:r>
          </w:p>
        </w:tc>
        <w:tc>
          <w:tcPr>
            <w:tcW w:w="180" w:type="dxa"/>
            <w:vAlign w:val="bottom"/>
          </w:tcPr>
          <w:p w14:paraId="2616F676" w14:textId="77777777" w:rsidR="00E45E1B" w:rsidRPr="00FE297C" w:rsidRDefault="00E45E1B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F9DE76" w14:textId="2E97E965" w:rsidR="00E45E1B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3,611</w:t>
            </w:r>
          </w:p>
        </w:tc>
        <w:tc>
          <w:tcPr>
            <w:tcW w:w="180" w:type="dxa"/>
            <w:vAlign w:val="bottom"/>
          </w:tcPr>
          <w:p w14:paraId="61D84DA6" w14:textId="77777777" w:rsidR="00E45E1B" w:rsidRPr="00FE297C" w:rsidRDefault="00E45E1B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27D204" w14:textId="04AA0E33" w:rsidR="00E45E1B" w:rsidRPr="00FE297C" w:rsidRDefault="00D5182E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CB0AED6" w14:textId="77777777" w:rsidR="00E45E1B" w:rsidRPr="00FE297C" w:rsidRDefault="00E45E1B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2FF0E0" w14:textId="2E8BB541" w:rsidR="00E45E1B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3,077</w:t>
            </w:r>
          </w:p>
        </w:tc>
      </w:tr>
      <w:tr w:rsidR="00D5182E" w:rsidRPr="00FE297C" w14:paraId="130610F3" w14:textId="77777777" w:rsidTr="00DC4CF2">
        <w:trPr>
          <w:cantSplit/>
        </w:trPr>
        <w:tc>
          <w:tcPr>
            <w:tcW w:w="4050" w:type="dxa"/>
          </w:tcPr>
          <w:p w14:paraId="34F586C2" w14:textId="082187BC" w:rsidR="00D5182E" w:rsidRPr="00FE297C" w:rsidRDefault="00D5182E" w:rsidP="00E45E1B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080" w:type="dxa"/>
            <w:vAlign w:val="bottom"/>
          </w:tcPr>
          <w:p w14:paraId="4A3F99A4" w14:textId="78607E7F" w:rsidR="00D5182E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</w:p>
        </w:tc>
        <w:tc>
          <w:tcPr>
            <w:tcW w:w="180" w:type="dxa"/>
            <w:vAlign w:val="bottom"/>
          </w:tcPr>
          <w:p w14:paraId="04F60844" w14:textId="77777777" w:rsidR="00D5182E" w:rsidRPr="00FE297C" w:rsidRDefault="00D5182E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A7CA74" w14:textId="42097328" w:rsidR="00D5182E" w:rsidRPr="00FE297C" w:rsidRDefault="00D5182E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90EB55B" w14:textId="77777777" w:rsidR="00D5182E" w:rsidRPr="00FE297C" w:rsidRDefault="00D5182E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504F95" w14:textId="3BED9235" w:rsidR="00D5182E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180" w:type="dxa"/>
            <w:vAlign w:val="bottom"/>
          </w:tcPr>
          <w:p w14:paraId="3809D3B5" w14:textId="77777777" w:rsidR="00D5182E" w:rsidRPr="00FE297C" w:rsidRDefault="00D5182E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0B92A7" w14:textId="264FAB13" w:rsidR="00D5182E" w:rsidRPr="00FE297C" w:rsidRDefault="00D5182E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45E1B" w:rsidRPr="00FE297C" w14:paraId="6576306F" w14:textId="77777777" w:rsidTr="00DC4CF2">
        <w:trPr>
          <w:cantSplit/>
        </w:trPr>
        <w:tc>
          <w:tcPr>
            <w:tcW w:w="4050" w:type="dxa"/>
          </w:tcPr>
          <w:p w14:paraId="6937F8CD" w14:textId="77777777" w:rsidR="00E45E1B" w:rsidRPr="00FE297C" w:rsidRDefault="00E45E1B" w:rsidP="00E45E1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FE297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2350BE52" w14:textId="03F31B26" w:rsidR="00E45E1B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3,537</w:t>
            </w:r>
          </w:p>
        </w:tc>
        <w:tc>
          <w:tcPr>
            <w:tcW w:w="180" w:type="dxa"/>
            <w:vAlign w:val="bottom"/>
          </w:tcPr>
          <w:p w14:paraId="6BA20E34" w14:textId="77777777" w:rsidR="00E45E1B" w:rsidRPr="00FE297C" w:rsidRDefault="00E45E1B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07C67E" w14:textId="6753EBA7" w:rsidR="00E45E1B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4,995</w:t>
            </w:r>
          </w:p>
        </w:tc>
        <w:tc>
          <w:tcPr>
            <w:tcW w:w="180" w:type="dxa"/>
            <w:vAlign w:val="bottom"/>
          </w:tcPr>
          <w:p w14:paraId="1C56B54E" w14:textId="77777777" w:rsidR="00E45E1B" w:rsidRPr="00FE297C" w:rsidRDefault="00E45E1B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762988" w14:textId="02D860A4" w:rsidR="00E45E1B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1,365</w:t>
            </w:r>
          </w:p>
        </w:tc>
        <w:tc>
          <w:tcPr>
            <w:tcW w:w="180" w:type="dxa"/>
            <w:vAlign w:val="bottom"/>
          </w:tcPr>
          <w:p w14:paraId="61242916" w14:textId="77777777" w:rsidR="00E45E1B" w:rsidRPr="00FE297C" w:rsidRDefault="00E45E1B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9134C" w14:textId="1CB30112" w:rsidR="00E45E1B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1,676</w:t>
            </w:r>
          </w:p>
        </w:tc>
      </w:tr>
      <w:tr w:rsidR="00E45E1B" w:rsidRPr="00FE297C" w14:paraId="1CA5712C" w14:textId="77777777" w:rsidTr="00DC4CF2">
        <w:trPr>
          <w:cantSplit/>
        </w:trPr>
        <w:tc>
          <w:tcPr>
            <w:tcW w:w="4050" w:type="dxa"/>
          </w:tcPr>
          <w:p w14:paraId="022D0CC3" w14:textId="77777777" w:rsidR="00E45E1B" w:rsidRPr="00FE297C" w:rsidRDefault="00E45E1B" w:rsidP="00E45E1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154F40AD" w14:textId="2A5F879D" w:rsidR="00E45E1B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59,736</w:t>
            </w:r>
          </w:p>
        </w:tc>
        <w:tc>
          <w:tcPr>
            <w:tcW w:w="180" w:type="dxa"/>
            <w:vAlign w:val="bottom"/>
          </w:tcPr>
          <w:p w14:paraId="1C70EA4B" w14:textId="77777777" w:rsidR="00E45E1B" w:rsidRPr="00FE297C" w:rsidRDefault="00E45E1B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D907A1" w14:textId="6220643E" w:rsidR="00E45E1B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46,230</w:t>
            </w:r>
          </w:p>
        </w:tc>
        <w:tc>
          <w:tcPr>
            <w:tcW w:w="180" w:type="dxa"/>
            <w:vAlign w:val="bottom"/>
          </w:tcPr>
          <w:p w14:paraId="4B0670CC" w14:textId="77777777" w:rsidR="00E45E1B" w:rsidRPr="00FE297C" w:rsidRDefault="00E45E1B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221C9F" w14:textId="516F0387" w:rsidR="00E45E1B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25,685</w:t>
            </w:r>
          </w:p>
        </w:tc>
        <w:tc>
          <w:tcPr>
            <w:tcW w:w="180" w:type="dxa"/>
            <w:vAlign w:val="bottom"/>
          </w:tcPr>
          <w:p w14:paraId="24B0E9CA" w14:textId="77777777" w:rsidR="00E45E1B" w:rsidRPr="00FE297C" w:rsidRDefault="00E45E1B" w:rsidP="00E45E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59EAF" w14:textId="02A7E1F9" w:rsidR="00E45E1B" w:rsidRPr="00FE297C" w:rsidRDefault="00166896" w:rsidP="00E45E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18,027</w:t>
            </w:r>
          </w:p>
        </w:tc>
      </w:tr>
    </w:tbl>
    <w:p w14:paraId="497E6357" w14:textId="77777777" w:rsidR="00984CFA" w:rsidRPr="00FE297C" w:rsidRDefault="00984CFA" w:rsidP="00CB7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336512" w14:textId="5E6E8221" w:rsidR="005344DD" w:rsidRPr="00FE297C" w:rsidRDefault="00CB7770" w:rsidP="005F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FE297C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166896" w:rsidRPr="00FE297C">
        <w:rPr>
          <w:rFonts w:ascii="Angsana New" w:hAnsi="Angsana New"/>
          <w:sz w:val="30"/>
          <w:szCs w:val="30"/>
        </w:rPr>
        <w:t>2564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FE297C">
        <w:rPr>
          <w:rFonts w:ascii="Angsana New" w:hAnsi="Angsana New" w:hint="cs"/>
          <w:spacing w:val="4"/>
          <w:sz w:val="30"/>
          <w:szCs w:val="30"/>
          <w:cs/>
        </w:rPr>
        <w:t>ของ</w:t>
      </w:r>
      <w:r w:rsidRPr="00FE297C">
        <w:rPr>
          <w:rFonts w:ascii="Angsana New" w:hAnsi="Angsana New"/>
          <w:spacing w:val="4"/>
          <w:sz w:val="30"/>
          <w:szCs w:val="30"/>
          <w:cs/>
        </w:rPr>
        <w:t xml:space="preserve">กลุ่มบริษัทและบริษัท มีจำนวน </w:t>
      </w:r>
      <w:r w:rsidR="003D32D5" w:rsidRPr="00FE297C">
        <w:rPr>
          <w:rFonts w:ascii="Angsana New" w:hAnsi="Angsana New"/>
          <w:spacing w:val="4"/>
          <w:sz w:val="30"/>
          <w:szCs w:val="30"/>
        </w:rPr>
        <w:t>65.42</w:t>
      </w:r>
      <w:r w:rsidRPr="00FE297C">
        <w:rPr>
          <w:rFonts w:ascii="Angsana New" w:hAnsi="Angsana New"/>
          <w:spacing w:val="4"/>
          <w:sz w:val="30"/>
          <w:szCs w:val="30"/>
        </w:rPr>
        <w:t xml:space="preserve"> </w:t>
      </w:r>
      <w:r w:rsidRPr="00FE297C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Pr="00FE297C">
        <w:rPr>
          <w:rFonts w:ascii="Angsana New" w:hAnsi="Angsana New"/>
          <w:spacing w:val="4"/>
          <w:sz w:val="30"/>
          <w:szCs w:val="30"/>
        </w:rPr>
        <w:t xml:space="preserve"> </w:t>
      </w:r>
      <w:r w:rsidRPr="00FE297C">
        <w:rPr>
          <w:rFonts w:ascii="Angsana New" w:hAnsi="Angsana New"/>
          <w:spacing w:val="4"/>
          <w:sz w:val="30"/>
          <w:szCs w:val="30"/>
          <w:cs/>
        </w:rPr>
        <w:t xml:space="preserve">และ </w:t>
      </w:r>
      <w:r w:rsidR="003D32D5" w:rsidRPr="00FE297C">
        <w:rPr>
          <w:rFonts w:ascii="Angsana New" w:hAnsi="Angsana New"/>
          <w:spacing w:val="4"/>
          <w:sz w:val="30"/>
          <w:szCs w:val="30"/>
        </w:rPr>
        <w:t>38.16</w:t>
      </w:r>
      <w:r w:rsidRPr="00FE297C">
        <w:rPr>
          <w:rFonts w:ascii="Angsana New" w:hAnsi="Angsana New"/>
          <w:spacing w:val="4"/>
          <w:sz w:val="30"/>
          <w:szCs w:val="30"/>
        </w:rPr>
        <w:t xml:space="preserve"> </w:t>
      </w:r>
      <w:r w:rsidRPr="00FE297C">
        <w:rPr>
          <w:rFonts w:ascii="Angsana New" w:hAnsi="Angsana New"/>
          <w:spacing w:val="4"/>
          <w:sz w:val="30"/>
          <w:szCs w:val="30"/>
          <w:cs/>
        </w:rPr>
        <w:t>ล้านบาท ตามลำดับ</w:t>
      </w:r>
      <w:r w:rsidR="005344DD" w:rsidRPr="00FE297C">
        <w:rPr>
          <w:rFonts w:ascii="Angsana New" w:hAnsi="Angsana New"/>
          <w:spacing w:val="4"/>
          <w:sz w:val="30"/>
          <w:szCs w:val="30"/>
        </w:rPr>
        <w:t xml:space="preserve"> </w:t>
      </w:r>
      <w:r w:rsidR="005344DD" w:rsidRPr="00FE297C">
        <w:rPr>
          <w:rFonts w:ascii="Angsana New" w:hAnsi="Angsana New"/>
          <w:i/>
          <w:iCs/>
          <w:spacing w:val="4"/>
          <w:sz w:val="30"/>
          <w:szCs w:val="30"/>
        </w:rPr>
        <w:t>(</w:t>
      </w:r>
      <w:r w:rsidR="00166896" w:rsidRPr="00FE297C">
        <w:rPr>
          <w:rFonts w:ascii="Angsana New" w:hAnsi="Angsana New"/>
          <w:i/>
          <w:iCs/>
          <w:spacing w:val="4"/>
          <w:sz w:val="30"/>
          <w:szCs w:val="30"/>
        </w:rPr>
        <w:t>2563</w:t>
      </w:r>
      <w:r w:rsidR="005344DD" w:rsidRPr="00FE297C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3D32D5" w:rsidRPr="00FE297C">
        <w:rPr>
          <w:rFonts w:ascii="Angsana New" w:hAnsi="Angsana New"/>
          <w:i/>
          <w:iCs/>
          <w:spacing w:val="4"/>
          <w:sz w:val="30"/>
          <w:szCs w:val="30"/>
        </w:rPr>
        <w:t>80.13</w:t>
      </w:r>
      <w:r w:rsidR="005344DD" w:rsidRPr="00FE297C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5344DD" w:rsidRPr="00FE297C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ล้านบาท และ </w:t>
      </w:r>
      <w:r w:rsidR="003D32D5" w:rsidRPr="00FE297C">
        <w:rPr>
          <w:rFonts w:ascii="Angsana New" w:hAnsi="Angsana New"/>
          <w:i/>
          <w:iCs/>
          <w:spacing w:val="4"/>
          <w:sz w:val="30"/>
          <w:szCs w:val="30"/>
        </w:rPr>
        <w:t>48.54</w:t>
      </w:r>
      <w:r w:rsidR="005344DD" w:rsidRPr="00FE297C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5344DD" w:rsidRPr="00FE297C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 ตามลำดับ)</w:t>
      </w:r>
    </w:p>
    <w:p w14:paraId="5FB8FE46" w14:textId="77777777" w:rsidR="005344DD" w:rsidRPr="00FE297C" w:rsidRDefault="005344DD" w:rsidP="00CB7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ECB284E" w14:textId="3F65DC5B" w:rsidR="00CF63FA" w:rsidRPr="00FE297C" w:rsidRDefault="00166896" w:rsidP="00BE21C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0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FE297C">
        <w:rPr>
          <w:rFonts w:ascii="Angsana New" w:hAnsi="Angsana New"/>
          <w:sz w:val="30"/>
          <w:szCs w:val="30"/>
          <w:u w:val="none"/>
          <w:lang w:val="en-US"/>
        </w:rPr>
        <w:t>11</w:t>
      </w:r>
      <w:r w:rsidR="00CF63FA" w:rsidRPr="00FE297C">
        <w:rPr>
          <w:rFonts w:ascii="Angsana New" w:hAnsi="Angsana New"/>
          <w:sz w:val="30"/>
          <w:szCs w:val="30"/>
          <w:u w:val="none"/>
        </w:rPr>
        <w:tab/>
      </w:r>
      <w:r w:rsidR="00CF63FA" w:rsidRPr="00FE297C">
        <w:rPr>
          <w:rFonts w:ascii="Angsana New" w:hAnsi="Angsana New"/>
          <w:sz w:val="30"/>
          <w:szCs w:val="30"/>
          <w:u w:val="none"/>
          <w:cs/>
        </w:rPr>
        <w:t xml:space="preserve">ที่ดินที่ไม่ได้ใช้ในการดำเนินงาน </w:t>
      </w:r>
    </w:p>
    <w:p w14:paraId="6DEAC40D" w14:textId="77777777" w:rsidR="00805DEE" w:rsidRPr="00FE297C" w:rsidRDefault="00805DEE" w:rsidP="00805DEE">
      <w:pPr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1796081D" w14:textId="32A44904" w:rsidR="00805DEE" w:rsidRPr="00FE297C" w:rsidRDefault="00805DEE" w:rsidP="002A0389">
      <w:pPr>
        <w:tabs>
          <w:tab w:val="clear" w:pos="454"/>
          <w:tab w:val="left" w:pos="540"/>
        </w:tabs>
        <w:rPr>
          <w:lang w:val="x-none" w:eastAsia="x-none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นโยบายการบัญชี</w:t>
      </w:r>
    </w:p>
    <w:p w14:paraId="12D3F867" w14:textId="68ED3100" w:rsidR="00600954" w:rsidRPr="00FE297C" w:rsidRDefault="00600954" w:rsidP="00600954">
      <w:pPr>
        <w:rPr>
          <w:lang w:eastAsia="x-none"/>
        </w:rPr>
      </w:pPr>
    </w:p>
    <w:p w14:paraId="5C206EA1" w14:textId="77777777" w:rsidR="00AC4C41" w:rsidRPr="00FE297C" w:rsidRDefault="00600954" w:rsidP="00600954">
      <w:pPr>
        <w:tabs>
          <w:tab w:val="clear" w:pos="227"/>
          <w:tab w:val="clear" w:pos="454"/>
          <w:tab w:val="left" w:pos="360"/>
          <w:tab w:val="left" w:pos="540"/>
        </w:tabs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ab/>
      </w:r>
      <w:r w:rsidRPr="00FE297C">
        <w:rPr>
          <w:rFonts w:ascii="Angsana New" w:hAnsi="Angsana New"/>
          <w:sz w:val="30"/>
          <w:szCs w:val="30"/>
          <w:cs/>
        </w:rPr>
        <w:tab/>
        <w:t>ที่ดินที่ไม่ได้ใช้ในการดำเนินงานวัดมูลค่าด้วยราคาทุนหักขาดทุนจากการด้อยค่า</w:t>
      </w:r>
      <w:r w:rsidR="00AC4C41" w:rsidRPr="00FE297C">
        <w:rPr>
          <w:rFonts w:ascii="Angsana New" w:hAnsi="Angsana New" w:hint="cs"/>
          <w:sz w:val="30"/>
          <w:szCs w:val="30"/>
          <w:cs/>
        </w:rPr>
        <w:t xml:space="preserve"> กลุ่มบริษัทพิจารณาการด้อยค่าของ</w:t>
      </w:r>
    </w:p>
    <w:p w14:paraId="6E7DC5EF" w14:textId="0F3BFB71" w:rsidR="00600954" w:rsidRPr="00FE297C" w:rsidRDefault="00AC4C41" w:rsidP="00600954">
      <w:pPr>
        <w:tabs>
          <w:tab w:val="clear" w:pos="227"/>
          <w:tab w:val="clear" w:pos="454"/>
          <w:tab w:val="left" w:pos="360"/>
          <w:tab w:val="left" w:pos="540"/>
        </w:tabs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</w:rPr>
        <w:tab/>
      </w:r>
      <w:r w:rsidRPr="00FE297C">
        <w:rPr>
          <w:rFonts w:ascii="Angsana New" w:hAnsi="Angsana New"/>
          <w:sz w:val="30"/>
          <w:szCs w:val="30"/>
        </w:rPr>
        <w:tab/>
      </w:r>
      <w:r w:rsidRPr="00FE297C">
        <w:rPr>
          <w:rFonts w:ascii="Angsana New" w:hAnsi="Angsana New" w:hint="cs"/>
          <w:sz w:val="30"/>
          <w:szCs w:val="30"/>
          <w:cs/>
        </w:rPr>
        <w:t xml:space="preserve">ที่ดินที่ไม่ได้ใช้ในการดำเนินงานตามที่เปิดเผยในหมายเหตุข้อ </w:t>
      </w:r>
      <w:r w:rsidR="00166896" w:rsidRPr="00FE297C">
        <w:rPr>
          <w:rFonts w:ascii="Angsana New" w:hAnsi="Angsana New"/>
          <w:sz w:val="30"/>
          <w:szCs w:val="30"/>
        </w:rPr>
        <w:t>9</w:t>
      </w:r>
    </w:p>
    <w:p w14:paraId="42D5F8A0" w14:textId="77777777" w:rsidR="007E1EDA" w:rsidRPr="00FE297C" w:rsidRDefault="007E1EDA" w:rsidP="000A20E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67"/>
        </w:tabs>
        <w:rPr>
          <w:sz w:val="14"/>
          <w:szCs w:val="14"/>
          <w:lang w:eastAsia="x-none"/>
        </w:rPr>
      </w:pPr>
      <w:r w:rsidRPr="00FE297C">
        <w:rPr>
          <w:lang w:eastAsia="x-none"/>
        </w:rPr>
        <w:tab/>
      </w:r>
      <w:r w:rsidR="000A20E2" w:rsidRPr="00FE297C">
        <w:rPr>
          <w:lang w:eastAsia="x-none"/>
        </w:rPr>
        <w:tab/>
      </w:r>
    </w:p>
    <w:p w14:paraId="25AFE61F" w14:textId="50C38032" w:rsidR="00F41A63" w:rsidRPr="00FE297C" w:rsidRDefault="00875904" w:rsidP="00D62A7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66896" w:rsidRPr="00FE297C">
        <w:rPr>
          <w:rFonts w:ascii="Angsana New" w:hAnsi="Angsana New"/>
          <w:sz w:val="30"/>
          <w:szCs w:val="30"/>
        </w:rPr>
        <w:t>31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ธันวาคม </w:t>
      </w:r>
      <w:r w:rsidR="00166896" w:rsidRPr="00FE297C">
        <w:rPr>
          <w:rFonts w:ascii="Angsana New" w:hAnsi="Angsana New"/>
          <w:sz w:val="30"/>
          <w:szCs w:val="30"/>
        </w:rPr>
        <w:t>2564</w:t>
      </w:r>
      <w:r w:rsidR="00B76FEF" w:rsidRPr="00FE297C">
        <w:rPr>
          <w:rFonts w:ascii="Angsana New" w:hAnsi="Angsana New"/>
          <w:sz w:val="30"/>
          <w:szCs w:val="30"/>
        </w:rPr>
        <w:t xml:space="preserve"> </w:t>
      </w:r>
      <w:r w:rsidR="007E3DD8" w:rsidRPr="00FE297C">
        <w:rPr>
          <w:rFonts w:ascii="Angsana New" w:hAnsi="Angsana New"/>
          <w:sz w:val="30"/>
          <w:szCs w:val="30"/>
          <w:cs/>
        </w:rPr>
        <w:t>กลุ่มบริษัทมีที่ดินที่ไม่ได้ใช้ในการดำเนินงานเป็นจำนวน</w:t>
      </w:r>
      <w:r w:rsidR="004F3301" w:rsidRPr="00FE297C">
        <w:rPr>
          <w:rFonts w:ascii="Angsana New" w:hAnsi="Angsana New"/>
          <w:sz w:val="30"/>
          <w:szCs w:val="30"/>
          <w:cs/>
        </w:rPr>
        <w:t xml:space="preserve"> </w:t>
      </w:r>
      <w:r w:rsidR="00166896" w:rsidRPr="00FE297C">
        <w:rPr>
          <w:rFonts w:ascii="Angsana New" w:hAnsi="Angsana New"/>
          <w:sz w:val="30"/>
          <w:szCs w:val="30"/>
        </w:rPr>
        <w:t>5.03</w:t>
      </w:r>
      <w:r w:rsidR="004F3301" w:rsidRPr="00FE297C">
        <w:rPr>
          <w:rFonts w:ascii="Angsana New" w:hAnsi="Angsana New"/>
          <w:sz w:val="30"/>
          <w:szCs w:val="30"/>
        </w:rPr>
        <w:t xml:space="preserve"> </w:t>
      </w:r>
      <w:r w:rsidR="004F3301" w:rsidRPr="00FE297C">
        <w:rPr>
          <w:rFonts w:ascii="Angsana New" w:hAnsi="Angsana New"/>
          <w:sz w:val="30"/>
          <w:szCs w:val="30"/>
          <w:cs/>
        </w:rPr>
        <w:t xml:space="preserve">ล้านบาท </w:t>
      </w:r>
      <w:r w:rsidR="004F3301" w:rsidRPr="00FE297C">
        <w:rPr>
          <w:rFonts w:ascii="Angsana New" w:hAnsi="Angsana New"/>
          <w:i/>
          <w:iCs/>
          <w:sz w:val="30"/>
          <w:szCs w:val="30"/>
          <w:cs/>
        </w:rPr>
        <w:t>(</w:t>
      </w:r>
      <w:r w:rsidR="00166896" w:rsidRPr="00FE297C">
        <w:rPr>
          <w:rFonts w:ascii="Angsana New" w:hAnsi="Angsana New"/>
          <w:i/>
          <w:iCs/>
          <w:sz w:val="30"/>
          <w:szCs w:val="30"/>
        </w:rPr>
        <w:t>2563</w:t>
      </w:r>
      <w:r w:rsidR="004F3301" w:rsidRPr="00FE297C">
        <w:rPr>
          <w:rFonts w:ascii="Angsana New" w:hAnsi="Angsana New"/>
          <w:i/>
          <w:iCs/>
          <w:sz w:val="30"/>
          <w:szCs w:val="30"/>
        </w:rPr>
        <w:t xml:space="preserve">: </w:t>
      </w:r>
      <w:r w:rsidR="00166896" w:rsidRPr="00FE297C">
        <w:rPr>
          <w:rFonts w:ascii="Angsana New" w:hAnsi="Angsana New"/>
          <w:i/>
          <w:iCs/>
          <w:sz w:val="30"/>
          <w:szCs w:val="30"/>
        </w:rPr>
        <w:t>5.03</w:t>
      </w:r>
      <w:r w:rsidR="004F3301" w:rsidRPr="00FE297C">
        <w:rPr>
          <w:rFonts w:ascii="Angsana New" w:hAnsi="Angsana New"/>
          <w:i/>
          <w:iCs/>
          <w:sz w:val="30"/>
          <w:szCs w:val="30"/>
        </w:rPr>
        <w:t xml:space="preserve"> </w:t>
      </w:r>
      <w:r w:rsidR="004F3301" w:rsidRPr="00FE297C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4F3301" w:rsidRPr="00FE297C">
        <w:rPr>
          <w:rFonts w:ascii="Angsana New" w:hAnsi="Angsana New"/>
          <w:sz w:val="30"/>
          <w:szCs w:val="30"/>
          <w:cs/>
        </w:rPr>
        <w:t xml:space="preserve"> ซึ่งเป็น</w:t>
      </w:r>
      <w:r w:rsidR="0073559C" w:rsidRPr="00FE297C">
        <w:rPr>
          <w:rFonts w:ascii="Angsana New" w:hAnsi="Angsana New"/>
          <w:sz w:val="30"/>
          <w:szCs w:val="30"/>
          <w:cs/>
        </w:rPr>
        <w:t>ที่ดินที่</w:t>
      </w:r>
      <w:r w:rsidR="00412373" w:rsidRPr="00FE297C">
        <w:rPr>
          <w:rFonts w:ascii="Angsana New" w:hAnsi="Angsana New"/>
          <w:sz w:val="30"/>
          <w:szCs w:val="30"/>
          <w:cs/>
        </w:rPr>
        <w:t>อยู่ระหว่างการศึกษาความเป็นไปได้ในการดำเนินงานในอนาคต</w:t>
      </w:r>
      <w:r w:rsidR="0073559C" w:rsidRPr="00FE297C">
        <w:rPr>
          <w:rFonts w:ascii="Angsana New" w:hAnsi="Angsana New"/>
          <w:sz w:val="30"/>
          <w:szCs w:val="30"/>
          <w:cs/>
        </w:rPr>
        <w:t xml:space="preserve"> กลุ่มบริษัทได้ให้บริษัทผู้ประเมิน</w:t>
      </w:r>
      <w:r w:rsidR="00291501" w:rsidRPr="00FE297C">
        <w:rPr>
          <w:rFonts w:ascii="Angsana New" w:hAnsi="Angsana New"/>
          <w:sz w:val="30"/>
          <w:szCs w:val="30"/>
          <w:cs/>
        </w:rPr>
        <w:t>ราคา</w:t>
      </w:r>
      <w:r w:rsidR="0073559C" w:rsidRPr="00FE297C">
        <w:rPr>
          <w:rFonts w:ascii="Angsana New" w:hAnsi="Angsana New"/>
          <w:sz w:val="30"/>
          <w:szCs w:val="30"/>
          <w:cs/>
        </w:rPr>
        <w:t>อิสระแห่งหนึ่งทำการประเมิน</w:t>
      </w:r>
      <w:r w:rsidR="0073559C" w:rsidRPr="00FE297C">
        <w:rPr>
          <w:rFonts w:ascii="Angsana New" w:hAnsi="Angsana New"/>
          <w:spacing w:val="4"/>
          <w:sz w:val="30"/>
          <w:szCs w:val="30"/>
          <w:cs/>
        </w:rPr>
        <w:t>ราคาที่ดินดังกล่าว โดย</w:t>
      </w:r>
      <w:r w:rsidR="00AC4C41" w:rsidRPr="00FE297C">
        <w:rPr>
          <w:rFonts w:ascii="Angsana New" w:hAnsi="Angsana New" w:hint="cs"/>
          <w:spacing w:val="4"/>
          <w:sz w:val="30"/>
          <w:szCs w:val="30"/>
          <w:cs/>
        </w:rPr>
        <w:t>ว</w:t>
      </w:r>
      <w:r w:rsidR="009739D8" w:rsidRPr="00FE297C">
        <w:rPr>
          <w:rFonts w:ascii="Angsana New" w:hAnsi="Angsana New" w:hint="cs"/>
          <w:spacing w:val="4"/>
          <w:sz w:val="30"/>
          <w:szCs w:val="30"/>
          <w:cs/>
        </w:rPr>
        <w:t>ิธี</w:t>
      </w:r>
      <w:r w:rsidR="0073559C" w:rsidRPr="00FE297C">
        <w:rPr>
          <w:rFonts w:ascii="Angsana New" w:hAnsi="Angsana New"/>
          <w:spacing w:val="4"/>
          <w:sz w:val="30"/>
          <w:szCs w:val="30"/>
          <w:cs/>
        </w:rPr>
        <w:t>ราคาตลาด ซึ่งมูลค่าที่ประเมิน</w:t>
      </w:r>
      <w:r w:rsidR="00291501" w:rsidRPr="00FE297C">
        <w:rPr>
          <w:rFonts w:ascii="Angsana New" w:hAnsi="Angsana New"/>
          <w:spacing w:val="4"/>
          <w:sz w:val="30"/>
          <w:szCs w:val="30"/>
          <w:cs/>
        </w:rPr>
        <w:t xml:space="preserve">สำหรับกลุ่มบริษัทเป็นจำนวน </w:t>
      </w:r>
      <w:r w:rsidR="00166896" w:rsidRPr="00FE297C">
        <w:rPr>
          <w:rFonts w:ascii="Angsana New" w:hAnsi="Angsana New"/>
          <w:spacing w:val="4"/>
          <w:sz w:val="30"/>
          <w:szCs w:val="30"/>
        </w:rPr>
        <w:t>6.50</w:t>
      </w:r>
      <w:r w:rsidR="00291501" w:rsidRPr="00FE297C">
        <w:rPr>
          <w:rFonts w:ascii="Angsana New" w:hAnsi="Angsana New"/>
          <w:spacing w:val="4"/>
          <w:sz w:val="30"/>
          <w:szCs w:val="30"/>
        </w:rPr>
        <w:t xml:space="preserve"> </w:t>
      </w:r>
      <w:r w:rsidR="00291501" w:rsidRPr="00FE297C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="00291501" w:rsidRPr="00FE297C">
        <w:rPr>
          <w:rFonts w:ascii="Angsana New" w:hAnsi="Angsana New"/>
          <w:sz w:val="30"/>
          <w:szCs w:val="30"/>
          <w:cs/>
        </w:rPr>
        <w:t xml:space="preserve"> </w:t>
      </w:r>
      <w:r w:rsidR="00AC4C41" w:rsidRPr="00FE297C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ที่ดินที่ไม่ได้ใช้ในการดำเนินงานทั้งหมดถูกจัดลำดับชั้นการวัดมูลค่ายุติธรรม อยู่ในระดับที่ </w:t>
      </w:r>
      <w:r w:rsidR="00166896" w:rsidRPr="00FE297C">
        <w:rPr>
          <w:rFonts w:ascii="Angsana New" w:hAnsi="Angsana New"/>
          <w:sz w:val="30"/>
          <w:szCs w:val="30"/>
        </w:rPr>
        <w:t>3</w:t>
      </w:r>
    </w:p>
    <w:p w14:paraId="681BFE7D" w14:textId="51DFADB1" w:rsidR="00291501" w:rsidRPr="00FE297C" w:rsidRDefault="00291501" w:rsidP="00D62A7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173C24" w14:textId="4F6AE694" w:rsidR="005F7229" w:rsidRPr="00FE297C" w:rsidRDefault="005F7229" w:rsidP="00D62A7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8D7345" w14:textId="77777777" w:rsidR="00C51A26" w:rsidRPr="00FE297C" w:rsidRDefault="00C51A26" w:rsidP="003C6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A8B4702" w14:textId="15A06AB4" w:rsidR="00F84D0B" w:rsidRPr="00FE297C" w:rsidRDefault="00166896" w:rsidP="00B76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97C">
        <w:rPr>
          <w:rFonts w:ascii="Angsana New" w:hAnsi="Angsana New"/>
          <w:b/>
          <w:bCs/>
          <w:sz w:val="30"/>
          <w:szCs w:val="30"/>
        </w:rPr>
        <w:lastRenderedPageBreak/>
        <w:t>1</w:t>
      </w:r>
      <w:bookmarkStart w:id="4" w:name="OLE_LINK12"/>
      <w:r w:rsidRPr="00FE297C">
        <w:rPr>
          <w:rFonts w:ascii="Angsana New" w:hAnsi="Angsana New"/>
          <w:b/>
          <w:bCs/>
          <w:sz w:val="30"/>
          <w:szCs w:val="30"/>
        </w:rPr>
        <w:t>2</w:t>
      </w:r>
      <w:r w:rsidR="00E83440" w:rsidRPr="00FE297C">
        <w:rPr>
          <w:rFonts w:ascii="Angsana New" w:hAnsi="Angsana New"/>
          <w:b/>
          <w:bCs/>
          <w:sz w:val="30"/>
          <w:szCs w:val="30"/>
        </w:rPr>
        <w:t xml:space="preserve">     </w:t>
      </w:r>
      <w:r w:rsidR="00B76FEF" w:rsidRPr="00FE297C">
        <w:rPr>
          <w:rFonts w:ascii="Angsana New" w:hAnsi="Angsana New"/>
          <w:b/>
          <w:bCs/>
          <w:sz w:val="30"/>
          <w:szCs w:val="30"/>
        </w:rPr>
        <w:tab/>
      </w:r>
      <w:r w:rsidR="00F84D0B" w:rsidRPr="00FE297C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  <w:bookmarkEnd w:id="4"/>
    </w:p>
    <w:p w14:paraId="795BE731" w14:textId="55C13AFC" w:rsidR="00D57611" w:rsidRPr="00FE297C" w:rsidRDefault="00D57611" w:rsidP="00B76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5AA35C" w14:textId="155A0CAC" w:rsidR="00D57611" w:rsidRPr="00FE297C" w:rsidRDefault="00D57611" w:rsidP="00D5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E297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3AA4E7DE" w14:textId="77777777" w:rsidR="00BD6619" w:rsidRPr="00FE297C" w:rsidRDefault="00BD6619" w:rsidP="00D5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100BCDF" w14:textId="2C02BA99" w:rsidR="00D57611" w:rsidRPr="00FE297C" w:rsidRDefault="00D57611" w:rsidP="00D5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</w:rPr>
        <w:tab/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กลุ่มบริษัทรับรู้รายการและวัดมูลค่า</w:t>
      </w:r>
      <w:r w:rsidRPr="00FE297C">
        <w:rPr>
          <w:rFonts w:asciiTheme="majorBidi" w:hAnsiTheme="majorBidi" w:cstheme="majorBidi"/>
          <w:sz w:val="30"/>
          <w:szCs w:val="30"/>
          <w:cs/>
        </w:rPr>
        <w:t>หนี้สินทางการเงิน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ตามที่เปิดเผย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ในหมายเหตุข้อ </w:t>
      </w:r>
      <w:r w:rsidR="00166896" w:rsidRPr="00FE297C">
        <w:rPr>
          <w:rFonts w:asciiTheme="majorBidi" w:hAnsiTheme="majorBidi" w:cstheme="majorBidi"/>
          <w:sz w:val="30"/>
          <w:szCs w:val="30"/>
        </w:rPr>
        <w:t>23</w:t>
      </w:r>
    </w:p>
    <w:p w14:paraId="4C301A07" w14:textId="77777777" w:rsidR="002D69EE" w:rsidRPr="00FE297C" w:rsidRDefault="002D69EE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</w:rPr>
      </w:pPr>
    </w:p>
    <w:p w14:paraId="6C635396" w14:textId="1B78D44D" w:rsidR="00FD0E11" w:rsidRPr="00FE297C" w:rsidRDefault="00FD0E11" w:rsidP="00B76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 xml:space="preserve">ยอดหนี้สินที่มีภาระดอกเบี้ย ณ วันที่ </w:t>
      </w:r>
      <w:r w:rsidR="00166896" w:rsidRPr="00FE297C">
        <w:rPr>
          <w:rFonts w:ascii="Angsana New" w:hAnsi="Angsana New"/>
          <w:sz w:val="30"/>
          <w:szCs w:val="30"/>
        </w:rPr>
        <w:t>31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>ธันวาคม ประกอบด้วย</w:t>
      </w:r>
    </w:p>
    <w:p w14:paraId="398A818D" w14:textId="77777777" w:rsidR="00150307" w:rsidRPr="00FE297C" w:rsidRDefault="00150307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</w:rPr>
      </w:pPr>
    </w:p>
    <w:tbl>
      <w:tblPr>
        <w:tblW w:w="918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690"/>
        <w:gridCol w:w="720"/>
        <w:gridCol w:w="1015"/>
        <w:gridCol w:w="37"/>
        <w:gridCol w:w="270"/>
        <w:gridCol w:w="979"/>
        <w:gridCol w:w="10"/>
        <w:gridCol w:w="256"/>
        <w:gridCol w:w="19"/>
        <w:gridCol w:w="958"/>
        <w:gridCol w:w="31"/>
        <w:gridCol w:w="205"/>
        <w:gridCol w:w="31"/>
        <w:gridCol w:w="959"/>
      </w:tblGrid>
      <w:tr w:rsidR="00F84D0B" w:rsidRPr="00FE297C" w14:paraId="163DF62F" w14:textId="77777777" w:rsidTr="00B76FEF">
        <w:trPr>
          <w:tblHeader/>
        </w:trPr>
        <w:tc>
          <w:tcPr>
            <w:tcW w:w="3690" w:type="dxa"/>
          </w:tcPr>
          <w:p w14:paraId="1198D2F8" w14:textId="77777777" w:rsidR="00F84D0B" w:rsidRPr="00FE297C" w:rsidRDefault="00F84D0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EE23848" w14:textId="77777777" w:rsidR="00F84D0B" w:rsidRPr="00FE297C" w:rsidRDefault="00F84D0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11" w:type="dxa"/>
            <w:gridSpan w:val="5"/>
          </w:tcPr>
          <w:p w14:paraId="3795E0DF" w14:textId="77777777" w:rsidR="00F84D0B" w:rsidRPr="00FE297C" w:rsidRDefault="00F84D0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  <w:gridSpan w:val="2"/>
          </w:tcPr>
          <w:p w14:paraId="0BE0A621" w14:textId="77777777" w:rsidR="00F84D0B" w:rsidRPr="00FE297C" w:rsidRDefault="00F84D0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5"/>
          </w:tcPr>
          <w:p w14:paraId="4451EEAB" w14:textId="77777777" w:rsidR="00F84D0B" w:rsidRPr="00FE297C" w:rsidRDefault="00F84D0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0FEA" w:rsidRPr="00FE297C" w14:paraId="50871FB5" w14:textId="77777777" w:rsidTr="00B76FEF">
        <w:trPr>
          <w:tblHeader/>
        </w:trPr>
        <w:tc>
          <w:tcPr>
            <w:tcW w:w="3690" w:type="dxa"/>
          </w:tcPr>
          <w:p w14:paraId="621A174E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DFCE7F3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0A5B1C3D" w14:textId="5CB316A4" w:rsidR="00110FE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4570429" w14:textId="77777777" w:rsidR="00110FEA" w:rsidRPr="00FE297C" w:rsidRDefault="00110FEA" w:rsidP="00110FEA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94774FA" w14:textId="713EE836" w:rsidR="00110FE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5" w:type="dxa"/>
            <w:gridSpan w:val="2"/>
          </w:tcPr>
          <w:p w14:paraId="455FA417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0126D735" w14:textId="0495E7F1" w:rsidR="00110FE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gridSpan w:val="2"/>
          </w:tcPr>
          <w:p w14:paraId="4A1ABF5B" w14:textId="77777777" w:rsidR="00110FEA" w:rsidRPr="00FE297C" w:rsidRDefault="00110FEA" w:rsidP="00110FEA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59" w:type="dxa"/>
          </w:tcPr>
          <w:p w14:paraId="7F2BDB40" w14:textId="56416A6A" w:rsidR="00110FE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10FEA" w:rsidRPr="00FE297C" w14:paraId="5663F865" w14:textId="77777777" w:rsidTr="00B76FEF">
        <w:trPr>
          <w:tblHeader/>
        </w:trPr>
        <w:tc>
          <w:tcPr>
            <w:tcW w:w="3690" w:type="dxa"/>
          </w:tcPr>
          <w:p w14:paraId="6AD84D86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20" w:type="dxa"/>
          </w:tcPr>
          <w:p w14:paraId="072307AB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4770" w:type="dxa"/>
            <w:gridSpan w:val="12"/>
          </w:tcPr>
          <w:p w14:paraId="65E9D381" w14:textId="77777777" w:rsidR="00110FEA" w:rsidRPr="00FE297C" w:rsidRDefault="00110FEA" w:rsidP="00110FEA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10FEA" w:rsidRPr="00FE297C" w14:paraId="042DC783" w14:textId="77777777" w:rsidTr="00B76FEF">
        <w:tc>
          <w:tcPr>
            <w:tcW w:w="3690" w:type="dxa"/>
          </w:tcPr>
          <w:p w14:paraId="543D102F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20" w:type="dxa"/>
          </w:tcPr>
          <w:p w14:paraId="45A2BE94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</w:tcPr>
          <w:p w14:paraId="0F761600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36B67F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0E03FE55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4A40AE56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2E6D0092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6BBA706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59" w:type="dxa"/>
          </w:tcPr>
          <w:p w14:paraId="08035DAF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FEA" w:rsidRPr="00FE297C" w14:paraId="246580D1" w14:textId="77777777" w:rsidTr="00B76FEF">
        <w:tc>
          <w:tcPr>
            <w:tcW w:w="3690" w:type="dxa"/>
          </w:tcPr>
          <w:p w14:paraId="6B4BA442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เงินกู้ยืมระยะสั้นจากสถาบันการเงิน               </w:t>
            </w:r>
          </w:p>
        </w:tc>
        <w:tc>
          <w:tcPr>
            <w:tcW w:w="720" w:type="dxa"/>
          </w:tcPr>
          <w:p w14:paraId="4FE9769B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</w:tcPr>
          <w:p w14:paraId="4A77F140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EEF07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18D4C406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3570E3FC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46E7112A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98A5133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</w:tcPr>
          <w:p w14:paraId="3A59DC4E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6F8" w:rsidRPr="00FE297C" w14:paraId="30ED2972" w14:textId="77777777" w:rsidTr="00B76FEF">
        <w:tc>
          <w:tcPr>
            <w:tcW w:w="3690" w:type="dxa"/>
          </w:tcPr>
          <w:p w14:paraId="650B9BA7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720" w:type="dxa"/>
          </w:tcPr>
          <w:p w14:paraId="095F4BAF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</w:tcPr>
          <w:p w14:paraId="27E72F46" w14:textId="348430C0" w:rsidR="00B046F8" w:rsidRPr="00FE297C" w:rsidRDefault="00106811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0D5AD5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  <w:gridSpan w:val="2"/>
          </w:tcPr>
          <w:p w14:paraId="7A628560" w14:textId="1233E545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1,897,219</w:t>
            </w:r>
          </w:p>
        </w:tc>
        <w:tc>
          <w:tcPr>
            <w:tcW w:w="275" w:type="dxa"/>
            <w:gridSpan w:val="2"/>
          </w:tcPr>
          <w:p w14:paraId="30A3B893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13ECAD41" w14:textId="76743CF0" w:rsidR="00B046F8" w:rsidRPr="00FE297C" w:rsidRDefault="00106811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9BF65E2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</w:tcPr>
          <w:p w14:paraId="3EB4960C" w14:textId="31EB011D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1,457,216</w:t>
            </w:r>
          </w:p>
        </w:tc>
      </w:tr>
      <w:tr w:rsidR="00B046F8" w:rsidRPr="00FE297C" w14:paraId="28BF637F" w14:textId="77777777" w:rsidTr="00B76FEF">
        <w:tc>
          <w:tcPr>
            <w:tcW w:w="3690" w:type="dxa"/>
          </w:tcPr>
          <w:p w14:paraId="155BC126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20" w:type="dxa"/>
          </w:tcPr>
          <w:p w14:paraId="7C0D9443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  <w:tcBorders>
              <w:bottom w:val="single" w:sz="4" w:space="0" w:color="auto"/>
            </w:tcBorders>
          </w:tcPr>
          <w:p w14:paraId="2FFDB6CB" w14:textId="4E4F0D1E" w:rsidR="00B046F8" w:rsidRPr="00FE297C" w:rsidRDefault="00106811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5A4551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2921F76A" w14:textId="6BA5C2F6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219,500</w:t>
            </w:r>
          </w:p>
        </w:tc>
        <w:tc>
          <w:tcPr>
            <w:tcW w:w="275" w:type="dxa"/>
            <w:gridSpan w:val="2"/>
          </w:tcPr>
          <w:p w14:paraId="171D5FD2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5CF1CB9C" w14:textId="6452AFD5" w:rsidR="00B046F8" w:rsidRPr="00FE297C" w:rsidRDefault="00106811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31D1516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4DBEB8AB" w14:textId="050E9D91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219,500</w:t>
            </w:r>
          </w:p>
        </w:tc>
      </w:tr>
      <w:tr w:rsidR="00B046F8" w:rsidRPr="00FE297C" w14:paraId="0A341661" w14:textId="77777777" w:rsidTr="00874360">
        <w:trPr>
          <w:trHeight w:val="334"/>
        </w:trPr>
        <w:tc>
          <w:tcPr>
            <w:tcW w:w="3690" w:type="dxa"/>
          </w:tcPr>
          <w:p w14:paraId="5158BDC7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4754F70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554DA" w14:textId="49B709CB" w:rsidR="00B046F8" w:rsidRPr="00FE297C" w:rsidRDefault="00106811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450EE1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58A5DA" w14:textId="552E341A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2,116,719</w:t>
            </w:r>
          </w:p>
        </w:tc>
        <w:tc>
          <w:tcPr>
            <w:tcW w:w="275" w:type="dxa"/>
            <w:gridSpan w:val="2"/>
          </w:tcPr>
          <w:p w14:paraId="36DF8D6A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40E0AB" w14:textId="533066E7" w:rsidR="00B046F8" w:rsidRPr="00FE297C" w:rsidRDefault="00106811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8F7CCB4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2574BAEF" w14:textId="02CDE981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1,676,716</w:t>
            </w:r>
          </w:p>
        </w:tc>
      </w:tr>
      <w:tr w:rsidR="00B046F8" w:rsidRPr="00FE297C" w14:paraId="6D16E07F" w14:textId="77777777" w:rsidTr="00F500C7">
        <w:trPr>
          <w:trHeight w:hRule="exact" w:val="120"/>
        </w:trPr>
        <w:tc>
          <w:tcPr>
            <w:tcW w:w="3690" w:type="dxa"/>
          </w:tcPr>
          <w:p w14:paraId="0B4B3985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FEA5238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</w:tcBorders>
          </w:tcPr>
          <w:p w14:paraId="3B61234F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455EF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14:paraId="0DB16933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6A1D85EB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14:paraId="09A771A6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7BFA8A5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0EB5BCC1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6F8" w:rsidRPr="00FE297C" w14:paraId="095378BD" w14:textId="77777777" w:rsidTr="00B76FEF">
        <w:tc>
          <w:tcPr>
            <w:tcW w:w="3690" w:type="dxa"/>
          </w:tcPr>
          <w:p w14:paraId="02A9E12A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4A2FC6E6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</w:tcPr>
          <w:p w14:paraId="25EE39B4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87832" w14:textId="77777777" w:rsidR="00B046F8" w:rsidRPr="00FE297C" w:rsidRDefault="00B046F8" w:rsidP="00B046F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E97ECC9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75638D98" w14:textId="77777777" w:rsidR="00B046F8" w:rsidRPr="00FE297C" w:rsidRDefault="00B046F8" w:rsidP="00B046F8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73BF15D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1A73B0E" w14:textId="77777777" w:rsidR="00B046F8" w:rsidRPr="00FE297C" w:rsidRDefault="00B046F8" w:rsidP="00B046F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9" w:type="dxa"/>
          </w:tcPr>
          <w:p w14:paraId="27913964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6F8" w:rsidRPr="00FE297C" w14:paraId="3031A8F7" w14:textId="77777777" w:rsidTr="00B84696">
        <w:tc>
          <w:tcPr>
            <w:tcW w:w="3690" w:type="dxa"/>
          </w:tcPr>
          <w:p w14:paraId="624BA21B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720" w:type="dxa"/>
          </w:tcPr>
          <w:p w14:paraId="0A96CF89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</w:tcPr>
          <w:p w14:paraId="56A4798F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D84507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49DD14D4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4174E973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3D2CB1DA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6AFC033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</w:tcPr>
          <w:p w14:paraId="4F6D53B8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6F8" w:rsidRPr="00FE297C" w14:paraId="4B038CDA" w14:textId="77777777" w:rsidTr="00B76FEF">
        <w:tc>
          <w:tcPr>
            <w:tcW w:w="3690" w:type="dxa"/>
          </w:tcPr>
          <w:p w14:paraId="7C2BCD84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720" w:type="dxa"/>
          </w:tcPr>
          <w:p w14:paraId="37782D3A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</w:tcPr>
          <w:p w14:paraId="186BCFAE" w14:textId="4780CA10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336,101</w:t>
            </w:r>
          </w:p>
        </w:tc>
        <w:tc>
          <w:tcPr>
            <w:tcW w:w="270" w:type="dxa"/>
          </w:tcPr>
          <w:p w14:paraId="7B0B163B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7360D555" w14:textId="22DFCE9E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335,888</w:t>
            </w:r>
          </w:p>
        </w:tc>
        <w:tc>
          <w:tcPr>
            <w:tcW w:w="275" w:type="dxa"/>
            <w:gridSpan w:val="2"/>
          </w:tcPr>
          <w:p w14:paraId="64E5207A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451BD93D" w14:textId="2EC42668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290,052</w:t>
            </w:r>
          </w:p>
        </w:tc>
        <w:tc>
          <w:tcPr>
            <w:tcW w:w="236" w:type="dxa"/>
            <w:gridSpan w:val="2"/>
          </w:tcPr>
          <w:p w14:paraId="5869C8BC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</w:tcPr>
          <w:p w14:paraId="6D46AA63" w14:textId="0E33D7C0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290,052</w:t>
            </w:r>
          </w:p>
        </w:tc>
      </w:tr>
      <w:tr w:rsidR="00B046F8" w:rsidRPr="00FE297C" w14:paraId="28D3026E" w14:textId="77777777" w:rsidTr="00B84696">
        <w:trPr>
          <w:trHeight w:hRule="exact" w:val="93"/>
        </w:trPr>
        <w:tc>
          <w:tcPr>
            <w:tcW w:w="3690" w:type="dxa"/>
          </w:tcPr>
          <w:p w14:paraId="242B4A34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2BCA63AA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2" w:type="dxa"/>
            <w:gridSpan w:val="2"/>
          </w:tcPr>
          <w:p w14:paraId="0E5E4222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1BCFDE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3302565C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7BB7D1AC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55F3B3E9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149D860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</w:tcPr>
          <w:p w14:paraId="08FE8F7A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6F8" w:rsidRPr="00FE297C" w14:paraId="389F39C2" w14:textId="77777777" w:rsidTr="00B76FEF">
        <w:tc>
          <w:tcPr>
            <w:tcW w:w="3690" w:type="dxa"/>
          </w:tcPr>
          <w:p w14:paraId="42110366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หนี้สินตามสัญญาเช่าส่วนที่ถึง</w:t>
            </w:r>
          </w:p>
        </w:tc>
        <w:tc>
          <w:tcPr>
            <w:tcW w:w="720" w:type="dxa"/>
          </w:tcPr>
          <w:p w14:paraId="21BC428D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</w:tcPr>
          <w:p w14:paraId="4E51D8F7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FD48FC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73E5A96F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</w:tcPr>
          <w:p w14:paraId="4CA208E0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7F3B5575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24A72C6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</w:tcPr>
          <w:p w14:paraId="1D21E6C8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6F8" w:rsidRPr="00FE297C" w14:paraId="5B9CEF71" w14:textId="77777777" w:rsidTr="00B76FEF">
        <w:tc>
          <w:tcPr>
            <w:tcW w:w="3690" w:type="dxa"/>
          </w:tcPr>
          <w:p w14:paraId="36C919E2" w14:textId="3220FCF1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left="4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720" w:type="dxa"/>
          </w:tcPr>
          <w:p w14:paraId="5BF2BCC1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  <w:tcBorders>
              <w:bottom w:val="single" w:sz="4" w:space="0" w:color="auto"/>
            </w:tcBorders>
          </w:tcPr>
          <w:p w14:paraId="0A402729" w14:textId="74F3191B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28,905</w:t>
            </w:r>
          </w:p>
        </w:tc>
        <w:tc>
          <w:tcPr>
            <w:tcW w:w="270" w:type="dxa"/>
          </w:tcPr>
          <w:p w14:paraId="5A2B0AB6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4046D883" w14:textId="66FEF403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63,658</w:t>
            </w:r>
          </w:p>
        </w:tc>
        <w:tc>
          <w:tcPr>
            <w:tcW w:w="275" w:type="dxa"/>
            <w:gridSpan w:val="2"/>
          </w:tcPr>
          <w:p w14:paraId="78ECDEBF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322A3854" w14:textId="118113E1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10,960</w:t>
            </w:r>
          </w:p>
        </w:tc>
        <w:tc>
          <w:tcPr>
            <w:tcW w:w="236" w:type="dxa"/>
            <w:gridSpan w:val="2"/>
          </w:tcPr>
          <w:p w14:paraId="18BFBA92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0E653488" w14:textId="16B12874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38,189</w:t>
            </w:r>
          </w:p>
        </w:tc>
      </w:tr>
      <w:tr w:rsidR="00B046F8" w:rsidRPr="00FE297C" w14:paraId="6F579737" w14:textId="77777777" w:rsidTr="00B76FEF">
        <w:tc>
          <w:tcPr>
            <w:tcW w:w="3690" w:type="dxa"/>
          </w:tcPr>
          <w:p w14:paraId="2E9A9812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รวมหนี้สินที่มีภาระดอกเบี้ย  </w:t>
            </w:r>
          </w:p>
        </w:tc>
        <w:tc>
          <w:tcPr>
            <w:tcW w:w="720" w:type="dxa"/>
          </w:tcPr>
          <w:p w14:paraId="7BC8B218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</w:tcBorders>
          </w:tcPr>
          <w:p w14:paraId="5D652E77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B46CDE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14:paraId="5DC127C2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561F36A2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14:paraId="067FDA0B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1DC8EC4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355DECF1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6F8" w:rsidRPr="00FE297C" w14:paraId="401FAFEC" w14:textId="77777777" w:rsidTr="00B76FEF">
        <w:tc>
          <w:tcPr>
            <w:tcW w:w="3690" w:type="dxa"/>
          </w:tcPr>
          <w:p w14:paraId="0E5105A1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720" w:type="dxa"/>
          </w:tcPr>
          <w:p w14:paraId="5551B3A6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2" w:type="dxa"/>
            <w:gridSpan w:val="2"/>
            <w:tcBorders>
              <w:bottom w:val="single" w:sz="4" w:space="0" w:color="auto"/>
            </w:tcBorders>
          </w:tcPr>
          <w:p w14:paraId="3A65D00E" w14:textId="63D879A4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365,006</w:t>
            </w:r>
          </w:p>
        </w:tc>
        <w:tc>
          <w:tcPr>
            <w:tcW w:w="270" w:type="dxa"/>
            <w:vAlign w:val="bottom"/>
          </w:tcPr>
          <w:p w14:paraId="6EEB8060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5BA8D42A" w14:textId="56AED2AF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2,516,265</w:t>
            </w:r>
          </w:p>
        </w:tc>
        <w:tc>
          <w:tcPr>
            <w:tcW w:w="275" w:type="dxa"/>
            <w:gridSpan w:val="2"/>
            <w:vAlign w:val="bottom"/>
          </w:tcPr>
          <w:p w14:paraId="76E041AC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14444B57" w14:textId="13E07802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301,012</w:t>
            </w:r>
          </w:p>
        </w:tc>
        <w:tc>
          <w:tcPr>
            <w:tcW w:w="236" w:type="dxa"/>
            <w:gridSpan w:val="2"/>
          </w:tcPr>
          <w:p w14:paraId="1B0AF2CB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0E111357" w14:textId="3A83BC65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2,004,957</w:t>
            </w:r>
          </w:p>
        </w:tc>
      </w:tr>
      <w:tr w:rsidR="006B38FD" w:rsidRPr="00FE297C" w14:paraId="727F8A7B" w14:textId="77777777" w:rsidTr="00B76F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ACB6DF" w14:textId="77777777" w:rsidR="006B38FD" w:rsidRPr="00FE297C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F03D16" w14:textId="77777777" w:rsidR="006B38FD" w:rsidRPr="00FE297C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1" w:type="dxa"/>
            <w:gridSpan w:val="4"/>
            <w:tcBorders>
              <w:top w:val="nil"/>
              <w:left w:val="nil"/>
              <w:right w:val="nil"/>
            </w:tcBorders>
          </w:tcPr>
          <w:p w14:paraId="1164580D" w14:textId="77777777" w:rsidR="006B38FD" w:rsidRPr="00FE297C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right w:val="nil"/>
            </w:tcBorders>
          </w:tcPr>
          <w:p w14:paraId="5192A34B" w14:textId="77777777" w:rsidR="006B38FD" w:rsidRPr="00FE297C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3" w:type="dxa"/>
            <w:gridSpan w:val="6"/>
            <w:tcBorders>
              <w:top w:val="nil"/>
              <w:left w:val="nil"/>
              <w:right w:val="nil"/>
            </w:tcBorders>
          </w:tcPr>
          <w:p w14:paraId="018F5369" w14:textId="77777777" w:rsidR="006B38FD" w:rsidRPr="00FE297C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38FD" w:rsidRPr="00FE297C" w14:paraId="12E4E394" w14:textId="77777777" w:rsidTr="00927D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F07863" w14:textId="77777777" w:rsidR="006B38FD" w:rsidRPr="00FE297C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473BF8" w14:textId="77777777" w:rsidR="006B38FD" w:rsidRPr="00FE297C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1" w:type="dxa"/>
            <w:gridSpan w:val="4"/>
            <w:tcBorders>
              <w:top w:val="nil"/>
              <w:left w:val="nil"/>
              <w:right w:val="nil"/>
            </w:tcBorders>
          </w:tcPr>
          <w:p w14:paraId="44D44FF1" w14:textId="77777777" w:rsidR="006B38FD" w:rsidRPr="00FE297C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right w:val="nil"/>
            </w:tcBorders>
          </w:tcPr>
          <w:p w14:paraId="200BA8E5" w14:textId="77777777" w:rsidR="006B38FD" w:rsidRPr="00FE297C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3" w:type="dxa"/>
            <w:gridSpan w:val="6"/>
            <w:tcBorders>
              <w:top w:val="nil"/>
              <w:left w:val="nil"/>
              <w:right w:val="nil"/>
            </w:tcBorders>
          </w:tcPr>
          <w:p w14:paraId="7A5B1295" w14:textId="77777777" w:rsidR="006B38FD" w:rsidRPr="00FE297C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6F8" w:rsidRPr="00FE297C" w14:paraId="7CEB4DAD" w14:textId="77777777" w:rsidTr="001D1EA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FB6B92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5AB2D4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</w:tcPr>
          <w:p w14:paraId="138B5359" w14:textId="13BD51C5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749,884</w:t>
            </w:r>
          </w:p>
        </w:tc>
        <w:tc>
          <w:tcPr>
            <w:tcW w:w="30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09391F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73E15883" w14:textId="7F216CA7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1,060,530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0D9C44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tcBorders>
              <w:left w:val="nil"/>
              <w:right w:val="nil"/>
            </w:tcBorders>
          </w:tcPr>
          <w:p w14:paraId="5030AE26" w14:textId="2D1EAABB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646,499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695D2A6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6CBF2B41" w14:textId="6E9F3286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914,239</w:t>
            </w:r>
          </w:p>
        </w:tc>
      </w:tr>
      <w:tr w:rsidR="00B046F8" w:rsidRPr="00FE297C" w14:paraId="7D714D10" w14:textId="77777777" w:rsidTr="00927DBB">
        <w:trPr>
          <w:trHeight w:hRule="exact" w:val="9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665DB8E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A4BED0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</w:tcPr>
          <w:p w14:paraId="7738FE70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dxa"/>
            <w:gridSpan w:val="2"/>
            <w:tcBorders>
              <w:left w:val="nil"/>
              <w:right w:val="nil"/>
            </w:tcBorders>
            <w:vAlign w:val="bottom"/>
          </w:tcPr>
          <w:p w14:paraId="6085F676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0E4CFCBD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tcBorders>
              <w:left w:val="nil"/>
              <w:right w:val="nil"/>
            </w:tcBorders>
            <w:vAlign w:val="bottom"/>
          </w:tcPr>
          <w:p w14:paraId="3A889968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tcBorders>
              <w:left w:val="nil"/>
              <w:right w:val="nil"/>
            </w:tcBorders>
          </w:tcPr>
          <w:p w14:paraId="2571EDD8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EBE40C0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03C6D1F5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6F8" w:rsidRPr="00FE297C" w14:paraId="55986542" w14:textId="77777777" w:rsidTr="00B76FEF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4CF18CB8" w14:textId="12421179" w:rsidR="00B046F8" w:rsidRPr="00FE297C" w:rsidRDefault="00B046F8" w:rsidP="0086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left="41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9B05CC3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</w:tcPr>
          <w:p w14:paraId="2DE39097" w14:textId="0F471EF5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32,234</w:t>
            </w:r>
          </w:p>
        </w:tc>
        <w:tc>
          <w:tcPr>
            <w:tcW w:w="307" w:type="dxa"/>
            <w:gridSpan w:val="2"/>
            <w:tcBorders>
              <w:left w:val="nil"/>
              <w:right w:val="nil"/>
            </w:tcBorders>
            <w:vAlign w:val="bottom"/>
          </w:tcPr>
          <w:p w14:paraId="0E2EABFA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</w:tcPr>
          <w:p w14:paraId="1C3F8576" w14:textId="3757A77D" w:rsidR="00B046F8" w:rsidRPr="00FE297C" w:rsidRDefault="00166896" w:rsidP="0086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56,654</w:t>
            </w:r>
          </w:p>
        </w:tc>
        <w:tc>
          <w:tcPr>
            <w:tcW w:w="266" w:type="dxa"/>
            <w:gridSpan w:val="2"/>
            <w:tcBorders>
              <w:left w:val="nil"/>
              <w:right w:val="nil"/>
            </w:tcBorders>
            <w:vAlign w:val="bottom"/>
          </w:tcPr>
          <w:p w14:paraId="4BEFCDF1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9BC7ABB" w14:textId="6909E613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7,870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EBD2C27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838C98A" w14:textId="29746150" w:rsidR="00B046F8" w:rsidRPr="00FE297C" w:rsidRDefault="00166896" w:rsidP="0086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23,653</w:t>
            </w:r>
          </w:p>
        </w:tc>
      </w:tr>
      <w:tr w:rsidR="00B046F8" w:rsidRPr="00FE297C" w14:paraId="508F32B6" w14:textId="77777777" w:rsidTr="00B76FEF">
        <w:tc>
          <w:tcPr>
            <w:tcW w:w="3690" w:type="dxa"/>
            <w:tcBorders>
              <w:left w:val="nil"/>
              <w:right w:val="nil"/>
            </w:tcBorders>
          </w:tcPr>
          <w:p w14:paraId="527182AC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รวมหนี้สินที่มีภาระดอกเบี้ย  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7AED753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</w:tcPr>
          <w:p w14:paraId="398778FF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dxa"/>
            <w:gridSpan w:val="2"/>
            <w:tcBorders>
              <w:left w:val="nil"/>
              <w:right w:val="nil"/>
            </w:tcBorders>
            <w:vAlign w:val="bottom"/>
          </w:tcPr>
          <w:p w14:paraId="1D39B36B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</w:tcPr>
          <w:p w14:paraId="49A4CF1C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tcBorders>
              <w:left w:val="nil"/>
              <w:right w:val="nil"/>
            </w:tcBorders>
            <w:vAlign w:val="bottom"/>
          </w:tcPr>
          <w:p w14:paraId="52AA4AB3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A009396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32AC42D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AB4AE4B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6F8" w:rsidRPr="00FE297C" w14:paraId="060B68DA" w14:textId="77777777" w:rsidTr="00B76FEF">
        <w:tc>
          <w:tcPr>
            <w:tcW w:w="3690" w:type="dxa"/>
            <w:tcBorders>
              <w:left w:val="nil"/>
              <w:bottom w:val="nil"/>
              <w:right w:val="nil"/>
            </w:tcBorders>
          </w:tcPr>
          <w:p w14:paraId="20994430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32D9B7A3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</w:tcPr>
          <w:p w14:paraId="6566A5A7" w14:textId="77BD3031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782,118</w:t>
            </w:r>
          </w:p>
        </w:tc>
        <w:tc>
          <w:tcPr>
            <w:tcW w:w="307" w:type="dxa"/>
            <w:gridSpan w:val="2"/>
            <w:tcBorders>
              <w:left w:val="nil"/>
              <w:right w:val="nil"/>
            </w:tcBorders>
            <w:vAlign w:val="bottom"/>
          </w:tcPr>
          <w:p w14:paraId="2DEDF5C6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</w:tcPr>
          <w:p w14:paraId="1CFA7B4F" w14:textId="588AB06D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1,117,184</w:t>
            </w:r>
          </w:p>
        </w:tc>
        <w:tc>
          <w:tcPr>
            <w:tcW w:w="266" w:type="dxa"/>
            <w:gridSpan w:val="2"/>
            <w:tcBorders>
              <w:left w:val="nil"/>
              <w:right w:val="nil"/>
            </w:tcBorders>
            <w:vAlign w:val="bottom"/>
          </w:tcPr>
          <w:p w14:paraId="50593906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9ED8548" w14:textId="01E204BC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654,369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81ED66C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214E113" w14:textId="5E2A7D3B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937,892</w:t>
            </w:r>
          </w:p>
        </w:tc>
      </w:tr>
      <w:tr w:rsidR="00B046F8" w:rsidRPr="00FE297C" w14:paraId="10323A7C" w14:textId="77777777" w:rsidTr="00B76F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C22997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C2811C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E007BC" w14:textId="5EB7FF39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1,147,124</w:t>
            </w:r>
          </w:p>
        </w:tc>
        <w:tc>
          <w:tcPr>
            <w:tcW w:w="307" w:type="dxa"/>
            <w:gridSpan w:val="2"/>
            <w:tcBorders>
              <w:left w:val="nil"/>
              <w:right w:val="nil"/>
            </w:tcBorders>
          </w:tcPr>
          <w:p w14:paraId="6E9574CF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F2E45" w14:textId="6D2FB2D8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3,633,449</w:t>
            </w:r>
          </w:p>
        </w:tc>
        <w:tc>
          <w:tcPr>
            <w:tcW w:w="266" w:type="dxa"/>
            <w:gridSpan w:val="2"/>
            <w:tcBorders>
              <w:left w:val="nil"/>
              <w:right w:val="nil"/>
            </w:tcBorders>
            <w:vAlign w:val="bottom"/>
          </w:tcPr>
          <w:p w14:paraId="398EFDAF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A6FCB7" w14:textId="73E5D213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955,381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A39BFA9" w14:textId="77777777" w:rsidR="00B046F8" w:rsidRPr="00FE297C" w:rsidRDefault="00B046F8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AA5AA" w14:textId="40941285" w:rsidR="00B046F8" w:rsidRPr="00FE297C" w:rsidRDefault="00166896" w:rsidP="00B0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2,942,849</w:t>
            </w:r>
          </w:p>
        </w:tc>
      </w:tr>
    </w:tbl>
    <w:p w14:paraId="0D1B304F" w14:textId="77777777" w:rsidR="00927DBB" w:rsidRPr="00FE297C" w:rsidRDefault="0092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FE297C">
        <w:rPr>
          <w:rFonts w:ascii="Angsana New" w:hAnsi="Angsana New"/>
          <w:sz w:val="30"/>
          <w:szCs w:val="30"/>
          <w:cs/>
        </w:rPr>
        <w:br w:type="page"/>
      </w:r>
    </w:p>
    <w:p w14:paraId="2DF686C4" w14:textId="6D169437" w:rsidR="001C5392" w:rsidRPr="00FE297C" w:rsidRDefault="001C5392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หนี้สินที่มีภาระดอกเบี้ยส่วนที่ม</w:t>
      </w:r>
      <w:r w:rsidR="000F4646" w:rsidRPr="00FE297C">
        <w:rPr>
          <w:rFonts w:ascii="Angsana New" w:hAnsi="Angsana New"/>
          <w:sz w:val="30"/>
          <w:szCs w:val="30"/>
          <w:cs/>
        </w:rPr>
        <w:t xml:space="preserve">ีหลักประกัน ณ วันที่ </w:t>
      </w:r>
      <w:r w:rsidR="00166896" w:rsidRPr="00FE297C">
        <w:rPr>
          <w:rFonts w:ascii="Angsana New" w:hAnsi="Angsana New"/>
          <w:sz w:val="30"/>
          <w:szCs w:val="30"/>
        </w:rPr>
        <w:t>31</w:t>
      </w:r>
      <w:r w:rsidR="000F4646" w:rsidRPr="00FE297C">
        <w:rPr>
          <w:rFonts w:ascii="Angsana New" w:hAnsi="Angsana New"/>
          <w:sz w:val="30"/>
          <w:szCs w:val="30"/>
        </w:rPr>
        <w:t xml:space="preserve"> </w:t>
      </w:r>
      <w:r w:rsidR="000F4646" w:rsidRPr="00FE297C">
        <w:rPr>
          <w:rFonts w:ascii="Angsana New" w:hAnsi="Angsana New"/>
          <w:sz w:val="30"/>
          <w:szCs w:val="30"/>
          <w:cs/>
        </w:rPr>
        <w:t>ธันวาคม</w:t>
      </w:r>
      <w:r w:rsidR="008C47FC" w:rsidRPr="00FE297C">
        <w:rPr>
          <w:rFonts w:ascii="Angsana New" w:hAnsi="Angsana New"/>
          <w:sz w:val="30"/>
          <w:szCs w:val="30"/>
          <w:cs/>
        </w:rPr>
        <w:t xml:space="preserve"> </w:t>
      </w:r>
      <w:r w:rsidR="000F4646" w:rsidRPr="00FE297C">
        <w:rPr>
          <w:rFonts w:ascii="Angsana New" w:hAnsi="Angsana New"/>
          <w:sz w:val="30"/>
          <w:szCs w:val="30"/>
          <w:cs/>
        </w:rPr>
        <w:t xml:space="preserve">มีรายละเอียดของหลักประกัน </w:t>
      </w:r>
      <w:r w:rsidRPr="00FE297C">
        <w:rPr>
          <w:rFonts w:ascii="Angsana New" w:hAnsi="Angsana New"/>
          <w:sz w:val="30"/>
          <w:szCs w:val="30"/>
          <w:cs/>
        </w:rPr>
        <w:t>ซึ่งเป็นสินทรัพย์ดังนี้</w:t>
      </w:r>
    </w:p>
    <w:p w14:paraId="659CCF5D" w14:textId="77777777" w:rsidR="001C5392" w:rsidRPr="00FE297C" w:rsidRDefault="001C5392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2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810"/>
        <w:gridCol w:w="1168"/>
        <w:gridCol w:w="236"/>
        <w:gridCol w:w="1267"/>
        <w:gridCol w:w="236"/>
        <w:gridCol w:w="1143"/>
        <w:gridCol w:w="270"/>
        <w:gridCol w:w="1116"/>
      </w:tblGrid>
      <w:tr w:rsidR="001C5392" w:rsidRPr="00FE297C" w14:paraId="72F857A9" w14:textId="77777777" w:rsidTr="00DE422B">
        <w:trPr>
          <w:cantSplit/>
        </w:trPr>
        <w:tc>
          <w:tcPr>
            <w:tcW w:w="2970" w:type="dxa"/>
          </w:tcPr>
          <w:p w14:paraId="4BCC0B89" w14:textId="77777777" w:rsidR="001C5392" w:rsidRPr="00FE297C" w:rsidRDefault="001C5392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E35E0F" w14:textId="77777777" w:rsidR="001C5392" w:rsidRPr="00FE297C" w:rsidRDefault="001C5392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469C56BE" w14:textId="77777777" w:rsidR="001C5392" w:rsidRPr="00FE297C" w:rsidRDefault="001C5392" w:rsidP="004A75EB">
            <w:pPr>
              <w:pStyle w:val="3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76B88313" w14:textId="77777777" w:rsidR="001C5392" w:rsidRPr="00FE297C" w:rsidRDefault="001C5392" w:rsidP="004A75EB">
            <w:pPr>
              <w:pStyle w:val="3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14:paraId="1F8957C1" w14:textId="77777777" w:rsidR="001C5392" w:rsidRPr="00FE297C" w:rsidRDefault="001C5392" w:rsidP="004A75EB">
            <w:pPr>
              <w:pStyle w:val="3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10FEA" w:rsidRPr="00FE297C" w14:paraId="55D22D87" w14:textId="77777777" w:rsidTr="00DE422B">
        <w:trPr>
          <w:cantSplit/>
        </w:trPr>
        <w:tc>
          <w:tcPr>
            <w:tcW w:w="2970" w:type="dxa"/>
          </w:tcPr>
          <w:p w14:paraId="3C47D259" w14:textId="77777777" w:rsidR="00110FEA" w:rsidRPr="00FE297C" w:rsidRDefault="00110FEA" w:rsidP="00110FEA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A5D8629" w14:textId="77777777" w:rsidR="00110FEA" w:rsidRPr="00FE297C" w:rsidRDefault="00110FEA" w:rsidP="00110FEA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68" w:type="dxa"/>
          </w:tcPr>
          <w:p w14:paraId="60F0A6F6" w14:textId="4878B565" w:rsidR="00110FE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0B4223EE" w14:textId="77777777" w:rsidR="00110FEA" w:rsidRPr="00FE297C" w:rsidRDefault="00110FEA" w:rsidP="00110FEA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7" w:type="dxa"/>
          </w:tcPr>
          <w:p w14:paraId="03691EE8" w14:textId="2CB309B7" w:rsidR="00110FE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2D35BA8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17030C5" w14:textId="6ECEAC0C" w:rsidR="00110FE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80BCF68" w14:textId="77777777" w:rsidR="00110FEA" w:rsidRPr="00FE297C" w:rsidRDefault="00110FEA" w:rsidP="00110FEA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8209A74" w14:textId="08C12872" w:rsidR="00110FE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10FEA" w:rsidRPr="00FE297C" w14:paraId="5E89A945" w14:textId="77777777" w:rsidTr="00DE422B">
        <w:trPr>
          <w:cantSplit/>
        </w:trPr>
        <w:tc>
          <w:tcPr>
            <w:tcW w:w="2970" w:type="dxa"/>
          </w:tcPr>
          <w:p w14:paraId="7B2988A1" w14:textId="77777777" w:rsidR="00110FEA" w:rsidRPr="00FE297C" w:rsidRDefault="00110FEA" w:rsidP="00110FEA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36B7A9C" w14:textId="77777777" w:rsidR="00110FEA" w:rsidRPr="00FE297C" w:rsidRDefault="00110FEA" w:rsidP="00110FEA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6" w:type="dxa"/>
            <w:gridSpan w:val="7"/>
          </w:tcPr>
          <w:p w14:paraId="4D4B585C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50BCD" w:rsidRPr="00FE297C" w14:paraId="78BE9676" w14:textId="77777777" w:rsidTr="00DE422B">
        <w:trPr>
          <w:cantSplit/>
        </w:trPr>
        <w:tc>
          <w:tcPr>
            <w:tcW w:w="2970" w:type="dxa"/>
          </w:tcPr>
          <w:p w14:paraId="622FB2D3" w14:textId="77777777" w:rsidR="00A50BCD" w:rsidRPr="00FE297C" w:rsidRDefault="00A50BCD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810" w:type="dxa"/>
          </w:tcPr>
          <w:p w14:paraId="5AEC4508" w14:textId="77777777" w:rsidR="00A50BCD" w:rsidRPr="00FE297C" w:rsidRDefault="00A50BCD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352131D4" w14:textId="46B08048" w:rsidR="00A50BCD" w:rsidRPr="00FE297C" w:rsidRDefault="00166896" w:rsidP="00A50BC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22,150</w:t>
            </w:r>
          </w:p>
        </w:tc>
        <w:tc>
          <w:tcPr>
            <w:tcW w:w="236" w:type="dxa"/>
          </w:tcPr>
          <w:p w14:paraId="55815766" w14:textId="77777777" w:rsidR="00A50BCD" w:rsidRPr="00FE297C" w:rsidRDefault="00A50BCD" w:rsidP="00A50BCD">
            <w:pPr>
              <w:pStyle w:val="30"/>
              <w:tabs>
                <w:tab w:val="clear" w:pos="360"/>
                <w:tab w:val="clear" w:pos="720"/>
                <w:tab w:val="decimal" w:pos="897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5E02C589" w14:textId="44465CDA" w:rsidR="00A50BCD" w:rsidRPr="00FE297C" w:rsidRDefault="00166896" w:rsidP="00A50BC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18,950</w:t>
            </w:r>
          </w:p>
        </w:tc>
        <w:tc>
          <w:tcPr>
            <w:tcW w:w="236" w:type="dxa"/>
          </w:tcPr>
          <w:p w14:paraId="2B60FEAC" w14:textId="77777777" w:rsidR="00A50BCD" w:rsidRPr="00FE297C" w:rsidRDefault="00A50BCD" w:rsidP="00A50B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316E786" w14:textId="3E2CC5D9" w:rsidR="00A50BCD" w:rsidRPr="00FE297C" w:rsidRDefault="00A50BCD" w:rsidP="00A50B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BCCDC1" w14:textId="77777777" w:rsidR="00A50BCD" w:rsidRPr="00FE297C" w:rsidRDefault="00A50BCD" w:rsidP="00A50B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62E494B" w14:textId="205A62E9" w:rsidR="00A50BCD" w:rsidRPr="00FE297C" w:rsidRDefault="00A50BCD" w:rsidP="00A50B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50BCD" w:rsidRPr="00FE297C" w14:paraId="57CA131D" w14:textId="77777777" w:rsidTr="00DE422B">
        <w:trPr>
          <w:cantSplit/>
        </w:trPr>
        <w:tc>
          <w:tcPr>
            <w:tcW w:w="2970" w:type="dxa"/>
          </w:tcPr>
          <w:p w14:paraId="429F335D" w14:textId="77777777" w:rsidR="00A50BCD" w:rsidRPr="00FE297C" w:rsidRDefault="00A50BCD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 อาคารและเครื่องจักร</w:t>
            </w:r>
          </w:p>
        </w:tc>
        <w:tc>
          <w:tcPr>
            <w:tcW w:w="810" w:type="dxa"/>
          </w:tcPr>
          <w:p w14:paraId="7082526B" w14:textId="77777777" w:rsidR="00A50BCD" w:rsidRPr="00FE297C" w:rsidRDefault="00A50BCD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52A0D8B1" w14:textId="77777777" w:rsidR="00A50BCD" w:rsidRPr="00FE297C" w:rsidRDefault="00A50BCD" w:rsidP="00A50BC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A5E805" w14:textId="77777777" w:rsidR="00A50BCD" w:rsidRPr="00FE297C" w:rsidRDefault="00A50BCD" w:rsidP="00A50BCD">
            <w:pPr>
              <w:pStyle w:val="30"/>
              <w:tabs>
                <w:tab w:val="clear" w:pos="360"/>
                <w:tab w:val="clear" w:pos="720"/>
                <w:tab w:val="decimal" w:pos="897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7" w:type="dxa"/>
          </w:tcPr>
          <w:p w14:paraId="1AC31356" w14:textId="77777777" w:rsidR="00A50BCD" w:rsidRPr="00FE297C" w:rsidRDefault="00A50BCD" w:rsidP="00A50BC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8C9861C" w14:textId="77777777" w:rsidR="00A50BCD" w:rsidRPr="00FE297C" w:rsidRDefault="00A50BCD" w:rsidP="00A50B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62ABF07" w14:textId="77777777" w:rsidR="00A50BCD" w:rsidRPr="00FE297C" w:rsidRDefault="00A50BCD" w:rsidP="00A50BC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0EF6E18" w14:textId="77777777" w:rsidR="00A50BCD" w:rsidRPr="00FE297C" w:rsidRDefault="00A50BCD" w:rsidP="00A50B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C5F86FA" w14:textId="77777777" w:rsidR="00A50BCD" w:rsidRPr="00FE297C" w:rsidRDefault="00A50BCD" w:rsidP="00A50BC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50BCD" w:rsidRPr="00FE297C" w14:paraId="02706DAE" w14:textId="77777777" w:rsidTr="00A8347D">
        <w:trPr>
          <w:cantSplit/>
          <w:trHeight w:val="227"/>
        </w:trPr>
        <w:tc>
          <w:tcPr>
            <w:tcW w:w="2970" w:type="dxa"/>
          </w:tcPr>
          <w:p w14:paraId="7E4C27C2" w14:textId="77777777" w:rsidR="00A50BCD" w:rsidRPr="00FE297C" w:rsidRDefault="00A50BCD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pacing w:val="-4"/>
                <w:sz w:val="30"/>
                <w:szCs w:val="30"/>
              </w:rPr>
              <w:t xml:space="preserve">   - </w:t>
            </w:r>
            <w:r w:rsidRPr="00FE297C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810" w:type="dxa"/>
          </w:tcPr>
          <w:p w14:paraId="4A9E30B7" w14:textId="629CFA6C" w:rsidR="00A50BCD" w:rsidRPr="00FE297C" w:rsidRDefault="00166896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9</w:t>
            </w:r>
          </w:p>
        </w:tc>
        <w:tc>
          <w:tcPr>
            <w:tcW w:w="1168" w:type="dxa"/>
            <w:shd w:val="clear" w:color="auto" w:fill="auto"/>
          </w:tcPr>
          <w:p w14:paraId="31BFC468" w14:textId="6E6A714B" w:rsidR="00A50BCD" w:rsidRPr="00FE297C" w:rsidRDefault="00634FC5" w:rsidP="00A50BC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F53A09" w:rsidRPr="00FE297C"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53A09" w:rsidRPr="00FE297C">
              <w:rPr>
                <w:rFonts w:ascii="Angsana New" w:hAnsi="Angsana New"/>
                <w:sz w:val="30"/>
                <w:szCs w:val="30"/>
                <w:lang w:val="en-US"/>
              </w:rPr>
              <w:t>948</w:t>
            </w:r>
          </w:p>
        </w:tc>
        <w:tc>
          <w:tcPr>
            <w:tcW w:w="236" w:type="dxa"/>
          </w:tcPr>
          <w:p w14:paraId="24DEA126" w14:textId="77777777" w:rsidR="00A50BCD" w:rsidRPr="00FE297C" w:rsidRDefault="00A50BCD" w:rsidP="00A50BCD">
            <w:pPr>
              <w:pStyle w:val="30"/>
              <w:tabs>
                <w:tab w:val="clear" w:pos="360"/>
                <w:tab w:val="clear" w:pos="720"/>
                <w:tab w:val="decimal" w:pos="897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0BD900B4" w14:textId="6CA32A01" w:rsidR="00A50BCD" w:rsidRPr="00FE297C" w:rsidRDefault="00634FC5" w:rsidP="00A50BC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3,353,830</w:t>
            </w:r>
          </w:p>
        </w:tc>
        <w:tc>
          <w:tcPr>
            <w:tcW w:w="236" w:type="dxa"/>
            <w:vAlign w:val="bottom"/>
          </w:tcPr>
          <w:p w14:paraId="1EFCC153" w14:textId="77777777" w:rsidR="00A50BCD" w:rsidRPr="00FE297C" w:rsidRDefault="00A50BCD" w:rsidP="00A50B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1914F03" w14:textId="0EC45012" w:rsidR="00A50BCD" w:rsidRPr="00FE297C" w:rsidRDefault="00634FC5" w:rsidP="00A50BC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2,102,253</w:t>
            </w:r>
          </w:p>
        </w:tc>
        <w:tc>
          <w:tcPr>
            <w:tcW w:w="270" w:type="dxa"/>
            <w:vAlign w:val="bottom"/>
          </w:tcPr>
          <w:p w14:paraId="1E911955" w14:textId="77777777" w:rsidR="00A50BCD" w:rsidRPr="00FE297C" w:rsidRDefault="00A50BCD" w:rsidP="00A50B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F85934B" w14:textId="4A1C6CA1" w:rsidR="00A50BCD" w:rsidRPr="00FE297C" w:rsidRDefault="00634FC5" w:rsidP="00A50BC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2,180,520</w:t>
            </w:r>
          </w:p>
        </w:tc>
      </w:tr>
      <w:tr w:rsidR="00A50BCD" w:rsidRPr="00FE297C" w14:paraId="39D79735" w14:textId="77777777" w:rsidTr="00A8347D">
        <w:trPr>
          <w:cantSplit/>
        </w:trPr>
        <w:tc>
          <w:tcPr>
            <w:tcW w:w="2970" w:type="dxa"/>
          </w:tcPr>
          <w:p w14:paraId="2E2C5FFD" w14:textId="77777777" w:rsidR="00A50BCD" w:rsidRPr="00FE297C" w:rsidRDefault="00A50BCD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76B3417" w14:textId="77777777" w:rsidR="00A50BCD" w:rsidRPr="00FE297C" w:rsidRDefault="00A50BCD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A5CA0" w14:textId="4FCA8D56" w:rsidR="00A50BCD" w:rsidRPr="00FE297C" w:rsidRDefault="00634FC5" w:rsidP="00A50BC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</w:t>
            </w:r>
            <w:r w:rsidR="00F53A09" w:rsidRPr="00FE29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353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53A09" w:rsidRPr="00FE29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098</w:t>
            </w:r>
          </w:p>
        </w:tc>
        <w:tc>
          <w:tcPr>
            <w:tcW w:w="236" w:type="dxa"/>
          </w:tcPr>
          <w:p w14:paraId="16805326" w14:textId="77777777" w:rsidR="00A50BCD" w:rsidRPr="00FE297C" w:rsidRDefault="00A50BCD" w:rsidP="00A50BC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402974B" w14:textId="1762AFC3" w:rsidR="00A50BCD" w:rsidRPr="00FE297C" w:rsidRDefault="00634FC5" w:rsidP="00A50BC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3,372,780</w:t>
            </w:r>
          </w:p>
        </w:tc>
        <w:tc>
          <w:tcPr>
            <w:tcW w:w="236" w:type="dxa"/>
          </w:tcPr>
          <w:p w14:paraId="027304D2" w14:textId="77777777" w:rsidR="00A50BCD" w:rsidRPr="00FE297C" w:rsidRDefault="00A50BCD" w:rsidP="00A50BC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CA756" w14:textId="2B7C557E" w:rsidR="00A50BCD" w:rsidRPr="00FE297C" w:rsidRDefault="00634FC5" w:rsidP="00A50BC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2,102,253</w:t>
            </w:r>
          </w:p>
        </w:tc>
        <w:tc>
          <w:tcPr>
            <w:tcW w:w="270" w:type="dxa"/>
          </w:tcPr>
          <w:p w14:paraId="5BFC46D0" w14:textId="77777777" w:rsidR="00A50BCD" w:rsidRPr="00FE297C" w:rsidRDefault="00A50BCD" w:rsidP="00A50BC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8358FB9" w14:textId="0EA04B74" w:rsidR="00A50BCD" w:rsidRPr="00FE297C" w:rsidRDefault="00634FC5" w:rsidP="00A50BC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2,180,520</w:t>
            </w:r>
          </w:p>
        </w:tc>
      </w:tr>
    </w:tbl>
    <w:p w14:paraId="1ED08E6B" w14:textId="77777777" w:rsidR="00D35AE6" w:rsidRPr="00FE297C" w:rsidRDefault="00D35AE6" w:rsidP="004A75EB">
      <w:pPr>
        <w:pStyle w:val="Heading2"/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="Angsana New" w:hAnsi="Angsana New"/>
          <w:b w:val="0"/>
          <w:bCs w:val="0"/>
          <w:sz w:val="22"/>
          <w:szCs w:val="22"/>
        </w:rPr>
      </w:pPr>
    </w:p>
    <w:p w14:paraId="41F46142" w14:textId="0EABFE33" w:rsidR="00006FCE" w:rsidRPr="00FE297C" w:rsidRDefault="00006FCE" w:rsidP="00EB5DC3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5743F844" w14:textId="77777777" w:rsidR="00006FCE" w:rsidRPr="00FE297C" w:rsidRDefault="00006FCE" w:rsidP="00006FC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b/>
          <w:bCs/>
          <w:i/>
          <w:iCs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270"/>
        <w:gridCol w:w="1260"/>
        <w:gridCol w:w="180"/>
        <w:gridCol w:w="1170"/>
        <w:gridCol w:w="270"/>
        <w:gridCol w:w="1170"/>
      </w:tblGrid>
      <w:tr w:rsidR="004C66A1" w:rsidRPr="00FE297C" w14:paraId="3C94C2CA" w14:textId="77777777" w:rsidTr="000A7960">
        <w:trPr>
          <w:cantSplit/>
          <w:tblHeader/>
        </w:trPr>
        <w:tc>
          <w:tcPr>
            <w:tcW w:w="396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4EB1048" w14:textId="5F6C6369" w:rsidR="004C66A1" w:rsidRPr="00FE297C" w:rsidRDefault="004C66A1" w:rsidP="005B28A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400" w:type="dxa"/>
            <w:gridSpan w:val="7"/>
          </w:tcPr>
          <w:p w14:paraId="659839FE" w14:textId="5F1C6570" w:rsidR="004C66A1" w:rsidRPr="00FE297C" w:rsidRDefault="00C87AE6" w:rsidP="00C87AE6">
            <w:pPr>
              <w:pStyle w:val="acctfourfigures"/>
              <w:shd w:val="clear" w:color="auto" w:fill="FFFFFF"/>
              <w:spacing w:line="240" w:lineRule="atLeast"/>
              <w:ind w:right="-79" w:hanging="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  <w:t>งบการเงินรวม</w:t>
            </w:r>
          </w:p>
        </w:tc>
      </w:tr>
      <w:tr w:rsidR="004C66A1" w:rsidRPr="00FE297C" w14:paraId="5693D452" w14:textId="77777777" w:rsidTr="000A7960">
        <w:trPr>
          <w:cantSplit/>
          <w:tblHeader/>
        </w:trPr>
        <w:tc>
          <w:tcPr>
            <w:tcW w:w="396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018FC8" w14:textId="77777777" w:rsidR="004C66A1" w:rsidRPr="00FE297C" w:rsidRDefault="004C66A1" w:rsidP="00083BD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0F5C1AE" w14:textId="77777777" w:rsidR="004C66A1" w:rsidRPr="00FE297C" w:rsidRDefault="004C66A1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6F13D167" w14:textId="77777777" w:rsidR="004C66A1" w:rsidRPr="00FE297C" w:rsidRDefault="004C66A1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เงินกู้ยืม</w:t>
            </w:r>
          </w:p>
          <w:p w14:paraId="6655482A" w14:textId="77777777" w:rsidR="004C66A1" w:rsidRPr="00FE297C" w:rsidRDefault="004C66A1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ระยะสั้น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0BB5F7" w14:textId="77777777" w:rsidR="004C66A1" w:rsidRPr="00FE297C" w:rsidRDefault="004C66A1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50A997" w14:textId="77777777" w:rsidR="004C66A1" w:rsidRPr="00FE297C" w:rsidRDefault="004C66A1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เงินกู้ยืม</w:t>
            </w:r>
          </w:p>
          <w:p w14:paraId="0E86A5B4" w14:textId="77777777" w:rsidR="004C66A1" w:rsidRPr="00FE297C" w:rsidRDefault="004C66A1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ระยะยาว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8FA56F" w14:textId="77777777" w:rsidR="004C66A1" w:rsidRPr="00FE297C" w:rsidRDefault="004C66A1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CA7DC2" w14:textId="77777777" w:rsidR="004C66A1" w:rsidRPr="00FE297C" w:rsidRDefault="004C66A1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หนี้สินตาม</w:t>
            </w:r>
          </w:p>
          <w:p w14:paraId="3E476952" w14:textId="77777777" w:rsidR="004C66A1" w:rsidRPr="00FE297C" w:rsidRDefault="004C66A1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สัญญาเช่า</w:t>
            </w:r>
          </w:p>
        </w:tc>
        <w:tc>
          <w:tcPr>
            <w:tcW w:w="270" w:type="dxa"/>
            <w:vAlign w:val="bottom"/>
          </w:tcPr>
          <w:p w14:paraId="54A05391" w14:textId="77777777" w:rsidR="004C66A1" w:rsidRPr="00FE297C" w:rsidRDefault="004C66A1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25B2C748" w14:textId="77777777" w:rsidR="004C66A1" w:rsidRPr="00FE297C" w:rsidRDefault="004C66A1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รวม</w:t>
            </w:r>
          </w:p>
        </w:tc>
      </w:tr>
      <w:tr w:rsidR="00C87AE6" w:rsidRPr="00FE297C" w14:paraId="73D59665" w14:textId="088459A5" w:rsidTr="000A7960">
        <w:trPr>
          <w:cantSplit/>
          <w:tblHeader/>
        </w:trPr>
        <w:tc>
          <w:tcPr>
            <w:tcW w:w="396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452C5A" w14:textId="5051CDC3" w:rsidR="00C87AE6" w:rsidRPr="00FE297C" w:rsidRDefault="00C87AE6" w:rsidP="00C87AE6">
            <w:pPr>
              <w:pStyle w:val="acctfourfigures"/>
              <w:shd w:val="clear" w:color="auto" w:fill="FFFFFF"/>
              <w:spacing w:line="240" w:lineRule="atLeast"/>
              <w:ind w:right="-79" w:firstLine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400" w:type="dxa"/>
            <w:gridSpan w:val="7"/>
          </w:tcPr>
          <w:p w14:paraId="586FB3CE" w14:textId="79716F2D" w:rsidR="00C87AE6" w:rsidRPr="00FE297C" w:rsidRDefault="00C87AE6" w:rsidP="00C8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พันบาท)</w:t>
            </w:r>
          </w:p>
        </w:tc>
      </w:tr>
      <w:tr w:rsidR="00C87AE6" w:rsidRPr="00FE297C" w14:paraId="60D0504D" w14:textId="77777777" w:rsidTr="000A7960">
        <w:trPr>
          <w:cantSplit/>
        </w:trPr>
        <w:tc>
          <w:tcPr>
            <w:tcW w:w="396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F794E7" w14:textId="5ED92DAA" w:rsidR="00C87AE6" w:rsidRPr="00FE297C" w:rsidRDefault="00C87AE6" w:rsidP="00C87AE6">
            <w:pPr>
              <w:shd w:val="clear" w:color="auto" w:fill="FFFFFF"/>
              <w:tabs>
                <w:tab w:val="clear" w:pos="227"/>
                <w:tab w:val="left" w:pos="11"/>
              </w:tabs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166896" w:rsidRPr="00FE297C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Pr="00FE297C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FE29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มกราคม </w:t>
            </w:r>
            <w:r w:rsidR="00166896" w:rsidRPr="00FE297C">
              <w:rPr>
                <w:rFonts w:ascii="Angsana New" w:hAnsi="Angsana New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080" w:type="dxa"/>
          </w:tcPr>
          <w:p w14:paraId="2C1857A2" w14:textId="0540E22C" w:rsidR="00C87AE6" w:rsidRPr="00FE297C" w:rsidRDefault="00166896" w:rsidP="00D436A0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2,116,719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22F8CE" w14:textId="77777777" w:rsidR="00C87AE6" w:rsidRPr="00FE297C" w:rsidRDefault="00C87AE6" w:rsidP="00C87A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AFB7A7" w14:textId="2F244420" w:rsidR="00C87AE6" w:rsidRPr="00FE297C" w:rsidRDefault="00166896" w:rsidP="00D436A0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1,396,418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2539B6" w14:textId="77777777" w:rsidR="00C87AE6" w:rsidRPr="00FE297C" w:rsidRDefault="00C87AE6" w:rsidP="00C87AE6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23F639" w14:textId="0FE1D363" w:rsidR="00C87AE6" w:rsidRPr="00FE297C" w:rsidRDefault="00166896" w:rsidP="00C87AE6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120,312</w:t>
            </w:r>
          </w:p>
        </w:tc>
        <w:tc>
          <w:tcPr>
            <w:tcW w:w="270" w:type="dxa"/>
            <w:vAlign w:val="bottom"/>
          </w:tcPr>
          <w:p w14:paraId="49A9D354" w14:textId="77777777" w:rsidR="00C87AE6" w:rsidRPr="00FE297C" w:rsidRDefault="00C87AE6" w:rsidP="00C87A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31D2991" w14:textId="22840D50" w:rsidR="00C87AE6" w:rsidRPr="00FE297C" w:rsidRDefault="00166896" w:rsidP="00C87AE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3,633,449</w:t>
            </w:r>
          </w:p>
        </w:tc>
      </w:tr>
      <w:tr w:rsidR="00C87AE6" w:rsidRPr="00FE297C" w14:paraId="304DE9EE" w14:textId="77777777" w:rsidTr="00CC464C">
        <w:trPr>
          <w:cantSplit/>
        </w:trPr>
        <w:tc>
          <w:tcPr>
            <w:tcW w:w="396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337C3B6" w14:textId="77777777" w:rsidR="00D631BD" w:rsidRPr="00FE297C" w:rsidRDefault="00C87AE6" w:rsidP="00C87AE6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การเปลี่ยนแปลงจากกระแสเงินสดจากการ</w:t>
            </w:r>
          </w:p>
          <w:p w14:paraId="32A595C1" w14:textId="59685954" w:rsidR="00C87AE6" w:rsidRPr="00FE297C" w:rsidRDefault="00C87AE6" w:rsidP="00D631BD">
            <w:pPr>
              <w:shd w:val="clear" w:color="auto" w:fill="FFFFFF"/>
              <w:ind w:left="180" w:right="-79" w:firstLine="7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จัดหาเงิน</w:t>
            </w:r>
          </w:p>
        </w:tc>
        <w:tc>
          <w:tcPr>
            <w:tcW w:w="1080" w:type="dxa"/>
          </w:tcPr>
          <w:p w14:paraId="1D34310D" w14:textId="77777777" w:rsidR="00C87AE6" w:rsidRPr="00FE297C" w:rsidRDefault="00C87AE6" w:rsidP="00D436A0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156EE9A7" w14:textId="1F6E03D5" w:rsidR="00C87AE6" w:rsidRPr="00FE297C" w:rsidRDefault="00C87AE6" w:rsidP="00D436A0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2,116,719</w:t>
            </w: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DC5D87" w14:textId="77777777" w:rsidR="00C87AE6" w:rsidRPr="00FE297C" w:rsidRDefault="00C87AE6" w:rsidP="00C87A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FCDBA3" w14:textId="3F768150" w:rsidR="00C87AE6" w:rsidRPr="00FE297C" w:rsidRDefault="00C87AE6" w:rsidP="00D436A0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eastAsia="en-GB"/>
              </w:rPr>
              <w:t>310,434</w:t>
            </w:r>
            <w:r w:rsidRPr="00FE297C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82BCA7" w14:textId="77777777" w:rsidR="00C87AE6" w:rsidRPr="00FE297C" w:rsidRDefault="00C87AE6" w:rsidP="00C87AE6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8C3499" w14:textId="332A77A0" w:rsidR="00C87AE6" w:rsidRPr="00FE297C" w:rsidRDefault="00C87AE6" w:rsidP="00C87AE6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65,422</w:t>
            </w: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0CABB03" w14:textId="77777777" w:rsidR="00C87AE6" w:rsidRPr="00FE297C" w:rsidRDefault="00C87AE6" w:rsidP="00C87A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C750501" w14:textId="05D5D708" w:rsidR="00C87AE6" w:rsidRPr="00FE297C" w:rsidRDefault="00C87AE6" w:rsidP="00C87AE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eastAsia="en-GB"/>
              </w:rPr>
              <w:t>2,4</w:t>
            </w:r>
            <w:r w:rsidR="00D631BD" w:rsidRPr="00FE297C">
              <w:rPr>
                <w:rFonts w:ascii="Angsana New" w:hAnsi="Angsana New"/>
                <w:sz w:val="30"/>
                <w:szCs w:val="30"/>
                <w:lang w:val="en-US" w:eastAsia="en-GB"/>
              </w:rPr>
              <w:t>92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="00D631BD" w:rsidRPr="00FE297C">
              <w:rPr>
                <w:rFonts w:ascii="Angsana New" w:hAnsi="Angsana New"/>
                <w:sz w:val="30"/>
                <w:szCs w:val="30"/>
                <w:lang w:val="en-US" w:eastAsia="en-GB"/>
              </w:rPr>
              <w:t>575</w:t>
            </w:r>
            <w:r w:rsidRPr="00FE297C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D631BD" w:rsidRPr="00FE297C" w14:paraId="2628F55D" w14:textId="77777777" w:rsidTr="00CC464C">
        <w:trPr>
          <w:cantSplit/>
        </w:trPr>
        <w:tc>
          <w:tcPr>
            <w:tcW w:w="396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36F2D33" w14:textId="1B957111" w:rsidR="00D631BD" w:rsidRPr="00FE297C" w:rsidRDefault="00D631BD" w:rsidP="00D631BD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การเปลี่ยนแปลงอื่น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25FF3B" w14:textId="7FB549DC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BD3E18" w14:textId="77777777" w:rsidR="00D631BD" w:rsidRPr="00FE297C" w:rsidRDefault="00D631BD" w:rsidP="00D631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03F962" w14:textId="6276936F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82F633" w14:textId="77777777" w:rsidR="00D631BD" w:rsidRPr="00FE297C" w:rsidRDefault="00D631BD" w:rsidP="00D631BD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2BD4F3" w14:textId="0678D567" w:rsidR="00D631BD" w:rsidRPr="00FE297C" w:rsidRDefault="00D117D9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6,248</w:t>
            </w:r>
          </w:p>
        </w:tc>
        <w:tc>
          <w:tcPr>
            <w:tcW w:w="270" w:type="dxa"/>
            <w:vAlign w:val="bottom"/>
          </w:tcPr>
          <w:p w14:paraId="349540A0" w14:textId="77777777" w:rsidR="00D631BD" w:rsidRPr="00FE297C" w:rsidRDefault="00D631BD" w:rsidP="00D631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DD0580" w14:textId="01C1FE44" w:rsidR="00D631BD" w:rsidRPr="00FE297C" w:rsidRDefault="00D117D9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6,248</w:t>
            </w:r>
          </w:p>
        </w:tc>
      </w:tr>
      <w:tr w:rsidR="00D631BD" w:rsidRPr="00FE297C" w14:paraId="7A1FD3F3" w14:textId="77777777" w:rsidTr="000A7960">
        <w:trPr>
          <w:cantSplit/>
        </w:trPr>
        <w:tc>
          <w:tcPr>
            <w:tcW w:w="396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6DE447" w14:textId="10FC31C2" w:rsidR="00D631BD" w:rsidRPr="00FE297C" w:rsidRDefault="00D631BD" w:rsidP="00D631BD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31 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DB693C" w14:textId="65164536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49D3A8" w14:textId="77777777" w:rsidR="00D631BD" w:rsidRPr="00FE297C" w:rsidRDefault="00D631BD" w:rsidP="00D631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49D175" w14:textId="78EBCDA7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1,085,984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F57868" w14:textId="77777777" w:rsidR="00D631BD" w:rsidRPr="00FE297C" w:rsidRDefault="00D631BD" w:rsidP="00D631BD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18EDD9" w14:textId="19002CEF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61,138</w:t>
            </w:r>
          </w:p>
        </w:tc>
        <w:tc>
          <w:tcPr>
            <w:tcW w:w="270" w:type="dxa"/>
            <w:vAlign w:val="bottom"/>
          </w:tcPr>
          <w:p w14:paraId="5F695CEC" w14:textId="77777777" w:rsidR="00D631BD" w:rsidRPr="00FE297C" w:rsidRDefault="00D631BD" w:rsidP="00D631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EA153" w14:textId="02C5B7FD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1,147,122</w:t>
            </w:r>
          </w:p>
        </w:tc>
      </w:tr>
      <w:tr w:rsidR="00D631BD" w:rsidRPr="00FE297C" w14:paraId="4D12EDFC" w14:textId="77777777" w:rsidTr="000A7960">
        <w:trPr>
          <w:cantSplit/>
        </w:trPr>
        <w:tc>
          <w:tcPr>
            <w:tcW w:w="396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131993" w14:textId="77777777" w:rsidR="00D631BD" w:rsidRPr="00FE297C" w:rsidRDefault="00D631BD" w:rsidP="00D631BD">
            <w:pPr>
              <w:shd w:val="clear" w:color="auto" w:fill="FFFFFF"/>
              <w:tabs>
                <w:tab w:val="clear" w:pos="227"/>
                <w:tab w:val="left" w:pos="11"/>
              </w:tabs>
              <w:ind w:left="180" w:right="-79" w:hanging="180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1C8DF77" w14:textId="77777777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F200EB" w14:textId="77777777" w:rsidR="00D631BD" w:rsidRPr="00FE297C" w:rsidRDefault="00D631BD" w:rsidP="00D631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1A2537" w14:textId="77777777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1293C1" w14:textId="77777777" w:rsidR="00D631BD" w:rsidRPr="00FE297C" w:rsidRDefault="00D631BD" w:rsidP="00D631BD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BB5F27" w14:textId="77777777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023E47BE" w14:textId="77777777" w:rsidR="00D631BD" w:rsidRPr="00FE297C" w:rsidRDefault="00D631BD" w:rsidP="00D631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A52FF25" w14:textId="77777777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D631BD" w:rsidRPr="00FE297C" w14:paraId="1C4F8360" w14:textId="77777777" w:rsidTr="000A7960">
        <w:trPr>
          <w:cantSplit/>
        </w:trPr>
        <w:tc>
          <w:tcPr>
            <w:tcW w:w="396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A40A839" w14:textId="14F45AC6" w:rsidR="00D631BD" w:rsidRPr="00FE297C" w:rsidRDefault="00D631BD" w:rsidP="00D631BD">
            <w:pPr>
              <w:shd w:val="clear" w:color="auto" w:fill="FFFFFF"/>
              <w:tabs>
                <w:tab w:val="clear" w:pos="227"/>
                <w:tab w:val="left" w:pos="11"/>
              </w:tabs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FE297C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Pr="00FE297C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FE29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มกราคม </w:t>
            </w:r>
            <w:r w:rsidRPr="00FE297C">
              <w:rPr>
                <w:rFonts w:ascii="Angsana New" w:hAnsi="Angsana New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080" w:type="dxa"/>
          </w:tcPr>
          <w:p w14:paraId="4D827E14" w14:textId="14B24DB4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2,066,043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72791B" w14:textId="77777777" w:rsidR="00D631BD" w:rsidRPr="00FE297C" w:rsidRDefault="00D631BD" w:rsidP="00D631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9CED3B" w14:textId="7D2EB858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/>
              </w:rPr>
              <w:t>1,650,307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45C3E7" w14:textId="77777777" w:rsidR="00D631BD" w:rsidRPr="00FE297C" w:rsidRDefault="00D631BD" w:rsidP="00D631BD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795C19" w14:textId="6443687E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124,600</w:t>
            </w:r>
          </w:p>
        </w:tc>
        <w:tc>
          <w:tcPr>
            <w:tcW w:w="270" w:type="dxa"/>
            <w:vAlign w:val="bottom"/>
          </w:tcPr>
          <w:p w14:paraId="75CEE333" w14:textId="77777777" w:rsidR="00D631BD" w:rsidRPr="00FE297C" w:rsidRDefault="00D631BD" w:rsidP="00D631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CEF1D9B" w14:textId="2145AD94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/>
              </w:rPr>
              <w:t>3,840,950</w:t>
            </w:r>
          </w:p>
        </w:tc>
      </w:tr>
      <w:tr w:rsidR="00D631BD" w:rsidRPr="00FE297C" w14:paraId="431FD654" w14:textId="77777777" w:rsidTr="000A7960">
        <w:trPr>
          <w:cantSplit/>
        </w:trPr>
        <w:tc>
          <w:tcPr>
            <w:tcW w:w="396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5EC29D8" w14:textId="77777777" w:rsidR="00E13563" w:rsidRPr="00FE297C" w:rsidRDefault="00D631BD" w:rsidP="00D631BD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การเปลี่ยนแปลงจากกระแสเงินสดจากการ</w:t>
            </w:r>
          </w:p>
          <w:p w14:paraId="316FB8F7" w14:textId="4B9E6096" w:rsidR="00D631BD" w:rsidRPr="00FE297C" w:rsidRDefault="00D631BD" w:rsidP="00E13563">
            <w:pPr>
              <w:shd w:val="clear" w:color="auto" w:fill="FFFFFF"/>
              <w:ind w:left="180" w:right="-79" w:firstLine="7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จัดหาเงิน</w:t>
            </w:r>
          </w:p>
        </w:tc>
        <w:tc>
          <w:tcPr>
            <w:tcW w:w="1080" w:type="dxa"/>
          </w:tcPr>
          <w:p w14:paraId="46807684" w14:textId="77777777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76473796" w14:textId="47E34AB4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50,676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B4B40F" w14:textId="77777777" w:rsidR="00D631BD" w:rsidRPr="00FE297C" w:rsidRDefault="00D631BD" w:rsidP="00D631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6C7A4B" w14:textId="5777C449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FE297C">
              <w:rPr>
                <w:rFonts w:ascii="Angsana New" w:hAnsi="Angsana New"/>
                <w:sz w:val="30"/>
                <w:szCs w:val="30"/>
                <w:lang w:val="en-US" w:eastAsia="en-GB"/>
              </w:rPr>
              <w:t>253,889</w:t>
            </w:r>
            <w:r w:rsidRPr="00FE297C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9C56BB" w14:textId="77777777" w:rsidR="00D631BD" w:rsidRPr="00FE297C" w:rsidRDefault="00D631BD" w:rsidP="00D631BD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B80259" w14:textId="505DD6BF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(80,126)</w:t>
            </w:r>
          </w:p>
        </w:tc>
        <w:tc>
          <w:tcPr>
            <w:tcW w:w="270" w:type="dxa"/>
            <w:vAlign w:val="bottom"/>
          </w:tcPr>
          <w:p w14:paraId="6D3EF5EF" w14:textId="77777777" w:rsidR="00D631BD" w:rsidRPr="00FE297C" w:rsidRDefault="00D631BD" w:rsidP="00D631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36DB75B" w14:textId="2E0C239F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FE297C">
              <w:rPr>
                <w:rFonts w:ascii="Angsana New" w:hAnsi="Angsana New"/>
                <w:sz w:val="30"/>
                <w:szCs w:val="30"/>
                <w:lang w:val="en-US" w:eastAsia="en-GB"/>
              </w:rPr>
              <w:t>283,339</w:t>
            </w:r>
            <w:r w:rsidRPr="00FE297C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D631BD" w:rsidRPr="00FE297C" w14:paraId="5A127EF2" w14:textId="77777777" w:rsidTr="000A7960">
        <w:trPr>
          <w:cantSplit/>
        </w:trPr>
        <w:tc>
          <w:tcPr>
            <w:tcW w:w="396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76E3E2A" w14:textId="77777777" w:rsidR="00D631BD" w:rsidRPr="00FE297C" w:rsidRDefault="00D631BD" w:rsidP="00D631BD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การเปลี่ยนแปลงอื่น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53AF72" w14:textId="5A7E4BF3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E7499E" w14:textId="77777777" w:rsidR="00D631BD" w:rsidRPr="00FE297C" w:rsidRDefault="00D631BD" w:rsidP="00D631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FFE6DA" w14:textId="087C98DA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47F25D" w14:textId="77777777" w:rsidR="00D631BD" w:rsidRPr="00FE297C" w:rsidRDefault="00D631BD" w:rsidP="00D631BD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29CA55" w14:textId="291A63A2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75,838</w:t>
            </w:r>
          </w:p>
        </w:tc>
        <w:tc>
          <w:tcPr>
            <w:tcW w:w="270" w:type="dxa"/>
            <w:vAlign w:val="bottom"/>
          </w:tcPr>
          <w:p w14:paraId="0C43CBC4" w14:textId="77777777" w:rsidR="00D631BD" w:rsidRPr="00FE297C" w:rsidRDefault="00D631BD" w:rsidP="00D631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ECCA1D" w14:textId="1704E08E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/>
              </w:rPr>
              <w:t>75,838</w:t>
            </w:r>
          </w:p>
        </w:tc>
      </w:tr>
      <w:tr w:rsidR="00D631BD" w:rsidRPr="00FE297C" w14:paraId="7AEA4CF0" w14:textId="77777777" w:rsidTr="000A7960">
        <w:trPr>
          <w:cantSplit/>
        </w:trPr>
        <w:tc>
          <w:tcPr>
            <w:tcW w:w="396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29CDD8A" w14:textId="70CF2E03" w:rsidR="00D631BD" w:rsidRPr="00FE297C" w:rsidRDefault="00D631BD" w:rsidP="00D631BD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31 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EB9F85" w14:textId="2069BEE6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2,116,719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BCC946" w14:textId="77777777" w:rsidR="00D631BD" w:rsidRPr="00FE297C" w:rsidRDefault="00D631BD" w:rsidP="00D631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825A9F" w14:textId="15B7CD1C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1,396,418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DB5796" w14:textId="77777777" w:rsidR="00D631BD" w:rsidRPr="00FE297C" w:rsidRDefault="00D631BD" w:rsidP="00D631BD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BBD674" w14:textId="26938519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120,312</w:t>
            </w:r>
          </w:p>
        </w:tc>
        <w:tc>
          <w:tcPr>
            <w:tcW w:w="270" w:type="dxa"/>
            <w:vAlign w:val="bottom"/>
          </w:tcPr>
          <w:p w14:paraId="671F0C7C" w14:textId="77777777" w:rsidR="00D631BD" w:rsidRPr="00FE297C" w:rsidRDefault="00D631BD" w:rsidP="00D631B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2EE3EA" w14:textId="524FA506" w:rsidR="00D631BD" w:rsidRPr="00FE297C" w:rsidRDefault="00D631BD" w:rsidP="00D631BD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3,633,449</w:t>
            </w:r>
          </w:p>
        </w:tc>
      </w:tr>
    </w:tbl>
    <w:p w14:paraId="09969797" w14:textId="77777777" w:rsidR="00083BD8" w:rsidRPr="00FE297C" w:rsidRDefault="00A67456" w:rsidP="00006FCE">
      <w:pPr>
        <w:rPr>
          <w:sz w:val="2"/>
          <w:szCs w:val="2"/>
          <w:cs/>
        </w:rPr>
      </w:pPr>
      <w:r w:rsidRPr="00FE297C">
        <w:br w:type="page"/>
      </w:r>
    </w:p>
    <w:tbl>
      <w:tblPr>
        <w:tblW w:w="9333" w:type="dxa"/>
        <w:tblInd w:w="4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3"/>
        <w:gridCol w:w="1080"/>
        <w:gridCol w:w="270"/>
        <w:gridCol w:w="1260"/>
        <w:gridCol w:w="180"/>
        <w:gridCol w:w="1170"/>
        <w:gridCol w:w="270"/>
        <w:gridCol w:w="1170"/>
      </w:tblGrid>
      <w:tr w:rsidR="00426634" w:rsidRPr="00FE297C" w14:paraId="7BA831F2" w14:textId="070B5673" w:rsidTr="006646FF">
        <w:trPr>
          <w:cantSplit/>
          <w:tblHeader/>
        </w:trPr>
        <w:tc>
          <w:tcPr>
            <w:tcW w:w="393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1422DD4" w14:textId="77777777" w:rsidR="00426634" w:rsidRPr="00FE297C" w:rsidRDefault="00426634" w:rsidP="004266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400" w:type="dxa"/>
            <w:gridSpan w:val="7"/>
          </w:tcPr>
          <w:p w14:paraId="59002F20" w14:textId="24EC8F74" w:rsidR="00426634" w:rsidRPr="00FE297C" w:rsidRDefault="00426634" w:rsidP="00426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 w:rsidR="00947D88"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26634" w:rsidRPr="00FE297C" w14:paraId="3765284C" w14:textId="77777777" w:rsidTr="006646FF">
        <w:trPr>
          <w:cantSplit/>
          <w:tblHeader/>
        </w:trPr>
        <w:tc>
          <w:tcPr>
            <w:tcW w:w="393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910BF1" w14:textId="77777777" w:rsidR="00426634" w:rsidRPr="00FE297C" w:rsidRDefault="00426634" w:rsidP="004266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D8426A5" w14:textId="77777777" w:rsidR="00426634" w:rsidRPr="00FE297C" w:rsidRDefault="00426634" w:rsidP="00426634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71CB58C9" w14:textId="77777777" w:rsidR="00426634" w:rsidRPr="00FE297C" w:rsidRDefault="00426634" w:rsidP="00426634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เงินกู้ยืม</w:t>
            </w:r>
          </w:p>
          <w:p w14:paraId="211A16D9" w14:textId="77777777" w:rsidR="00426634" w:rsidRPr="00FE297C" w:rsidRDefault="00426634" w:rsidP="00426634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ระยะสั้น</w:t>
            </w:r>
          </w:p>
        </w:tc>
        <w:tc>
          <w:tcPr>
            <w:tcW w:w="270" w:type="dxa"/>
          </w:tcPr>
          <w:p w14:paraId="00EB582E" w14:textId="77777777" w:rsidR="00426634" w:rsidRPr="00FE297C" w:rsidRDefault="00426634" w:rsidP="00426634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985BCA" w14:textId="77777777" w:rsidR="00426634" w:rsidRPr="00FE297C" w:rsidRDefault="00426634" w:rsidP="00426634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เงินกู้ยืม</w:t>
            </w:r>
          </w:p>
          <w:p w14:paraId="3A0624C8" w14:textId="77777777" w:rsidR="00426634" w:rsidRPr="00FE297C" w:rsidRDefault="00426634" w:rsidP="00426634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ระยะยาว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BDE2AD" w14:textId="77777777" w:rsidR="00426634" w:rsidRPr="00FE297C" w:rsidRDefault="00426634" w:rsidP="00426634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ADCE67" w14:textId="77777777" w:rsidR="00426634" w:rsidRPr="00FE297C" w:rsidRDefault="00426634" w:rsidP="00426634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หนี้สินตาม</w:t>
            </w:r>
          </w:p>
          <w:p w14:paraId="71D4312A" w14:textId="77777777" w:rsidR="00426634" w:rsidRPr="00FE297C" w:rsidRDefault="00426634" w:rsidP="00426634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สัญญาเช่า</w:t>
            </w:r>
          </w:p>
        </w:tc>
        <w:tc>
          <w:tcPr>
            <w:tcW w:w="270" w:type="dxa"/>
            <w:vAlign w:val="bottom"/>
          </w:tcPr>
          <w:p w14:paraId="746EF9BD" w14:textId="77777777" w:rsidR="00426634" w:rsidRPr="00FE297C" w:rsidRDefault="00426634" w:rsidP="00426634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606FADA3" w14:textId="77777777" w:rsidR="00426634" w:rsidRPr="00FE297C" w:rsidRDefault="00426634" w:rsidP="00426634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รวม</w:t>
            </w:r>
          </w:p>
        </w:tc>
      </w:tr>
      <w:tr w:rsidR="00426634" w:rsidRPr="00FE297C" w14:paraId="6A86422D" w14:textId="3963190E" w:rsidTr="006646FF">
        <w:trPr>
          <w:cantSplit/>
          <w:tblHeader/>
        </w:trPr>
        <w:tc>
          <w:tcPr>
            <w:tcW w:w="393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EC7BC88" w14:textId="77777777" w:rsidR="00426634" w:rsidRPr="00FE297C" w:rsidRDefault="00426634" w:rsidP="00426634">
            <w:pPr>
              <w:pStyle w:val="acctfourfigures"/>
              <w:shd w:val="clear" w:color="auto" w:fill="FFFFFF"/>
              <w:spacing w:line="240" w:lineRule="atLeast"/>
              <w:ind w:right="-79" w:firstLine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400" w:type="dxa"/>
            <w:gridSpan w:val="7"/>
          </w:tcPr>
          <w:p w14:paraId="29C4FC17" w14:textId="0507B535" w:rsidR="00426634" w:rsidRPr="00FE297C" w:rsidRDefault="00426634" w:rsidP="00426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พันบาท)</w:t>
            </w:r>
          </w:p>
        </w:tc>
      </w:tr>
      <w:tr w:rsidR="00426634" w:rsidRPr="00FE297C" w14:paraId="3FFF1C6C" w14:textId="77777777" w:rsidTr="006646FF">
        <w:trPr>
          <w:cantSplit/>
        </w:trPr>
        <w:tc>
          <w:tcPr>
            <w:tcW w:w="393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A5A6B8" w14:textId="5778CD17" w:rsidR="00426634" w:rsidRPr="00FE297C" w:rsidRDefault="00426634" w:rsidP="00426634">
            <w:pPr>
              <w:shd w:val="clear" w:color="auto" w:fill="FFFFFF"/>
              <w:tabs>
                <w:tab w:val="clear" w:pos="227"/>
                <w:tab w:val="left" w:pos="11"/>
              </w:tabs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166896" w:rsidRPr="00FE297C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Pr="00FE297C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FE29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มกราคม </w:t>
            </w:r>
            <w:r w:rsidR="00166896" w:rsidRPr="00FE297C">
              <w:rPr>
                <w:rFonts w:ascii="Angsana New" w:hAnsi="Angsana New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080" w:type="dxa"/>
          </w:tcPr>
          <w:p w14:paraId="5CF9A9AC" w14:textId="09AFB925" w:rsidR="00426634" w:rsidRPr="00FE297C" w:rsidRDefault="00166896" w:rsidP="00D436A0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1,676,716</w:t>
            </w:r>
          </w:p>
        </w:tc>
        <w:tc>
          <w:tcPr>
            <w:tcW w:w="270" w:type="dxa"/>
          </w:tcPr>
          <w:p w14:paraId="70EF1A9A" w14:textId="77777777" w:rsidR="00426634" w:rsidRPr="00FE297C" w:rsidRDefault="00426634" w:rsidP="00426634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01B0AD" w14:textId="5DED5183" w:rsidR="00426634" w:rsidRPr="00FE297C" w:rsidRDefault="00166896" w:rsidP="00D436A0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1,204,291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E3D7F4" w14:textId="77777777" w:rsidR="00426634" w:rsidRPr="00FE297C" w:rsidRDefault="00426634" w:rsidP="00426634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E09644" w14:textId="2FEDE05A" w:rsidR="00426634" w:rsidRPr="00FE297C" w:rsidRDefault="00166896" w:rsidP="00426634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61,842</w:t>
            </w:r>
          </w:p>
        </w:tc>
        <w:tc>
          <w:tcPr>
            <w:tcW w:w="270" w:type="dxa"/>
            <w:vAlign w:val="bottom"/>
          </w:tcPr>
          <w:p w14:paraId="04F17464" w14:textId="77777777" w:rsidR="00426634" w:rsidRPr="00FE297C" w:rsidRDefault="00426634" w:rsidP="0042663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E0AD0F5" w14:textId="460038B3" w:rsidR="00426634" w:rsidRPr="00FE297C" w:rsidRDefault="00166896" w:rsidP="00426634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2,942,849</w:t>
            </w:r>
          </w:p>
        </w:tc>
      </w:tr>
      <w:tr w:rsidR="00426634" w:rsidRPr="00FE297C" w14:paraId="747468AC" w14:textId="77777777" w:rsidTr="006646FF">
        <w:trPr>
          <w:cantSplit/>
        </w:trPr>
        <w:tc>
          <w:tcPr>
            <w:tcW w:w="393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F237C6" w14:textId="77777777" w:rsidR="00426634" w:rsidRPr="00FE297C" w:rsidRDefault="00426634" w:rsidP="0042663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80" w:type="dxa"/>
          </w:tcPr>
          <w:p w14:paraId="6EF4E09C" w14:textId="77777777" w:rsidR="00426634" w:rsidRPr="00FE297C" w:rsidRDefault="00426634" w:rsidP="00D436A0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3F5266EB" w14:textId="4293901A" w:rsidR="00426634" w:rsidRPr="00FE297C" w:rsidRDefault="00426634" w:rsidP="00D436A0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1,676,716</w:t>
            </w: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574323DB" w14:textId="64A8F086" w:rsidR="00426634" w:rsidRPr="00FE297C" w:rsidRDefault="00426634" w:rsidP="00426634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E975EF" w14:textId="146B2CEB" w:rsidR="00426634" w:rsidRPr="00FE297C" w:rsidRDefault="00426634" w:rsidP="00D436A0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eastAsia="en-GB"/>
              </w:rPr>
              <w:t>267,740</w:t>
            </w:r>
            <w:r w:rsidRPr="00FE297C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5E51E1" w14:textId="77777777" w:rsidR="00426634" w:rsidRPr="00FE297C" w:rsidRDefault="00426634" w:rsidP="00426634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77E87A" w14:textId="14999D02" w:rsidR="00426634" w:rsidRPr="00FE297C" w:rsidRDefault="00426634" w:rsidP="00426634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38,156</w:t>
            </w: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91E4B97" w14:textId="77777777" w:rsidR="00426634" w:rsidRPr="00FE297C" w:rsidRDefault="00426634" w:rsidP="0042663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A46AD55" w14:textId="47103079" w:rsidR="00426634" w:rsidRPr="00FE297C" w:rsidRDefault="00426634" w:rsidP="00426634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eastAsia="en-GB"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1,982,612</w:t>
            </w:r>
            <w:r w:rsidRPr="00FE297C">
              <w:rPr>
                <w:rFonts w:ascii="Angsana New" w:hAnsi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654B6F" w:rsidRPr="00FE297C" w14:paraId="31979D0A" w14:textId="77777777" w:rsidTr="00284745">
        <w:trPr>
          <w:cantSplit/>
        </w:trPr>
        <w:tc>
          <w:tcPr>
            <w:tcW w:w="393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62581B8" w14:textId="6A78365F" w:rsidR="00654B6F" w:rsidRPr="00FE297C" w:rsidRDefault="00654B6F" w:rsidP="00654B6F">
            <w:pPr>
              <w:shd w:val="clear" w:color="auto" w:fill="FFFFFF"/>
              <w:ind w:right="-79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bookmarkStart w:id="5" w:name="_Hlk95156057"/>
            <w:r w:rsidRPr="00FE29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การเปลี่ยนแปลงอื่น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EE41D0" w14:textId="20359BAA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6A5FBDD3" w14:textId="77777777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022BC1" w14:textId="284F9721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557EBA" w14:textId="77777777" w:rsidR="00654B6F" w:rsidRPr="00FE297C" w:rsidRDefault="00654B6F" w:rsidP="00654B6F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EB89E7" w14:textId="7B133FB1" w:rsidR="00654B6F" w:rsidRPr="00FE297C" w:rsidRDefault="00725B6A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(4,856)</w:t>
            </w:r>
          </w:p>
        </w:tc>
        <w:tc>
          <w:tcPr>
            <w:tcW w:w="270" w:type="dxa"/>
            <w:vAlign w:val="bottom"/>
          </w:tcPr>
          <w:p w14:paraId="15161EB7" w14:textId="77777777" w:rsidR="00654B6F" w:rsidRPr="00FE297C" w:rsidRDefault="00654B6F" w:rsidP="00654B6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A50403" w14:textId="762A2A51" w:rsidR="00654B6F" w:rsidRPr="00FE297C" w:rsidRDefault="00725B6A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(4,856)</w:t>
            </w:r>
          </w:p>
        </w:tc>
      </w:tr>
      <w:bookmarkEnd w:id="5"/>
      <w:tr w:rsidR="00654B6F" w:rsidRPr="00FE297C" w14:paraId="7DB81C67" w14:textId="77777777" w:rsidTr="00284745">
        <w:trPr>
          <w:cantSplit/>
        </w:trPr>
        <w:tc>
          <w:tcPr>
            <w:tcW w:w="393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78D2DC2" w14:textId="09746C22" w:rsidR="00654B6F" w:rsidRPr="00FE297C" w:rsidRDefault="00654B6F" w:rsidP="00654B6F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31 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213F05" w14:textId="56C91CE5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3C7B90F6" w14:textId="77777777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AA902F" w14:textId="78DCE4FA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936,551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76A1E82" w14:textId="77777777" w:rsidR="00654B6F" w:rsidRPr="00FE297C" w:rsidRDefault="00654B6F" w:rsidP="00654B6F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214D5A" w14:textId="0DD33949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18,830</w:t>
            </w:r>
          </w:p>
        </w:tc>
        <w:tc>
          <w:tcPr>
            <w:tcW w:w="270" w:type="dxa"/>
            <w:vAlign w:val="bottom"/>
          </w:tcPr>
          <w:p w14:paraId="21A12D4B" w14:textId="77777777" w:rsidR="00654B6F" w:rsidRPr="00FE297C" w:rsidRDefault="00654B6F" w:rsidP="00654B6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3678B" w14:textId="47C2A1FD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955,381</w:t>
            </w:r>
          </w:p>
        </w:tc>
      </w:tr>
      <w:tr w:rsidR="00654B6F" w:rsidRPr="00FE297C" w14:paraId="5C64666C" w14:textId="77777777" w:rsidTr="006646FF">
        <w:trPr>
          <w:cantSplit/>
        </w:trPr>
        <w:tc>
          <w:tcPr>
            <w:tcW w:w="393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26A49D" w14:textId="77777777" w:rsidR="00654B6F" w:rsidRPr="00FE297C" w:rsidRDefault="00654B6F" w:rsidP="00654B6F">
            <w:pPr>
              <w:shd w:val="clear" w:color="auto" w:fill="FFFFFF"/>
              <w:tabs>
                <w:tab w:val="clear" w:pos="227"/>
                <w:tab w:val="left" w:pos="11"/>
              </w:tabs>
              <w:ind w:left="180" w:right="-79" w:hanging="180"/>
              <w:rPr>
                <w:rFonts w:ascii="Angsana New" w:hAnsi="Angsan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485E4FE" w14:textId="77777777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14:paraId="0FAEA278" w14:textId="77777777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0ED186" w14:textId="77777777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right="-79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88EFD3" w14:textId="77777777" w:rsidR="00654B6F" w:rsidRPr="00FE297C" w:rsidRDefault="00654B6F" w:rsidP="00654B6F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654C17" w14:textId="77777777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16"/>
                <w:szCs w:val="16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3F24F169" w14:textId="77777777" w:rsidR="00654B6F" w:rsidRPr="00FE297C" w:rsidRDefault="00654B6F" w:rsidP="00654B6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74E2815" w14:textId="77777777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  <w:lang w:eastAsia="en-GB" w:bidi="th-TH"/>
              </w:rPr>
            </w:pPr>
          </w:p>
        </w:tc>
      </w:tr>
      <w:tr w:rsidR="00654B6F" w:rsidRPr="00FE297C" w14:paraId="651E0BD4" w14:textId="77777777" w:rsidTr="006646FF">
        <w:trPr>
          <w:cantSplit/>
        </w:trPr>
        <w:tc>
          <w:tcPr>
            <w:tcW w:w="393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2BA314D" w14:textId="027EBDEF" w:rsidR="00654B6F" w:rsidRPr="00FE297C" w:rsidRDefault="00654B6F" w:rsidP="00654B6F">
            <w:pPr>
              <w:shd w:val="clear" w:color="auto" w:fill="FFFFFF"/>
              <w:tabs>
                <w:tab w:val="clear" w:pos="227"/>
                <w:tab w:val="left" w:pos="11"/>
              </w:tabs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FE297C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Pr="00FE297C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FE29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มกราคม </w:t>
            </w:r>
            <w:r w:rsidRPr="00FE297C">
              <w:rPr>
                <w:rFonts w:ascii="Angsana New" w:hAnsi="Angsana New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080" w:type="dxa"/>
          </w:tcPr>
          <w:p w14:paraId="0C021850" w14:textId="700B877F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1,496,043</w:t>
            </w:r>
          </w:p>
        </w:tc>
        <w:tc>
          <w:tcPr>
            <w:tcW w:w="270" w:type="dxa"/>
          </w:tcPr>
          <w:p w14:paraId="476B7786" w14:textId="77777777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FA963E" w14:textId="2E27E5D3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1,449,720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626AC3" w14:textId="77777777" w:rsidR="00654B6F" w:rsidRPr="00FE297C" w:rsidRDefault="00654B6F" w:rsidP="00654B6F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A6BB6B" w14:textId="1BA9EFEE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70,423</w:t>
            </w:r>
          </w:p>
        </w:tc>
        <w:tc>
          <w:tcPr>
            <w:tcW w:w="270" w:type="dxa"/>
            <w:vAlign w:val="bottom"/>
          </w:tcPr>
          <w:p w14:paraId="4A70C605" w14:textId="77777777" w:rsidR="00654B6F" w:rsidRPr="00FE297C" w:rsidRDefault="00654B6F" w:rsidP="00654B6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36998F6" w14:textId="233F47CB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3,016,186</w:t>
            </w:r>
          </w:p>
        </w:tc>
      </w:tr>
      <w:tr w:rsidR="00654B6F" w:rsidRPr="00FE297C" w14:paraId="543CA908" w14:textId="77777777" w:rsidTr="006646FF">
        <w:trPr>
          <w:cantSplit/>
        </w:trPr>
        <w:tc>
          <w:tcPr>
            <w:tcW w:w="393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CB8A486" w14:textId="77777777" w:rsidR="00654B6F" w:rsidRPr="00FE297C" w:rsidRDefault="00654B6F" w:rsidP="00654B6F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80" w:type="dxa"/>
          </w:tcPr>
          <w:p w14:paraId="5C4E4509" w14:textId="77777777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4332FD18" w14:textId="3ECF2EBB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180,673</w:t>
            </w:r>
          </w:p>
        </w:tc>
        <w:tc>
          <w:tcPr>
            <w:tcW w:w="270" w:type="dxa"/>
          </w:tcPr>
          <w:p w14:paraId="16244AED" w14:textId="09D8923E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</w:p>
        </w:tc>
        <w:tc>
          <w:tcPr>
            <w:tcW w:w="126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C5B73C" w14:textId="21B03F40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FE297C">
              <w:rPr>
                <w:rFonts w:ascii="Angsana New" w:hAnsi="Angsana New"/>
                <w:sz w:val="30"/>
                <w:szCs w:val="30"/>
                <w:lang w:val="en-US" w:eastAsia="en-GB"/>
              </w:rPr>
              <w:t>245,429</w:t>
            </w:r>
            <w:r w:rsidRPr="00FE297C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1366CB" w14:textId="77777777" w:rsidR="00654B6F" w:rsidRPr="00FE297C" w:rsidRDefault="00654B6F" w:rsidP="00654B6F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5B4619" w14:textId="57274774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(48,540)</w:t>
            </w:r>
          </w:p>
        </w:tc>
        <w:tc>
          <w:tcPr>
            <w:tcW w:w="270" w:type="dxa"/>
            <w:vAlign w:val="bottom"/>
          </w:tcPr>
          <w:p w14:paraId="109D0A72" w14:textId="77777777" w:rsidR="00654B6F" w:rsidRPr="00FE297C" w:rsidRDefault="00654B6F" w:rsidP="00654B6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3A67753" w14:textId="55E14686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eastAsia="en-GB" w:bidi="th-TH"/>
              </w:rPr>
              <w:t>(</w:t>
            </w: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113,</w:t>
            </w:r>
            <w:r w:rsidR="003B28D8"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</w:t>
            </w: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96</w:t>
            </w:r>
            <w:r w:rsidRPr="00FE297C">
              <w:rPr>
                <w:rFonts w:ascii="Angsana New" w:hAnsi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654B6F" w:rsidRPr="00FE297C" w14:paraId="7766CF90" w14:textId="77777777" w:rsidTr="006646FF">
        <w:trPr>
          <w:cantSplit/>
        </w:trPr>
        <w:tc>
          <w:tcPr>
            <w:tcW w:w="393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62D77BE" w14:textId="77777777" w:rsidR="00654B6F" w:rsidRPr="00FE297C" w:rsidRDefault="00654B6F" w:rsidP="00654B6F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การเปลี่ยนแปลงอื่น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5773B7" w14:textId="5069160F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7AFEF617" w14:textId="77777777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2A7CEC" w14:textId="1B31B2F2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E297C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074560" w14:textId="77777777" w:rsidR="00654B6F" w:rsidRPr="00FE297C" w:rsidRDefault="00654B6F" w:rsidP="00654B6F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FD2CF9" w14:textId="083B794F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39,959</w:t>
            </w:r>
          </w:p>
        </w:tc>
        <w:tc>
          <w:tcPr>
            <w:tcW w:w="270" w:type="dxa"/>
            <w:vAlign w:val="bottom"/>
          </w:tcPr>
          <w:p w14:paraId="0AB30FAC" w14:textId="77777777" w:rsidR="00654B6F" w:rsidRPr="00FE297C" w:rsidRDefault="00654B6F" w:rsidP="00654B6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6CEA57" w14:textId="3C6CBF6F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39,959</w:t>
            </w:r>
          </w:p>
        </w:tc>
      </w:tr>
      <w:tr w:rsidR="00654B6F" w:rsidRPr="00FE297C" w14:paraId="21506597" w14:textId="77777777" w:rsidTr="006646FF">
        <w:trPr>
          <w:cantSplit/>
        </w:trPr>
        <w:tc>
          <w:tcPr>
            <w:tcW w:w="393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E35BDD9" w14:textId="7232C270" w:rsidR="00654B6F" w:rsidRPr="00FE297C" w:rsidRDefault="00654B6F" w:rsidP="00654B6F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31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C11576" w14:textId="2D81470E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1,676,716</w:t>
            </w:r>
          </w:p>
        </w:tc>
        <w:tc>
          <w:tcPr>
            <w:tcW w:w="270" w:type="dxa"/>
          </w:tcPr>
          <w:p w14:paraId="40610B5C" w14:textId="77777777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2EA477" w14:textId="61C5D1DB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1,204,291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682C5E" w14:textId="77777777" w:rsidR="00654B6F" w:rsidRPr="00FE297C" w:rsidRDefault="00654B6F" w:rsidP="00654B6F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7AE266" w14:textId="0062D65A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61,842</w:t>
            </w:r>
          </w:p>
        </w:tc>
        <w:tc>
          <w:tcPr>
            <w:tcW w:w="270" w:type="dxa"/>
            <w:vAlign w:val="bottom"/>
          </w:tcPr>
          <w:p w14:paraId="464C2B23" w14:textId="77777777" w:rsidR="00654B6F" w:rsidRPr="00FE297C" w:rsidRDefault="00654B6F" w:rsidP="00654B6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1FAD83" w14:textId="6E8929A0" w:rsidR="00654B6F" w:rsidRPr="00FE297C" w:rsidRDefault="00654B6F" w:rsidP="00654B6F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2,942,849</w:t>
            </w:r>
          </w:p>
        </w:tc>
      </w:tr>
    </w:tbl>
    <w:p w14:paraId="24561405" w14:textId="77777777" w:rsidR="00083BD8" w:rsidRPr="00FE297C" w:rsidRDefault="00083BD8" w:rsidP="00006FCE">
      <w:pPr>
        <w:rPr>
          <w:rFonts w:asciiTheme="majorBidi" w:hAnsiTheme="majorBidi" w:cstheme="majorBidi"/>
          <w:sz w:val="16"/>
          <w:szCs w:val="16"/>
          <w:cs/>
        </w:rPr>
      </w:pPr>
    </w:p>
    <w:p w14:paraId="154AC635" w14:textId="6B424FD5" w:rsidR="00D0747F" w:rsidRPr="00FE297C" w:rsidRDefault="00265107" w:rsidP="004A75EB">
      <w:pPr>
        <w:pStyle w:val="Heading2"/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FE297C">
        <w:rPr>
          <w:rFonts w:ascii="Angsana New" w:hAnsi="Angsana New"/>
          <w:b w:val="0"/>
          <w:bCs w:val="0"/>
          <w:sz w:val="30"/>
          <w:szCs w:val="30"/>
          <w:cs/>
        </w:rPr>
        <w:t xml:space="preserve">ณ วันที่ </w:t>
      </w:r>
      <w:r w:rsidR="00166896" w:rsidRPr="00FE297C">
        <w:rPr>
          <w:rFonts w:ascii="Angsana New" w:hAnsi="Angsana New"/>
          <w:b w:val="0"/>
          <w:bCs w:val="0"/>
          <w:sz w:val="30"/>
          <w:szCs w:val="30"/>
        </w:rPr>
        <w:t>31</w:t>
      </w:r>
      <w:r w:rsidRPr="00FE297C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FE297C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="00166896" w:rsidRPr="00FE297C">
        <w:rPr>
          <w:rFonts w:ascii="Angsana New" w:hAnsi="Angsana New"/>
          <w:b w:val="0"/>
          <w:bCs w:val="0"/>
          <w:sz w:val="30"/>
          <w:szCs w:val="30"/>
        </w:rPr>
        <w:t>2564</w:t>
      </w:r>
      <w:r w:rsidR="00110FEA" w:rsidRPr="00FE297C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8C47FC" w:rsidRPr="00FE297C">
        <w:rPr>
          <w:rFonts w:ascii="Angsana New" w:hAnsi="Angsana New"/>
          <w:b w:val="0"/>
          <w:bCs w:val="0"/>
          <w:sz w:val="30"/>
          <w:szCs w:val="30"/>
          <w:cs/>
        </w:rPr>
        <w:t>ก</w:t>
      </w:r>
      <w:r w:rsidRPr="00FE297C">
        <w:rPr>
          <w:rFonts w:ascii="Angsana New" w:hAnsi="Angsana New"/>
          <w:b w:val="0"/>
          <w:bCs w:val="0"/>
          <w:sz w:val="30"/>
          <w:szCs w:val="30"/>
          <w:cs/>
        </w:rPr>
        <w:t>ลุ่มบริษัทและบริษัทมีวงเงินสินเชื่อซึ่งยังมิได้เบิกใช้เป็นจำนวนเงินรวม</w:t>
      </w:r>
      <w:r w:rsidR="00A50BCD" w:rsidRPr="00FE297C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166896" w:rsidRPr="00FE297C">
        <w:rPr>
          <w:rFonts w:ascii="Angsana New" w:hAnsi="Angsana New"/>
          <w:b w:val="0"/>
          <w:bCs w:val="0"/>
          <w:sz w:val="30"/>
          <w:szCs w:val="30"/>
        </w:rPr>
        <w:t>4,</w:t>
      </w:r>
      <w:r w:rsidR="00BF68B0" w:rsidRPr="00FE297C">
        <w:rPr>
          <w:rFonts w:ascii="Angsana New" w:hAnsi="Angsana New"/>
          <w:b w:val="0"/>
          <w:bCs w:val="0"/>
          <w:sz w:val="30"/>
          <w:szCs w:val="30"/>
        </w:rPr>
        <w:t>139</w:t>
      </w:r>
      <w:r w:rsidR="009222E0" w:rsidRPr="00FE297C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FE297C">
        <w:rPr>
          <w:rFonts w:ascii="Angsana New" w:hAnsi="Angsana New"/>
          <w:b w:val="0"/>
          <w:bCs w:val="0"/>
          <w:sz w:val="30"/>
          <w:szCs w:val="30"/>
          <w:cs/>
        </w:rPr>
        <w:t>ล้านบาทและ</w:t>
      </w:r>
      <w:r w:rsidR="009222E0" w:rsidRPr="00FE297C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BF68B0" w:rsidRPr="00FE297C">
        <w:rPr>
          <w:rFonts w:ascii="Angsana New" w:hAnsi="Angsana New"/>
          <w:b w:val="0"/>
          <w:bCs w:val="0"/>
          <w:sz w:val="30"/>
          <w:szCs w:val="30"/>
        </w:rPr>
        <w:t>2,899</w:t>
      </w:r>
      <w:r w:rsidR="009222E0" w:rsidRPr="00FE297C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FE297C">
        <w:rPr>
          <w:rFonts w:ascii="Angsana New" w:hAnsi="Angsana New"/>
          <w:b w:val="0"/>
          <w:bCs w:val="0"/>
          <w:sz w:val="30"/>
          <w:szCs w:val="30"/>
          <w:cs/>
        </w:rPr>
        <w:t>ล้านบาท ตามลำดับ</w:t>
      </w:r>
      <w:r w:rsidR="00480CF2" w:rsidRPr="00FE297C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480CF2" w:rsidRPr="00FE297C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(</w:t>
      </w:r>
      <w:r w:rsidR="00480CF2" w:rsidRPr="00FE297C">
        <w:rPr>
          <w:rFonts w:ascii="Angsana New" w:hAnsi="Angsana New"/>
          <w:b w:val="0"/>
          <w:bCs w:val="0"/>
          <w:i/>
          <w:iCs/>
          <w:sz w:val="30"/>
          <w:szCs w:val="30"/>
        </w:rPr>
        <w:t xml:space="preserve">2563: 1,447 </w:t>
      </w:r>
      <w:r w:rsidR="00480CF2" w:rsidRPr="00FE297C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ล้านบาท และ </w:t>
      </w:r>
      <w:r w:rsidR="00480CF2" w:rsidRPr="00FE297C">
        <w:rPr>
          <w:rFonts w:ascii="Angsana New" w:hAnsi="Angsana New"/>
          <w:b w:val="0"/>
          <w:bCs w:val="0"/>
          <w:i/>
          <w:iCs/>
          <w:sz w:val="30"/>
          <w:szCs w:val="30"/>
        </w:rPr>
        <w:t xml:space="preserve">1,297 </w:t>
      </w:r>
      <w:r w:rsidR="00480CF2" w:rsidRPr="00FE297C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ล้านบาท)</w:t>
      </w:r>
      <w:r w:rsidR="00CB0A22" w:rsidRPr="00FE297C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CB0A22" w:rsidRPr="00FE297C">
        <w:rPr>
          <w:rFonts w:ascii="Angsana New" w:hAnsi="Angsana New" w:hint="cs"/>
          <w:b w:val="0"/>
          <w:bCs w:val="0"/>
          <w:sz w:val="30"/>
          <w:szCs w:val="30"/>
          <w:cs/>
        </w:rPr>
        <w:t>และมี</w:t>
      </w:r>
      <w:r w:rsidR="00CB0A22" w:rsidRPr="00FE297C">
        <w:rPr>
          <w:rFonts w:ascii="Angsana New" w:hAnsi="Angsana New"/>
          <w:b w:val="0"/>
          <w:bCs w:val="0"/>
          <w:sz w:val="30"/>
          <w:szCs w:val="30"/>
          <w:cs/>
        </w:rPr>
        <w:t>วงเงินสินเชื่อ</w:t>
      </w:r>
      <w:r w:rsidR="000B68F0" w:rsidRPr="00FE297C">
        <w:rPr>
          <w:rFonts w:ascii="Angsana New" w:hAnsi="Angsana New" w:hint="cs"/>
          <w:b w:val="0"/>
          <w:bCs w:val="0"/>
          <w:sz w:val="30"/>
          <w:szCs w:val="30"/>
          <w:cs/>
        </w:rPr>
        <w:t>ร่วมกันของ</w:t>
      </w:r>
      <w:r w:rsidR="00C62058" w:rsidRPr="00FE297C">
        <w:rPr>
          <w:rFonts w:ascii="Angsana New" w:hAnsi="Angsana New" w:hint="cs"/>
          <w:b w:val="0"/>
          <w:bCs w:val="0"/>
          <w:sz w:val="30"/>
          <w:szCs w:val="30"/>
          <w:cs/>
        </w:rPr>
        <w:t>กลุ่ม</w:t>
      </w:r>
      <w:r w:rsidR="000B68F0" w:rsidRPr="00FE297C">
        <w:rPr>
          <w:rFonts w:ascii="Angsana New" w:hAnsi="Angsana New" w:hint="cs"/>
          <w:b w:val="0"/>
          <w:bCs w:val="0"/>
          <w:sz w:val="30"/>
          <w:szCs w:val="30"/>
          <w:cs/>
        </w:rPr>
        <w:t>บริษัท</w:t>
      </w:r>
      <w:r w:rsidR="00CB0A22" w:rsidRPr="00FE297C">
        <w:rPr>
          <w:rFonts w:ascii="Angsana New" w:hAnsi="Angsana New"/>
          <w:b w:val="0"/>
          <w:bCs w:val="0"/>
          <w:sz w:val="30"/>
          <w:szCs w:val="30"/>
          <w:cs/>
        </w:rPr>
        <w:t>ซึ่งยังมิได้เบิกใช้</w:t>
      </w:r>
      <w:r w:rsidR="000B68F0" w:rsidRPr="00FE297C">
        <w:rPr>
          <w:rFonts w:ascii="Angsana New" w:hAnsi="Angsana New" w:hint="cs"/>
          <w:b w:val="0"/>
          <w:bCs w:val="0"/>
          <w:sz w:val="30"/>
          <w:szCs w:val="30"/>
          <w:cs/>
        </w:rPr>
        <w:t>อีก</w:t>
      </w:r>
      <w:r w:rsidR="00CB0A22" w:rsidRPr="00FE297C">
        <w:rPr>
          <w:rFonts w:ascii="Angsana New" w:hAnsi="Angsana New" w:hint="cs"/>
          <w:b w:val="0"/>
          <w:bCs w:val="0"/>
          <w:sz w:val="30"/>
          <w:szCs w:val="30"/>
          <w:cs/>
        </w:rPr>
        <w:t>จำนวนเงินรวม</w:t>
      </w:r>
      <w:r w:rsidR="00CB0A22" w:rsidRPr="00FE297C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166896" w:rsidRPr="00FE297C">
        <w:rPr>
          <w:rFonts w:ascii="Angsana New" w:hAnsi="Angsana New"/>
          <w:b w:val="0"/>
          <w:bCs w:val="0"/>
          <w:sz w:val="30"/>
          <w:szCs w:val="30"/>
        </w:rPr>
        <w:t>500</w:t>
      </w:r>
      <w:r w:rsidR="00CB0A22" w:rsidRPr="00FE297C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CB0A22" w:rsidRPr="00FE297C">
        <w:rPr>
          <w:rFonts w:ascii="Angsana New" w:hAnsi="Angsana New" w:hint="cs"/>
          <w:b w:val="0"/>
          <w:bCs w:val="0"/>
          <w:sz w:val="30"/>
          <w:szCs w:val="30"/>
          <w:cs/>
        </w:rPr>
        <w:t>ล้านบาท</w:t>
      </w:r>
    </w:p>
    <w:p w14:paraId="70A2902E" w14:textId="77777777" w:rsidR="00704834" w:rsidRPr="00FE297C" w:rsidRDefault="00704834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Theme="majorBidi" w:hAnsiTheme="majorBidi" w:cstheme="majorBidi"/>
        </w:rPr>
      </w:pPr>
    </w:p>
    <w:p w14:paraId="27822601" w14:textId="2E7BC5A9" w:rsidR="009E3102" w:rsidRPr="00FE297C" w:rsidRDefault="00B077E6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รายละเอียดของเงินกู้ยืม</w:t>
      </w:r>
      <w:r w:rsidR="009E3102" w:rsidRPr="00FE297C">
        <w:rPr>
          <w:rFonts w:ascii="Angsana New" w:hAnsi="Angsana New"/>
          <w:sz w:val="30"/>
          <w:szCs w:val="30"/>
          <w:cs/>
        </w:rPr>
        <w:t xml:space="preserve">ของกลุ่มบริษัท ณ วันที่ </w:t>
      </w:r>
      <w:r w:rsidR="00166896" w:rsidRPr="00FE297C">
        <w:rPr>
          <w:rFonts w:ascii="Angsana New" w:hAnsi="Angsana New"/>
          <w:sz w:val="30"/>
          <w:szCs w:val="30"/>
        </w:rPr>
        <w:t>31</w:t>
      </w:r>
      <w:r w:rsidR="009E3102" w:rsidRPr="00FE297C">
        <w:rPr>
          <w:rFonts w:ascii="Angsana New" w:hAnsi="Angsana New"/>
          <w:sz w:val="30"/>
          <w:szCs w:val="30"/>
        </w:rPr>
        <w:t xml:space="preserve"> </w:t>
      </w:r>
      <w:r w:rsidR="009E3102" w:rsidRPr="00FE297C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46F8C06A" w14:textId="77777777" w:rsidR="00D06851" w:rsidRPr="00FE297C" w:rsidRDefault="00D06851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eastAsia="Cordia New" w:hAnsiTheme="majorBidi" w:cstheme="majorBidi"/>
          <w:snapToGrid w:val="0"/>
          <w:sz w:val="12"/>
          <w:szCs w:val="12"/>
          <w:lang w:eastAsia="th-TH"/>
        </w:rPr>
      </w:pPr>
    </w:p>
    <w:tbl>
      <w:tblPr>
        <w:tblW w:w="947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360"/>
        <w:gridCol w:w="1170"/>
        <w:gridCol w:w="270"/>
        <w:gridCol w:w="1143"/>
        <w:gridCol w:w="270"/>
        <w:gridCol w:w="1134"/>
      </w:tblGrid>
      <w:tr w:rsidR="009E3102" w:rsidRPr="00FE297C" w14:paraId="1AF8F45D" w14:textId="77777777" w:rsidTr="00E33FAC">
        <w:trPr>
          <w:cantSplit/>
          <w:tblHeader/>
        </w:trPr>
        <w:tc>
          <w:tcPr>
            <w:tcW w:w="3960" w:type="dxa"/>
          </w:tcPr>
          <w:p w14:paraId="4FFA8A5C" w14:textId="77777777" w:rsidR="009E3102" w:rsidRPr="00FE297C" w:rsidRDefault="009E3102" w:rsidP="004A75EB">
            <w:pPr>
              <w:pStyle w:val="Heading7"/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99ABBD2" w14:textId="77777777" w:rsidR="009E3102" w:rsidRPr="00FE297C" w:rsidRDefault="009E3102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243D4F" w14:textId="77777777" w:rsidR="009E3102" w:rsidRPr="00FE297C" w:rsidRDefault="009E3102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2950C742" w14:textId="77777777" w:rsidR="009E3102" w:rsidRPr="00FE297C" w:rsidRDefault="009E3102" w:rsidP="004A75EB">
            <w:pPr>
              <w:pStyle w:val="3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10FEA" w:rsidRPr="00FE297C" w14:paraId="4F53A716" w14:textId="77777777" w:rsidTr="00E33FAC">
        <w:trPr>
          <w:cantSplit/>
          <w:tblHeader/>
        </w:trPr>
        <w:tc>
          <w:tcPr>
            <w:tcW w:w="3960" w:type="dxa"/>
          </w:tcPr>
          <w:p w14:paraId="5BC34EE7" w14:textId="77777777" w:rsidR="00110FEA" w:rsidRPr="00FE297C" w:rsidRDefault="00110FEA" w:rsidP="00110FEA">
            <w:pPr>
              <w:pStyle w:val="Heading7"/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B6D9D1" w14:textId="05C8EA34" w:rsidR="00110FE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77CF2853" w14:textId="77777777" w:rsidR="00110FEA" w:rsidRPr="00FE297C" w:rsidRDefault="00110FEA" w:rsidP="00110FEA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14AECAA" w14:textId="744EEA76" w:rsidR="00110FE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26620FC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30C143F" w14:textId="2B9F4B77" w:rsidR="00110FE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171B7A3" w14:textId="77777777" w:rsidR="00110FEA" w:rsidRPr="00FE297C" w:rsidRDefault="00110FEA" w:rsidP="00110FEA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29EC0B4" w14:textId="517227CA" w:rsidR="00110FE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10FEA" w:rsidRPr="00FE297C" w14:paraId="3575397D" w14:textId="77777777" w:rsidTr="00E33FAC">
        <w:trPr>
          <w:cantSplit/>
          <w:tblHeader/>
        </w:trPr>
        <w:tc>
          <w:tcPr>
            <w:tcW w:w="3960" w:type="dxa"/>
          </w:tcPr>
          <w:p w14:paraId="573DCDD5" w14:textId="77777777" w:rsidR="00110FEA" w:rsidRPr="00FE297C" w:rsidRDefault="00110FEA" w:rsidP="00110FEA">
            <w:pPr>
              <w:pStyle w:val="Heading7"/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</w:tcPr>
          <w:p w14:paraId="790E5238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65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10FEA" w:rsidRPr="00FE297C" w14:paraId="00010273" w14:textId="77777777" w:rsidTr="00E33FAC">
        <w:trPr>
          <w:cantSplit/>
        </w:trPr>
        <w:tc>
          <w:tcPr>
            <w:tcW w:w="3960" w:type="dxa"/>
          </w:tcPr>
          <w:p w14:paraId="6D2B2FB9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170" w:type="dxa"/>
          </w:tcPr>
          <w:p w14:paraId="2CD2B8B4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B04ABD5" w14:textId="77777777" w:rsidR="00110FEA" w:rsidRPr="00FE297C" w:rsidRDefault="00110FEA" w:rsidP="00110FEA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D40C712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21DC52" w14:textId="77777777" w:rsidR="00110FEA" w:rsidRPr="00FE297C" w:rsidRDefault="00110FEA" w:rsidP="00110FEA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30E2D73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271B0" w14:textId="77777777" w:rsidR="00110FEA" w:rsidRPr="00FE297C" w:rsidRDefault="00110FEA" w:rsidP="00110FEA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2D004FC5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0A3A" w:rsidRPr="00FE297C" w14:paraId="34CB8403" w14:textId="77777777" w:rsidTr="00E33FAC">
        <w:trPr>
          <w:cantSplit/>
        </w:trPr>
        <w:tc>
          <w:tcPr>
            <w:tcW w:w="3960" w:type="dxa"/>
          </w:tcPr>
          <w:p w14:paraId="41C7AD00" w14:textId="20663844" w:rsidR="00E90A3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</w:t>
            </w:r>
            <w:r w:rsidR="00E90A3A" w:rsidRPr="00FE297C">
              <w:rPr>
                <w:rFonts w:ascii="Angsana New" w:hAnsi="Angsana New"/>
                <w:sz w:val="30"/>
                <w:szCs w:val="30"/>
              </w:rPr>
              <w:t xml:space="preserve">)   </w:t>
            </w:r>
            <w:r w:rsidR="00E90A3A" w:rsidRPr="00FE297C">
              <w:rPr>
                <w:rFonts w:ascii="Angsana New" w:hAnsi="Angsana New"/>
                <w:sz w:val="30"/>
                <w:szCs w:val="30"/>
                <w:cs/>
              </w:rPr>
              <w:t xml:space="preserve">วงเงินกู้ยืมระยะสั้นจำนวน </w:t>
            </w:r>
            <w:r w:rsidRPr="00FE297C">
              <w:rPr>
                <w:rFonts w:ascii="Angsana New" w:hAnsi="Angsana New"/>
                <w:sz w:val="30"/>
                <w:szCs w:val="30"/>
              </w:rPr>
              <w:t>1,200</w:t>
            </w:r>
            <w:r w:rsidR="00E90A3A" w:rsidRPr="00FE297C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2444ADD2" w14:textId="77777777" w:rsidR="00E90A3A" w:rsidRPr="00FE297C" w:rsidRDefault="00E90A3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9CD2A4D" w14:textId="77777777" w:rsidR="00E90A3A" w:rsidRPr="00FE297C" w:rsidRDefault="00E90A3A" w:rsidP="00110FEA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EDCC415" w14:textId="77777777" w:rsidR="00E90A3A" w:rsidRPr="00FE297C" w:rsidRDefault="00E90A3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B3A11" w14:textId="77777777" w:rsidR="00E90A3A" w:rsidRPr="00FE297C" w:rsidRDefault="00E90A3A" w:rsidP="00110FEA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74CF48E2" w14:textId="77777777" w:rsidR="00E90A3A" w:rsidRPr="00FE297C" w:rsidRDefault="00E90A3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2BF478" w14:textId="77777777" w:rsidR="00E90A3A" w:rsidRPr="00FE297C" w:rsidRDefault="00E90A3A" w:rsidP="00110FEA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644E8EDC" w14:textId="77777777" w:rsidR="00E90A3A" w:rsidRPr="00FE297C" w:rsidRDefault="00E90A3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0A3A" w:rsidRPr="00FE297C" w14:paraId="35D2B6A2" w14:textId="77777777" w:rsidTr="00E33FAC">
        <w:trPr>
          <w:cantSplit/>
        </w:trPr>
        <w:tc>
          <w:tcPr>
            <w:tcW w:w="3960" w:type="dxa"/>
          </w:tcPr>
          <w:p w14:paraId="7E9424C1" w14:textId="77777777" w:rsidR="00E90A3A" w:rsidRPr="00FE297C" w:rsidRDefault="00E90A3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   ดอกเบี้ย </w:t>
            </w:r>
            <w:r w:rsidRPr="00FE297C">
              <w:rPr>
                <w:rFonts w:ascii="Angsana New" w:hAnsi="Angsana New"/>
                <w:sz w:val="30"/>
                <w:szCs w:val="30"/>
              </w:rPr>
              <w:t xml:space="preserve">MMR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ต่อปีโดยมีกำหนดชำระคืน</w:t>
            </w:r>
          </w:p>
        </w:tc>
        <w:tc>
          <w:tcPr>
            <w:tcW w:w="1170" w:type="dxa"/>
          </w:tcPr>
          <w:p w14:paraId="1452ECC3" w14:textId="77777777" w:rsidR="00E90A3A" w:rsidRPr="00FE297C" w:rsidRDefault="00E90A3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C51B700" w14:textId="77777777" w:rsidR="00E90A3A" w:rsidRPr="00FE297C" w:rsidRDefault="00E90A3A" w:rsidP="00110FEA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5E663BF" w14:textId="77777777" w:rsidR="00E90A3A" w:rsidRPr="00FE297C" w:rsidRDefault="00E90A3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8D940B" w14:textId="77777777" w:rsidR="00E90A3A" w:rsidRPr="00FE297C" w:rsidRDefault="00E90A3A" w:rsidP="00110FEA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2C753500" w14:textId="77777777" w:rsidR="00E90A3A" w:rsidRPr="00FE297C" w:rsidRDefault="00E90A3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F1406" w14:textId="77777777" w:rsidR="00E90A3A" w:rsidRPr="00FE297C" w:rsidRDefault="00E90A3A" w:rsidP="00110FEA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512FE78C" w14:textId="77777777" w:rsidR="00E90A3A" w:rsidRPr="00FE297C" w:rsidRDefault="00E90A3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384" w:rsidRPr="00FE297C" w14:paraId="02E5918F" w14:textId="77777777" w:rsidTr="00E33FAC">
        <w:trPr>
          <w:cantSplit/>
        </w:trPr>
        <w:tc>
          <w:tcPr>
            <w:tcW w:w="3960" w:type="dxa"/>
          </w:tcPr>
          <w:p w14:paraId="6FB53758" w14:textId="5DBF5DBE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   ภายใน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90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วัน นับตั้งแต่วันที่เบิกใช้</w:t>
            </w:r>
          </w:p>
        </w:tc>
        <w:tc>
          <w:tcPr>
            <w:tcW w:w="1170" w:type="dxa"/>
          </w:tcPr>
          <w:p w14:paraId="16192AA6" w14:textId="0F60C404" w:rsidR="00FF2384" w:rsidRPr="00FE297C" w:rsidRDefault="008B0C93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E85E98F" w14:textId="77777777" w:rsidR="00FF2384" w:rsidRPr="00FE297C" w:rsidRDefault="00FF2384" w:rsidP="00FF2384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5E092F" w14:textId="079D04F9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814,000</w:t>
            </w:r>
          </w:p>
        </w:tc>
        <w:tc>
          <w:tcPr>
            <w:tcW w:w="270" w:type="dxa"/>
          </w:tcPr>
          <w:p w14:paraId="7C934209" w14:textId="77777777" w:rsidR="00FF2384" w:rsidRPr="00FE297C" w:rsidRDefault="00FF2384" w:rsidP="00FF2384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38595E0A" w14:textId="7E84E158" w:rsidR="00FF2384" w:rsidRPr="00FE297C" w:rsidRDefault="008B0C93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796865" w14:textId="77777777" w:rsidR="00FF2384" w:rsidRPr="00FE297C" w:rsidRDefault="00FF2384" w:rsidP="00FF2384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7A6BE76" w14:textId="4BD31471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814,000</w:t>
            </w:r>
          </w:p>
        </w:tc>
      </w:tr>
      <w:tr w:rsidR="00FF2384" w:rsidRPr="00FE297C" w14:paraId="4ED19184" w14:textId="77777777" w:rsidTr="00EB5DC3">
        <w:trPr>
          <w:cantSplit/>
          <w:trHeight w:hRule="exact" w:val="236"/>
        </w:trPr>
        <w:tc>
          <w:tcPr>
            <w:tcW w:w="3960" w:type="dxa"/>
          </w:tcPr>
          <w:p w14:paraId="2B9082F1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C0DC283" w14:textId="5800A395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EBF1D5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4A96BD8" w14:textId="77777777" w:rsidR="00FF2384" w:rsidRPr="00FE297C" w:rsidRDefault="00FF2384" w:rsidP="00FF2384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29B13DD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55C953" w14:textId="77777777" w:rsidR="00FF2384" w:rsidRPr="00FE297C" w:rsidRDefault="00FF2384" w:rsidP="00FF2384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001925F0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D115D1" w14:textId="77777777" w:rsidR="00FF2384" w:rsidRPr="00FE297C" w:rsidRDefault="00FF2384" w:rsidP="00FF2384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33EE484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384" w:rsidRPr="00FE297C" w14:paraId="00EB8898" w14:textId="77777777" w:rsidTr="00E33FAC">
        <w:trPr>
          <w:cantSplit/>
        </w:trPr>
        <w:tc>
          <w:tcPr>
            <w:tcW w:w="3960" w:type="dxa"/>
            <w:shd w:val="clear" w:color="auto" w:fill="auto"/>
          </w:tcPr>
          <w:p w14:paraId="58C84EA4" w14:textId="74E0F3BE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</w:t>
            </w:r>
            <w:r w:rsidR="00FF2384" w:rsidRPr="00FE297C">
              <w:rPr>
                <w:rFonts w:ascii="Angsana New" w:hAnsi="Angsana New"/>
                <w:sz w:val="30"/>
                <w:szCs w:val="30"/>
              </w:rPr>
              <w:t xml:space="preserve">)   </w:t>
            </w:r>
            <w:r w:rsidR="00FF2384" w:rsidRPr="00FE297C">
              <w:rPr>
                <w:rFonts w:ascii="Angsana New" w:hAnsi="Angsana New"/>
                <w:sz w:val="30"/>
                <w:szCs w:val="30"/>
                <w:cs/>
              </w:rPr>
              <w:t xml:space="preserve">วงเงินกู้ยืมระยะสั้นจำนวน </w:t>
            </w:r>
            <w:r w:rsidRPr="00FE297C">
              <w:rPr>
                <w:rFonts w:ascii="Angsana New" w:hAnsi="Angsana New"/>
                <w:sz w:val="30"/>
                <w:szCs w:val="30"/>
              </w:rPr>
              <w:t>500</w:t>
            </w:r>
            <w:r w:rsidR="00FF2384" w:rsidRPr="00FE297C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14:paraId="177DD3AE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12E757A" w14:textId="77777777" w:rsidR="00FF2384" w:rsidRPr="00FE297C" w:rsidRDefault="00FF2384" w:rsidP="00FF2384">
            <w:pPr>
              <w:pStyle w:val="a2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E5DBD28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EA0B0" w14:textId="77777777" w:rsidR="00FF2384" w:rsidRPr="00FE297C" w:rsidRDefault="00FF2384" w:rsidP="00FF2384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30D77534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809B5" w14:textId="77777777" w:rsidR="00FF2384" w:rsidRPr="00FE297C" w:rsidRDefault="00FF2384" w:rsidP="00FF2384">
            <w:pPr>
              <w:pStyle w:val="a2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335938F9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384" w:rsidRPr="00FE297C" w14:paraId="0844035B" w14:textId="77777777" w:rsidTr="00E33FAC">
        <w:trPr>
          <w:cantSplit/>
        </w:trPr>
        <w:tc>
          <w:tcPr>
            <w:tcW w:w="3960" w:type="dxa"/>
            <w:shd w:val="clear" w:color="auto" w:fill="auto"/>
          </w:tcPr>
          <w:p w14:paraId="66E3E46A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    ดอกเบี้ย</w:t>
            </w:r>
            <w:r w:rsidRPr="00FE297C">
              <w:rPr>
                <w:rFonts w:ascii="Angsana New" w:hAnsi="Angsana New"/>
                <w:sz w:val="30"/>
                <w:szCs w:val="30"/>
              </w:rPr>
              <w:t xml:space="preserve"> MMR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โดยมีกำหนดชำระคืน</w:t>
            </w:r>
          </w:p>
        </w:tc>
        <w:tc>
          <w:tcPr>
            <w:tcW w:w="1170" w:type="dxa"/>
            <w:shd w:val="clear" w:color="auto" w:fill="auto"/>
          </w:tcPr>
          <w:p w14:paraId="4FBEB55D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2408394" w14:textId="77777777" w:rsidR="00FF2384" w:rsidRPr="00FE297C" w:rsidRDefault="00FF2384" w:rsidP="00FF2384">
            <w:pPr>
              <w:pStyle w:val="a2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004B9F4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EA2C7" w14:textId="77777777" w:rsidR="00FF2384" w:rsidRPr="00FE297C" w:rsidRDefault="00FF2384" w:rsidP="00FF2384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39977DAA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BCC6A4" w14:textId="77777777" w:rsidR="00FF2384" w:rsidRPr="00FE297C" w:rsidRDefault="00FF2384" w:rsidP="00FF2384">
            <w:pPr>
              <w:pStyle w:val="a2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C1D39EC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384" w:rsidRPr="00FE297C" w14:paraId="0CB0D6C7" w14:textId="77777777" w:rsidTr="00E33FAC">
        <w:trPr>
          <w:cantSplit/>
        </w:trPr>
        <w:tc>
          <w:tcPr>
            <w:tcW w:w="3960" w:type="dxa"/>
            <w:shd w:val="clear" w:color="auto" w:fill="auto"/>
          </w:tcPr>
          <w:p w14:paraId="34416DD6" w14:textId="128CD1FB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    ภายใน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180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วัน นับตั้งแต่วันที่เบิกใช้</w:t>
            </w:r>
          </w:p>
        </w:tc>
        <w:tc>
          <w:tcPr>
            <w:tcW w:w="1170" w:type="dxa"/>
            <w:shd w:val="clear" w:color="auto" w:fill="auto"/>
          </w:tcPr>
          <w:p w14:paraId="4D1F71EC" w14:textId="4AC5D917" w:rsidR="00FF2384" w:rsidRPr="00FE297C" w:rsidRDefault="008B0C93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A625A01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23A816" w14:textId="2DE13977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219,500</w:t>
            </w:r>
          </w:p>
        </w:tc>
        <w:tc>
          <w:tcPr>
            <w:tcW w:w="270" w:type="dxa"/>
          </w:tcPr>
          <w:p w14:paraId="04F43806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28160477" w14:textId="23262564" w:rsidR="00FF2384" w:rsidRPr="00FE297C" w:rsidRDefault="008B0C93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B60B3D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5DA2456" w14:textId="52908C75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219,500</w:t>
            </w:r>
          </w:p>
        </w:tc>
      </w:tr>
      <w:tr w:rsidR="00351F76" w:rsidRPr="00FE297C" w14:paraId="4E5E5782" w14:textId="77777777" w:rsidTr="00E33FAC">
        <w:trPr>
          <w:cantSplit/>
        </w:trPr>
        <w:tc>
          <w:tcPr>
            <w:tcW w:w="3960" w:type="dxa"/>
            <w:shd w:val="clear" w:color="auto" w:fill="auto"/>
          </w:tcPr>
          <w:p w14:paraId="787AD4FE" w14:textId="28793AE0" w:rsidR="00351F76" w:rsidRPr="00FE297C" w:rsidRDefault="0016689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lastRenderedPageBreak/>
              <w:t>3</w:t>
            </w:r>
            <w:r w:rsidR="00351F76" w:rsidRPr="00FE297C">
              <w:rPr>
                <w:rFonts w:ascii="Angsana New" w:hAnsi="Angsana New"/>
                <w:sz w:val="30"/>
                <w:szCs w:val="30"/>
              </w:rPr>
              <w:t xml:space="preserve">)   </w:t>
            </w:r>
            <w:r w:rsidR="00351F76" w:rsidRPr="00FE297C">
              <w:rPr>
                <w:rFonts w:ascii="Angsana New" w:hAnsi="Angsana New"/>
                <w:sz w:val="30"/>
                <w:szCs w:val="30"/>
                <w:cs/>
              </w:rPr>
              <w:t xml:space="preserve">วงเงินกู้ยืมระยะสั้นจำนวน </w:t>
            </w:r>
            <w:r w:rsidRPr="00FE297C">
              <w:rPr>
                <w:rFonts w:ascii="Angsana New" w:hAnsi="Angsana New"/>
                <w:sz w:val="30"/>
                <w:szCs w:val="30"/>
              </w:rPr>
              <w:t>489</w:t>
            </w:r>
            <w:r w:rsidR="00351F76" w:rsidRPr="00FE297C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14:paraId="1B4A0139" w14:textId="77777777" w:rsidR="00351F76" w:rsidRPr="00FE297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11D9F62" w14:textId="77777777" w:rsidR="00351F76" w:rsidRPr="00FE297C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8782480" w14:textId="77777777" w:rsidR="00351F76" w:rsidRPr="00FE297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D41A7" w14:textId="77777777" w:rsidR="00351F76" w:rsidRPr="00FE297C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16C9256" w14:textId="77777777" w:rsidR="00351F76" w:rsidRPr="00FE297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6D1F2" w14:textId="77777777" w:rsidR="00351F76" w:rsidRPr="00FE297C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4B210F8C" w14:textId="77777777" w:rsidR="00351F76" w:rsidRPr="00FE297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1F76" w:rsidRPr="00FE297C" w14:paraId="34469FB0" w14:textId="77777777" w:rsidTr="00E33FAC">
        <w:trPr>
          <w:cantSplit/>
        </w:trPr>
        <w:tc>
          <w:tcPr>
            <w:tcW w:w="3960" w:type="dxa"/>
            <w:shd w:val="clear" w:color="auto" w:fill="auto"/>
          </w:tcPr>
          <w:p w14:paraId="144FF46A" w14:textId="77777777" w:rsidR="00351F76" w:rsidRPr="00FE297C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    ดอกเบี้ยคงที่ โดยมีกำหนดชำระคืน</w:t>
            </w:r>
          </w:p>
        </w:tc>
        <w:tc>
          <w:tcPr>
            <w:tcW w:w="1170" w:type="dxa"/>
            <w:shd w:val="clear" w:color="auto" w:fill="auto"/>
          </w:tcPr>
          <w:p w14:paraId="5A604658" w14:textId="77777777" w:rsidR="00351F76" w:rsidRPr="00FE297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A7794E1" w14:textId="77777777" w:rsidR="00351F76" w:rsidRPr="00FE297C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8975FB2" w14:textId="77777777" w:rsidR="00351F76" w:rsidRPr="00FE297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3EEEFC" w14:textId="77777777" w:rsidR="00351F76" w:rsidRPr="00FE297C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4362D951" w14:textId="77777777" w:rsidR="00351F76" w:rsidRPr="00FE297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7D2DE" w14:textId="77777777" w:rsidR="00351F76" w:rsidRPr="00FE297C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2A16257" w14:textId="77777777" w:rsidR="00351F76" w:rsidRPr="00FE297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384" w:rsidRPr="00FE297C" w14:paraId="4A581E62" w14:textId="77777777" w:rsidTr="00E33FAC">
        <w:trPr>
          <w:cantSplit/>
        </w:trPr>
        <w:tc>
          <w:tcPr>
            <w:tcW w:w="3960" w:type="dxa"/>
            <w:shd w:val="clear" w:color="auto" w:fill="auto"/>
          </w:tcPr>
          <w:p w14:paraId="1468F4FD" w14:textId="6795E989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    ภายใน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90</w:t>
            </w: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180</w:t>
            </w:r>
            <w:r w:rsidRPr="00FE29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วัน นับตั้งแต่วันที่เบิกใช้</w:t>
            </w:r>
          </w:p>
        </w:tc>
        <w:tc>
          <w:tcPr>
            <w:tcW w:w="1170" w:type="dxa"/>
            <w:shd w:val="clear" w:color="auto" w:fill="auto"/>
          </w:tcPr>
          <w:p w14:paraId="198B3D6B" w14:textId="09754599" w:rsidR="00FF2384" w:rsidRPr="00FE297C" w:rsidRDefault="008B0C93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DBFEB7F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BA0E67" w14:textId="78C2AE08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143,216</w:t>
            </w:r>
          </w:p>
        </w:tc>
        <w:tc>
          <w:tcPr>
            <w:tcW w:w="270" w:type="dxa"/>
          </w:tcPr>
          <w:p w14:paraId="7AC73FC9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48E6EEF7" w14:textId="0C3FA32F" w:rsidR="00FF2384" w:rsidRPr="00FE297C" w:rsidRDefault="008B0C93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6A57C4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0B5D278" w14:textId="667E3B8A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143,216</w:t>
            </w:r>
          </w:p>
        </w:tc>
      </w:tr>
      <w:tr w:rsidR="00FF2384" w:rsidRPr="00FE297C" w14:paraId="6A15D11C" w14:textId="77777777" w:rsidTr="00E33FAC">
        <w:trPr>
          <w:cantSplit/>
        </w:trPr>
        <w:tc>
          <w:tcPr>
            <w:tcW w:w="3960" w:type="dxa"/>
            <w:shd w:val="clear" w:color="auto" w:fill="auto"/>
          </w:tcPr>
          <w:p w14:paraId="319278CF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B31638E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14:paraId="10C52DEF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</w:tcPr>
          <w:p w14:paraId="777FDA26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EE0EA13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3" w:type="dxa"/>
          </w:tcPr>
          <w:p w14:paraId="1580C7ED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828DAB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</w:tcPr>
          <w:p w14:paraId="13817FF0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F2384" w:rsidRPr="00FE297C" w14:paraId="4E2D6E8D" w14:textId="77777777" w:rsidTr="00E33FAC">
        <w:trPr>
          <w:cantSplit/>
          <w:trHeight w:val="65"/>
        </w:trPr>
        <w:tc>
          <w:tcPr>
            <w:tcW w:w="3960" w:type="dxa"/>
            <w:shd w:val="clear" w:color="auto" w:fill="auto"/>
          </w:tcPr>
          <w:p w14:paraId="6203FE7B" w14:textId="487EC827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</w:t>
            </w:r>
            <w:r w:rsidR="00FF2384" w:rsidRPr="00FE297C">
              <w:rPr>
                <w:rFonts w:ascii="Angsana New" w:hAnsi="Angsana New"/>
                <w:sz w:val="30"/>
                <w:szCs w:val="30"/>
              </w:rPr>
              <w:t xml:space="preserve">)   </w:t>
            </w:r>
            <w:r w:rsidR="00FF2384" w:rsidRPr="00FE297C">
              <w:rPr>
                <w:rFonts w:ascii="Angsana New" w:hAnsi="Angsana New"/>
                <w:sz w:val="30"/>
                <w:szCs w:val="30"/>
                <w:cs/>
              </w:rPr>
              <w:t xml:space="preserve">วงเงินกู้ยืมระยะสั้นจำนวน </w:t>
            </w:r>
            <w:r w:rsidRPr="00FE297C">
              <w:rPr>
                <w:rFonts w:ascii="Angsana New" w:hAnsi="Angsana New"/>
                <w:sz w:val="30"/>
                <w:szCs w:val="30"/>
              </w:rPr>
              <w:t>500</w:t>
            </w:r>
            <w:r w:rsidR="00FF2384" w:rsidRPr="00FE297C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14:paraId="4E469052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41B7940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D074F76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03916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2E1AC4F4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294D0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0213D70B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384" w:rsidRPr="00FE297C" w14:paraId="79DB0703" w14:textId="77777777" w:rsidTr="00E33FAC">
        <w:trPr>
          <w:cantSplit/>
          <w:trHeight w:val="65"/>
        </w:trPr>
        <w:tc>
          <w:tcPr>
            <w:tcW w:w="3960" w:type="dxa"/>
            <w:shd w:val="clear" w:color="auto" w:fill="auto"/>
          </w:tcPr>
          <w:p w14:paraId="3FF701D9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    ดอกเบี้ยคงที่ โดยมีกำหนดชำระคืน</w:t>
            </w:r>
          </w:p>
        </w:tc>
        <w:tc>
          <w:tcPr>
            <w:tcW w:w="1170" w:type="dxa"/>
            <w:shd w:val="clear" w:color="auto" w:fill="auto"/>
          </w:tcPr>
          <w:p w14:paraId="020EBE86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AAFC23F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3BB9AC5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2D44A9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26AFCE77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07CDD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5F13135F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384" w:rsidRPr="00FE297C" w14:paraId="59EA34C6" w14:textId="77777777" w:rsidTr="00E33FAC">
        <w:trPr>
          <w:cantSplit/>
        </w:trPr>
        <w:tc>
          <w:tcPr>
            <w:tcW w:w="3960" w:type="dxa"/>
            <w:shd w:val="clear" w:color="auto" w:fill="auto"/>
          </w:tcPr>
          <w:p w14:paraId="62A906AF" w14:textId="46CD390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    ภายใน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90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วัน นับตั้งแต่วันที่เบิกใช้</w:t>
            </w:r>
          </w:p>
        </w:tc>
        <w:tc>
          <w:tcPr>
            <w:tcW w:w="1170" w:type="dxa"/>
            <w:shd w:val="clear" w:color="auto" w:fill="auto"/>
          </w:tcPr>
          <w:p w14:paraId="09724683" w14:textId="72FBB102" w:rsidR="00FF2384" w:rsidRPr="00FE297C" w:rsidRDefault="008B0C93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007C864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9F4BAA" w14:textId="23C175D7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270" w:type="dxa"/>
          </w:tcPr>
          <w:p w14:paraId="0B26A077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63E69EF7" w14:textId="00640B0F" w:rsidR="00FF2384" w:rsidRPr="00FE297C" w:rsidRDefault="008B0C93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6D4A3E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8C5DE33" w14:textId="5B9008C4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</w:tr>
      <w:tr w:rsidR="00FF2384" w:rsidRPr="00FE297C" w14:paraId="40A1EE7D" w14:textId="77777777" w:rsidTr="00E33FAC">
        <w:trPr>
          <w:cantSplit/>
        </w:trPr>
        <w:tc>
          <w:tcPr>
            <w:tcW w:w="3960" w:type="dxa"/>
            <w:shd w:val="clear" w:color="auto" w:fill="auto"/>
          </w:tcPr>
          <w:p w14:paraId="08F77FA7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E8D67A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14:paraId="1478D1A0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</w:tcPr>
          <w:p w14:paraId="7A0EAFA7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759347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3" w:type="dxa"/>
          </w:tcPr>
          <w:p w14:paraId="599FDD23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4F37974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</w:tcPr>
          <w:p w14:paraId="6B874D00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F2384" w:rsidRPr="00FE297C" w14:paraId="56FB52AA" w14:textId="77777777" w:rsidTr="00E33FAC">
        <w:trPr>
          <w:cantSplit/>
        </w:trPr>
        <w:tc>
          <w:tcPr>
            <w:tcW w:w="3960" w:type="dxa"/>
          </w:tcPr>
          <w:p w14:paraId="6F95E60F" w14:textId="5232CAF6" w:rsidR="00FF2384" w:rsidRPr="00FE297C" w:rsidRDefault="00FF5297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</w:t>
            </w:r>
            <w:r w:rsidR="00FF2384" w:rsidRPr="00FE297C">
              <w:rPr>
                <w:rFonts w:ascii="Angsana New" w:hAnsi="Angsana New"/>
                <w:sz w:val="30"/>
                <w:szCs w:val="30"/>
              </w:rPr>
              <w:t>)</w:t>
            </w:r>
            <w:r w:rsidR="00FF2384" w:rsidRPr="00FE297C">
              <w:rPr>
                <w:rFonts w:ascii="Angsana New" w:hAnsi="Angsana New"/>
                <w:sz w:val="30"/>
                <w:szCs w:val="30"/>
              </w:rPr>
              <w:tab/>
            </w:r>
            <w:r w:rsidR="00FF2384" w:rsidRPr="00FE297C">
              <w:rPr>
                <w:rFonts w:ascii="Angsana New" w:hAnsi="Angsana New"/>
                <w:sz w:val="30"/>
                <w:szCs w:val="30"/>
                <w:cs/>
              </w:rPr>
              <w:t xml:space="preserve">วงเงินกู้ยืมระยะสั้นจำนวน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250</w:t>
            </w:r>
            <w:r w:rsidR="00FF2384" w:rsidRPr="00FE297C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64A7C076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28F682E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29C631C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2FE10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7629A44B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90D472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6D32F559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384" w:rsidRPr="00FE297C" w14:paraId="192F32B2" w14:textId="77777777" w:rsidTr="00E33FAC">
        <w:trPr>
          <w:cantSplit/>
        </w:trPr>
        <w:tc>
          <w:tcPr>
            <w:tcW w:w="3960" w:type="dxa"/>
          </w:tcPr>
          <w:p w14:paraId="029F1D00" w14:textId="7CEE78CC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    ดอกเบี้ย</w:t>
            </w:r>
            <w:r w:rsidRPr="00FE297C">
              <w:rPr>
                <w:rFonts w:ascii="Angsana New" w:hAnsi="Angsana New"/>
                <w:sz w:val="30"/>
                <w:szCs w:val="30"/>
              </w:rPr>
              <w:t xml:space="preserve"> MMR+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0.5</w:t>
            </w:r>
            <w:r w:rsidRPr="00FE297C">
              <w:rPr>
                <w:rFonts w:ascii="Angsana New" w:hAnsi="Angsana New"/>
                <w:sz w:val="30"/>
                <w:szCs w:val="30"/>
              </w:rPr>
              <w:t xml:space="preserve">%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โดยมีกำหนดที่จะ</w:t>
            </w:r>
          </w:p>
        </w:tc>
        <w:tc>
          <w:tcPr>
            <w:tcW w:w="1170" w:type="dxa"/>
          </w:tcPr>
          <w:p w14:paraId="2D28494A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906FE0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920ECF9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2FC506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16A67CB4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0AD33F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1656C0CD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384" w:rsidRPr="00FE297C" w14:paraId="12D6CC7D" w14:textId="77777777" w:rsidTr="00E33FAC">
        <w:trPr>
          <w:cantSplit/>
        </w:trPr>
        <w:tc>
          <w:tcPr>
            <w:tcW w:w="3960" w:type="dxa"/>
          </w:tcPr>
          <w:p w14:paraId="42B88F4F" w14:textId="22713A08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    คืนภายใน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90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นับตั้งแต่วันที่เบิกใช้</w:t>
            </w:r>
          </w:p>
        </w:tc>
        <w:tc>
          <w:tcPr>
            <w:tcW w:w="1170" w:type="dxa"/>
          </w:tcPr>
          <w:p w14:paraId="3D5EAFD4" w14:textId="06BD2835" w:rsidR="00FF2384" w:rsidRPr="00FE297C" w:rsidRDefault="008B0C93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48C2198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EF1AC4B" w14:textId="7362EBED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270" w:type="dxa"/>
          </w:tcPr>
          <w:p w14:paraId="586B9E9F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33B130C0" w14:textId="21BC27EB" w:rsidR="00FF2384" w:rsidRPr="00FE297C" w:rsidRDefault="008B0C93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A7FA50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5A3A8A41" w14:textId="255728B0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</w:tr>
      <w:tr w:rsidR="00FF2384" w:rsidRPr="00FE297C" w14:paraId="75BBE516" w14:textId="77777777" w:rsidTr="00E33FAC">
        <w:trPr>
          <w:cantSplit/>
          <w:trHeight w:val="56"/>
        </w:trPr>
        <w:tc>
          <w:tcPr>
            <w:tcW w:w="3960" w:type="dxa"/>
          </w:tcPr>
          <w:p w14:paraId="5693A6D8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9749597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14:paraId="089BBBFE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</w:tcPr>
          <w:p w14:paraId="5987B5BF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543C40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3" w:type="dxa"/>
          </w:tcPr>
          <w:p w14:paraId="28983141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1A64175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</w:tcPr>
          <w:p w14:paraId="122A2436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F2384" w:rsidRPr="00FE297C" w14:paraId="4C14EAD8" w14:textId="77777777" w:rsidTr="00E33FAC">
        <w:trPr>
          <w:cantSplit/>
        </w:trPr>
        <w:tc>
          <w:tcPr>
            <w:tcW w:w="3960" w:type="dxa"/>
          </w:tcPr>
          <w:p w14:paraId="4450630B" w14:textId="1D3F6D32" w:rsidR="00FF2384" w:rsidRPr="00FE297C" w:rsidRDefault="00FF5297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</w:t>
            </w:r>
            <w:r w:rsidR="00FF2384" w:rsidRPr="00FE297C">
              <w:rPr>
                <w:rFonts w:ascii="Angsana New" w:hAnsi="Angsana New"/>
                <w:sz w:val="30"/>
                <w:szCs w:val="30"/>
              </w:rPr>
              <w:t>)</w:t>
            </w:r>
            <w:r w:rsidR="00FF2384" w:rsidRPr="00FE297C">
              <w:rPr>
                <w:rFonts w:ascii="Angsana New" w:hAnsi="Angsana New"/>
                <w:sz w:val="30"/>
                <w:szCs w:val="30"/>
              </w:rPr>
              <w:tab/>
            </w:r>
            <w:r w:rsidR="00FF2384" w:rsidRPr="00FE297C">
              <w:rPr>
                <w:rFonts w:ascii="Angsana New" w:hAnsi="Angsana New"/>
                <w:sz w:val="30"/>
                <w:szCs w:val="30"/>
                <w:cs/>
              </w:rPr>
              <w:t xml:space="preserve">วงเงินกู้ยืมระยะยาวจำนวน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2,500</w:t>
            </w:r>
            <w:r w:rsidR="00FF2384" w:rsidRPr="00FE297C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5AF4861F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CA2707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3483A97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FCA738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BA7ECA1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DBBCC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98A5CBE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384" w:rsidRPr="00FE297C" w14:paraId="5438F1EA" w14:textId="77777777" w:rsidTr="00E33FAC">
        <w:trPr>
          <w:cantSplit/>
        </w:trPr>
        <w:tc>
          <w:tcPr>
            <w:tcW w:w="3960" w:type="dxa"/>
          </w:tcPr>
          <w:p w14:paraId="59824A31" w14:textId="1FB20DB5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34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ดอกเบี้ยคงที่ร้อยละ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4.2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ต่อปี โดยมีกำหนด</w:t>
            </w:r>
          </w:p>
        </w:tc>
        <w:tc>
          <w:tcPr>
            <w:tcW w:w="1170" w:type="dxa"/>
          </w:tcPr>
          <w:p w14:paraId="76651EF3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06158B9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1958234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0EC4A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7165C632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715AFB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5FBC41E6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384" w:rsidRPr="00FE297C" w14:paraId="3B348E9D" w14:textId="77777777" w:rsidTr="00E33FAC">
        <w:trPr>
          <w:cantSplit/>
        </w:trPr>
        <w:tc>
          <w:tcPr>
            <w:tcW w:w="3960" w:type="dxa"/>
          </w:tcPr>
          <w:p w14:paraId="27A58449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ชำระคืนเงินต้นเป็นงวดทุกเดือนจำนวน </w:t>
            </w:r>
          </w:p>
        </w:tc>
        <w:tc>
          <w:tcPr>
            <w:tcW w:w="1170" w:type="dxa"/>
          </w:tcPr>
          <w:p w14:paraId="13D0BC0A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9CA851A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9611C7F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F1D1D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165CA772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085F2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26F8454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384" w:rsidRPr="00FE297C" w14:paraId="7E9A92F7" w14:textId="77777777" w:rsidTr="00E33FAC">
        <w:trPr>
          <w:cantSplit/>
        </w:trPr>
        <w:tc>
          <w:tcPr>
            <w:tcW w:w="3960" w:type="dxa"/>
          </w:tcPr>
          <w:p w14:paraId="6A4FFFDD" w14:textId="53D58F53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0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84</w:t>
            </w:r>
            <w:r w:rsidR="00FF2384" w:rsidRPr="00FE29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2384" w:rsidRPr="00FE297C">
              <w:rPr>
                <w:rFonts w:ascii="Angsana New" w:hAnsi="Angsana New"/>
                <w:sz w:val="30"/>
                <w:szCs w:val="30"/>
                <w:cs/>
              </w:rPr>
              <w:t xml:space="preserve">งวด </w:t>
            </w:r>
            <w:proofErr w:type="gramStart"/>
            <w:r w:rsidR="00FF2384" w:rsidRPr="00FE297C">
              <w:rPr>
                <w:rFonts w:ascii="Angsana New" w:hAnsi="Angsana New"/>
                <w:sz w:val="30"/>
                <w:szCs w:val="30"/>
                <w:cs/>
              </w:rPr>
              <w:t xml:space="preserve">เริ่มตั้งแต่เดือนมิถุนายน  </w:t>
            </w:r>
            <w:r w:rsidRPr="00FE297C">
              <w:rPr>
                <w:rFonts w:ascii="Angsana New" w:hAnsi="Angsana New"/>
                <w:sz w:val="30"/>
                <w:szCs w:val="30"/>
              </w:rPr>
              <w:t>2561</w:t>
            </w:r>
            <w:proofErr w:type="gramEnd"/>
          </w:p>
        </w:tc>
        <w:tc>
          <w:tcPr>
            <w:tcW w:w="1170" w:type="dxa"/>
          </w:tcPr>
          <w:p w14:paraId="1A17B188" w14:textId="25200F16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491,291</w:t>
            </w:r>
          </w:p>
        </w:tc>
        <w:tc>
          <w:tcPr>
            <w:tcW w:w="360" w:type="dxa"/>
          </w:tcPr>
          <w:p w14:paraId="1A0265A2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01A64E" w14:textId="577678AC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631,677</w:t>
            </w:r>
          </w:p>
        </w:tc>
        <w:tc>
          <w:tcPr>
            <w:tcW w:w="270" w:type="dxa"/>
          </w:tcPr>
          <w:p w14:paraId="7F55EFD9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1EDF5F28" w14:textId="5E77DA15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491,291</w:t>
            </w:r>
          </w:p>
        </w:tc>
        <w:tc>
          <w:tcPr>
            <w:tcW w:w="270" w:type="dxa"/>
          </w:tcPr>
          <w:p w14:paraId="7A5236CD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F0D5C4C" w14:textId="1EFF8CD1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631,677</w:t>
            </w:r>
          </w:p>
        </w:tc>
      </w:tr>
      <w:tr w:rsidR="00FF2384" w:rsidRPr="00FE297C" w14:paraId="5DFC150D" w14:textId="77777777" w:rsidTr="00E33FAC">
        <w:trPr>
          <w:cantSplit/>
        </w:trPr>
        <w:tc>
          <w:tcPr>
            <w:tcW w:w="3960" w:type="dxa"/>
          </w:tcPr>
          <w:p w14:paraId="0B051940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DA6681E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14:paraId="53F525C2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</w:tcPr>
          <w:p w14:paraId="7EB65BAA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4E780F2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3" w:type="dxa"/>
          </w:tcPr>
          <w:p w14:paraId="304A84E1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D871B9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</w:tcPr>
          <w:p w14:paraId="4B8F92B5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F2384" w:rsidRPr="00FE297C" w14:paraId="08E370AB" w14:textId="77777777" w:rsidTr="00E33FAC">
        <w:trPr>
          <w:cantSplit/>
        </w:trPr>
        <w:tc>
          <w:tcPr>
            <w:tcW w:w="3960" w:type="dxa"/>
          </w:tcPr>
          <w:p w14:paraId="2AC071C2" w14:textId="0E712DF8" w:rsidR="00FF2384" w:rsidRPr="00FE297C" w:rsidRDefault="00FF5297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7</w:t>
            </w:r>
            <w:r w:rsidR="00FF2384" w:rsidRPr="00FE297C">
              <w:rPr>
                <w:rFonts w:ascii="Angsana New" w:hAnsi="Angsana New"/>
                <w:sz w:val="30"/>
                <w:szCs w:val="30"/>
              </w:rPr>
              <w:t>)</w:t>
            </w:r>
            <w:r w:rsidR="00FF2384" w:rsidRPr="00FE297C">
              <w:rPr>
                <w:rFonts w:ascii="Angsana New" w:hAnsi="Angsana New"/>
                <w:sz w:val="30"/>
                <w:szCs w:val="30"/>
              </w:rPr>
              <w:tab/>
            </w:r>
            <w:r w:rsidR="00FF2384" w:rsidRPr="00FE297C">
              <w:rPr>
                <w:rFonts w:ascii="Angsana New" w:hAnsi="Angsana New"/>
                <w:sz w:val="30"/>
                <w:szCs w:val="30"/>
                <w:cs/>
              </w:rPr>
              <w:t xml:space="preserve">วงเงินกู้ยืมระยะยาวจำนวน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900</w:t>
            </w:r>
            <w:r w:rsidR="00FF2384" w:rsidRPr="00FE297C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33D8F7BE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5A50CD1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7E96AC4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1CDEC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2035C615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FCC3F5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00F66DEB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384" w:rsidRPr="00FE297C" w14:paraId="62FBAF4F" w14:textId="77777777" w:rsidTr="00E33FAC">
        <w:trPr>
          <w:cantSplit/>
        </w:trPr>
        <w:tc>
          <w:tcPr>
            <w:tcW w:w="3960" w:type="dxa"/>
          </w:tcPr>
          <w:p w14:paraId="18660E9D" w14:textId="6EAB7DEB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ดอกเบี้ยคงที่ร้อยละ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4.13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ต่อปี โดยมีกำหนด</w:t>
            </w:r>
          </w:p>
        </w:tc>
        <w:tc>
          <w:tcPr>
            <w:tcW w:w="1170" w:type="dxa"/>
          </w:tcPr>
          <w:p w14:paraId="1E4B6EBF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EE45F14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A20619D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4D9003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359AA3F9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15BFB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4B825B77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384" w:rsidRPr="00FE297C" w14:paraId="1E0679D0" w14:textId="77777777" w:rsidTr="00E33FAC">
        <w:trPr>
          <w:cantSplit/>
        </w:trPr>
        <w:tc>
          <w:tcPr>
            <w:tcW w:w="3960" w:type="dxa"/>
          </w:tcPr>
          <w:p w14:paraId="6C8143B0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ชำระคืนเงินต้นเป็นงวดทุกเดือนจำนวน </w:t>
            </w:r>
          </w:p>
        </w:tc>
        <w:tc>
          <w:tcPr>
            <w:tcW w:w="1170" w:type="dxa"/>
          </w:tcPr>
          <w:p w14:paraId="360E968C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B24A01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ACDFDB4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8AA719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41395993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E4108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1981A793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384" w:rsidRPr="00FE297C" w14:paraId="43A0C206" w14:textId="77777777" w:rsidTr="00E33FAC">
        <w:trPr>
          <w:cantSplit/>
        </w:trPr>
        <w:tc>
          <w:tcPr>
            <w:tcW w:w="3960" w:type="dxa"/>
          </w:tcPr>
          <w:p w14:paraId="797BD802" w14:textId="02163F7A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84</w:t>
            </w:r>
            <w:r w:rsidR="00FF2384" w:rsidRPr="00FE297C">
              <w:rPr>
                <w:rFonts w:ascii="Angsana New" w:hAnsi="Angsana New"/>
                <w:sz w:val="30"/>
                <w:szCs w:val="30"/>
                <w:cs/>
              </w:rPr>
              <w:t xml:space="preserve"> งวด </w:t>
            </w:r>
            <w:proofErr w:type="gramStart"/>
            <w:r w:rsidR="00FF2384" w:rsidRPr="00FE297C">
              <w:rPr>
                <w:rFonts w:ascii="Angsana New" w:hAnsi="Angsana New"/>
                <w:sz w:val="30"/>
                <w:szCs w:val="30"/>
                <w:cs/>
              </w:rPr>
              <w:t xml:space="preserve">เริ่มตั้งแต่เดือนมิถุนายน  </w:t>
            </w:r>
            <w:r w:rsidRPr="00FE297C">
              <w:rPr>
                <w:rFonts w:ascii="Angsana New" w:hAnsi="Angsana New"/>
                <w:sz w:val="30"/>
                <w:szCs w:val="30"/>
              </w:rPr>
              <w:t>2561</w:t>
            </w:r>
            <w:proofErr w:type="gramEnd"/>
          </w:p>
        </w:tc>
        <w:tc>
          <w:tcPr>
            <w:tcW w:w="1170" w:type="dxa"/>
          </w:tcPr>
          <w:p w14:paraId="1F1AAE74" w14:textId="7C8A8807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445,260</w:t>
            </w:r>
          </w:p>
        </w:tc>
        <w:tc>
          <w:tcPr>
            <w:tcW w:w="360" w:type="dxa"/>
          </w:tcPr>
          <w:p w14:paraId="5DA35701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4DAA69" w14:textId="0CB70F72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572,614</w:t>
            </w:r>
          </w:p>
        </w:tc>
        <w:tc>
          <w:tcPr>
            <w:tcW w:w="270" w:type="dxa"/>
          </w:tcPr>
          <w:p w14:paraId="648F714F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6DFAC481" w14:textId="360AEE25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445,260</w:t>
            </w:r>
          </w:p>
        </w:tc>
        <w:tc>
          <w:tcPr>
            <w:tcW w:w="270" w:type="dxa"/>
          </w:tcPr>
          <w:p w14:paraId="48517CC7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92CB821" w14:textId="3BC7A515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572,614</w:t>
            </w:r>
          </w:p>
        </w:tc>
      </w:tr>
      <w:tr w:rsidR="00FF2384" w:rsidRPr="00FE297C" w14:paraId="1E13255C" w14:textId="77777777" w:rsidTr="00EB5DC3">
        <w:trPr>
          <w:cantSplit/>
          <w:trHeight w:val="173"/>
        </w:trPr>
        <w:tc>
          <w:tcPr>
            <w:tcW w:w="3960" w:type="dxa"/>
          </w:tcPr>
          <w:p w14:paraId="094039B9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F32401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2DB9243D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32B004F6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BB322D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</w:tcPr>
          <w:p w14:paraId="1980B5E7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CF1251" w14:textId="77777777" w:rsidR="00FF2384" w:rsidRPr="00FE297C" w:rsidRDefault="00FF2384" w:rsidP="00FF2384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17FE9E7F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2384" w:rsidRPr="00FE297C" w14:paraId="409BC82E" w14:textId="77777777" w:rsidTr="00E33FAC">
        <w:trPr>
          <w:cantSplit/>
        </w:trPr>
        <w:tc>
          <w:tcPr>
            <w:tcW w:w="3960" w:type="dxa"/>
          </w:tcPr>
          <w:p w14:paraId="2BB116F4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3CA554C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4372977" w14:textId="77777777" w:rsidR="00FF2384" w:rsidRPr="00FE297C" w:rsidRDefault="00FF2384" w:rsidP="00FF2384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33E8071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D22A18" w14:textId="77777777" w:rsidR="00FF2384" w:rsidRPr="00FE297C" w:rsidRDefault="00FF2384" w:rsidP="00FF2384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1CA5B9A8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01AD4" w14:textId="77777777" w:rsidR="00FF2384" w:rsidRPr="00FE297C" w:rsidRDefault="00FF2384" w:rsidP="00FF2384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6A204B7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384" w:rsidRPr="00FE297C" w14:paraId="1EF212DF" w14:textId="77777777" w:rsidTr="00E33FAC">
        <w:trPr>
          <w:cantSplit/>
        </w:trPr>
        <w:tc>
          <w:tcPr>
            <w:tcW w:w="3960" w:type="dxa"/>
          </w:tcPr>
          <w:p w14:paraId="335B7589" w14:textId="56C5C5DB" w:rsidR="00FF2384" w:rsidRPr="00FE297C" w:rsidRDefault="00166896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</w:t>
            </w:r>
            <w:r w:rsidR="00FF2384" w:rsidRPr="00FE297C">
              <w:rPr>
                <w:rFonts w:ascii="Angsana New" w:hAnsi="Angsana New"/>
                <w:sz w:val="30"/>
                <w:szCs w:val="30"/>
              </w:rPr>
              <w:t xml:space="preserve">)   </w:t>
            </w:r>
            <w:r w:rsidR="00FF2384" w:rsidRPr="00FE297C">
              <w:rPr>
                <w:rFonts w:ascii="Angsana New" w:hAnsi="Angsana New"/>
                <w:sz w:val="30"/>
                <w:szCs w:val="30"/>
                <w:cs/>
              </w:rPr>
              <w:t xml:space="preserve">วงเงินกู้ยืมระยะสั้นจำนวน </w:t>
            </w:r>
            <w:proofErr w:type="gramStart"/>
            <w:r w:rsidRPr="00FE297C">
              <w:rPr>
                <w:rFonts w:ascii="Angsana New" w:hAnsi="Angsana New"/>
                <w:sz w:val="30"/>
                <w:szCs w:val="30"/>
              </w:rPr>
              <w:t>570</w:t>
            </w:r>
            <w:r w:rsidR="00FF2384" w:rsidRPr="00FE297C">
              <w:rPr>
                <w:rFonts w:ascii="Angsana New" w:hAnsi="Angsana New"/>
                <w:sz w:val="30"/>
                <w:szCs w:val="30"/>
                <w:cs/>
              </w:rPr>
              <w:t xml:space="preserve">  ล้านบาท</w:t>
            </w:r>
            <w:proofErr w:type="gramEnd"/>
          </w:p>
        </w:tc>
        <w:tc>
          <w:tcPr>
            <w:tcW w:w="1170" w:type="dxa"/>
          </w:tcPr>
          <w:p w14:paraId="56B8E707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83E4B8" w14:textId="77777777" w:rsidR="00FF2384" w:rsidRPr="00FE297C" w:rsidRDefault="00FF2384" w:rsidP="00FF2384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4EA0CE8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FE049C" w14:textId="77777777" w:rsidR="00FF2384" w:rsidRPr="00FE297C" w:rsidRDefault="00FF2384" w:rsidP="00FF2384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1903B6E8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8C9AC7" w14:textId="77777777" w:rsidR="00FF2384" w:rsidRPr="00FE297C" w:rsidRDefault="00FF2384" w:rsidP="00FF2384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331A9C7C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384" w:rsidRPr="00FE297C" w14:paraId="4D395EC9" w14:textId="77777777" w:rsidTr="00E33FAC">
        <w:trPr>
          <w:cantSplit/>
        </w:trPr>
        <w:tc>
          <w:tcPr>
            <w:tcW w:w="3960" w:type="dxa"/>
          </w:tcPr>
          <w:p w14:paraId="47CAB5F9" w14:textId="7AB2B665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    ดอกเบี้ย </w:t>
            </w:r>
            <w:r w:rsidR="001D7CBD" w:rsidRPr="00FE297C">
              <w:rPr>
                <w:rFonts w:ascii="Angsana New" w:hAnsi="Angsana New"/>
                <w:sz w:val="30"/>
                <w:szCs w:val="30"/>
              </w:rPr>
              <w:t xml:space="preserve">MMR </w:t>
            </w:r>
            <w:r w:rsidR="001D7CBD" w:rsidRPr="00FE297C">
              <w:rPr>
                <w:rFonts w:ascii="Angsana New" w:hAnsi="Angsana New"/>
                <w:sz w:val="30"/>
                <w:szCs w:val="30"/>
                <w:cs/>
              </w:rPr>
              <w:t>โดยมีกำหนดชำระคืน</w:t>
            </w:r>
          </w:p>
        </w:tc>
        <w:tc>
          <w:tcPr>
            <w:tcW w:w="1170" w:type="dxa"/>
          </w:tcPr>
          <w:p w14:paraId="46B3FDCE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21C9458" w14:textId="77777777" w:rsidR="00FF2384" w:rsidRPr="00FE297C" w:rsidRDefault="00FF2384" w:rsidP="00FF2384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D73928B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9962B" w14:textId="77777777" w:rsidR="00FF2384" w:rsidRPr="00FE297C" w:rsidRDefault="00FF2384" w:rsidP="00FF2384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192DEE4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7DA0A1" w14:textId="77777777" w:rsidR="00FF2384" w:rsidRPr="00FE297C" w:rsidRDefault="00FF2384" w:rsidP="00FF2384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10880520" w14:textId="77777777" w:rsidR="00FF2384" w:rsidRPr="00FE297C" w:rsidRDefault="00FF2384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CBD" w:rsidRPr="00FE297C" w14:paraId="1BD6D872" w14:textId="77777777" w:rsidTr="00E33FAC">
        <w:trPr>
          <w:cantSplit/>
        </w:trPr>
        <w:tc>
          <w:tcPr>
            <w:tcW w:w="3960" w:type="dxa"/>
          </w:tcPr>
          <w:p w14:paraId="2CF62DC5" w14:textId="0FB90C31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   ภายใน </w:t>
            </w:r>
            <w:r w:rsidRPr="00FE297C">
              <w:rPr>
                <w:rFonts w:ascii="Angsana New" w:hAnsi="Angsana New"/>
                <w:sz w:val="30"/>
                <w:szCs w:val="30"/>
              </w:rPr>
              <w:t>90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  <w:r w:rsidRPr="00FE29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นับตั้งแต่วันที่เบิกใช้</w:t>
            </w:r>
          </w:p>
        </w:tc>
        <w:tc>
          <w:tcPr>
            <w:tcW w:w="1170" w:type="dxa"/>
          </w:tcPr>
          <w:p w14:paraId="7B46B5DB" w14:textId="5C137279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2BB83D9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EBE0E3F" w14:textId="711B736E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440,000</w:t>
            </w:r>
          </w:p>
        </w:tc>
        <w:tc>
          <w:tcPr>
            <w:tcW w:w="270" w:type="dxa"/>
          </w:tcPr>
          <w:p w14:paraId="6C356EBC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8E6190F" w14:textId="45283D3E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5C2A8C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00D8E506" w14:textId="33C25E26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7CBD" w:rsidRPr="00FE297C" w14:paraId="020BDE4C" w14:textId="77777777" w:rsidTr="00E33FAC">
        <w:trPr>
          <w:cantSplit/>
        </w:trPr>
        <w:tc>
          <w:tcPr>
            <w:tcW w:w="3960" w:type="dxa"/>
          </w:tcPr>
          <w:p w14:paraId="1340B6C6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B08593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301225B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D8FE19E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CF14E2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1A60FB92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FBEDF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2C6A38A5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CBD" w:rsidRPr="00FE297C" w14:paraId="100DF0DE" w14:textId="77777777" w:rsidTr="00E33FAC">
        <w:trPr>
          <w:cantSplit/>
        </w:trPr>
        <w:tc>
          <w:tcPr>
            <w:tcW w:w="3960" w:type="dxa"/>
          </w:tcPr>
          <w:p w14:paraId="1D882CA6" w14:textId="5A053F0B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2)</w:t>
            </w:r>
            <w:r w:rsidRPr="00FE297C">
              <w:rPr>
                <w:rFonts w:ascii="Angsana New" w:hAnsi="Angsana New"/>
                <w:sz w:val="30"/>
                <w:szCs w:val="30"/>
              </w:rPr>
              <w:tab/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วงเงินกู้ยืมระยะยาวจำนวน </w:t>
            </w:r>
            <w:r w:rsidRPr="00FE297C">
              <w:rPr>
                <w:rFonts w:ascii="Angsana New" w:hAnsi="Angsana New"/>
                <w:sz w:val="30"/>
                <w:szCs w:val="30"/>
              </w:rPr>
              <w:t>250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0C25A510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B3A189A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ECE91DB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BE4417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1F4715C7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1B2AAB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E409E83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CBD" w:rsidRPr="00FE297C" w14:paraId="48D66365" w14:textId="77777777" w:rsidTr="00E33FAC">
        <w:trPr>
          <w:cantSplit/>
        </w:trPr>
        <w:tc>
          <w:tcPr>
            <w:tcW w:w="3960" w:type="dxa"/>
          </w:tcPr>
          <w:p w14:paraId="01DE3012" w14:textId="75638EF2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ab/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ดอกเบี้ยคงที่ร้อยละ </w:t>
            </w:r>
            <w:r w:rsidRPr="00FE297C">
              <w:rPr>
                <w:rFonts w:ascii="Angsana New" w:hAnsi="Angsana New"/>
                <w:sz w:val="30"/>
                <w:szCs w:val="30"/>
              </w:rPr>
              <w:t>4.2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โดยมีกำหนด</w:t>
            </w:r>
          </w:p>
        </w:tc>
        <w:tc>
          <w:tcPr>
            <w:tcW w:w="1170" w:type="dxa"/>
          </w:tcPr>
          <w:p w14:paraId="43E6D797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9E9866A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ED650B8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E3963B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C074B25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AB1FF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46EB3829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CBD" w:rsidRPr="00FE297C" w14:paraId="19E04D78" w14:textId="77777777" w:rsidTr="00E33FAC">
        <w:trPr>
          <w:cantSplit/>
        </w:trPr>
        <w:tc>
          <w:tcPr>
            <w:tcW w:w="3960" w:type="dxa"/>
          </w:tcPr>
          <w:p w14:paraId="63B0061C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ชำระคืนเงินต้นเป็นงวดทุกเดือน จำนวน</w:t>
            </w:r>
          </w:p>
        </w:tc>
        <w:tc>
          <w:tcPr>
            <w:tcW w:w="1170" w:type="dxa"/>
          </w:tcPr>
          <w:p w14:paraId="72E75A01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074BF8A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9E4EF9F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95C1D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7DDF8498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EEC70A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1D567C03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CBD" w:rsidRPr="00FE297C" w14:paraId="513B7015" w14:textId="77777777" w:rsidTr="00E33FAC">
        <w:trPr>
          <w:cantSplit/>
        </w:trPr>
        <w:tc>
          <w:tcPr>
            <w:tcW w:w="3960" w:type="dxa"/>
          </w:tcPr>
          <w:p w14:paraId="4D08BEEC" w14:textId="21A2F306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51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งวด เริ่มตั้งแต่เดือนมีนาคม </w:t>
            </w:r>
            <w:r w:rsidRPr="00FE297C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170" w:type="dxa"/>
          </w:tcPr>
          <w:p w14:paraId="639144C4" w14:textId="7411A885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96,707</w:t>
            </w:r>
          </w:p>
        </w:tc>
        <w:tc>
          <w:tcPr>
            <w:tcW w:w="360" w:type="dxa"/>
          </w:tcPr>
          <w:p w14:paraId="5707F5A8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6821CB" w14:textId="5D419333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124,838</w:t>
            </w:r>
          </w:p>
        </w:tc>
        <w:tc>
          <w:tcPr>
            <w:tcW w:w="270" w:type="dxa"/>
          </w:tcPr>
          <w:p w14:paraId="20E55AF0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19DE7C23" w14:textId="0E7C7C7E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4D011E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0308A6E" w14:textId="289486A2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7CBD" w:rsidRPr="00FE297C" w14:paraId="46A4DAA2" w14:textId="77777777" w:rsidTr="00E33FAC">
        <w:trPr>
          <w:cantSplit/>
        </w:trPr>
        <w:tc>
          <w:tcPr>
            <w:tcW w:w="3960" w:type="dxa"/>
          </w:tcPr>
          <w:p w14:paraId="1DF34EF3" w14:textId="1C874023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lastRenderedPageBreak/>
              <w:t>3)</w:t>
            </w:r>
            <w:r w:rsidRPr="00FE297C">
              <w:rPr>
                <w:rFonts w:ascii="Angsana New" w:hAnsi="Angsana New"/>
                <w:sz w:val="30"/>
                <w:szCs w:val="30"/>
              </w:rPr>
              <w:tab/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วงเงินกู้ยืมระยะยาวจำนวน </w:t>
            </w:r>
            <w:r w:rsidRPr="00FE297C">
              <w:rPr>
                <w:rFonts w:ascii="Angsana New" w:hAnsi="Angsana New"/>
                <w:sz w:val="30"/>
                <w:szCs w:val="30"/>
              </w:rPr>
              <w:t>104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1A28928D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18AEFA2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A17ED78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E09B5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6C73AEC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C453B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2168A594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CBD" w:rsidRPr="00FE297C" w14:paraId="3EC14232" w14:textId="77777777" w:rsidTr="00E33FAC">
        <w:trPr>
          <w:cantSplit/>
        </w:trPr>
        <w:tc>
          <w:tcPr>
            <w:tcW w:w="3960" w:type="dxa"/>
          </w:tcPr>
          <w:p w14:paraId="3D6457B6" w14:textId="67BC51E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ดอกเบี้ยคงที่ร้อยละ </w:t>
            </w:r>
            <w:r w:rsidRPr="00FE297C">
              <w:rPr>
                <w:rFonts w:ascii="Angsana New" w:hAnsi="Angsana New"/>
                <w:sz w:val="30"/>
                <w:szCs w:val="30"/>
              </w:rPr>
              <w:t xml:space="preserve">4.2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โดยมีกำหนด</w:t>
            </w:r>
          </w:p>
        </w:tc>
        <w:tc>
          <w:tcPr>
            <w:tcW w:w="1170" w:type="dxa"/>
          </w:tcPr>
          <w:p w14:paraId="4D85B94F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E22DD86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A991EA5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965ED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78080199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3235E1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2F49D6C6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CBD" w:rsidRPr="00FE297C" w14:paraId="3BEB7DD4" w14:textId="77777777" w:rsidTr="00E33FAC">
        <w:trPr>
          <w:cantSplit/>
        </w:trPr>
        <w:tc>
          <w:tcPr>
            <w:tcW w:w="3960" w:type="dxa"/>
          </w:tcPr>
          <w:p w14:paraId="171550F5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ชำระคืนเงินต้นเป็นงวดทุกเดือน </w:t>
            </w:r>
            <w:r w:rsidRPr="00FE297C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จำนวน</w:t>
            </w:r>
          </w:p>
        </w:tc>
        <w:tc>
          <w:tcPr>
            <w:tcW w:w="1170" w:type="dxa"/>
          </w:tcPr>
          <w:p w14:paraId="27CF83D9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F01E230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64F3AC7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EE15A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6C67F33D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EB582E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61A2C1A3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CBD" w:rsidRPr="00FE297C" w14:paraId="7DC60892" w14:textId="77777777" w:rsidTr="00E33FAC">
        <w:trPr>
          <w:cantSplit/>
        </w:trPr>
        <w:tc>
          <w:tcPr>
            <w:tcW w:w="3960" w:type="dxa"/>
          </w:tcPr>
          <w:p w14:paraId="54471245" w14:textId="6DE02EDE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 xml:space="preserve">       78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gramStart"/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งวดเริ่มตั้งแต่เดือนพฤษภาคม  </w:t>
            </w:r>
            <w:r w:rsidRPr="00FE297C">
              <w:rPr>
                <w:rFonts w:ascii="Angsana New" w:hAnsi="Angsana New"/>
                <w:sz w:val="30"/>
                <w:szCs w:val="30"/>
              </w:rPr>
              <w:t>2558</w:t>
            </w:r>
            <w:proofErr w:type="gramEnd"/>
          </w:p>
        </w:tc>
        <w:tc>
          <w:tcPr>
            <w:tcW w:w="1170" w:type="dxa"/>
          </w:tcPr>
          <w:p w14:paraId="4594BC41" w14:textId="4C1BAF1F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31,591</w:t>
            </w:r>
          </w:p>
        </w:tc>
        <w:tc>
          <w:tcPr>
            <w:tcW w:w="360" w:type="dxa"/>
          </w:tcPr>
          <w:p w14:paraId="7606E59F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A40711" w14:textId="4BD0A5A5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41,179</w:t>
            </w:r>
          </w:p>
        </w:tc>
        <w:tc>
          <w:tcPr>
            <w:tcW w:w="270" w:type="dxa"/>
          </w:tcPr>
          <w:p w14:paraId="0CAFC5DC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E46429E" w14:textId="402D02B1" w:rsidR="001D7CBD" w:rsidRPr="00FE297C" w:rsidRDefault="001D7CBD" w:rsidP="001D7CBD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76877E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638D811" w14:textId="7531CD86" w:rsidR="001D7CBD" w:rsidRPr="00FE297C" w:rsidRDefault="001D7CBD" w:rsidP="001D7CBD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D7CBD" w:rsidRPr="00FE297C" w14:paraId="19DA714E" w14:textId="77777777" w:rsidTr="00E33FAC">
        <w:trPr>
          <w:cantSplit/>
        </w:trPr>
        <w:tc>
          <w:tcPr>
            <w:tcW w:w="3960" w:type="dxa"/>
          </w:tcPr>
          <w:p w14:paraId="37194849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F6DBCE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C5B4C06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804204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18A5D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2D5F5D1" w14:textId="77777777" w:rsidR="001D7CBD" w:rsidRPr="00FE297C" w:rsidRDefault="001D7CBD" w:rsidP="001D7CBD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441936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087EEA2" w14:textId="77777777" w:rsidR="001D7CBD" w:rsidRPr="00FE297C" w:rsidRDefault="001D7CBD" w:rsidP="001D7CBD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7CBD" w:rsidRPr="00FE297C" w14:paraId="4D3A904A" w14:textId="77777777" w:rsidTr="00E33FAC">
        <w:trPr>
          <w:cantSplit/>
        </w:trPr>
        <w:tc>
          <w:tcPr>
            <w:tcW w:w="3960" w:type="dxa"/>
          </w:tcPr>
          <w:p w14:paraId="19B90FCB" w14:textId="1F1C9C92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4)</w:t>
            </w:r>
            <w:r w:rsidRPr="00FE297C">
              <w:rPr>
                <w:rFonts w:ascii="Angsana New" w:hAnsi="Angsana New"/>
                <w:sz w:val="30"/>
                <w:szCs w:val="30"/>
              </w:rPr>
              <w:tab/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เงินกู้ยืมระยะยาวจากการทำสัญญาขาย</w:t>
            </w:r>
          </w:p>
        </w:tc>
        <w:tc>
          <w:tcPr>
            <w:tcW w:w="1170" w:type="dxa"/>
          </w:tcPr>
          <w:p w14:paraId="6B9FAE18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7E6B644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EB501B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CE9E3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B556747" w14:textId="77777777" w:rsidR="001D7CBD" w:rsidRPr="00FE297C" w:rsidRDefault="001D7CBD" w:rsidP="001D7CBD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680960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03C8803" w14:textId="77777777" w:rsidR="001D7CBD" w:rsidRPr="00FE297C" w:rsidRDefault="001D7CBD" w:rsidP="001D7CBD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7CBD" w:rsidRPr="00FE297C" w14:paraId="637C4A59" w14:textId="77777777" w:rsidTr="00E33FAC">
        <w:trPr>
          <w:cantSplit/>
        </w:trPr>
        <w:tc>
          <w:tcPr>
            <w:tcW w:w="3960" w:type="dxa"/>
          </w:tcPr>
          <w:p w14:paraId="4DC9A81C" w14:textId="4D0DBC15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และเช่ากลับคืน</w:t>
            </w:r>
            <w:r w:rsidRPr="00FE29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โดยมีกำหนดชำระคืนเงิน</w:t>
            </w:r>
          </w:p>
        </w:tc>
        <w:tc>
          <w:tcPr>
            <w:tcW w:w="1170" w:type="dxa"/>
          </w:tcPr>
          <w:p w14:paraId="4C4326D1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735084D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8C4CC9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6A9A8E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9B803C4" w14:textId="77777777" w:rsidR="001D7CBD" w:rsidRPr="00FE297C" w:rsidRDefault="001D7CBD" w:rsidP="001D7CBD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75494D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589D34F" w14:textId="77777777" w:rsidR="001D7CBD" w:rsidRPr="00FE297C" w:rsidRDefault="001D7CBD" w:rsidP="001D7CBD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7CBD" w:rsidRPr="00FE297C" w14:paraId="1E6DEACC" w14:textId="77777777" w:rsidTr="003D578E">
        <w:trPr>
          <w:cantSplit/>
        </w:trPr>
        <w:tc>
          <w:tcPr>
            <w:tcW w:w="3960" w:type="dxa"/>
          </w:tcPr>
          <w:p w14:paraId="52AA892D" w14:textId="3B2AA6AB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ต้นเป็นงวดทุกเดือน จำนวน </w:t>
            </w:r>
            <w:r w:rsidRPr="00FE297C">
              <w:rPr>
                <w:rFonts w:ascii="Angsana New" w:hAnsi="Angsana New"/>
                <w:sz w:val="30"/>
                <w:szCs w:val="30"/>
              </w:rPr>
              <w:t xml:space="preserve">60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เริ่ม</w:t>
            </w:r>
          </w:p>
        </w:tc>
        <w:tc>
          <w:tcPr>
            <w:tcW w:w="1170" w:type="dxa"/>
          </w:tcPr>
          <w:p w14:paraId="735D7409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3984AA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A3504A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BFB42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1F2B451" w14:textId="77777777" w:rsidR="001D7CBD" w:rsidRPr="00FE297C" w:rsidRDefault="001D7CBD" w:rsidP="001D7CBD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FC811D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FF1E86A" w14:textId="77777777" w:rsidR="001D7CBD" w:rsidRPr="00FE297C" w:rsidRDefault="001D7CBD" w:rsidP="001D7CBD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7CBD" w:rsidRPr="00FE297C" w14:paraId="2B4BBA4C" w14:textId="77777777" w:rsidTr="003D578E">
        <w:trPr>
          <w:cantSplit/>
        </w:trPr>
        <w:tc>
          <w:tcPr>
            <w:tcW w:w="3960" w:type="dxa"/>
          </w:tcPr>
          <w:p w14:paraId="4088C063" w14:textId="77F58801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ตั้งแต่เดือนพฤศจิกายน </w:t>
            </w: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496E27" w14:textId="35D2EF03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21,136</w:t>
            </w:r>
          </w:p>
        </w:tc>
        <w:tc>
          <w:tcPr>
            <w:tcW w:w="360" w:type="dxa"/>
          </w:tcPr>
          <w:p w14:paraId="7113C65A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AD5206" w14:textId="357AA95A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26,113</w:t>
            </w:r>
          </w:p>
        </w:tc>
        <w:tc>
          <w:tcPr>
            <w:tcW w:w="270" w:type="dxa"/>
          </w:tcPr>
          <w:p w14:paraId="7A30763C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034D5A2" w14:textId="2A501F25" w:rsidR="001D7CBD" w:rsidRPr="00FE297C" w:rsidRDefault="001D7CBD" w:rsidP="001D7CBD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F468D0" w14:textId="77777777" w:rsidR="001D7CBD" w:rsidRPr="00FE297C" w:rsidRDefault="001D7CBD" w:rsidP="001D7CBD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65DFE9" w14:textId="1BC31BA9" w:rsidR="001D7CBD" w:rsidRPr="00FE297C" w:rsidRDefault="001D7CBD" w:rsidP="001D7CBD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D7CBD" w:rsidRPr="00FE297C" w14:paraId="77D45D61" w14:textId="77777777" w:rsidTr="003D578E">
        <w:trPr>
          <w:cantSplit/>
        </w:trPr>
        <w:tc>
          <w:tcPr>
            <w:tcW w:w="3960" w:type="dxa"/>
          </w:tcPr>
          <w:p w14:paraId="3143C7BE" w14:textId="5CEEC36A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FE29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52A3DC" w14:textId="5F75F702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1,085,985</w:t>
            </w:r>
          </w:p>
        </w:tc>
        <w:tc>
          <w:tcPr>
            <w:tcW w:w="360" w:type="dxa"/>
          </w:tcPr>
          <w:p w14:paraId="4D64EE9C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22BFA6" w14:textId="3D41A69F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3,513,137</w:t>
            </w:r>
          </w:p>
        </w:tc>
        <w:tc>
          <w:tcPr>
            <w:tcW w:w="270" w:type="dxa"/>
          </w:tcPr>
          <w:p w14:paraId="341F0924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5AE68A5" w14:textId="53B3EF50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936,551</w:t>
            </w:r>
          </w:p>
        </w:tc>
        <w:tc>
          <w:tcPr>
            <w:tcW w:w="270" w:type="dxa"/>
          </w:tcPr>
          <w:p w14:paraId="2EF14F1E" w14:textId="77777777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A750F2E" w14:textId="2F23B1BE" w:rsidR="001D7CBD" w:rsidRPr="00FE297C" w:rsidRDefault="001D7CBD" w:rsidP="001D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2,881,007</w:t>
            </w:r>
          </w:p>
        </w:tc>
      </w:tr>
    </w:tbl>
    <w:p w14:paraId="4118D94A" w14:textId="77777777" w:rsidR="0001248A" w:rsidRPr="00FE297C" w:rsidRDefault="0001248A" w:rsidP="00FD7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30ACC6B" w14:textId="5106A4E4" w:rsidR="00D57611" w:rsidRPr="00FE297C" w:rsidRDefault="00877C42" w:rsidP="00FD7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FE297C">
        <w:rPr>
          <w:rFonts w:ascii="Angsana New" w:hAnsi="Angsana New"/>
          <w:spacing w:val="-2"/>
          <w:sz w:val="30"/>
          <w:szCs w:val="30"/>
          <w:cs/>
        </w:rPr>
        <w:t>ภายใต้สัญญาเงินกู้กลุ่มบริษัท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 เป็นต้น</w:t>
      </w:r>
    </w:p>
    <w:p w14:paraId="344FA636" w14:textId="6EA83D48" w:rsidR="00381387" w:rsidRPr="00FE297C" w:rsidRDefault="00381387" w:rsidP="00FD7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4B33F8F" w14:textId="03994ED2" w:rsidR="00383ABD" w:rsidRPr="00FE297C" w:rsidRDefault="00166896" w:rsidP="00C81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A1B21" w:rsidRPr="00FE297C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AC22D5" w:rsidRPr="00FE297C">
        <w:rPr>
          <w:rFonts w:asciiTheme="majorBidi" w:hAnsiTheme="majorBidi" w:cstheme="majorBidi"/>
          <w:b/>
          <w:bCs/>
          <w:sz w:val="30"/>
          <w:szCs w:val="30"/>
        </w:rPr>
        <w:tab/>
      </w:r>
      <w:r w:rsidR="00AC22D5" w:rsidRPr="00FE297C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เจ้าหนี้อื่น</w:t>
      </w:r>
    </w:p>
    <w:p w14:paraId="2C297D09" w14:textId="77777777" w:rsidR="00C540AF" w:rsidRPr="00FE297C" w:rsidRDefault="00C540AF" w:rsidP="00C54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6B4E1E4" w14:textId="344A9456" w:rsidR="00C540AF" w:rsidRPr="00FE297C" w:rsidRDefault="00C540AF" w:rsidP="00542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E297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0FED1E6C" w14:textId="77777777" w:rsidR="00C540AF" w:rsidRPr="00FE297C" w:rsidRDefault="00C540AF" w:rsidP="008A63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2D46A56" w14:textId="65DB1EB7" w:rsidR="00C540AF" w:rsidRPr="00FE297C" w:rsidRDefault="00C540AF" w:rsidP="00542D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/>
          <w:sz w:val="30"/>
          <w:szCs w:val="30"/>
        </w:rPr>
        <w:tab/>
      </w:r>
      <w:r w:rsidRPr="00FE297C">
        <w:rPr>
          <w:rFonts w:asciiTheme="majorBidi" w:hAnsiTheme="majorBidi"/>
          <w:sz w:val="30"/>
          <w:szCs w:val="30"/>
          <w:cs/>
        </w:rPr>
        <w:t>เจ้าหนี้อื่นแสดงด้วยราคาทุนตัดจำหน่าย</w:t>
      </w:r>
    </w:p>
    <w:p w14:paraId="6B9A0D44" w14:textId="77777777" w:rsidR="006F295F" w:rsidRPr="00FE297C" w:rsidRDefault="006F295F" w:rsidP="004A75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28"/>
        <w:gridCol w:w="963"/>
        <w:gridCol w:w="297"/>
        <w:gridCol w:w="990"/>
        <w:gridCol w:w="270"/>
        <w:gridCol w:w="990"/>
        <w:gridCol w:w="270"/>
        <w:gridCol w:w="990"/>
      </w:tblGrid>
      <w:tr w:rsidR="00AB4E5E" w:rsidRPr="00FE297C" w14:paraId="35A7991E" w14:textId="77777777" w:rsidTr="00542D91">
        <w:trPr>
          <w:cantSplit/>
          <w:trHeight w:val="352"/>
        </w:trPr>
        <w:tc>
          <w:tcPr>
            <w:tcW w:w="4428" w:type="dxa"/>
          </w:tcPr>
          <w:p w14:paraId="0FFBCC03" w14:textId="77777777" w:rsidR="00AB4E5E" w:rsidRPr="00FE297C" w:rsidRDefault="00AB4E5E" w:rsidP="006F295F">
            <w:pPr>
              <w:pStyle w:val="Heading7"/>
              <w:spacing w:line="380" w:lineRule="exact"/>
              <w:ind w:right="-2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0AA871A9" w14:textId="77777777" w:rsidR="00AB4E5E" w:rsidRPr="00FE297C" w:rsidRDefault="00AB4E5E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117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B1D0C39" w14:textId="77777777" w:rsidR="00AB4E5E" w:rsidRPr="00FE297C" w:rsidRDefault="00AB4E5E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117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46AF0E0" w14:textId="77777777" w:rsidR="00AB4E5E" w:rsidRPr="00FE297C" w:rsidRDefault="00AB4E5E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117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4E5E" w:rsidRPr="00FE297C" w14:paraId="71D11A25" w14:textId="77777777" w:rsidTr="00542D91">
        <w:trPr>
          <w:cantSplit/>
        </w:trPr>
        <w:tc>
          <w:tcPr>
            <w:tcW w:w="4428" w:type="dxa"/>
          </w:tcPr>
          <w:p w14:paraId="79A9E245" w14:textId="77777777" w:rsidR="00AB4E5E" w:rsidRPr="00FE297C" w:rsidRDefault="00AB4E5E" w:rsidP="00AB4E5E">
            <w:pPr>
              <w:pStyle w:val="Heading7"/>
              <w:spacing w:line="380" w:lineRule="exact"/>
              <w:ind w:right="-2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63" w:type="dxa"/>
          </w:tcPr>
          <w:p w14:paraId="79B27612" w14:textId="175F9B73" w:rsidR="00AB4E5E" w:rsidRPr="00FE297C" w:rsidRDefault="00166896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97" w:type="dxa"/>
          </w:tcPr>
          <w:p w14:paraId="4E687923" w14:textId="77777777" w:rsidR="00AB4E5E" w:rsidRPr="00FE297C" w:rsidRDefault="00AB4E5E" w:rsidP="00AB4E5E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8FC2370" w14:textId="7D8DD726" w:rsidR="00AB4E5E" w:rsidRPr="00FE297C" w:rsidRDefault="00166896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BE82C7F" w14:textId="77777777" w:rsidR="00AB4E5E" w:rsidRPr="00FE297C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FFCF71" w14:textId="6C203A43" w:rsidR="00AB4E5E" w:rsidRPr="00FE297C" w:rsidRDefault="00166896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4C5EA95" w14:textId="77777777" w:rsidR="00AB4E5E" w:rsidRPr="00FE297C" w:rsidRDefault="00AB4E5E" w:rsidP="00AB4E5E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7C52960" w14:textId="51DA0C50" w:rsidR="00AB4E5E" w:rsidRPr="00FE297C" w:rsidRDefault="00166896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B4E5E" w:rsidRPr="00FE297C" w14:paraId="3BD5C798" w14:textId="77777777" w:rsidTr="00542D91">
        <w:trPr>
          <w:cantSplit/>
        </w:trPr>
        <w:tc>
          <w:tcPr>
            <w:tcW w:w="4428" w:type="dxa"/>
          </w:tcPr>
          <w:p w14:paraId="7DE4E836" w14:textId="77777777" w:rsidR="00AB4E5E" w:rsidRPr="00FE297C" w:rsidRDefault="00AB4E5E" w:rsidP="00AB4E5E">
            <w:pPr>
              <w:pStyle w:val="Heading7"/>
              <w:spacing w:line="380" w:lineRule="exact"/>
              <w:ind w:right="-2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770" w:type="dxa"/>
            <w:gridSpan w:val="7"/>
          </w:tcPr>
          <w:p w14:paraId="025617A5" w14:textId="77777777" w:rsidR="00AB4E5E" w:rsidRPr="00FE297C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117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A13E0" w:rsidRPr="00FE297C" w14:paraId="5C9720CA" w14:textId="77777777" w:rsidTr="00542D91">
        <w:trPr>
          <w:cantSplit/>
        </w:trPr>
        <w:tc>
          <w:tcPr>
            <w:tcW w:w="4428" w:type="dxa"/>
          </w:tcPr>
          <w:p w14:paraId="1356E3F9" w14:textId="1B23FE49" w:rsidR="005A13E0" w:rsidRPr="00FE297C" w:rsidRDefault="005A13E0" w:rsidP="00542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63" w:type="dxa"/>
          </w:tcPr>
          <w:p w14:paraId="1949C3C2" w14:textId="2AFF5817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12,194</w:t>
            </w:r>
          </w:p>
        </w:tc>
        <w:tc>
          <w:tcPr>
            <w:tcW w:w="297" w:type="dxa"/>
          </w:tcPr>
          <w:p w14:paraId="3DE7B66E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4E6257" w14:textId="4A06C079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10,575</w:t>
            </w:r>
          </w:p>
        </w:tc>
        <w:tc>
          <w:tcPr>
            <w:tcW w:w="270" w:type="dxa"/>
          </w:tcPr>
          <w:p w14:paraId="431F8F47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C87162" w14:textId="6ADAC5D9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10,217</w:t>
            </w:r>
          </w:p>
        </w:tc>
        <w:tc>
          <w:tcPr>
            <w:tcW w:w="270" w:type="dxa"/>
          </w:tcPr>
          <w:p w14:paraId="20B2873B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FAB8F9" w14:textId="1C35A893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15,130</w:t>
            </w:r>
          </w:p>
        </w:tc>
      </w:tr>
      <w:tr w:rsidR="005A13E0" w:rsidRPr="00FE297C" w14:paraId="717CE2AE" w14:textId="77777777" w:rsidTr="00542D91">
        <w:trPr>
          <w:cantSplit/>
        </w:trPr>
        <w:tc>
          <w:tcPr>
            <w:tcW w:w="4428" w:type="dxa"/>
          </w:tcPr>
          <w:p w14:paraId="765BBF23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963" w:type="dxa"/>
          </w:tcPr>
          <w:p w14:paraId="4EA681D9" w14:textId="0C8BA24A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96,</w:t>
            </w:r>
            <w:r w:rsidR="00D113A0" w:rsidRPr="00FE297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B657C" w:rsidRPr="00FE297C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97" w:type="dxa"/>
          </w:tcPr>
          <w:p w14:paraId="64D03EE4" w14:textId="77777777" w:rsidR="005A13E0" w:rsidRPr="00FE297C" w:rsidRDefault="005A13E0" w:rsidP="005A13E0">
            <w:pPr>
              <w:pStyle w:val="a2"/>
              <w:tabs>
                <w:tab w:val="decimal" w:pos="70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409A199" w14:textId="448709FA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62,400</w:t>
            </w:r>
          </w:p>
        </w:tc>
        <w:tc>
          <w:tcPr>
            <w:tcW w:w="270" w:type="dxa"/>
          </w:tcPr>
          <w:p w14:paraId="20892C39" w14:textId="77777777" w:rsidR="005A13E0" w:rsidRPr="00FE297C" w:rsidRDefault="005A13E0" w:rsidP="005A13E0">
            <w:pPr>
              <w:pStyle w:val="a2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9723EAE" w14:textId="6D9E2FE9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51,</w:t>
            </w:r>
            <w:r w:rsidR="004869F4" w:rsidRPr="00FE297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24CC0" w:rsidRPr="00FE297C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3EDB66FD" w14:textId="77777777" w:rsidR="005A13E0" w:rsidRPr="00FE297C" w:rsidRDefault="005A13E0" w:rsidP="005A13E0">
            <w:pPr>
              <w:pStyle w:val="a2"/>
              <w:tabs>
                <w:tab w:val="decimal" w:pos="70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20AC038" w14:textId="4A7CB4C4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37,538</w:t>
            </w:r>
          </w:p>
        </w:tc>
      </w:tr>
      <w:tr w:rsidR="005A13E0" w:rsidRPr="00FE297C" w14:paraId="17E123CC" w14:textId="77777777" w:rsidTr="00542D91">
        <w:trPr>
          <w:cantSplit/>
        </w:trPr>
        <w:tc>
          <w:tcPr>
            <w:tcW w:w="4428" w:type="dxa"/>
          </w:tcPr>
          <w:p w14:paraId="5F113236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963" w:type="dxa"/>
          </w:tcPr>
          <w:p w14:paraId="31FB6867" w14:textId="1920E438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6,856</w:t>
            </w:r>
          </w:p>
        </w:tc>
        <w:tc>
          <w:tcPr>
            <w:tcW w:w="297" w:type="dxa"/>
          </w:tcPr>
          <w:p w14:paraId="14E0F816" w14:textId="77777777" w:rsidR="005A13E0" w:rsidRPr="00FE297C" w:rsidRDefault="005A13E0" w:rsidP="005A13E0">
            <w:pPr>
              <w:pStyle w:val="a2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59A0E1B" w14:textId="3471D16D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20,101</w:t>
            </w:r>
          </w:p>
        </w:tc>
        <w:tc>
          <w:tcPr>
            <w:tcW w:w="270" w:type="dxa"/>
          </w:tcPr>
          <w:p w14:paraId="521BD86E" w14:textId="77777777" w:rsidR="005A13E0" w:rsidRPr="00FE297C" w:rsidRDefault="005A13E0" w:rsidP="005A13E0">
            <w:pPr>
              <w:pStyle w:val="a2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14ADDC3" w14:textId="1CF22DAF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002A479A" w14:textId="77777777" w:rsidR="005A13E0" w:rsidRPr="00FE297C" w:rsidRDefault="005A13E0" w:rsidP="005A13E0">
            <w:pPr>
              <w:pStyle w:val="a2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109968A" w14:textId="65A5D023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5A13E0" w:rsidRPr="00FE297C" w14:paraId="0976A43B" w14:textId="77777777" w:rsidTr="00542D91">
        <w:trPr>
          <w:cantSplit/>
        </w:trPr>
        <w:tc>
          <w:tcPr>
            <w:tcW w:w="4428" w:type="dxa"/>
          </w:tcPr>
          <w:p w14:paraId="33270E1F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963" w:type="dxa"/>
          </w:tcPr>
          <w:p w14:paraId="7632670F" w14:textId="6A1FEB9A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20,104</w:t>
            </w:r>
          </w:p>
        </w:tc>
        <w:tc>
          <w:tcPr>
            <w:tcW w:w="297" w:type="dxa"/>
          </w:tcPr>
          <w:p w14:paraId="06A8AA0E" w14:textId="77777777" w:rsidR="005A13E0" w:rsidRPr="00FE297C" w:rsidRDefault="005A13E0" w:rsidP="005A13E0">
            <w:pPr>
              <w:pStyle w:val="a2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909B74" w14:textId="0A470F65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20,729</w:t>
            </w:r>
          </w:p>
        </w:tc>
        <w:tc>
          <w:tcPr>
            <w:tcW w:w="270" w:type="dxa"/>
          </w:tcPr>
          <w:p w14:paraId="39A865BE" w14:textId="77777777" w:rsidR="005A13E0" w:rsidRPr="00FE297C" w:rsidRDefault="005A13E0" w:rsidP="005A13E0">
            <w:pPr>
              <w:pStyle w:val="a2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C53F122" w14:textId="4F3943A3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9,486</w:t>
            </w:r>
          </w:p>
        </w:tc>
        <w:tc>
          <w:tcPr>
            <w:tcW w:w="270" w:type="dxa"/>
          </w:tcPr>
          <w:p w14:paraId="0B56674B" w14:textId="77777777" w:rsidR="005A13E0" w:rsidRPr="00FE297C" w:rsidRDefault="005A13E0" w:rsidP="005A13E0">
            <w:pPr>
              <w:pStyle w:val="a2"/>
              <w:tabs>
                <w:tab w:val="decimal" w:pos="70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CC555BB" w14:textId="784288BD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8,639</w:t>
            </w:r>
          </w:p>
        </w:tc>
      </w:tr>
      <w:tr w:rsidR="005A13E0" w:rsidRPr="00FE297C" w14:paraId="30D4B7EE" w14:textId="77777777" w:rsidTr="00542D91">
        <w:trPr>
          <w:cantSplit/>
        </w:trPr>
        <w:tc>
          <w:tcPr>
            <w:tcW w:w="4428" w:type="dxa"/>
          </w:tcPr>
          <w:p w14:paraId="13B42B83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25F1055" w14:textId="1A24AE86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39,136</w:t>
            </w:r>
          </w:p>
        </w:tc>
        <w:tc>
          <w:tcPr>
            <w:tcW w:w="297" w:type="dxa"/>
          </w:tcPr>
          <w:p w14:paraId="24026779" w14:textId="77777777" w:rsidR="005A13E0" w:rsidRPr="00FE297C" w:rsidRDefault="005A13E0" w:rsidP="005A13E0">
            <w:pPr>
              <w:pStyle w:val="a2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48483B" w14:textId="41A32E0E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21,112</w:t>
            </w:r>
          </w:p>
        </w:tc>
        <w:tc>
          <w:tcPr>
            <w:tcW w:w="270" w:type="dxa"/>
          </w:tcPr>
          <w:p w14:paraId="6F07A68B" w14:textId="77777777" w:rsidR="005A13E0" w:rsidRPr="00FE297C" w:rsidRDefault="005A13E0" w:rsidP="005A13E0">
            <w:pPr>
              <w:pStyle w:val="a2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8D1BA8" w14:textId="68E5AB32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869F4" w:rsidRPr="00FE29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,40</w:t>
            </w:r>
            <w:r w:rsidR="00E24CC0" w:rsidRPr="00FE297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76ACAEF" w14:textId="77777777" w:rsidR="005A13E0" w:rsidRPr="00FE297C" w:rsidRDefault="005A13E0" w:rsidP="005A13E0">
            <w:pPr>
              <w:pStyle w:val="a2"/>
              <w:tabs>
                <w:tab w:val="decimal" w:pos="70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F7F091" w14:textId="5302174A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13,299</w:t>
            </w:r>
          </w:p>
        </w:tc>
      </w:tr>
      <w:tr w:rsidR="005A13E0" w:rsidRPr="00FE297C" w14:paraId="6910BB26" w14:textId="77777777" w:rsidTr="00542D91">
        <w:trPr>
          <w:cantSplit/>
          <w:trHeight w:val="272"/>
        </w:trPr>
        <w:tc>
          <w:tcPr>
            <w:tcW w:w="4428" w:type="dxa"/>
          </w:tcPr>
          <w:p w14:paraId="6BA0E359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02939031" w14:textId="0ABFAB19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</w:t>
            </w:r>
            <w:r w:rsidR="00FB657C"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97" w:type="dxa"/>
          </w:tcPr>
          <w:p w14:paraId="720F6457" w14:textId="77777777" w:rsidR="005A13E0" w:rsidRPr="00FE297C" w:rsidRDefault="005A13E0" w:rsidP="005A13E0">
            <w:pPr>
              <w:pStyle w:val="a2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8954D1" w14:textId="3E3E2EE5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134,917</w:t>
            </w:r>
          </w:p>
        </w:tc>
        <w:tc>
          <w:tcPr>
            <w:tcW w:w="270" w:type="dxa"/>
          </w:tcPr>
          <w:p w14:paraId="5687C664" w14:textId="77777777" w:rsidR="005A13E0" w:rsidRPr="00FE297C" w:rsidRDefault="005A13E0" w:rsidP="005A13E0">
            <w:pPr>
              <w:pStyle w:val="a2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D2DCD2" w14:textId="3AED1FFE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</w:t>
            </w:r>
            <w:r w:rsidR="004869F4"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016E2CC0" w14:textId="77777777" w:rsidR="005A13E0" w:rsidRPr="00FE297C" w:rsidRDefault="005A13E0" w:rsidP="005A13E0">
            <w:pPr>
              <w:pStyle w:val="a2"/>
              <w:tabs>
                <w:tab w:val="decimal" w:pos="702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B767A9" w14:textId="72F3D4EB" w:rsidR="005A13E0" w:rsidRPr="00FE297C" w:rsidRDefault="00166896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74,886</w:t>
            </w:r>
          </w:p>
        </w:tc>
      </w:tr>
    </w:tbl>
    <w:p w14:paraId="696F3050" w14:textId="7A6841E6" w:rsidR="00F84D0B" w:rsidRPr="00FE297C" w:rsidRDefault="00166896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97C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C81623" w:rsidRPr="00FE297C">
        <w:rPr>
          <w:rFonts w:ascii="Angsana New" w:hAnsi="Angsana New"/>
          <w:b/>
          <w:bCs/>
          <w:sz w:val="30"/>
          <w:szCs w:val="30"/>
        </w:rPr>
        <w:t>4</w:t>
      </w:r>
      <w:r w:rsidR="00F84D0B" w:rsidRPr="00FE297C">
        <w:rPr>
          <w:rFonts w:ascii="Angsana New" w:hAnsi="Angsana New"/>
          <w:b/>
          <w:bCs/>
          <w:sz w:val="30"/>
          <w:szCs w:val="30"/>
        </w:rPr>
        <w:tab/>
      </w:r>
      <w:r w:rsidR="0047550E" w:rsidRPr="00FE297C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ประมาณการหนี้สินสำหรับ</w:t>
      </w:r>
      <w:r w:rsidR="00F84D0B" w:rsidRPr="00FE297C">
        <w:rPr>
          <w:rFonts w:ascii="Angsana New" w:hAnsi="Angsana New"/>
          <w:b/>
          <w:bCs/>
          <w:sz w:val="30"/>
          <w:szCs w:val="30"/>
          <w:cs/>
        </w:rPr>
        <w:t xml:space="preserve">ผลประโยชน์พนักงาน </w:t>
      </w:r>
    </w:p>
    <w:p w14:paraId="3DA859E4" w14:textId="3B176278" w:rsidR="003D14B3" w:rsidRPr="00FE297C" w:rsidRDefault="003D14B3" w:rsidP="003D14B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0B295849" w14:textId="06CACF0C" w:rsidR="00AA4AA7" w:rsidRPr="00FE297C" w:rsidRDefault="00AA4AA7" w:rsidP="003D14B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FE297C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11C48462" w14:textId="77777777" w:rsidR="00AA4AA7" w:rsidRPr="00FE297C" w:rsidRDefault="00AA4AA7" w:rsidP="003D14B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000094B5" w14:textId="4BFCD5F1" w:rsidR="003D14B3" w:rsidRPr="00FE297C" w:rsidRDefault="003D14B3" w:rsidP="003D14B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FE297C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315588FF" w14:textId="77777777" w:rsidR="003D14B3" w:rsidRPr="00FE297C" w:rsidRDefault="003D14B3" w:rsidP="003D14B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193E95F1" w14:textId="62E9FE6E" w:rsidR="008E6E53" w:rsidRPr="00FE297C" w:rsidRDefault="008E6E53" w:rsidP="008E6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FE297C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FE297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</w:t>
      </w:r>
      <w:r w:rsidRPr="00FE297C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FE297C">
        <w:rPr>
          <w:rFonts w:asciiTheme="majorBidi" w:hAnsiTheme="majorBidi" w:cstheme="majorBidi"/>
          <w:i/>
          <w:sz w:val="30"/>
          <w:szCs w:val="30"/>
          <w:shd w:val="clear" w:color="auto" w:fill="D9D9D9" w:themeFill="background1" w:themeFillShade="D9"/>
          <w:cs/>
        </w:rPr>
        <w:t xml:space="preserve"> </w:t>
      </w:r>
      <w:r w:rsidRPr="00FE297C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110AF268" w14:textId="77777777" w:rsidR="008E6E53" w:rsidRPr="00FE297C" w:rsidRDefault="008E6E53" w:rsidP="008E6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C022791" w14:textId="244D0C60" w:rsidR="008E6E53" w:rsidRPr="00FE297C" w:rsidRDefault="008E6E53" w:rsidP="008E6E5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FE297C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3AE072CD" w14:textId="77777777" w:rsidR="008E6E53" w:rsidRPr="00FE297C" w:rsidRDefault="008E6E53" w:rsidP="008E6E5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29B4D0D3" w14:textId="6CC594BC" w:rsidR="008E6E53" w:rsidRPr="00FE297C" w:rsidRDefault="008E6E53" w:rsidP="008E6E53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>ภาระผูกพันสุทธิ</w:t>
      </w:r>
      <w:r w:rsidRPr="00FE297C">
        <w:rPr>
          <w:rFonts w:asciiTheme="majorBidi" w:hAnsiTheme="majorBidi" w:cstheme="majorBidi"/>
          <w:i/>
          <w:sz w:val="30"/>
          <w:szCs w:val="30"/>
          <w:cs/>
        </w:rPr>
        <w:t>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</w:t>
      </w:r>
      <w:r w:rsidRPr="00FE297C">
        <w:rPr>
          <w:rFonts w:asciiTheme="majorBidi" w:hAnsiTheme="majorBidi" w:cstheme="majorBidi"/>
          <w:sz w:val="30"/>
          <w:szCs w:val="30"/>
          <w:cs/>
        </w:rPr>
        <w:t>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Pr="00FE297C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Pr="00FE297C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  <w:r w:rsidRPr="00FE297C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565EF463" w14:textId="77777777" w:rsidR="008E6E53" w:rsidRPr="00FE297C" w:rsidRDefault="008E6E53" w:rsidP="00CA2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F2EABFF" w14:textId="37A372FA" w:rsidR="008E6E53" w:rsidRPr="00FE297C" w:rsidRDefault="008E6E53" w:rsidP="008E6E5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FE297C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E297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E297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3C894BCD" w14:textId="77777777" w:rsidR="008E6E53" w:rsidRPr="00FE297C" w:rsidRDefault="008E6E53" w:rsidP="008E6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A2DBC2E" w14:textId="795C8F25" w:rsidR="008E6E53" w:rsidRPr="00FE297C" w:rsidRDefault="008E6E53" w:rsidP="008E6E5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E297C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7992034" w14:textId="77777777" w:rsidR="008E6E53" w:rsidRPr="00FE297C" w:rsidRDefault="008E6E53" w:rsidP="008E6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58754F85" w14:textId="41B502FA" w:rsidR="008E6E53" w:rsidRPr="00FE297C" w:rsidRDefault="008E6E53" w:rsidP="008E6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E297C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77878FC" w14:textId="77777777" w:rsidR="008E6E53" w:rsidRPr="00FE297C" w:rsidRDefault="008E6E53" w:rsidP="008E6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3C622F4" w14:textId="2F696621" w:rsidR="008E6E53" w:rsidRPr="00FE297C" w:rsidRDefault="008E6E53" w:rsidP="008E6E5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E297C">
        <w:rPr>
          <w:rFonts w:asciiTheme="majorBidi" w:hAnsiTheme="majorBidi" w:cstheme="majorBidi"/>
          <w:i/>
          <w:sz w:val="30"/>
          <w:szCs w:val="30"/>
          <w:cs/>
        </w:rPr>
        <w:lastRenderedPageBreak/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166896" w:rsidRPr="00FE297C">
        <w:rPr>
          <w:rFonts w:asciiTheme="majorBidi" w:hAnsiTheme="majorBidi" w:cstheme="majorBidi"/>
          <w:iCs/>
          <w:sz w:val="30"/>
          <w:szCs w:val="30"/>
        </w:rPr>
        <w:t>12</w:t>
      </w:r>
      <w:r w:rsidRPr="00FE297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</w:t>
      </w:r>
      <w:r w:rsidRPr="00FE297C">
        <w:rPr>
          <w:rFonts w:asciiTheme="majorBidi" w:hAnsiTheme="majorBidi" w:cstheme="majorBidi"/>
          <w:i/>
          <w:sz w:val="30"/>
          <w:szCs w:val="30"/>
        </w:rPr>
        <w:t xml:space="preserve">   </w:t>
      </w:r>
      <w:r w:rsidRPr="00FE297C">
        <w:rPr>
          <w:rFonts w:asciiTheme="majorBidi" w:hAnsiTheme="majorBidi" w:cstheme="majorBidi"/>
          <w:i/>
          <w:sz w:val="30"/>
          <w:szCs w:val="30"/>
          <w:cs/>
        </w:rPr>
        <w:t>คิดลดกระแสเงินสด</w:t>
      </w:r>
    </w:p>
    <w:p w14:paraId="7337C873" w14:textId="77777777" w:rsidR="008E6E53" w:rsidRPr="00FE297C" w:rsidRDefault="008E6E53" w:rsidP="008E6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16"/>
          <w:szCs w:val="16"/>
        </w:rPr>
      </w:pPr>
    </w:p>
    <w:p w14:paraId="488A62E4" w14:textId="47F987D5" w:rsidR="003D14B3" w:rsidRPr="00FE297C" w:rsidRDefault="008E6E53" w:rsidP="008E6E5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E297C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FE297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64A9BDB" w14:textId="77777777" w:rsidR="00C81623" w:rsidRPr="00FE297C" w:rsidRDefault="00C81623" w:rsidP="00792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53D52525" w14:textId="6C1ABD41" w:rsidR="00F84D0B" w:rsidRPr="00FE297C" w:rsidRDefault="00F84D0B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32FEF095" w14:textId="77777777" w:rsidR="006F295F" w:rsidRPr="00FE297C" w:rsidRDefault="006F295F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tbl>
      <w:tblPr>
        <w:tblW w:w="9243" w:type="dxa"/>
        <w:tblInd w:w="477" w:type="dxa"/>
        <w:tblLook w:val="01E0" w:firstRow="1" w:lastRow="1" w:firstColumn="1" w:lastColumn="1" w:noHBand="0" w:noVBand="0"/>
      </w:tblPr>
      <w:tblGrid>
        <w:gridCol w:w="4030"/>
        <w:gridCol w:w="1111"/>
        <w:gridCol w:w="235"/>
        <w:gridCol w:w="1111"/>
        <w:gridCol w:w="267"/>
        <w:gridCol w:w="1111"/>
        <w:gridCol w:w="267"/>
        <w:gridCol w:w="1111"/>
      </w:tblGrid>
      <w:tr w:rsidR="00F84D0B" w:rsidRPr="00FE297C" w14:paraId="69CDD1C4" w14:textId="77777777" w:rsidTr="002C42F5">
        <w:tc>
          <w:tcPr>
            <w:tcW w:w="4030" w:type="dxa"/>
          </w:tcPr>
          <w:p w14:paraId="79604C6E" w14:textId="77777777" w:rsidR="00F84D0B" w:rsidRPr="00FE297C" w:rsidRDefault="00F84D0B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14:paraId="7E612306" w14:textId="77777777" w:rsidR="00F84D0B" w:rsidRPr="00FE297C" w:rsidRDefault="00F84D0B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7" w:type="dxa"/>
          </w:tcPr>
          <w:p w14:paraId="6F89A22D" w14:textId="77777777" w:rsidR="00F84D0B" w:rsidRPr="00FE297C" w:rsidRDefault="00F84D0B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89" w:type="dxa"/>
            <w:gridSpan w:val="3"/>
          </w:tcPr>
          <w:p w14:paraId="0E1F8213" w14:textId="77777777" w:rsidR="00F84D0B" w:rsidRPr="00FE297C" w:rsidRDefault="00F84D0B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10FEA" w:rsidRPr="00FE297C" w14:paraId="37CE324D" w14:textId="77777777" w:rsidTr="002C42F5">
        <w:tc>
          <w:tcPr>
            <w:tcW w:w="4030" w:type="dxa"/>
          </w:tcPr>
          <w:p w14:paraId="17F53541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3508CB6A" w14:textId="523934CB" w:rsidR="00110FE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5" w:type="dxa"/>
          </w:tcPr>
          <w:p w14:paraId="2D708251" w14:textId="77777777" w:rsidR="00110FEA" w:rsidRPr="00FE297C" w:rsidRDefault="00110FEA" w:rsidP="00110FEA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14:paraId="50442AFA" w14:textId="7CA66E51" w:rsidR="00110FE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7" w:type="dxa"/>
          </w:tcPr>
          <w:p w14:paraId="62319295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2D14F33" w14:textId="7C332010" w:rsidR="00110FE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52D80EAC" w14:textId="77777777" w:rsidR="00110FEA" w:rsidRPr="00FE297C" w:rsidRDefault="00110FEA" w:rsidP="00110FEA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14:paraId="45B7D0B3" w14:textId="5A5FC6DA" w:rsidR="00110FE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10FEA" w:rsidRPr="00FE297C" w14:paraId="4EB3AF58" w14:textId="77777777" w:rsidTr="002C42F5">
        <w:tc>
          <w:tcPr>
            <w:tcW w:w="4030" w:type="dxa"/>
          </w:tcPr>
          <w:p w14:paraId="7C6C948D" w14:textId="77777777" w:rsidR="00110FEA" w:rsidRPr="00FE297C" w:rsidRDefault="00110FEA" w:rsidP="00110FEA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3" w:type="dxa"/>
            <w:gridSpan w:val="7"/>
          </w:tcPr>
          <w:p w14:paraId="6C8BEA98" w14:textId="77777777" w:rsidR="00110FEA" w:rsidRPr="00FE297C" w:rsidRDefault="00110FEA" w:rsidP="00110FEA">
            <w:pPr>
              <w:pStyle w:val="acctfourfigures"/>
              <w:tabs>
                <w:tab w:val="clear" w:pos="765"/>
              </w:tabs>
              <w:spacing w:line="380" w:lineRule="exact"/>
              <w:ind w:left="-79" w:right="-4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  <w:t>(</w:t>
            </w:r>
            <w:r w:rsidRPr="00FE297C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110FEA" w:rsidRPr="00FE297C" w14:paraId="79B6BEC3" w14:textId="77777777" w:rsidTr="002C42F5">
        <w:tc>
          <w:tcPr>
            <w:tcW w:w="4030" w:type="dxa"/>
          </w:tcPr>
          <w:p w14:paraId="5E5AB2FC" w14:textId="77777777" w:rsidR="00110FEA" w:rsidRPr="00FE297C" w:rsidRDefault="00110FEA" w:rsidP="00110FEA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ภาระผูกพันของผลประโยชน์พนักงาน</w:t>
            </w:r>
          </w:p>
        </w:tc>
        <w:tc>
          <w:tcPr>
            <w:tcW w:w="1111" w:type="dxa"/>
            <w:shd w:val="clear" w:color="auto" w:fill="auto"/>
          </w:tcPr>
          <w:p w14:paraId="58915C97" w14:textId="77777777" w:rsidR="00110FEA" w:rsidRPr="00FE297C" w:rsidRDefault="00110FEA" w:rsidP="00110FEA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5B99EE09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B4DBFAA" w14:textId="77777777" w:rsidR="00110FEA" w:rsidRPr="00FE297C" w:rsidRDefault="00110FEA" w:rsidP="00110FE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30BEA1EB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14:paraId="1C5680F3" w14:textId="77777777" w:rsidR="00110FEA" w:rsidRPr="00FE297C" w:rsidRDefault="00110FEA" w:rsidP="00110F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7" w:type="dxa"/>
          </w:tcPr>
          <w:p w14:paraId="3D9DB62E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14:paraId="6662DC9F" w14:textId="77777777" w:rsidR="00110FEA" w:rsidRPr="00FE297C" w:rsidRDefault="00110FEA" w:rsidP="00110F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A13E0" w:rsidRPr="00FE297C" w14:paraId="720F4D94" w14:textId="77777777" w:rsidTr="002C42F5">
        <w:tc>
          <w:tcPr>
            <w:tcW w:w="4030" w:type="dxa"/>
          </w:tcPr>
          <w:p w14:paraId="72C13A78" w14:textId="7566F03E" w:rsidR="005A13E0" w:rsidRPr="00FE297C" w:rsidRDefault="005A13E0" w:rsidP="005A13E0">
            <w:pPr>
              <w:spacing w:line="240" w:lineRule="auto"/>
              <w:ind w:left="342" w:right="-45" w:hanging="342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ณ วันที่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1</w:t>
            </w:r>
            <w:r w:rsidRPr="00FE29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1" w:type="dxa"/>
            <w:shd w:val="clear" w:color="auto" w:fill="auto"/>
          </w:tcPr>
          <w:p w14:paraId="79ED02B4" w14:textId="155041F2" w:rsidR="005A13E0" w:rsidRPr="00FE297C" w:rsidRDefault="00166896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16,109</w:t>
            </w:r>
          </w:p>
        </w:tc>
        <w:tc>
          <w:tcPr>
            <w:tcW w:w="235" w:type="dxa"/>
          </w:tcPr>
          <w:p w14:paraId="148DB000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1AA5A62D" w14:textId="3BA3B118" w:rsidR="005A13E0" w:rsidRPr="00FE297C" w:rsidRDefault="00166896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13,262</w:t>
            </w:r>
          </w:p>
        </w:tc>
        <w:tc>
          <w:tcPr>
            <w:tcW w:w="267" w:type="dxa"/>
          </w:tcPr>
          <w:p w14:paraId="5FE4CC56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677FDDBA" w14:textId="1E9672FA" w:rsidR="005A13E0" w:rsidRPr="00FE297C" w:rsidRDefault="00166896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16,109</w:t>
            </w:r>
          </w:p>
        </w:tc>
        <w:tc>
          <w:tcPr>
            <w:tcW w:w="267" w:type="dxa"/>
          </w:tcPr>
          <w:p w14:paraId="2F6A0449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11332496" w14:textId="12C899EE" w:rsidR="005A13E0" w:rsidRPr="00FE297C" w:rsidRDefault="00166896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13,262</w:t>
            </w:r>
          </w:p>
        </w:tc>
      </w:tr>
      <w:tr w:rsidR="005A13E0" w:rsidRPr="00FE297C" w14:paraId="7E2A1CBF" w14:textId="77777777" w:rsidTr="002C42F5">
        <w:trPr>
          <w:trHeight w:val="101"/>
        </w:trPr>
        <w:tc>
          <w:tcPr>
            <w:tcW w:w="4030" w:type="dxa"/>
          </w:tcPr>
          <w:p w14:paraId="502024B8" w14:textId="77777777" w:rsidR="005A13E0" w:rsidRPr="00FE297C" w:rsidRDefault="005A13E0" w:rsidP="005A13E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1" w:type="dxa"/>
            <w:shd w:val="clear" w:color="auto" w:fill="auto"/>
          </w:tcPr>
          <w:p w14:paraId="7C2D8DB8" w14:textId="77777777" w:rsidR="005A13E0" w:rsidRPr="00FE297C" w:rsidRDefault="005A13E0" w:rsidP="005A13E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5" w:type="dxa"/>
          </w:tcPr>
          <w:p w14:paraId="7AA2B4BD" w14:textId="77777777" w:rsidR="005A13E0" w:rsidRPr="00FE297C" w:rsidRDefault="005A13E0" w:rsidP="005A13E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1" w:type="dxa"/>
            <w:shd w:val="clear" w:color="auto" w:fill="auto"/>
          </w:tcPr>
          <w:p w14:paraId="4EFCC240" w14:textId="77777777" w:rsidR="005A13E0" w:rsidRPr="00FE297C" w:rsidRDefault="005A13E0" w:rsidP="005A13E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7" w:type="dxa"/>
          </w:tcPr>
          <w:p w14:paraId="51B4FA60" w14:textId="77777777" w:rsidR="005A13E0" w:rsidRPr="00FE297C" w:rsidRDefault="005A13E0" w:rsidP="005A13E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1" w:type="dxa"/>
          </w:tcPr>
          <w:p w14:paraId="26F608A6" w14:textId="77777777" w:rsidR="005A13E0" w:rsidRPr="00FE297C" w:rsidRDefault="005A13E0" w:rsidP="005A13E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7" w:type="dxa"/>
          </w:tcPr>
          <w:p w14:paraId="47B67EA1" w14:textId="77777777" w:rsidR="005A13E0" w:rsidRPr="00FE297C" w:rsidRDefault="005A13E0" w:rsidP="005A13E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1" w:type="dxa"/>
          </w:tcPr>
          <w:p w14:paraId="3F24B46A" w14:textId="77777777" w:rsidR="005A13E0" w:rsidRPr="00FE297C" w:rsidRDefault="005A13E0" w:rsidP="005A13E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A13E0" w:rsidRPr="00FE297C" w14:paraId="2704B267" w14:textId="77777777" w:rsidTr="002C42F5">
        <w:tc>
          <w:tcPr>
            <w:tcW w:w="4030" w:type="dxa"/>
          </w:tcPr>
          <w:p w14:paraId="309DCE36" w14:textId="77777777" w:rsidR="005A13E0" w:rsidRPr="00FE297C" w:rsidRDefault="005A13E0" w:rsidP="005A13E0">
            <w:pPr>
              <w:spacing w:line="240" w:lineRule="auto"/>
              <w:ind w:left="342" w:right="-45" w:hanging="342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11" w:type="dxa"/>
            <w:shd w:val="clear" w:color="auto" w:fill="auto"/>
          </w:tcPr>
          <w:p w14:paraId="30FCCD27" w14:textId="77777777" w:rsidR="005A13E0" w:rsidRPr="00FE297C" w:rsidRDefault="005A13E0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6D571B58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1C0F86D" w14:textId="77777777" w:rsidR="005A13E0" w:rsidRPr="00FE297C" w:rsidRDefault="005A13E0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2307585F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6BD60821" w14:textId="77777777" w:rsidR="005A13E0" w:rsidRPr="00FE297C" w:rsidRDefault="005A13E0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0D02CF1B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FCFEEB0" w14:textId="77777777" w:rsidR="005A13E0" w:rsidRPr="00FE297C" w:rsidRDefault="005A13E0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A13E0" w:rsidRPr="00FE297C" w14:paraId="29E1F439" w14:textId="77777777" w:rsidTr="002C42F5">
        <w:trPr>
          <w:trHeight w:val="308"/>
        </w:trPr>
        <w:tc>
          <w:tcPr>
            <w:tcW w:w="4030" w:type="dxa"/>
          </w:tcPr>
          <w:p w14:paraId="7A3CD26F" w14:textId="77777777" w:rsidR="005A13E0" w:rsidRPr="00FE297C" w:rsidRDefault="005A13E0" w:rsidP="005A13E0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111" w:type="dxa"/>
            <w:shd w:val="clear" w:color="auto" w:fill="auto"/>
          </w:tcPr>
          <w:p w14:paraId="0A61F54C" w14:textId="2C0AF012" w:rsidR="005A13E0" w:rsidRPr="00FE297C" w:rsidRDefault="00166896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4,263</w:t>
            </w:r>
          </w:p>
        </w:tc>
        <w:tc>
          <w:tcPr>
            <w:tcW w:w="235" w:type="dxa"/>
          </w:tcPr>
          <w:p w14:paraId="6B0C1995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A3E5314" w14:textId="76D6C0D4" w:rsidR="005A13E0" w:rsidRPr="00FE297C" w:rsidRDefault="00166896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2,763</w:t>
            </w:r>
          </w:p>
        </w:tc>
        <w:tc>
          <w:tcPr>
            <w:tcW w:w="267" w:type="dxa"/>
          </w:tcPr>
          <w:p w14:paraId="5405FA1C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1" w:type="dxa"/>
          </w:tcPr>
          <w:p w14:paraId="0458E7D5" w14:textId="399A6B07" w:rsidR="005A13E0" w:rsidRPr="00FE297C" w:rsidRDefault="00794DEA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4,896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61C279D1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7CC843E7" w14:textId="0B9DDF69" w:rsidR="005A13E0" w:rsidRPr="00FE297C" w:rsidRDefault="00166896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2,763</w:t>
            </w:r>
          </w:p>
        </w:tc>
      </w:tr>
      <w:tr w:rsidR="005A13E0" w:rsidRPr="00FE297C" w14:paraId="7BA1BCE7" w14:textId="77777777" w:rsidTr="002C42F5">
        <w:trPr>
          <w:trHeight w:val="92"/>
        </w:trPr>
        <w:tc>
          <w:tcPr>
            <w:tcW w:w="4030" w:type="dxa"/>
          </w:tcPr>
          <w:p w14:paraId="5C62F98F" w14:textId="77777777" w:rsidR="005A13E0" w:rsidRPr="00FE297C" w:rsidRDefault="005A13E0" w:rsidP="005A13E0">
            <w:pPr>
              <w:pStyle w:val="Caption"/>
              <w:spacing w:line="240" w:lineRule="auto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5C0CCE65" w14:textId="77777777" w:rsidR="005A13E0" w:rsidRPr="00FE297C" w:rsidRDefault="005A13E0" w:rsidP="005A13E0">
            <w:pPr>
              <w:pStyle w:val="Caption"/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35" w:type="dxa"/>
          </w:tcPr>
          <w:p w14:paraId="7256E4A9" w14:textId="77777777" w:rsidR="005A13E0" w:rsidRPr="00FE297C" w:rsidRDefault="005A13E0" w:rsidP="005A13E0">
            <w:pPr>
              <w:pStyle w:val="Caption"/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11" w:type="dxa"/>
            <w:shd w:val="clear" w:color="auto" w:fill="auto"/>
          </w:tcPr>
          <w:p w14:paraId="0A8F1DC9" w14:textId="77777777" w:rsidR="005A13E0" w:rsidRPr="00FE297C" w:rsidRDefault="005A13E0" w:rsidP="005A13E0">
            <w:pPr>
              <w:pStyle w:val="Caption"/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67" w:type="dxa"/>
          </w:tcPr>
          <w:p w14:paraId="2F765B32" w14:textId="77777777" w:rsidR="005A13E0" w:rsidRPr="00FE297C" w:rsidRDefault="005A13E0" w:rsidP="005A13E0">
            <w:pPr>
              <w:pStyle w:val="Caption"/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11" w:type="dxa"/>
          </w:tcPr>
          <w:p w14:paraId="6A956953" w14:textId="77777777" w:rsidR="005A13E0" w:rsidRPr="00FE297C" w:rsidRDefault="005A13E0" w:rsidP="005A13E0">
            <w:pPr>
              <w:pStyle w:val="Caption"/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67" w:type="dxa"/>
          </w:tcPr>
          <w:p w14:paraId="00F67F08" w14:textId="77777777" w:rsidR="005A13E0" w:rsidRPr="00FE297C" w:rsidRDefault="005A13E0" w:rsidP="005A13E0">
            <w:pPr>
              <w:pStyle w:val="Caption"/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11" w:type="dxa"/>
          </w:tcPr>
          <w:p w14:paraId="0B73FC46" w14:textId="77777777" w:rsidR="005A13E0" w:rsidRPr="00FE297C" w:rsidRDefault="005A13E0" w:rsidP="005A13E0">
            <w:pPr>
              <w:pStyle w:val="Caption"/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A13E0" w:rsidRPr="00FE297C" w14:paraId="0974F277" w14:textId="77777777" w:rsidTr="002C42F5">
        <w:tc>
          <w:tcPr>
            <w:tcW w:w="4030" w:type="dxa"/>
          </w:tcPr>
          <w:p w14:paraId="06D8ED75" w14:textId="77777777" w:rsidR="005A13E0" w:rsidRPr="00FE297C" w:rsidRDefault="005A13E0" w:rsidP="005A13E0">
            <w:pPr>
              <w:spacing w:line="240" w:lineRule="auto"/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11" w:type="dxa"/>
            <w:shd w:val="clear" w:color="auto" w:fill="auto"/>
          </w:tcPr>
          <w:p w14:paraId="4B1A6337" w14:textId="77777777" w:rsidR="005A13E0" w:rsidRPr="00FE297C" w:rsidRDefault="005A13E0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5" w:type="dxa"/>
          </w:tcPr>
          <w:p w14:paraId="4E5D1A48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64C62C2C" w14:textId="77777777" w:rsidR="005A13E0" w:rsidRPr="00FE297C" w:rsidRDefault="005A13E0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21998308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1" w:type="dxa"/>
          </w:tcPr>
          <w:p w14:paraId="194484BA" w14:textId="77777777" w:rsidR="005A13E0" w:rsidRPr="00FE297C" w:rsidRDefault="005A13E0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74A49D99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6A3EE21A" w14:textId="77777777" w:rsidR="005A13E0" w:rsidRPr="00FE297C" w:rsidRDefault="005A13E0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A13E0" w:rsidRPr="00FE297C" w14:paraId="497AD081" w14:textId="77777777" w:rsidTr="00792FCC">
        <w:tc>
          <w:tcPr>
            <w:tcW w:w="4030" w:type="dxa"/>
          </w:tcPr>
          <w:p w14:paraId="66866BBC" w14:textId="162E021A" w:rsidR="005A13E0" w:rsidRPr="00FE297C" w:rsidRDefault="00792FCC" w:rsidP="005A13E0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 xml:space="preserve">(กำไร) </w:t>
            </w:r>
            <w:r w:rsidR="005A13E0" w:rsidRPr="00FE297C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5A13E0" w:rsidRPr="00FE297C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จากการประมาณการตามหลักการ</w:t>
            </w:r>
            <w:r w:rsidR="005A13E0" w:rsidRPr="00FE297C">
              <w:rPr>
                <w:rFonts w:ascii="Angsana New" w:hAnsi="Angsana New"/>
                <w:sz w:val="30"/>
                <w:szCs w:val="30"/>
                <w:cs/>
              </w:rPr>
              <w:br/>
              <w:t>คณิตศาสตร์ประกันภัยที่รับรู้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3D4B3E44" w14:textId="77777777" w:rsidR="005A13E0" w:rsidRPr="00FE297C" w:rsidRDefault="005A13E0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DE00774" w14:textId="2E44FF8B" w:rsidR="00794DEA" w:rsidRPr="00FE297C" w:rsidRDefault="00794DEA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335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268AC628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1A2F444E" w14:textId="77777777" w:rsidR="005A13E0" w:rsidRPr="00FE297C" w:rsidRDefault="005A13E0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CF08A27" w14:textId="721F28ED" w:rsidR="005A13E0" w:rsidRPr="00FE297C" w:rsidRDefault="00166896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67" w:type="dxa"/>
          </w:tcPr>
          <w:p w14:paraId="22F0C446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F6515B4" w14:textId="77777777" w:rsidR="005A13E0" w:rsidRPr="00FE297C" w:rsidRDefault="005A13E0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9A67D8F" w14:textId="55822CB8" w:rsidR="00794DEA" w:rsidRPr="00FE297C" w:rsidRDefault="00794DEA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597</w:t>
            </w: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7" w:type="dxa"/>
          </w:tcPr>
          <w:p w14:paraId="532B9F67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464E4E4" w14:textId="77777777" w:rsidR="005A13E0" w:rsidRPr="00FE297C" w:rsidRDefault="005A13E0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D8D86D7" w14:textId="1FD37461" w:rsidR="005A13E0" w:rsidRPr="00FE297C" w:rsidRDefault="00166896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</w:tr>
      <w:tr w:rsidR="005A13E0" w:rsidRPr="00FE297C" w14:paraId="7DE133AA" w14:textId="77777777" w:rsidTr="00792FCC">
        <w:trPr>
          <w:trHeight w:val="173"/>
        </w:trPr>
        <w:tc>
          <w:tcPr>
            <w:tcW w:w="4030" w:type="dxa"/>
          </w:tcPr>
          <w:p w14:paraId="0AFF52F1" w14:textId="77777777" w:rsidR="005A13E0" w:rsidRPr="00FE297C" w:rsidRDefault="005A13E0" w:rsidP="005A13E0">
            <w:pPr>
              <w:spacing w:line="240" w:lineRule="auto"/>
              <w:ind w:left="342" w:right="-43" w:hanging="342"/>
              <w:rPr>
                <w:rFonts w:ascii="Angsana New" w:hAnsi="Angsana New"/>
                <w:sz w:val="4"/>
                <w:szCs w:val="4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ภาระผูกพันของผลประโยชน์พนักงาน 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001DA346" w14:textId="77777777" w:rsidR="005A13E0" w:rsidRPr="00FE297C" w:rsidRDefault="005A13E0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bCs/>
                <w:sz w:val="4"/>
                <w:szCs w:val="4"/>
                <w:cs/>
                <w:lang w:val="en-US" w:bidi="th-TH"/>
              </w:rPr>
            </w:pPr>
          </w:p>
        </w:tc>
        <w:tc>
          <w:tcPr>
            <w:tcW w:w="235" w:type="dxa"/>
          </w:tcPr>
          <w:p w14:paraId="0C0D5EFE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7801F057" w14:textId="77777777" w:rsidR="005A13E0" w:rsidRPr="00FE297C" w:rsidRDefault="005A13E0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bCs/>
                <w:sz w:val="4"/>
                <w:szCs w:val="4"/>
                <w:cs/>
                <w:lang w:val="en-US" w:bidi="th-TH"/>
              </w:rPr>
            </w:pPr>
          </w:p>
        </w:tc>
        <w:tc>
          <w:tcPr>
            <w:tcW w:w="267" w:type="dxa"/>
          </w:tcPr>
          <w:p w14:paraId="7D6E3F6A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0983C650" w14:textId="77777777" w:rsidR="005A13E0" w:rsidRPr="00FE297C" w:rsidRDefault="005A13E0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bCs/>
                <w:sz w:val="4"/>
                <w:szCs w:val="4"/>
                <w:cs/>
                <w:lang w:val="en-US" w:bidi="th-TH"/>
              </w:rPr>
            </w:pPr>
          </w:p>
        </w:tc>
        <w:tc>
          <w:tcPr>
            <w:tcW w:w="267" w:type="dxa"/>
          </w:tcPr>
          <w:p w14:paraId="1F5BA7D5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A4255C5" w14:textId="77777777" w:rsidR="005A13E0" w:rsidRPr="00FE297C" w:rsidRDefault="005A13E0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bCs/>
                <w:sz w:val="4"/>
                <w:szCs w:val="4"/>
                <w:cs/>
                <w:lang w:val="en-US" w:bidi="th-TH"/>
              </w:rPr>
            </w:pPr>
          </w:p>
        </w:tc>
      </w:tr>
      <w:tr w:rsidR="005A13E0" w:rsidRPr="00FE297C" w14:paraId="3C212887" w14:textId="77777777" w:rsidTr="002C42F5">
        <w:tc>
          <w:tcPr>
            <w:tcW w:w="4030" w:type="dxa"/>
          </w:tcPr>
          <w:p w14:paraId="4387FD70" w14:textId="60A346DB" w:rsidR="005A13E0" w:rsidRPr="00FE297C" w:rsidRDefault="005A13E0" w:rsidP="005A13E0">
            <w:pPr>
              <w:spacing w:line="240" w:lineRule="auto"/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="00166896"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</w:tcPr>
          <w:p w14:paraId="5312951E" w14:textId="3D4D2F9F" w:rsidR="005A13E0" w:rsidRPr="00FE297C" w:rsidRDefault="00166896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20,037</w:t>
            </w:r>
          </w:p>
        </w:tc>
        <w:tc>
          <w:tcPr>
            <w:tcW w:w="235" w:type="dxa"/>
          </w:tcPr>
          <w:p w14:paraId="0AEF7B2A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</w:tcPr>
          <w:p w14:paraId="2054B6E1" w14:textId="14EDC297" w:rsidR="005A13E0" w:rsidRPr="00FE297C" w:rsidRDefault="00166896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16,109</w:t>
            </w:r>
          </w:p>
        </w:tc>
        <w:tc>
          <w:tcPr>
            <w:tcW w:w="267" w:type="dxa"/>
          </w:tcPr>
          <w:p w14:paraId="6CF88730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15673826" w14:textId="6A992130" w:rsidR="005A13E0" w:rsidRPr="00FE297C" w:rsidRDefault="00166896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10,616</w:t>
            </w:r>
          </w:p>
        </w:tc>
        <w:tc>
          <w:tcPr>
            <w:tcW w:w="267" w:type="dxa"/>
          </w:tcPr>
          <w:p w14:paraId="33E1B916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75864C11" w14:textId="4AB8DEEB" w:rsidR="005A13E0" w:rsidRPr="00FE297C" w:rsidRDefault="00166896" w:rsidP="005A13E0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16,109</w:t>
            </w:r>
          </w:p>
        </w:tc>
      </w:tr>
    </w:tbl>
    <w:p w14:paraId="2E7F0DF0" w14:textId="77777777" w:rsidR="00792FCC" w:rsidRPr="00FE297C" w:rsidRDefault="00792FCC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16"/>
          <w:szCs w:val="16"/>
        </w:rPr>
      </w:pPr>
    </w:p>
    <w:p w14:paraId="689B91AF" w14:textId="7AC68F94" w:rsidR="0064263D" w:rsidRPr="00FE297C" w:rsidRDefault="00F84D0B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ข้อสมมุติหลักในการประมาณการตามหลักการคณิตศาสตร์ประกันภัย ณ วันที่</w:t>
      </w:r>
      <w:r w:rsidR="0064263D" w:rsidRPr="00FE297C">
        <w:rPr>
          <w:rFonts w:ascii="Angsana New" w:hAnsi="Angsana New"/>
          <w:sz w:val="30"/>
          <w:szCs w:val="30"/>
          <w:cs/>
        </w:rPr>
        <w:t xml:space="preserve"> </w:t>
      </w:r>
      <w:r w:rsidR="00166896" w:rsidRPr="00FE297C">
        <w:rPr>
          <w:rFonts w:ascii="Angsana New" w:hAnsi="Angsana New"/>
          <w:sz w:val="30"/>
          <w:szCs w:val="30"/>
        </w:rPr>
        <w:t>31</w:t>
      </w:r>
      <w:r w:rsidR="0064263D" w:rsidRPr="00FE297C">
        <w:rPr>
          <w:rFonts w:ascii="Angsana New" w:hAnsi="Angsana New"/>
          <w:sz w:val="30"/>
          <w:szCs w:val="30"/>
        </w:rPr>
        <w:t xml:space="preserve"> </w:t>
      </w:r>
      <w:r w:rsidR="001B05A5" w:rsidRPr="00FE297C">
        <w:rPr>
          <w:rFonts w:ascii="Angsana New" w:hAnsi="Angsana New"/>
          <w:sz w:val="30"/>
          <w:szCs w:val="30"/>
          <w:cs/>
        </w:rPr>
        <w:t xml:space="preserve">ธันวาคม </w:t>
      </w:r>
      <w:r w:rsidR="00166896" w:rsidRPr="00FE297C">
        <w:rPr>
          <w:rFonts w:ascii="Angsana New" w:hAnsi="Angsana New"/>
          <w:sz w:val="30"/>
          <w:szCs w:val="30"/>
        </w:rPr>
        <w:t>2564</w:t>
      </w:r>
      <w:r w:rsidR="00110FEA" w:rsidRPr="00FE297C">
        <w:rPr>
          <w:rFonts w:ascii="Angsana New" w:hAnsi="Angsana New"/>
          <w:sz w:val="30"/>
          <w:szCs w:val="30"/>
        </w:rPr>
        <w:t xml:space="preserve"> </w:t>
      </w:r>
      <w:r w:rsidR="00110FEA" w:rsidRPr="00FE297C">
        <w:rPr>
          <w:rFonts w:ascii="Angsana New" w:hAnsi="Angsana New"/>
          <w:sz w:val="30"/>
          <w:szCs w:val="30"/>
          <w:cs/>
        </w:rPr>
        <w:t xml:space="preserve">และ </w:t>
      </w:r>
      <w:r w:rsidR="00166896" w:rsidRPr="00FE297C">
        <w:rPr>
          <w:rFonts w:ascii="Angsana New" w:hAnsi="Angsana New"/>
          <w:sz w:val="30"/>
          <w:szCs w:val="30"/>
        </w:rPr>
        <w:t>2563</w:t>
      </w:r>
    </w:p>
    <w:p w14:paraId="3330D7CB" w14:textId="77777777" w:rsidR="00A16FF6" w:rsidRPr="00FE297C" w:rsidRDefault="00A16FF6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16"/>
          <w:szCs w:val="16"/>
        </w:rPr>
      </w:pPr>
    </w:p>
    <w:tbl>
      <w:tblPr>
        <w:tblW w:w="9162" w:type="dxa"/>
        <w:tblInd w:w="477" w:type="dxa"/>
        <w:tblLook w:val="01E0" w:firstRow="1" w:lastRow="1" w:firstColumn="1" w:lastColumn="1" w:noHBand="0" w:noVBand="0"/>
      </w:tblPr>
      <w:tblGrid>
        <w:gridCol w:w="3402"/>
        <w:gridCol w:w="2700"/>
        <w:gridCol w:w="270"/>
        <w:gridCol w:w="2790"/>
      </w:tblGrid>
      <w:tr w:rsidR="00A16FF6" w:rsidRPr="00FE297C" w14:paraId="00D38D03" w14:textId="77777777" w:rsidTr="002C42F5">
        <w:tc>
          <w:tcPr>
            <w:tcW w:w="3402" w:type="dxa"/>
          </w:tcPr>
          <w:p w14:paraId="73D34BD4" w14:textId="77777777" w:rsidR="00A16FF6" w:rsidRPr="00FE297C" w:rsidRDefault="00A16FF6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0" w:type="dxa"/>
            <w:gridSpan w:val="3"/>
          </w:tcPr>
          <w:p w14:paraId="0C10EFFE" w14:textId="7AB32A18" w:rsidR="00A16FF6" w:rsidRPr="00FE297C" w:rsidRDefault="00A16FF6" w:rsidP="0027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0FEA" w:rsidRPr="00FE297C" w14:paraId="5E9DB40F" w14:textId="77777777" w:rsidTr="002C42F5">
        <w:tc>
          <w:tcPr>
            <w:tcW w:w="3402" w:type="dxa"/>
          </w:tcPr>
          <w:p w14:paraId="4ED5663C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</w:tcPr>
          <w:p w14:paraId="6BBFE3D6" w14:textId="2BD8F0E4" w:rsidR="00110FE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B947E75" w14:textId="77777777" w:rsidR="00110FEA" w:rsidRPr="00FE297C" w:rsidRDefault="00110FEA" w:rsidP="00110FEA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</w:tcPr>
          <w:p w14:paraId="4AC40FC4" w14:textId="184104DF" w:rsidR="00110FE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10FEA" w:rsidRPr="00FE297C" w14:paraId="3CE4462E" w14:textId="77777777" w:rsidTr="002C42F5">
        <w:tc>
          <w:tcPr>
            <w:tcW w:w="3402" w:type="dxa"/>
          </w:tcPr>
          <w:p w14:paraId="631185D4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</w:tcPr>
          <w:p w14:paraId="324802D0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297C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0FA0B584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</w:tcPr>
          <w:p w14:paraId="2360352A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297C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</w:tr>
      <w:tr w:rsidR="005A13E0" w:rsidRPr="00FE297C" w14:paraId="3BA13FBF" w14:textId="77777777" w:rsidTr="002C42F5">
        <w:tc>
          <w:tcPr>
            <w:tcW w:w="3402" w:type="dxa"/>
          </w:tcPr>
          <w:p w14:paraId="1C6515D9" w14:textId="77777777" w:rsidR="005A13E0" w:rsidRPr="00FE297C" w:rsidRDefault="005A13E0" w:rsidP="005A13E0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700" w:type="dxa"/>
          </w:tcPr>
          <w:p w14:paraId="6D03F614" w14:textId="4F1EA842" w:rsidR="005A13E0" w:rsidRPr="00FE297C" w:rsidRDefault="00166896" w:rsidP="005A13E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1.60</w:t>
            </w:r>
            <w:r w:rsidR="000D4B68" w:rsidRPr="00FE297C">
              <w:rPr>
                <w:rFonts w:ascii="Angsana New" w:hAnsi="Angsana New"/>
                <w:sz w:val="30"/>
                <w:szCs w:val="30"/>
              </w:rPr>
              <w:t>-</w:t>
            </w:r>
            <w:r w:rsidRPr="00FE297C">
              <w:rPr>
                <w:rFonts w:ascii="Angsana New" w:hAnsi="Angsana New"/>
                <w:sz w:val="30"/>
                <w:szCs w:val="30"/>
              </w:rPr>
              <w:t>1.90</w:t>
            </w:r>
          </w:p>
        </w:tc>
        <w:tc>
          <w:tcPr>
            <w:tcW w:w="270" w:type="dxa"/>
          </w:tcPr>
          <w:p w14:paraId="4C044BB6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</w:tcPr>
          <w:p w14:paraId="5BD95510" w14:textId="6C62CB6A" w:rsidR="005A13E0" w:rsidRPr="00FE297C" w:rsidRDefault="00166896" w:rsidP="005A13E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2.28</w:t>
            </w:r>
          </w:p>
        </w:tc>
      </w:tr>
      <w:tr w:rsidR="005A13E0" w:rsidRPr="00FE297C" w14:paraId="5BCA582B" w14:textId="77777777" w:rsidTr="002C42F5">
        <w:tc>
          <w:tcPr>
            <w:tcW w:w="3402" w:type="dxa"/>
          </w:tcPr>
          <w:p w14:paraId="341762AC" w14:textId="77777777" w:rsidR="005A13E0" w:rsidRPr="00FE297C" w:rsidRDefault="005A13E0" w:rsidP="005A13E0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</w:t>
            </w:r>
          </w:p>
        </w:tc>
        <w:tc>
          <w:tcPr>
            <w:tcW w:w="2700" w:type="dxa"/>
          </w:tcPr>
          <w:p w14:paraId="003123A0" w14:textId="7053295E" w:rsidR="005A13E0" w:rsidRPr="00FE297C" w:rsidRDefault="00166896" w:rsidP="005A13E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</w:t>
            </w:r>
            <w:r w:rsidR="005A13E0" w:rsidRPr="00FE297C">
              <w:rPr>
                <w:rFonts w:ascii="Angsana New" w:hAnsi="Angsana New"/>
                <w:sz w:val="30"/>
                <w:szCs w:val="30"/>
              </w:rPr>
              <w:t>-</w:t>
            </w:r>
            <w:r w:rsidRPr="00FE297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8305B02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</w:tcPr>
          <w:p w14:paraId="72204A2B" w14:textId="23616480" w:rsidR="005A13E0" w:rsidRPr="00FE297C" w:rsidRDefault="00166896" w:rsidP="005A13E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</w:t>
            </w:r>
            <w:r w:rsidR="005A13E0" w:rsidRPr="00FE297C">
              <w:rPr>
                <w:rFonts w:ascii="Angsana New" w:hAnsi="Angsana New"/>
                <w:sz w:val="30"/>
                <w:szCs w:val="30"/>
              </w:rPr>
              <w:t>-</w:t>
            </w:r>
            <w:r w:rsidRPr="00FE297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A13E0" w:rsidRPr="00FE297C" w14:paraId="67736328" w14:textId="77777777" w:rsidTr="002C42F5">
        <w:tc>
          <w:tcPr>
            <w:tcW w:w="3402" w:type="dxa"/>
          </w:tcPr>
          <w:p w14:paraId="7CA54FE5" w14:textId="77777777" w:rsidR="005A13E0" w:rsidRPr="00FE297C" w:rsidRDefault="005A13E0" w:rsidP="005A13E0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700" w:type="dxa"/>
          </w:tcPr>
          <w:p w14:paraId="6CF70212" w14:textId="7EB7D648" w:rsidR="005A13E0" w:rsidRPr="00FE297C" w:rsidRDefault="00166896" w:rsidP="005A13E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0</w:t>
            </w:r>
            <w:r w:rsidR="005A13E0" w:rsidRPr="00FE297C">
              <w:rPr>
                <w:rFonts w:ascii="Angsana New" w:hAnsi="Angsana New"/>
                <w:sz w:val="30"/>
                <w:szCs w:val="30"/>
              </w:rPr>
              <w:t>-</w:t>
            </w:r>
            <w:r w:rsidRPr="00FE297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5B174C5F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</w:tcPr>
          <w:p w14:paraId="27D9BEA4" w14:textId="5D6613DA" w:rsidR="005A13E0" w:rsidRPr="00FE297C" w:rsidRDefault="00166896" w:rsidP="005A13E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0</w:t>
            </w:r>
            <w:r w:rsidR="005A13E0" w:rsidRPr="00FE297C">
              <w:rPr>
                <w:rFonts w:ascii="Angsana New" w:hAnsi="Angsana New"/>
                <w:sz w:val="30"/>
                <w:szCs w:val="30"/>
              </w:rPr>
              <w:t>-</w:t>
            </w:r>
            <w:r w:rsidRPr="00FE297C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5A13E0" w:rsidRPr="00FE297C" w14:paraId="79E05C2D" w14:textId="77777777" w:rsidTr="002C42F5">
        <w:tc>
          <w:tcPr>
            <w:tcW w:w="3402" w:type="dxa"/>
          </w:tcPr>
          <w:p w14:paraId="50AFDD9B" w14:textId="77777777" w:rsidR="005A13E0" w:rsidRPr="00FE297C" w:rsidRDefault="005A13E0" w:rsidP="005A13E0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700" w:type="dxa"/>
          </w:tcPr>
          <w:p w14:paraId="58FCFC0B" w14:textId="77777777" w:rsidR="005A13E0" w:rsidRPr="00FE297C" w:rsidRDefault="005A13E0" w:rsidP="005A13E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อ้างอิงตามตารางมรณะปี </w:t>
            </w:r>
          </w:p>
          <w:p w14:paraId="05D5689E" w14:textId="38B821DA" w:rsidR="005A13E0" w:rsidRPr="00FE297C" w:rsidRDefault="005A13E0" w:rsidP="005A13E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พ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.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ศ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.2560</w:t>
            </w:r>
            <w:r w:rsidRPr="00FE297C">
              <w:rPr>
                <w:rFonts w:ascii="Angsana New" w:hAnsi="Angsana New"/>
                <w:sz w:val="30"/>
                <w:szCs w:val="30"/>
              </w:rPr>
              <w:t xml:space="preserve"> (TMO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2017</w:t>
            </w:r>
            <w:r w:rsidRPr="00FE29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1B18B0" w14:textId="77777777" w:rsidR="005A13E0" w:rsidRPr="00FE297C" w:rsidRDefault="005A13E0" w:rsidP="005A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</w:tcPr>
          <w:p w14:paraId="430AA1D1" w14:textId="77777777" w:rsidR="005A13E0" w:rsidRPr="00FE297C" w:rsidRDefault="005A13E0" w:rsidP="005A13E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อ้างอิงตามตารางมรณะปี </w:t>
            </w:r>
          </w:p>
          <w:p w14:paraId="2B0BAC5E" w14:textId="35A8B97B" w:rsidR="005A13E0" w:rsidRPr="00FE297C" w:rsidRDefault="005A13E0" w:rsidP="005A13E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พ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.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ศ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.2560</w:t>
            </w:r>
            <w:r w:rsidRPr="00FE297C">
              <w:rPr>
                <w:rFonts w:ascii="Angsana New" w:hAnsi="Angsana New"/>
                <w:sz w:val="30"/>
                <w:szCs w:val="30"/>
              </w:rPr>
              <w:t xml:space="preserve"> (TMO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2017</w:t>
            </w:r>
            <w:r w:rsidRPr="00FE297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4B68" w:rsidRPr="00FE297C" w14:paraId="63FA3500" w14:textId="77777777" w:rsidTr="008D04C8">
        <w:tc>
          <w:tcPr>
            <w:tcW w:w="3402" w:type="dxa"/>
          </w:tcPr>
          <w:p w14:paraId="39DDA675" w14:textId="77777777" w:rsidR="000D4B68" w:rsidRPr="00FE297C" w:rsidRDefault="000D4B68" w:rsidP="008D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0" w:type="dxa"/>
            <w:gridSpan w:val="3"/>
          </w:tcPr>
          <w:p w14:paraId="0747AE66" w14:textId="1F4EB266" w:rsidR="000D4B68" w:rsidRPr="00FE297C" w:rsidRDefault="000D4B68" w:rsidP="008D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4B68" w:rsidRPr="00FE297C" w14:paraId="5EB73CD2" w14:textId="77777777" w:rsidTr="008D04C8">
        <w:tc>
          <w:tcPr>
            <w:tcW w:w="3402" w:type="dxa"/>
          </w:tcPr>
          <w:p w14:paraId="10D038D0" w14:textId="77777777" w:rsidR="000D4B68" w:rsidRPr="00FE297C" w:rsidRDefault="000D4B68" w:rsidP="008D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</w:tcPr>
          <w:p w14:paraId="1F20480D" w14:textId="611726F2" w:rsidR="000D4B68" w:rsidRPr="00FE297C" w:rsidRDefault="00166896" w:rsidP="008D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478CEF3" w14:textId="77777777" w:rsidR="000D4B68" w:rsidRPr="00FE297C" w:rsidRDefault="000D4B68" w:rsidP="008D04C8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</w:tcPr>
          <w:p w14:paraId="19A80AE9" w14:textId="7555DC94" w:rsidR="000D4B68" w:rsidRPr="00FE297C" w:rsidRDefault="00166896" w:rsidP="008D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D4B68" w:rsidRPr="00FE297C" w14:paraId="229795D3" w14:textId="77777777" w:rsidTr="008D04C8">
        <w:tc>
          <w:tcPr>
            <w:tcW w:w="3402" w:type="dxa"/>
          </w:tcPr>
          <w:p w14:paraId="36A53CA0" w14:textId="77777777" w:rsidR="000D4B68" w:rsidRPr="00FE297C" w:rsidRDefault="000D4B68" w:rsidP="008D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</w:tcPr>
          <w:p w14:paraId="7C139505" w14:textId="77777777" w:rsidR="000D4B68" w:rsidRPr="00FE297C" w:rsidRDefault="000D4B68" w:rsidP="008D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297C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1648EB49" w14:textId="77777777" w:rsidR="000D4B68" w:rsidRPr="00FE297C" w:rsidRDefault="000D4B68" w:rsidP="008D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</w:tcPr>
          <w:p w14:paraId="06771CC6" w14:textId="77777777" w:rsidR="000D4B68" w:rsidRPr="00FE297C" w:rsidRDefault="000D4B68" w:rsidP="008D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297C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</w:tr>
      <w:tr w:rsidR="000D4B68" w:rsidRPr="00FE297C" w14:paraId="263EB86F" w14:textId="77777777" w:rsidTr="008D04C8">
        <w:tc>
          <w:tcPr>
            <w:tcW w:w="3402" w:type="dxa"/>
          </w:tcPr>
          <w:p w14:paraId="2C5B747A" w14:textId="77777777" w:rsidR="000D4B68" w:rsidRPr="00FE297C" w:rsidRDefault="000D4B68" w:rsidP="008D04C8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700" w:type="dxa"/>
          </w:tcPr>
          <w:p w14:paraId="4B904855" w14:textId="539B2B15" w:rsidR="000D4B68" w:rsidRPr="00FE297C" w:rsidRDefault="00166896" w:rsidP="008D04C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1.82</w:t>
            </w:r>
          </w:p>
        </w:tc>
        <w:tc>
          <w:tcPr>
            <w:tcW w:w="270" w:type="dxa"/>
          </w:tcPr>
          <w:p w14:paraId="7933C0D0" w14:textId="77777777" w:rsidR="000D4B68" w:rsidRPr="00FE297C" w:rsidRDefault="000D4B68" w:rsidP="008D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</w:tcPr>
          <w:p w14:paraId="5178E6E5" w14:textId="1AE8B5E9" w:rsidR="000D4B68" w:rsidRPr="00FE297C" w:rsidRDefault="00166896" w:rsidP="008D04C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2.28</w:t>
            </w:r>
          </w:p>
        </w:tc>
      </w:tr>
      <w:tr w:rsidR="000D4B68" w:rsidRPr="00FE297C" w14:paraId="5D8D0A28" w14:textId="77777777" w:rsidTr="008D04C8">
        <w:tc>
          <w:tcPr>
            <w:tcW w:w="3402" w:type="dxa"/>
          </w:tcPr>
          <w:p w14:paraId="4F363A9D" w14:textId="77777777" w:rsidR="000D4B68" w:rsidRPr="00FE297C" w:rsidRDefault="000D4B68" w:rsidP="008D04C8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</w:t>
            </w:r>
          </w:p>
        </w:tc>
        <w:tc>
          <w:tcPr>
            <w:tcW w:w="2700" w:type="dxa"/>
          </w:tcPr>
          <w:p w14:paraId="6E736D07" w14:textId="58DEA102" w:rsidR="000D4B68" w:rsidRPr="00FE297C" w:rsidRDefault="00166896" w:rsidP="008D04C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</w:t>
            </w:r>
            <w:r w:rsidR="000D4B68" w:rsidRPr="00FE297C">
              <w:rPr>
                <w:rFonts w:ascii="Angsana New" w:hAnsi="Angsana New"/>
                <w:sz w:val="30"/>
                <w:szCs w:val="30"/>
              </w:rPr>
              <w:t>-</w:t>
            </w:r>
            <w:r w:rsidRPr="00FE297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2A9722" w14:textId="77777777" w:rsidR="000D4B68" w:rsidRPr="00FE297C" w:rsidRDefault="000D4B68" w:rsidP="008D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</w:tcPr>
          <w:p w14:paraId="45F4DB47" w14:textId="2605BA0A" w:rsidR="000D4B68" w:rsidRPr="00FE297C" w:rsidRDefault="00166896" w:rsidP="008D04C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</w:t>
            </w:r>
            <w:r w:rsidR="000D4B68" w:rsidRPr="00FE297C">
              <w:rPr>
                <w:rFonts w:ascii="Angsana New" w:hAnsi="Angsana New"/>
                <w:sz w:val="30"/>
                <w:szCs w:val="30"/>
              </w:rPr>
              <w:t>-</w:t>
            </w:r>
            <w:r w:rsidRPr="00FE297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D4B68" w:rsidRPr="00FE297C" w14:paraId="7124FF37" w14:textId="77777777" w:rsidTr="008D04C8">
        <w:tc>
          <w:tcPr>
            <w:tcW w:w="3402" w:type="dxa"/>
          </w:tcPr>
          <w:p w14:paraId="06CB98CC" w14:textId="77777777" w:rsidR="000D4B68" w:rsidRPr="00FE297C" w:rsidRDefault="000D4B68" w:rsidP="008D04C8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700" w:type="dxa"/>
          </w:tcPr>
          <w:p w14:paraId="4BB16BAD" w14:textId="61B57F42" w:rsidR="000D4B68" w:rsidRPr="00FE297C" w:rsidRDefault="00166896" w:rsidP="008D04C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0</w:t>
            </w:r>
            <w:r w:rsidR="000D4B68" w:rsidRPr="00FE297C">
              <w:rPr>
                <w:rFonts w:ascii="Angsana New" w:hAnsi="Angsana New"/>
                <w:sz w:val="30"/>
                <w:szCs w:val="30"/>
              </w:rPr>
              <w:t>-</w:t>
            </w:r>
            <w:r w:rsidRPr="00FE297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07CB412" w14:textId="77777777" w:rsidR="000D4B68" w:rsidRPr="00FE297C" w:rsidRDefault="000D4B68" w:rsidP="008D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</w:tcPr>
          <w:p w14:paraId="7B1509C7" w14:textId="4BC30C73" w:rsidR="000D4B68" w:rsidRPr="00FE297C" w:rsidRDefault="00166896" w:rsidP="008D04C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0</w:t>
            </w:r>
            <w:r w:rsidR="000D4B68" w:rsidRPr="00FE297C">
              <w:rPr>
                <w:rFonts w:ascii="Angsana New" w:hAnsi="Angsana New"/>
                <w:sz w:val="30"/>
                <w:szCs w:val="30"/>
              </w:rPr>
              <w:t>-</w:t>
            </w:r>
            <w:r w:rsidRPr="00FE297C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0D4B68" w:rsidRPr="00FE297C" w14:paraId="74F81447" w14:textId="77777777" w:rsidTr="008D04C8">
        <w:tc>
          <w:tcPr>
            <w:tcW w:w="3402" w:type="dxa"/>
          </w:tcPr>
          <w:p w14:paraId="335FDEC9" w14:textId="77777777" w:rsidR="000D4B68" w:rsidRPr="00FE297C" w:rsidRDefault="000D4B68" w:rsidP="008D04C8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700" w:type="dxa"/>
          </w:tcPr>
          <w:p w14:paraId="7FF29DF5" w14:textId="77777777" w:rsidR="000D4B68" w:rsidRPr="00FE297C" w:rsidRDefault="000D4B68" w:rsidP="008D04C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อ้างอิงตามตารางมรณะปี </w:t>
            </w:r>
          </w:p>
          <w:p w14:paraId="19A2B126" w14:textId="4B92DA09" w:rsidR="000D4B68" w:rsidRPr="00FE297C" w:rsidRDefault="000D4B68" w:rsidP="008D04C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พ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.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ศ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.2560</w:t>
            </w:r>
            <w:r w:rsidRPr="00FE297C">
              <w:rPr>
                <w:rFonts w:ascii="Angsana New" w:hAnsi="Angsana New"/>
                <w:sz w:val="30"/>
                <w:szCs w:val="30"/>
              </w:rPr>
              <w:t xml:space="preserve"> (TMO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2017</w:t>
            </w:r>
            <w:r w:rsidRPr="00FE29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172BD13" w14:textId="77777777" w:rsidR="000D4B68" w:rsidRPr="00FE297C" w:rsidRDefault="000D4B68" w:rsidP="008D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</w:tcPr>
          <w:p w14:paraId="79CC3334" w14:textId="77777777" w:rsidR="000D4B68" w:rsidRPr="00FE297C" w:rsidRDefault="000D4B68" w:rsidP="008D04C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อ้างอิงตามตารางมรณะปี </w:t>
            </w:r>
          </w:p>
          <w:p w14:paraId="29D53FAA" w14:textId="43D03A7E" w:rsidR="000D4B68" w:rsidRPr="00FE297C" w:rsidRDefault="000D4B68" w:rsidP="008D04C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พ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.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ศ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.2560</w:t>
            </w:r>
            <w:r w:rsidRPr="00FE297C">
              <w:rPr>
                <w:rFonts w:ascii="Angsana New" w:hAnsi="Angsana New"/>
                <w:sz w:val="30"/>
                <w:szCs w:val="30"/>
              </w:rPr>
              <w:t xml:space="preserve"> (TMO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2017</w:t>
            </w:r>
            <w:r w:rsidRPr="00FE297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E99C4E6" w14:textId="726B8CC9" w:rsidR="008E6E53" w:rsidRPr="00FE297C" w:rsidRDefault="008E6E53" w:rsidP="003D14B3">
      <w:pPr>
        <w:spacing w:line="240" w:lineRule="auto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2304DD41" w14:textId="0AD6A21B" w:rsidR="000B43C7" w:rsidRPr="00FE297C" w:rsidRDefault="000B43C7" w:rsidP="000B4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66896" w:rsidRPr="00FE297C">
        <w:rPr>
          <w:rFonts w:asciiTheme="majorBidi" w:hAnsiTheme="majorBidi" w:cstheme="majorBidi"/>
          <w:sz w:val="30"/>
          <w:szCs w:val="30"/>
        </w:rPr>
        <w:t>31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66896" w:rsidRPr="00FE297C">
        <w:rPr>
          <w:rFonts w:asciiTheme="majorBidi" w:hAnsiTheme="majorBidi" w:cstheme="majorBidi"/>
          <w:sz w:val="30"/>
          <w:szCs w:val="30"/>
        </w:rPr>
        <w:t>2564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166896" w:rsidRPr="00FE297C">
        <w:rPr>
          <w:rFonts w:asciiTheme="majorBidi" w:hAnsiTheme="majorBidi" w:cstheme="majorBidi"/>
          <w:sz w:val="30"/>
          <w:szCs w:val="30"/>
        </w:rPr>
        <w:t>16</w:t>
      </w:r>
      <w:r w:rsidR="00FA0462" w:rsidRPr="00FE297C">
        <w:rPr>
          <w:rFonts w:asciiTheme="majorBidi" w:hAnsiTheme="majorBidi" w:cstheme="majorBidi"/>
          <w:sz w:val="30"/>
          <w:szCs w:val="30"/>
        </w:rPr>
        <w:t>-</w:t>
      </w:r>
      <w:r w:rsidR="00166896" w:rsidRPr="00FE297C">
        <w:rPr>
          <w:rFonts w:asciiTheme="majorBidi" w:hAnsiTheme="majorBidi" w:cstheme="majorBidi"/>
          <w:sz w:val="30"/>
          <w:szCs w:val="30"/>
        </w:rPr>
        <w:t>22</w:t>
      </w:r>
      <w:r w:rsidR="00FA0462"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="00FA0462" w:rsidRPr="00FE297C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>(</w:t>
      </w:r>
      <w:r w:rsidR="00166896" w:rsidRPr="00FE297C">
        <w:rPr>
          <w:rFonts w:asciiTheme="majorBidi" w:hAnsiTheme="majorBidi" w:cstheme="majorBidi"/>
          <w:sz w:val="30"/>
          <w:szCs w:val="30"/>
        </w:rPr>
        <w:t>2563</w:t>
      </w:r>
      <w:r w:rsidRPr="00FE297C">
        <w:rPr>
          <w:rFonts w:asciiTheme="majorBidi" w:hAnsiTheme="majorBidi" w:cstheme="majorBidi"/>
          <w:sz w:val="30"/>
          <w:szCs w:val="30"/>
        </w:rPr>
        <w:t xml:space="preserve">: </w:t>
      </w:r>
      <w:r w:rsidR="00166896" w:rsidRPr="00FE297C">
        <w:rPr>
          <w:rFonts w:asciiTheme="majorBidi" w:hAnsiTheme="majorBidi" w:cstheme="majorBidi"/>
          <w:sz w:val="30"/>
          <w:szCs w:val="30"/>
        </w:rPr>
        <w:t>21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>ปี)</w:t>
      </w:r>
    </w:p>
    <w:p w14:paraId="6824A60A" w14:textId="77777777" w:rsidR="000B43C7" w:rsidRPr="00FE297C" w:rsidRDefault="000B43C7" w:rsidP="000B43C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42A49" w14:textId="77777777" w:rsidR="000844B7" w:rsidRPr="00FE297C" w:rsidRDefault="000844B7" w:rsidP="00042D28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FE297C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7B66E52B" w14:textId="77777777" w:rsidR="00685C62" w:rsidRPr="00FE297C" w:rsidRDefault="00685C62" w:rsidP="00042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729ABB" w14:textId="292969B6" w:rsidR="00C365E0" w:rsidRPr="00FE297C" w:rsidRDefault="000844B7" w:rsidP="00042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34C94256" w14:textId="77777777" w:rsidR="00CD26B3" w:rsidRPr="00FE297C" w:rsidRDefault="00CD26B3" w:rsidP="00042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23" w:type="dxa"/>
        <w:tblLook w:val="01E0" w:firstRow="1" w:lastRow="1" w:firstColumn="1" w:lastColumn="1" w:noHBand="0" w:noVBand="0"/>
      </w:tblPr>
      <w:tblGrid>
        <w:gridCol w:w="4590"/>
        <w:gridCol w:w="900"/>
        <w:gridCol w:w="236"/>
        <w:gridCol w:w="900"/>
        <w:gridCol w:w="270"/>
        <w:gridCol w:w="990"/>
        <w:gridCol w:w="304"/>
        <w:gridCol w:w="990"/>
      </w:tblGrid>
      <w:tr w:rsidR="00CD26B3" w:rsidRPr="00FE297C" w14:paraId="434B058A" w14:textId="77777777" w:rsidTr="00627684">
        <w:trPr>
          <w:tblHeader/>
        </w:trPr>
        <w:tc>
          <w:tcPr>
            <w:tcW w:w="4590" w:type="dxa"/>
          </w:tcPr>
          <w:p w14:paraId="57F09425" w14:textId="77777777" w:rsidR="00CD26B3" w:rsidRPr="00FE297C" w:rsidRDefault="00CD26B3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4590" w:type="dxa"/>
            <w:gridSpan w:val="7"/>
          </w:tcPr>
          <w:p w14:paraId="43703917" w14:textId="03FBBF28" w:rsidR="00CD26B3" w:rsidRPr="00FE297C" w:rsidRDefault="00CD26B3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26B3" w:rsidRPr="00FE297C" w14:paraId="27D3F0DE" w14:textId="77777777" w:rsidTr="00627684">
        <w:trPr>
          <w:tblHeader/>
        </w:trPr>
        <w:tc>
          <w:tcPr>
            <w:tcW w:w="4590" w:type="dxa"/>
          </w:tcPr>
          <w:p w14:paraId="30206556" w14:textId="77777777" w:rsidR="00CD26B3" w:rsidRPr="00FE297C" w:rsidRDefault="00CD26B3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</w:tcPr>
          <w:p w14:paraId="65DC64CA" w14:textId="43139247" w:rsidR="00CD26B3" w:rsidRPr="00FE297C" w:rsidRDefault="00166896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3137D56" w14:textId="77777777" w:rsidR="00CD26B3" w:rsidRPr="00FE297C" w:rsidRDefault="00CD26B3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</w:tcPr>
          <w:p w14:paraId="2DBC31EC" w14:textId="79D929BA" w:rsidR="00CD26B3" w:rsidRPr="00FE297C" w:rsidRDefault="00166896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CD26B3" w:rsidRPr="00FE297C" w14:paraId="64AA9B33" w14:textId="77777777" w:rsidTr="00627684">
        <w:trPr>
          <w:tblHeader/>
        </w:trPr>
        <w:tc>
          <w:tcPr>
            <w:tcW w:w="4590" w:type="dxa"/>
          </w:tcPr>
          <w:p w14:paraId="08CC4F17" w14:textId="77777777" w:rsidR="00CD26B3" w:rsidRPr="00FE297C" w:rsidRDefault="00CD26B3" w:rsidP="00627684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102E20D" w14:textId="77777777" w:rsidR="00CD26B3" w:rsidRPr="00FE297C" w:rsidRDefault="00CD26B3" w:rsidP="0062768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06A6C526" w14:textId="77777777" w:rsidR="00CD26B3" w:rsidRPr="00FE297C" w:rsidRDefault="00CD26B3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6E5EDAA" w14:textId="77777777" w:rsidR="00CD26B3" w:rsidRPr="00FE297C" w:rsidRDefault="00CD26B3" w:rsidP="006276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270" w:type="dxa"/>
          </w:tcPr>
          <w:p w14:paraId="7DDB68B2" w14:textId="77777777" w:rsidR="00CD26B3" w:rsidRPr="00FE297C" w:rsidRDefault="00CD26B3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54C81FA" w14:textId="77777777" w:rsidR="00CD26B3" w:rsidRPr="00FE297C" w:rsidRDefault="00CD26B3" w:rsidP="006276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304" w:type="dxa"/>
          </w:tcPr>
          <w:p w14:paraId="432343D7" w14:textId="77777777" w:rsidR="00CD26B3" w:rsidRPr="00FE297C" w:rsidRDefault="00CD26B3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AEE57C9" w14:textId="77777777" w:rsidR="00CD26B3" w:rsidRPr="00FE297C" w:rsidRDefault="00CD26B3" w:rsidP="0062768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ลดลง</w:t>
            </w:r>
          </w:p>
        </w:tc>
      </w:tr>
      <w:tr w:rsidR="00CD26B3" w:rsidRPr="00FE297C" w14:paraId="0290B2C6" w14:textId="77777777" w:rsidTr="00627684">
        <w:trPr>
          <w:tblHeader/>
        </w:trPr>
        <w:tc>
          <w:tcPr>
            <w:tcW w:w="4590" w:type="dxa"/>
          </w:tcPr>
          <w:p w14:paraId="0010E3ED" w14:textId="77777777" w:rsidR="00CD26B3" w:rsidRPr="00FE297C" w:rsidRDefault="00CD26B3" w:rsidP="00627684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230499E5" w14:textId="77777777" w:rsidR="00CD26B3" w:rsidRPr="00FE297C" w:rsidRDefault="00CD26B3" w:rsidP="0062768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297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(</w:t>
            </w:r>
            <w:r w:rsidRPr="00FE297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D26B3" w:rsidRPr="00FE297C" w14:paraId="0C43ABC8" w14:textId="77777777" w:rsidTr="00627684">
        <w:tc>
          <w:tcPr>
            <w:tcW w:w="4590" w:type="dxa"/>
          </w:tcPr>
          <w:p w14:paraId="0427091C" w14:textId="77777777" w:rsidR="00CD26B3" w:rsidRPr="00FE297C" w:rsidRDefault="00CD26B3" w:rsidP="00627684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14:paraId="68952CF8" w14:textId="79404638" w:rsidR="00CD26B3" w:rsidRPr="00FE297C" w:rsidRDefault="00CD26B3" w:rsidP="0062768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3DEB26F6" w14:textId="77777777" w:rsidR="00CD26B3" w:rsidRPr="00FE297C" w:rsidRDefault="00CD26B3" w:rsidP="0062768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142861C" w14:textId="77777777" w:rsidR="00CD26B3" w:rsidRPr="00FE297C" w:rsidRDefault="00CD26B3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01F925F" w14:textId="77777777" w:rsidR="00CD26B3" w:rsidRPr="00FE297C" w:rsidRDefault="00CD26B3" w:rsidP="006276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3F3B2E" w14:textId="77777777" w:rsidR="00CD26B3" w:rsidRPr="00FE297C" w:rsidRDefault="00CD26B3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2CE0BAF" w14:textId="77777777" w:rsidR="00CD26B3" w:rsidRPr="00FE297C" w:rsidRDefault="00CD26B3" w:rsidP="006276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75A30659" w14:textId="77777777" w:rsidR="00CD26B3" w:rsidRPr="00FE297C" w:rsidRDefault="00CD26B3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A377301" w14:textId="77777777" w:rsidR="00CD26B3" w:rsidRPr="00FE297C" w:rsidRDefault="00CD26B3" w:rsidP="0062768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066F" w:rsidRPr="00FE297C" w14:paraId="46E8803F" w14:textId="77777777" w:rsidTr="00627684">
        <w:tc>
          <w:tcPr>
            <w:tcW w:w="4590" w:type="dxa"/>
          </w:tcPr>
          <w:p w14:paraId="1B21D6E6" w14:textId="1122581E" w:rsidR="0022066F" w:rsidRPr="00FE297C" w:rsidRDefault="0022066F" w:rsidP="0022066F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0" w:type="dxa"/>
            <w:vAlign w:val="center"/>
          </w:tcPr>
          <w:p w14:paraId="7C3DF4B7" w14:textId="67CF9C45" w:rsidR="0022066F" w:rsidRPr="00FE297C" w:rsidRDefault="00180B60" w:rsidP="0022066F">
            <w:pPr>
              <w:pStyle w:val="acctfourfigures"/>
              <w:tabs>
                <w:tab w:val="clear" w:pos="765"/>
              </w:tabs>
              <w:spacing w:line="240" w:lineRule="auto"/>
              <w:ind w:left="-37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3,354</w:t>
            </w:r>
            <w:r w:rsidRPr="00FE29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6FE21567" w14:textId="77777777" w:rsidR="0022066F" w:rsidRPr="00FE297C" w:rsidRDefault="0022066F" w:rsidP="0022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F5BF33F" w14:textId="11CC6C3B" w:rsidR="0022066F" w:rsidRPr="00FE297C" w:rsidRDefault="00166896" w:rsidP="0022066F">
            <w:pPr>
              <w:pStyle w:val="acctfourfigures"/>
              <w:tabs>
                <w:tab w:val="clear" w:pos="765"/>
                <w:tab w:val="left" w:pos="310"/>
              </w:tabs>
              <w:spacing w:line="240" w:lineRule="auto"/>
              <w:ind w:left="-378"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4,159</w:t>
            </w:r>
          </w:p>
        </w:tc>
        <w:tc>
          <w:tcPr>
            <w:tcW w:w="270" w:type="dxa"/>
            <w:vAlign w:val="center"/>
          </w:tcPr>
          <w:p w14:paraId="158FA835" w14:textId="77777777" w:rsidR="0022066F" w:rsidRPr="00FE297C" w:rsidRDefault="0022066F" w:rsidP="0022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334B772" w14:textId="1D656E33" w:rsidR="0022066F" w:rsidRPr="00FE297C" w:rsidRDefault="0022066F" w:rsidP="0022066F">
            <w:pPr>
              <w:pStyle w:val="acctfourfigures"/>
              <w:tabs>
                <w:tab w:val="clear" w:pos="765"/>
              </w:tabs>
              <w:spacing w:line="240" w:lineRule="auto"/>
              <w:ind w:left="-37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2,656</w:t>
            </w:r>
            <w:r w:rsidRPr="00FE29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04" w:type="dxa"/>
            <w:vAlign w:val="center"/>
          </w:tcPr>
          <w:p w14:paraId="586E611C" w14:textId="77777777" w:rsidR="0022066F" w:rsidRPr="00FE297C" w:rsidRDefault="0022066F" w:rsidP="0022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D906111" w14:textId="0090C012" w:rsidR="0022066F" w:rsidRPr="00FE297C" w:rsidRDefault="00166896" w:rsidP="0022066F">
            <w:pPr>
              <w:pStyle w:val="acctfourfigures"/>
              <w:tabs>
                <w:tab w:val="clear" w:pos="765"/>
              </w:tabs>
              <w:spacing w:line="240" w:lineRule="auto"/>
              <w:ind w:left="-37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2,130</w:t>
            </w:r>
          </w:p>
        </w:tc>
      </w:tr>
      <w:tr w:rsidR="0022066F" w:rsidRPr="00FE297C" w14:paraId="06901AEF" w14:textId="77777777" w:rsidTr="00627684">
        <w:tc>
          <w:tcPr>
            <w:tcW w:w="4590" w:type="dxa"/>
          </w:tcPr>
          <w:p w14:paraId="608CDE21" w14:textId="49ED46D6" w:rsidR="0022066F" w:rsidRPr="00FE297C" w:rsidRDefault="0022066F" w:rsidP="0022066F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  (เปลี่ยนแปลงร้อยละ 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0" w:type="dxa"/>
            <w:vAlign w:val="center"/>
          </w:tcPr>
          <w:p w14:paraId="173291C0" w14:textId="4A695F85" w:rsidR="0022066F" w:rsidRPr="00FE297C" w:rsidRDefault="00166896" w:rsidP="0022066F">
            <w:pPr>
              <w:pStyle w:val="acctfourfigures"/>
              <w:tabs>
                <w:tab w:val="clear" w:pos="765"/>
              </w:tabs>
              <w:spacing w:line="240" w:lineRule="auto"/>
              <w:ind w:left="-350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4,126</w:t>
            </w:r>
          </w:p>
        </w:tc>
        <w:tc>
          <w:tcPr>
            <w:tcW w:w="236" w:type="dxa"/>
            <w:vAlign w:val="center"/>
          </w:tcPr>
          <w:p w14:paraId="0A0E2C99" w14:textId="77777777" w:rsidR="0022066F" w:rsidRPr="00FE297C" w:rsidRDefault="0022066F" w:rsidP="0022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CD1A5BF" w14:textId="6CA3EE09" w:rsidR="0022066F" w:rsidRPr="00FE297C" w:rsidRDefault="00180B60" w:rsidP="0022066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3,397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71D08B1E" w14:textId="77777777" w:rsidR="0022066F" w:rsidRPr="00FE297C" w:rsidRDefault="0022066F" w:rsidP="0022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875EBF7" w14:textId="7616C55A" w:rsidR="0022066F" w:rsidRPr="00FE297C" w:rsidRDefault="00166896" w:rsidP="003C6519">
            <w:pPr>
              <w:pStyle w:val="acctfourfigures"/>
              <w:tabs>
                <w:tab w:val="clear" w:pos="765"/>
              </w:tabs>
              <w:spacing w:line="240" w:lineRule="auto"/>
              <w:ind w:left="-950" w:right="11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3,290</w:t>
            </w:r>
          </w:p>
        </w:tc>
        <w:tc>
          <w:tcPr>
            <w:tcW w:w="304" w:type="dxa"/>
            <w:vAlign w:val="center"/>
          </w:tcPr>
          <w:p w14:paraId="0EEA5C7E" w14:textId="77777777" w:rsidR="0022066F" w:rsidRPr="00FE297C" w:rsidRDefault="0022066F" w:rsidP="0022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FEB079E" w14:textId="65821720" w:rsidR="0022066F" w:rsidRPr="00FE297C" w:rsidRDefault="0022066F" w:rsidP="0022066F">
            <w:pPr>
              <w:pStyle w:val="acctfourfigures"/>
              <w:tabs>
                <w:tab w:val="clear" w:pos="765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2,342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2066F" w:rsidRPr="00FE297C" w14:paraId="26898580" w14:textId="77777777" w:rsidTr="00627684">
        <w:tc>
          <w:tcPr>
            <w:tcW w:w="4590" w:type="dxa"/>
          </w:tcPr>
          <w:p w14:paraId="6165F0D4" w14:textId="7E2577CD" w:rsidR="0022066F" w:rsidRPr="00FE297C" w:rsidRDefault="0022066F" w:rsidP="0022066F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0" w:type="dxa"/>
            <w:vAlign w:val="center"/>
          </w:tcPr>
          <w:p w14:paraId="1ED4E316" w14:textId="25BB06E6" w:rsidR="0022066F" w:rsidRPr="00FE297C" w:rsidRDefault="00180B60" w:rsidP="0022066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6818964F" w14:textId="77777777" w:rsidR="0022066F" w:rsidRPr="00FE297C" w:rsidRDefault="0022066F" w:rsidP="0022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24B544E" w14:textId="48116A06" w:rsidR="0022066F" w:rsidRPr="00FE297C" w:rsidRDefault="00166896" w:rsidP="0022066F">
            <w:pPr>
              <w:pStyle w:val="acctfourfigures"/>
              <w:tabs>
                <w:tab w:val="clear" w:pos="765"/>
                <w:tab w:val="left" w:pos="-410"/>
              </w:tabs>
              <w:spacing w:line="240" w:lineRule="auto"/>
              <w:ind w:left="-410" w:right="100" w:hanging="5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270" w:type="dxa"/>
            <w:vAlign w:val="center"/>
          </w:tcPr>
          <w:p w14:paraId="6EEDF49F" w14:textId="77777777" w:rsidR="0022066F" w:rsidRPr="00FE297C" w:rsidRDefault="0022066F" w:rsidP="0022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39CE721F" w14:textId="1520281D" w:rsidR="0022066F" w:rsidRPr="00FE297C" w:rsidRDefault="0022066F" w:rsidP="0022066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4" w:type="dxa"/>
            <w:vAlign w:val="center"/>
          </w:tcPr>
          <w:p w14:paraId="3FFCDA91" w14:textId="77777777" w:rsidR="0022066F" w:rsidRPr="00FE297C" w:rsidRDefault="0022066F" w:rsidP="0022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259B534" w14:textId="020FD942" w:rsidR="0022066F" w:rsidRPr="00FE297C" w:rsidRDefault="00166896" w:rsidP="0022066F">
            <w:pPr>
              <w:pStyle w:val="acctfourfigures"/>
              <w:tabs>
                <w:tab w:val="clear" w:pos="765"/>
              </w:tabs>
              <w:spacing w:line="240" w:lineRule="auto"/>
              <w:ind w:left="-1430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</w:tr>
      <w:tr w:rsidR="0022066F" w:rsidRPr="00FE297C" w14:paraId="0FAC03BC" w14:textId="77777777" w:rsidTr="00627684">
        <w:tc>
          <w:tcPr>
            <w:tcW w:w="4590" w:type="dxa"/>
          </w:tcPr>
          <w:p w14:paraId="2E83DF5D" w14:textId="452F3487" w:rsidR="0022066F" w:rsidRPr="00FE297C" w:rsidRDefault="0022066F" w:rsidP="0022066F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                      (เปลี่ยนแปลงร้อยละ 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0" w:type="dxa"/>
            <w:vAlign w:val="center"/>
          </w:tcPr>
          <w:p w14:paraId="237F764D" w14:textId="77777777" w:rsidR="0022066F" w:rsidRPr="00FE297C" w:rsidRDefault="0022066F" w:rsidP="0022066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1CAC8F" w14:textId="762D4683" w:rsidR="00180B60" w:rsidRPr="00FE297C" w:rsidRDefault="00180B60" w:rsidP="0022066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1,466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2B149F26" w14:textId="77777777" w:rsidR="0022066F" w:rsidRPr="00FE297C" w:rsidRDefault="0022066F" w:rsidP="0022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64B24927" w14:textId="77777777" w:rsidR="00180B60" w:rsidRPr="00FE297C" w:rsidRDefault="00180B60" w:rsidP="0022066F">
            <w:pPr>
              <w:pStyle w:val="acctfourfigures"/>
              <w:tabs>
                <w:tab w:val="clear" w:pos="765"/>
              </w:tabs>
              <w:spacing w:line="240" w:lineRule="auto"/>
              <w:ind w:left="-41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E423F1" w14:textId="3C3A2689" w:rsidR="0022066F" w:rsidRPr="00FE297C" w:rsidRDefault="00166896" w:rsidP="0022066F">
            <w:pPr>
              <w:pStyle w:val="acctfourfigures"/>
              <w:tabs>
                <w:tab w:val="clear" w:pos="765"/>
              </w:tabs>
              <w:spacing w:line="240" w:lineRule="auto"/>
              <w:ind w:left="-41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1,622</w:t>
            </w:r>
          </w:p>
        </w:tc>
        <w:tc>
          <w:tcPr>
            <w:tcW w:w="270" w:type="dxa"/>
            <w:vAlign w:val="center"/>
          </w:tcPr>
          <w:p w14:paraId="7143AB64" w14:textId="77777777" w:rsidR="0022066F" w:rsidRPr="00FE297C" w:rsidRDefault="0022066F" w:rsidP="0022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0533C86F" w14:textId="77777777" w:rsidR="0022066F" w:rsidRPr="00FE297C" w:rsidRDefault="0022066F" w:rsidP="0022066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13092C" w14:textId="78AE8FE4" w:rsidR="0022066F" w:rsidRPr="00FE297C" w:rsidRDefault="0022066F" w:rsidP="0022066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1,188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4" w:type="dxa"/>
            <w:vAlign w:val="center"/>
          </w:tcPr>
          <w:p w14:paraId="1153C1EA" w14:textId="77777777" w:rsidR="0022066F" w:rsidRPr="00FE297C" w:rsidRDefault="0022066F" w:rsidP="0022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13E4E4DA" w14:textId="77777777" w:rsidR="0022066F" w:rsidRPr="00FE297C" w:rsidRDefault="0022066F" w:rsidP="0022066F">
            <w:pPr>
              <w:pStyle w:val="acctfourfigures"/>
              <w:tabs>
                <w:tab w:val="clear" w:pos="765"/>
                <w:tab w:val="left" w:pos="-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AB175D" w14:textId="4959F6F0" w:rsidR="0022066F" w:rsidRPr="00FE297C" w:rsidRDefault="00166896" w:rsidP="0022066F">
            <w:pPr>
              <w:pStyle w:val="acctfourfigures"/>
              <w:tabs>
                <w:tab w:val="clear" w:pos="765"/>
              </w:tabs>
              <w:spacing w:line="240" w:lineRule="auto"/>
              <w:ind w:left="-79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1,090</w:t>
            </w:r>
          </w:p>
        </w:tc>
      </w:tr>
    </w:tbl>
    <w:p w14:paraId="1D96AFBF" w14:textId="77777777" w:rsidR="000D4B68" w:rsidRPr="00FE297C" w:rsidRDefault="000D4B68" w:rsidP="00CC3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23" w:type="dxa"/>
        <w:tblLook w:val="01E0" w:firstRow="1" w:lastRow="1" w:firstColumn="1" w:lastColumn="1" w:noHBand="0" w:noVBand="0"/>
      </w:tblPr>
      <w:tblGrid>
        <w:gridCol w:w="4590"/>
        <w:gridCol w:w="900"/>
        <w:gridCol w:w="236"/>
        <w:gridCol w:w="900"/>
        <w:gridCol w:w="270"/>
        <w:gridCol w:w="990"/>
        <w:gridCol w:w="304"/>
        <w:gridCol w:w="990"/>
      </w:tblGrid>
      <w:tr w:rsidR="008E6E53" w:rsidRPr="00FE297C" w14:paraId="706D5661" w14:textId="77777777" w:rsidTr="00CB5A30">
        <w:trPr>
          <w:tblHeader/>
        </w:trPr>
        <w:tc>
          <w:tcPr>
            <w:tcW w:w="4590" w:type="dxa"/>
          </w:tcPr>
          <w:p w14:paraId="1A3DE9B0" w14:textId="77777777" w:rsidR="008E6E53" w:rsidRPr="00FE297C" w:rsidRDefault="008E6E53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590" w:type="dxa"/>
            <w:gridSpan w:val="7"/>
          </w:tcPr>
          <w:p w14:paraId="543AD795" w14:textId="6BE10A11" w:rsidR="008E6E53" w:rsidRPr="00FE297C" w:rsidRDefault="008E6E53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6E53" w:rsidRPr="00FE297C" w14:paraId="677BBB20" w14:textId="77777777" w:rsidTr="00CB5A30">
        <w:trPr>
          <w:tblHeader/>
        </w:trPr>
        <w:tc>
          <w:tcPr>
            <w:tcW w:w="4590" w:type="dxa"/>
          </w:tcPr>
          <w:p w14:paraId="2D97AC9E" w14:textId="77777777" w:rsidR="008E6E53" w:rsidRPr="00FE297C" w:rsidRDefault="008E6E53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</w:tcPr>
          <w:p w14:paraId="2EC5FA19" w14:textId="328F6AF8" w:rsidR="008E6E53" w:rsidRPr="00FE297C" w:rsidRDefault="00166896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C185C9B" w14:textId="77777777" w:rsidR="008E6E53" w:rsidRPr="00FE297C" w:rsidRDefault="008E6E53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</w:tcPr>
          <w:p w14:paraId="4DA5AA1B" w14:textId="1333ED4B" w:rsidR="008E6E53" w:rsidRPr="00FE297C" w:rsidRDefault="00166896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8E6E53" w:rsidRPr="00FE297C" w14:paraId="79800CBD" w14:textId="77777777" w:rsidTr="00CB5A30">
        <w:trPr>
          <w:tblHeader/>
        </w:trPr>
        <w:tc>
          <w:tcPr>
            <w:tcW w:w="4590" w:type="dxa"/>
          </w:tcPr>
          <w:p w14:paraId="10C6BB5B" w14:textId="77777777" w:rsidR="008E6E53" w:rsidRPr="00FE297C" w:rsidRDefault="008E6E53" w:rsidP="00CB5A30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30E47C9" w14:textId="77777777" w:rsidR="008E6E53" w:rsidRPr="00FE297C" w:rsidRDefault="008E6E53" w:rsidP="00CB5A3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45E4A690" w14:textId="77777777" w:rsidR="008E6E53" w:rsidRPr="00FE297C" w:rsidRDefault="008E6E53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FD6B328" w14:textId="77777777" w:rsidR="008E6E53" w:rsidRPr="00FE297C" w:rsidRDefault="008E6E53" w:rsidP="00CB5A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270" w:type="dxa"/>
          </w:tcPr>
          <w:p w14:paraId="1AA4055D" w14:textId="77777777" w:rsidR="008E6E53" w:rsidRPr="00FE297C" w:rsidRDefault="008E6E53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16E6FC4" w14:textId="77777777" w:rsidR="008E6E53" w:rsidRPr="00FE297C" w:rsidRDefault="008E6E53" w:rsidP="00CB5A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304" w:type="dxa"/>
          </w:tcPr>
          <w:p w14:paraId="24C287C6" w14:textId="77777777" w:rsidR="008E6E53" w:rsidRPr="00FE297C" w:rsidRDefault="008E6E53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5DF7B0A" w14:textId="77777777" w:rsidR="008E6E53" w:rsidRPr="00FE297C" w:rsidRDefault="008E6E53" w:rsidP="00CB5A3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ลดลง</w:t>
            </w:r>
          </w:p>
        </w:tc>
      </w:tr>
      <w:tr w:rsidR="008E6E53" w:rsidRPr="00FE297C" w14:paraId="2007A965" w14:textId="77777777" w:rsidTr="00CB5A30">
        <w:trPr>
          <w:tblHeader/>
        </w:trPr>
        <w:tc>
          <w:tcPr>
            <w:tcW w:w="4590" w:type="dxa"/>
          </w:tcPr>
          <w:p w14:paraId="4075B442" w14:textId="77777777" w:rsidR="008E6E53" w:rsidRPr="00FE297C" w:rsidRDefault="008E6E53" w:rsidP="00CB5A30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7E911CB8" w14:textId="77777777" w:rsidR="008E6E53" w:rsidRPr="00FE297C" w:rsidRDefault="008E6E53" w:rsidP="00CB5A3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297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(</w:t>
            </w:r>
            <w:r w:rsidRPr="00FE297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8E6E53" w:rsidRPr="00FE297C" w14:paraId="50B0A32E" w14:textId="77777777" w:rsidTr="00CB5A30">
        <w:tc>
          <w:tcPr>
            <w:tcW w:w="4590" w:type="dxa"/>
          </w:tcPr>
          <w:p w14:paraId="60FA468E" w14:textId="77777777" w:rsidR="008E6E53" w:rsidRPr="00FE297C" w:rsidRDefault="008E6E53" w:rsidP="00CB5A30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14:paraId="7C719EA2" w14:textId="390BC504" w:rsidR="008E6E53" w:rsidRPr="00FE297C" w:rsidRDefault="008E6E53" w:rsidP="00CB5A30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="00166896"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2DDFA005" w14:textId="77777777" w:rsidR="008E6E53" w:rsidRPr="00FE297C" w:rsidRDefault="008E6E53" w:rsidP="00CB5A3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70A9A55" w14:textId="77777777" w:rsidR="008E6E53" w:rsidRPr="00FE297C" w:rsidRDefault="008E6E53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CCFA9C2" w14:textId="77777777" w:rsidR="008E6E53" w:rsidRPr="00FE297C" w:rsidRDefault="008E6E53" w:rsidP="00CB5A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B0737B" w14:textId="77777777" w:rsidR="008E6E53" w:rsidRPr="00FE297C" w:rsidRDefault="008E6E53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D4B2734" w14:textId="77777777" w:rsidR="008E6E53" w:rsidRPr="00FE297C" w:rsidRDefault="008E6E53" w:rsidP="00CB5A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172BB090" w14:textId="77777777" w:rsidR="008E6E53" w:rsidRPr="00FE297C" w:rsidRDefault="008E6E53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2214069" w14:textId="77777777" w:rsidR="008E6E53" w:rsidRPr="00FE297C" w:rsidRDefault="008E6E53" w:rsidP="00CB5A3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6E53" w:rsidRPr="00FE297C" w14:paraId="6A0545C9" w14:textId="77777777" w:rsidTr="00CB5A30">
        <w:tc>
          <w:tcPr>
            <w:tcW w:w="4590" w:type="dxa"/>
          </w:tcPr>
          <w:p w14:paraId="23710DE8" w14:textId="667CBBC2" w:rsidR="008E6E53" w:rsidRPr="00FE297C" w:rsidRDefault="008E6E53" w:rsidP="00CB5A30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0" w:type="dxa"/>
            <w:vAlign w:val="center"/>
          </w:tcPr>
          <w:p w14:paraId="432F40DE" w14:textId="461B9C35" w:rsidR="008E6E53" w:rsidRPr="00FE297C" w:rsidRDefault="00180B60" w:rsidP="00CB5A30">
            <w:pPr>
              <w:pStyle w:val="acctfourfigures"/>
              <w:tabs>
                <w:tab w:val="clear" w:pos="765"/>
              </w:tabs>
              <w:spacing w:line="240" w:lineRule="auto"/>
              <w:ind w:left="-37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1,847</w:t>
            </w:r>
            <w:r w:rsidRPr="00FE29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06D85859" w14:textId="77777777" w:rsidR="008E6E53" w:rsidRPr="00FE297C" w:rsidRDefault="008E6E53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4C1FDB0" w14:textId="5A48FD80" w:rsidR="008E6E53" w:rsidRPr="00FE297C" w:rsidRDefault="00166896" w:rsidP="00180B60">
            <w:pPr>
              <w:pStyle w:val="acctfourfigures"/>
              <w:tabs>
                <w:tab w:val="clear" w:pos="765"/>
                <w:tab w:val="left" w:pos="310"/>
              </w:tabs>
              <w:spacing w:line="240" w:lineRule="auto"/>
              <w:ind w:left="-37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2,301</w:t>
            </w:r>
          </w:p>
        </w:tc>
        <w:tc>
          <w:tcPr>
            <w:tcW w:w="270" w:type="dxa"/>
            <w:vAlign w:val="center"/>
          </w:tcPr>
          <w:p w14:paraId="112E1AFD" w14:textId="77777777" w:rsidR="008E6E53" w:rsidRPr="00FE297C" w:rsidRDefault="008E6E53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0CE0B6A" w14:textId="42856B70" w:rsidR="008E6E53" w:rsidRPr="00FE297C" w:rsidRDefault="008E6E53" w:rsidP="00CB5A30">
            <w:pPr>
              <w:pStyle w:val="acctfourfigures"/>
              <w:tabs>
                <w:tab w:val="clear" w:pos="765"/>
              </w:tabs>
              <w:spacing w:line="240" w:lineRule="auto"/>
              <w:ind w:left="-37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2,656</w:t>
            </w:r>
            <w:r w:rsidRPr="00FE29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04" w:type="dxa"/>
            <w:vAlign w:val="center"/>
          </w:tcPr>
          <w:p w14:paraId="6B98C17D" w14:textId="77777777" w:rsidR="008E6E53" w:rsidRPr="00FE297C" w:rsidRDefault="008E6E53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E43CC66" w14:textId="6AE1C784" w:rsidR="008E6E53" w:rsidRPr="00FE297C" w:rsidRDefault="00166896" w:rsidP="00CB5A30">
            <w:pPr>
              <w:pStyle w:val="acctfourfigures"/>
              <w:tabs>
                <w:tab w:val="clear" w:pos="765"/>
              </w:tabs>
              <w:spacing w:line="240" w:lineRule="auto"/>
              <w:ind w:left="-37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2,130</w:t>
            </w:r>
          </w:p>
        </w:tc>
      </w:tr>
      <w:tr w:rsidR="008E6E53" w:rsidRPr="00FE297C" w14:paraId="56331EA2" w14:textId="77777777" w:rsidTr="00CB5A30">
        <w:tc>
          <w:tcPr>
            <w:tcW w:w="4590" w:type="dxa"/>
          </w:tcPr>
          <w:p w14:paraId="67531CF7" w14:textId="0BD8D3E9" w:rsidR="008E6E53" w:rsidRPr="00FE297C" w:rsidRDefault="008E6E53" w:rsidP="00CB5A30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  (เปลี่ยนแปลงร้อยละ 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0" w:type="dxa"/>
            <w:vAlign w:val="center"/>
          </w:tcPr>
          <w:p w14:paraId="7A8B0D9D" w14:textId="630A8ED5" w:rsidR="008E6E53" w:rsidRPr="00FE297C" w:rsidRDefault="00166896" w:rsidP="00CB5A30">
            <w:pPr>
              <w:pStyle w:val="acctfourfigures"/>
              <w:tabs>
                <w:tab w:val="clear" w:pos="765"/>
              </w:tabs>
              <w:spacing w:line="240" w:lineRule="auto"/>
              <w:ind w:left="-350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2,288</w:t>
            </w:r>
          </w:p>
        </w:tc>
        <w:tc>
          <w:tcPr>
            <w:tcW w:w="236" w:type="dxa"/>
            <w:vAlign w:val="center"/>
          </w:tcPr>
          <w:p w14:paraId="439630BA" w14:textId="77777777" w:rsidR="008E6E53" w:rsidRPr="00FE297C" w:rsidRDefault="008E6E53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3D8309A" w14:textId="223A280C" w:rsidR="008E6E53" w:rsidRPr="00FE297C" w:rsidRDefault="00180B60" w:rsidP="00CB5A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1,874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47CD6667" w14:textId="77777777" w:rsidR="008E6E53" w:rsidRPr="00FE297C" w:rsidRDefault="008E6E53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DDE4AF8" w14:textId="42CEF11D" w:rsidR="008E6E53" w:rsidRPr="00FE297C" w:rsidRDefault="00166896" w:rsidP="00180B60">
            <w:pPr>
              <w:pStyle w:val="acctfourfigures"/>
              <w:tabs>
                <w:tab w:val="clear" w:pos="765"/>
              </w:tabs>
              <w:spacing w:line="240" w:lineRule="auto"/>
              <w:ind w:left="-950" w:right="1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3,290</w:t>
            </w:r>
          </w:p>
        </w:tc>
        <w:tc>
          <w:tcPr>
            <w:tcW w:w="304" w:type="dxa"/>
            <w:vAlign w:val="center"/>
          </w:tcPr>
          <w:p w14:paraId="43EEE5DC" w14:textId="77777777" w:rsidR="008E6E53" w:rsidRPr="00FE297C" w:rsidRDefault="008E6E53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EF4F3A0" w14:textId="099612E5" w:rsidR="008E6E53" w:rsidRPr="00FE297C" w:rsidRDefault="008E6E53" w:rsidP="00CB5A30">
            <w:pPr>
              <w:pStyle w:val="acctfourfigures"/>
              <w:tabs>
                <w:tab w:val="clear" w:pos="765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2,342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E6E53" w:rsidRPr="00FE297C" w14:paraId="2DA686DB" w14:textId="77777777" w:rsidTr="00CB5A30">
        <w:tc>
          <w:tcPr>
            <w:tcW w:w="4590" w:type="dxa"/>
          </w:tcPr>
          <w:p w14:paraId="022B2112" w14:textId="584A78EE" w:rsidR="008E6E53" w:rsidRPr="00FE297C" w:rsidRDefault="008E6E53" w:rsidP="00CB5A30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0" w:type="dxa"/>
            <w:vAlign w:val="center"/>
          </w:tcPr>
          <w:p w14:paraId="4BA05873" w14:textId="6006490F" w:rsidR="008E6E53" w:rsidRPr="00FE297C" w:rsidRDefault="00180B60" w:rsidP="00CB5A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616E145C" w14:textId="77777777" w:rsidR="008E6E53" w:rsidRPr="00FE297C" w:rsidRDefault="008E6E53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710036F" w14:textId="7248D0FF" w:rsidR="008E6E53" w:rsidRPr="00FE297C" w:rsidRDefault="00166896" w:rsidP="00180B60">
            <w:pPr>
              <w:pStyle w:val="acctfourfigures"/>
              <w:tabs>
                <w:tab w:val="clear" w:pos="765"/>
                <w:tab w:val="left" w:pos="310"/>
              </w:tabs>
              <w:spacing w:line="240" w:lineRule="auto"/>
              <w:ind w:left="-37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70" w:type="dxa"/>
            <w:vAlign w:val="center"/>
          </w:tcPr>
          <w:p w14:paraId="1C609663" w14:textId="77777777" w:rsidR="008E6E53" w:rsidRPr="00FE297C" w:rsidRDefault="008E6E53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40761E5E" w14:textId="7D535751" w:rsidR="008E6E53" w:rsidRPr="00FE297C" w:rsidRDefault="008E6E53" w:rsidP="00CB5A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4" w:type="dxa"/>
            <w:vAlign w:val="center"/>
          </w:tcPr>
          <w:p w14:paraId="0E77E427" w14:textId="77777777" w:rsidR="008E6E53" w:rsidRPr="00FE297C" w:rsidRDefault="008E6E53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8786424" w14:textId="261F55F2" w:rsidR="008E6E53" w:rsidRPr="00FE297C" w:rsidRDefault="00166896" w:rsidP="00CB5A30">
            <w:pPr>
              <w:pStyle w:val="acctfourfigures"/>
              <w:tabs>
                <w:tab w:val="clear" w:pos="765"/>
              </w:tabs>
              <w:spacing w:line="240" w:lineRule="auto"/>
              <w:ind w:left="-1430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</w:tr>
      <w:tr w:rsidR="008E6E53" w:rsidRPr="00FE297C" w14:paraId="0ED7B307" w14:textId="77777777" w:rsidTr="00CB5A30">
        <w:tc>
          <w:tcPr>
            <w:tcW w:w="4590" w:type="dxa"/>
          </w:tcPr>
          <w:p w14:paraId="689047DD" w14:textId="6BF7985A" w:rsidR="008E6E53" w:rsidRPr="00FE297C" w:rsidRDefault="008E6E53" w:rsidP="00CB5A30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                      (เปลี่ยนแปลงร้อยละ 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0" w:type="dxa"/>
            <w:vAlign w:val="center"/>
          </w:tcPr>
          <w:p w14:paraId="1DE981BF" w14:textId="77777777" w:rsidR="00180B60" w:rsidRPr="00FE297C" w:rsidRDefault="00180B60" w:rsidP="00CB5A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21CDFE" w14:textId="306B6889" w:rsidR="008E6E53" w:rsidRPr="00FE297C" w:rsidRDefault="00180B60" w:rsidP="00CB5A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65E8418B" w14:textId="77777777" w:rsidR="008E6E53" w:rsidRPr="00FE297C" w:rsidRDefault="008E6E53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777735B6" w14:textId="77777777" w:rsidR="008E6E53" w:rsidRPr="00FE297C" w:rsidRDefault="008E6E53" w:rsidP="00180B60">
            <w:pPr>
              <w:pStyle w:val="acctfourfigures"/>
              <w:tabs>
                <w:tab w:val="clear" w:pos="765"/>
                <w:tab w:val="left" w:pos="310"/>
              </w:tabs>
              <w:spacing w:line="240" w:lineRule="auto"/>
              <w:ind w:left="-37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A275B26" w14:textId="59945427" w:rsidR="00180B60" w:rsidRPr="00FE297C" w:rsidRDefault="00166896" w:rsidP="00180B60">
            <w:pPr>
              <w:pStyle w:val="acctfourfigures"/>
              <w:tabs>
                <w:tab w:val="clear" w:pos="765"/>
                <w:tab w:val="left" w:pos="310"/>
              </w:tabs>
              <w:spacing w:line="240" w:lineRule="auto"/>
              <w:ind w:left="-37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924</w:t>
            </w:r>
          </w:p>
        </w:tc>
        <w:tc>
          <w:tcPr>
            <w:tcW w:w="270" w:type="dxa"/>
            <w:vAlign w:val="center"/>
          </w:tcPr>
          <w:p w14:paraId="72E08FA0" w14:textId="77777777" w:rsidR="008E6E53" w:rsidRPr="00FE297C" w:rsidRDefault="008E6E53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2BF2F0A0" w14:textId="77777777" w:rsidR="008E6E53" w:rsidRPr="00FE297C" w:rsidRDefault="008E6E53" w:rsidP="00CB5A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05FB93" w14:textId="36A33FC7" w:rsidR="008E6E53" w:rsidRPr="00FE297C" w:rsidRDefault="008E6E53" w:rsidP="00CB5A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1,188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4" w:type="dxa"/>
            <w:vAlign w:val="center"/>
          </w:tcPr>
          <w:p w14:paraId="5A90FAE3" w14:textId="77777777" w:rsidR="008E6E53" w:rsidRPr="00FE297C" w:rsidRDefault="008E6E53" w:rsidP="00CB5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06F5B10F" w14:textId="77777777" w:rsidR="008E6E53" w:rsidRPr="00FE297C" w:rsidRDefault="008E6E53" w:rsidP="00CB5A30">
            <w:pPr>
              <w:pStyle w:val="acctfourfigures"/>
              <w:tabs>
                <w:tab w:val="clear" w:pos="765"/>
                <w:tab w:val="left" w:pos="-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9630B8" w14:textId="37ED0983" w:rsidR="008E6E53" w:rsidRPr="00FE297C" w:rsidRDefault="00166896" w:rsidP="00CB5A30">
            <w:pPr>
              <w:pStyle w:val="acctfourfigures"/>
              <w:tabs>
                <w:tab w:val="clear" w:pos="765"/>
              </w:tabs>
              <w:spacing w:line="240" w:lineRule="auto"/>
              <w:ind w:left="-79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1,090</w:t>
            </w:r>
          </w:p>
        </w:tc>
      </w:tr>
    </w:tbl>
    <w:p w14:paraId="3249C631" w14:textId="77777777" w:rsidR="00C81623" w:rsidRPr="00FE297C" w:rsidRDefault="002A1B21" w:rsidP="004A1FC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0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FE297C">
        <w:rPr>
          <w:rFonts w:ascii="Angsana New" w:hAnsi="Angsana New"/>
          <w:sz w:val="30"/>
          <w:szCs w:val="30"/>
          <w:u w:val="none"/>
          <w:cs/>
        </w:rPr>
        <w:tab/>
      </w:r>
    </w:p>
    <w:p w14:paraId="0F117A20" w14:textId="322687C1" w:rsidR="004A1FC5" w:rsidRPr="00FE297C" w:rsidRDefault="00C81623" w:rsidP="004A1FC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0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FE297C">
        <w:rPr>
          <w:rFonts w:ascii="Angsana New" w:hAnsi="Angsana New"/>
          <w:sz w:val="30"/>
          <w:szCs w:val="30"/>
          <w:u w:val="none"/>
          <w:lang w:val="en-US"/>
        </w:rPr>
        <w:t>15</w:t>
      </w:r>
      <w:r w:rsidRPr="00FE297C">
        <w:rPr>
          <w:rFonts w:ascii="Angsana New" w:hAnsi="Angsana New"/>
          <w:sz w:val="30"/>
          <w:szCs w:val="30"/>
          <w:u w:val="none"/>
          <w:lang w:val="en-US"/>
        </w:rPr>
        <w:tab/>
      </w:r>
      <w:r w:rsidR="004A1FC5" w:rsidRPr="00FE297C">
        <w:rPr>
          <w:rFonts w:ascii="Angsana New" w:hAnsi="Angsana New" w:hint="cs"/>
          <w:sz w:val="30"/>
          <w:szCs w:val="30"/>
          <w:u w:val="none"/>
          <w:cs/>
        </w:rPr>
        <w:t>ทุนเรือนหุ้น</w:t>
      </w:r>
    </w:p>
    <w:p w14:paraId="2C86CE54" w14:textId="77777777" w:rsidR="004A1FC5" w:rsidRPr="00FE297C" w:rsidRDefault="004A1FC5" w:rsidP="004A1FC5">
      <w:pPr>
        <w:rPr>
          <w:lang w:val="x-none" w:eastAsia="x-none"/>
        </w:rPr>
      </w:pPr>
    </w:p>
    <w:p w14:paraId="4AA648E7" w14:textId="77777777" w:rsidR="004A1FC5" w:rsidRPr="00FE297C" w:rsidRDefault="004A1FC5" w:rsidP="004A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E297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68479E55" w14:textId="77777777" w:rsidR="004A1FC5" w:rsidRPr="00FE297C" w:rsidRDefault="004A1FC5" w:rsidP="004A1FC5">
      <w:pPr>
        <w:rPr>
          <w:lang w:val="x-none" w:eastAsia="x-none"/>
        </w:rPr>
      </w:pPr>
    </w:p>
    <w:p w14:paraId="1E92099C" w14:textId="77777777" w:rsidR="004A1FC5" w:rsidRPr="00FE297C" w:rsidRDefault="004A1FC5" w:rsidP="004A1FC5">
      <w:pPr>
        <w:pStyle w:val="AccPolicyHeading"/>
        <w:rPr>
          <w:rFonts w:asciiTheme="majorBidi" w:hAnsiTheme="majorBidi" w:cstheme="majorBidi"/>
          <w:i/>
          <w:iCs/>
        </w:rPr>
      </w:pPr>
      <w:r w:rsidRPr="00FE297C">
        <w:rPr>
          <w:rFonts w:asciiTheme="majorBidi" w:hAnsiTheme="majorBidi" w:cstheme="majorBidi"/>
          <w:i/>
          <w:iCs/>
          <w:cs/>
        </w:rPr>
        <w:t>หุ้นสามัญ</w:t>
      </w:r>
    </w:p>
    <w:p w14:paraId="63875A45" w14:textId="77777777" w:rsidR="004A1FC5" w:rsidRPr="00FE297C" w:rsidRDefault="004A1FC5" w:rsidP="004A1FC5">
      <w:pPr>
        <w:pStyle w:val="AccPolicyHeading"/>
        <w:rPr>
          <w:rFonts w:asciiTheme="majorBidi" w:hAnsiTheme="majorBidi" w:cstheme="majorBidi"/>
          <w:i/>
          <w:iCs/>
        </w:rPr>
      </w:pPr>
    </w:p>
    <w:p w14:paraId="5A9EF689" w14:textId="77777777" w:rsidR="004A1FC5" w:rsidRPr="00FE297C" w:rsidRDefault="004A1FC5" w:rsidP="004A1FC5">
      <w:pPr>
        <w:pStyle w:val="AccPolicyHeading"/>
        <w:rPr>
          <w:rFonts w:asciiTheme="majorBidi" w:hAnsiTheme="majorBidi" w:cstheme="majorBidi"/>
        </w:rPr>
      </w:pPr>
      <w:r w:rsidRPr="00FE297C">
        <w:rPr>
          <w:rFonts w:asciiTheme="majorBidi" w:hAnsiTheme="majorBidi" w:cstheme="majorBidi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FE297C">
        <w:rPr>
          <w:rFonts w:asciiTheme="majorBidi" w:hAnsiTheme="majorBidi" w:cstheme="majorBidi"/>
        </w:rPr>
        <w:t xml:space="preserve"> </w:t>
      </w:r>
    </w:p>
    <w:p w14:paraId="1F64CE12" w14:textId="77777777" w:rsidR="004A1FC5" w:rsidRPr="00FE297C" w:rsidRDefault="004A1FC5" w:rsidP="004A1FC5">
      <w:pPr>
        <w:pStyle w:val="AccPolicyHeading"/>
        <w:rPr>
          <w:rFonts w:asciiTheme="majorBidi" w:hAnsiTheme="majorBidi" w:cstheme="majorBidi"/>
        </w:rPr>
      </w:pPr>
    </w:p>
    <w:p w14:paraId="79425C61" w14:textId="77777777" w:rsidR="004A1FC5" w:rsidRPr="00FE297C" w:rsidRDefault="004A1FC5" w:rsidP="004A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297C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01DEFF43" w14:textId="77777777" w:rsidR="004A1FC5" w:rsidRPr="00FE297C" w:rsidRDefault="004A1FC5" w:rsidP="004A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2F350EE" w14:textId="564EC65C" w:rsidR="004A1FC5" w:rsidRPr="00FE297C" w:rsidRDefault="004A1FC5" w:rsidP="004A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>ตามบทบัญญัติแห่งพระราชบัญญัติบริษัทมหาชนจำกัด พ</w:t>
      </w:r>
      <w:r w:rsidRPr="00FE297C">
        <w:rPr>
          <w:rFonts w:asciiTheme="majorBidi" w:hAnsiTheme="majorBidi" w:cstheme="majorBidi"/>
          <w:sz w:val="30"/>
          <w:szCs w:val="30"/>
        </w:rPr>
        <w:t>.</w:t>
      </w:r>
      <w:r w:rsidRPr="00FE297C">
        <w:rPr>
          <w:rFonts w:asciiTheme="majorBidi" w:hAnsiTheme="majorBidi" w:cstheme="majorBidi"/>
          <w:sz w:val="30"/>
          <w:szCs w:val="30"/>
          <w:cs/>
        </w:rPr>
        <w:t>ศ</w:t>
      </w:r>
      <w:r w:rsidRPr="00FE297C">
        <w:rPr>
          <w:rFonts w:asciiTheme="majorBidi" w:hAnsiTheme="majorBidi" w:cstheme="majorBidi"/>
          <w:sz w:val="30"/>
          <w:szCs w:val="30"/>
        </w:rPr>
        <w:t>.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</w:rPr>
        <w:t>2535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FE297C">
        <w:rPr>
          <w:rFonts w:asciiTheme="majorBidi" w:hAnsiTheme="majorBidi" w:cstheme="majorBidi"/>
          <w:sz w:val="30"/>
          <w:szCs w:val="30"/>
        </w:rPr>
        <w:t>51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E297C">
        <w:rPr>
          <w:rFonts w:asciiTheme="majorBidi" w:hAnsiTheme="majorBidi" w:cstheme="majorBidi"/>
          <w:sz w:val="30"/>
          <w:szCs w:val="30"/>
        </w:rPr>
        <w:t>“</w:t>
      </w:r>
      <w:r w:rsidRPr="00FE297C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FE297C">
        <w:rPr>
          <w:rFonts w:asciiTheme="majorBidi" w:hAnsiTheme="majorBidi" w:cstheme="majorBidi"/>
          <w:sz w:val="30"/>
          <w:szCs w:val="30"/>
        </w:rPr>
        <w:t>”</w:t>
      </w:r>
      <w:r w:rsidRPr="00FE297C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71C96F5" w14:textId="0ED7FF30" w:rsidR="002F087A" w:rsidRPr="00FE297C" w:rsidRDefault="002F087A" w:rsidP="004A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F65812C" w14:textId="44193952" w:rsidR="002F087A" w:rsidRPr="00FE297C" w:rsidRDefault="002F087A" w:rsidP="004A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B8CB72" w14:textId="4A6180EC" w:rsidR="002F087A" w:rsidRPr="00FE297C" w:rsidRDefault="002F087A" w:rsidP="004A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9BB388" w14:textId="05431B10" w:rsidR="002F087A" w:rsidRPr="00FE297C" w:rsidRDefault="002F087A" w:rsidP="004A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1E031" w14:textId="7DB2BE85" w:rsidR="002F087A" w:rsidRPr="00FE297C" w:rsidRDefault="002F087A" w:rsidP="004A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D43E4EF" w14:textId="77777777" w:rsidR="002F087A" w:rsidRPr="00FE297C" w:rsidRDefault="002F087A" w:rsidP="004A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B749F05" w14:textId="77777777" w:rsidR="004A1FC5" w:rsidRPr="00FE297C" w:rsidRDefault="004A1FC5" w:rsidP="004A1FC5">
      <w:pPr>
        <w:rPr>
          <w:cs/>
          <w:lang w:val="x-none" w:eastAsia="x-none"/>
        </w:rPr>
      </w:pP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8"/>
        <w:gridCol w:w="949"/>
        <w:gridCol w:w="1084"/>
        <w:gridCol w:w="271"/>
        <w:gridCol w:w="1220"/>
        <w:gridCol w:w="272"/>
        <w:gridCol w:w="1219"/>
        <w:gridCol w:w="272"/>
        <w:gridCol w:w="1220"/>
      </w:tblGrid>
      <w:tr w:rsidR="004A1FC5" w:rsidRPr="00FE297C" w14:paraId="1DEEA622" w14:textId="77777777" w:rsidTr="00C5567A">
        <w:trPr>
          <w:cantSplit/>
          <w:trHeight w:val="344"/>
        </w:trPr>
        <w:tc>
          <w:tcPr>
            <w:tcW w:w="2168" w:type="dxa"/>
          </w:tcPr>
          <w:p w14:paraId="34054428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9" w:type="dxa"/>
          </w:tcPr>
          <w:p w14:paraId="491474FE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575" w:type="dxa"/>
            <w:gridSpan w:val="3"/>
          </w:tcPr>
          <w:p w14:paraId="30D91289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2" w:type="dxa"/>
          </w:tcPr>
          <w:p w14:paraId="12A8D894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1" w:type="dxa"/>
            <w:gridSpan w:val="3"/>
          </w:tcPr>
          <w:p w14:paraId="72897231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A1FC5" w:rsidRPr="00FE297C" w14:paraId="5A8E4670" w14:textId="77777777" w:rsidTr="00C5567A">
        <w:trPr>
          <w:cantSplit/>
        </w:trPr>
        <w:tc>
          <w:tcPr>
            <w:tcW w:w="2168" w:type="dxa"/>
          </w:tcPr>
          <w:p w14:paraId="67682238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49" w:type="dxa"/>
          </w:tcPr>
          <w:p w14:paraId="20F59D35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084" w:type="dxa"/>
          </w:tcPr>
          <w:p w14:paraId="099CAC16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1" w:type="dxa"/>
          </w:tcPr>
          <w:p w14:paraId="5A827373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20" w:type="dxa"/>
          </w:tcPr>
          <w:p w14:paraId="5993EA1A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72" w:type="dxa"/>
          </w:tcPr>
          <w:p w14:paraId="1A88D3CB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0E31DF40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2" w:type="dxa"/>
          </w:tcPr>
          <w:p w14:paraId="2A4E5F30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20" w:type="dxa"/>
          </w:tcPr>
          <w:p w14:paraId="1BA66C1D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</w:tr>
      <w:tr w:rsidR="004A1FC5" w:rsidRPr="00FE297C" w14:paraId="0C24A367" w14:textId="77777777" w:rsidTr="00C5567A">
        <w:trPr>
          <w:cantSplit/>
          <w:trHeight w:val="60"/>
        </w:trPr>
        <w:tc>
          <w:tcPr>
            <w:tcW w:w="2168" w:type="dxa"/>
          </w:tcPr>
          <w:p w14:paraId="1F310F7B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49" w:type="dxa"/>
          </w:tcPr>
          <w:p w14:paraId="382B9E87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558" w:type="dxa"/>
            <w:gridSpan w:val="7"/>
          </w:tcPr>
          <w:p w14:paraId="7C6D6766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(พันหุ้น / 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4A1FC5" w:rsidRPr="00FE297C" w14:paraId="4DB19865" w14:textId="77777777" w:rsidTr="00C5567A">
        <w:trPr>
          <w:cantSplit/>
          <w:trHeight w:val="371"/>
        </w:trPr>
        <w:tc>
          <w:tcPr>
            <w:tcW w:w="2168" w:type="dxa"/>
          </w:tcPr>
          <w:p w14:paraId="749D56E5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49" w:type="dxa"/>
          </w:tcPr>
          <w:p w14:paraId="531B7D09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6098A732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B531CB4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20" w:type="dxa"/>
          </w:tcPr>
          <w:p w14:paraId="1E8102AE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56508628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19" w:type="dxa"/>
          </w:tcPr>
          <w:p w14:paraId="6A37882B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F6FB914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2C1C1DD7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1FC5" w:rsidRPr="00FE297C" w14:paraId="196DBBE3" w14:textId="77777777" w:rsidTr="00C5567A">
        <w:trPr>
          <w:cantSplit/>
          <w:trHeight w:val="398"/>
        </w:trPr>
        <w:tc>
          <w:tcPr>
            <w:tcW w:w="2168" w:type="dxa"/>
          </w:tcPr>
          <w:p w14:paraId="31304BFC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E297C">
              <w:rPr>
                <w:rFonts w:ascii="Angsana New" w:hAnsi="Angsana New"/>
                <w:sz w:val="30"/>
                <w:szCs w:val="30"/>
              </w:rPr>
              <w:t>1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49" w:type="dxa"/>
          </w:tcPr>
          <w:p w14:paraId="24DFCE9A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1" w:firstLine="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905AB6F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98E91B9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20" w:type="dxa"/>
          </w:tcPr>
          <w:p w14:paraId="5D793C39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0F0844A1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19" w:type="dxa"/>
          </w:tcPr>
          <w:p w14:paraId="4B3D99DF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544E17F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0E8B84AE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1FC5" w:rsidRPr="00FE297C" w14:paraId="0E8F7D20" w14:textId="77777777" w:rsidTr="00C5567A">
        <w:trPr>
          <w:cantSplit/>
          <w:trHeight w:val="263"/>
        </w:trPr>
        <w:tc>
          <w:tcPr>
            <w:tcW w:w="2168" w:type="dxa"/>
          </w:tcPr>
          <w:p w14:paraId="21CDC18B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9" w:type="dxa"/>
          </w:tcPr>
          <w:p w14:paraId="6D86AF4F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4" w:type="dxa"/>
          </w:tcPr>
          <w:p w14:paraId="63006448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3,914,286</w:t>
            </w:r>
          </w:p>
        </w:tc>
        <w:tc>
          <w:tcPr>
            <w:tcW w:w="271" w:type="dxa"/>
          </w:tcPr>
          <w:p w14:paraId="2113FE4B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20" w:type="dxa"/>
          </w:tcPr>
          <w:p w14:paraId="170F3873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3,914,286</w:t>
            </w:r>
          </w:p>
        </w:tc>
        <w:tc>
          <w:tcPr>
            <w:tcW w:w="272" w:type="dxa"/>
          </w:tcPr>
          <w:p w14:paraId="3DF545E8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05879C9E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3,914,286</w:t>
            </w:r>
          </w:p>
        </w:tc>
        <w:tc>
          <w:tcPr>
            <w:tcW w:w="272" w:type="dxa"/>
          </w:tcPr>
          <w:p w14:paraId="3E9009E1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20" w:type="dxa"/>
          </w:tcPr>
          <w:p w14:paraId="36D7C439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3,914,286</w:t>
            </w:r>
          </w:p>
        </w:tc>
      </w:tr>
      <w:tr w:rsidR="004A1FC5" w:rsidRPr="00FE297C" w14:paraId="3F0C8003" w14:textId="77777777" w:rsidTr="00C5567A">
        <w:trPr>
          <w:cantSplit/>
          <w:trHeight w:val="468"/>
        </w:trPr>
        <w:tc>
          <w:tcPr>
            <w:tcW w:w="2168" w:type="dxa"/>
          </w:tcPr>
          <w:p w14:paraId="31BFF3DE" w14:textId="1B030A46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90C89"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E29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9" w:type="dxa"/>
          </w:tcPr>
          <w:p w14:paraId="2BFB4AD1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271EC1F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77C43F1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054756DC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CDBF563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3D61AB09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6EB4A77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6B949B08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1FC5" w:rsidRPr="00FE297C" w14:paraId="37234CA0" w14:textId="77777777" w:rsidTr="00C5567A">
        <w:trPr>
          <w:cantSplit/>
        </w:trPr>
        <w:tc>
          <w:tcPr>
            <w:tcW w:w="2168" w:type="dxa"/>
          </w:tcPr>
          <w:p w14:paraId="5D97C18A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9" w:type="dxa"/>
          </w:tcPr>
          <w:p w14:paraId="21E8ABCB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76134A5B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3,914,286</w:t>
            </w:r>
          </w:p>
        </w:tc>
        <w:tc>
          <w:tcPr>
            <w:tcW w:w="271" w:type="dxa"/>
          </w:tcPr>
          <w:p w14:paraId="5D188D6D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</w:tcPr>
          <w:p w14:paraId="11F67EEB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3,914,286</w:t>
            </w:r>
          </w:p>
        </w:tc>
        <w:tc>
          <w:tcPr>
            <w:tcW w:w="272" w:type="dxa"/>
          </w:tcPr>
          <w:p w14:paraId="386FBB90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</w:tcPr>
          <w:p w14:paraId="317B5403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3,914,286</w:t>
            </w:r>
          </w:p>
        </w:tc>
        <w:tc>
          <w:tcPr>
            <w:tcW w:w="272" w:type="dxa"/>
          </w:tcPr>
          <w:p w14:paraId="6352C29E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</w:tcPr>
          <w:p w14:paraId="790104D5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3,914,286</w:t>
            </w:r>
          </w:p>
        </w:tc>
      </w:tr>
      <w:tr w:rsidR="004A1FC5" w:rsidRPr="00FE297C" w14:paraId="56655080" w14:textId="77777777" w:rsidTr="00C5567A">
        <w:trPr>
          <w:cantSplit/>
          <w:trHeight w:hRule="exact" w:val="170"/>
        </w:trPr>
        <w:tc>
          <w:tcPr>
            <w:tcW w:w="2168" w:type="dxa"/>
          </w:tcPr>
          <w:p w14:paraId="603F69AB" w14:textId="77777777" w:rsidR="004A1FC5" w:rsidRPr="00FE297C" w:rsidRDefault="004A1FC5" w:rsidP="00C556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378"/>
              <w:outlineLvl w:val="7"/>
              <w:rPr>
                <w:rFonts w:ascii="Angsana New" w:hAnsi="Angsana New"/>
                <w:b/>
                <w:bCs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949" w:type="dxa"/>
          </w:tcPr>
          <w:p w14:paraId="7BC5B343" w14:textId="77777777" w:rsidR="004A1FC5" w:rsidRPr="00FE297C" w:rsidRDefault="004A1FC5" w:rsidP="00C556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7"/>
              <w:rPr>
                <w:rFonts w:ascii="Angsana New" w:hAnsi="Angsana New"/>
                <w:b/>
                <w:bCs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1084" w:type="dxa"/>
          </w:tcPr>
          <w:p w14:paraId="6A7B11FD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1" w:type="dxa"/>
          </w:tcPr>
          <w:p w14:paraId="0E6E1278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20" w:type="dxa"/>
          </w:tcPr>
          <w:p w14:paraId="2FC74D3A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2" w:type="dxa"/>
          </w:tcPr>
          <w:p w14:paraId="0BEA766D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3CCDEA98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2ADAF7F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1C3272A8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1FC5" w:rsidRPr="00FE297C" w14:paraId="1B950D29" w14:textId="77777777" w:rsidTr="00C5567A">
        <w:trPr>
          <w:cantSplit/>
        </w:trPr>
        <w:tc>
          <w:tcPr>
            <w:tcW w:w="2168" w:type="dxa"/>
          </w:tcPr>
          <w:p w14:paraId="07CE248E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49" w:type="dxa"/>
          </w:tcPr>
          <w:p w14:paraId="0A5D1E33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15C505D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D83BE5A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20" w:type="dxa"/>
          </w:tcPr>
          <w:p w14:paraId="022A4FE0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C46FB4D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3A2371EC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CD63702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4109447C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1FC5" w:rsidRPr="00FE297C" w14:paraId="50893F29" w14:textId="77777777" w:rsidTr="00C5567A">
        <w:trPr>
          <w:cantSplit/>
          <w:trHeight w:val="161"/>
        </w:trPr>
        <w:tc>
          <w:tcPr>
            <w:tcW w:w="2168" w:type="dxa"/>
          </w:tcPr>
          <w:p w14:paraId="402695A4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E297C">
              <w:rPr>
                <w:rFonts w:ascii="Angsana New" w:hAnsi="Angsana New"/>
                <w:sz w:val="30"/>
                <w:szCs w:val="30"/>
              </w:rPr>
              <w:t>1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49" w:type="dxa"/>
          </w:tcPr>
          <w:p w14:paraId="234793D0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BFE673C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9CB2604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20" w:type="dxa"/>
          </w:tcPr>
          <w:p w14:paraId="417E2A4A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02933A0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67AE3353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0F3EBD1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48AA83A5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1FC5" w:rsidRPr="00FE297C" w14:paraId="211C90BE" w14:textId="77777777" w:rsidTr="00C5567A">
        <w:trPr>
          <w:cantSplit/>
        </w:trPr>
        <w:tc>
          <w:tcPr>
            <w:tcW w:w="2168" w:type="dxa"/>
          </w:tcPr>
          <w:p w14:paraId="3C48E927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9" w:type="dxa"/>
          </w:tcPr>
          <w:p w14:paraId="54254E2A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4" w:type="dxa"/>
          </w:tcPr>
          <w:p w14:paraId="363488A9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2,740,000</w:t>
            </w:r>
          </w:p>
        </w:tc>
        <w:tc>
          <w:tcPr>
            <w:tcW w:w="271" w:type="dxa"/>
          </w:tcPr>
          <w:p w14:paraId="186B8859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20" w:type="dxa"/>
          </w:tcPr>
          <w:p w14:paraId="705A86B6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2,740,000</w:t>
            </w:r>
          </w:p>
        </w:tc>
        <w:tc>
          <w:tcPr>
            <w:tcW w:w="272" w:type="dxa"/>
          </w:tcPr>
          <w:p w14:paraId="5BEEDFCA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760C22F8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2,740,000</w:t>
            </w:r>
          </w:p>
        </w:tc>
        <w:tc>
          <w:tcPr>
            <w:tcW w:w="272" w:type="dxa"/>
          </w:tcPr>
          <w:p w14:paraId="4AA67516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20" w:type="dxa"/>
          </w:tcPr>
          <w:p w14:paraId="6EE6A388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2,740,000</w:t>
            </w:r>
          </w:p>
        </w:tc>
      </w:tr>
      <w:tr w:rsidR="004A1FC5" w:rsidRPr="00FE297C" w14:paraId="7122E57E" w14:textId="77777777" w:rsidTr="00C5567A">
        <w:trPr>
          <w:cantSplit/>
        </w:trPr>
        <w:tc>
          <w:tcPr>
            <w:tcW w:w="2168" w:type="dxa"/>
          </w:tcPr>
          <w:p w14:paraId="5FE99812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49" w:type="dxa"/>
          </w:tcPr>
          <w:p w14:paraId="1F7BDC95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DCA0523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7A33F4B7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20" w:type="dxa"/>
          </w:tcPr>
          <w:p w14:paraId="36400AFD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51F26526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5B1F4975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5A51E17F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1244B6BB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1FC5" w:rsidRPr="00FE297C" w14:paraId="4979C8EE" w14:textId="77777777" w:rsidTr="00C5567A">
        <w:trPr>
          <w:cantSplit/>
        </w:trPr>
        <w:tc>
          <w:tcPr>
            <w:tcW w:w="2168" w:type="dxa"/>
          </w:tcPr>
          <w:p w14:paraId="62CB1080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th-TH"/>
              </w:rPr>
              <w:t>-  หุ้นสามัญ</w:t>
            </w:r>
          </w:p>
        </w:tc>
        <w:tc>
          <w:tcPr>
            <w:tcW w:w="949" w:type="dxa"/>
          </w:tcPr>
          <w:p w14:paraId="2344F6E9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4" w:type="dxa"/>
          </w:tcPr>
          <w:p w14:paraId="27C11E84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1,174,286</w:t>
            </w:r>
          </w:p>
        </w:tc>
        <w:tc>
          <w:tcPr>
            <w:tcW w:w="271" w:type="dxa"/>
          </w:tcPr>
          <w:p w14:paraId="36BC6793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20" w:type="dxa"/>
          </w:tcPr>
          <w:p w14:paraId="74DE4006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1,174,286</w:t>
            </w:r>
          </w:p>
        </w:tc>
        <w:tc>
          <w:tcPr>
            <w:tcW w:w="272" w:type="dxa"/>
          </w:tcPr>
          <w:p w14:paraId="0D4B2D47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1814C374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F9AF7A1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271AC810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1FC5" w:rsidRPr="00FE297C" w14:paraId="33B55A76" w14:textId="77777777" w:rsidTr="00C5567A">
        <w:trPr>
          <w:cantSplit/>
          <w:trHeight w:val="343"/>
        </w:trPr>
        <w:tc>
          <w:tcPr>
            <w:tcW w:w="2168" w:type="dxa"/>
          </w:tcPr>
          <w:p w14:paraId="601E385D" w14:textId="12C57220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90C89"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E29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9" w:type="dxa"/>
          </w:tcPr>
          <w:p w14:paraId="026522D4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CF5C6B9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BD5B1C0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5010FDF9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6EC1099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1945A0F1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F3BEB7C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58C5B4C9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1FC5" w:rsidRPr="00FE297C" w14:paraId="01C657C9" w14:textId="77777777" w:rsidTr="00C5567A">
        <w:trPr>
          <w:cantSplit/>
        </w:trPr>
        <w:tc>
          <w:tcPr>
            <w:tcW w:w="2168" w:type="dxa"/>
          </w:tcPr>
          <w:p w14:paraId="4F5C39BB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9" w:type="dxa"/>
          </w:tcPr>
          <w:p w14:paraId="201FA51C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790DE568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3,914,286</w:t>
            </w:r>
          </w:p>
        </w:tc>
        <w:tc>
          <w:tcPr>
            <w:tcW w:w="271" w:type="dxa"/>
          </w:tcPr>
          <w:p w14:paraId="2526B680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</w:tcPr>
          <w:p w14:paraId="59341FBE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3,914,286</w:t>
            </w:r>
          </w:p>
        </w:tc>
        <w:tc>
          <w:tcPr>
            <w:tcW w:w="272" w:type="dxa"/>
          </w:tcPr>
          <w:p w14:paraId="3FB2B4A9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</w:tcPr>
          <w:p w14:paraId="45C97BCE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2,740,000</w:t>
            </w:r>
          </w:p>
        </w:tc>
        <w:tc>
          <w:tcPr>
            <w:tcW w:w="272" w:type="dxa"/>
          </w:tcPr>
          <w:p w14:paraId="5D9F6174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</w:tcPr>
          <w:p w14:paraId="466A9441" w14:textId="77777777" w:rsidR="004A1FC5" w:rsidRPr="00FE297C" w:rsidRDefault="004A1FC5" w:rsidP="00C5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2,740,000</w:t>
            </w:r>
          </w:p>
        </w:tc>
      </w:tr>
    </w:tbl>
    <w:p w14:paraId="1028BA51" w14:textId="77777777" w:rsidR="004A1FC5" w:rsidRPr="00FE297C" w:rsidRDefault="004A1FC5" w:rsidP="004A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58061F0" w14:textId="77777777" w:rsidR="004A1FC5" w:rsidRPr="00FE297C" w:rsidRDefault="004A1FC5" w:rsidP="004A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2939E39E" w14:textId="77777777" w:rsidR="004A1FC5" w:rsidRPr="00FE297C" w:rsidRDefault="004A1FC5" w:rsidP="004A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การเสนอขายหุ้นสามัญของบริษัทต่อประชาชนทั่วไปเป็นครั้งแรก</w:t>
      </w:r>
    </w:p>
    <w:p w14:paraId="2CDDFD6A" w14:textId="77777777" w:rsidR="004A1FC5" w:rsidRPr="00FE297C" w:rsidRDefault="004A1FC5" w:rsidP="004A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270"/>
        <w:rPr>
          <w:rFonts w:ascii="Angsana New" w:hAnsi="Angsana New"/>
          <w:b/>
          <w:bCs/>
          <w:i/>
          <w:iCs/>
          <w:sz w:val="22"/>
          <w:szCs w:val="22"/>
          <w:lang w:val="en-GB"/>
        </w:rPr>
      </w:pPr>
    </w:p>
    <w:p w14:paraId="5B4F9D41" w14:textId="77777777" w:rsidR="004A1FC5" w:rsidRPr="00FE297C" w:rsidRDefault="004A1FC5" w:rsidP="004A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  <w:lang w:val="en-GB"/>
        </w:rPr>
      </w:pPr>
      <w:r w:rsidRPr="00FE297C">
        <w:rPr>
          <w:rFonts w:ascii="Angsana New" w:hAnsi="Angsana New"/>
          <w:sz w:val="30"/>
          <w:szCs w:val="30"/>
          <w:cs/>
        </w:rPr>
        <w:t>ที่ประชุมสามัญผู้ถือหุ้นประจำปี</w:t>
      </w:r>
      <w:r w:rsidRPr="00FE297C">
        <w:rPr>
          <w:rFonts w:ascii="Angsana New" w:hAnsi="Angsana New"/>
          <w:sz w:val="30"/>
          <w:szCs w:val="30"/>
        </w:rPr>
        <w:t xml:space="preserve"> 2564</w:t>
      </w:r>
      <w:r w:rsidRPr="00FE297C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FE297C">
        <w:rPr>
          <w:rFonts w:ascii="Angsana New" w:hAnsi="Angsana New"/>
          <w:sz w:val="30"/>
          <w:szCs w:val="30"/>
        </w:rPr>
        <w:t>19</w:t>
      </w:r>
      <w:r w:rsidRPr="00FE297C">
        <w:rPr>
          <w:rFonts w:ascii="Angsana New" w:hAnsi="Angsana New"/>
          <w:sz w:val="30"/>
          <w:szCs w:val="30"/>
          <w:lang w:val="en-GB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เมษายน </w:t>
      </w:r>
      <w:r w:rsidRPr="00FE297C">
        <w:rPr>
          <w:rFonts w:ascii="Angsana New" w:hAnsi="Angsana New"/>
          <w:sz w:val="30"/>
          <w:szCs w:val="30"/>
        </w:rPr>
        <w:t>2564</w:t>
      </w:r>
      <w:r w:rsidRPr="00FE297C">
        <w:rPr>
          <w:rFonts w:ascii="Angsana New" w:hAnsi="Angsana New"/>
          <w:sz w:val="30"/>
          <w:szCs w:val="30"/>
          <w:lang w:val="en-GB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ของบริษัทได้อนุมัติการจัดสรรหุ้นสามัญเพิ่มทุนจำนวน </w:t>
      </w:r>
      <w:r w:rsidRPr="00FE297C">
        <w:rPr>
          <w:rFonts w:ascii="Angsana New" w:hAnsi="Angsana New"/>
          <w:sz w:val="30"/>
          <w:szCs w:val="30"/>
        </w:rPr>
        <w:t>1,174.29</w:t>
      </w:r>
      <w:r w:rsidRPr="00FE297C">
        <w:rPr>
          <w:rFonts w:ascii="Angsana New" w:hAnsi="Angsana New" w:hint="cs"/>
          <w:sz w:val="30"/>
          <w:szCs w:val="30"/>
          <w:cs/>
        </w:rPr>
        <w:t xml:space="preserve"> ล้านหุ้น มูลค่าที่ตราไว้หุ้นละ </w:t>
      </w:r>
      <w:r w:rsidRPr="00FE297C">
        <w:rPr>
          <w:rFonts w:ascii="Angsana New" w:hAnsi="Angsana New"/>
          <w:sz w:val="30"/>
          <w:szCs w:val="30"/>
        </w:rPr>
        <w:t xml:space="preserve">1 </w:t>
      </w:r>
      <w:r w:rsidRPr="00FE297C">
        <w:rPr>
          <w:rFonts w:ascii="Angsana New" w:hAnsi="Angsana New" w:hint="cs"/>
          <w:sz w:val="30"/>
          <w:szCs w:val="30"/>
          <w:cs/>
        </w:rPr>
        <w:t xml:space="preserve">บาท เพื่อเสนอขายแก่ประชาชนเป็นครั้งแรก </w:t>
      </w:r>
      <w:r w:rsidRPr="00FE297C">
        <w:rPr>
          <w:rFonts w:ascii="Angsana New" w:hAnsi="Angsana New"/>
          <w:sz w:val="30"/>
          <w:szCs w:val="30"/>
          <w:lang w:val="en-GB"/>
        </w:rPr>
        <w:t>(IPO)</w:t>
      </w:r>
    </w:p>
    <w:p w14:paraId="1850A6F9" w14:textId="77777777" w:rsidR="004A1FC5" w:rsidRPr="00FE297C" w:rsidRDefault="004A1FC5" w:rsidP="004A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2"/>
          <w:szCs w:val="22"/>
        </w:rPr>
      </w:pPr>
    </w:p>
    <w:p w14:paraId="6922688F" w14:textId="77777777" w:rsidR="004A1FC5" w:rsidRPr="00FE297C" w:rsidRDefault="004A1FC5" w:rsidP="004A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  <w:lang w:val="en-GB"/>
        </w:rPr>
      </w:pPr>
      <w:r w:rsidRPr="00FE297C">
        <w:rPr>
          <w:rFonts w:ascii="Angsana New" w:hAnsi="Angsana New"/>
          <w:sz w:val="30"/>
          <w:szCs w:val="30"/>
          <w:cs/>
        </w:rPr>
        <w:t xml:space="preserve">ในระหว่างวันที่ </w:t>
      </w:r>
      <w:r w:rsidRPr="00FE297C">
        <w:rPr>
          <w:rFonts w:ascii="Angsana New" w:hAnsi="Angsana New"/>
          <w:sz w:val="30"/>
          <w:szCs w:val="30"/>
        </w:rPr>
        <w:t>21</w:t>
      </w:r>
      <w:r w:rsidRPr="00FE297C">
        <w:rPr>
          <w:rFonts w:ascii="Angsana New" w:hAnsi="Angsana New"/>
          <w:sz w:val="30"/>
          <w:szCs w:val="30"/>
          <w:lang w:val="en-GB"/>
        </w:rPr>
        <w:t xml:space="preserve"> </w:t>
      </w:r>
      <w:r w:rsidRPr="00FE297C">
        <w:rPr>
          <w:rFonts w:ascii="Angsana New" w:hAnsi="Angsana New"/>
          <w:sz w:val="30"/>
          <w:szCs w:val="30"/>
        </w:rPr>
        <w:t xml:space="preserve">- 23 </w:t>
      </w:r>
      <w:r w:rsidRPr="00FE297C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FE297C">
        <w:rPr>
          <w:rFonts w:ascii="Angsana New" w:hAnsi="Angsana New"/>
          <w:sz w:val="30"/>
          <w:szCs w:val="30"/>
        </w:rPr>
        <w:t>2564</w:t>
      </w:r>
      <w:r w:rsidRPr="00FE297C">
        <w:rPr>
          <w:rFonts w:ascii="Angsana New" w:hAnsi="Angsana New"/>
          <w:sz w:val="30"/>
          <w:szCs w:val="30"/>
          <w:lang w:val="en-GB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>บริษัทได้เสนอขายหุ้น</w:t>
      </w:r>
      <w:r w:rsidRPr="00FE297C">
        <w:rPr>
          <w:rFonts w:ascii="Angsana New" w:hAnsi="Angsana New" w:hint="cs"/>
          <w:sz w:val="30"/>
          <w:szCs w:val="30"/>
          <w:cs/>
        </w:rPr>
        <w:t>ดังกล่าว</w:t>
      </w:r>
      <w:r w:rsidRPr="00FE297C">
        <w:rPr>
          <w:rFonts w:ascii="Angsana New" w:hAnsi="Angsana New"/>
          <w:sz w:val="30"/>
          <w:szCs w:val="30"/>
          <w:cs/>
        </w:rPr>
        <w:t xml:space="preserve">ให้แก่ประชาชนทั่วไปเป็นครั้งแรกจำนวน </w:t>
      </w:r>
      <w:r w:rsidRPr="00FE297C">
        <w:rPr>
          <w:rFonts w:ascii="Angsana New" w:hAnsi="Angsana New"/>
          <w:sz w:val="30"/>
          <w:szCs w:val="30"/>
        </w:rPr>
        <w:t>1,174.29</w:t>
      </w:r>
      <w:r w:rsidRPr="00FE297C">
        <w:rPr>
          <w:rFonts w:ascii="Angsana New" w:hAnsi="Angsana New"/>
          <w:sz w:val="30"/>
          <w:szCs w:val="30"/>
          <w:lang w:val="en-GB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ล้านหุ้น โดยการขายหุ้นใหม่ให้แก่ผู้จองในราคาหุ้นละ </w:t>
      </w:r>
      <w:r w:rsidRPr="00FE297C">
        <w:rPr>
          <w:rFonts w:ascii="Angsana New" w:hAnsi="Angsana New"/>
          <w:sz w:val="30"/>
          <w:szCs w:val="30"/>
        </w:rPr>
        <w:t>2.40</w:t>
      </w:r>
      <w:r w:rsidRPr="00FE297C">
        <w:rPr>
          <w:rFonts w:ascii="Angsana New" w:hAnsi="Angsana New"/>
          <w:sz w:val="30"/>
          <w:szCs w:val="30"/>
          <w:cs/>
        </w:rPr>
        <w:t xml:space="preserve"> บาท (มูลค่าตราไว้ </w:t>
      </w:r>
      <w:r w:rsidRPr="00FE297C">
        <w:rPr>
          <w:rFonts w:ascii="Angsana New" w:hAnsi="Angsana New"/>
          <w:sz w:val="30"/>
          <w:szCs w:val="30"/>
        </w:rPr>
        <w:t>1.00</w:t>
      </w:r>
      <w:r w:rsidRPr="00FE297C">
        <w:rPr>
          <w:rFonts w:ascii="Angsana New" w:hAnsi="Angsana New"/>
          <w:sz w:val="30"/>
          <w:szCs w:val="30"/>
          <w:lang w:val="en-GB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บาท และส่วนเกินมูลค่าหุ้น </w:t>
      </w:r>
      <w:r w:rsidRPr="00FE297C">
        <w:rPr>
          <w:rFonts w:ascii="Angsana New" w:hAnsi="Angsana New"/>
          <w:sz w:val="30"/>
          <w:szCs w:val="30"/>
        </w:rPr>
        <w:t>1.40</w:t>
      </w:r>
      <w:r w:rsidRPr="00FE297C">
        <w:rPr>
          <w:rFonts w:ascii="Angsana New" w:hAnsi="Angsana New"/>
          <w:sz w:val="30"/>
          <w:szCs w:val="30"/>
          <w:cs/>
        </w:rPr>
        <w:t xml:space="preserve"> บาท) </w:t>
      </w:r>
      <w:r w:rsidRPr="00FE297C">
        <w:rPr>
          <w:rFonts w:ascii="Angsana New" w:hAnsi="Angsana New"/>
          <w:sz w:val="30"/>
          <w:szCs w:val="30"/>
          <w:cs/>
        </w:rPr>
        <w:t> </w:t>
      </w:r>
    </w:p>
    <w:p w14:paraId="68122870" w14:textId="77777777" w:rsidR="004A1FC5" w:rsidRPr="00FE297C" w:rsidRDefault="004A1FC5" w:rsidP="004A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2B9253B" w14:textId="12C9011A" w:rsidR="00C81623" w:rsidRPr="00FE297C" w:rsidRDefault="004A1FC5" w:rsidP="001B0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FE297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E297C">
        <w:rPr>
          <w:rFonts w:ascii="Angsana New" w:hAnsi="Angsana New"/>
          <w:sz w:val="30"/>
          <w:szCs w:val="30"/>
        </w:rPr>
        <w:t>27</w:t>
      </w:r>
      <w:r w:rsidRPr="00FE297C">
        <w:rPr>
          <w:rFonts w:ascii="Angsana New" w:hAnsi="Angsana New"/>
          <w:sz w:val="30"/>
          <w:szCs w:val="30"/>
          <w:lang w:val="en-GB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FE297C">
        <w:rPr>
          <w:rFonts w:ascii="Angsana New" w:hAnsi="Angsana New"/>
          <w:sz w:val="30"/>
          <w:szCs w:val="30"/>
        </w:rPr>
        <w:t>2564</w:t>
      </w:r>
      <w:r w:rsidRPr="00FE297C">
        <w:rPr>
          <w:rFonts w:ascii="Angsana New" w:hAnsi="Angsana New"/>
          <w:sz w:val="30"/>
          <w:szCs w:val="30"/>
          <w:cs/>
        </w:rPr>
        <w:t xml:space="preserve"> บริษัทได้รับชำระค่าหุ้นจำนวน </w:t>
      </w:r>
      <w:r w:rsidRPr="00FE297C">
        <w:rPr>
          <w:rFonts w:ascii="Angsana New" w:hAnsi="Angsana New"/>
          <w:sz w:val="30"/>
          <w:szCs w:val="30"/>
        </w:rPr>
        <w:t>1,174.29</w:t>
      </w:r>
      <w:r w:rsidRPr="00FE297C">
        <w:rPr>
          <w:rFonts w:ascii="Angsana New" w:hAnsi="Angsana New"/>
          <w:sz w:val="30"/>
          <w:szCs w:val="30"/>
          <w:lang w:val="en-GB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ล้านหุ้น มูลค่าหุ้นละ </w:t>
      </w:r>
      <w:r w:rsidRPr="00FE297C">
        <w:rPr>
          <w:rFonts w:ascii="Angsana New" w:hAnsi="Angsana New"/>
          <w:sz w:val="30"/>
          <w:szCs w:val="30"/>
        </w:rPr>
        <w:t>2.4</w:t>
      </w:r>
      <w:r w:rsidRPr="00FE297C">
        <w:rPr>
          <w:rFonts w:ascii="Angsana New" w:hAnsi="Angsana New"/>
          <w:sz w:val="30"/>
          <w:szCs w:val="30"/>
          <w:cs/>
        </w:rPr>
        <w:t xml:space="preserve"> บาท รวมเป็นจำนวน </w:t>
      </w:r>
      <w:r w:rsidRPr="00FE297C">
        <w:rPr>
          <w:rFonts w:ascii="Angsana New" w:hAnsi="Angsana New"/>
          <w:sz w:val="30"/>
          <w:szCs w:val="30"/>
        </w:rPr>
        <w:t>2,818.29</w:t>
      </w:r>
      <w:r w:rsidRPr="00FE297C">
        <w:rPr>
          <w:rFonts w:ascii="Angsana New" w:hAnsi="Angsana New"/>
          <w:sz w:val="30"/>
          <w:szCs w:val="30"/>
          <w:lang w:val="en-GB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ล้านบาท จากการเสนอขายให้แก่ประชาชนเป็นครั้งแรก โดยบริษัทได้จดทะเบียนเพิ่มทุนชำระแล้วกับกรมพัฒนาธุรกิจการค้าแล้วในวันเดียวกัน ทั้งนี้บริษัทบันทึกค่าใช้จ่ายเกี่ยวกับการจัดจำหน่ายหุ้นจำนวน </w:t>
      </w:r>
      <w:r w:rsidRPr="00FE297C">
        <w:rPr>
          <w:rFonts w:ascii="Angsana New" w:hAnsi="Angsana New"/>
          <w:sz w:val="30"/>
          <w:szCs w:val="30"/>
        </w:rPr>
        <w:t xml:space="preserve">75.59  </w:t>
      </w:r>
      <w:r w:rsidRPr="00FE297C">
        <w:rPr>
          <w:rFonts w:ascii="Angsana New" w:hAnsi="Angsana New" w:hint="cs"/>
          <w:sz w:val="30"/>
          <w:szCs w:val="30"/>
          <w:cs/>
        </w:rPr>
        <w:t>ล้านบาท เป็นรายการหักในบัญชีส่วนเกินมูลค่าหุ้นสามัญ ดังนั้น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E297C">
        <w:rPr>
          <w:rFonts w:ascii="Angsana New" w:hAnsi="Angsana New"/>
          <w:sz w:val="30"/>
          <w:szCs w:val="30"/>
        </w:rPr>
        <w:t>31</w:t>
      </w:r>
      <w:r w:rsidRPr="00FE297C">
        <w:rPr>
          <w:rFonts w:ascii="Angsana New" w:hAnsi="Angsana New"/>
          <w:sz w:val="30"/>
          <w:szCs w:val="30"/>
          <w:lang w:val="en-GB"/>
        </w:rPr>
        <w:t xml:space="preserve"> </w:t>
      </w:r>
      <w:r w:rsidRPr="00FE297C">
        <w:rPr>
          <w:rFonts w:ascii="Angsana New" w:hAnsi="Angsana New" w:hint="cs"/>
          <w:sz w:val="30"/>
          <w:szCs w:val="30"/>
          <w:cs/>
        </w:rPr>
        <w:t>ธันวาคม</w:t>
      </w:r>
      <w:r w:rsidRPr="00FE297C">
        <w:rPr>
          <w:rFonts w:ascii="Angsana New" w:hAnsi="Angsana New"/>
          <w:sz w:val="30"/>
          <w:szCs w:val="30"/>
          <w:cs/>
        </w:rPr>
        <w:t xml:space="preserve"> </w:t>
      </w:r>
      <w:r w:rsidRPr="00FE297C">
        <w:rPr>
          <w:rFonts w:ascii="Angsana New" w:hAnsi="Angsana New"/>
          <w:sz w:val="30"/>
          <w:szCs w:val="30"/>
        </w:rPr>
        <w:t xml:space="preserve">2564 </w:t>
      </w:r>
      <w:r w:rsidRPr="00FE297C">
        <w:rPr>
          <w:rFonts w:ascii="Angsana New" w:hAnsi="Angsana New" w:hint="cs"/>
          <w:sz w:val="30"/>
          <w:szCs w:val="30"/>
          <w:cs/>
        </w:rPr>
        <w:t xml:space="preserve">บริษัทมีส่วนเกินมูลค่าหุ้นสามัญจำนวน </w:t>
      </w:r>
      <w:r w:rsidRPr="00FE297C">
        <w:rPr>
          <w:rFonts w:ascii="Angsana New" w:hAnsi="Angsana New"/>
          <w:sz w:val="30"/>
          <w:szCs w:val="30"/>
        </w:rPr>
        <w:t>1,568.42</w:t>
      </w:r>
      <w:r w:rsidRPr="00FE297C">
        <w:rPr>
          <w:rFonts w:ascii="Angsana New" w:hAnsi="Angsana New"/>
          <w:sz w:val="30"/>
          <w:szCs w:val="30"/>
          <w:cs/>
        </w:rPr>
        <w:t xml:space="preserve"> </w:t>
      </w:r>
      <w:r w:rsidRPr="00FE297C">
        <w:rPr>
          <w:rFonts w:ascii="Angsana New" w:hAnsi="Angsana New" w:hint="cs"/>
          <w:sz w:val="30"/>
          <w:szCs w:val="30"/>
          <w:cs/>
        </w:rPr>
        <w:t>ล้าน</w:t>
      </w:r>
      <w:r w:rsidRPr="00FE297C">
        <w:rPr>
          <w:rFonts w:ascii="Angsana New" w:hAnsi="Angsana New"/>
          <w:sz w:val="30"/>
          <w:szCs w:val="30"/>
          <w:cs/>
        </w:rPr>
        <w:t xml:space="preserve">บาท โดยหุ้นสามัญของบริษัทได้เริ่มทำการซื้อขายในตลาดหลักทรัพย์แห่งประเทศไทยตั้งแต่วันที่ </w:t>
      </w:r>
      <w:r w:rsidRPr="00FE297C">
        <w:rPr>
          <w:rFonts w:ascii="Angsana New" w:hAnsi="Angsana New"/>
          <w:sz w:val="30"/>
          <w:szCs w:val="30"/>
        </w:rPr>
        <w:t>30</w:t>
      </w:r>
      <w:r w:rsidRPr="00FE297C">
        <w:rPr>
          <w:rFonts w:ascii="Angsana New" w:hAnsi="Angsana New"/>
          <w:sz w:val="30"/>
          <w:szCs w:val="30"/>
          <w:lang w:val="en-GB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FE297C">
        <w:rPr>
          <w:rFonts w:ascii="Angsana New" w:hAnsi="Angsana New"/>
          <w:sz w:val="30"/>
          <w:szCs w:val="30"/>
        </w:rPr>
        <w:t>2564</w:t>
      </w:r>
    </w:p>
    <w:p w14:paraId="29BEA0BF" w14:textId="050BF946" w:rsidR="00C20375" w:rsidRPr="00FE297C" w:rsidRDefault="00166896" w:rsidP="00C2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bookmarkStart w:id="6" w:name="OLE_LINK1"/>
      <w:r w:rsidRPr="00FE297C">
        <w:rPr>
          <w:rFonts w:ascii="Angsana New" w:hAnsi="Angsana New"/>
          <w:b/>
          <w:bCs/>
          <w:sz w:val="30"/>
          <w:szCs w:val="30"/>
        </w:rPr>
        <w:lastRenderedPageBreak/>
        <w:t>16</w:t>
      </w:r>
      <w:r w:rsidR="00C20375" w:rsidRPr="00FE297C">
        <w:rPr>
          <w:rFonts w:ascii="Angsana New" w:hAnsi="Angsana New"/>
          <w:b/>
          <w:bCs/>
          <w:sz w:val="30"/>
          <w:szCs w:val="30"/>
        </w:rPr>
        <w:tab/>
      </w:r>
      <w:r w:rsidR="00C20375" w:rsidRPr="00FE297C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11298AB1" w14:textId="3D6961C2" w:rsidR="00C20375" w:rsidRPr="00FE297C" w:rsidRDefault="00C20375" w:rsidP="00C2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3C9647B2" w14:textId="77777777" w:rsidR="00093EE3" w:rsidRPr="00FE297C" w:rsidRDefault="00093EE3" w:rsidP="00093EE3">
      <w:pPr>
        <w:tabs>
          <w:tab w:val="left" w:pos="360"/>
        </w:tabs>
        <w:ind w:left="36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2D5F503F" w14:textId="77777777" w:rsidR="00093EE3" w:rsidRPr="00FE297C" w:rsidRDefault="00093EE3" w:rsidP="00C2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01BA70D6" w14:textId="5D638412" w:rsidR="00C20375" w:rsidRPr="00FE297C" w:rsidRDefault="00C20375" w:rsidP="00C2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FE297C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ตามบทบัญญัติแห่งพระราชบัญญัติบริษัทมหาชนจำกัด พ</w:t>
      </w:r>
      <w:r w:rsidR="00166896" w:rsidRPr="00FE297C">
        <w:rPr>
          <w:rFonts w:ascii="Angsana New" w:hAnsi="Angsana New"/>
          <w:sz w:val="30"/>
          <w:szCs w:val="30"/>
        </w:rPr>
        <w:t>.</w:t>
      </w:r>
      <w:r w:rsidRPr="00FE297C">
        <w:rPr>
          <w:rFonts w:ascii="Angsana New" w:hAnsi="Angsana New"/>
          <w:sz w:val="30"/>
          <w:szCs w:val="30"/>
          <w:cs/>
        </w:rPr>
        <w:t>ศ</w:t>
      </w:r>
      <w:r w:rsidR="00166896" w:rsidRPr="00FE297C">
        <w:rPr>
          <w:rFonts w:ascii="Angsana New" w:hAnsi="Angsana New"/>
          <w:sz w:val="30"/>
          <w:szCs w:val="30"/>
        </w:rPr>
        <w:t>.</w:t>
      </w:r>
      <w:r w:rsidRPr="00FE297C">
        <w:rPr>
          <w:rFonts w:ascii="Angsana New" w:hAnsi="Angsana New"/>
          <w:sz w:val="30"/>
          <w:szCs w:val="30"/>
          <w:cs/>
        </w:rPr>
        <w:t xml:space="preserve"> </w:t>
      </w:r>
      <w:r w:rsidR="00166896" w:rsidRPr="00FE297C">
        <w:rPr>
          <w:rFonts w:ascii="Angsana New" w:hAnsi="Angsana New"/>
          <w:sz w:val="30"/>
          <w:szCs w:val="30"/>
        </w:rPr>
        <w:t>2535</w:t>
      </w:r>
      <w:r w:rsidRPr="00FE297C">
        <w:rPr>
          <w:rFonts w:ascii="Angsana New" w:hAnsi="Angsana New"/>
          <w:sz w:val="30"/>
          <w:szCs w:val="30"/>
          <w:cs/>
        </w:rPr>
        <w:t xml:space="preserve"> มาตรา </w:t>
      </w:r>
      <w:r w:rsidR="00166896" w:rsidRPr="00FE297C">
        <w:rPr>
          <w:rFonts w:ascii="Angsana New" w:hAnsi="Angsana New"/>
          <w:sz w:val="30"/>
          <w:szCs w:val="30"/>
        </w:rPr>
        <w:t>116</w:t>
      </w:r>
      <w:r w:rsidRPr="00FE297C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166896" w:rsidRPr="00FE297C">
        <w:rPr>
          <w:rFonts w:ascii="Angsana New" w:hAnsi="Angsana New"/>
          <w:sz w:val="30"/>
          <w:szCs w:val="30"/>
        </w:rPr>
        <w:t>5</w:t>
      </w:r>
      <w:r w:rsidRPr="00FE297C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166896" w:rsidRPr="00FE297C">
        <w:rPr>
          <w:rFonts w:ascii="Angsana New" w:hAnsi="Angsana New"/>
          <w:sz w:val="30"/>
          <w:szCs w:val="30"/>
        </w:rPr>
        <w:t>10</w:t>
      </w:r>
      <w:r w:rsidRPr="00FE297C">
        <w:rPr>
          <w:rFonts w:ascii="Angsana New" w:hAnsi="Angsana New"/>
          <w:sz w:val="30"/>
          <w:szCs w:val="30"/>
          <w:cs/>
        </w:rPr>
        <w:t xml:space="preserve"> ของทุนจดทะเบียน  เงินสำรองนี้จะนำไปจ่ายเป็นเงินปันผลไม่ได้</w:t>
      </w:r>
    </w:p>
    <w:p w14:paraId="0A9DAC50" w14:textId="77777777" w:rsidR="00694E5D" w:rsidRPr="00FE297C" w:rsidRDefault="00694E5D" w:rsidP="00694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0F205C6E" w14:textId="24B9E547" w:rsidR="00093EE3" w:rsidRPr="00FE297C" w:rsidRDefault="00093EE3" w:rsidP="00694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ส่วน</w:t>
      </w:r>
      <w:r w:rsidRPr="00FE297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ต่ำกว่า</w:t>
      </w: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ทุนจากการรวมธุรกิจภายใต้การควบคุมเดียวกัน</w:t>
      </w:r>
    </w:p>
    <w:p w14:paraId="67869777" w14:textId="77777777" w:rsidR="00093EE3" w:rsidRPr="00FE297C" w:rsidRDefault="00093EE3" w:rsidP="00093EE3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810"/>
          <w:tab w:val="left" w:pos="117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11A9CD" w14:textId="6F00F2D1" w:rsidR="00F612BF" w:rsidRPr="00FE297C" w:rsidRDefault="00093EE3" w:rsidP="00CC380C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810"/>
          <w:tab w:val="left" w:pos="117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ส่วน</w:t>
      </w:r>
      <w:r w:rsidR="008A3E8D" w:rsidRPr="00FE297C">
        <w:rPr>
          <w:rFonts w:ascii="Angsana New" w:hAnsi="Angsana New"/>
          <w:sz w:val="30"/>
          <w:szCs w:val="30"/>
          <w:cs/>
        </w:rPr>
        <w:t>ต่ำกว่าทุน</w:t>
      </w:r>
      <w:r w:rsidRPr="00FE297C">
        <w:rPr>
          <w:rFonts w:ascii="Angsana New" w:hAnsi="Angsana New"/>
          <w:sz w:val="30"/>
          <w:szCs w:val="30"/>
          <w:cs/>
        </w:rPr>
        <w:t>จากการรวมธุรกิจภายใต้การควบคุมเดียวกันที่บันทึกในส่วนของผู้ถือหุ้นคือ ผลต่างระหว่างมูลค่าตามบัญชีของสินทรัพย์สุทธิของบริษัทย่อย ณ วันจัดโครงสร้างธุรกิจ และจำนวนเงินที่บริษัทจ่ายซื้อ</w:t>
      </w:r>
    </w:p>
    <w:p w14:paraId="4BDA2527" w14:textId="77777777" w:rsidR="00F612BF" w:rsidRPr="00FE297C" w:rsidRDefault="00F612BF" w:rsidP="00A96FA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810"/>
          <w:tab w:val="left" w:pos="117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ABC266" w14:textId="43B215FD" w:rsidR="00E65E83" w:rsidRPr="00FE297C" w:rsidRDefault="00166896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E297C">
        <w:rPr>
          <w:rFonts w:ascii="Angsana New" w:hAnsi="Angsana New"/>
          <w:b/>
          <w:bCs/>
          <w:sz w:val="30"/>
          <w:szCs w:val="30"/>
        </w:rPr>
        <w:t>17</w:t>
      </w:r>
      <w:r w:rsidR="00E65E83" w:rsidRPr="00FE297C">
        <w:rPr>
          <w:rFonts w:ascii="Angsana New" w:hAnsi="Angsana New"/>
          <w:b/>
          <w:bCs/>
          <w:sz w:val="30"/>
          <w:szCs w:val="30"/>
        </w:rPr>
        <w:tab/>
      </w:r>
      <w:r w:rsidR="001876BB" w:rsidRPr="00FE297C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30D5D8B9" w14:textId="3EC7FD81" w:rsidR="00FD774D" w:rsidRPr="00FE297C" w:rsidRDefault="00FD774D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E297C">
        <w:rPr>
          <w:rFonts w:ascii="Angsana New" w:hAnsi="Angsana New"/>
          <w:b/>
          <w:bCs/>
          <w:sz w:val="30"/>
          <w:szCs w:val="30"/>
        </w:rPr>
        <w:tab/>
      </w:r>
    </w:p>
    <w:p w14:paraId="64D499DA" w14:textId="4038CFF5" w:rsidR="006B38A7" w:rsidRPr="00FE297C" w:rsidRDefault="00445F3E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5E8EB17C" w14:textId="77777777" w:rsidR="008E5AE9" w:rsidRPr="00FE297C" w:rsidRDefault="008E5AE9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CD8066E" w14:textId="66C2E1AC" w:rsidR="00FD774D" w:rsidRPr="00FE297C" w:rsidRDefault="00FD774D" w:rsidP="006B38A7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297C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511BBF38" w14:textId="126F71DB" w:rsidR="00E63A2E" w:rsidRPr="00FE297C" w:rsidRDefault="00FD774D" w:rsidP="006B38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คาดว่าจะมีสิทธิได้รับซึ่งไม่รวมจำนวนเงินที่เก็บแทนบุคคลที่สาม ภาษีมูลค่าเพิ่ม หรือภาษีขายอื่นๆ และแสดงสุทธิจากส่วนลดการค้า และส่วนลดตามปริมาณ</w:t>
      </w:r>
      <w:r w:rsidR="00F25FAF" w:rsidRPr="00FE297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25FAF" w:rsidRPr="00FE297C">
        <w:rPr>
          <w:rFonts w:asciiTheme="majorBidi" w:hAnsiTheme="majorBidi"/>
          <w:sz w:val="30"/>
          <w:szCs w:val="30"/>
          <w:cs/>
        </w:rPr>
        <w:t>รายได้ที่เป็นเงินตราต่างประเทศแปลงค่าเป็นสกุลเงินที่ใช้ในการดำเนินงานโดยใช้อัตราแลกเปลี่ยน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8922DBD" w14:textId="77777777" w:rsidR="00E63A2E" w:rsidRPr="00FE297C" w:rsidRDefault="00E63A2E" w:rsidP="00E63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AF18D84" w14:textId="64A54C62" w:rsidR="00E63A2E" w:rsidRPr="00FE297C" w:rsidRDefault="00E63A2E" w:rsidP="006B38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</w:t>
      </w:r>
      <w:r w:rsidR="00F612BF" w:rsidRPr="00FE297C">
        <w:rPr>
          <w:rFonts w:asciiTheme="majorBidi" w:hAnsiTheme="majorBidi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2FCEE356" w14:textId="77777777" w:rsidR="00E63A2E" w:rsidRPr="00FE297C" w:rsidRDefault="00E63A2E" w:rsidP="00E63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3418B77" w14:textId="347041B1" w:rsidR="00E63A2E" w:rsidRPr="00FE297C" w:rsidRDefault="00E63A2E" w:rsidP="006B38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</w:p>
    <w:p w14:paraId="5194E0F7" w14:textId="49919270" w:rsidR="00F612BF" w:rsidRPr="00FE297C" w:rsidRDefault="00F612BF" w:rsidP="006B38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AB9EBD" w14:textId="50C22CAC" w:rsidR="00D0248F" w:rsidRPr="00FE297C" w:rsidRDefault="00D0248F" w:rsidP="006B38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3898CD" w14:textId="77777777" w:rsidR="00D0248F" w:rsidRPr="00FE297C" w:rsidRDefault="00D0248F" w:rsidP="006B38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235B3F" w14:textId="54003F3F" w:rsidR="00F612BF" w:rsidRPr="00FE297C" w:rsidRDefault="006B38A7" w:rsidP="00F612BF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297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ยอดคงเหลือของสัญญา</w:t>
      </w:r>
    </w:p>
    <w:p w14:paraId="72E4DAD5" w14:textId="60E944D1" w:rsidR="00FD774D" w:rsidRPr="00FE297C" w:rsidRDefault="006B38A7" w:rsidP="006B38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หรือบริการ</w:t>
      </w:r>
      <w:r w:rsidRPr="00FE297C">
        <w:rPr>
          <w:rFonts w:asciiTheme="majorBidi" w:hAnsiTheme="majorBidi" w:cstheme="majorBidi"/>
          <w:sz w:val="30"/>
          <w:szCs w:val="30"/>
          <w:cs/>
        </w:rPr>
        <w:t>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72F1FEA3" w14:textId="77777777" w:rsidR="006B38A7" w:rsidRPr="00FE297C" w:rsidRDefault="006B38A7" w:rsidP="006B38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4126C" w14:textId="6D6576BC" w:rsidR="008E5AE9" w:rsidRPr="00FE297C" w:rsidRDefault="001A4740" w:rsidP="00542D91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7" w:name="OLE_LINK7"/>
      <w:r w:rsidRPr="00FE297C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="001F3A35" w:rsidRPr="00FE297C">
        <w:rPr>
          <w:rFonts w:asciiTheme="majorBidi" w:hAnsiTheme="majorBidi" w:cstheme="majorBidi" w:hint="cs"/>
          <w:i/>
          <w:iCs/>
          <w:sz w:val="30"/>
          <w:szCs w:val="30"/>
          <w:cs/>
        </w:rPr>
        <w:t>ดำเนินงาน</w:t>
      </w:r>
    </w:p>
    <w:p w14:paraId="4769E814" w14:textId="72930AC3" w:rsidR="008E5AE9" w:rsidRPr="00FE297C" w:rsidRDefault="008E5AE9" w:rsidP="00CC3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 w:hint="cs"/>
          <w:sz w:val="30"/>
          <w:szCs w:val="30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6D497BF" w14:textId="77777777" w:rsidR="00682717" w:rsidRPr="00FE297C" w:rsidRDefault="00682717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color w:val="0000FF"/>
          <w:sz w:val="30"/>
          <w:szCs w:val="30"/>
        </w:rPr>
      </w:pPr>
    </w:p>
    <w:p w14:paraId="72D0DC09" w14:textId="641B50EB" w:rsidR="001F3A35" w:rsidRPr="00FE297C" w:rsidRDefault="001F3A35" w:rsidP="00CC38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166896" w:rsidRPr="00FE297C">
        <w:rPr>
          <w:rFonts w:asciiTheme="majorBidi" w:hAnsiTheme="majorBidi" w:cstheme="majorBidi"/>
          <w:sz w:val="30"/>
          <w:szCs w:val="30"/>
        </w:rPr>
        <w:t>3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BE4907A" w14:textId="77777777" w:rsidR="00F612BF" w:rsidRPr="00FE297C" w:rsidRDefault="00F612BF" w:rsidP="001F3A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DEBD7" w14:textId="4F9E6697" w:rsidR="0070600E" w:rsidRPr="00FE297C" w:rsidRDefault="001A4740" w:rsidP="00542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360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166896" w:rsidRPr="00FE297C">
        <w:rPr>
          <w:rFonts w:ascii="Angsana New" w:hAnsi="Angsana New"/>
          <w:sz w:val="30"/>
          <w:szCs w:val="30"/>
        </w:rPr>
        <w:t>1</w:t>
      </w:r>
      <w:r w:rsidRPr="00FE297C">
        <w:rPr>
          <w:rFonts w:ascii="Angsana New" w:hAnsi="Angsana New"/>
          <w:sz w:val="30"/>
          <w:szCs w:val="30"/>
        </w:rPr>
        <w:tab/>
      </w:r>
      <w:r w:rsidRPr="00FE297C">
        <w:rPr>
          <w:rFonts w:ascii="Angsana New" w:hAnsi="Angsana New"/>
          <w:sz w:val="30"/>
          <w:szCs w:val="30"/>
          <w:cs/>
        </w:rPr>
        <w:t>ธุรกิจผลิตแป้งมันสำปะหลัง</w:t>
      </w:r>
      <w:r w:rsidR="0070600E" w:rsidRPr="00FE297C">
        <w:rPr>
          <w:rFonts w:ascii="Angsana New" w:hAnsi="Angsana New"/>
          <w:sz w:val="30"/>
          <w:szCs w:val="30"/>
        </w:rPr>
        <w:t xml:space="preserve"> </w:t>
      </w:r>
      <w:r w:rsidR="0070600E" w:rsidRPr="00FE297C">
        <w:rPr>
          <w:rFonts w:ascii="Angsana New" w:hAnsi="Angsana New" w:hint="cs"/>
          <w:sz w:val="30"/>
          <w:szCs w:val="30"/>
          <w:cs/>
        </w:rPr>
        <w:t>และ</w:t>
      </w:r>
      <w:r w:rsidRPr="00FE297C">
        <w:rPr>
          <w:rFonts w:ascii="Angsana New" w:hAnsi="Angsana New"/>
          <w:sz w:val="30"/>
          <w:szCs w:val="30"/>
          <w:cs/>
        </w:rPr>
        <w:t>ธุรกิจผลิตก๊าซชีวภาพและจำหน่ายกระแสไฟฟ้าจาก</w:t>
      </w:r>
    </w:p>
    <w:p w14:paraId="73A9110B" w14:textId="36006560" w:rsidR="001A4740" w:rsidRPr="00FE297C" w:rsidRDefault="001A4740" w:rsidP="00542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52" w:right="-43" w:firstLine="360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ก๊าซชีวภาพ</w:t>
      </w:r>
    </w:p>
    <w:p w14:paraId="37FFC809" w14:textId="166E3370" w:rsidR="008323A0" w:rsidRPr="00FE297C" w:rsidRDefault="001A4740" w:rsidP="00542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360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166896" w:rsidRPr="00FE297C">
        <w:rPr>
          <w:rFonts w:ascii="Angsana New" w:hAnsi="Angsana New"/>
          <w:sz w:val="30"/>
          <w:szCs w:val="30"/>
        </w:rPr>
        <w:t>2</w:t>
      </w:r>
      <w:r w:rsidRPr="00FE297C">
        <w:rPr>
          <w:rFonts w:ascii="Angsana New" w:hAnsi="Angsana New"/>
          <w:sz w:val="30"/>
          <w:szCs w:val="30"/>
        </w:rPr>
        <w:tab/>
      </w:r>
      <w:r w:rsidRPr="00FE297C">
        <w:rPr>
          <w:rFonts w:ascii="Angsana New" w:hAnsi="Angsana New"/>
          <w:sz w:val="30"/>
          <w:szCs w:val="30"/>
          <w:cs/>
        </w:rPr>
        <w:t>ธุรกิจเอทานอล</w:t>
      </w:r>
    </w:p>
    <w:p w14:paraId="56B078E3" w14:textId="2C7D7BB8" w:rsidR="00234A19" w:rsidRPr="00FE297C" w:rsidRDefault="00234A19" w:rsidP="00542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360"/>
        <w:jc w:val="thaiDistribute"/>
        <w:rPr>
          <w:rFonts w:ascii="Angsana New" w:hAnsi="Angsana New"/>
          <w:sz w:val="30"/>
          <w:szCs w:val="30"/>
          <w:cs/>
        </w:rPr>
      </w:pPr>
      <w:r w:rsidRPr="00FE297C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166896" w:rsidRPr="00FE297C">
        <w:rPr>
          <w:rFonts w:ascii="Angsana New" w:hAnsi="Angsana New"/>
          <w:sz w:val="30"/>
          <w:szCs w:val="30"/>
        </w:rPr>
        <w:t>3</w:t>
      </w:r>
      <w:r w:rsidRPr="00FE297C">
        <w:rPr>
          <w:rFonts w:ascii="Angsana New" w:hAnsi="Angsana New"/>
          <w:sz w:val="30"/>
          <w:szCs w:val="30"/>
        </w:rPr>
        <w:tab/>
      </w:r>
      <w:r w:rsidRPr="00FE297C">
        <w:rPr>
          <w:rFonts w:ascii="Angsana New" w:hAnsi="Angsana New" w:hint="cs"/>
          <w:sz w:val="30"/>
          <w:szCs w:val="30"/>
          <w:cs/>
        </w:rPr>
        <w:t>ธุรกิจอื่นๆ</w:t>
      </w:r>
    </w:p>
    <w:p w14:paraId="10BD12F1" w14:textId="408C5A0E" w:rsidR="0070600E" w:rsidRPr="00FE297C" w:rsidRDefault="0070600E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AA9D09E" w14:textId="77777777" w:rsidR="00061863" w:rsidRPr="00FE297C" w:rsidRDefault="00061863" w:rsidP="00122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6CDC73AD" w14:textId="77777777" w:rsidR="00061863" w:rsidRPr="00FE297C" w:rsidRDefault="00061863" w:rsidP="00BA0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sectPr w:rsidR="00061863" w:rsidRPr="00FE297C" w:rsidSect="0085142E">
          <w:headerReference w:type="even" r:id="rId17"/>
          <w:headerReference w:type="default" r:id="rId18"/>
          <w:footerReference w:type="default" r:id="rId19"/>
          <w:headerReference w:type="first" r:id="rId20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928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771"/>
        <w:gridCol w:w="1348"/>
        <w:gridCol w:w="268"/>
        <w:gridCol w:w="1170"/>
        <w:gridCol w:w="270"/>
        <w:gridCol w:w="993"/>
        <w:gridCol w:w="270"/>
        <w:gridCol w:w="900"/>
        <w:gridCol w:w="236"/>
        <w:gridCol w:w="34"/>
        <w:gridCol w:w="202"/>
        <w:gridCol w:w="270"/>
        <w:gridCol w:w="522"/>
        <w:gridCol w:w="270"/>
        <w:gridCol w:w="990"/>
        <w:gridCol w:w="270"/>
        <w:gridCol w:w="378"/>
        <w:gridCol w:w="270"/>
        <w:gridCol w:w="432"/>
        <w:gridCol w:w="270"/>
        <w:gridCol w:w="1080"/>
        <w:gridCol w:w="270"/>
        <w:gridCol w:w="563"/>
        <w:gridCol w:w="517"/>
        <w:gridCol w:w="270"/>
        <w:gridCol w:w="1094"/>
      </w:tblGrid>
      <w:tr w:rsidR="0069555A" w:rsidRPr="00FE297C" w14:paraId="4153829D" w14:textId="77777777" w:rsidTr="00FB14D0">
        <w:trPr>
          <w:gridAfter w:val="3"/>
          <w:wAfter w:w="1881" w:type="dxa"/>
          <w:trHeight w:val="306"/>
          <w:tblHeader/>
        </w:trPr>
        <w:tc>
          <w:tcPr>
            <w:tcW w:w="14047" w:type="dxa"/>
            <w:gridSpan w:val="23"/>
            <w:vAlign w:val="bottom"/>
          </w:tcPr>
          <w:p w14:paraId="604E9268" w14:textId="77777777" w:rsidR="0069555A" w:rsidRPr="00FE297C" w:rsidRDefault="0069555A" w:rsidP="00695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ข้อมูลเกี่ยวกับส่วนงานที่รายงานและการจำแนกรายได้ตามประเภทสินค้าหลัก</w:t>
            </w:r>
          </w:p>
        </w:tc>
      </w:tr>
      <w:tr w:rsidR="00061863" w:rsidRPr="00FE297C" w14:paraId="4BA8CC4B" w14:textId="77777777" w:rsidTr="000B6F83">
        <w:trPr>
          <w:gridAfter w:val="3"/>
          <w:wAfter w:w="1881" w:type="dxa"/>
          <w:trHeight w:val="306"/>
          <w:tblHeader/>
        </w:trPr>
        <w:tc>
          <w:tcPr>
            <w:tcW w:w="2771" w:type="dxa"/>
            <w:vAlign w:val="bottom"/>
          </w:tcPr>
          <w:p w14:paraId="3BC68AEA" w14:textId="77777777" w:rsidR="00061863" w:rsidRPr="00FE297C" w:rsidRDefault="00061863" w:rsidP="00C3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6"/>
                <w:szCs w:val="6"/>
                <w:cs/>
              </w:rPr>
            </w:pPr>
          </w:p>
        </w:tc>
        <w:tc>
          <w:tcPr>
            <w:tcW w:w="2786" w:type="dxa"/>
            <w:gridSpan w:val="3"/>
          </w:tcPr>
          <w:p w14:paraId="4ACC1098" w14:textId="77777777" w:rsidR="00061863" w:rsidRPr="00FE297C" w:rsidRDefault="00061863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70" w:type="dxa"/>
          </w:tcPr>
          <w:p w14:paraId="11A56C0A" w14:textId="77777777" w:rsidR="00061863" w:rsidRPr="00FE297C" w:rsidRDefault="00061863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163" w:type="dxa"/>
            <w:gridSpan w:val="3"/>
          </w:tcPr>
          <w:p w14:paraId="122E86CA" w14:textId="77777777" w:rsidR="00061863" w:rsidRPr="00FE297C" w:rsidRDefault="00061863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6" w:type="dxa"/>
          </w:tcPr>
          <w:p w14:paraId="1DF5ADFB" w14:textId="77777777" w:rsidR="00061863" w:rsidRPr="00FE297C" w:rsidRDefault="00061863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36" w:type="dxa"/>
            <w:gridSpan w:val="2"/>
          </w:tcPr>
          <w:p w14:paraId="75202B4E" w14:textId="77777777" w:rsidR="00061863" w:rsidRPr="00FE297C" w:rsidRDefault="00061863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70" w:type="dxa"/>
          </w:tcPr>
          <w:p w14:paraId="6E2A4738" w14:textId="77777777" w:rsidR="00061863" w:rsidRPr="00FE297C" w:rsidRDefault="00061863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430" w:type="dxa"/>
            <w:gridSpan w:val="5"/>
          </w:tcPr>
          <w:p w14:paraId="66FB2128" w14:textId="77777777" w:rsidR="00061863" w:rsidRPr="00FE297C" w:rsidRDefault="00061863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270" w:type="dxa"/>
          </w:tcPr>
          <w:p w14:paraId="4B33F870" w14:textId="77777777" w:rsidR="00061863" w:rsidRPr="00FE297C" w:rsidRDefault="00061863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2615" w:type="dxa"/>
            <w:gridSpan w:val="5"/>
          </w:tcPr>
          <w:p w14:paraId="23CEB2A9" w14:textId="77777777" w:rsidR="00061863" w:rsidRPr="00FE297C" w:rsidRDefault="00061863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3C38D9" w:rsidRPr="00FE297C" w14:paraId="02C2C2C8" w14:textId="77777777" w:rsidTr="000B6F83">
        <w:trPr>
          <w:gridAfter w:val="3"/>
          <w:wAfter w:w="1881" w:type="dxa"/>
          <w:trHeight w:val="306"/>
          <w:tblHeader/>
        </w:trPr>
        <w:tc>
          <w:tcPr>
            <w:tcW w:w="5557" w:type="dxa"/>
            <w:gridSpan w:val="4"/>
            <w:vAlign w:val="bottom"/>
          </w:tcPr>
          <w:p w14:paraId="41E872F2" w14:textId="4F9D60F8" w:rsidR="003C38D9" w:rsidRPr="00FE297C" w:rsidRDefault="003C38D9" w:rsidP="003C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166896" w:rsidRPr="00FE29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E29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E29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D8E922C" w14:textId="77777777" w:rsidR="003C38D9" w:rsidRPr="00FE297C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gridSpan w:val="3"/>
          </w:tcPr>
          <w:p w14:paraId="318A56CF" w14:textId="3AA19353" w:rsidR="003C38D9" w:rsidRPr="00FE297C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311F37" w14:textId="77777777" w:rsidR="003C38D9" w:rsidRPr="00FE297C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E87368E" w14:textId="77777777" w:rsidR="003C38D9" w:rsidRPr="00FE297C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44BA8F" w14:textId="77777777" w:rsidR="003C38D9" w:rsidRPr="00FE297C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5"/>
          </w:tcPr>
          <w:p w14:paraId="2BB5B2AD" w14:textId="77777777" w:rsidR="003C38D9" w:rsidRPr="00FE297C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4946F8F" w14:textId="77777777" w:rsidR="003C38D9" w:rsidRPr="00FE297C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5" w:type="dxa"/>
            <w:gridSpan w:val="5"/>
          </w:tcPr>
          <w:p w14:paraId="7D88C38C" w14:textId="77777777" w:rsidR="003C38D9" w:rsidRPr="00FE297C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0C72" w:rsidRPr="00FE297C" w14:paraId="0F461F55" w14:textId="77777777" w:rsidTr="000B6F83">
        <w:trPr>
          <w:tblHeader/>
        </w:trPr>
        <w:tc>
          <w:tcPr>
            <w:tcW w:w="2771" w:type="dxa"/>
          </w:tcPr>
          <w:p w14:paraId="61063AED" w14:textId="77777777" w:rsidR="00C30C72" w:rsidRPr="00FE297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6" w:type="dxa"/>
            <w:gridSpan w:val="3"/>
          </w:tcPr>
          <w:p w14:paraId="470F927B" w14:textId="5EBCD92D" w:rsidR="00C30C72" w:rsidRPr="00FE297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ผลิตแป้ง</w:t>
            </w:r>
            <w:r w:rsidR="003C38D9" w:rsidRPr="00FE297C">
              <w:rPr>
                <w:rFonts w:ascii="Angsana New" w:hAnsi="Angsana New"/>
                <w:sz w:val="30"/>
                <w:szCs w:val="30"/>
                <w:cs/>
              </w:rPr>
              <w:t>มันสำปะหลัง</w:t>
            </w:r>
            <w:r w:rsidR="003C38D9" w:rsidRPr="00FE297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3B73573E" w14:textId="77777777" w:rsidR="00C30C72" w:rsidRPr="00FE297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gridSpan w:val="3"/>
          </w:tcPr>
          <w:p w14:paraId="52E6C834" w14:textId="33B5B0C8" w:rsidR="00C30C72" w:rsidRPr="00FE297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A9B5531" w14:textId="77777777" w:rsidR="00C30C72" w:rsidRPr="00FE297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4" w:type="dxa"/>
            <w:gridSpan w:val="5"/>
          </w:tcPr>
          <w:p w14:paraId="342044FE" w14:textId="77777777" w:rsidR="00C30C72" w:rsidRPr="00FE297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03986B" w14:textId="77777777" w:rsidR="00C30C72" w:rsidRPr="00FE297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5"/>
          </w:tcPr>
          <w:p w14:paraId="05FB1A0A" w14:textId="3BC4337D" w:rsidR="00C30C72" w:rsidRPr="00FE297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D22AAF5" w14:textId="77777777" w:rsidR="00C30C72" w:rsidRPr="00FE297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44" w:type="dxa"/>
            <w:gridSpan w:val="4"/>
          </w:tcPr>
          <w:p w14:paraId="06052AC3" w14:textId="77777777" w:rsidR="00C30C72" w:rsidRPr="00FE297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0C72" w:rsidRPr="00FE297C" w14:paraId="7462F09A" w14:textId="77777777" w:rsidTr="000B6F83">
        <w:trPr>
          <w:tblHeader/>
        </w:trPr>
        <w:tc>
          <w:tcPr>
            <w:tcW w:w="2771" w:type="dxa"/>
          </w:tcPr>
          <w:p w14:paraId="102CC4F7" w14:textId="77777777" w:rsidR="00C30C72" w:rsidRPr="00FE297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6" w:type="dxa"/>
            <w:gridSpan w:val="3"/>
          </w:tcPr>
          <w:p w14:paraId="208CFD57" w14:textId="2D549D30" w:rsidR="00C30C72" w:rsidRPr="00FE297C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ธุรกิจผลิตก๊าซชีวภาพและจำหน่ายก</w:t>
            </w:r>
            <w:r w:rsidR="006A4546" w:rsidRPr="00FE297C">
              <w:rPr>
                <w:rFonts w:ascii="Angsana New" w:hAnsi="Angsana New" w:hint="cs"/>
                <w:sz w:val="30"/>
                <w:szCs w:val="30"/>
                <w:cs/>
              </w:rPr>
              <w:t>ระ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แสไฟฟ้าจากธุรกิจชีวภาพ</w:t>
            </w:r>
          </w:p>
        </w:tc>
        <w:tc>
          <w:tcPr>
            <w:tcW w:w="270" w:type="dxa"/>
          </w:tcPr>
          <w:p w14:paraId="5BDFC2A1" w14:textId="77777777" w:rsidR="00C30C72" w:rsidRPr="00FE297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gridSpan w:val="3"/>
          </w:tcPr>
          <w:p w14:paraId="32D414E2" w14:textId="77777777" w:rsidR="003C38D9" w:rsidRPr="00FE297C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3A7407" w14:textId="33F400EB" w:rsidR="00C30C72" w:rsidRPr="00FE297C" w:rsidRDefault="004E0CC6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เอทานอล</w:t>
            </w:r>
          </w:p>
        </w:tc>
        <w:tc>
          <w:tcPr>
            <w:tcW w:w="270" w:type="dxa"/>
            <w:gridSpan w:val="2"/>
          </w:tcPr>
          <w:p w14:paraId="07820CB5" w14:textId="77777777" w:rsidR="00C30C72" w:rsidRPr="00FE297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4" w:type="dxa"/>
            <w:gridSpan w:val="5"/>
          </w:tcPr>
          <w:p w14:paraId="08EC4EDE" w14:textId="77777777" w:rsidR="003C38D9" w:rsidRPr="00FE297C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2E3F44" w14:textId="5AE11B97" w:rsidR="00C30C72" w:rsidRPr="00FE297C" w:rsidRDefault="004E0CC6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ธุรกิจอื่นๆ</w:t>
            </w:r>
          </w:p>
        </w:tc>
        <w:tc>
          <w:tcPr>
            <w:tcW w:w="270" w:type="dxa"/>
          </w:tcPr>
          <w:p w14:paraId="403DE06E" w14:textId="77777777" w:rsidR="00C30C72" w:rsidRPr="00FE297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5"/>
          </w:tcPr>
          <w:p w14:paraId="3E2C9A9A" w14:textId="70F814C1" w:rsidR="003C38D9" w:rsidRPr="00FE297C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ตัดรายการ</w:t>
            </w:r>
          </w:p>
          <w:p w14:paraId="20D7B5CD" w14:textId="26D7C1A5" w:rsidR="00C30C72" w:rsidRPr="00FE297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70" w:type="dxa"/>
          </w:tcPr>
          <w:p w14:paraId="0E664B26" w14:textId="77777777" w:rsidR="00C30C72" w:rsidRPr="00FE297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44" w:type="dxa"/>
            <w:gridSpan w:val="4"/>
          </w:tcPr>
          <w:p w14:paraId="1BFCB1C7" w14:textId="77777777" w:rsidR="003C38D9" w:rsidRPr="00FE297C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5DA3D6" w14:textId="600E3463" w:rsidR="00C30C72" w:rsidRPr="00FE297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B6F83" w:rsidRPr="00FE297C" w14:paraId="66C7746D" w14:textId="77777777" w:rsidTr="000B6F83">
        <w:trPr>
          <w:tblHeader/>
        </w:trPr>
        <w:tc>
          <w:tcPr>
            <w:tcW w:w="2771" w:type="dxa"/>
          </w:tcPr>
          <w:p w14:paraId="12B53610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4CE7CFDD" w14:textId="04D169E3" w:rsidR="000B6F83" w:rsidRPr="00FE297C" w:rsidRDefault="00166896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741E3922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682C41D" w14:textId="21839AE9" w:rsidR="000B6F83" w:rsidRPr="00FE297C" w:rsidRDefault="00166896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1AA62A1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20968904" w14:textId="6D9DF27F" w:rsidR="000B6F83" w:rsidRPr="00FE297C" w:rsidRDefault="00166896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A131FB7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5AB49156" w14:textId="71B0C451" w:rsidR="000B6F83" w:rsidRPr="00FE297C" w:rsidRDefault="00166896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5C38729F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4" w:type="dxa"/>
            <w:gridSpan w:val="3"/>
          </w:tcPr>
          <w:p w14:paraId="7C922A8E" w14:textId="2AFFDAF7" w:rsidR="000B6F83" w:rsidRPr="00FE297C" w:rsidRDefault="00166896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E777FE7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9726D34" w14:textId="2BB1F5F3" w:rsidR="000B6F83" w:rsidRPr="00FE297C" w:rsidRDefault="00166896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5D424C7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4693CBAC" w14:textId="47FCBDD2" w:rsidR="000B6F83" w:rsidRPr="00FE297C" w:rsidRDefault="00166896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EF9561C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2E6934BC" w14:textId="2D961B11" w:rsidR="000B6F83" w:rsidRPr="00FE297C" w:rsidRDefault="00166896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518CB7E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73436747" w14:textId="7A688E10" w:rsidR="000B6F83" w:rsidRPr="00FE297C" w:rsidRDefault="00166896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BDE0C12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4" w:type="dxa"/>
          </w:tcPr>
          <w:p w14:paraId="1082035B" w14:textId="756C9194" w:rsidR="000B6F83" w:rsidRPr="00FE297C" w:rsidRDefault="00166896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30C72" w:rsidRPr="00FE297C" w14:paraId="08FD39EF" w14:textId="77777777" w:rsidTr="000B6F83">
        <w:trPr>
          <w:tblHeader/>
        </w:trPr>
        <w:tc>
          <w:tcPr>
            <w:tcW w:w="2771" w:type="dxa"/>
          </w:tcPr>
          <w:p w14:paraId="0CCA668C" w14:textId="04D73BB0" w:rsidR="00C30C72" w:rsidRPr="00FE297C" w:rsidRDefault="00493D8D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3157" w:type="dxa"/>
            <w:gridSpan w:val="25"/>
          </w:tcPr>
          <w:p w14:paraId="4BCCC061" w14:textId="77777777" w:rsidR="00C30C72" w:rsidRPr="00FE297C" w:rsidRDefault="00C30C72" w:rsidP="00217A3C">
            <w:pPr>
              <w:pStyle w:val="acctfourfigures"/>
              <w:tabs>
                <w:tab w:val="clear" w:pos="765"/>
                <w:tab w:val="decimal" w:pos="-18"/>
              </w:tabs>
              <w:spacing w:line="240" w:lineRule="auto"/>
              <w:ind w:left="-48" w:right="-114"/>
              <w:jc w:val="center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E297C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FE297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B6F83" w:rsidRPr="00FE297C" w14:paraId="306818A4" w14:textId="77777777" w:rsidTr="000B6F83">
        <w:tc>
          <w:tcPr>
            <w:tcW w:w="2771" w:type="dxa"/>
          </w:tcPr>
          <w:p w14:paraId="75A4407D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48" w:type="dxa"/>
          </w:tcPr>
          <w:p w14:paraId="394B043B" w14:textId="661987AA" w:rsidR="000B6F83" w:rsidRPr="00FE297C" w:rsidRDefault="00166896" w:rsidP="000B6F8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2,256,562</w:t>
            </w:r>
          </w:p>
        </w:tc>
        <w:tc>
          <w:tcPr>
            <w:tcW w:w="268" w:type="dxa"/>
          </w:tcPr>
          <w:p w14:paraId="0DEE18FD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02415551" w14:textId="6F85A4BC" w:rsidR="000B6F83" w:rsidRPr="00FE297C" w:rsidRDefault="0016689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1,248,673</w:t>
            </w:r>
          </w:p>
        </w:tc>
        <w:tc>
          <w:tcPr>
            <w:tcW w:w="270" w:type="dxa"/>
          </w:tcPr>
          <w:p w14:paraId="1F72A8C5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CC144B8" w14:textId="60C02F7E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3,701,447</w:t>
            </w:r>
          </w:p>
        </w:tc>
        <w:tc>
          <w:tcPr>
            <w:tcW w:w="270" w:type="dxa"/>
          </w:tcPr>
          <w:p w14:paraId="6D760555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3B77A73" w14:textId="32EDB258" w:rsidR="000B6F83" w:rsidRPr="00FE297C" w:rsidRDefault="00166896" w:rsidP="000B6F8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3,181,060</w:t>
            </w:r>
          </w:p>
        </w:tc>
        <w:tc>
          <w:tcPr>
            <w:tcW w:w="270" w:type="dxa"/>
            <w:gridSpan w:val="2"/>
          </w:tcPr>
          <w:p w14:paraId="10E16F43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33761CE1" w14:textId="5F2C7D21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1,008,644</w:t>
            </w:r>
          </w:p>
        </w:tc>
        <w:tc>
          <w:tcPr>
            <w:tcW w:w="270" w:type="dxa"/>
          </w:tcPr>
          <w:p w14:paraId="553EBEC6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329A65E" w14:textId="6DFBCCA5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4,721</w:t>
            </w:r>
          </w:p>
        </w:tc>
        <w:tc>
          <w:tcPr>
            <w:tcW w:w="270" w:type="dxa"/>
          </w:tcPr>
          <w:p w14:paraId="4FE04854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6A4392BC" w14:textId="7A5213D8" w:rsidR="000B6F83" w:rsidRPr="00FE297C" w:rsidRDefault="0024116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</w:tcPr>
          <w:p w14:paraId="3D61166E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</w:tcPr>
          <w:p w14:paraId="50A65586" w14:textId="5D0CB174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2BCE2C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63913550" w14:textId="5B03E1B9" w:rsidR="000B6F83" w:rsidRPr="00FE297C" w:rsidRDefault="0016689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6,966,653</w:t>
            </w:r>
          </w:p>
        </w:tc>
        <w:tc>
          <w:tcPr>
            <w:tcW w:w="270" w:type="dxa"/>
          </w:tcPr>
          <w:p w14:paraId="54B73B44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4" w:type="dxa"/>
          </w:tcPr>
          <w:p w14:paraId="14698D8D" w14:textId="68FA5C7F" w:rsidR="000B6F83" w:rsidRPr="00FE297C" w:rsidRDefault="00166896" w:rsidP="000B6F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4,434,454</w:t>
            </w:r>
          </w:p>
        </w:tc>
      </w:tr>
      <w:tr w:rsidR="000B6F83" w:rsidRPr="00FE297C" w14:paraId="5E7EE4EC" w14:textId="77777777" w:rsidTr="000B6F83">
        <w:tc>
          <w:tcPr>
            <w:tcW w:w="2771" w:type="dxa"/>
          </w:tcPr>
          <w:p w14:paraId="24860AD2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559D974" w14:textId="1B2099AA" w:rsidR="000B6F83" w:rsidRPr="00FE297C" w:rsidRDefault="00166896" w:rsidP="000B6F8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160,446</w:t>
            </w:r>
          </w:p>
        </w:tc>
        <w:tc>
          <w:tcPr>
            <w:tcW w:w="268" w:type="dxa"/>
          </w:tcPr>
          <w:p w14:paraId="22F815B4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6556B6" w14:textId="269F8FF0" w:rsidR="000B6F83" w:rsidRPr="00FE297C" w:rsidRDefault="0016689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68,046</w:t>
            </w:r>
          </w:p>
        </w:tc>
        <w:tc>
          <w:tcPr>
            <w:tcW w:w="270" w:type="dxa"/>
          </w:tcPr>
          <w:p w14:paraId="24BC4010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4F26546" w14:textId="07FB3CA3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2,810</w:t>
            </w:r>
          </w:p>
        </w:tc>
        <w:tc>
          <w:tcPr>
            <w:tcW w:w="270" w:type="dxa"/>
          </w:tcPr>
          <w:p w14:paraId="422428DD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040787C" w14:textId="7F39C53A" w:rsidR="000B6F83" w:rsidRPr="00FE297C" w:rsidRDefault="00166896" w:rsidP="000B6F8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533,122</w:t>
            </w:r>
          </w:p>
        </w:tc>
        <w:tc>
          <w:tcPr>
            <w:tcW w:w="270" w:type="dxa"/>
            <w:gridSpan w:val="2"/>
          </w:tcPr>
          <w:p w14:paraId="445AEA7D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14:paraId="6EE29526" w14:textId="23563CD0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70" w:type="dxa"/>
          </w:tcPr>
          <w:p w14:paraId="0580D5EF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9BE081" w14:textId="5D3B0C8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0094ED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765DF653" w14:textId="2E8FDA40" w:rsidR="000B6F83" w:rsidRPr="00FE297C" w:rsidRDefault="0024116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/>
              </w:rPr>
              <w:t>163,381</w:t>
            </w:r>
            <w:r w:rsidRPr="00FE29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BFD121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C6A5F3" w14:textId="2C244618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/>
              </w:rPr>
              <w:t>601,168</w:t>
            </w:r>
            <w:r w:rsidRPr="00FE29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D90F46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72BF2E1" w14:textId="63C566F9" w:rsidR="000B6F83" w:rsidRPr="00FE297C" w:rsidRDefault="00241166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1184A4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71A7ECA" w14:textId="4DAA4BA5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6F83" w:rsidRPr="00FE297C" w14:paraId="63AA81AA" w14:textId="77777777" w:rsidTr="000B6F83">
        <w:tc>
          <w:tcPr>
            <w:tcW w:w="2771" w:type="dxa"/>
          </w:tcPr>
          <w:p w14:paraId="45210DE5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201EF411" w14:textId="22F8CD74" w:rsidR="000B6F83" w:rsidRPr="00FE297C" w:rsidRDefault="00166896" w:rsidP="000B6F8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2,417,008</w:t>
            </w:r>
          </w:p>
        </w:tc>
        <w:tc>
          <w:tcPr>
            <w:tcW w:w="268" w:type="dxa"/>
          </w:tcPr>
          <w:p w14:paraId="5E85FCE7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4403C2" w14:textId="777BA497" w:rsidR="000B6F83" w:rsidRPr="00FE297C" w:rsidRDefault="0016689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1,316,719</w:t>
            </w:r>
          </w:p>
        </w:tc>
        <w:tc>
          <w:tcPr>
            <w:tcW w:w="270" w:type="dxa"/>
          </w:tcPr>
          <w:p w14:paraId="2D50FB26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6BFBA32" w14:textId="597B22FE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3,704,257</w:t>
            </w:r>
          </w:p>
        </w:tc>
        <w:tc>
          <w:tcPr>
            <w:tcW w:w="270" w:type="dxa"/>
          </w:tcPr>
          <w:p w14:paraId="5456DE63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39E6E15" w14:textId="752B1974" w:rsidR="000B6F83" w:rsidRPr="00FE297C" w:rsidRDefault="00166896" w:rsidP="000B6F8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3,714,182</w:t>
            </w:r>
          </w:p>
        </w:tc>
        <w:tc>
          <w:tcPr>
            <w:tcW w:w="270" w:type="dxa"/>
            <w:gridSpan w:val="2"/>
          </w:tcPr>
          <w:p w14:paraId="0FF1E79C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E4F0631" w14:textId="53FAA1EA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1,008,769</w:t>
            </w:r>
          </w:p>
        </w:tc>
        <w:tc>
          <w:tcPr>
            <w:tcW w:w="270" w:type="dxa"/>
          </w:tcPr>
          <w:p w14:paraId="48AD5A52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6ED16F" w14:textId="30D9D74A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4,721</w:t>
            </w:r>
          </w:p>
        </w:tc>
        <w:tc>
          <w:tcPr>
            <w:tcW w:w="270" w:type="dxa"/>
          </w:tcPr>
          <w:p w14:paraId="5F655A67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E49FB68" w14:textId="15628ADC" w:rsidR="000B6F83" w:rsidRPr="00FE297C" w:rsidRDefault="0024116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166896"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163,381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73EA465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35617B" w14:textId="44861A82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66896" w:rsidRPr="00FE29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601,168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FE9544B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53AC52" w14:textId="5C904489" w:rsidR="000B6F83" w:rsidRPr="00FE297C" w:rsidRDefault="0016689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6,966,653</w:t>
            </w:r>
          </w:p>
        </w:tc>
        <w:tc>
          <w:tcPr>
            <w:tcW w:w="270" w:type="dxa"/>
          </w:tcPr>
          <w:p w14:paraId="46068EEB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04A5B201" w14:textId="55EE9F2F" w:rsidR="000B6F83" w:rsidRPr="00FE297C" w:rsidRDefault="00166896" w:rsidP="000B6F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4,434,454</w:t>
            </w:r>
          </w:p>
        </w:tc>
      </w:tr>
      <w:tr w:rsidR="000B6F83" w:rsidRPr="00FE297C" w14:paraId="0B096DFC" w14:textId="77777777" w:rsidTr="000B6F83">
        <w:tc>
          <w:tcPr>
            <w:tcW w:w="2771" w:type="dxa"/>
          </w:tcPr>
          <w:p w14:paraId="1F3D4488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0C7ACCDB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</w:tcPr>
          <w:p w14:paraId="5E11B0EB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rtl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BD0C86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5A9652C2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53F1D3C3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7F55C045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7BE0E81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13F3304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4" w:type="dxa"/>
            <w:gridSpan w:val="3"/>
            <w:tcBorders>
              <w:top w:val="double" w:sz="4" w:space="0" w:color="auto"/>
            </w:tcBorders>
          </w:tcPr>
          <w:p w14:paraId="20951D96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139CC429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01E0302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1A661A5A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5A0DB222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5A77967A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D4A75A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51250A26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15034792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39DD77DE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i/>
                <w:i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004C5299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0B6F83" w:rsidRPr="00FE297C" w14:paraId="5035B5C6" w14:textId="77777777" w:rsidTr="000B6F83">
        <w:tc>
          <w:tcPr>
            <w:tcW w:w="2771" w:type="dxa"/>
          </w:tcPr>
          <w:p w14:paraId="03CD0B15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48" w:type="dxa"/>
          </w:tcPr>
          <w:p w14:paraId="6C2EDEC3" w14:textId="1F87B70F" w:rsidR="000B6F83" w:rsidRPr="00FE297C" w:rsidRDefault="00166896" w:rsidP="000B6F8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268" w:type="dxa"/>
          </w:tcPr>
          <w:p w14:paraId="5D24CDFC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7FF2C1D" w14:textId="4505051C" w:rsidR="000B6F83" w:rsidRPr="00FE297C" w:rsidRDefault="0016689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70" w:type="dxa"/>
          </w:tcPr>
          <w:p w14:paraId="434C4022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5F452BE5" w14:textId="2E357D2F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1,473</w:t>
            </w:r>
          </w:p>
        </w:tc>
        <w:tc>
          <w:tcPr>
            <w:tcW w:w="270" w:type="dxa"/>
          </w:tcPr>
          <w:p w14:paraId="7BB1DE55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1AB6387" w14:textId="6BD7CF35" w:rsidR="000B6F83" w:rsidRPr="00FE297C" w:rsidRDefault="00166896" w:rsidP="000B6F8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38,571</w:t>
            </w:r>
          </w:p>
        </w:tc>
        <w:tc>
          <w:tcPr>
            <w:tcW w:w="270" w:type="dxa"/>
            <w:gridSpan w:val="2"/>
          </w:tcPr>
          <w:p w14:paraId="57162D99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08E034A8" w14:textId="7577F183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270" w:type="dxa"/>
          </w:tcPr>
          <w:p w14:paraId="1C50BDFE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0956C26" w14:textId="5F2F0693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F62D474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6D7D607F" w14:textId="7A3842B3" w:rsidR="000B6F83" w:rsidRPr="00FE297C" w:rsidRDefault="0024116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1,082</w:t>
            </w: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DEBD9B9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</w:tcPr>
          <w:p w14:paraId="5C0C9C7F" w14:textId="1DF34BB3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38,241</w:t>
            </w: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ADC8B93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9E385A2" w14:textId="63784557" w:rsidR="000B6F83" w:rsidRPr="00FE297C" w:rsidRDefault="0016689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270" w:type="dxa"/>
          </w:tcPr>
          <w:p w14:paraId="188A5BD0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4" w:type="dxa"/>
          </w:tcPr>
          <w:p w14:paraId="0EF10ABD" w14:textId="7D7CA531" w:rsidR="000B6F83" w:rsidRPr="00FE297C" w:rsidRDefault="00166896" w:rsidP="000B6F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441</w:t>
            </w:r>
          </w:p>
        </w:tc>
      </w:tr>
      <w:tr w:rsidR="000B6F83" w:rsidRPr="00FE297C" w14:paraId="522F4D39" w14:textId="77777777" w:rsidTr="000B6F83">
        <w:trPr>
          <w:trHeight w:val="198"/>
        </w:trPr>
        <w:tc>
          <w:tcPr>
            <w:tcW w:w="2771" w:type="dxa"/>
          </w:tcPr>
          <w:p w14:paraId="378B40DA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8" w:type="dxa"/>
          </w:tcPr>
          <w:p w14:paraId="7443AF74" w14:textId="6EE14ABB" w:rsidR="000B6F83" w:rsidRPr="00FE297C" w:rsidRDefault="00166896" w:rsidP="000B6F8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21,891</w:t>
            </w:r>
          </w:p>
        </w:tc>
        <w:tc>
          <w:tcPr>
            <w:tcW w:w="268" w:type="dxa"/>
          </w:tcPr>
          <w:p w14:paraId="63AEE12F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701C594" w14:textId="24AAE332" w:rsidR="000B6F83" w:rsidRPr="00FE297C" w:rsidRDefault="0016689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59,700</w:t>
            </w:r>
          </w:p>
        </w:tc>
        <w:tc>
          <w:tcPr>
            <w:tcW w:w="270" w:type="dxa"/>
          </w:tcPr>
          <w:p w14:paraId="2A05A21F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3529538F" w14:textId="44A6692B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111,475</w:t>
            </w:r>
          </w:p>
        </w:tc>
        <w:tc>
          <w:tcPr>
            <w:tcW w:w="270" w:type="dxa"/>
          </w:tcPr>
          <w:p w14:paraId="0D7755B1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61F1861" w14:textId="678A0F5F" w:rsidR="000B6F83" w:rsidRPr="00FE297C" w:rsidRDefault="00166896" w:rsidP="000B6F8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116,346</w:t>
            </w:r>
          </w:p>
        </w:tc>
        <w:tc>
          <w:tcPr>
            <w:tcW w:w="270" w:type="dxa"/>
            <w:gridSpan w:val="2"/>
          </w:tcPr>
          <w:p w14:paraId="61F71A1A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5FB1419E" w14:textId="50812C99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70" w:type="dxa"/>
          </w:tcPr>
          <w:p w14:paraId="2E2F3300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3C4505A" w14:textId="157561AD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D4B863A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556950BC" w14:textId="688D6FBA" w:rsidR="000B6F83" w:rsidRPr="00FE297C" w:rsidRDefault="0024116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1,115</w:t>
            </w: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44B2B44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</w:tcPr>
          <w:p w14:paraId="12C7A9EB" w14:textId="5C00146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36,266</w:t>
            </w: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0CE6A86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9D95B76" w14:textId="619BE564" w:rsidR="000B6F83" w:rsidRPr="00FE297C" w:rsidRDefault="0016689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132,365</w:t>
            </w:r>
          </w:p>
        </w:tc>
        <w:tc>
          <w:tcPr>
            <w:tcW w:w="270" w:type="dxa"/>
          </w:tcPr>
          <w:p w14:paraId="0296B455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4" w:type="dxa"/>
          </w:tcPr>
          <w:p w14:paraId="6A90DB05" w14:textId="30907E93" w:rsidR="000B6F83" w:rsidRPr="00FE297C" w:rsidRDefault="00166896" w:rsidP="000B6F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139,780</w:t>
            </w:r>
          </w:p>
        </w:tc>
      </w:tr>
      <w:tr w:rsidR="000B6F83" w:rsidRPr="00FE297C" w14:paraId="45CABC0C" w14:textId="77777777" w:rsidTr="000B6F83">
        <w:trPr>
          <w:trHeight w:val="198"/>
        </w:trPr>
        <w:tc>
          <w:tcPr>
            <w:tcW w:w="2771" w:type="dxa"/>
          </w:tcPr>
          <w:p w14:paraId="7BB25E97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48" w:type="dxa"/>
          </w:tcPr>
          <w:p w14:paraId="04E3D3B9" w14:textId="70E39242" w:rsidR="000B6F83" w:rsidRPr="00FE297C" w:rsidRDefault="00166896" w:rsidP="000B6F8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131,754</w:t>
            </w:r>
          </w:p>
        </w:tc>
        <w:tc>
          <w:tcPr>
            <w:tcW w:w="268" w:type="dxa"/>
          </w:tcPr>
          <w:p w14:paraId="333E2644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24ED22C" w14:textId="6A529C4A" w:rsidR="000B6F83" w:rsidRPr="00FE297C" w:rsidRDefault="0016689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134,067</w:t>
            </w:r>
          </w:p>
        </w:tc>
        <w:tc>
          <w:tcPr>
            <w:tcW w:w="270" w:type="dxa"/>
          </w:tcPr>
          <w:p w14:paraId="54E1C929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74EF0860" w14:textId="5DAB498F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289,666</w:t>
            </w:r>
          </w:p>
        </w:tc>
        <w:tc>
          <w:tcPr>
            <w:tcW w:w="270" w:type="dxa"/>
          </w:tcPr>
          <w:p w14:paraId="11214CF4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591ECB4" w14:textId="041CF7F9" w:rsidR="000B6F83" w:rsidRPr="00FE297C" w:rsidRDefault="00166896" w:rsidP="000B6F8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289,099</w:t>
            </w:r>
          </w:p>
        </w:tc>
        <w:tc>
          <w:tcPr>
            <w:tcW w:w="270" w:type="dxa"/>
            <w:gridSpan w:val="2"/>
          </w:tcPr>
          <w:p w14:paraId="0A329AD9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526B280F" w14:textId="4F4E23D7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6,740</w:t>
            </w:r>
          </w:p>
        </w:tc>
        <w:tc>
          <w:tcPr>
            <w:tcW w:w="270" w:type="dxa"/>
          </w:tcPr>
          <w:p w14:paraId="73ECAE3F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59E5AF2E" w14:textId="561EA1F7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70" w:type="dxa"/>
          </w:tcPr>
          <w:p w14:paraId="5B7E6122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1A6144FF" w14:textId="3CF8F591" w:rsidR="000B6F83" w:rsidRPr="00FE297C" w:rsidRDefault="0024116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8,506</w:t>
            </w: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0A0B6D7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</w:tcPr>
          <w:p w14:paraId="50932587" w14:textId="11E4A4E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1,741</w:t>
            </w: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8139A90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631D5D14" w14:textId="3694E93E" w:rsidR="000B6F83" w:rsidRPr="00FE297C" w:rsidRDefault="0016689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419,654</w:t>
            </w:r>
          </w:p>
        </w:tc>
        <w:tc>
          <w:tcPr>
            <w:tcW w:w="270" w:type="dxa"/>
          </w:tcPr>
          <w:p w14:paraId="7888AF24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4" w:type="dxa"/>
          </w:tcPr>
          <w:p w14:paraId="2EB3E0FB" w14:textId="5EA4387D" w:rsidR="000B6F83" w:rsidRPr="00FE297C" w:rsidRDefault="00166896" w:rsidP="000B6F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421,965</w:t>
            </w:r>
          </w:p>
        </w:tc>
      </w:tr>
      <w:tr w:rsidR="000B6F83" w:rsidRPr="00FE297C" w14:paraId="145E8FA0" w14:textId="77777777" w:rsidTr="000B6F83">
        <w:trPr>
          <w:trHeight w:val="198"/>
        </w:trPr>
        <w:tc>
          <w:tcPr>
            <w:tcW w:w="2771" w:type="dxa"/>
          </w:tcPr>
          <w:p w14:paraId="0D9D016A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กำไร (ขาดทุน) </w:t>
            </w:r>
          </w:p>
        </w:tc>
        <w:tc>
          <w:tcPr>
            <w:tcW w:w="1348" w:type="dxa"/>
          </w:tcPr>
          <w:p w14:paraId="5B4BE5F2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09C155BA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90267C2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C53573D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3446B03A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E37E95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07BE7FB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C7F5776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5C4B0416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4E89F00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2B28A921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1ED2091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110742C1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98A50D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</w:tcPr>
          <w:p w14:paraId="2100D3BE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C7E8B4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0B372293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362B6E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4" w:type="dxa"/>
          </w:tcPr>
          <w:p w14:paraId="022D067D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B6F83" w:rsidRPr="00FE297C" w14:paraId="4804B81F" w14:textId="77777777" w:rsidTr="000B6F83">
        <w:trPr>
          <w:trHeight w:val="198"/>
        </w:trPr>
        <w:tc>
          <w:tcPr>
            <w:tcW w:w="2771" w:type="dxa"/>
          </w:tcPr>
          <w:p w14:paraId="0AB8B909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ก่อนค่าใช้จ่ายภาษีเงินได้</w:t>
            </w:r>
          </w:p>
        </w:tc>
        <w:tc>
          <w:tcPr>
            <w:tcW w:w="1348" w:type="dxa"/>
          </w:tcPr>
          <w:p w14:paraId="6B9F3275" w14:textId="7C2EA850" w:rsidR="000B6F83" w:rsidRPr="00FE297C" w:rsidRDefault="001179BD" w:rsidP="000B6F8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15,273</w:t>
            </w: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555FA871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1CDCD4B" w14:textId="71C4E612" w:rsidR="000B6F83" w:rsidRPr="00FE297C" w:rsidRDefault="0016689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71,235</w:t>
            </w:r>
          </w:p>
        </w:tc>
        <w:tc>
          <w:tcPr>
            <w:tcW w:w="270" w:type="dxa"/>
          </w:tcPr>
          <w:p w14:paraId="5F4992B5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248E0924" w14:textId="0F5AC0EF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="005B2007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 w:rsidR="004D5BE8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70" w:type="dxa"/>
          </w:tcPr>
          <w:p w14:paraId="78016651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8BF3320" w14:textId="306ACD95" w:rsidR="000B6F83" w:rsidRPr="00FE297C" w:rsidRDefault="00166896" w:rsidP="000B6F8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303,593</w:t>
            </w:r>
          </w:p>
        </w:tc>
        <w:tc>
          <w:tcPr>
            <w:tcW w:w="270" w:type="dxa"/>
            <w:gridSpan w:val="2"/>
          </w:tcPr>
          <w:p w14:paraId="0A193CA7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053886F9" w14:textId="586D623A" w:rsidR="000B6F83" w:rsidRPr="00FE297C" w:rsidRDefault="005B2007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5,387</w:t>
            </w:r>
          </w:p>
        </w:tc>
        <w:tc>
          <w:tcPr>
            <w:tcW w:w="270" w:type="dxa"/>
          </w:tcPr>
          <w:p w14:paraId="649EA9B0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35E0BDB9" w14:textId="6FF958BD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9DB348F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397BF6F7" w14:textId="5F628E8C" w:rsidR="000B6F83" w:rsidRPr="00FE297C" w:rsidRDefault="0016689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24,</w:t>
            </w:r>
            <w:r w:rsidR="004D5BE8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70" w:type="dxa"/>
          </w:tcPr>
          <w:p w14:paraId="63BE313A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</w:tcPr>
          <w:p w14:paraId="12737390" w14:textId="05179CE1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275,494</w:t>
            </w: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2250798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1A13979" w14:textId="0F99D1F2" w:rsidR="000B6F83" w:rsidRPr="00FE297C" w:rsidRDefault="0016689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5B2007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0,877</w:t>
            </w:r>
          </w:p>
        </w:tc>
        <w:tc>
          <w:tcPr>
            <w:tcW w:w="270" w:type="dxa"/>
          </w:tcPr>
          <w:p w14:paraId="7126961E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4" w:type="dxa"/>
          </w:tcPr>
          <w:p w14:paraId="705A01D2" w14:textId="65523FBB" w:rsidR="000B6F83" w:rsidRPr="00FE297C" w:rsidRDefault="00166896" w:rsidP="000B6F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99,33</w:t>
            </w:r>
            <w:r w:rsidR="00753C47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0B6F83" w:rsidRPr="00FE297C" w14:paraId="79A6191B" w14:textId="77777777" w:rsidTr="000B6F83">
        <w:trPr>
          <w:trHeight w:val="198"/>
        </w:trPr>
        <w:tc>
          <w:tcPr>
            <w:tcW w:w="2771" w:type="dxa"/>
          </w:tcPr>
          <w:p w14:paraId="78184736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738" w:hanging="180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48" w:type="dxa"/>
          </w:tcPr>
          <w:p w14:paraId="5670ED89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68" w:type="dxa"/>
          </w:tcPr>
          <w:p w14:paraId="4555719E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rtl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9F493DC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36D95A7B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</w:rPr>
            </w:pPr>
          </w:p>
        </w:tc>
        <w:tc>
          <w:tcPr>
            <w:tcW w:w="993" w:type="dxa"/>
          </w:tcPr>
          <w:p w14:paraId="4B70E864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459017A6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3E8148B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968FF26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</w:rPr>
            </w:pPr>
          </w:p>
        </w:tc>
        <w:tc>
          <w:tcPr>
            <w:tcW w:w="994" w:type="dxa"/>
            <w:gridSpan w:val="3"/>
          </w:tcPr>
          <w:p w14:paraId="0C1128CE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09570BB4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B68B9F3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2BB29D02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gridSpan w:val="3"/>
          </w:tcPr>
          <w:p w14:paraId="7E3E27C5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3188ACCC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rtl/>
                <w:cs/>
                <w:lang w:bidi="th-TH"/>
              </w:rPr>
            </w:pPr>
          </w:p>
        </w:tc>
        <w:tc>
          <w:tcPr>
            <w:tcW w:w="1080" w:type="dxa"/>
          </w:tcPr>
          <w:p w14:paraId="6359EE3E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0C159C17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3411D07C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A77EC61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94" w:type="dxa"/>
          </w:tcPr>
          <w:p w14:paraId="55B41C14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0B6F83" w:rsidRPr="00FE297C" w14:paraId="7A496ED9" w14:textId="77777777" w:rsidTr="000B6F83">
        <w:tc>
          <w:tcPr>
            <w:tcW w:w="2771" w:type="dxa"/>
          </w:tcPr>
          <w:p w14:paraId="741E2BF3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รวมสินทรัพย์ส่วนงาน</w:t>
            </w:r>
          </w:p>
        </w:tc>
        <w:tc>
          <w:tcPr>
            <w:tcW w:w="1348" w:type="dxa"/>
          </w:tcPr>
          <w:p w14:paraId="4488EEF5" w14:textId="4F784EFA" w:rsidR="000B6F83" w:rsidRPr="00FE297C" w:rsidRDefault="00166896" w:rsidP="000B6F8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1,746,928</w:t>
            </w:r>
          </w:p>
        </w:tc>
        <w:tc>
          <w:tcPr>
            <w:tcW w:w="268" w:type="dxa"/>
          </w:tcPr>
          <w:p w14:paraId="5443F336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D64006" w14:textId="66B5A083" w:rsidR="000B6F83" w:rsidRPr="00FE297C" w:rsidRDefault="0016689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2,106,372</w:t>
            </w:r>
          </w:p>
        </w:tc>
        <w:tc>
          <w:tcPr>
            <w:tcW w:w="270" w:type="dxa"/>
          </w:tcPr>
          <w:p w14:paraId="2F63051D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4C808B3" w14:textId="1A3D7278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7,6</w:t>
            </w:r>
            <w:r w:rsidR="005B2007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B2007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270" w:type="dxa"/>
          </w:tcPr>
          <w:p w14:paraId="0902625E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B84717D" w14:textId="281FC80E" w:rsidR="000B6F83" w:rsidRPr="00FE297C" w:rsidRDefault="00166896" w:rsidP="000B6F8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6,920,431</w:t>
            </w:r>
          </w:p>
        </w:tc>
        <w:tc>
          <w:tcPr>
            <w:tcW w:w="270" w:type="dxa"/>
            <w:gridSpan w:val="2"/>
          </w:tcPr>
          <w:p w14:paraId="63028ADF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73966B45" w14:textId="7D3056CD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  <w:r w:rsidR="005B2007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B2007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270" w:type="dxa"/>
          </w:tcPr>
          <w:p w14:paraId="6C9E233C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09BAA7AA" w14:textId="2E23E6F3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746,653</w:t>
            </w:r>
          </w:p>
        </w:tc>
        <w:tc>
          <w:tcPr>
            <w:tcW w:w="270" w:type="dxa"/>
          </w:tcPr>
          <w:p w14:paraId="58BEE9C4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2F1AE935" w14:textId="1AF28639" w:rsidR="000B6F83" w:rsidRPr="00FE297C" w:rsidRDefault="0024116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3,057,36</w:t>
            </w:r>
            <w:r w:rsidR="005B2007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6716A66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</w:tcPr>
          <w:p w14:paraId="380BA438" w14:textId="4664933F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2,871,685</w:t>
            </w: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1A7D807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0F175CA9" w14:textId="1E7F3178" w:rsidR="000B6F83" w:rsidRPr="00FE297C" w:rsidRDefault="0016689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7,22</w:t>
            </w:r>
            <w:r w:rsidR="005B2007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B2007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976</w:t>
            </w:r>
          </w:p>
        </w:tc>
        <w:tc>
          <w:tcPr>
            <w:tcW w:w="270" w:type="dxa"/>
          </w:tcPr>
          <w:p w14:paraId="0E4A8A40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4" w:type="dxa"/>
          </w:tcPr>
          <w:p w14:paraId="5CA67E55" w14:textId="5DBCFF08" w:rsidR="000B6F83" w:rsidRPr="00FE297C" w:rsidRDefault="00166896" w:rsidP="000B6F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6,901,771</w:t>
            </w:r>
          </w:p>
        </w:tc>
      </w:tr>
      <w:tr w:rsidR="000B6F83" w:rsidRPr="00FE297C" w14:paraId="10B37BCD" w14:textId="77777777" w:rsidTr="000B6F83">
        <w:tc>
          <w:tcPr>
            <w:tcW w:w="2771" w:type="dxa"/>
          </w:tcPr>
          <w:p w14:paraId="6E2E7137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รวมหนี้สินส่วนงาน</w:t>
            </w:r>
          </w:p>
        </w:tc>
        <w:tc>
          <w:tcPr>
            <w:tcW w:w="1348" w:type="dxa"/>
            <w:tcBorders>
              <w:bottom w:val="nil"/>
            </w:tcBorders>
          </w:tcPr>
          <w:p w14:paraId="06BA4AE3" w14:textId="69BB4CA6" w:rsidR="000B6F83" w:rsidRPr="00FE297C" w:rsidRDefault="00166896" w:rsidP="000B6F8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444,177</w:t>
            </w:r>
          </w:p>
        </w:tc>
        <w:tc>
          <w:tcPr>
            <w:tcW w:w="268" w:type="dxa"/>
          </w:tcPr>
          <w:p w14:paraId="33D79C57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1958015" w14:textId="13AF9709" w:rsidR="000B6F83" w:rsidRPr="00FE297C" w:rsidRDefault="0016689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788,246</w:t>
            </w:r>
          </w:p>
        </w:tc>
        <w:tc>
          <w:tcPr>
            <w:tcW w:w="270" w:type="dxa"/>
          </w:tcPr>
          <w:p w14:paraId="0F5F949A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60D48BDE" w14:textId="6F2E121D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1,115,</w:t>
            </w:r>
            <w:r w:rsidR="005B2007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70" w:type="dxa"/>
          </w:tcPr>
          <w:p w14:paraId="5506BF21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EDF3C03" w14:textId="0D5BADC2" w:rsidR="000B6F83" w:rsidRPr="00FE297C" w:rsidRDefault="00166896" w:rsidP="000B6F8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3,075,712</w:t>
            </w:r>
          </w:p>
        </w:tc>
        <w:tc>
          <w:tcPr>
            <w:tcW w:w="270" w:type="dxa"/>
            <w:gridSpan w:val="2"/>
          </w:tcPr>
          <w:p w14:paraId="550E35ED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  <w:tcBorders>
              <w:bottom w:val="nil"/>
            </w:tcBorders>
          </w:tcPr>
          <w:p w14:paraId="1D37A23C" w14:textId="2BD341F7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B2007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B2007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735</w:t>
            </w:r>
          </w:p>
        </w:tc>
        <w:tc>
          <w:tcPr>
            <w:tcW w:w="270" w:type="dxa"/>
          </w:tcPr>
          <w:p w14:paraId="7A57A92A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001BA81" w14:textId="0293BE9D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103,674</w:t>
            </w:r>
          </w:p>
        </w:tc>
        <w:tc>
          <w:tcPr>
            <w:tcW w:w="270" w:type="dxa"/>
          </w:tcPr>
          <w:p w14:paraId="2D5C9F49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nil"/>
            </w:tcBorders>
          </w:tcPr>
          <w:p w14:paraId="555784BE" w14:textId="30BBEF54" w:rsidR="000B6F83" w:rsidRPr="00FE297C" w:rsidRDefault="0024116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331,452</w:t>
            </w: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98C42F8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4F1E4AF" w14:textId="7BA9E443" w:rsidR="000B6F83" w:rsidRPr="00FE297C" w:rsidRDefault="00235CDD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121,14</w:t>
            </w:r>
            <w:r w:rsidR="00664B2D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EDED714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05EDFB60" w14:textId="45F4D08E" w:rsidR="000B6F83" w:rsidRPr="00FE297C" w:rsidRDefault="0016689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1,47</w:t>
            </w:r>
            <w:r w:rsidR="005B2007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,7</w:t>
            </w:r>
            <w:r w:rsidR="005B2007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70" w:type="dxa"/>
          </w:tcPr>
          <w:p w14:paraId="15D154F0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4" w:type="dxa"/>
            <w:tcBorders>
              <w:bottom w:val="nil"/>
            </w:tcBorders>
          </w:tcPr>
          <w:p w14:paraId="1AB44478" w14:textId="0CF1B99C" w:rsidR="000B6F83" w:rsidRPr="00FE297C" w:rsidRDefault="00166896" w:rsidP="000B6F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3,846,48</w:t>
            </w:r>
            <w:r w:rsidR="00664B2D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0B6F83" w:rsidRPr="00FE297C" w14:paraId="5510C11E" w14:textId="77777777" w:rsidTr="000B6F83">
        <w:tc>
          <w:tcPr>
            <w:tcW w:w="2771" w:type="dxa"/>
          </w:tcPr>
          <w:p w14:paraId="50A11088" w14:textId="77777777" w:rsidR="000B6F83" w:rsidRPr="00FE297C" w:rsidRDefault="000B6F83" w:rsidP="000B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348" w:type="dxa"/>
            <w:tcBorders>
              <w:bottom w:val="nil"/>
            </w:tcBorders>
          </w:tcPr>
          <w:p w14:paraId="4E041FED" w14:textId="79BCA1D1" w:rsidR="000B6F83" w:rsidRPr="00FE297C" w:rsidRDefault="00166896" w:rsidP="000B6F8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63,027</w:t>
            </w:r>
          </w:p>
        </w:tc>
        <w:tc>
          <w:tcPr>
            <w:tcW w:w="268" w:type="dxa"/>
          </w:tcPr>
          <w:p w14:paraId="0F499DDE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63A0E2A" w14:textId="01D3DED5" w:rsidR="000B6F83" w:rsidRPr="00FE297C" w:rsidRDefault="0016689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189,471</w:t>
            </w:r>
          </w:p>
        </w:tc>
        <w:tc>
          <w:tcPr>
            <w:tcW w:w="270" w:type="dxa"/>
          </w:tcPr>
          <w:p w14:paraId="4C3E23CB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06F007FA" w14:textId="130B5A48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47,280</w:t>
            </w:r>
          </w:p>
        </w:tc>
        <w:tc>
          <w:tcPr>
            <w:tcW w:w="270" w:type="dxa"/>
          </w:tcPr>
          <w:p w14:paraId="416EC482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1757C07" w14:textId="6E9C3D39" w:rsidR="000B6F83" w:rsidRPr="00FE297C" w:rsidRDefault="00166896" w:rsidP="000B6F8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170,739</w:t>
            </w:r>
          </w:p>
        </w:tc>
        <w:tc>
          <w:tcPr>
            <w:tcW w:w="270" w:type="dxa"/>
            <w:gridSpan w:val="2"/>
          </w:tcPr>
          <w:p w14:paraId="2323F95A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  <w:tcBorders>
              <w:bottom w:val="nil"/>
            </w:tcBorders>
          </w:tcPr>
          <w:p w14:paraId="3621BF3F" w14:textId="5681E26E" w:rsidR="000B6F83" w:rsidRPr="00FE297C" w:rsidRDefault="00166896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10,383</w:t>
            </w:r>
          </w:p>
        </w:tc>
        <w:tc>
          <w:tcPr>
            <w:tcW w:w="270" w:type="dxa"/>
          </w:tcPr>
          <w:p w14:paraId="47B2ADA7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CBCAA5F" w14:textId="677A90FD" w:rsidR="000B6F83" w:rsidRPr="00FE297C" w:rsidRDefault="000B6F83" w:rsidP="000B6F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CE0DC05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nil"/>
            </w:tcBorders>
          </w:tcPr>
          <w:p w14:paraId="3965A008" w14:textId="3D00E040" w:rsidR="000B6F83" w:rsidRPr="00FE297C" w:rsidRDefault="0024116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16,950</w:t>
            </w: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AB9222F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B611F4A" w14:textId="2C08A551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03288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95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03288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171</w:t>
            </w: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7FA5F41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3B2526BE" w14:textId="7B95BC1B" w:rsidR="000B6F83" w:rsidRPr="00FE297C" w:rsidRDefault="00166896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103,740</w:t>
            </w:r>
          </w:p>
        </w:tc>
        <w:tc>
          <w:tcPr>
            <w:tcW w:w="270" w:type="dxa"/>
          </w:tcPr>
          <w:p w14:paraId="1B4C109B" w14:textId="77777777" w:rsidR="000B6F83" w:rsidRPr="00FE297C" w:rsidRDefault="000B6F83" w:rsidP="000B6F8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4" w:type="dxa"/>
            <w:tcBorders>
              <w:bottom w:val="nil"/>
            </w:tcBorders>
          </w:tcPr>
          <w:p w14:paraId="5025CC05" w14:textId="517FD01C" w:rsidR="000B6F83" w:rsidRPr="00FE297C" w:rsidRDefault="00166896" w:rsidP="000B6F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265,039</w:t>
            </w:r>
          </w:p>
        </w:tc>
      </w:tr>
    </w:tbl>
    <w:p w14:paraId="7ECD8BEA" w14:textId="77777777" w:rsidR="00C30C72" w:rsidRPr="00FE297C" w:rsidRDefault="00C30C72" w:rsidP="0006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sectPr w:rsidR="00C30C72" w:rsidRPr="00FE297C" w:rsidSect="00C30C72">
          <w:pgSz w:w="16834" w:h="11909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bookmarkEnd w:id="6"/>
    <w:p w14:paraId="2E7D7F0E" w14:textId="77777777" w:rsidR="00472E8E" w:rsidRPr="00FE297C" w:rsidRDefault="00472E8E" w:rsidP="003F3AF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  <w:u w:val="none"/>
        </w:rPr>
      </w:pPr>
      <w:r w:rsidRPr="00FE297C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en-US"/>
        </w:rPr>
        <w:lastRenderedPageBreak/>
        <w:t>ส่วนงานภูมิศาสตร์</w:t>
      </w:r>
    </w:p>
    <w:p w14:paraId="1F7FF70F" w14:textId="77777777" w:rsidR="00472E8E" w:rsidRPr="00FE297C" w:rsidRDefault="00472E8E" w:rsidP="004A75E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35AC0E" w14:textId="77777777" w:rsidR="00E47A77" w:rsidRPr="00FE297C" w:rsidRDefault="00472E8E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FE29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ในการนำเสนอจำแนกส่วนงานภูมิศาสตร์</w:t>
      </w:r>
      <w:r w:rsidR="006E06A0" w:rsidRPr="00FE29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FE29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รายได้</w:t>
      </w:r>
      <w:r w:rsidR="006E06A0" w:rsidRPr="00FE29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ตามส่วนงาน </w:t>
      </w:r>
      <w:r w:rsidRPr="00FE29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แยกแสดงตามสถานที่ตั้งทางภูมิศาสตร์ของลูกค้า</w:t>
      </w:r>
      <w:r w:rsidR="006E06A0" w:rsidRPr="00FE29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สินทรัพย์ตามส่วนงานแยกตามสถานที่ตั้งทางภูมิศาสตร์ของสินทรัพย์</w:t>
      </w:r>
    </w:p>
    <w:p w14:paraId="25165201" w14:textId="77777777" w:rsidR="00E47A77" w:rsidRPr="00FE297C" w:rsidRDefault="00E47A77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454BDB0" w14:textId="77777777" w:rsidR="00472E8E" w:rsidRPr="00FE297C" w:rsidRDefault="00472E8E" w:rsidP="004A75E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  <w:u w:val="none"/>
        </w:rPr>
      </w:pPr>
      <w:r w:rsidRPr="00FE297C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en-US"/>
        </w:rPr>
        <w:t xml:space="preserve">ข้อมูลเกี่ยวกับส่วนงานภูมิศาสตร์  </w:t>
      </w:r>
    </w:p>
    <w:p w14:paraId="21FDF429" w14:textId="77777777" w:rsidR="008D6512" w:rsidRPr="00FE297C" w:rsidRDefault="008D6512" w:rsidP="008D6512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18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879"/>
        <w:gridCol w:w="971"/>
        <w:gridCol w:w="1497"/>
        <w:gridCol w:w="269"/>
        <w:gridCol w:w="1564"/>
      </w:tblGrid>
      <w:tr w:rsidR="00472E8E" w:rsidRPr="00FE297C" w14:paraId="6CFBB1C4" w14:textId="77777777" w:rsidTr="008620B1">
        <w:tc>
          <w:tcPr>
            <w:tcW w:w="4879" w:type="dxa"/>
          </w:tcPr>
          <w:p w14:paraId="268C9FF7" w14:textId="77777777" w:rsidR="00472E8E" w:rsidRPr="00FE297C" w:rsidRDefault="00472E8E" w:rsidP="004A75EB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71" w:type="dxa"/>
          </w:tcPr>
          <w:p w14:paraId="7BE17CC0" w14:textId="77777777" w:rsidR="00472E8E" w:rsidRPr="00FE297C" w:rsidRDefault="00472E8E" w:rsidP="004A75EB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330" w:type="dxa"/>
            <w:gridSpan w:val="3"/>
          </w:tcPr>
          <w:p w14:paraId="147BD088" w14:textId="77777777" w:rsidR="00472E8E" w:rsidRPr="00FE297C" w:rsidRDefault="00472E8E" w:rsidP="004A75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</w:t>
            </w:r>
          </w:p>
        </w:tc>
      </w:tr>
      <w:tr w:rsidR="00472E8E" w:rsidRPr="00FE297C" w14:paraId="46FA8B9F" w14:textId="77777777" w:rsidTr="008620B1">
        <w:tc>
          <w:tcPr>
            <w:tcW w:w="4879" w:type="dxa"/>
          </w:tcPr>
          <w:p w14:paraId="0EDFAD88" w14:textId="77777777" w:rsidR="00472E8E" w:rsidRPr="00FE297C" w:rsidRDefault="00472E8E" w:rsidP="004A75EB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71" w:type="dxa"/>
          </w:tcPr>
          <w:p w14:paraId="361101AA" w14:textId="77777777" w:rsidR="00472E8E" w:rsidRPr="00FE297C" w:rsidRDefault="00472E8E" w:rsidP="004A75EB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7" w:type="dxa"/>
          </w:tcPr>
          <w:p w14:paraId="4579A6A2" w14:textId="11E65A78" w:rsidR="00472E8E" w:rsidRPr="00FE297C" w:rsidRDefault="00166896" w:rsidP="004A75E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69" w:type="dxa"/>
          </w:tcPr>
          <w:p w14:paraId="66FA6074" w14:textId="77777777" w:rsidR="00472E8E" w:rsidRPr="00FE297C" w:rsidRDefault="00472E8E" w:rsidP="004A75E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14:paraId="2E53268C" w14:textId="4804DB22" w:rsidR="00472E8E" w:rsidRPr="00FE297C" w:rsidRDefault="00166896" w:rsidP="004A75E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</w:tr>
      <w:tr w:rsidR="00472E8E" w:rsidRPr="00FE297C" w14:paraId="68C60A2F" w14:textId="77777777" w:rsidTr="008620B1">
        <w:tc>
          <w:tcPr>
            <w:tcW w:w="4879" w:type="dxa"/>
          </w:tcPr>
          <w:p w14:paraId="14CB2689" w14:textId="77777777" w:rsidR="00472E8E" w:rsidRPr="00FE297C" w:rsidRDefault="00472E8E" w:rsidP="004A75EB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71" w:type="dxa"/>
          </w:tcPr>
          <w:p w14:paraId="50920C18" w14:textId="77777777" w:rsidR="00472E8E" w:rsidRPr="00FE297C" w:rsidRDefault="00472E8E" w:rsidP="004A75EB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330" w:type="dxa"/>
            <w:gridSpan w:val="3"/>
          </w:tcPr>
          <w:p w14:paraId="0DE6C2A6" w14:textId="77777777" w:rsidR="00472E8E" w:rsidRPr="00FE297C" w:rsidRDefault="00472E8E" w:rsidP="004A75EB">
            <w:pPr>
              <w:spacing w:line="240" w:lineRule="auto"/>
              <w:ind w:right="162"/>
              <w:jc w:val="center"/>
              <w:rPr>
                <w:rFonts w:asciiTheme="majorBidi" w:hAnsiTheme="majorBidi" w:cstheme="majorBidi"/>
                <w:i/>
                <w:i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FE297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7056F" w:rsidRPr="00FE297C" w14:paraId="4760D983" w14:textId="77777777" w:rsidTr="008620B1">
        <w:tc>
          <w:tcPr>
            <w:tcW w:w="4879" w:type="dxa"/>
          </w:tcPr>
          <w:p w14:paraId="1081898A" w14:textId="77777777" w:rsidR="0057056F" w:rsidRPr="00FE297C" w:rsidRDefault="0057056F" w:rsidP="0057056F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971" w:type="dxa"/>
          </w:tcPr>
          <w:p w14:paraId="54862C27" w14:textId="77777777" w:rsidR="0057056F" w:rsidRPr="00FE297C" w:rsidRDefault="0057056F" w:rsidP="0057056F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7" w:type="dxa"/>
          </w:tcPr>
          <w:p w14:paraId="3A58B6C6" w14:textId="512D3242" w:rsidR="0057056F" w:rsidRPr="00FE297C" w:rsidRDefault="00166896" w:rsidP="0057056F">
            <w:pPr>
              <w:spacing w:line="240" w:lineRule="auto"/>
              <w:ind w:right="39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3,985,935</w:t>
            </w:r>
          </w:p>
        </w:tc>
        <w:tc>
          <w:tcPr>
            <w:tcW w:w="269" w:type="dxa"/>
          </w:tcPr>
          <w:p w14:paraId="7868A544" w14:textId="77777777" w:rsidR="0057056F" w:rsidRPr="00FE297C" w:rsidRDefault="0057056F" w:rsidP="0057056F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14:paraId="61990BA6" w14:textId="2FC81BBC" w:rsidR="0057056F" w:rsidRPr="00FE297C" w:rsidRDefault="00166896" w:rsidP="0057056F">
            <w:pPr>
              <w:spacing w:line="240" w:lineRule="auto"/>
              <w:ind w:right="39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3,304,672</w:t>
            </w:r>
          </w:p>
        </w:tc>
      </w:tr>
      <w:tr w:rsidR="0057056F" w:rsidRPr="00FE297C" w14:paraId="19F06F96" w14:textId="77777777" w:rsidTr="008620B1">
        <w:tc>
          <w:tcPr>
            <w:tcW w:w="4879" w:type="dxa"/>
          </w:tcPr>
          <w:p w14:paraId="69855A3E" w14:textId="77777777" w:rsidR="0057056F" w:rsidRPr="00FE297C" w:rsidRDefault="0057056F" w:rsidP="0057056F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สาธารณรัฐประชาชนจีน</w:t>
            </w:r>
          </w:p>
        </w:tc>
        <w:tc>
          <w:tcPr>
            <w:tcW w:w="971" w:type="dxa"/>
          </w:tcPr>
          <w:p w14:paraId="3BE3ECB1" w14:textId="77777777" w:rsidR="0057056F" w:rsidRPr="00FE297C" w:rsidRDefault="0057056F" w:rsidP="0057056F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7" w:type="dxa"/>
          </w:tcPr>
          <w:p w14:paraId="31FC18EB" w14:textId="5578CB04" w:rsidR="0057056F" w:rsidRPr="00FE297C" w:rsidRDefault="00166896" w:rsidP="0057056F">
            <w:pPr>
              <w:spacing w:line="240" w:lineRule="auto"/>
              <w:ind w:right="39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1,906,802</w:t>
            </w:r>
          </w:p>
        </w:tc>
        <w:tc>
          <w:tcPr>
            <w:tcW w:w="269" w:type="dxa"/>
          </w:tcPr>
          <w:p w14:paraId="2F54C850" w14:textId="77777777" w:rsidR="0057056F" w:rsidRPr="00FE297C" w:rsidRDefault="0057056F" w:rsidP="0057056F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14:paraId="62956FD7" w14:textId="2D9DAF17" w:rsidR="0057056F" w:rsidRPr="00FE297C" w:rsidRDefault="00166896" w:rsidP="0057056F">
            <w:pPr>
              <w:spacing w:line="240" w:lineRule="auto"/>
              <w:ind w:right="39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554,159</w:t>
            </w:r>
          </w:p>
        </w:tc>
      </w:tr>
      <w:tr w:rsidR="0057056F" w:rsidRPr="00FE297C" w14:paraId="158E19D0" w14:textId="77777777" w:rsidTr="008620B1">
        <w:tc>
          <w:tcPr>
            <w:tcW w:w="4879" w:type="dxa"/>
          </w:tcPr>
          <w:p w14:paraId="37F59739" w14:textId="77777777" w:rsidR="0057056F" w:rsidRPr="00FE297C" w:rsidRDefault="0057056F" w:rsidP="0057056F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E297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สหรัฐอเมริกา</w:t>
            </w:r>
          </w:p>
        </w:tc>
        <w:tc>
          <w:tcPr>
            <w:tcW w:w="971" w:type="dxa"/>
          </w:tcPr>
          <w:p w14:paraId="63B7355B" w14:textId="77777777" w:rsidR="0057056F" w:rsidRPr="00FE297C" w:rsidRDefault="0057056F" w:rsidP="0057056F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7" w:type="dxa"/>
          </w:tcPr>
          <w:p w14:paraId="0686C120" w14:textId="26469E7A" w:rsidR="0057056F" w:rsidRPr="00FE297C" w:rsidRDefault="00166896" w:rsidP="0057056F">
            <w:pPr>
              <w:spacing w:line="240" w:lineRule="auto"/>
              <w:ind w:right="39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634,936</w:t>
            </w:r>
          </w:p>
        </w:tc>
        <w:tc>
          <w:tcPr>
            <w:tcW w:w="269" w:type="dxa"/>
          </w:tcPr>
          <w:p w14:paraId="7AAB8CAA" w14:textId="77777777" w:rsidR="0057056F" w:rsidRPr="00FE297C" w:rsidRDefault="0057056F" w:rsidP="0057056F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14:paraId="22403DC3" w14:textId="248C7554" w:rsidR="0057056F" w:rsidRPr="00FE297C" w:rsidRDefault="00166896" w:rsidP="0057056F">
            <w:pPr>
              <w:spacing w:line="240" w:lineRule="auto"/>
              <w:ind w:right="39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361,118</w:t>
            </w:r>
          </w:p>
        </w:tc>
      </w:tr>
      <w:tr w:rsidR="0057056F" w:rsidRPr="00FE297C" w14:paraId="2FF6F66D" w14:textId="77777777" w:rsidTr="008620B1">
        <w:tc>
          <w:tcPr>
            <w:tcW w:w="4879" w:type="dxa"/>
          </w:tcPr>
          <w:p w14:paraId="07810E58" w14:textId="77777777" w:rsidR="0057056F" w:rsidRPr="00FE297C" w:rsidRDefault="0057056F" w:rsidP="0057056F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ประเทศอื่น ๆ </w:t>
            </w:r>
          </w:p>
        </w:tc>
        <w:tc>
          <w:tcPr>
            <w:tcW w:w="971" w:type="dxa"/>
          </w:tcPr>
          <w:p w14:paraId="7D0FE7E8" w14:textId="77777777" w:rsidR="0057056F" w:rsidRPr="00FE297C" w:rsidRDefault="0057056F" w:rsidP="0057056F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7" w:type="dxa"/>
          </w:tcPr>
          <w:p w14:paraId="6640BA59" w14:textId="690B8874" w:rsidR="0057056F" w:rsidRPr="00FE297C" w:rsidRDefault="00166896" w:rsidP="0057056F">
            <w:pPr>
              <w:spacing w:line="240" w:lineRule="auto"/>
              <w:ind w:right="39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438,979</w:t>
            </w:r>
          </w:p>
        </w:tc>
        <w:tc>
          <w:tcPr>
            <w:tcW w:w="269" w:type="dxa"/>
          </w:tcPr>
          <w:p w14:paraId="5C39C6F7" w14:textId="77777777" w:rsidR="0057056F" w:rsidRPr="00FE297C" w:rsidRDefault="0057056F" w:rsidP="0057056F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14:paraId="2F92DB61" w14:textId="6AB2BFD5" w:rsidR="0057056F" w:rsidRPr="00FE297C" w:rsidRDefault="00166896" w:rsidP="0057056F">
            <w:pPr>
              <w:spacing w:line="240" w:lineRule="auto"/>
              <w:ind w:right="39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214,505</w:t>
            </w:r>
          </w:p>
        </w:tc>
      </w:tr>
      <w:tr w:rsidR="0057056F" w:rsidRPr="00FE297C" w14:paraId="16B87529" w14:textId="77777777" w:rsidTr="008620B1">
        <w:tc>
          <w:tcPr>
            <w:tcW w:w="4879" w:type="dxa"/>
          </w:tcPr>
          <w:p w14:paraId="30587370" w14:textId="77777777" w:rsidR="0057056F" w:rsidRPr="00FE297C" w:rsidRDefault="0057056F" w:rsidP="005705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1" w:type="dxa"/>
          </w:tcPr>
          <w:p w14:paraId="4C51603C" w14:textId="77777777" w:rsidR="0057056F" w:rsidRPr="00FE297C" w:rsidRDefault="0057056F" w:rsidP="0057056F">
            <w:pPr>
              <w:spacing w:line="240" w:lineRule="auto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</w:tcPr>
          <w:p w14:paraId="68E5C1C0" w14:textId="1A10EEDF" w:rsidR="0057056F" w:rsidRPr="00FE297C" w:rsidRDefault="00166896" w:rsidP="0057056F">
            <w:pPr>
              <w:spacing w:line="240" w:lineRule="auto"/>
              <w:ind w:right="39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E297C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6,966,652</w:t>
            </w:r>
          </w:p>
        </w:tc>
        <w:tc>
          <w:tcPr>
            <w:tcW w:w="269" w:type="dxa"/>
          </w:tcPr>
          <w:p w14:paraId="5146C86D" w14:textId="77777777" w:rsidR="0057056F" w:rsidRPr="00FE297C" w:rsidRDefault="0057056F" w:rsidP="0057056F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2383EA19" w14:textId="48C74201" w:rsidR="0057056F" w:rsidRPr="00FE297C" w:rsidRDefault="00166896" w:rsidP="0057056F">
            <w:pPr>
              <w:spacing w:line="240" w:lineRule="auto"/>
              <w:ind w:right="39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E297C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4,434,454</w:t>
            </w:r>
          </w:p>
        </w:tc>
      </w:tr>
    </w:tbl>
    <w:p w14:paraId="3D736296" w14:textId="77777777" w:rsidR="00711056" w:rsidRPr="00FE297C" w:rsidRDefault="00711056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0E99F348" w14:textId="77777777" w:rsidR="00D7409F" w:rsidRPr="00FE297C" w:rsidRDefault="00D7409F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FE29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บริษัทมีสินทรัพย์ทางภูมิศาสตร์อยู่ในประเทศไทยเท่านั้น</w:t>
      </w:r>
    </w:p>
    <w:p w14:paraId="4316BC04" w14:textId="77777777" w:rsidR="00D7409F" w:rsidRPr="00FE297C" w:rsidRDefault="00D7409F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sz w:val="30"/>
          <w:szCs w:val="30"/>
        </w:rPr>
      </w:pPr>
    </w:p>
    <w:p w14:paraId="5A37BB65" w14:textId="77777777" w:rsidR="00472E8E" w:rsidRPr="00FE297C" w:rsidRDefault="00472E8E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E297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271CF8A5" w14:textId="77777777" w:rsidR="00472E8E" w:rsidRPr="00FE297C" w:rsidRDefault="00472E8E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sz w:val="30"/>
          <w:szCs w:val="30"/>
        </w:rPr>
      </w:pPr>
    </w:p>
    <w:p w14:paraId="1D7B9B73" w14:textId="5CAF5AE7" w:rsidR="00472E8E" w:rsidRPr="00FE297C" w:rsidRDefault="00472E8E" w:rsidP="00187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กลุ่มบริษัทมีรายได้จากลูกค้ารายใหญ่จำนวน </w:t>
      </w:r>
      <w:r w:rsidR="00166896" w:rsidRPr="00FE297C">
        <w:rPr>
          <w:rFonts w:asciiTheme="majorBidi" w:hAnsiTheme="majorBidi" w:cstheme="majorBidi"/>
          <w:sz w:val="30"/>
          <w:szCs w:val="30"/>
        </w:rPr>
        <w:t>2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>ราย เป็นจำนวนเงินประมาณ</w:t>
      </w:r>
      <w:r w:rsidR="001D79E2" w:rsidRPr="00FE29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6896" w:rsidRPr="00FE297C">
        <w:rPr>
          <w:rFonts w:asciiTheme="majorBidi" w:hAnsiTheme="majorBidi" w:cstheme="majorBidi"/>
          <w:sz w:val="30"/>
          <w:szCs w:val="30"/>
        </w:rPr>
        <w:t>973</w:t>
      </w:r>
      <w:r w:rsidR="005C28CD"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="00B40A14" w:rsidRPr="00FE297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E77DE" w:rsidRPr="00FE29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0A14" w:rsidRPr="00FE297C">
        <w:rPr>
          <w:rFonts w:asciiTheme="majorBidi" w:hAnsiTheme="majorBidi" w:cstheme="majorBidi"/>
          <w:sz w:val="30"/>
          <w:szCs w:val="30"/>
          <w:cs/>
        </w:rPr>
        <w:t>และ</w:t>
      </w:r>
      <w:r w:rsidR="00B40A14"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="00166896" w:rsidRPr="00FE297C">
        <w:rPr>
          <w:rFonts w:asciiTheme="majorBidi" w:hAnsiTheme="majorBidi" w:cstheme="majorBidi"/>
          <w:sz w:val="30"/>
          <w:szCs w:val="30"/>
        </w:rPr>
        <w:t>677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>ล้านบาท จาก</w:t>
      </w:r>
      <w:r w:rsidRPr="00FE297C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รายได้รวมของกลุ่มบริษัท ซึ่งมาจากส่วนงานเอทานอล </w:t>
      </w:r>
      <w:r w:rsidRPr="00FE297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166896" w:rsidRPr="00FE297C">
        <w:rPr>
          <w:rFonts w:asciiTheme="majorBidi" w:hAnsiTheme="majorBidi" w:cstheme="majorBidi"/>
          <w:i/>
          <w:iCs/>
          <w:spacing w:val="-2"/>
          <w:sz w:val="30"/>
          <w:szCs w:val="30"/>
        </w:rPr>
        <w:t>2563</w:t>
      </w:r>
      <w:r w:rsidRPr="00FE297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166896" w:rsidRPr="00FE297C">
        <w:rPr>
          <w:rFonts w:asciiTheme="majorBidi" w:hAnsiTheme="majorBidi" w:cstheme="majorBidi"/>
          <w:i/>
          <w:iCs/>
          <w:spacing w:val="-2"/>
          <w:sz w:val="30"/>
          <w:szCs w:val="30"/>
        </w:rPr>
        <w:t>1,184</w:t>
      </w:r>
      <w:r w:rsidR="006A1654" w:rsidRPr="00FE297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ล้านบาท และ </w:t>
      </w:r>
      <w:r w:rsidR="00166896" w:rsidRPr="00FE297C">
        <w:rPr>
          <w:rFonts w:asciiTheme="majorBidi" w:hAnsiTheme="majorBidi" w:cstheme="majorBidi"/>
          <w:i/>
          <w:iCs/>
          <w:spacing w:val="-2"/>
          <w:sz w:val="30"/>
          <w:szCs w:val="30"/>
        </w:rPr>
        <w:t>676</w:t>
      </w:r>
      <w:r w:rsidR="006D321C" w:rsidRPr="00FE297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 ซึ่งมาจากส่วนงาน</w:t>
      </w:r>
      <w:r w:rsidRPr="00FE297C">
        <w:rPr>
          <w:rFonts w:asciiTheme="majorBidi" w:hAnsiTheme="majorBidi" w:cstheme="majorBidi"/>
          <w:i/>
          <w:iCs/>
          <w:sz w:val="30"/>
          <w:szCs w:val="30"/>
          <w:cs/>
        </w:rPr>
        <w:t>เอทานอล)</w:t>
      </w:r>
    </w:p>
    <w:p w14:paraId="5CD44941" w14:textId="77777777" w:rsidR="002E38C8" w:rsidRPr="00FE297C" w:rsidRDefault="002E38C8" w:rsidP="00F20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402E8BD" w14:textId="64B05C5D" w:rsidR="00F20159" w:rsidRPr="00FE297C" w:rsidRDefault="00F20159" w:rsidP="00F20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ยอดคงเหลือของสัญญา</w:t>
      </w:r>
    </w:p>
    <w:p w14:paraId="2EA78A4E" w14:textId="77777777" w:rsidR="00F20159" w:rsidRPr="00FE297C" w:rsidRDefault="00F20159" w:rsidP="00F20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C719EAF" w14:textId="65A04544" w:rsidR="00F20159" w:rsidRPr="00FE297C" w:rsidRDefault="00F20159" w:rsidP="00F201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 xml:space="preserve">กลุ่มบริษัทมีรายได้รับล่วงหน้าค่าสินค้าซึ่งตาม </w:t>
      </w:r>
      <w:r w:rsidRPr="00FE297C">
        <w:rPr>
          <w:rFonts w:ascii="Angsana New" w:hAnsi="Angsana New"/>
          <w:sz w:val="30"/>
          <w:szCs w:val="30"/>
        </w:rPr>
        <w:t xml:space="preserve">TFRS </w:t>
      </w:r>
      <w:r w:rsidR="00166896" w:rsidRPr="00FE297C">
        <w:rPr>
          <w:rFonts w:ascii="Angsana New" w:hAnsi="Angsana New"/>
          <w:sz w:val="30"/>
          <w:szCs w:val="30"/>
        </w:rPr>
        <w:t>15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กลุ่มบริษัทจะต้องรับรู้เป็นหนี้สินที่เกิดจากสัญญา </w:t>
      </w:r>
      <w:r w:rsidRPr="00FE297C">
        <w:rPr>
          <w:rFonts w:ascii="Angsana New" w:hAnsi="Angsana New"/>
          <w:sz w:val="30"/>
          <w:szCs w:val="30"/>
        </w:rPr>
        <w:br/>
      </w:r>
      <w:r w:rsidRPr="00FE297C">
        <w:rPr>
          <w:rFonts w:ascii="Angsana New" w:hAnsi="Angsana New"/>
          <w:sz w:val="30"/>
          <w:szCs w:val="30"/>
          <w:cs/>
        </w:rPr>
        <w:t>และจะรับรู้หนี้สินที่เกิดจากสัญญาดังกล่าวเป็นรายได้เมื่อส่งมอบการควบคุมสินค้าให้กับลูกค้า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</w:p>
    <w:p w14:paraId="5DE1A34C" w14:textId="77777777" w:rsidR="00F20159" w:rsidRPr="00FE297C" w:rsidRDefault="00F20159" w:rsidP="00F201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0FE4590" w14:textId="77777777" w:rsidR="006E0093" w:rsidRPr="00FE297C" w:rsidRDefault="006E0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FE297C">
        <w:rPr>
          <w:rFonts w:ascii="Angsana New" w:hAnsi="Angsana New"/>
          <w:sz w:val="30"/>
          <w:szCs w:val="30"/>
          <w:cs/>
        </w:rPr>
        <w:br w:type="page"/>
      </w:r>
    </w:p>
    <w:p w14:paraId="3442810A" w14:textId="5760A5B6" w:rsidR="00F20159" w:rsidRPr="00FE297C" w:rsidRDefault="00F20159" w:rsidP="00F201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lastRenderedPageBreak/>
        <w:t>การเปลี่ยนแปลงที่สำคัญของยอดคงเหลือหนี้สินที่เกิดจากสัญญาในระหว่าง</w:t>
      </w:r>
      <w:r w:rsidR="00B41B91" w:rsidRPr="00FE297C">
        <w:rPr>
          <w:rFonts w:ascii="Angsana New" w:hAnsi="Angsana New" w:hint="cs"/>
          <w:sz w:val="30"/>
          <w:szCs w:val="30"/>
          <w:cs/>
        </w:rPr>
        <w:t>ปี</w:t>
      </w:r>
      <w:r w:rsidRPr="00FE297C">
        <w:rPr>
          <w:rFonts w:ascii="Angsana New" w:hAnsi="Angsana New"/>
          <w:sz w:val="30"/>
          <w:szCs w:val="30"/>
          <w:cs/>
        </w:rPr>
        <w:t>มีดังนี้</w:t>
      </w:r>
    </w:p>
    <w:p w14:paraId="765D1BB8" w14:textId="77777777" w:rsidR="00F20159" w:rsidRPr="00FE297C" w:rsidRDefault="00F20159" w:rsidP="00F20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8975" w:type="dxa"/>
        <w:tblInd w:w="459" w:type="dxa"/>
        <w:tblLook w:val="04A0" w:firstRow="1" w:lastRow="0" w:firstColumn="1" w:lastColumn="0" w:noHBand="0" w:noVBand="1"/>
      </w:tblPr>
      <w:tblGrid>
        <w:gridCol w:w="3775"/>
        <w:gridCol w:w="2610"/>
        <w:gridCol w:w="270"/>
        <w:gridCol w:w="2320"/>
      </w:tblGrid>
      <w:tr w:rsidR="00F20159" w:rsidRPr="00FE297C" w14:paraId="1FDDAB85" w14:textId="77777777" w:rsidTr="00791B16">
        <w:tc>
          <w:tcPr>
            <w:tcW w:w="3775" w:type="dxa"/>
            <w:shd w:val="clear" w:color="auto" w:fill="auto"/>
          </w:tcPr>
          <w:p w14:paraId="6CFD5FCC" w14:textId="77777777" w:rsidR="00F20159" w:rsidRPr="00FE297C" w:rsidRDefault="00F20159" w:rsidP="00E7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shd w:val="clear" w:color="auto" w:fill="auto"/>
          </w:tcPr>
          <w:p w14:paraId="4F50FBFC" w14:textId="77777777" w:rsidR="00F20159" w:rsidRPr="00FE297C" w:rsidRDefault="00F20159" w:rsidP="00E7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0DFDB85" w14:textId="77777777" w:rsidR="00F20159" w:rsidRPr="00FE297C" w:rsidRDefault="00F20159" w:rsidP="00E7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0" w:type="dxa"/>
            <w:shd w:val="clear" w:color="auto" w:fill="auto"/>
          </w:tcPr>
          <w:p w14:paraId="56F56983" w14:textId="77777777" w:rsidR="00F20159" w:rsidRPr="00FE297C" w:rsidRDefault="00F20159" w:rsidP="00E7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F20159" w:rsidRPr="00FE297C" w14:paraId="659FABC2" w14:textId="77777777" w:rsidTr="00791B16">
        <w:tc>
          <w:tcPr>
            <w:tcW w:w="3775" w:type="dxa"/>
            <w:shd w:val="clear" w:color="auto" w:fill="auto"/>
          </w:tcPr>
          <w:p w14:paraId="1609DA7F" w14:textId="77777777" w:rsidR="00F20159" w:rsidRPr="00FE297C" w:rsidRDefault="00F20159" w:rsidP="00E7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00" w:type="dxa"/>
            <w:gridSpan w:val="3"/>
            <w:shd w:val="clear" w:color="auto" w:fill="auto"/>
          </w:tcPr>
          <w:p w14:paraId="130FF110" w14:textId="77777777" w:rsidR="00F20159" w:rsidRPr="00FE297C" w:rsidRDefault="00F20159" w:rsidP="00E7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พันบาท)</w:t>
            </w:r>
          </w:p>
        </w:tc>
      </w:tr>
      <w:tr w:rsidR="002222E6" w:rsidRPr="00FE297C" w14:paraId="25BF338E" w14:textId="77777777" w:rsidTr="00791B16">
        <w:tc>
          <w:tcPr>
            <w:tcW w:w="3775" w:type="dxa"/>
            <w:shd w:val="clear" w:color="auto" w:fill="auto"/>
          </w:tcPr>
          <w:p w14:paraId="398D0D1D" w14:textId="15539AD2" w:rsidR="002222E6" w:rsidRPr="00FE297C" w:rsidRDefault="002222E6" w:rsidP="0022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166896" w:rsidRPr="00FE297C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Pr="00FE297C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FE29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มกราคม </w:t>
            </w:r>
            <w:r w:rsidR="00166896" w:rsidRPr="00FE297C">
              <w:rPr>
                <w:rFonts w:ascii="Angsana New" w:hAnsi="Angsana New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610" w:type="dxa"/>
            <w:shd w:val="clear" w:color="auto" w:fill="auto"/>
          </w:tcPr>
          <w:p w14:paraId="733CF0FE" w14:textId="6BFD5D6F" w:rsidR="002222E6" w:rsidRPr="00FE297C" w:rsidRDefault="002222E6" w:rsidP="0022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18,756</w:t>
            </w:r>
            <w:r w:rsidRPr="00FE29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3F629DA" w14:textId="77777777" w:rsidR="002222E6" w:rsidRPr="00FE297C" w:rsidRDefault="002222E6" w:rsidP="0022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20" w:type="dxa"/>
            <w:shd w:val="clear" w:color="auto" w:fill="auto"/>
          </w:tcPr>
          <w:p w14:paraId="15B04120" w14:textId="2C11F7BA" w:rsidR="002222E6" w:rsidRPr="00FE297C" w:rsidRDefault="002222E6" w:rsidP="0022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76</w:t>
            </w:r>
            <w:r w:rsidRPr="00FE297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1B16" w:rsidRPr="00FE297C" w14:paraId="609FDECA" w14:textId="77777777" w:rsidTr="00791B16">
        <w:trPr>
          <w:trHeight w:val="56"/>
        </w:trPr>
        <w:tc>
          <w:tcPr>
            <w:tcW w:w="3775" w:type="dxa"/>
            <w:shd w:val="clear" w:color="auto" w:fill="auto"/>
          </w:tcPr>
          <w:p w14:paraId="33299AA4" w14:textId="2DC22B0C" w:rsidR="00791B16" w:rsidRPr="00FE297C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รับรู้เป็นรายได้ในระหว่าง</w:t>
            </w:r>
            <w:r w:rsidR="002B418D" w:rsidRPr="00FE297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ปี</w:t>
            </w:r>
          </w:p>
        </w:tc>
        <w:tc>
          <w:tcPr>
            <w:tcW w:w="2610" w:type="dxa"/>
            <w:shd w:val="clear" w:color="auto" w:fill="auto"/>
          </w:tcPr>
          <w:p w14:paraId="5E1E4710" w14:textId="13B08101" w:rsidR="00791B16" w:rsidRPr="00FE297C" w:rsidRDefault="00166896" w:rsidP="00E7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174,269</w:t>
            </w:r>
          </w:p>
        </w:tc>
        <w:tc>
          <w:tcPr>
            <w:tcW w:w="270" w:type="dxa"/>
            <w:shd w:val="clear" w:color="auto" w:fill="auto"/>
          </w:tcPr>
          <w:p w14:paraId="4A992793" w14:textId="77777777" w:rsidR="00791B16" w:rsidRPr="00FE297C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0" w:type="dxa"/>
            <w:shd w:val="clear" w:color="auto" w:fill="auto"/>
          </w:tcPr>
          <w:p w14:paraId="7090086B" w14:textId="59A9B5BE" w:rsidR="00791B16" w:rsidRPr="00FE297C" w:rsidRDefault="00166896" w:rsidP="00E7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3,222</w:t>
            </w:r>
          </w:p>
        </w:tc>
      </w:tr>
      <w:tr w:rsidR="00791B16" w:rsidRPr="00FE297C" w14:paraId="5617FD92" w14:textId="77777777" w:rsidTr="00791B16">
        <w:trPr>
          <w:trHeight w:val="56"/>
        </w:trPr>
        <w:tc>
          <w:tcPr>
            <w:tcW w:w="3775" w:type="dxa"/>
            <w:shd w:val="clear" w:color="auto" w:fill="auto"/>
          </w:tcPr>
          <w:p w14:paraId="7032D734" w14:textId="77777777" w:rsidR="00791B16" w:rsidRPr="00FE297C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เงินรับล่วงหน้า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6976CE57" w14:textId="5AA6AFA4" w:rsidR="00791B16" w:rsidRPr="00FE297C" w:rsidRDefault="001179BD" w:rsidP="00E7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160,717</w:t>
            </w:r>
            <w:r w:rsidRPr="00FE29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D6C18A" w14:textId="77777777" w:rsidR="00791B16" w:rsidRPr="00FE297C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0" w:type="dxa"/>
            <w:tcBorders>
              <w:bottom w:val="single" w:sz="4" w:space="0" w:color="auto"/>
            </w:tcBorders>
            <w:shd w:val="clear" w:color="auto" w:fill="auto"/>
          </w:tcPr>
          <w:p w14:paraId="02CB8E1F" w14:textId="54DE848E" w:rsidR="00791B16" w:rsidRPr="00FE297C" w:rsidRDefault="001179BD" w:rsidP="00E7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3,254</w:t>
            </w:r>
            <w:r w:rsidRPr="00FE297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1B16" w:rsidRPr="00FE297C" w14:paraId="3675877C" w14:textId="77777777" w:rsidTr="00791B16">
        <w:trPr>
          <w:trHeight w:val="46"/>
        </w:trPr>
        <w:tc>
          <w:tcPr>
            <w:tcW w:w="3775" w:type="dxa"/>
            <w:shd w:val="clear" w:color="auto" w:fill="auto"/>
          </w:tcPr>
          <w:p w14:paraId="7167C0BA" w14:textId="2F04185C" w:rsidR="00791B16" w:rsidRPr="00FE297C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166896" w:rsidRPr="00FE29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31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="00166896" w:rsidRPr="00FE29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6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985A0" w14:textId="71C01828" w:rsidR="00791B16" w:rsidRPr="00FE297C" w:rsidRDefault="001179BD" w:rsidP="00E7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0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66896" w:rsidRPr="00FE297C">
              <w:rPr>
                <w:rFonts w:ascii="Angsana New" w:hAnsi="Angsana New"/>
                <w:b/>
                <w:bCs/>
                <w:sz w:val="30"/>
                <w:szCs w:val="30"/>
              </w:rPr>
              <w:t>5,204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680DE2" w14:textId="77777777" w:rsidR="00791B16" w:rsidRPr="00FE297C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E9913C" w14:textId="2FFE283D" w:rsidR="00791B16" w:rsidRPr="00FE297C" w:rsidRDefault="001179BD" w:rsidP="00E7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1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66896"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F6FEB1E" w14:textId="77777777" w:rsidR="00C535E3" w:rsidRPr="00FE297C" w:rsidRDefault="00C535E3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314771C" w14:textId="5F7A63AE" w:rsidR="00B50105" w:rsidRPr="00FE297C" w:rsidRDefault="00166896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E297C">
        <w:rPr>
          <w:rFonts w:ascii="Angsana New" w:hAnsi="Angsana New"/>
          <w:b/>
          <w:bCs/>
          <w:sz w:val="30"/>
          <w:szCs w:val="30"/>
        </w:rPr>
        <w:t>18</w:t>
      </w:r>
      <w:r w:rsidR="00B50105" w:rsidRPr="00FE297C">
        <w:rPr>
          <w:rFonts w:ascii="Angsana New" w:hAnsi="Angsana New"/>
          <w:b/>
          <w:bCs/>
          <w:sz w:val="30"/>
          <w:szCs w:val="30"/>
        </w:rPr>
        <w:tab/>
      </w:r>
      <w:r w:rsidR="00B50105" w:rsidRPr="00FE297C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032A3602" w14:textId="77777777" w:rsidR="00B50105" w:rsidRPr="00FE297C" w:rsidRDefault="00B50105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5668D1F" w14:textId="77777777" w:rsidR="00B50105" w:rsidRPr="00FE297C" w:rsidRDefault="00B50105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งบกำไรขาดทุนเบ็ดเสร็จได้รวมการวิเคราะห์ค่าใช้จ่ายตามหน้าที่ สำหรับค่าใช้จ่ายตามลักษณะที่สำคัญมีรายละเอียด ดังนี้</w:t>
      </w:r>
    </w:p>
    <w:p w14:paraId="4A40A00D" w14:textId="77777777" w:rsidR="008D6512" w:rsidRPr="00FE297C" w:rsidRDefault="008D6512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bookmarkEnd w:id="7"/>
    <w:tbl>
      <w:tblPr>
        <w:tblW w:w="9594" w:type="dxa"/>
        <w:tblInd w:w="450" w:type="dxa"/>
        <w:tblLook w:val="0000" w:firstRow="0" w:lastRow="0" w:firstColumn="0" w:lastColumn="0" w:noHBand="0" w:noVBand="0"/>
      </w:tblPr>
      <w:tblGrid>
        <w:gridCol w:w="3330"/>
        <w:gridCol w:w="918"/>
        <w:gridCol w:w="1176"/>
        <w:gridCol w:w="270"/>
        <w:gridCol w:w="1176"/>
        <w:gridCol w:w="270"/>
        <w:gridCol w:w="1092"/>
        <w:gridCol w:w="270"/>
        <w:gridCol w:w="1092"/>
      </w:tblGrid>
      <w:tr w:rsidR="00F76C34" w:rsidRPr="00FE297C" w14:paraId="36BD2565" w14:textId="77777777" w:rsidTr="00EE3F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8EFA0" w14:textId="77777777" w:rsidR="00F76C34" w:rsidRPr="00FE297C" w:rsidRDefault="00F76C3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30442E7F" w14:textId="77777777" w:rsidR="00F76C34" w:rsidRPr="00FE297C" w:rsidRDefault="00F76C3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1DA0AD" w14:textId="2A022B4F" w:rsidR="00F76C34" w:rsidRPr="00FE297C" w:rsidRDefault="00F76C3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A9AE44" w14:textId="77777777" w:rsidR="00F76C34" w:rsidRPr="00FE297C" w:rsidRDefault="00F76C3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8F40FD" w14:textId="77777777" w:rsidR="00F76C34" w:rsidRPr="00FE297C" w:rsidRDefault="00F76C3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C34" w:rsidRPr="00FE297C" w14:paraId="4064CAE3" w14:textId="77777777" w:rsidTr="00EE3F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50545C" w14:textId="77777777" w:rsidR="00F76C34" w:rsidRPr="00FE297C" w:rsidRDefault="00F76C34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3F015F9D" w14:textId="3FA6DB19" w:rsidR="00F76C34" w:rsidRPr="00FE297C" w:rsidRDefault="00F76C34" w:rsidP="00110FE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C0F788" w14:textId="28559793" w:rsidR="00F76C34" w:rsidRPr="00FE297C" w:rsidRDefault="00166896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E4F964" w14:textId="77777777" w:rsidR="00F76C34" w:rsidRPr="00FE297C" w:rsidRDefault="00F76C34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405B20" w14:textId="28802C14" w:rsidR="00F76C34" w:rsidRPr="00FE297C" w:rsidRDefault="00166896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F4C6C0" w14:textId="77777777" w:rsidR="00F76C34" w:rsidRPr="00FE297C" w:rsidRDefault="00F76C34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796B58" w14:textId="069DF2BB" w:rsidR="00F76C34" w:rsidRPr="00FE297C" w:rsidRDefault="00166896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1806A0" w14:textId="77777777" w:rsidR="00F76C34" w:rsidRPr="00FE297C" w:rsidRDefault="00F76C34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C32B67" w14:textId="6243EB35" w:rsidR="00F76C34" w:rsidRPr="00FE297C" w:rsidRDefault="00166896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</w:tr>
      <w:tr w:rsidR="00F76C34" w:rsidRPr="00FE297C" w14:paraId="6724857A" w14:textId="77777777" w:rsidTr="00EE3F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83057" w14:textId="77777777" w:rsidR="00F76C34" w:rsidRPr="00FE297C" w:rsidRDefault="00F76C34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3882E991" w14:textId="77777777" w:rsidR="00F76C34" w:rsidRPr="00FE297C" w:rsidRDefault="00F76C34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6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1BF37D8F" w14:textId="32BDDAE2" w:rsidR="00F76C34" w:rsidRPr="00FE297C" w:rsidRDefault="00F76C34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76C34" w:rsidRPr="00FE297C" w14:paraId="03028CA0" w14:textId="77777777" w:rsidTr="00EE3F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2191CD" w14:textId="77777777" w:rsidR="00F76C34" w:rsidRPr="00FE297C" w:rsidRDefault="00F76C34" w:rsidP="00110FEA">
            <w:pPr>
              <w:spacing w:line="240" w:lineRule="auto"/>
              <w:ind w:left="-4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73C416A4" w14:textId="77777777" w:rsidR="00F76C34" w:rsidRPr="00FE297C" w:rsidRDefault="00F76C34" w:rsidP="00110FE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E368AC" w14:textId="114734DF" w:rsidR="00F76C34" w:rsidRPr="00FE297C" w:rsidRDefault="00F76C34" w:rsidP="00110FE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336A6C" w14:textId="77777777" w:rsidR="00F76C34" w:rsidRPr="00FE297C" w:rsidRDefault="00F76C34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868635" w14:textId="77777777" w:rsidR="00F76C34" w:rsidRPr="00FE297C" w:rsidRDefault="00F76C34" w:rsidP="00110FE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D751FB" w14:textId="77777777" w:rsidR="00F76C34" w:rsidRPr="00FE297C" w:rsidRDefault="00F76C34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70E2E5" w14:textId="77777777" w:rsidR="00F76C34" w:rsidRPr="00FE297C" w:rsidRDefault="00F76C34" w:rsidP="00110FE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BD6DCA" w14:textId="77777777" w:rsidR="00F76C34" w:rsidRPr="00FE297C" w:rsidRDefault="00F76C34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29CF4C" w14:textId="77777777" w:rsidR="00F76C34" w:rsidRPr="00FE297C" w:rsidRDefault="00F76C34" w:rsidP="00110FE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E36" w:rsidRPr="00FE297C" w14:paraId="3C582CCD" w14:textId="77777777" w:rsidTr="00EE3F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98CE7" w14:textId="77777777" w:rsidR="005C3E36" w:rsidRPr="00FE297C" w:rsidRDefault="005C3E36" w:rsidP="005C3E36">
            <w:pPr>
              <w:spacing w:line="240" w:lineRule="auto"/>
              <w:ind w:left="-45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และสินค้าระหว่างผลิต</w:t>
            </w:r>
          </w:p>
        </w:tc>
        <w:tc>
          <w:tcPr>
            <w:tcW w:w="918" w:type="dxa"/>
            <w:tcBorders>
              <w:left w:val="nil"/>
              <w:right w:val="nil"/>
            </w:tcBorders>
          </w:tcPr>
          <w:p w14:paraId="1CD10EAF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FF24EF" w14:textId="6883DFF5" w:rsidR="005C3E36" w:rsidRPr="00FE297C" w:rsidRDefault="00EE3F55" w:rsidP="009E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(45</w:t>
            </w:r>
            <w:r w:rsidR="009E704D" w:rsidRPr="00FE297C">
              <w:rPr>
                <w:rFonts w:ascii="Angsana New" w:hAnsi="Angsana New"/>
                <w:sz w:val="30"/>
                <w:szCs w:val="30"/>
              </w:rPr>
              <w:t>8</w:t>
            </w:r>
            <w:r w:rsidRPr="00FE297C">
              <w:rPr>
                <w:rFonts w:ascii="Angsana New" w:hAnsi="Angsana New"/>
                <w:sz w:val="30"/>
                <w:szCs w:val="30"/>
              </w:rPr>
              <w:t>,</w:t>
            </w:r>
            <w:r w:rsidR="009E704D" w:rsidRPr="00FE297C">
              <w:rPr>
                <w:rFonts w:ascii="Angsana New" w:hAnsi="Angsana New"/>
                <w:sz w:val="30"/>
                <w:szCs w:val="30"/>
              </w:rPr>
              <w:t>595</w:t>
            </w:r>
            <w:r w:rsidRPr="00FE29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63892FB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6B7CD3" w14:textId="40EA522E" w:rsidR="005C3E36" w:rsidRPr="00FE297C" w:rsidRDefault="0016689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139,137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A09C18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911EB6" w14:textId="046A4599" w:rsidR="005C3E36" w:rsidRPr="00FE297C" w:rsidRDefault="00EE3F55" w:rsidP="009E7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E297C">
              <w:rPr>
                <w:rFonts w:ascii="Angsana New" w:hAnsi="Angsana New"/>
                <w:sz w:val="30"/>
                <w:szCs w:val="30"/>
              </w:rPr>
              <w:t>1</w:t>
            </w:r>
            <w:r w:rsidR="009E704D" w:rsidRPr="00FE297C">
              <w:rPr>
                <w:rFonts w:ascii="Angsana New" w:hAnsi="Angsana New"/>
                <w:sz w:val="30"/>
                <w:szCs w:val="30"/>
              </w:rPr>
              <w:t>21</w:t>
            </w:r>
            <w:r w:rsidRPr="00FE297C">
              <w:rPr>
                <w:rFonts w:ascii="Angsana New" w:hAnsi="Angsana New"/>
                <w:sz w:val="30"/>
                <w:szCs w:val="30"/>
              </w:rPr>
              <w:t>,</w:t>
            </w:r>
            <w:r w:rsidR="009E704D" w:rsidRPr="00FE297C">
              <w:rPr>
                <w:rFonts w:ascii="Angsana New" w:hAnsi="Angsana New"/>
                <w:sz w:val="30"/>
                <w:szCs w:val="30"/>
              </w:rPr>
              <w:t>762</w:t>
            </w:r>
            <w:r w:rsidRPr="00FE29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53E55D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C92F1EF" w14:textId="03CFBD5B" w:rsidR="005C3E36" w:rsidRPr="00FE297C" w:rsidRDefault="0016689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23,055</w:t>
            </w:r>
          </w:p>
        </w:tc>
      </w:tr>
      <w:tr w:rsidR="005C3E36" w:rsidRPr="00FE297C" w14:paraId="36456DF7" w14:textId="77777777" w:rsidTr="00EE3F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BB792F" w14:textId="77777777" w:rsidR="005C3E36" w:rsidRPr="00FE297C" w:rsidRDefault="005C3E36" w:rsidP="005C3E36">
            <w:pPr>
              <w:spacing w:line="240" w:lineRule="auto"/>
              <w:ind w:left="-45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18" w:type="dxa"/>
            <w:tcBorders>
              <w:left w:val="nil"/>
              <w:right w:val="nil"/>
            </w:tcBorders>
          </w:tcPr>
          <w:p w14:paraId="2BC359E7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24C934" w14:textId="14ED3AB8" w:rsidR="005C3E36" w:rsidRPr="00FE297C" w:rsidRDefault="00EE3F55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3,3</w:t>
            </w:r>
            <w:r w:rsidR="009E704D" w:rsidRPr="00FE297C">
              <w:rPr>
                <w:rFonts w:ascii="Angsana New" w:hAnsi="Angsana New"/>
                <w:sz w:val="30"/>
                <w:szCs w:val="30"/>
              </w:rPr>
              <w:t>25</w:t>
            </w:r>
            <w:r w:rsidRPr="00FE297C">
              <w:rPr>
                <w:rFonts w:ascii="Angsana New" w:hAnsi="Angsana New"/>
                <w:sz w:val="30"/>
                <w:szCs w:val="30"/>
              </w:rPr>
              <w:t>,</w:t>
            </w:r>
            <w:r w:rsidR="009E704D" w:rsidRPr="00FE297C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47B484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BE529FB" w14:textId="36A04485" w:rsidR="005C3E36" w:rsidRPr="00FE297C" w:rsidRDefault="0016689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2,289,865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1886FF5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3BC173" w14:textId="4A361D16" w:rsidR="005C3E36" w:rsidRPr="00FE297C" w:rsidRDefault="00EE3F55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2,249,995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794281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F9191D" w14:textId="7C663969" w:rsidR="005C3E36" w:rsidRPr="00FE297C" w:rsidRDefault="0016689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2,103,962</w:t>
            </w:r>
          </w:p>
        </w:tc>
      </w:tr>
      <w:tr w:rsidR="00EE3F55" w:rsidRPr="00FE297C" w14:paraId="11F5E2C0" w14:textId="77777777" w:rsidTr="00EE3F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8BE3F3" w14:textId="29799491" w:rsidR="00EE3F55" w:rsidRPr="00FE297C" w:rsidRDefault="00EE3F55" w:rsidP="00EE3F55">
            <w:pPr>
              <w:spacing w:line="240" w:lineRule="auto"/>
              <w:ind w:left="-4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918" w:type="dxa"/>
            <w:tcBorders>
              <w:left w:val="nil"/>
              <w:right w:val="nil"/>
            </w:tcBorders>
          </w:tcPr>
          <w:p w14:paraId="6DB49A72" w14:textId="7F301230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 w:right="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95F7F5" w14:textId="6A3F8632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215,623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564540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0AB7A86" w14:textId="540BD809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162,924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882B17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E9E4FA" w14:textId="74C8FA94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124,618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021992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9BCC35" w14:textId="656BA6FC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162,924</w:t>
            </w:r>
          </w:p>
        </w:tc>
      </w:tr>
      <w:tr w:rsidR="00EE3F55" w:rsidRPr="00FE297C" w14:paraId="68A43746" w14:textId="77777777" w:rsidTr="00EE3F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4521BC" w14:textId="79B6A8FD" w:rsidR="00EE3F55" w:rsidRPr="00FE297C" w:rsidRDefault="00EE3F55" w:rsidP="00EE3F55">
            <w:pPr>
              <w:spacing w:line="240" w:lineRule="auto"/>
              <w:ind w:left="-4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ค่าใช้จ่ายบุคคลากรภายนอก</w:t>
            </w:r>
          </w:p>
        </w:tc>
        <w:tc>
          <w:tcPr>
            <w:tcW w:w="918" w:type="dxa"/>
            <w:tcBorders>
              <w:left w:val="nil"/>
              <w:right w:val="nil"/>
            </w:tcBorders>
          </w:tcPr>
          <w:p w14:paraId="572C01B6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 w:right="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4A89D8" w14:textId="6EC7F281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124,068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96FE6F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7ABAF6E" w14:textId="5A0250A0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78,029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075F743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9B9930" w14:textId="5A528842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67,454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45083BA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DA66BD" w14:textId="5B890D64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77,943</w:t>
            </w:r>
          </w:p>
        </w:tc>
      </w:tr>
      <w:tr w:rsidR="00EE3F55" w:rsidRPr="00FE297C" w14:paraId="096C3B78" w14:textId="77777777" w:rsidTr="00EE3F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B5E85D" w14:textId="77777777" w:rsidR="00EE3F55" w:rsidRPr="00FE297C" w:rsidRDefault="00EE3F55" w:rsidP="00EE3F55">
            <w:pPr>
              <w:spacing w:line="240" w:lineRule="auto"/>
              <w:ind w:left="-45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18" w:type="dxa"/>
            <w:tcBorders>
              <w:left w:val="nil"/>
              <w:right w:val="nil"/>
            </w:tcBorders>
          </w:tcPr>
          <w:p w14:paraId="4BA0215C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92C9DA3" w14:textId="4BD92E29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419,654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A8608A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8C5E4F" w14:textId="241F5509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42</w:t>
            </w:r>
            <w:r w:rsidR="00F95E88" w:rsidRPr="00FE297C">
              <w:rPr>
                <w:rFonts w:ascii="Angsana New" w:hAnsi="Angsana New"/>
                <w:sz w:val="30"/>
                <w:szCs w:val="30"/>
              </w:rPr>
              <w:t>1</w:t>
            </w:r>
            <w:r w:rsidRPr="00FE297C">
              <w:rPr>
                <w:rFonts w:ascii="Angsana New" w:hAnsi="Angsana New"/>
                <w:sz w:val="30"/>
                <w:szCs w:val="30"/>
              </w:rPr>
              <w:t>,</w:t>
            </w:r>
            <w:r w:rsidR="00F95E88" w:rsidRPr="00FE297C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0ABDD0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20A87B" w14:textId="688C5463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289,666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EC614F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5DD974" w14:textId="71D32674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28</w:t>
            </w:r>
            <w:r w:rsidR="00F95E88" w:rsidRPr="00FE297C">
              <w:rPr>
                <w:rFonts w:ascii="Angsana New" w:hAnsi="Angsana New"/>
                <w:sz w:val="30"/>
                <w:szCs w:val="30"/>
              </w:rPr>
              <w:t>9</w:t>
            </w:r>
            <w:r w:rsidRPr="00FE297C">
              <w:rPr>
                <w:rFonts w:ascii="Angsana New" w:hAnsi="Angsana New"/>
                <w:sz w:val="30"/>
                <w:szCs w:val="30"/>
              </w:rPr>
              <w:t>,</w:t>
            </w:r>
            <w:r w:rsidR="00F95E88" w:rsidRPr="00FE297C">
              <w:rPr>
                <w:rFonts w:ascii="Angsana New" w:hAnsi="Angsana New"/>
                <w:sz w:val="30"/>
                <w:szCs w:val="30"/>
              </w:rPr>
              <w:t>099</w:t>
            </w:r>
          </w:p>
        </w:tc>
      </w:tr>
      <w:tr w:rsidR="00EE3F55" w:rsidRPr="00FE297C" w14:paraId="4DCE2E08" w14:textId="77777777" w:rsidTr="00EE3F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54682E" w14:textId="77777777" w:rsidR="00EE3F55" w:rsidRPr="00FE297C" w:rsidRDefault="00EE3F55" w:rsidP="00EE3F55">
            <w:pPr>
              <w:spacing w:line="240" w:lineRule="auto"/>
              <w:ind w:left="-4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18" w:type="dxa"/>
            <w:tcBorders>
              <w:left w:val="nil"/>
              <w:right w:val="nil"/>
            </w:tcBorders>
          </w:tcPr>
          <w:p w14:paraId="162DA13A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8EF2DA" w14:textId="0BDEDBD9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232,121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078BA8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858C9C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192,705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470420C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A28620" w14:textId="60989B29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130,536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004334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1F09F6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113,182</w:t>
            </w:r>
          </w:p>
        </w:tc>
      </w:tr>
      <w:tr w:rsidR="00EE3F55" w:rsidRPr="00FE297C" w14:paraId="36740F56" w14:textId="77777777" w:rsidTr="00EE3F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FBD50C" w14:textId="6E5B8371" w:rsidR="00EE3F55" w:rsidRPr="00FE297C" w:rsidRDefault="00EE3F55" w:rsidP="00EE3F55">
            <w:pPr>
              <w:spacing w:line="240" w:lineRule="auto"/>
              <w:ind w:left="-4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  <w:r w:rsidR="00CB20FA" w:rsidRPr="00FE297C">
              <w:rPr>
                <w:rFonts w:ascii="Angsana New" w:hAnsi="Angsana New" w:hint="cs"/>
                <w:sz w:val="30"/>
                <w:szCs w:val="30"/>
                <w:cs/>
              </w:rPr>
              <w:t>และค่าใช้จ่ายในการส่งออก</w:t>
            </w:r>
          </w:p>
        </w:tc>
        <w:tc>
          <w:tcPr>
            <w:tcW w:w="918" w:type="dxa"/>
            <w:tcBorders>
              <w:left w:val="nil"/>
              <w:right w:val="nil"/>
            </w:tcBorders>
          </w:tcPr>
          <w:p w14:paraId="19290ADF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92DADC" w14:textId="5850065D" w:rsidR="00EE3F55" w:rsidRPr="00FE297C" w:rsidRDefault="00CB20FA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455</w:t>
            </w:r>
            <w:r w:rsidR="00EE3F55" w:rsidRPr="00FE297C">
              <w:rPr>
                <w:rFonts w:ascii="Angsana New" w:hAnsi="Angsana New"/>
                <w:sz w:val="30"/>
                <w:szCs w:val="30"/>
              </w:rPr>
              <w:t>,</w:t>
            </w:r>
            <w:r w:rsidRPr="00FE297C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E31F8F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3E9188" w14:textId="4288B1F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</w:t>
            </w:r>
            <w:r w:rsidR="00CB20FA" w:rsidRPr="00FE297C">
              <w:rPr>
                <w:rFonts w:ascii="Angsana New" w:hAnsi="Angsana New"/>
                <w:sz w:val="30"/>
                <w:szCs w:val="30"/>
              </w:rPr>
              <w:t>63</w:t>
            </w:r>
            <w:r w:rsidRPr="00FE297C">
              <w:rPr>
                <w:rFonts w:ascii="Angsana New" w:hAnsi="Angsana New"/>
                <w:sz w:val="30"/>
                <w:szCs w:val="30"/>
              </w:rPr>
              <w:t>,</w:t>
            </w:r>
            <w:r w:rsidR="00CB20FA" w:rsidRPr="00FE297C">
              <w:rPr>
                <w:rFonts w:ascii="Angsana New" w:hAnsi="Angsana New"/>
                <w:sz w:val="30"/>
                <w:szCs w:val="30"/>
              </w:rPr>
              <w:t>075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61ED6B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DDE1A2" w14:textId="05160A72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137,822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725F3CB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069AF9" w14:textId="68109B79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259,757</w:t>
            </w:r>
          </w:p>
        </w:tc>
      </w:tr>
      <w:tr w:rsidR="00EE3F55" w:rsidRPr="00FE297C" w14:paraId="1D5969FD" w14:textId="77777777" w:rsidTr="00EE3F5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85D19" w14:textId="5FAE22F7" w:rsidR="00EE3F55" w:rsidRPr="00FE297C" w:rsidRDefault="00EE3F55" w:rsidP="00EE3F55">
            <w:pPr>
              <w:spacing w:line="240" w:lineRule="auto"/>
              <w:ind w:left="-4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918" w:type="dxa"/>
            <w:tcBorders>
              <w:left w:val="nil"/>
              <w:right w:val="nil"/>
            </w:tcBorders>
          </w:tcPr>
          <w:p w14:paraId="7E5C975E" w14:textId="3B38B0F9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 w:right="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383CAF" w14:textId="24724079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103,773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7CCCAE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C51783" w14:textId="55CD727A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78,059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23D070" w14:textId="77777777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30015FC" w14:textId="252B7C0A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69,907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5807FD" w14:textId="77777777" w:rsidR="00EE3F55" w:rsidRPr="00FE297C" w:rsidRDefault="00EE3F55" w:rsidP="00EE3F55">
            <w:pPr>
              <w:pStyle w:val="3"/>
              <w:tabs>
                <w:tab w:val="clear" w:pos="360"/>
                <w:tab w:val="clear" w:pos="720"/>
                <w:tab w:val="decimal" w:pos="879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374B88" w14:textId="5256DE5D" w:rsidR="00EE3F55" w:rsidRPr="00FE297C" w:rsidRDefault="00EE3F55" w:rsidP="00EE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42,356</w:t>
            </w:r>
          </w:p>
        </w:tc>
      </w:tr>
    </w:tbl>
    <w:p w14:paraId="413CAC4C" w14:textId="77777777" w:rsidR="006516ED" w:rsidRPr="00FE297C" w:rsidRDefault="006516ED" w:rsidP="00CB2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9984161" w14:textId="770E58A6" w:rsidR="00EE3F55" w:rsidRPr="00FE297C" w:rsidRDefault="00C535E3" w:rsidP="00533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ข้าเป็นสมาชิกของกองทุนสำรองเลี้ยงชีพ โดยพนักงานจ่ายเงินสะสมในอัตราระหว่างร้อยละ </w:t>
      </w:r>
      <w:r w:rsidR="00166896" w:rsidRPr="00FE297C">
        <w:rPr>
          <w:rFonts w:ascii="Angsana New" w:hAnsi="Angsana New"/>
          <w:sz w:val="30"/>
          <w:szCs w:val="30"/>
        </w:rPr>
        <w:t>5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ถึงอัตรา    ร้อยละ </w:t>
      </w:r>
      <w:r w:rsidR="00166896" w:rsidRPr="00FE297C">
        <w:rPr>
          <w:rFonts w:ascii="Angsana New" w:hAnsi="Angsana New"/>
          <w:sz w:val="30"/>
          <w:szCs w:val="30"/>
        </w:rPr>
        <w:t>10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ของเงินเดือนทุกเดือน และกลุ่มบริษัทจ่ายเงินสมทบเป็นรายเดือนในอัตราระหว่างร้อยละ </w:t>
      </w:r>
      <w:r w:rsidR="00166896" w:rsidRPr="00FE297C">
        <w:rPr>
          <w:rFonts w:ascii="Angsana New" w:hAnsi="Angsana New"/>
          <w:sz w:val="30"/>
          <w:szCs w:val="30"/>
        </w:rPr>
        <w:t>5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ถึงอัตรา    ร้อยละ </w:t>
      </w:r>
      <w:r w:rsidR="00166896" w:rsidRPr="00FE297C">
        <w:rPr>
          <w:rFonts w:ascii="Angsana New" w:hAnsi="Angsana New"/>
          <w:sz w:val="30"/>
          <w:szCs w:val="30"/>
        </w:rPr>
        <w:t>10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pacing w:val="-6"/>
          <w:sz w:val="30"/>
          <w:szCs w:val="30"/>
          <w:cs/>
        </w:rPr>
        <w:t>ของเงินเดือนของพนักงาน กองทุนสำรองเลี้ยงชีพนี้ได้จดทะเบียนเป็นกองทุนสำรองเลี้ยงชีพตาม</w:t>
      </w:r>
      <w:r w:rsidRPr="00FE297C">
        <w:rPr>
          <w:rFonts w:ascii="Angsana New" w:hAnsi="Angsana New"/>
          <w:sz w:val="30"/>
          <w:szCs w:val="30"/>
          <w:cs/>
        </w:rPr>
        <w:t>ข้อกำหนดของกระทรวงการคลัง และบริหารกองทุนโดยผู้จัดการกองทุนที่ได้รับอนุญาตแห่งหนึ่ง</w:t>
      </w:r>
    </w:p>
    <w:p w14:paraId="7F91D2C6" w14:textId="50F04610" w:rsidR="00221DB4" w:rsidRPr="00FE297C" w:rsidRDefault="00166896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97C"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C0705B" w:rsidRPr="00FE297C">
        <w:rPr>
          <w:rFonts w:ascii="Angsana New" w:hAnsi="Angsana New"/>
          <w:b/>
          <w:bCs/>
          <w:sz w:val="30"/>
          <w:szCs w:val="30"/>
        </w:rPr>
        <w:tab/>
      </w:r>
      <w:r w:rsidR="00221DB4" w:rsidRPr="00FE297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44036915" w14:textId="61AA6B46" w:rsidR="00F37C52" w:rsidRPr="00FE297C" w:rsidRDefault="00F37C52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E2592B" w14:textId="5129C78A" w:rsidR="00A73A29" w:rsidRPr="00FE297C" w:rsidRDefault="00A73A29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E297C">
        <w:rPr>
          <w:rFonts w:ascii="Angsana New" w:hAnsi="Angsana New"/>
          <w:b/>
          <w:bCs/>
          <w:sz w:val="30"/>
          <w:szCs w:val="30"/>
        </w:rPr>
        <w:tab/>
      </w: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4AD8CE07" w14:textId="77777777" w:rsidR="00A73A29" w:rsidRPr="00FE297C" w:rsidRDefault="00A73A29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C4FA0EF" w14:textId="2014C4BE" w:rsidR="001149AA" w:rsidRPr="00FE297C" w:rsidRDefault="001149AA" w:rsidP="0011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</w:p>
    <w:p w14:paraId="45DDF1A0" w14:textId="77777777" w:rsidR="001149AA" w:rsidRPr="00FE297C" w:rsidRDefault="001149AA" w:rsidP="0011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E8B6A41" w14:textId="464139EF" w:rsidR="001149AA" w:rsidRPr="00FE297C" w:rsidRDefault="001149AA" w:rsidP="0011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7578255D" w14:textId="77777777" w:rsidR="001149AA" w:rsidRPr="00FE297C" w:rsidRDefault="001149AA" w:rsidP="0011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D3E5467" w14:textId="73391E4A" w:rsidR="001149AA" w:rsidRPr="00FE297C" w:rsidRDefault="001149AA" w:rsidP="001149AA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>สำหรับการรับรู้ค่าความนิยมในครั้งแรก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7B38B161" w14:textId="77777777" w:rsidR="001149AA" w:rsidRPr="00FE297C" w:rsidRDefault="001149AA" w:rsidP="0011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8F9DEC2" w14:textId="6A4B8BC1" w:rsidR="001149AA" w:rsidRPr="00FE297C" w:rsidRDefault="001149AA" w:rsidP="001149AA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4E39085" w14:textId="77777777" w:rsidR="001149AA" w:rsidRPr="00FE297C" w:rsidRDefault="001149AA" w:rsidP="0011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28602C3" w14:textId="269743C2" w:rsidR="00FF55A8" w:rsidRPr="00FE297C" w:rsidRDefault="001149AA" w:rsidP="00CC380C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11D7D42" w14:textId="77777777" w:rsidR="00FF55A8" w:rsidRPr="00FE297C" w:rsidRDefault="00FF55A8" w:rsidP="001149AA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177"/>
        <w:gridCol w:w="783"/>
        <w:gridCol w:w="1170"/>
        <w:gridCol w:w="270"/>
        <w:gridCol w:w="1087"/>
        <w:gridCol w:w="283"/>
        <w:gridCol w:w="1134"/>
        <w:gridCol w:w="236"/>
        <w:gridCol w:w="1040"/>
      </w:tblGrid>
      <w:tr w:rsidR="00221DB4" w:rsidRPr="00FE297C" w14:paraId="14C36B57" w14:textId="77777777" w:rsidTr="00D13127">
        <w:trPr>
          <w:cantSplit/>
        </w:trPr>
        <w:tc>
          <w:tcPr>
            <w:tcW w:w="3177" w:type="dxa"/>
            <w:vAlign w:val="bottom"/>
          </w:tcPr>
          <w:p w14:paraId="4F93BD3C" w14:textId="77777777" w:rsidR="00221DB4" w:rsidRPr="00FE297C" w:rsidRDefault="00221DB4" w:rsidP="004A75EB">
            <w:pPr>
              <w:pStyle w:val="Heading7"/>
              <w:ind w:right="-2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14:paraId="71CF8641" w14:textId="77777777" w:rsidR="00221DB4" w:rsidRPr="00FE297C" w:rsidRDefault="00221DB4" w:rsidP="004A75EB">
            <w:pPr>
              <w:pStyle w:val="Heading7"/>
              <w:ind w:left="-108" w:right="-2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7" w:type="dxa"/>
            <w:gridSpan w:val="3"/>
            <w:vAlign w:val="bottom"/>
          </w:tcPr>
          <w:p w14:paraId="415E5530" w14:textId="77777777" w:rsidR="00221DB4" w:rsidRPr="00FE297C" w:rsidRDefault="00221DB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vAlign w:val="bottom"/>
          </w:tcPr>
          <w:p w14:paraId="5AF6E9BA" w14:textId="77777777" w:rsidR="00221DB4" w:rsidRPr="00FE297C" w:rsidRDefault="00221DB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4D7175DD" w14:textId="77777777" w:rsidR="00221DB4" w:rsidRPr="00FE297C" w:rsidRDefault="00221DB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3E36" w:rsidRPr="00FE297C" w14:paraId="418E0CA1" w14:textId="77777777" w:rsidTr="00D13127">
        <w:trPr>
          <w:cantSplit/>
        </w:trPr>
        <w:tc>
          <w:tcPr>
            <w:tcW w:w="3177" w:type="dxa"/>
            <w:vAlign w:val="bottom"/>
          </w:tcPr>
          <w:p w14:paraId="27F9AA18" w14:textId="77777777" w:rsidR="005C3E36" w:rsidRPr="00FE297C" w:rsidRDefault="005C3E36" w:rsidP="005C3E36">
            <w:pPr>
              <w:pStyle w:val="Heading7"/>
              <w:ind w:right="-2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14:paraId="2FFF2B1E" w14:textId="77777777" w:rsidR="005C3E36" w:rsidRPr="00FE297C" w:rsidRDefault="005C3E36" w:rsidP="005C3E36">
            <w:pPr>
              <w:pStyle w:val="Heading7"/>
              <w:ind w:left="-108" w:right="-46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25F3EA" w14:textId="7DBF15A5" w:rsidR="005C3E36" w:rsidRPr="00FE297C" w:rsidRDefault="00166896" w:rsidP="005C3E36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</w:tcPr>
          <w:p w14:paraId="2A0B45EE" w14:textId="77777777" w:rsidR="005C3E36" w:rsidRPr="00FE297C" w:rsidRDefault="005C3E36" w:rsidP="005C3E36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7" w:type="dxa"/>
          </w:tcPr>
          <w:p w14:paraId="0D8680EC" w14:textId="0AEB409B" w:rsidR="005C3E36" w:rsidRPr="00FE297C" w:rsidRDefault="00166896" w:rsidP="005C3E36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83" w:type="dxa"/>
          </w:tcPr>
          <w:p w14:paraId="7C0C9FD1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5C1D13" w14:textId="4FD0CD5E" w:rsidR="005C3E36" w:rsidRPr="00FE297C" w:rsidRDefault="00166896" w:rsidP="005C3E36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36" w:type="dxa"/>
          </w:tcPr>
          <w:p w14:paraId="67D41706" w14:textId="77777777" w:rsidR="005C3E36" w:rsidRPr="00FE297C" w:rsidRDefault="005C3E36" w:rsidP="005C3E36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40" w:type="dxa"/>
          </w:tcPr>
          <w:p w14:paraId="4E843910" w14:textId="3B6BA4CE" w:rsidR="005C3E36" w:rsidRPr="00FE297C" w:rsidRDefault="00166896" w:rsidP="005C3E36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</w:tr>
      <w:tr w:rsidR="00110FEA" w:rsidRPr="00FE297C" w14:paraId="1C157D95" w14:textId="77777777" w:rsidTr="00D13127">
        <w:trPr>
          <w:cantSplit/>
        </w:trPr>
        <w:tc>
          <w:tcPr>
            <w:tcW w:w="3177" w:type="dxa"/>
            <w:vAlign w:val="bottom"/>
          </w:tcPr>
          <w:p w14:paraId="018752F6" w14:textId="77777777" w:rsidR="00110FEA" w:rsidRPr="00FE297C" w:rsidRDefault="00110FEA" w:rsidP="00110FEA">
            <w:pPr>
              <w:pStyle w:val="Heading7"/>
              <w:ind w:right="-2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14:paraId="3F864C02" w14:textId="77777777" w:rsidR="00110FEA" w:rsidRPr="00FE297C" w:rsidRDefault="00110FEA" w:rsidP="00110FEA">
            <w:pPr>
              <w:pStyle w:val="Heading7"/>
              <w:ind w:left="-108" w:right="-46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1E1EBBC0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10FEA" w:rsidRPr="00FE297C" w14:paraId="46138939" w14:textId="77777777" w:rsidTr="00D13127">
        <w:trPr>
          <w:cantSplit/>
        </w:trPr>
        <w:tc>
          <w:tcPr>
            <w:tcW w:w="3177" w:type="dxa"/>
          </w:tcPr>
          <w:p w14:paraId="7F7F85E1" w14:textId="77777777" w:rsidR="00110FEA" w:rsidRPr="00FE297C" w:rsidRDefault="00110FEA" w:rsidP="00110FE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83" w:type="dxa"/>
          </w:tcPr>
          <w:p w14:paraId="5A401740" w14:textId="77777777" w:rsidR="00110FEA" w:rsidRPr="00FE297C" w:rsidRDefault="00110FEA" w:rsidP="00110FEA">
            <w:pPr>
              <w:tabs>
                <w:tab w:val="clear" w:pos="680"/>
                <w:tab w:val="clear" w:pos="907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C8DEAB" w14:textId="77777777" w:rsidR="00110FEA" w:rsidRPr="00FE297C" w:rsidRDefault="00110FEA" w:rsidP="00110FEA">
            <w:pPr>
              <w:pStyle w:val="a"/>
              <w:tabs>
                <w:tab w:val="clear" w:pos="1080"/>
                <w:tab w:val="decimal" w:pos="88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20133FF5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D895AD2" w14:textId="77777777" w:rsidR="00110FEA" w:rsidRPr="00FE297C" w:rsidRDefault="00110FEA" w:rsidP="00110FEA">
            <w:pPr>
              <w:pStyle w:val="a"/>
              <w:tabs>
                <w:tab w:val="clear" w:pos="1080"/>
                <w:tab w:val="decimal" w:pos="106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83" w:type="dxa"/>
          </w:tcPr>
          <w:p w14:paraId="396DE256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90D1FC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D49B19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C4ECCCD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D29" w:rsidRPr="00FE297C" w14:paraId="4281F975" w14:textId="77777777" w:rsidTr="00D13127">
        <w:trPr>
          <w:cantSplit/>
        </w:trPr>
        <w:tc>
          <w:tcPr>
            <w:tcW w:w="3177" w:type="dxa"/>
          </w:tcPr>
          <w:p w14:paraId="768424BF" w14:textId="77777777" w:rsidR="00D73D29" w:rsidRPr="00FE297C" w:rsidRDefault="00D73D29" w:rsidP="00D73D2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783" w:type="dxa"/>
          </w:tcPr>
          <w:p w14:paraId="4682B9CF" w14:textId="77777777" w:rsidR="00D73D29" w:rsidRPr="00FE297C" w:rsidRDefault="00D73D29" w:rsidP="00D73D29">
            <w:pPr>
              <w:tabs>
                <w:tab w:val="clear" w:pos="680"/>
                <w:tab w:val="clear" w:pos="907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1F0EF2" w14:textId="139711E8" w:rsidR="00D73D29" w:rsidRPr="00FE297C" w:rsidRDefault="00D73D29" w:rsidP="00D73D29">
            <w:pPr>
              <w:pStyle w:val="a"/>
              <w:tabs>
                <w:tab w:val="clear" w:pos="1080"/>
                <w:tab w:val="decimal" w:pos="882"/>
              </w:tabs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FE297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628D1E19" w14:textId="77777777" w:rsidR="00D73D29" w:rsidRPr="00FE297C" w:rsidRDefault="00D73D29" w:rsidP="00D7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AC88A29" w14:textId="77777777" w:rsidR="00D73D29" w:rsidRPr="00FE297C" w:rsidRDefault="00D73D29" w:rsidP="00D73D29">
            <w:pPr>
              <w:pStyle w:val="a"/>
              <w:tabs>
                <w:tab w:val="clear" w:pos="1080"/>
                <w:tab w:val="decimal" w:pos="882"/>
              </w:tabs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FE297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83" w:type="dxa"/>
          </w:tcPr>
          <w:p w14:paraId="5A692202" w14:textId="77777777" w:rsidR="00D73D29" w:rsidRPr="00FE297C" w:rsidRDefault="00D73D29" w:rsidP="00D7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4A7BC6" w14:textId="0694B13D" w:rsidR="00D73D29" w:rsidRPr="00FE297C" w:rsidRDefault="00D73D29" w:rsidP="00D73D29">
            <w:pPr>
              <w:pStyle w:val="a"/>
              <w:tabs>
                <w:tab w:val="clear" w:pos="1080"/>
                <w:tab w:val="decimal" w:pos="88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E297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A7B14A0" w14:textId="77777777" w:rsidR="00D73D29" w:rsidRPr="00FE297C" w:rsidRDefault="00D73D29" w:rsidP="00D7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ED312B8" w14:textId="77777777" w:rsidR="00D73D29" w:rsidRPr="00FE297C" w:rsidRDefault="00D73D29" w:rsidP="00D7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3D29" w:rsidRPr="00FE297C" w14:paraId="4306133F" w14:textId="77777777" w:rsidTr="00D13127">
        <w:trPr>
          <w:cantSplit/>
          <w:trHeight w:val="46"/>
        </w:trPr>
        <w:tc>
          <w:tcPr>
            <w:tcW w:w="3177" w:type="dxa"/>
          </w:tcPr>
          <w:p w14:paraId="0F4BC477" w14:textId="77777777" w:rsidR="00D73D29" w:rsidRPr="00FE297C" w:rsidRDefault="00D73D29" w:rsidP="00D73D2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14:paraId="68BCBD3B" w14:textId="77777777" w:rsidR="00D73D29" w:rsidRPr="00FE297C" w:rsidRDefault="00D73D29" w:rsidP="00D73D29">
            <w:pPr>
              <w:tabs>
                <w:tab w:val="clear" w:pos="680"/>
                <w:tab w:val="clear" w:pos="907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B45C86" w14:textId="2596B1DF" w:rsidR="00D73D29" w:rsidRPr="00FE297C" w:rsidRDefault="00D73D29" w:rsidP="00D73D29">
            <w:pPr>
              <w:pStyle w:val="a"/>
              <w:tabs>
                <w:tab w:val="clear" w:pos="1080"/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E297C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14:paraId="414E3D39" w14:textId="77777777" w:rsidR="00D73D29" w:rsidRPr="00FE297C" w:rsidRDefault="00D73D29" w:rsidP="00D7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18F848D" w14:textId="77777777" w:rsidR="00D73D29" w:rsidRPr="00FE297C" w:rsidRDefault="00D73D29" w:rsidP="00D73D29">
            <w:pPr>
              <w:pStyle w:val="a"/>
              <w:tabs>
                <w:tab w:val="clear" w:pos="1080"/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E297C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83" w:type="dxa"/>
          </w:tcPr>
          <w:p w14:paraId="29DD150D" w14:textId="77777777" w:rsidR="00D73D29" w:rsidRPr="00FE297C" w:rsidRDefault="00D73D29" w:rsidP="00D7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17D6911" w14:textId="11601A39" w:rsidR="00D73D29" w:rsidRPr="00FE297C" w:rsidRDefault="00D73D29" w:rsidP="00D73D29">
            <w:pPr>
              <w:pStyle w:val="a"/>
              <w:tabs>
                <w:tab w:val="clear" w:pos="1080"/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E297C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633486BE" w14:textId="77777777" w:rsidR="00D73D29" w:rsidRPr="00FE297C" w:rsidRDefault="00D73D29" w:rsidP="00D7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7122117E" w14:textId="77777777" w:rsidR="00D73D29" w:rsidRPr="00FE297C" w:rsidRDefault="00D73D29" w:rsidP="00D7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AD874EF" w14:textId="2942641F" w:rsidR="009C1896" w:rsidRPr="00FE297C" w:rsidRDefault="009C1896" w:rsidP="00F37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2D0AB20B" w14:textId="77777777" w:rsidR="00D17033" w:rsidRPr="00FE297C" w:rsidRDefault="00D17033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170"/>
        <w:gridCol w:w="270"/>
        <w:gridCol w:w="1170"/>
        <w:gridCol w:w="270"/>
        <w:gridCol w:w="1170"/>
        <w:gridCol w:w="270"/>
        <w:gridCol w:w="1170"/>
      </w:tblGrid>
      <w:tr w:rsidR="00D1639D" w:rsidRPr="00FE297C" w14:paraId="0B166778" w14:textId="77777777" w:rsidTr="00D13127">
        <w:trPr>
          <w:cantSplit/>
        </w:trPr>
        <w:tc>
          <w:tcPr>
            <w:tcW w:w="3744" w:type="dxa"/>
          </w:tcPr>
          <w:p w14:paraId="0E5D12D6" w14:textId="77777777" w:rsidR="00D1639D" w:rsidRPr="00FE297C" w:rsidRDefault="00D1639D" w:rsidP="004A75EB">
            <w:pPr>
              <w:pStyle w:val="Heading7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23A8501E" w14:textId="77777777" w:rsidR="00D1639D" w:rsidRPr="00FE297C" w:rsidRDefault="00D1639D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0FEA" w:rsidRPr="00FE297C" w14:paraId="74B14691" w14:textId="77777777" w:rsidTr="00D13127">
        <w:trPr>
          <w:cantSplit/>
        </w:trPr>
        <w:tc>
          <w:tcPr>
            <w:tcW w:w="3744" w:type="dxa"/>
          </w:tcPr>
          <w:p w14:paraId="758C0E87" w14:textId="77777777" w:rsidR="00110FEA" w:rsidRPr="00FE297C" w:rsidRDefault="00110FEA" w:rsidP="00110FEA">
            <w:pPr>
              <w:pStyle w:val="Heading7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</w:tcPr>
          <w:p w14:paraId="19164A21" w14:textId="6F9D80CC" w:rsidR="00110FEA" w:rsidRPr="00FE297C" w:rsidRDefault="00166896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</w:tcPr>
          <w:p w14:paraId="07269BD9" w14:textId="77777777" w:rsidR="00110FEA" w:rsidRPr="00FE297C" w:rsidRDefault="00110FEA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</w:tcPr>
          <w:p w14:paraId="6F358EB9" w14:textId="5A862709" w:rsidR="00110FEA" w:rsidRPr="00FE297C" w:rsidRDefault="00166896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</w:tr>
      <w:tr w:rsidR="00110FEA" w:rsidRPr="00FE297C" w14:paraId="2BD89CF0" w14:textId="77777777" w:rsidTr="00D13127">
        <w:trPr>
          <w:cantSplit/>
        </w:trPr>
        <w:tc>
          <w:tcPr>
            <w:tcW w:w="3744" w:type="dxa"/>
          </w:tcPr>
          <w:p w14:paraId="4FED1027" w14:textId="77777777" w:rsidR="00110FEA" w:rsidRPr="00FE297C" w:rsidRDefault="00110FEA" w:rsidP="00110FEA">
            <w:pPr>
              <w:pStyle w:val="Heading7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4917C29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270" w:type="dxa"/>
          </w:tcPr>
          <w:p w14:paraId="6C55227C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18D6FA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FBE5E5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F816C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270" w:type="dxa"/>
          </w:tcPr>
          <w:p w14:paraId="4204D00B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E1E98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FEA" w:rsidRPr="00FE297C" w14:paraId="043C0A3B" w14:textId="77777777" w:rsidTr="00D13127">
        <w:trPr>
          <w:cantSplit/>
        </w:trPr>
        <w:tc>
          <w:tcPr>
            <w:tcW w:w="3744" w:type="dxa"/>
          </w:tcPr>
          <w:p w14:paraId="3009765C" w14:textId="77777777" w:rsidR="00110FEA" w:rsidRPr="00FE297C" w:rsidRDefault="00110FEA" w:rsidP="00110FEA">
            <w:pPr>
              <w:pStyle w:val="Heading7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60E72B9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2354121A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4742B0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  <w:vAlign w:val="bottom"/>
          </w:tcPr>
          <w:p w14:paraId="27D65293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A95F6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50C7DFEC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64D9C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13127" w:rsidRPr="00FE297C" w14:paraId="3071FD9F" w14:textId="77777777" w:rsidTr="00D13127">
        <w:trPr>
          <w:cantSplit/>
        </w:trPr>
        <w:tc>
          <w:tcPr>
            <w:tcW w:w="3744" w:type="dxa"/>
          </w:tcPr>
          <w:p w14:paraId="0E612186" w14:textId="195C7444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</w:tcPr>
          <w:p w14:paraId="3F4FCBF9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50F56E" w14:textId="77777777" w:rsidR="00D13127" w:rsidRPr="00FE297C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E48556" w14:textId="37151B53" w:rsidR="00D13127" w:rsidRPr="00FE297C" w:rsidRDefault="00166896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32</w:t>
            </w:r>
            <w:r w:rsidR="004F44DB" w:rsidRPr="00FE297C">
              <w:rPr>
                <w:rFonts w:ascii="Angsana New" w:hAnsi="Angsana New"/>
                <w:sz w:val="30"/>
                <w:szCs w:val="30"/>
              </w:rPr>
              <w:t>0</w:t>
            </w:r>
            <w:r w:rsidRPr="00FE297C">
              <w:rPr>
                <w:rFonts w:ascii="Angsana New" w:hAnsi="Angsana New"/>
                <w:sz w:val="30"/>
                <w:szCs w:val="30"/>
              </w:rPr>
              <w:t>,</w:t>
            </w:r>
            <w:r w:rsidR="004F44DB" w:rsidRPr="00FE297C"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270" w:type="dxa"/>
          </w:tcPr>
          <w:p w14:paraId="70DBD7D5" w14:textId="77777777" w:rsidR="00D13127" w:rsidRPr="00FE297C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CF3EAEF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8A3AB" w14:textId="77777777" w:rsidR="00D13127" w:rsidRPr="00FE297C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FBD6F3" w14:textId="46E36DBD" w:rsidR="00D13127" w:rsidRPr="00FE297C" w:rsidRDefault="00166896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99,331</w:t>
            </w:r>
          </w:p>
        </w:tc>
      </w:tr>
      <w:tr w:rsidR="00D13127" w:rsidRPr="00FE297C" w14:paraId="7B5140CC" w14:textId="77777777" w:rsidTr="00D13127">
        <w:trPr>
          <w:cantSplit/>
        </w:trPr>
        <w:tc>
          <w:tcPr>
            <w:tcW w:w="3744" w:type="dxa"/>
          </w:tcPr>
          <w:p w14:paraId="201B9255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จำนวนภาษีเงินได้ตามอัตราภาษีเงินได้</w:t>
            </w:r>
          </w:p>
        </w:tc>
        <w:tc>
          <w:tcPr>
            <w:tcW w:w="1170" w:type="dxa"/>
          </w:tcPr>
          <w:p w14:paraId="5CC98AFD" w14:textId="72E61ACE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5EA05" w14:textId="77777777" w:rsidR="00D13127" w:rsidRPr="00FE297C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14FA10D" w14:textId="15930FC3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24465" w14:textId="77777777" w:rsidR="00D13127" w:rsidRPr="00FE297C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16693E9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5147B" w14:textId="77777777" w:rsidR="00D13127" w:rsidRPr="00FE297C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02F8D6C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E36" w:rsidRPr="00FE297C" w14:paraId="710A0A50" w14:textId="77777777" w:rsidTr="00D13127">
        <w:trPr>
          <w:cantSplit/>
        </w:trPr>
        <w:tc>
          <w:tcPr>
            <w:tcW w:w="3744" w:type="dxa"/>
          </w:tcPr>
          <w:p w14:paraId="772FC6C5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นิติบุคคล</w:t>
            </w:r>
          </w:p>
        </w:tc>
        <w:tc>
          <w:tcPr>
            <w:tcW w:w="1170" w:type="dxa"/>
          </w:tcPr>
          <w:p w14:paraId="7EE96CB9" w14:textId="147621E4" w:rsidR="005C3E36" w:rsidRPr="00FE297C" w:rsidRDefault="0016689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5BFCEA78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BBE1C7" w14:textId="0E838FF1" w:rsidR="005C3E36" w:rsidRPr="00FE297C" w:rsidRDefault="0016689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</w:t>
            </w:r>
            <w:r w:rsidR="004F44DB" w:rsidRPr="00FE297C">
              <w:rPr>
                <w:rFonts w:ascii="Angsana New" w:hAnsi="Angsana New"/>
                <w:sz w:val="30"/>
                <w:szCs w:val="30"/>
              </w:rPr>
              <w:t>4</w:t>
            </w:r>
            <w:r w:rsidRPr="00FE297C">
              <w:rPr>
                <w:rFonts w:ascii="Angsana New" w:hAnsi="Angsana New"/>
                <w:sz w:val="30"/>
                <w:szCs w:val="30"/>
              </w:rPr>
              <w:t>,</w:t>
            </w:r>
            <w:r w:rsidR="004F44DB" w:rsidRPr="00FE297C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12D13D27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23BAF1" w14:textId="56A8CB93" w:rsidR="005C3E36" w:rsidRPr="00FE297C" w:rsidRDefault="0016689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75C764BF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D70F23D" w14:textId="036CBC6A" w:rsidR="005C3E36" w:rsidRPr="00FE297C" w:rsidRDefault="0016689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19,867</w:t>
            </w:r>
          </w:p>
        </w:tc>
      </w:tr>
      <w:tr w:rsidR="005C3E36" w:rsidRPr="00FE297C" w14:paraId="445D0123" w14:textId="77777777" w:rsidTr="00D13127">
        <w:trPr>
          <w:cantSplit/>
        </w:trPr>
        <w:tc>
          <w:tcPr>
            <w:tcW w:w="3744" w:type="dxa"/>
          </w:tcPr>
          <w:p w14:paraId="293A9E84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70" w:type="dxa"/>
          </w:tcPr>
          <w:p w14:paraId="48E006BE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F8A3A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316BFCB" w14:textId="3C0627EA" w:rsidR="005C3E36" w:rsidRPr="00FE297C" w:rsidRDefault="00670D54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112,84</w:t>
            </w:r>
            <w:r w:rsidR="004F44DB" w:rsidRPr="00FE297C">
              <w:rPr>
                <w:rFonts w:ascii="Angsana New" w:hAnsi="Angsana New"/>
                <w:sz w:val="30"/>
                <w:szCs w:val="30"/>
              </w:rPr>
              <w:t>0</w:t>
            </w:r>
            <w:r w:rsidRPr="00FE29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C897BB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C719143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E9740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5D38E8" w14:textId="399A6E5F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93,684</w:t>
            </w:r>
            <w:r w:rsidRPr="00FE297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C3E36" w:rsidRPr="00FE297C" w14:paraId="630C42B8" w14:textId="77777777" w:rsidTr="00D13127">
        <w:trPr>
          <w:cantSplit/>
        </w:trPr>
        <w:tc>
          <w:tcPr>
            <w:tcW w:w="3744" w:type="dxa"/>
          </w:tcPr>
          <w:p w14:paraId="3F0161EC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</w:tcPr>
          <w:p w14:paraId="33167C24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55004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0FB623F" w14:textId="4838AF8A" w:rsidR="005C3E36" w:rsidRPr="00FE297C" w:rsidRDefault="0016689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18,202</w:t>
            </w:r>
          </w:p>
        </w:tc>
        <w:tc>
          <w:tcPr>
            <w:tcW w:w="270" w:type="dxa"/>
          </w:tcPr>
          <w:p w14:paraId="26F4FEF4" w14:textId="2575ADAE" w:rsidR="005C3E36" w:rsidRPr="00FE297C" w:rsidRDefault="0016689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</w:p>
        </w:tc>
        <w:tc>
          <w:tcPr>
            <w:tcW w:w="1170" w:type="dxa"/>
          </w:tcPr>
          <w:p w14:paraId="1FE5A372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BC06DC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5FF37A" w14:textId="10C800FE" w:rsidR="005C3E36" w:rsidRPr="00FE297C" w:rsidRDefault="0016689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13,543</w:t>
            </w:r>
          </w:p>
        </w:tc>
      </w:tr>
      <w:tr w:rsidR="005C3E36" w:rsidRPr="00FE297C" w14:paraId="1A977C7A" w14:textId="77777777" w:rsidTr="00D13127">
        <w:trPr>
          <w:cantSplit/>
        </w:trPr>
        <w:tc>
          <w:tcPr>
            <w:tcW w:w="3744" w:type="dxa"/>
          </w:tcPr>
          <w:p w14:paraId="0D6421CD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การใช้ผลขาดทุนทางภาษีที่เดิมไม่ได้บันทึก</w:t>
            </w:r>
          </w:p>
        </w:tc>
        <w:tc>
          <w:tcPr>
            <w:tcW w:w="1170" w:type="dxa"/>
          </w:tcPr>
          <w:p w14:paraId="55715C82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F6D96A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0FFB0D1" w14:textId="32681EC2" w:rsidR="005C3E36" w:rsidRPr="00FE297C" w:rsidRDefault="00670D54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2F1EC3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6BBFAB4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D9964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7426E8B" w14:textId="5B18A879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2,555</w:t>
            </w:r>
            <w:r w:rsidRPr="00FE297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C3E36" w:rsidRPr="00FE297C" w14:paraId="320307E3" w14:textId="77777777" w:rsidTr="00D13127">
        <w:trPr>
          <w:cantSplit/>
        </w:trPr>
        <w:tc>
          <w:tcPr>
            <w:tcW w:w="3744" w:type="dxa"/>
          </w:tcPr>
          <w:p w14:paraId="408F0DB7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  <w:p w14:paraId="4B0E0490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D1F568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0829A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FF4D96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  <w:p w14:paraId="6C5F3678" w14:textId="63FF7715" w:rsidR="00670D54" w:rsidRPr="00FE297C" w:rsidRDefault="004F44DB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30,463</w:t>
            </w:r>
          </w:p>
        </w:tc>
        <w:tc>
          <w:tcPr>
            <w:tcW w:w="270" w:type="dxa"/>
          </w:tcPr>
          <w:p w14:paraId="1BB98259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CA4169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3C3203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9B6595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  <w:p w14:paraId="1B2D4028" w14:textId="45843373" w:rsidR="005C3E36" w:rsidRPr="00FE297C" w:rsidRDefault="0016689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62,829</w:t>
            </w:r>
          </w:p>
        </w:tc>
      </w:tr>
      <w:tr w:rsidR="00BE658B" w:rsidRPr="00FE297C" w14:paraId="202BC1D8" w14:textId="77777777" w:rsidTr="00D13127">
        <w:trPr>
          <w:cantSplit/>
        </w:trPr>
        <w:tc>
          <w:tcPr>
            <w:tcW w:w="3744" w:type="dxa"/>
          </w:tcPr>
          <w:p w14:paraId="395262A3" w14:textId="77777777" w:rsidR="00BE658B" w:rsidRPr="00FE297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9ED285" w14:textId="540ABB54" w:rsidR="00BE658B" w:rsidRPr="00FE297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FF00D8" w14:textId="77777777" w:rsidR="00BE658B" w:rsidRPr="00FE297C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D05814" w14:textId="6D5DE01C" w:rsidR="00BE658B" w:rsidRPr="00FE297C" w:rsidRDefault="00DF55B3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4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CFC99C" w14:textId="77777777" w:rsidR="00BE658B" w:rsidRPr="00FE297C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76576A" w14:textId="77777777" w:rsidR="00BE658B" w:rsidRPr="00FE297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044D02" w14:textId="77777777" w:rsidR="00BE658B" w:rsidRPr="00FE297C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B14DB" w14:textId="77777777" w:rsidR="00BE658B" w:rsidRPr="00FE297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4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E658B" w:rsidRPr="00FE297C" w14:paraId="1A0424DE" w14:textId="77777777" w:rsidTr="00D13127">
        <w:trPr>
          <w:cantSplit/>
        </w:trPr>
        <w:tc>
          <w:tcPr>
            <w:tcW w:w="3744" w:type="dxa"/>
          </w:tcPr>
          <w:p w14:paraId="49B83C5B" w14:textId="77777777" w:rsidR="00BE658B" w:rsidRPr="00FE297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F05470" w14:textId="77777777" w:rsidR="00BE658B" w:rsidRPr="00FE297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41D50" w14:textId="77777777" w:rsidR="00BE658B" w:rsidRPr="00FE297C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454AA0" w14:textId="77777777" w:rsidR="00BE658B" w:rsidRPr="00FE297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C9752" w14:textId="77777777" w:rsidR="00BE658B" w:rsidRPr="00FE297C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55EB4C" w14:textId="77777777" w:rsidR="00BE658B" w:rsidRPr="00FE297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0B087" w14:textId="77777777" w:rsidR="00BE658B" w:rsidRPr="00FE297C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6F116C9" w14:textId="77777777" w:rsidR="00BE658B" w:rsidRPr="00FE297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69F2" w:rsidRPr="00FE297C" w14:paraId="3D7C68BD" w14:textId="77777777" w:rsidTr="00D13127">
        <w:trPr>
          <w:cantSplit/>
        </w:trPr>
        <w:tc>
          <w:tcPr>
            <w:tcW w:w="3744" w:type="dxa"/>
          </w:tcPr>
          <w:p w14:paraId="7E152D34" w14:textId="77777777" w:rsidR="00CC69F2" w:rsidRPr="00FE297C" w:rsidRDefault="00CC69F2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D7430AF" w14:textId="77777777" w:rsidR="00CC69F2" w:rsidRPr="00FE297C" w:rsidRDefault="00CC69F2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13127" w:rsidRPr="00FE297C" w14:paraId="0FBFB44A" w14:textId="77777777" w:rsidTr="00D13127">
        <w:trPr>
          <w:cantSplit/>
        </w:trPr>
        <w:tc>
          <w:tcPr>
            <w:tcW w:w="3744" w:type="dxa"/>
          </w:tcPr>
          <w:p w14:paraId="2C071844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490" w:type="dxa"/>
            <w:gridSpan w:val="7"/>
          </w:tcPr>
          <w:p w14:paraId="273AA459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3127" w:rsidRPr="00FE297C" w14:paraId="532D79A6" w14:textId="77777777" w:rsidTr="00D13127">
        <w:trPr>
          <w:cantSplit/>
        </w:trPr>
        <w:tc>
          <w:tcPr>
            <w:tcW w:w="3744" w:type="dxa"/>
          </w:tcPr>
          <w:p w14:paraId="48743913" w14:textId="77777777" w:rsidR="00D13127" w:rsidRPr="00FE297C" w:rsidRDefault="00D13127" w:rsidP="00D13127">
            <w:pPr>
              <w:pStyle w:val="Heading7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</w:tcPr>
          <w:p w14:paraId="2DBE5E9A" w14:textId="0D7F751B" w:rsidR="00D13127" w:rsidRPr="00FE297C" w:rsidRDefault="00166896" w:rsidP="00D13127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</w:tcPr>
          <w:p w14:paraId="7B400578" w14:textId="77777777" w:rsidR="00D13127" w:rsidRPr="00FE297C" w:rsidRDefault="00D13127" w:rsidP="00D13127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</w:tcPr>
          <w:p w14:paraId="621ED064" w14:textId="6ACFB89E" w:rsidR="00D13127" w:rsidRPr="00FE297C" w:rsidRDefault="00166896" w:rsidP="00D13127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</w:tr>
      <w:tr w:rsidR="00D13127" w:rsidRPr="00FE297C" w14:paraId="3AE35A4D" w14:textId="77777777" w:rsidTr="00D13127">
        <w:trPr>
          <w:cantSplit/>
        </w:trPr>
        <w:tc>
          <w:tcPr>
            <w:tcW w:w="3744" w:type="dxa"/>
          </w:tcPr>
          <w:p w14:paraId="12A0AFAC" w14:textId="77777777" w:rsidR="00D13127" w:rsidRPr="00FE297C" w:rsidRDefault="00D13127" w:rsidP="00D13127">
            <w:pPr>
              <w:pStyle w:val="Heading7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9800F35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270" w:type="dxa"/>
          </w:tcPr>
          <w:p w14:paraId="00D4472A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BAC0BD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81127E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AF2612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270" w:type="dxa"/>
          </w:tcPr>
          <w:p w14:paraId="65544027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2DFA2C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3127" w:rsidRPr="00FE297C" w14:paraId="40A01F12" w14:textId="77777777" w:rsidTr="00D13127">
        <w:trPr>
          <w:cantSplit/>
        </w:trPr>
        <w:tc>
          <w:tcPr>
            <w:tcW w:w="3744" w:type="dxa"/>
          </w:tcPr>
          <w:p w14:paraId="3F0C209A" w14:textId="77777777" w:rsidR="00D13127" w:rsidRPr="00FE297C" w:rsidRDefault="00D13127" w:rsidP="00D13127">
            <w:pPr>
              <w:pStyle w:val="Heading7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F4B8B9C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2037CD72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D145DD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  <w:vAlign w:val="bottom"/>
          </w:tcPr>
          <w:p w14:paraId="5271F2A5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768917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76763FCC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7A6C79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13127" w:rsidRPr="00FE297C" w14:paraId="4EE91E66" w14:textId="77777777" w:rsidTr="00D13127">
        <w:trPr>
          <w:cantSplit/>
        </w:trPr>
        <w:tc>
          <w:tcPr>
            <w:tcW w:w="3744" w:type="dxa"/>
          </w:tcPr>
          <w:p w14:paraId="59D4C975" w14:textId="3EC3AA4F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</w:tcPr>
          <w:p w14:paraId="53417820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A4FAD" w14:textId="77777777" w:rsidR="00D13127" w:rsidRPr="00FE297C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BF507A" w14:textId="1B3BF044" w:rsidR="00D13127" w:rsidRPr="00FE297C" w:rsidRDefault="00166896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30</w:t>
            </w:r>
            <w:r w:rsidR="004F44DB" w:rsidRPr="00FE297C">
              <w:rPr>
                <w:rFonts w:ascii="Angsana New" w:hAnsi="Angsana New"/>
                <w:sz w:val="30"/>
                <w:szCs w:val="30"/>
              </w:rPr>
              <w:t>6</w:t>
            </w:r>
            <w:r w:rsidRPr="00FE297C">
              <w:rPr>
                <w:rFonts w:ascii="Angsana New" w:hAnsi="Angsana New"/>
                <w:sz w:val="30"/>
                <w:szCs w:val="30"/>
              </w:rPr>
              <w:t>,</w:t>
            </w:r>
            <w:r w:rsidR="004F44DB" w:rsidRPr="00FE297C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70" w:type="dxa"/>
          </w:tcPr>
          <w:p w14:paraId="3F7F2DBD" w14:textId="77777777" w:rsidR="00D13127" w:rsidRPr="00FE297C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D0A8833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7CC84" w14:textId="77777777" w:rsidR="00D13127" w:rsidRPr="00FE297C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0DC26F" w14:textId="3EEE6709" w:rsidR="00D13127" w:rsidRPr="00FE297C" w:rsidRDefault="00166896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303,593</w:t>
            </w:r>
          </w:p>
        </w:tc>
      </w:tr>
      <w:tr w:rsidR="00D13127" w:rsidRPr="00FE297C" w14:paraId="50B1B2C2" w14:textId="77777777" w:rsidTr="00D13127">
        <w:trPr>
          <w:cantSplit/>
        </w:trPr>
        <w:tc>
          <w:tcPr>
            <w:tcW w:w="3744" w:type="dxa"/>
          </w:tcPr>
          <w:p w14:paraId="6040157B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จำนวนภาษีเงินได้ตามอัตราภาษีเงินได้</w:t>
            </w:r>
          </w:p>
        </w:tc>
        <w:tc>
          <w:tcPr>
            <w:tcW w:w="1170" w:type="dxa"/>
          </w:tcPr>
          <w:p w14:paraId="1584F524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BD174F" w14:textId="77777777" w:rsidR="00D13127" w:rsidRPr="00FE297C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933F222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DD0AA5" w14:textId="77777777" w:rsidR="00D13127" w:rsidRPr="00FE297C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2EE455E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E7F06D" w14:textId="77777777" w:rsidR="00D13127" w:rsidRPr="00FE297C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1FF782A" w14:textId="77777777" w:rsidR="00D13127" w:rsidRPr="00FE297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E36" w:rsidRPr="00FE297C" w14:paraId="3ACBB22B" w14:textId="77777777" w:rsidTr="00DD667C">
        <w:trPr>
          <w:cantSplit/>
          <w:trHeight w:val="60"/>
        </w:trPr>
        <w:tc>
          <w:tcPr>
            <w:tcW w:w="3744" w:type="dxa"/>
          </w:tcPr>
          <w:p w14:paraId="4C238B9A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นิติบุคคล</w:t>
            </w:r>
          </w:p>
        </w:tc>
        <w:tc>
          <w:tcPr>
            <w:tcW w:w="1170" w:type="dxa"/>
          </w:tcPr>
          <w:p w14:paraId="0AAF6598" w14:textId="444B9CA4" w:rsidR="005C3E36" w:rsidRPr="00FE297C" w:rsidRDefault="0016689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05D9391C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970A62F" w14:textId="2C15E7ED" w:rsidR="005C3E36" w:rsidRPr="00FE297C" w:rsidRDefault="0016689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61,</w:t>
            </w:r>
            <w:r w:rsidR="004F44DB" w:rsidRPr="00FE297C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270" w:type="dxa"/>
          </w:tcPr>
          <w:p w14:paraId="71A4500F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A03A5F" w14:textId="5A253E49" w:rsidR="005C3E36" w:rsidRPr="00FE297C" w:rsidRDefault="0016689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68EC3024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FFC8EB" w14:textId="101D89AC" w:rsidR="005C3E36" w:rsidRPr="00FE297C" w:rsidRDefault="0016689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60,719</w:t>
            </w:r>
          </w:p>
        </w:tc>
      </w:tr>
      <w:tr w:rsidR="005C3E36" w:rsidRPr="00FE297C" w14:paraId="00F6091F" w14:textId="77777777" w:rsidTr="00D13127">
        <w:trPr>
          <w:cantSplit/>
        </w:trPr>
        <w:tc>
          <w:tcPr>
            <w:tcW w:w="3744" w:type="dxa"/>
          </w:tcPr>
          <w:p w14:paraId="337EEA72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70" w:type="dxa"/>
          </w:tcPr>
          <w:p w14:paraId="26F4F48D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69699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ADC2918" w14:textId="5A603613" w:rsidR="005C3E36" w:rsidRPr="00FE297C" w:rsidRDefault="00670D54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75,256</w:t>
            </w:r>
            <w:r w:rsidRPr="00FE29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2182CA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70" w:type="dxa"/>
          </w:tcPr>
          <w:p w14:paraId="7FA36FFF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0C8A24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81C4E56" w14:textId="0AD124C9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71,802</w:t>
            </w:r>
            <w:r w:rsidRPr="00FE297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C3E36" w:rsidRPr="00FE297C" w14:paraId="354081F7" w14:textId="77777777" w:rsidTr="00D13127">
        <w:trPr>
          <w:cantSplit/>
        </w:trPr>
        <w:tc>
          <w:tcPr>
            <w:tcW w:w="3744" w:type="dxa"/>
          </w:tcPr>
          <w:p w14:paraId="612087D2" w14:textId="28002AE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1170" w:type="dxa"/>
          </w:tcPr>
          <w:p w14:paraId="380769F1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8168C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D05C417" w14:textId="1918BBF0" w:rsidR="005C3E36" w:rsidRPr="00FE297C" w:rsidRDefault="00670D54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4067EB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EDF79BE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E198F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5374AE2" w14:textId="18BFCF7F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5,200</w:t>
            </w:r>
            <w:r w:rsidRPr="00FE297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C3E36" w:rsidRPr="00FE297C" w14:paraId="56184E44" w14:textId="77777777" w:rsidTr="00D13127">
        <w:trPr>
          <w:cantSplit/>
        </w:trPr>
        <w:tc>
          <w:tcPr>
            <w:tcW w:w="3744" w:type="dxa"/>
          </w:tcPr>
          <w:p w14:paraId="79C88F7F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</w:tcPr>
          <w:p w14:paraId="1E3605E8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D6396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0321DD9" w14:textId="2B68DA34" w:rsidR="005C3E36" w:rsidRPr="00FE297C" w:rsidRDefault="0016689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11,466</w:t>
            </w:r>
          </w:p>
        </w:tc>
        <w:tc>
          <w:tcPr>
            <w:tcW w:w="270" w:type="dxa"/>
          </w:tcPr>
          <w:p w14:paraId="7DAFFC0C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3655FFA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FF155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7A18DB" w14:textId="22ADBEFE" w:rsidR="005C3E36" w:rsidRPr="00FE297C" w:rsidRDefault="0016689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10,471</w:t>
            </w:r>
          </w:p>
        </w:tc>
      </w:tr>
      <w:tr w:rsidR="005C3E36" w:rsidRPr="00FE297C" w14:paraId="47624C6D" w14:textId="77777777" w:rsidTr="00D13127">
        <w:trPr>
          <w:cantSplit/>
        </w:trPr>
        <w:tc>
          <w:tcPr>
            <w:tcW w:w="3744" w:type="dxa"/>
          </w:tcPr>
          <w:p w14:paraId="7D7F7631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  <w:p w14:paraId="1DE640CC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550837D" w14:textId="5A328169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120CA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9BA6B48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sz w:val="30"/>
                <w:szCs w:val="30"/>
              </w:rPr>
            </w:pPr>
          </w:p>
          <w:p w14:paraId="1DE398B6" w14:textId="1682172F" w:rsidR="00670D54" w:rsidRPr="00FE297C" w:rsidRDefault="004F44DB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,</w:t>
            </w:r>
            <w:r w:rsidRPr="00FE297C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3F6641DA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0F929D3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6777F" w14:textId="77777777" w:rsidR="005C3E36" w:rsidRPr="00FE297C" w:rsidRDefault="005C3E36" w:rsidP="005C3E36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4B558E6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sz w:val="30"/>
                <w:szCs w:val="30"/>
              </w:rPr>
            </w:pPr>
          </w:p>
          <w:p w14:paraId="5E0D82DD" w14:textId="41B3D236" w:rsidR="005C3E36" w:rsidRPr="00FE297C" w:rsidRDefault="0016689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5,812</w:t>
            </w:r>
          </w:p>
        </w:tc>
      </w:tr>
      <w:tr w:rsidR="00E57D31" w:rsidRPr="00FE297C" w14:paraId="6091292B" w14:textId="77777777" w:rsidTr="00D13127">
        <w:trPr>
          <w:cantSplit/>
        </w:trPr>
        <w:tc>
          <w:tcPr>
            <w:tcW w:w="3744" w:type="dxa"/>
          </w:tcPr>
          <w:p w14:paraId="211AB9E8" w14:textId="77777777" w:rsidR="00E57D31" w:rsidRPr="00FE297C" w:rsidRDefault="00E57D31" w:rsidP="00E5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5AB7A0" w14:textId="11E5A6A1" w:rsidR="00E57D31" w:rsidRPr="00FE297C" w:rsidRDefault="00E57D31" w:rsidP="00E5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432D65" w14:textId="77777777" w:rsidR="00E57D31" w:rsidRPr="00FE297C" w:rsidRDefault="00E57D31" w:rsidP="00E57D31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316557" w14:textId="699D4ADE" w:rsidR="00E57D31" w:rsidRPr="00FE297C" w:rsidRDefault="00E57D31" w:rsidP="00E5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4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0998CB" w14:textId="77777777" w:rsidR="00E57D31" w:rsidRPr="00FE297C" w:rsidRDefault="00E57D31" w:rsidP="00E57D31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376396" w14:textId="77777777" w:rsidR="00E57D31" w:rsidRPr="00FE297C" w:rsidRDefault="00E57D31" w:rsidP="00E5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F4420B" w14:textId="77777777" w:rsidR="00E57D31" w:rsidRPr="00FE297C" w:rsidRDefault="00E57D31" w:rsidP="00E57D31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65D96" w14:textId="77777777" w:rsidR="00E57D31" w:rsidRPr="00FE297C" w:rsidRDefault="00E57D31" w:rsidP="00E5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4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C971393" w14:textId="1F6A8CBE" w:rsidR="00CC380C" w:rsidRPr="00FE297C" w:rsidRDefault="00CC380C" w:rsidP="00750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2"/>
        <w:rPr>
          <w:rFonts w:ascii="Angsana New" w:hAnsi="Angsana New"/>
          <w:i/>
          <w:iCs/>
          <w:sz w:val="30"/>
          <w:szCs w:val="30"/>
        </w:rPr>
      </w:pPr>
    </w:p>
    <w:p w14:paraId="55A60BB8" w14:textId="77777777" w:rsidR="00533F56" w:rsidRPr="00FE297C" w:rsidRDefault="00533F56" w:rsidP="00750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2"/>
        <w:rPr>
          <w:rFonts w:ascii="Angsana New" w:hAnsi="Angsana New"/>
          <w:i/>
          <w:iCs/>
          <w:sz w:val="30"/>
          <w:szCs w:val="30"/>
        </w:rPr>
      </w:pPr>
    </w:p>
    <w:p w14:paraId="3DFF6065" w14:textId="77777777" w:rsidR="003118A6" w:rsidRPr="00FE297C" w:rsidRDefault="003118A6" w:rsidP="006F1CCB">
      <w:pPr>
        <w:tabs>
          <w:tab w:val="clear" w:pos="454"/>
        </w:tabs>
        <w:spacing w:line="240" w:lineRule="auto"/>
        <w:ind w:left="576"/>
        <w:rPr>
          <w:rFonts w:ascii="Angsana New" w:hAnsi="Angsana New"/>
          <w:sz w:val="30"/>
          <w:szCs w:val="30"/>
          <w:cs/>
        </w:rPr>
      </w:pPr>
      <w:r w:rsidRPr="00FE297C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สินทรัพย์ภาษีเงินได้รอการตัดบัญชีที่ยังไม่ได้รับรู้ เกิดจากรายการดังต่อไปนี้</w:t>
      </w:r>
    </w:p>
    <w:p w14:paraId="0921D3EB" w14:textId="77777777" w:rsidR="003118A6" w:rsidRPr="00FE297C" w:rsidRDefault="003118A6" w:rsidP="003118A6">
      <w:pPr>
        <w:spacing w:line="240" w:lineRule="auto"/>
        <w:ind w:left="576"/>
        <w:rPr>
          <w:rFonts w:ascii="Angsana New" w:hAnsi="Angsana New"/>
          <w:sz w:val="22"/>
          <w:szCs w:val="22"/>
        </w:rPr>
      </w:pPr>
    </w:p>
    <w:tbl>
      <w:tblPr>
        <w:tblW w:w="919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0"/>
        <w:gridCol w:w="828"/>
        <w:gridCol w:w="990"/>
        <w:gridCol w:w="270"/>
        <w:gridCol w:w="990"/>
        <w:gridCol w:w="270"/>
        <w:gridCol w:w="990"/>
        <w:gridCol w:w="236"/>
        <w:gridCol w:w="1024"/>
      </w:tblGrid>
      <w:tr w:rsidR="003118A6" w:rsidRPr="00FE297C" w14:paraId="423E602C" w14:textId="77777777" w:rsidTr="006F1CCB">
        <w:trPr>
          <w:trHeight w:val="282"/>
        </w:trPr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71CB8DF3" w14:textId="77777777" w:rsidR="003118A6" w:rsidRPr="00FE297C" w:rsidRDefault="003118A6" w:rsidP="0048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29118A3B" w14:textId="77777777" w:rsidR="003118A6" w:rsidRPr="00FE297C" w:rsidRDefault="003118A6" w:rsidP="0048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20F0C317" w14:textId="77777777" w:rsidR="003118A6" w:rsidRPr="00FE297C" w:rsidRDefault="003118A6" w:rsidP="0048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791209" w14:textId="77777777" w:rsidR="003118A6" w:rsidRPr="00FE297C" w:rsidRDefault="003118A6" w:rsidP="0048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72B5C473" w14:textId="77777777" w:rsidR="003118A6" w:rsidRPr="00FE297C" w:rsidRDefault="003118A6" w:rsidP="0048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3E36" w:rsidRPr="00FE297C" w14:paraId="427D7406" w14:textId="77777777" w:rsidTr="006F1CCB"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6DFC3D24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00C28106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0DC68DE" w14:textId="221AC0F5" w:rsidR="005C3E36" w:rsidRPr="00FE297C" w:rsidRDefault="00166896" w:rsidP="005C3E36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AFF480" w14:textId="77777777" w:rsidR="005C3E36" w:rsidRPr="00FE297C" w:rsidRDefault="005C3E36" w:rsidP="005C3E36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343AE5D" w14:textId="1844C5B8" w:rsidR="005C3E36" w:rsidRPr="00FE297C" w:rsidRDefault="00166896" w:rsidP="005C3E36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84F3CA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589433B" w14:textId="460C02BB" w:rsidR="005C3E36" w:rsidRPr="00FE297C" w:rsidRDefault="00166896" w:rsidP="005C3E36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DE506C7" w14:textId="77777777" w:rsidR="005C3E36" w:rsidRPr="00FE297C" w:rsidRDefault="005C3E36" w:rsidP="005C3E36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2641B9B1" w14:textId="6521D14E" w:rsidR="005C3E36" w:rsidRPr="00FE297C" w:rsidRDefault="00166896" w:rsidP="005C3E36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</w:tr>
      <w:tr w:rsidR="00110FEA" w:rsidRPr="00FE297C" w14:paraId="14A8B3FF" w14:textId="77777777" w:rsidTr="006F1CCB"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61D8D0E9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55D36677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4770" w:type="dxa"/>
            <w:gridSpan w:val="7"/>
            <w:tcBorders>
              <w:top w:val="nil"/>
              <w:left w:val="nil"/>
              <w:right w:val="nil"/>
            </w:tcBorders>
          </w:tcPr>
          <w:p w14:paraId="2A0ECBAF" w14:textId="77777777" w:rsidR="00110FEA" w:rsidRPr="00FE297C" w:rsidRDefault="00110FEA" w:rsidP="00110FEA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C3E36" w:rsidRPr="00FE297C" w14:paraId="7BA9E199" w14:textId="77777777" w:rsidTr="006F1CC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0DF2B0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ผลแตกต่างชั่วคราว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D24147D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32F559" w14:textId="03312C20" w:rsidR="005C3E36" w:rsidRPr="00FE297C" w:rsidRDefault="00C234E1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69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,9</w:t>
            </w:r>
            <w:r w:rsidRPr="00FE297C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FB2D6C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0A7D20" w14:textId="4179F350" w:rsidR="005C3E36" w:rsidRPr="00FE297C" w:rsidRDefault="0085498B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60,903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6EF5E3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DBE752" w14:textId="72CEE0F5" w:rsidR="005C3E36" w:rsidRPr="00FE297C" w:rsidRDefault="00C234E1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48,357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461752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6F97929" w14:textId="4587019E" w:rsidR="005C3E36" w:rsidRPr="00FE297C" w:rsidRDefault="0085498B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46,582</w:t>
            </w:r>
          </w:p>
        </w:tc>
      </w:tr>
      <w:tr w:rsidR="005C3E36" w:rsidRPr="00FE297C" w14:paraId="5159471C" w14:textId="77777777" w:rsidTr="006F1CC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F40A444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ยอดขาดทุนยกไป   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DEA9DF2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A0D34" w14:textId="520D717A" w:rsidR="005C3E36" w:rsidRPr="00FE297C" w:rsidRDefault="00C234E1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1,898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,</w:t>
            </w:r>
            <w:r w:rsidRPr="00FE297C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9957E3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D6AB2" w14:textId="298CB033" w:rsidR="005C3E36" w:rsidRPr="00FE297C" w:rsidRDefault="0085498B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1,721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,</w:t>
            </w:r>
            <w:r w:rsidRPr="00FE297C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82F039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6B86F" w14:textId="71269DC9" w:rsidR="005C3E36" w:rsidRPr="00FE297C" w:rsidRDefault="00C234E1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631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,</w:t>
            </w:r>
            <w:r w:rsidRPr="00FE297C"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21E72BD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46C3E" w14:textId="670F602A" w:rsidR="005C3E36" w:rsidRPr="00FE297C" w:rsidRDefault="0085498B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619,091</w:t>
            </w:r>
          </w:p>
        </w:tc>
      </w:tr>
      <w:tr w:rsidR="005C3E36" w:rsidRPr="00FE297C" w14:paraId="2863ECEA" w14:textId="77777777" w:rsidTr="006F1CC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909ED0A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CD779BE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663116" w14:textId="3B845C6D" w:rsidR="005C3E36" w:rsidRPr="00FE297C" w:rsidRDefault="00C234E1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1,968,363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75E246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7663A2" w14:textId="1614E69D" w:rsidR="005C3E36" w:rsidRPr="00FE297C" w:rsidRDefault="0085498B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1,782,455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D90D46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DF24F3" w14:textId="6DF2F303" w:rsidR="005C3E36" w:rsidRPr="00FE297C" w:rsidRDefault="00C234E1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680,209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199550C" w14:textId="77777777" w:rsidR="005C3E36" w:rsidRPr="00FE297C" w:rsidRDefault="005C3E36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606DDF" w14:textId="50E94B2E" w:rsidR="005C3E36" w:rsidRPr="00FE297C" w:rsidRDefault="0085498B" w:rsidP="005C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665,673</w:t>
            </w:r>
          </w:p>
        </w:tc>
      </w:tr>
    </w:tbl>
    <w:p w14:paraId="1C848BE0" w14:textId="77777777" w:rsidR="003118A6" w:rsidRPr="00FE297C" w:rsidRDefault="003118A6" w:rsidP="003118A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51808B" w14:textId="73696174" w:rsidR="001149AA" w:rsidRPr="00FE297C" w:rsidRDefault="003118A6" w:rsidP="00C53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 xml:space="preserve">กลุ่มบริษัทและ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 กลุ่มบริษัทและบริษัทจะมีกำไรทางภาษีเพียงพอที่จะใช้ประโยชน์ทางภาษีดังกล่าว  </w:t>
      </w:r>
    </w:p>
    <w:p w14:paraId="3C42CAC5" w14:textId="77777777" w:rsidR="00CE7F23" w:rsidRPr="00FE297C" w:rsidRDefault="00CE7F23" w:rsidP="00C53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4A83CD8" w14:textId="5D34F264" w:rsidR="00221DB4" w:rsidRPr="00FE297C" w:rsidRDefault="00166896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E297C">
        <w:rPr>
          <w:rFonts w:ascii="Angsana New" w:hAnsi="Angsana New"/>
          <w:b/>
          <w:bCs/>
          <w:sz w:val="30"/>
          <w:szCs w:val="30"/>
        </w:rPr>
        <w:t>20</w:t>
      </w:r>
      <w:r w:rsidR="00221DB4" w:rsidRPr="00FE297C">
        <w:rPr>
          <w:rFonts w:ascii="Angsana New" w:hAnsi="Angsana New"/>
          <w:b/>
          <w:bCs/>
          <w:sz w:val="30"/>
          <w:szCs w:val="30"/>
        </w:rPr>
        <w:tab/>
      </w:r>
      <w:r w:rsidR="00221DB4" w:rsidRPr="00FE297C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14:paraId="1532F806" w14:textId="77777777" w:rsidR="00221DB4" w:rsidRPr="00FE297C" w:rsidRDefault="00221DB4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369D267F" w14:textId="6DAF45BA" w:rsidR="00594643" w:rsidRPr="00FE297C" w:rsidRDefault="0072586E" w:rsidP="00F2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บริษัทและบริษัทย่อย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</w:t>
      </w:r>
      <w:r w:rsidR="00166896" w:rsidRPr="00FE297C">
        <w:rPr>
          <w:rFonts w:ascii="Angsana New" w:hAnsi="Angsana New"/>
          <w:sz w:val="30"/>
          <w:szCs w:val="30"/>
        </w:rPr>
        <w:t>.</w:t>
      </w:r>
      <w:r w:rsidRPr="00FE297C">
        <w:rPr>
          <w:rFonts w:ascii="Angsana New" w:hAnsi="Angsana New"/>
          <w:sz w:val="30"/>
          <w:szCs w:val="30"/>
          <w:cs/>
        </w:rPr>
        <w:t>ศ</w:t>
      </w:r>
      <w:r w:rsidR="00166896" w:rsidRPr="00FE297C">
        <w:rPr>
          <w:rFonts w:ascii="Angsana New" w:hAnsi="Angsana New"/>
          <w:sz w:val="30"/>
          <w:szCs w:val="30"/>
        </w:rPr>
        <w:t>.</w:t>
      </w:r>
      <w:r w:rsidRPr="00FE297C">
        <w:rPr>
          <w:rFonts w:ascii="Angsana New" w:hAnsi="Angsana New"/>
          <w:sz w:val="30"/>
          <w:szCs w:val="30"/>
          <w:cs/>
        </w:rPr>
        <w:t xml:space="preserve"> </w:t>
      </w:r>
      <w:r w:rsidR="00166896" w:rsidRPr="00FE297C">
        <w:rPr>
          <w:rFonts w:ascii="Angsana New" w:hAnsi="Angsana New"/>
          <w:sz w:val="30"/>
          <w:szCs w:val="30"/>
        </w:rPr>
        <w:t>2520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>เกี่ยวกับการ</w:t>
      </w:r>
      <w:r w:rsidR="003D7AC0" w:rsidRPr="00FE297C">
        <w:rPr>
          <w:rFonts w:ascii="Angsana New" w:hAnsi="Angsana New"/>
          <w:sz w:val="30"/>
          <w:szCs w:val="30"/>
          <w:cs/>
        </w:rPr>
        <w:t>ผลิตแอลกอฮอล์หรือเชื้อเพลิงจากผลผลิตการเกษตร ผลิตแป้งมันสำปะหลัง ผลิตแป้งจากพืช หรือเดกตริน หรือโมดิไฟด์สตาร์ช ผลิตก๊าซชีวภาพ และไฟฟ้าจากก๊าซชีวภาพ</w:t>
      </w:r>
      <w:r w:rsidR="00F25A6C" w:rsidRPr="00FE297C">
        <w:rPr>
          <w:rFonts w:ascii="Angsana New" w:hAnsi="Angsana New" w:hint="cs"/>
          <w:sz w:val="30"/>
          <w:szCs w:val="30"/>
          <w:cs/>
        </w:rPr>
        <w:t>จึงได้รับสิทธิประโยชน์หลายประการ</w:t>
      </w:r>
      <w:r w:rsidR="00FA4C17" w:rsidRPr="00FE297C">
        <w:rPr>
          <w:rFonts w:ascii="Angsana New" w:hAnsi="Angsana New" w:hint="cs"/>
          <w:sz w:val="30"/>
          <w:szCs w:val="30"/>
          <w:cs/>
        </w:rPr>
        <w:t>รวมถึงการยกเว้นและ/หรือ</w:t>
      </w:r>
      <w:r w:rsidR="00FA4C17" w:rsidRPr="00FE297C">
        <w:rPr>
          <w:rFonts w:ascii="Angsana New" w:hAnsi="Angsana New"/>
          <w:sz w:val="30"/>
          <w:szCs w:val="30"/>
          <w:cs/>
        </w:rPr>
        <w:t>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0DCEA5F1" w14:textId="77777777" w:rsidR="00F37C52" w:rsidRPr="00FE297C" w:rsidRDefault="00F37C52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FA3F240" w14:textId="77777777" w:rsidR="00221DB4" w:rsidRPr="00FE297C" w:rsidRDefault="00221DB4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FE297C">
        <w:rPr>
          <w:rFonts w:ascii="Angsana New" w:hAnsi="Angsana New"/>
          <w:sz w:val="30"/>
          <w:szCs w:val="30"/>
          <w:cs/>
        </w:rPr>
        <w:t>รายได้จากการขายสินค้าที่ได้รับการส่งเสริมการลงทุนและที่ไม่ได้รับการส่งเสริมการลงทุนสรุปได้ดังนี้</w:t>
      </w:r>
    </w:p>
    <w:p w14:paraId="7F917D67" w14:textId="77777777" w:rsidR="00221DB4" w:rsidRPr="00FE297C" w:rsidRDefault="00221DB4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2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1458"/>
        <w:gridCol w:w="1080"/>
        <w:gridCol w:w="270"/>
        <w:gridCol w:w="1080"/>
        <w:gridCol w:w="270"/>
        <w:gridCol w:w="992"/>
        <w:gridCol w:w="88"/>
        <w:gridCol w:w="272"/>
        <w:gridCol w:w="1165"/>
        <w:gridCol w:w="253"/>
        <w:gridCol w:w="1082"/>
        <w:gridCol w:w="236"/>
        <w:gridCol w:w="17"/>
        <w:gridCol w:w="1022"/>
        <w:gridCol w:w="17"/>
      </w:tblGrid>
      <w:tr w:rsidR="00221DB4" w:rsidRPr="00FE297C" w14:paraId="5FF3C1AD" w14:textId="77777777" w:rsidTr="006F1CCB">
        <w:trPr>
          <w:gridAfter w:val="1"/>
          <w:wAfter w:w="17" w:type="dxa"/>
        </w:trPr>
        <w:tc>
          <w:tcPr>
            <w:tcW w:w="1458" w:type="dxa"/>
          </w:tcPr>
          <w:p w14:paraId="0B84D7E0" w14:textId="77777777" w:rsidR="00221DB4" w:rsidRPr="00FE297C" w:rsidRDefault="00221DB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7" w:type="dxa"/>
            <w:gridSpan w:val="13"/>
          </w:tcPr>
          <w:p w14:paraId="025A5ECE" w14:textId="77777777" w:rsidR="00221DB4" w:rsidRPr="00FE297C" w:rsidRDefault="00221DB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0FEA" w:rsidRPr="00FE297C" w14:paraId="122B30A0" w14:textId="77777777" w:rsidTr="006F1CCB">
        <w:trPr>
          <w:gridAfter w:val="1"/>
          <w:wAfter w:w="17" w:type="dxa"/>
        </w:trPr>
        <w:tc>
          <w:tcPr>
            <w:tcW w:w="1458" w:type="dxa"/>
          </w:tcPr>
          <w:p w14:paraId="2559F693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6"/>
          </w:tcPr>
          <w:p w14:paraId="07551F07" w14:textId="755BF71B" w:rsidR="00110FEA" w:rsidRPr="00FE297C" w:rsidRDefault="00166896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2" w:type="dxa"/>
          </w:tcPr>
          <w:p w14:paraId="6793F6CE" w14:textId="77777777" w:rsidR="00110FEA" w:rsidRPr="00FE297C" w:rsidRDefault="00110FEA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775" w:type="dxa"/>
            <w:gridSpan w:val="6"/>
          </w:tcPr>
          <w:p w14:paraId="32701D92" w14:textId="4BE70C37" w:rsidR="00110FEA" w:rsidRPr="00FE297C" w:rsidRDefault="00166896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</w:tr>
      <w:tr w:rsidR="00110FEA" w:rsidRPr="00FE297C" w14:paraId="2BC43A06" w14:textId="77777777" w:rsidTr="006F1CCB">
        <w:trPr>
          <w:gridAfter w:val="1"/>
          <w:wAfter w:w="17" w:type="dxa"/>
        </w:trPr>
        <w:tc>
          <w:tcPr>
            <w:tcW w:w="1458" w:type="dxa"/>
          </w:tcPr>
          <w:p w14:paraId="1DF521A6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8A7A2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</w:tcPr>
          <w:p w14:paraId="2CE3D2E3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E0A8F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</w:tcPr>
          <w:p w14:paraId="0A87DD5B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9439187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503294A0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F7C9AE3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53" w:type="dxa"/>
          </w:tcPr>
          <w:p w14:paraId="2A4ECB5C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BDC5A8B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3" w:right="-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36" w:type="dxa"/>
          </w:tcPr>
          <w:p w14:paraId="3F8A6355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gridSpan w:val="2"/>
          </w:tcPr>
          <w:p w14:paraId="3B118FBE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FEA" w:rsidRPr="00FE297C" w14:paraId="5D13A104" w14:textId="77777777" w:rsidTr="006F1CCB">
        <w:trPr>
          <w:gridAfter w:val="1"/>
          <w:wAfter w:w="17" w:type="dxa"/>
        </w:trPr>
        <w:tc>
          <w:tcPr>
            <w:tcW w:w="1458" w:type="dxa"/>
          </w:tcPr>
          <w:p w14:paraId="21F2D565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135AA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6FA4C0E0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8856F9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ไม่ได้รับการ</w:t>
            </w:r>
          </w:p>
        </w:tc>
        <w:tc>
          <w:tcPr>
            <w:tcW w:w="270" w:type="dxa"/>
          </w:tcPr>
          <w:p w14:paraId="6F7D6333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538614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74B6C21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380170A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53" w:type="dxa"/>
          </w:tcPr>
          <w:p w14:paraId="0400A797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829EDE0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3" w:right="-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ไม่ได้รับการ</w:t>
            </w:r>
          </w:p>
        </w:tc>
        <w:tc>
          <w:tcPr>
            <w:tcW w:w="236" w:type="dxa"/>
          </w:tcPr>
          <w:p w14:paraId="6B976FAE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gridSpan w:val="2"/>
          </w:tcPr>
          <w:p w14:paraId="2BA46717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FEA" w:rsidRPr="00FE297C" w14:paraId="23054CF4" w14:textId="77777777" w:rsidTr="006F1CCB">
        <w:trPr>
          <w:gridAfter w:val="1"/>
          <w:wAfter w:w="17" w:type="dxa"/>
        </w:trPr>
        <w:tc>
          <w:tcPr>
            <w:tcW w:w="1458" w:type="dxa"/>
          </w:tcPr>
          <w:p w14:paraId="5514F11E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72DD7F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pacing w:val="-6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14:paraId="14A82390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68F74C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14:paraId="02E3E9FE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C945E68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</w:tcPr>
          <w:p w14:paraId="62F6B145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CFB8DCB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pacing w:val="-6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53" w:type="dxa"/>
          </w:tcPr>
          <w:p w14:paraId="497B6389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DA660DA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3" w:right="-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36" w:type="dxa"/>
          </w:tcPr>
          <w:p w14:paraId="12DE5C1F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gridSpan w:val="2"/>
          </w:tcPr>
          <w:p w14:paraId="7780CB54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10FEA" w:rsidRPr="00FE297C" w14:paraId="5193D440" w14:textId="77777777" w:rsidTr="006F1CCB">
        <w:trPr>
          <w:gridAfter w:val="1"/>
          <w:wAfter w:w="17" w:type="dxa"/>
        </w:trPr>
        <w:tc>
          <w:tcPr>
            <w:tcW w:w="1458" w:type="dxa"/>
          </w:tcPr>
          <w:p w14:paraId="1D65F4CD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7" w:type="dxa"/>
            <w:gridSpan w:val="13"/>
          </w:tcPr>
          <w:p w14:paraId="6B6D0CE0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74DD1" w:rsidRPr="00FE297C" w14:paraId="6DB5031C" w14:textId="77777777" w:rsidTr="006F1CCB">
        <w:tc>
          <w:tcPr>
            <w:tcW w:w="1458" w:type="dxa"/>
          </w:tcPr>
          <w:p w14:paraId="2F42843A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80" w:type="dxa"/>
          </w:tcPr>
          <w:p w14:paraId="25D76AE8" w14:textId="22A535CC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4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977,230</w:t>
            </w:r>
          </w:p>
        </w:tc>
        <w:tc>
          <w:tcPr>
            <w:tcW w:w="270" w:type="dxa"/>
          </w:tcPr>
          <w:p w14:paraId="542D04D8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1FC602" w14:textId="771A7383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15" w:righ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2,004,714</w:t>
            </w:r>
          </w:p>
        </w:tc>
        <w:tc>
          <w:tcPr>
            <w:tcW w:w="270" w:type="dxa"/>
          </w:tcPr>
          <w:p w14:paraId="03FC1804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9320A65" w14:textId="24D949B9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2,981,944</w:t>
            </w:r>
          </w:p>
        </w:tc>
        <w:tc>
          <w:tcPr>
            <w:tcW w:w="360" w:type="dxa"/>
            <w:gridSpan w:val="2"/>
          </w:tcPr>
          <w:p w14:paraId="0FC5C6B2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16453D6" w14:textId="4DE9C3DE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4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484,481</w:t>
            </w:r>
          </w:p>
        </w:tc>
        <w:tc>
          <w:tcPr>
            <w:tcW w:w="253" w:type="dxa"/>
          </w:tcPr>
          <w:p w14:paraId="70F102EB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909EAD4" w14:textId="149B8E24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15" w:righ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645,301</w:t>
            </w:r>
          </w:p>
        </w:tc>
        <w:tc>
          <w:tcPr>
            <w:tcW w:w="253" w:type="dxa"/>
            <w:gridSpan w:val="2"/>
          </w:tcPr>
          <w:p w14:paraId="3C82B1CA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gridSpan w:val="2"/>
          </w:tcPr>
          <w:p w14:paraId="7CEB6600" w14:textId="0F56939F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1,129,782</w:t>
            </w:r>
          </w:p>
        </w:tc>
      </w:tr>
      <w:tr w:rsidR="00C74DD1" w:rsidRPr="00FE297C" w14:paraId="5E6FB568" w14:textId="77777777" w:rsidTr="006F1CCB">
        <w:tc>
          <w:tcPr>
            <w:tcW w:w="1458" w:type="dxa"/>
          </w:tcPr>
          <w:p w14:paraId="544545C7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92BFD5" w14:textId="074CBBAC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4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302,860</w:t>
            </w:r>
          </w:p>
        </w:tc>
        <w:tc>
          <w:tcPr>
            <w:tcW w:w="270" w:type="dxa"/>
          </w:tcPr>
          <w:p w14:paraId="18D60E5F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F20AA2" w14:textId="3BA901B7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15" w:righ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3,681,84</w:t>
            </w:r>
            <w:r w:rsidR="00235CDD" w:rsidRPr="00FE297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E8ED010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D0EAD9" w14:textId="4D4B8C74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3,984,70</w:t>
            </w:r>
            <w:r w:rsidR="00235CDD" w:rsidRPr="00FE297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60" w:type="dxa"/>
            <w:gridSpan w:val="2"/>
          </w:tcPr>
          <w:p w14:paraId="24CE7C8C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08CC820" w14:textId="77626B6C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4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3,011,283</w:t>
            </w:r>
          </w:p>
        </w:tc>
        <w:tc>
          <w:tcPr>
            <w:tcW w:w="253" w:type="dxa"/>
          </w:tcPr>
          <w:p w14:paraId="53E62F1E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0AA7448" w14:textId="04E82593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15" w:righ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293,389</w:t>
            </w:r>
          </w:p>
        </w:tc>
        <w:tc>
          <w:tcPr>
            <w:tcW w:w="253" w:type="dxa"/>
            <w:gridSpan w:val="2"/>
          </w:tcPr>
          <w:p w14:paraId="663BB496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gridSpan w:val="2"/>
            <w:tcBorders>
              <w:bottom w:val="single" w:sz="4" w:space="0" w:color="auto"/>
            </w:tcBorders>
          </w:tcPr>
          <w:p w14:paraId="1B8BD4CE" w14:textId="13125E35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3,304,672</w:t>
            </w:r>
          </w:p>
        </w:tc>
      </w:tr>
      <w:tr w:rsidR="00C74DD1" w:rsidRPr="00FE297C" w14:paraId="47DB28B4" w14:textId="77777777" w:rsidTr="006F1CCB">
        <w:tc>
          <w:tcPr>
            <w:tcW w:w="1458" w:type="dxa"/>
          </w:tcPr>
          <w:p w14:paraId="7E8F3710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404A4F" w14:textId="14C3DF19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4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1,280,090</w:t>
            </w:r>
          </w:p>
        </w:tc>
        <w:tc>
          <w:tcPr>
            <w:tcW w:w="270" w:type="dxa"/>
          </w:tcPr>
          <w:p w14:paraId="586FAF4F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A55825" w14:textId="1AEE60AB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15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5,686,563</w:t>
            </w:r>
          </w:p>
        </w:tc>
        <w:tc>
          <w:tcPr>
            <w:tcW w:w="270" w:type="dxa"/>
          </w:tcPr>
          <w:p w14:paraId="1533533E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D0D3628" w14:textId="6E5C1773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6,966,653</w:t>
            </w:r>
          </w:p>
        </w:tc>
        <w:tc>
          <w:tcPr>
            <w:tcW w:w="360" w:type="dxa"/>
            <w:gridSpan w:val="2"/>
          </w:tcPr>
          <w:p w14:paraId="2EE3850F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697452E9" w14:textId="7A1241E5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4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3,495,764</w:t>
            </w:r>
          </w:p>
        </w:tc>
        <w:tc>
          <w:tcPr>
            <w:tcW w:w="253" w:type="dxa"/>
          </w:tcPr>
          <w:p w14:paraId="2E9D92E8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E199516" w14:textId="4F547084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15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938,690</w:t>
            </w:r>
          </w:p>
        </w:tc>
        <w:tc>
          <w:tcPr>
            <w:tcW w:w="253" w:type="dxa"/>
            <w:gridSpan w:val="2"/>
          </w:tcPr>
          <w:p w14:paraId="66795FC8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5C5FFC" w14:textId="575A9B0E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4,434,454</w:t>
            </w:r>
          </w:p>
        </w:tc>
      </w:tr>
    </w:tbl>
    <w:p w14:paraId="3DB55948" w14:textId="77777777" w:rsidR="007E440E" w:rsidRPr="00FE297C" w:rsidRDefault="007E440E">
      <w:pPr>
        <w:rPr>
          <w:sz w:val="2"/>
          <w:szCs w:val="2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1423"/>
        <w:gridCol w:w="1070"/>
        <w:gridCol w:w="269"/>
        <w:gridCol w:w="1071"/>
        <w:gridCol w:w="269"/>
        <w:gridCol w:w="1048"/>
        <w:gridCol w:w="269"/>
        <w:gridCol w:w="1009"/>
        <w:gridCol w:w="269"/>
        <w:gridCol w:w="1224"/>
        <w:gridCol w:w="269"/>
        <w:gridCol w:w="1080"/>
      </w:tblGrid>
      <w:tr w:rsidR="00594643" w:rsidRPr="00FE297C" w14:paraId="59DEF68E" w14:textId="77777777" w:rsidTr="00871F48">
        <w:tc>
          <w:tcPr>
            <w:tcW w:w="1423" w:type="dxa"/>
          </w:tcPr>
          <w:p w14:paraId="712EFB77" w14:textId="77777777" w:rsidR="00594643" w:rsidRPr="00FE297C" w:rsidRDefault="005D22C0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847" w:type="dxa"/>
            <w:gridSpan w:val="11"/>
          </w:tcPr>
          <w:p w14:paraId="3271FC0B" w14:textId="77777777" w:rsidR="00594643" w:rsidRPr="00FE297C" w:rsidRDefault="00594643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0FEA" w:rsidRPr="00FE297C" w14:paraId="6D8CD8C4" w14:textId="77777777" w:rsidTr="00871F48">
        <w:tc>
          <w:tcPr>
            <w:tcW w:w="1423" w:type="dxa"/>
          </w:tcPr>
          <w:p w14:paraId="59A58724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7" w:type="dxa"/>
            <w:gridSpan w:val="5"/>
          </w:tcPr>
          <w:p w14:paraId="3E3E5CF3" w14:textId="3014471A" w:rsidR="00110FEA" w:rsidRPr="00FE297C" w:rsidRDefault="00166896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69" w:type="dxa"/>
          </w:tcPr>
          <w:p w14:paraId="7980AD31" w14:textId="77777777" w:rsidR="00110FEA" w:rsidRPr="00FE297C" w:rsidRDefault="00110FEA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851" w:type="dxa"/>
            <w:gridSpan w:val="5"/>
          </w:tcPr>
          <w:p w14:paraId="5881259D" w14:textId="1A90CA37" w:rsidR="00110FEA" w:rsidRPr="00FE297C" w:rsidRDefault="00166896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</w:tr>
      <w:tr w:rsidR="00110FEA" w:rsidRPr="00FE297C" w14:paraId="1F85FEB6" w14:textId="77777777" w:rsidTr="00871F48">
        <w:tc>
          <w:tcPr>
            <w:tcW w:w="1423" w:type="dxa"/>
          </w:tcPr>
          <w:p w14:paraId="4F64C426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70" w:type="dxa"/>
          </w:tcPr>
          <w:p w14:paraId="67C5C3D6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69" w:type="dxa"/>
          </w:tcPr>
          <w:p w14:paraId="28F6E75F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317004E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69" w:type="dxa"/>
          </w:tcPr>
          <w:p w14:paraId="44736D2E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1B304412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5B02F85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31BD801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69" w:type="dxa"/>
          </w:tcPr>
          <w:p w14:paraId="0E3AA4A3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ACAC7DE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69" w:type="dxa"/>
          </w:tcPr>
          <w:p w14:paraId="50629ADD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DBFD01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FEA" w:rsidRPr="00FE297C" w14:paraId="54FB053E" w14:textId="77777777" w:rsidTr="00871F48">
        <w:tc>
          <w:tcPr>
            <w:tcW w:w="1423" w:type="dxa"/>
          </w:tcPr>
          <w:p w14:paraId="72893C98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5E68111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69" w:type="dxa"/>
          </w:tcPr>
          <w:p w14:paraId="46F227BE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2EB7133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ไม่ได้รับการ</w:t>
            </w:r>
          </w:p>
        </w:tc>
        <w:tc>
          <w:tcPr>
            <w:tcW w:w="269" w:type="dxa"/>
          </w:tcPr>
          <w:p w14:paraId="2D628ED1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390DA0DF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AE166A6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42BCDC4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69" w:type="dxa"/>
          </w:tcPr>
          <w:p w14:paraId="6F819B69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A3408B9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ไม่ได้รับการ</w:t>
            </w:r>
          </w:p>
        </w:tc>
        <w:tc>
          <w:tcPr>
            <w:tcW w:w="269" w:type="dxa"/>
          </w:tcPr>
          <w:p w14:paraId="193F8B88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D8B095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FEA" w:rsidRPr="00FE297C" w14:paraId="0B2FA62C" w14:textId="77777777" w:rsidTr="00871F48">
        <w:tc>
          <w:tcPr>
            <w:tcW w:w="1423" w:type="dxa"/>
          </w:tcPr>
          <w:p w14:paraId="3D04EF72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70" w:type="dxa"/>
          </w:tcPr>
          <w:p w14:paraId="0162ACAE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pacing w:val="-6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69" w:type="dxa"/>
          </w:tcPr>
          <w:p w14:paraId="41872E88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A10EE65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69" w:type="dxa"/>
          </w:tcPr>
          <w:p w14:paraId="76969FEF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0B828EC9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</w:tcPr>
          <w:p w14:paraId="2AAC6B58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39EDCE5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pacing w:val="-6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69" w:type="dxa"/>
          </w:tcPr>
          <w:p w14:paraId="708D136E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F2F65C8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69" w:type="dxa"/>
          </w:tcPr>
          <w:p w14:paraId="0860AF8F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3BA4D8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10FEA" w:rsidRPr="00FE297C" w14:paraId="72430517" w14:textId="77777777" w:rsidTr="00871F48">
        <w:tc>
          <w:tcPr>
            <w:tcW w:w="1423" w:type="dxa"/>
          </w:tcPr>
          <w:p w14:paraId="3E06A633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7" w:type="dxa"/>
            <w:gridSpan w:val="11"/>
          </w:tcPr>
          <w:p w14:paraId="2022CDEF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74DD1" w:rsidRPr="00FE297C" w14:paraId="7E54D02C" w14:textId="77777777" w:rsidTr="00871F48">
        <w:tc>
          <w:tcPr>
            <w:tcW w:w="1423" w:type="dxa"/>
          </w:tcPr>
          <w:p w14:paraId="5E2F7AE5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E8A8097" w14:textId="46455C78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2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138,153</w:t>
            </w:r>
          </w:p>
        </w:tc>
        <w:tc>
          <w:tcPr>
            <w:tcW w:w="269" w:type="dxa"/>
          </w:tcPr>
          <w:p w14:paraId="0273F77A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5E9B5E6" w14:textId="25854F4E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3,566,103</w:t>
            </w:r>
          </w:p>
        </w:tc>
        <w:tc>
          <w:tcPr>
            <w:tcW w:w="269" w:type="dxa"/>
          </w:tcPr>
          <w:p w14:paraId="61F40355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6930CF5C" w14:textId="4FE298A6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3,704,256</w:t>
            </w:r>
          </w:p>
        </w:tc>
        <w:tc>
          <w:tcPr>
            <w:tcW w:w="269" w:type="dxa"/>
          </w:tcPr>
          <w:p w14:paraId="108FE374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B15833F" w14:textId="0537703F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2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2,975,054</w:t>
            </w:r>
          </w:p>
        </w:tc>
        <w:tc>
          <w:tcPr>
            <w:tcW w:w="269" w:type="dxa"/>
          </w:tcPr>
          <w:p w14:paraId="03590B3D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10E6AD" w14:textId="5030B6EA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739,128</w:t>
            </w:r>
          </w:p>
        </w:tc>
        <w:tc>
          <w:tcPr>
            <w:tcW w:w="269" w:type="dxa"/>
          </w:tcPr>
          <w:p w14:paraId="456E2136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FCEE75" w14:textId="1745729B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3,714,182</w:t>
            </w:r>
          </w:p>
        </w:tc>
      </w:tr>
      <w:tr w:rsidR="00C74DD1" w:rsidRPr="00FE297C" w14:paraId="513CBF35" w14:textId="77777777" w:rsidTr="00871F48">
        <w:tc>
          <w:tcPr>
            <w:tcW w:w="1423" w:type="dxa"/>
          </w:tcPr>
          <w:p w14:paraId="16C327BD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57D84BF6" w14:textId="67DF6B9E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2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138,153</w:t>
            </w:r>
          </w:p>
        </w:tc>
        <w:tc>
          <w:tcPr>
            <w:tcW w:w="269" w:type="dxa"/>
          </w:tcPr>
          <w:p w14:paraId="1FE6EF17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96F0D35" w14:textId="1755B25A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3,566,103</w:t>
            </w:r>
          </w:p>
        </w:tc>
        <w:tc>
          <w:tcPr>
            <w:tcW w:w="269" w:type="dxa"/>
          </w:tcPr>
          <w:p w14:paraId="345AB1E0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6AF86" w14:textId="6CFC572D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3,704,256</w:t>
            </w:r>
          </w:p>
        </w:tc>
        <w:tc>
          <w:tcPr>
            <w:tcW w:w="269" w:type="dxa"/>
          </w:tcPr>
          <w:p w14:paraId="7C6876A7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E9CCFBD" w14:textId="1F37867E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2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2,975,054</w:t>
            </w:r>
          </w:p>
        </w:tc>
        <w:tc>
          <w:tcPr>
            <w:tcW w:w="269" w:type="dxa"/>
          </w:tcPr>
          <w:p w14:paraId="70DA753A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7D01DAC" w14:textId="22AF0358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739,128</w:t>
            </w:r>
          </w:p>
        </w:tc>
        <w:tc>
          <w:tcPr>
            <w:tcW w:w="269" w:type="dxa"/>
          </w:tcPr>
          <w:p w14:paraId="560EFCAA" w14:textId="77777777" w:rsidR="00C74DD1" w:rsidRPr="00FE297C" w:rsidRDefault="00C74DD1" w:rsidP="00C74DD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FFF3E8" w14:textId="2447F994" w:rsidR="00C74DD1" w:rsidRPr="00FE297C" w:rsidRDefault="00166896" w:rsidP="00C74DD1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3,714,182</w:t>
            </w:r>
          </w:p>
        </w:tc>
      </w:tr>
    </w:tbl>
    <w:p w14:paraId="761B4DA7" w14:textId="77777777" w:rsidR="001E4781" w:rsidRPr="00FE297C" w:rsidRDefault="001E4781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14669B" w14:textId="353B5B5D" w:rsidR="00221DB4" w:rsidRPr="00FE297C" w:rsidRDefault="00166896" w:rsidP="008D5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97C">
        <w:rPr>
          <w:rFonts w:ascii="Angsana New" w:hAnsi="Angsana New"/>
          <w:b/>
          <w:bCs/>
          <w:sz w:val="30"/>
          <w:szCs w:val="30"/>
        </w:rPr>
        <w:t>21</w:t>
      </w:r>
      <w:r w:rsidR="0064263D" w:rsidRPr="00FE297C">
        <w:rPr>
          <w:rFonts w:ascii="Angsana New" w:hAnsi="Angsana New"/>
          <w:b/>
          <w:bCs/>
          <w:sz w:val="30"/>
          <w:szCs w:val="30"/>
        </w:rPr>
        <w:tab/>
      </w:r>
      <w:r w:rsidR="00ED19C6" w:rsidRPr="00FE297C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221DB4" w:rsidRPr="00FE297C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14:paraId="74B1254B" w14:textId="3F1B897B" w:rsidR="00221DB4" w:rsidRPr="00FE297C" w:rsidRDefault="00221DB4" w:rsidP="005C0C00">
      <w:pPr>
        <w:spacing w:line="240" w:lineRule="auto"/>
        <w:ind w:right="11"/>
        <w:jc w:val="both"/>
        <w:rPr>
          <w:rFonts w:ascii="Angsana New" w:hAnsi="Angsana New"/>
          <w:spacing w:val="-4"/>
          <w:sz w:val="30"/>
          <w:szCs w:val="30"/>
        </w:rPr>
      </w:pPr>
    </w:p>
    <w:p w14:paraId="1E76043C" w14:textId="720A610C" w:rsidR="00195F38" w:rsidRPr="00FE297C" w:rsidRDefault="00195F38" w:rsidP="00664B2D">
      <w:pPr>
        <w:tabs>
          <w:tab w:val="clear" w:pos="227"/>
          <w:tab w:val="clear" w:pos="454"/>
          <w:tab w:val="left" w:pos="360"/>
          <w:tab w:val="left" w:pos="540"/>
        </w:tabs>
        <w:spacing w:line="240" w:lineRule="auto"/>
        <w:ind w:right="11"/>
        <w:jc w:val="both"/>
        <w:rPr>
          <w:rFonts w:ascii="Angsana New" w:hAnsi="Angsana New"/>
          <w:spacing w:val="-4"/>
          <w:sz w:val="30"/>
          <w:szCs w:val="30"/>
        </w:rPr>
      </w:pPr>
      <w:r w:rsidRPr="00FE297C">
        <w:rPr>
          <w:rFonts w:ascii="Angsana New" w:hAnsi="Angsana New"/>
          <w:spacing w:val="-4"/>
          <w:sz w:val="30"/>
          <w:szCs w:val="30"/>
          <w:cs/>
        </w:rPr>
        <w:tab/>
      </w:r>
      <w:r w:rsidRPr="00FE297C">
        <w:rPr>
          <w:rFonts w:ascii="Angsana New" w:hAnsi="Angsana New"/>
          <w:spacing w:val="-4"/>
          <w:sz w:val="30"/>
          <w:szCs w:val="30"/>
          <w:cs/>
        </w:rPr>
        <w:tab/>
      </w:r>
      <w:r w:rsidRPr="00FE297C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2BB0EE7D" w14:textId="77777777" w:rsidR="00195F38" w:rsidRPr="00FE297C" w:rsidRDefault="00195F38" w:rsidP="005C0C00">
      <w:pPr>
        <w:spacing w:line="240" w:lineRule="auto"/>
        <w:ind w:right="11"/>
        <w:jc w:val="both"/>
        <w:rPr>
          <w:rFonts w:ascii="Angsana New" w:hAnsi="Angsana New"/>
          <w:spacing w:val="-4"/>
          <w:sz w:val="30"/>
          <w:szCs w:val="30"/>
          <w:cs/>
        </w:rPr>
      </w:pPr>
    </w:p>
    <w:p w14:paraId="12963B39" w14:textId="39504C98" w:rsidR="005C0C00" w:rsidRPr="00FE297C" w:rsidRDefault="00ED19C6" w:rsidP="005C0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กำไร</w:t>
      </w:r>
      <w:r w:rsidR="008052DB" w:rsidRPr="00FE297C">
        <w:rPr>
          <w:rFonts w:ascii="Angsana New" w:hAnsi="Angsana New" w:hint="cs"/>
          <w:sz w:val="30"/>
          <w:szCs w:val="30"/>
          <w:cs/>
        </w:rPr>
        <w:t>ต่อ</w:t>
      </w:r>
      <w:r w:rsidR="00221DB4" w:rsidRPr="00FE297C">
        <w:rPr>
          <w:rFonts w:ascii="Angsana New" w:hAnsi="Angsana New"/>
          <w:sz w:val="30"/>
          <w:szCs w:val="30"/>
          <w:cs/>
        </w:rPr>
        <w:t>หุ้นขั้นพื้นฐาน</w:t>
      </w:r>
      <w:r w:rsidR="00B0090E" w:rsidRPr="00FE297C">
        <w:rPr>
          <w:rFonts w:ascii="Angsana New" w:hAnsi="Angsana New"/>
          <w:sz w:val="30"/>
          <w:szCs w:val="30"/>
          <w:cs/>
        </w:rPr>
        <w:t xml:space="preserve"> </w:t>
      </w:r>
      <w:r w:rsidR="0064263D" w:rsidRPr="00FE297C">
        <w:rPr>
          <w:rFonts w:ascii="Angsana New" w:hAnsi="Angsana New"/>
          <w:sz w:val="30"/>
          <w:szCs w:val="30"/>
          <w:cs/>
        </w:rPr>
        <w:t>คำนวณ</w:t>
      </w:r>
      <w:r w:rsidR="00C9605D" w:rsidRPr="00FE297C">
        <w:rPr>
          <w:rFonts w:ascii="Angsana New" w:hAnsi="Angsana New" w:hint="cs"/>
          <w:sz w:val="30"/>
          <w:szCs w:val="30"/>
          <w:cs/>
        </w:rPr>
        <w:t>โดยการหาร</w:t>
      </w:r>
      <w:r w:rsidR="003458D1" w:rsidRPr="00FE297C">
        <w:rPr>
          <w:rFonts w:ascii="Angsana New" w:hAnsi="Angsana New"/>
          <w:sz w:val="30"/>
          <w:szCs w:val="30"/>
          <w:cs/>
        </w:rPr>
        <w:t>กำไร</w:t>
      </w:r>
      <w:r w:rsidR="00221DB4" w:rsidRPr="00FE297C">
        <w:rPr>
          <w:rFonts w:ascii="Angsana New" w:hAnsi="Angsana New"/>
          <w:sz w:val="30"/>
          <w:szCs w:val="30"/>
          <w:cs/>
        </w:rPr>
        <w:t>ของ</w:t>
      </w:r>
      <w:r w:rsidR="006B2FD5" w:rsidRPr="00FE297C">
        <w:rPr>
          <w:rFonts w:ascii="Angsana New" w:hAnsi="Angsana New"/>
          <w:sz w:val="30"/>
          <w:szCs w:val="30"/>
          <w:cs/>
        </w:rPr>
        <w:t>ผู้ถือหุ้นสามัญของ</w:t>
      </w:r>
      <w:r w:rsidR="003F76E8" w:rsidRPr="00FE297C">
        <w:rPr>
          <w:rFonts w:ascii="Angsana New" w:hAnsi="Angsana New"/>
          <w:sz w:val="30"/>
          <w:szCs w:val="30"/>
          <w:cs/>
        </w:rPr>
        <w:t>บริษัท</w:t>
      </w:r>
      <w:r w:rsidR="00C9605D" w:rsidRPr="00FE297C">
        <w:rPr>
          <w:rFonts w:ascii="Angsana New" w:hAnsi="Angsana New" w:hint="cs"/>
          <w:sz w:val="30"/>
          <w:szCs w:val="30"/>
          <w:cs/>
        </w:rPr>
        <w:t>ด้วย</w:t>
      </w:r>
      <w:r w:rsidR="00221DB4" w:rsidRPr="00FE297C">
        <w:rPr>
          <w:rFonts w:ascii="Angsana New" w:hAnsi="Angsana New"/>
          <w:sz w:val="30"/>
          <w:szCs w:val="30"/>
          <w:cs/>
        </w:rPr>
        <w:t>จำนวนหุ้นสามัญที่ออกจำหน่ายแล้วในระหว่างปี</w:t>
      </w:r>
      <w:r w:rsidR="008F79D6" w:rsidRPr="00FE297C">
        <w:rPr>
          <w:rFonts w:ascii="Angsana New" w:hAnsi="Angsana New"/>
          <w:sz w:val="30"/>
          <w:szCs w:val="30"/>
          <w:cs/>
        </w:rPr>
        <w:t xml:space="preserve"> </w:t>
      </w:r>
    </w:p>
    <w:p w14:paraId="4CE37774" w14:textId="77777777" w:rsidR="00C2424D" w:rsidRPr="00FE297C" w:rsidRDefault="00C2424D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9"/>
        <w:gridCol w:w="1170"/>
        <w:gridCol w:w="270"/>
        <w:gridCol w:w="1170"/>
        <w:gridCol w:w="270"/>
        <w:gridCol w:w="1179"/>
        <w:gridCol w:w="61"/>
        <w:gridCol w:w="175"/>
        <w:gridCol w:w="61"/>
        <w:gridCol w:w="1080"/>
      </w:tblGrid>
      <w:tr w:rsidR="00C2424D" w:rsidRPr="00FE297C" w14:paraId="2B0D779B" w14:textId="77777777" w:rsidTr="00DC4CF2">
        <w:tc>
          <w:tcPr>
            <w:tcW w:w="4059" w:type="dxa"/>
          </w:tcPr>
          <w:p w14:paraId="616E4FBA" w14:textId="77777777" w:rsidR="00C2424D" w:rsidRPr="00FE297C" w:rsidRDefault="00C2424D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FF58642" w14:textId="77777777" w:rsidR="00C2424D" w:rsidRPr="00FE297C" w:rsidRDefault="00C2424D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2C7D32" w14:textId="77777777" w:rsidR="00C2424D" w:rsidRPr="00FE297C" w:rsidRDefault="00C2424D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6" w:type="dxa"/>
            <w:gridSpan w:val="5"/>
          </w:tcPr>
          <w:p w14:paraId="6ACBE497" w14:textId="77777777" w:rsidR="00C2424D" w:rsidRPr="00FE297C" w:rsidRDefault="00C2424D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24D" w:rsidRPr="00FE297C" w14:paraId="36A4731D" w14:textId="77777777" w:rsidTr="00DC4CF2">
        <w:tc>
          <w:tcPr>
            <w:tcW w:w="4059" w:type="dxa"/>
          </w:tcPr>
          <w:p w14:paraId="3EB24DCD" w14:textId="77777777" w:rsidR="00C2424D" w:rsidRPr="00FE297C" w:rsidRDefault="00C2424D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5F78CE" w14:textId="556EA2AA" w:rsidR="00C2424D" w:rsidRPr="00FE297C" w:rsidRDefault="00166896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E29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EAA4DAE" w14:textId="77777777" w:rsidR="00C2424D" w:rsidRPr="00FE297C" w:rsidRDefault="00C2424D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72D3B2" w14:textId="4799DB19" w:rsidR="00C2424D" w:rsidRPr="00FE297C" w:rsidRDefault="00166896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E297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E301215" w14:textId="77777777" w:rsidR="00C2424D" w:rsidRPr="00FE297C" w:rsidRDefault="00C2424D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35326EDF" w14:textId="1C48C321" w:rsidR="00C2424D" w:rsidRPr="00FE297C" w:rsidRDefault="00166896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E29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gridSpan w:val="2"/>
          </w:tcPr>
          <w:p w14:paraId="6AD4202D" w14:textId="77777777" w:rsidR="00C2424D" w:rsidRPr="00FE297C" w:rsidRDefault="00C2424D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E33CE8" w14:textId="7CE38772" w:rsidR="00C2424D" w:rsidRPr="00FE297C" w:rsidRDefault="00166896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E297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2424D" w:rsidRPr="00FE297C" w14:paraId="519E1E89" w14:textId="77777777" w:rsidTr="00DC4CF2">
        <w:tc>
          <w:tcPr>
            <w:tcW w:w="4059" w:type="dxa"/>
          </w:tcPr>
          <w:p w14:paraId="5DE0E96A" w14:textId="77777777" w:rsidR="00C2424D" w:rsidRPr="00FE297C" w:rsidRDefault="00C2424D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36" w:type="dxa"/>
            <w:gridSpan w:val="9"/>
          </w:tcPr>
          <w:p w14:paraId="18676519" w14:textId="77777777" w:rsidR="00C2424D" w:rsidRPr="00FE297C" w:rsidRDefault="00C2424D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C2424D" w:rsidRPr="00FE297C" w14:paraId="4C3DA6A0" w14:textId="77777777" w:rsidTr="00DC4CF2">
        <w:tc>
          <w:tcPr>
            <w:tcW w:w="4059" w:type="dxa"/>
          </w:tcPr>
          <w:p w14:paraId="3A065F49" w14:textId="315DC015" w:rsidR="00C2424D" w:rsidRPr="00FE297C" w:rsidRDefault="00C2424D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สำ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หรับ</w:t>
            </w:r>
            <w:r w:rsidR="0098024C" w:rsidRPr="00FE297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ที่เป็นส่วนของผู้ถือ </w:t>
            </w:r>
          </w:p>
          <w:p w14:paraId="2182547B" w14:textId="77777777" w:rsidR="00C2424D" w:rsidRPr="00FE297C" w:rsidRDefault="00C2424D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   หุ้นสามัญ ของบริษัท</w:t>
            </w:r>
          </w:p>
        </w:tc>
        <w:tc>
          <w:tcPr>
            <w:tcW w:w="1170" w:type="dxa"/>
          </w:tcPr>
          <w:p w14:paraId="61A3C2A4" w14:textId="77777777" w:rsidR="00C2424D" w:rsidRPr="00FE297C" w:rsidRDefault="00C2424D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  <w:p w14:paraId="480581B9" w14:textId="531819B0" w:rsidR="00141519" w:rsidRPr="00FE297C" w:rsidRDefault="00166896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32</w:t>
            </w:r>
            <w:r w:rsidR="00AF0474" w:rsidRPr="00FE297C">
              <w:rPr>
                <w:rFonts w:ascii="Angsana New" w:hAnsi="Angsana New"/>
                <w:sz w:val="30"/>
                <w:szCs w:val="30"/>
              </w:rPr>
              <w:t>0</w:t>
            </w:r>
            <w:r w:rsidRPr="00FE297C">
              <w:rPr>
                <w:rFonts w:ascii="Angsana New" w:hAnsi="Angsana New"/>
                <w:sz w:val="30"/>
                <w:szCs w:val="30"/>
              </w:rPr>
              <w:t>,</w:t>
            </w:r>
            <w:r w:rsidR="00AF0474" w:rsidRPr="00FE297C"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270" w:type="dxa"/>
          </w:tcPr>
          <w:p w14:paraId="164E61AA" w14:textId="77777777" w:rsidR="00C2424D" w:rsidRPr="00FE297C" w:rsidRDefault="00C2424D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F6251F" w14:textId="77777777" w:rsidR="00C2424D" w:rsidRPr="00FE297C" w:rsidRDefault="00C2424D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  <w:p w14:paraId="6247F749" w14:textId="4DA28FDD" w:rsidR="001149AA" w:rsidRPr="00FE297C" w:rsidRDefault="00166896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99,331</w:t>
            </w:r>
          </w:p>
        </w:tc>
        <w:tc>
          <w:tcPr>
            <w:tcW w:w="270" w:type="dxa"/>
          </w:tcPr>
          <w:p w14:paraId="7DE6A4E6" w14:textId="77777777" w:rsidR="00C2424D" w:rsidRPr="00FE297C" w:rsidRDefault="00C2424D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A422FCE" w14:textId="77777777" w:rsidR="00C2424D" w:rsidRPr="00FE297C" w:rsidRDefault="00C2424D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  <w:p w14:paraId="05B85228" w14:textId="3ED2966E" w:rsidR="00141519" w:rsidRPr="00FE297C" w:rsidRDefault="00166896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30</w:t>
            </w:r>
            <w:r w:rsidR="00AF0474" w:rsidRPr="00FE297C">
              <w:rPr>
                <w:rFonts w:ascii="Angsana New" w:hAnsi="Angsana New"/>
                <w:sz w:val="30"/>
                <w:szCs w:val="30"/>
              </w:rPr>
              <w:t>6</w:t>
            </w:r>
            <w:r w:rsidRPr="00FE297C">
              <w:rPr>
                <w:rFonts w:ascii="Angsana New" w:hAnsi="Angsana New"/>
                <w:sz w:val="30"/>
                <w:szCs w:val="30"/>
              </w:rPr>
              <w:t>,</w:t>
            </w:r>
            <w:r w:rsidR="00AF0474" w:rsidRPr="00FE297C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36" w:type="dxa"/>
            <w:gridSpan w:val="2"/>
          </w:tcPr>
          <w:p w14:paraId="0B347BA3" w14:textId="77777777" w:rsidR="00C2424D" w:rsidRPr="00FE297C" w:rsidRDefault="00C2424D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</w:tcPr>
          <w:p w14:paraId="49E94F34" w14:textId="77777777" w:rsidR="00C2424D" w:rsidRPr="00FE297C" w:rsidRDefault="00C2424D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  <w:p w14:paraId="49B552FE" w14:textId="18A475D9" w:rsidR="001149AA" w:rsidRPr="00FE297C" w:rsidRDefault="00166896" w:rsidP="00C2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303,508</w:t>
            </w:r>
          </w:p>
        </w:tc>
      </w:tr>
      <w:tr w:rsidR="00A50BCD" w:rsidRPr="00FE297C" w14:paraId="6BC5A38B" w14:textId="77777777" w:rsidTr="00DC4CF2">
        <w:tc>
          <w:tcPr>
            <w:tcW w:w="4059" w:type="dxa"/>
          </w:tcPr>
          <w:p w14:paraId="742E257C" w14:textId="77777777" w:rsidR="00A50BCD" w:rsidRPr="00FE297C" w:rsidRDefault="00A50BCD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  <w:p w14:paraId="2960EC53" w14:textId="1C2A0C95" w:rsidR="00A50BCD" w:rsidRPr="00FE297C" w:rsidRDefault="00A50BCD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1</w:t>
            </w:r>
            <w:r w:rsidRPr="00FE29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DD0113" w14:textId="77777777" w:rsidR="00A50BCD" w:rsidRPr="00FE297C" w:rsidRDefault="00A50BCD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  <w:p w14:paraId="533776D3" w14:textId="05CA4F29" w:rsidR="00A50BCD" w:rsidRPr="00FE297C" w:rsidRDefault="00166896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2,740,000</w:t>
            </w:r>
          </w:p>
        </w:tc>
        <w:tc>
          <w:tcPr>
            <w:tcW w:w="270" w:type="dxa"/>
          </w:tcPr>
          <w:p w14:paraId="11D65E96" w14:textId="77777777" w:rsidR="00A50BCD" w:rsidRPr="00FE297C" w:rsidRDefault="00A50BCD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726510" w14:textId="77777777" w:rsidR="00A50BCD" w:rsidRPr="00FE297C" w:rsidRDefault="00A50BCD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  <w:p w14:paraId="18B027FF" w14:textId="4A6032F2" w:rsidR="00A50BCD" w:rsidRPr="00FE297C" w:rsidRDefault="00166896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2,740,000</w:t>
            </w:r>
          </w:p>
        </w:tc>
        <w:tc>
          <w:tcPr>
            <w:tcW w:w="270" w:type="dxa"/>
          </w:tcPr>
          <w:p w14:paraId="38FB31F6" w14:textId="77777777" w:rsidR="00A50BCD" w:rsidRPr="00FE297C" w:rsidRDefault="00A50BCD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E111A03" w14:textId="77777777" w:rsidR="00A50BCD" w:rsidRPr="00FE297C" w:rsidRDefault="00A50BCD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  <w:p w14:paraId="1B16C98D" w14:textId="799A8ACF" w:rsidR="00A50BCD" w:rsidRPr="00FE297C" w:rsidRDefault="00166896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2,740,000</w:t>
            </w:r>
          </w:p>
        </w:tc>
        <w:tc>
          <w:tcPr>
            <w:tcW w:w="236" w:type="dxa"/>
            <w:gridSpan w:val="2"/>
          </w:tcPr>
          <w:p w14:paraId="543EEB3B" w14:textId="77777777" w:rsidR="00A50BCD" w:rsidRPr="00FE297C" w:rsidRDefault="00A50BCD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14:paraId="54924B0E" w14:textId="77777777" w:rsidR="00A50BCD" w:rsidRPr="00FE297C" w:rsidRDefault="00A50BCD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  <w:p w14:paraId="19D06BD6" w14:textId="2269169B" w:rsidR="00A50BCD" w:rsidRPr="00FE297C" w:rsidRDefault="00166896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2,740,000</w:t>
            </w:r>
          </w:p>
        </w:tc>
      </w:tr>
      <w:tr w:rsidR="00141519" w:rsidRPr="00FE297C" w14:paraId="52A518F6" w14:textId="77777777" w:rsidTr="00DC4CF2">
        <w:tc>
          <w:tcPr>
            <w:tcW w:w="4059" w:type="dxa"/>
          </w:tcPr>
          <w:p w14:paraId="181FEB2F" w14:textId="77777777" w:rsidR="00141519" w:rsidRPr="00FE297C" w:rsidRDefault="00141519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ผลกระทบจากการเพิ่มทุนเมื่อวันที่</w:t>
            </w:r>
          </w:p>
          <w:p w14:paraId="1B8E1BE7" w14:textId="55FF6509" w:rsidR="00141519" w:rsidRPr="00FE297C" w:rsidRDefault="00166896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141519"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41519" w:rsidRPr="00FE29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58D992" w14:textId="77777777" w:rsidR="00141519" w:rsidRPr="00FE297C" w:rsidRDefault="00141519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  <w:p w14:paraId="3760BFFD" w14:textId="51DE1BE7" w:rsidR="00141519" w:rsidRPr="00FE297C" w:rsidRDefault="00166896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306,476</w:t>
            </w:r>
          </w:p>
        </w:tc>
        <w:tc>
          <w:tcPr>
            <w:tcW w:w="270" w:type="dxa"/>
          </w:tcPr>
          <w:p w14:paraId="15B212E5" w14:textId="77777777" w:rsidR="00141519" w:rsidRPr="00FE297C" w:rsidRDefault="00141519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9B2898" w14:textId="77777777" w:rsidR="00141519" w:rsidRPr="00FE297C" w:rsidRDefault="00141519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  <w:p w14:paraId="67AD1C99" w14:textId="7871193F" w:rsidR="00141519" w:rsidRPr="00FE297C" w:rsidRDefault="00141519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2EF79D" w14:textId="77777777" w:rsidR="00141519" w:rsidRPr="00FE297C" w:rsidRDefault="00141519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B257B0D" w14:textId="77777777" w:rsidR="00141519" w:rsidRPr="00FE297C" w:rsidRDefault="00141519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  <w:p w14:paraId="6C6392B2" w14:textId="7091CD8C" w:rsidR="00141519" w:rsidRPr="00FE297C" w:rsidRDefault="00166896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306,476</w:t>
            </w:r>
          </w:p>
        </w:tc>
        <w:tc>
          <w:tcPr>
            <w:tcW w:w="236" w:type="dxa"/>
            <w:gridSpan w:val="2"/>
          </w:tcPr>
          <w:p w14:paraId="42FFA7CE" w14:textId="77777777" w:rsidR="00141519" w:rsidRPr="00FE297C" w:rsidRDefault="00141519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14:paraId="7B2595CB" w14:textId="77777777" w:rsidR="00141519" w:rsidRPr="00FE297C" w:rsidRDefault="00141519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  <w:p w14:paraId="6AFBA2E5" w14:textId="6BF085FA" w:rsidR="00141519" w:rsidRPr="00FE297C" w:rsidRDefault="00141519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1519" w:rsidRPr="00FE297C" w14:paraId="4F991C27" w14:textId="77777777" w:rsidTr="00DC4CF2">
        <w:tc>
          <w:tcPr>
            <w:tcW w:w="4059" w:type="dxa"/>
          </w:tcPr>
          <w:p w14:paraId="22BB7341" w14:textId="77777777" w:rsidR="00141519" w:rsidRPr="00FE297C" w:rsidRDefault="00141519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จำนวนหุ้นสามัญถัวเฉลี่ยถ่วงน้ำหนักที่</w:t>
            </w:r>
          </w:p>
          <w:p w14:paraId="0C414EF2" w14:textId="77777777" w:rsidR="00141519" w:rsidRPr="00FE297C" w:rsidRDefault="00141519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firstLine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ออกจำหน่ายแล้ว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89EC94" w14:textId="77777777" w:rsidR="00141519" w:rsidRPr="00FE297C" w:rsidRDefault="00141519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  <w:p w14:paraId="497FBA96" w14:textId="10C8E548" w:rsidR="00141519" w:rsidRPr="00FE297C" w:rsidRDefault="00166896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3,046,476</w:t>
            </w:r>
          </w:p>
        </w:tc>
        <w:tc>
          <w:tcPr>
            <w:tcW w:w="270" w:type="dxa"/>
          </w:tcPr>
          <w:p w14:paraId="4425D9E5" w14:textId="77777777" w:rsidR="00141519" w:rsidRPr="00FE297C" w:rsidRDefault="00141519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BDF310" w14:textId="77777777" w:rsidR="00141519" w:rsidRPr="00FE297C" w:rsidRDefault="00141519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  <w:p w14:paraId="53657CC3" w14:textId="6D33CAAE" w:rsidR="00141519" w:rsidRPr="00FE297C" w:rsidRDefault="00166896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2,740,000</w:t>
            </w:r>
          </w:p>
        </w:tc>
        <w:tc>
          <w:tcPr>
            <w:tcW w:w="270" w:type="dxa"/>
          </w:tcPr>
          <w:p w14:paraId="777021AC" w14:textId="77777777" w:rsidR="00141519" w:rsidRPr="00FE297C" w:rsidRDefault="00141519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EEE0046" w14:textId="77777777" w:rsidR="00141519" w:rsidRPr="00FE297C" w:rsidRDefault="00141519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  <w:p w14:paraId="6855A544" w14:textId="083B695C" w:rsidR="00141519" w:rsidRPr="00FE297C" w:rsidRDefault="00166896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3,046,476</w:t>
            </w:r>
          </w:p>
        </w:tc>
        <w:tc>
          <w:tcPr>
            <w:tcW w:w="236" w:type="dxa"/>
            <w:gridSpan w:val="2"/>
          </w:tcPr>
          <w:p w14:paraId="38B20CDA" w14:textId="77777777" w:rsidR="00141519" w:rsidRPr="00FE297C" w:rsidRDefault="00141519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14:paraId="67F8CACB" w14:textId="77777777" w:rsidR="00141519" w:rsidRPr="00FE297C" w:rsidRDefault="00141519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</w:p>
          <w:p w14:paraId="258738C1" w14:textId="78E4F4A6" w:rsidR="00141519" w:rsidRPr="00FE297C" w:rsidRDefault="00166896" w:rsidP="0014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2,740,000</w:t>
            </w:r>
          </w:p>
        </w:tc>
      </w:tr>
      <w:tr w:rsidR="00A50BCD" w:rsidRPr="00FE297C" w14:paraId="2D8BA968" w14:textId="77777777" w:rsidTr="00DC4CF2">
        <w:tc>
          <w:tcPr>
            <w:tcW w:w="4059" w:type="dxa"/>
          </w:tcPr>
          <w:p w14:paraId="3FD9EE6B" w14:textId="749EB9C5" w:rsidR="00A50BCD" w:rsidRPr="00FE297C" w:rsidRDefault="00A50BCD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FE29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9C4814" w14:textId="4DD7EDCE" w:rsidR="00A50BCD" w:rsidRPr="00FE297C" w:rsidRDefault="00166896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0.10</w:t>
            </w:r>
            <w:r w:rsidR="00AF0474" w:rsidRPr="00FE297C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5485EC80" w14:textId="77777777" w:rsidR="00A50BCD" w:rsidRPr="00FE297C" w:rsidRDefault="00A50BCD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CEBE0C" w14:textId="1DB4817D" w:rsidR="00A50BCD" w:rsidRPr="00FE297C" w:rsidRDefault="00166896" w:rsidP="006A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15" w:right="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0.0362</w:t>
            </w:r>
          </w:p>
        </w:tc>
        <w:tc>
          <w:tcPr>
            <w:tcW w:w="270" w:type="dxa"/>
          </w:tcPr>
          <w:p w14:paraId="065D9A25" w14:textId="77777777" w:rsidR="00A50BCD" w:rsidRPr="00FE297C" w:rsidRDefault="00A50BCD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FEF315E" w14:textId="6E36C76A" w:rsidR="00A50BCD" w:rsidRPr="00FE297C" w:rsidRDefault="00166896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0.10</w:t>
            </w:r>
            <w:r w:rsidR="00AF0474" w:rsidRPr="00FE297C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36" w:type="dxa"/>
            <w:gridSpan w:val="2"/>
          </w:tcPr>
          <w:p w14:paraId="2645B845" w14:textId="77777777" w:rsidR="00A50BCD" w:rsidRPr="00FE297C" w:rsidRDefault="00A50BCD" w:rsidP="00A5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BAEFBA" w14:textId="7045A5DA" w:rsidR="00A50BCD" w:rsidRPr="00FE297C" w:rsidRDefault="00166896" w:rsidP="006A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5" w:right="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0.1108</w:t>
            </w:r>
          </w:p>
        </w:tc>
      </w:tr>
    </w:tbl>
    <w:p w14:paraId="72090ABC" w14:textId="597564C1" w:rsidR="00EE0F3A" w:rsidRPr="00FE297C" w:rsidRDefault="00EE0F3A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7A72040" w14:textId="7C3F825A" w:rsidR="00EE0F3A" w:rsidRPr="00FE297C" w:rsidRDefault="00AF0474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E297C">
        <w:rPr>
          <w:rFonts w:ascii="Angsana New" w:hAnsi="Angsana New"/>
          <w:b/>
          <w:bCs/>
          <w:sz w:val="30"/>
          <w:szCs w:val="30"/>
          <w:cs/>
        </w:rPr>
        <w:tab/>
      </w:r>
    </w:p>
    <w:p w14:paraId="72B51A39" w14:textId="77777777" w:rsidR="00EE0F3A" w:rsidRPr="00FE297C" w:rsidRDefault="00EE0F3A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F9ED3D9" w14:textId="04C4CB68" w:rsidR="00DE1B49" w:rsidRPr="00FE297C" w:rsidRDefault="00166896" w:rsidP="00DE1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97C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C380C" w:rsidRPr="00FE297C">
        <w:rPr>
          <w:rFonts w:ascii="Angsana New" w:hAnsi="Angsana New"/>
          <w:b/>
          <w:bCs/>
          <w:sz w:val="30"/>
          <w:szCs w:val="30"/>
        </w:rPr>
        <w:t>2</w:t>
      </w:r>
      <w:r w:rsidR="00DE1B49" w:rsidRPr="00FE297C">
        <w:rPr>
          <w:rFonts w:ascii="Angsana New" w:hAnsi="Angsana New"/>
          <w:b/>
          <w:bCs/>
          <w:sz w:val="30"/>
          <w:szCs w:val="30"/>
        </w:rPr>
        <w:tab/>
      </w:r>
      <w:r w:rsidR="00DE1B49" w:rsidRPr="00FE297C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B31F749" w14:textId="77777777" w:rsidR="00A45A75" w:rsidRPr="00FE297C" w:rsidRDefault="00A45A75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6E881FD" w14:textId="3FA5EA66" w:rsidR="004A43E0" w:rsidRPr="00FE297C" w:rsidRDefault="009B1E70" w:rsidP="00D33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E297C">
        <w:rPr>
          <w:rFonts w:asciiTheme="majorBidi" w:hAnsiTheme="majorBidi" w:cstheme="majorBidi"/>
          <w:sz w:val="30"/>
          <w:szCs w:val="30"/>
        </w:rPr>
        <w:tab/>
      </w:r>
      <w:r w:rsidR="004A43E0" w:rsidRPr="00FE297C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10CF91EB" w14:textId="77777777" w:rsidR="004A43E0" w:rsidRPr="00FE297C" w:rsidRDefault="004A43E0" w:rsidP="004A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800"/>
        <w:gridCol w:w="2070"/>
        <w:gridCol w:w="1800"/>
        <w:gridCol w:w="236"/>
        <w:gridCol w:w="1294"/>
      </w:tblGrid>
      <w:tr w:rsidR="004A43E0" w:rsidRPr="00FE297C" w14:paraId="5F73DE74" w14:textId="77777777" w:rsidTr="001C2EFA">
        <w:trPr>
          <w:tblHeader/>
        </w:trPr>
        <w:tc>
          <w:tcPr>
            <w:tcW w:w="2340" w:type="dxa"/>
            <w:vAlign w:val="bottom"/>
          </w:tcPr>
          <w:p w14:paraId="061D9108" w14:textId="77777777" w:rsidR="004A43E0" w:rsidRPr="00FE297C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7519D46" w14:textId="77777777" w:rsidR="004A43E0" w:rsidRPr="00FE297C" w:rsidRDefault="004A43E0" w:rsidP="00FF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070" w:type="dxa"/>
            <w:vAlign w:val="bottom"/>
          </w:tcPr>
          <w:p w14:paraId="510B5734" w14:textId="66AA93FE" w:rsidR="004A43E0" w:rsidRPr="00FE297C" w:rsidRDefault="004A43E0" w:rsidP="00FF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800" w:type="dxa"/>
            <w:vAlign w:val="bottom"/>
          </w:tcPr>
          <w:p w14:paraId="3B1D3863" w14:textId="10775097" w:rsidR="004A43E0" w:rsidRPr="00FE297C" w:rsidRDefault="004A43E0" w:rsidP="00FF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6B090747" w14:textId="77777777" w:rsidR="004A43E0" w:rsidRPr="00FE297C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4691C6A" w14:textId="77777777" w:rsidR="004A43E0" w:rsidRPr="00FE297C" w:rsidDel="00D43E7A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A43E0" w:rsidRPr="00FE297C" w14:paraId="33316160" w14:textId="77777777" w:rsidTr="001C2EFA">
        <w:trPr>
          <w:tblHeader/>
        </w:trPr>
        <w:tc>
          <w:tcPr>
            <w:tcW w:w="2340" w:type="dxa"/>
          </w:tcPr>
          <w:p w14:paraId="7B2A0112" w14:textId="77777777" w:rsidR="004A43E0" w:rsidRPr="00FE297C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5781630" w14:textId="77777777" w:rsidR="004A43E0" w:rsidRPr="00FE297C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AF7F2A6" w14:textId="77777777" w:rsidR="004A43E0" w:rsidRPr="00FE297C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524A185" w14:textId="77777777" w:rsidR="004A43E0" w:rsidRPr="00FE297C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95555A3" w14:textId="77777777" w:rsidR="004A43E0" w:rsidRPr="00FE297C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9C344C0" w14:textId="77777777" w:rsidR="004A43E0" w:rsidRPr="00FE297C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201D" w:rsidRPr="00FE297C" w14:paraId="3391AB63" w14:textId="77777777" w:rsidTr="008D04C8">
        <w:tc>
          <w:tcPr>
            <w:tcW w:w="2340" w:type="dxa"/>
          </w:tcPr>
          <w:p w14:paraId="087181BC" w14:textId="4BDA29B7" w:rsidR="007D201D" w:rsidRPr="00FE297C" w:rsidRDefault="007D201D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058AC551" w14:textId="77777777" w:rsidR="007D201D" w:rsidRPr="00FE297C" w:rsidRDefault="007D201D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7C07ADC" w14:textId="77777777" w:rsidR="007D201D" w:rsidRPr="00FE297C" w:rsidRDefault="007D201D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3619DE" w14:textId="77777777" w:rsidR="007D201D" w:rsidRPr="00FE297C" w:rsidRDefault="007D201D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8B5296" w14:textId="77777777" w:rsidR="007D201D" w:rsidRPr="00FE297C" w:rsidRDefault="007D201D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7EBFE8F" w14:textId="77777777" w:rsidR="007D201D" w:rsidRPr="00FE297C" w:rsidRDefault="007D201D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201D" w:rsidRPr="00FE297C" w14:paraId="754D77B6" w14:textId="77777777" w:rsidTr="008D04C8">
        <w:tc>
          <w:tcPr>
            <w:tcW w:w="2340" w:type="dxa"/>
          </w:tcPr>
          <w:p w14:paraId="360E187F" w14:textId="7CFDED7A" w:rsidR="007D201D" w:rsidRPr="00FE297C" w:rsidRDefault="007D201D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FE297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00" w:type="dxa"/>
          </w:tcPr>
          <w:p w14:paraId="55CE99AD" w14:textId="24AB37F8" w:rsidR="007D201D" w:rsidRPr="00FE297C" w:rsidRDefault="00166896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7D201D"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D201D" w:rsidRPr="00FE29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0" w:type="dxa"/>
          </w:tcPr>
          <w:p w14:paraId="71EA5E02" w14:textId="1FCC170E" w:rsidR="007D201D" w:rsidRPr="00FE297C" w:rsidRDefault="00166896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7D201D"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D201D" w:rsidRPr="00FE29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47255C9A" w14:textId="6EBFE4EF" w:rsidR="007D201D" w:rsidRPr="00FE297C" w:rsidRDefault="00166896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0.0328</w:t>
            </w:r>
          </w:p>
        </w:tc>
        <w:tc>
          <w:tcPr>
            <w:tcW w:w="236" w:type="dxa"/>
          </w:tcPr>
          <w:p w14:paraId="7F5E4CBE" w14:textId="77777777" w:rsidR="007D201D" w:rsidRPr="00FE297C" w:rsidRDefault="007D201D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B31C31" w14:textId="72CF2545" w:rsidR="007D201D" w:rsidRPr="00FE297C" w:rsidRDefault="00166896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7D201D" w:rsidRPr="00FE297C" w14:paraId="133D24A7" w14:textId="77777777" w:rsidTr="008D04C8">
        <w:tc>
          <w:tcPr>
            <w:tcW w:w="2340" w:type="dxa"/>
            <w:shd w:val="clear" w:color="auto" w:fill="auto"/>
          </w:tcPr>
          <w:p w14:paraId="7668BD1E" w14:textId="50832FC5" w:rsidR="007D201D" w:rsidRPr="00FE297C" w:rsidRDefault="007D201D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FE297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800" w:type="dxa"/>
            <w:shd w:val="clear" w:color="auto" w:fill="auto"/>
          </w:tcPr>
          <w:p w14:paraId="2B2C2508" w14:textId="3BA2B073" w:rsidR="007D201D" w:rsidRPr="00FE297C" w:rsidRDefault="00166896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7D201D"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D201D" w:rsidRPr="00FE29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0" w:type="dxa"/>
            <w:shd w:val="clear" w:color="auto" w:fill="auto"/>
          </w:tcPr>
          <w:p w14:paraId="57956491" w14:textId="15996607" w:rsidR="007D201D" w:rsidRPr="00FE297C" w:rsidRDefault="00166896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D201D"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D201D" w:rsidRPr="00FE29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19400584" w14:textId="754F8090" w:rsidR="007D201D" w:rsidRPr="00FE297C" w:rsidRDefault="00166896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0.1022</w:t>
            </w:r>
          </w:p>
        </w:tc>
        <w:tc>
          <w:tcPr>
            <w:tcW w:w="236" w:type="dxa"/>
          </w:tcPr>
          <w:p w14:paraId="48204F93" w14:textId="77777777" w:rsidR="007D201D" w:rsidRPr="00FE297C" w:rsidRDefault="007D201D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A99A434" w14:textId="71034429" w:rsidR="007D201D" w:rsidRPr="00FE297C" w:rsidRDefault="00166896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7D201D" w:rsidRPr="00FE297C" w14:paraId="4A15D39D" w14:textId="77777777" w:rsidTr="007A2937">
        <w:tc>
          <w:tcPr>
            <w:tcW w:w="2340" w:type="dxa"/>
            <w:shd w:val="clear" w:color="auto" w:fill="auto"/>
          </w:tcPr>
          <w:p w14:paraId="1C9F2E48" w14:textId="47BEB2BD" w:rsidR="007D201D" w:rsidRPr="00FE297C" w:rsidRDefault="007D201D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21BF4325" w14:textId="77777777" w:rsidR="007D201D" w:rsidRPr="00FE297C" w:rsidRDefault="007D201D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417FA4C1" w14:textId="77777777" w:rsidR="007D201D" w:rsidRPr="00FE297C" w:rsidRDefault="007D201D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E0506F" w14:textId="77777777" w:rsidR="007D201D" w:rsidRPr="00FE297C" w:rsidRDefault="007D201D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7AA7BD" w14:textId="77777777" w:rsidR="007D201D" w:rsidRPr="00FE297C" w:rsidRDefault="007D201D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C81C956" w14:textId="02F5FD91" w:rsidR="007D201D" w:rsidRPr="00FE297C" w:rsidRDefault="00166896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</w:p>
        </w:tc>
      </w:tr>
      <w:tr w:rsidR="007D201D" w:rsidRPr="00FE297C" w14:paraId="72F5321F" w14:textId="77777777" w:rsidTr="007A2937">
        <w:tc>
          <w:tcPr>
            <w:tcW w:w="2340" w:type="dxa"/>
            <w:shd w:val="clear" w:color="auto" w:fill="auto"/>
          </w:tcPr>
          <w:p w14:paraId="709A2E10" w14:textId="77777777" w:rsidR="007D201D" w:rsidRPr="00FE297C" w:rsidRDefault="007D201D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5E61592" w14:textId="77777777" w:rsidR="007D201D" w:rsidRPr="00FE297C" w:rsidRDefault="007D201D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46D66252" w14:textId="77777777" w:rsidR="007D201D" w:rsidRPr="00FE297C" w:rsidRDefault="007D201D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986CD4A" w14:textId="77777777" w:rsidR="007D201D" w:rsidRPr="00FE297C" w:rsidRDefault="007D201D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7E6022" w14:textId="77777777" w:rsidR="007D201D" w:rsidRPr="00FE297C" w:rsidRDefault="007D201D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23AC070" w14:textId="77777777" w:rsidR="007D201D" w:rsidRPr="00FE297C" w:rsidRDefault="007D201D" w:rsidP="007D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30181" w:rsidRPr="00FE297C" w14:paraId="4224E62D" w14:textId="77777777" w:rsidTr="007A2937">
        <w:tc>
          <w:tcPr>
            <w:tcW w:w="2340" w:type="dxa"/>
            <w:shd w:val="clear" w:color="auto" w:fill="auto"/>
          </w:tcPr>
          <w:p w14:paraId="422CF592" w14:textId="31D82640" w:rsidR="00830181" w:rsidRPr="00FE297C" w:rsidRDefault="00830181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166896" w:rsidRPr="00FE29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51D5BA61" w14:textId="77777777" w:rsidR="00830181" w:rsidRPr="00FE297C" w:rsidRDefault="00830181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F5BFB00" w14:textId="77777777" w:rsidR="00830181" w:rsidRPr="00FE297C" w:rsidRDefault="00830181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6B8E7B8" w14:textId="77777777" w:rsidR="00830181" w:rsidRPr="00FE297C" w:rsidRDefault="00830181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9E6AF1" w14:textId="77777777" w:rsidR="00830181" w:rsidRPr="00FE297C" w:rsidRDefault="00830181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E796502" w14:textId="77777777" w:rsidR="00830181" w:rsidRPr="00FE297C" w:rsidRDefault="00830181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0181" w:rsidRPr="00FE297C" w14:paraId="31EF3F3B" w14:textId="77777777" w:rsidTr="00830181">
        <w:tc>
          <w:tcPr>
            <w:tcW w:w="2340" w:type="dxa"/>
            <w:shd w:val="clear" w:color="auto" w:fill="auto"/>
          </w:tcPr>
          <w:p w14:paraId="4A690560" w14:textId="29379A8A" w:rsidR="00830181" w:rsidRPr="00FE297C" w:rsidRDefault="00830181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3A001F8C" w14:textId="54AD8A76" w:rsidR="00830181" w:rsidRPr="00FE297C" w:rsidRDefault="00166896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830181"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0181"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70" w:type="dxa"/>
            <w:shd w:val="clear" w:color="auto" w:fill="auto"/>
          </w:tcPr>
          <w:p w14:paraId="31C71860" w14:textId="4702EBC1" w:rsidR="00830181" w:rsidRPr="00FE297C" w:rsidRDefault="00166896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30181"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0181" w:rsidRPr="00FE29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3DFEDE89" w14:textId="638015B3" w:rsidR="00830181" w:rsidRPr="00FE297C" w:rsidRDefault="00166896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0.0036</w:t>
            </w:r>
          </w:p>
        </w:tc>
        <w:tc>
          <w:tcPr>
            <w:tcW w:w="236" w:type="dxa"/>
            <w:shd w:val="clear" w:color="auto" w:fill="auto"/>
          </w:tcPr>
          <w:p w14:paraId="75AC086E" w14:textId="77777777" w:rsidR="00830181" w:rsidRPr="00FE297C" w:rsidRDefault="00830181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3CC5BEB" w14:textId="2BC38F30" w:rsidR="00830181" w:rsidRPr="00FE297C" w:rsidRDefault="00166896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</w:tbl>
    <w:p w14:paraId="7E4955C3" w14:textId="77777777" w:rsidR="00532243" w:rsidRPr="00FE297C" w:rsidRDefault="00532243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C964C00" w14:textId="2755DDF7" w:rsidR="00C341FE" w:rsidRPr="00FE297C" w:rsidRDefault="00166896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E297C">
        <w:rPr>
          <w:rFonts w:ascii="Angsana New" w:hAnsi="Angsana New"/>
          <w:b/>
          <w:bCs/>
          <w:sz w:val="30"/>
          <w:szCs w:val="30"/>
        </w:rPr>
        <w:t>2</w:t>
      </w:r>
      <w:r w:rsidR="00CC380C" w:rsidRPr="00FE297C">
        <w:rPr>
          <w:rFonts w:ascii="Angsana New" w:hAnsi="Angsana New"/>
          <w:b/>
          <w:bCs/>
          <w:sz w:val="30"/>
          <w:szCs w:val="30"/>
        </w:rPr>
        <w:t>3</w:t>
      </w:r>
      <w:r w:rsidR="00C341FE" w:rsidRPr="00FE297C">
        <w:rPr>
          <w:rFonts w:ascii="Angsana New" w:hAnsi="Angsana New"/>
          <w:b/>
          <w:bCs/>
          <w:sz w:val="30"/>
          <w:szCs w:val="30"/>
        </w:rPr>
        <w:tab/>
      </w:r>
      <w:r w:rsidR="00C341FE" w:rsidRPr="00FE297C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BD45961" w14:textId="77777777" w:rsidR="00A73A29" w:rsidRPr="00FE297C" w:rsidRDefault="00A73A29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25C27B1" w14:textId="77F260C5" w:rsidR="00942BFC" w:rsidRPr="00FE297C" w:rsidRDefault="00A73A29" w:rsidP="00E648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540" w:hanging="36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FE297C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ab/>
      </w:r>
      <w:r w:rsidRPr="00FE297C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28774E2B" w14:textId="03FE90FB" w:rsidR="00976D74" w:rsidRPr="00FE297C" w:rsidRDefault="00976D74" w:rsidP="00A73A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</w:p>
    <w:p w14:paraId="767C7093" w14:textId="77777777" w:rsidR="00976D74" w:rsidRPr="00FE297C" w:rsidRDefault="00976D74" w:rsidP="00976D74">
      <w:pPr>
        <w:pStyle w:val="BodyText"/>
        <w:numPr>
          <w:ilvl w:val="0"/>
          <w:numId w:val="4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E297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EF7A64C" w14:textId="12C84AFA" w:rsidR="00976D74" w:rsidRPr="00FE297C" w:rsidRDefault="00976D74" w:rsidP="00976D7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FE297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Pr="00FE297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(นอกเหนือจากลูกหนี้การค้า (ดูหมายเหตุข้อ </w:t>
      </w:r>
      <w:r w:rsidR="00166896" w:rsidRPr="00FE297C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FE297C">
        <w:rPr>
          <w:rFonts w:asciiTheme="majorBidi" w:hAnsiTheme="majorBidi" w:cstheme="majorBidi"/>
          <w:color w:val="000000"/>
          <w:sz w:val="30"/>
          <w:szCs w:val="30"/>
          <w:cs/>
        </w:rPr>
        <w:t>)) รับรู้รายการเมื่อเริ่มแรกเมื่อ</w:t>
      </w:r>
      <w:r w:rsidRPr="00FE297C">
        <w:rPr>
          <w:rFonts w:asciiTheme="majorBidi" w:hAnsiTheme="majorBidi" w:cstheme="majorBidi"/>
          <w:sz w:val="30"/>
          <w:szCs w:val="30"/>
          <w:cs/>
        </w:rPr>
        <w:t>กลุ่มบริษัทเป็นคู่สัญญาตามข้อกำหนดของเครื่องมือทางการเงินนั้น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</w:t>
      </w:r>
      <w:r w:rsidRPr="00FE297C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ทางการเงินที่วัดมูลค่าด้วยมูลค่ายุติธรรมผ่านกำไรหรือขาดทุน</w:t>
      </w:r>
      <w:r w:rsidRPr="00FE297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color w:val="000000"/>
          <w:sz w:val="30"/>
          <w:szCs w:val="30"/>
          <w:cs/>
        </w:rPr>
        <w:t>จะวัดมูลค่าเมื่อเริ่มแรกและภายหลังด้วยมูลค่ายุติธรรมและ</w:t>
      </w:r>
      <w:r w:rsidRPr="00FE297C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ต้นทุนการทำรายการที่เกี่ยวข้องโดยตรงกับการได้มาหรือการออกตราสารนั้นบันทึก</w:t>
      </w:r>
      <w:r w:rsidRPr="00FE297C">
        <w:rPr>
          <w:rFonts w:asciiTheme="majorBidi" w:hAnsiTheme="majorBidi" w:cstheme="majorBidi"/>
          <w:color w:val="000000"/>
          <w:sz w:val="30"/>
          <w:szCs w:val="30"/>
          <w:cs/>
        </w:rPr>
        <w:t>ในกำไรหรือขาดทุน</w:t>
      </w:r>
    </w:p>
    <w:p w14:paraId="1DB384DB" w14:textId="77777777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7598ACB" w14:textId="7FB6E8AF" w:rsidR="00976D74" w:rsidRPr="00FE297C" w:rsidRDefault="00976D74" w:rsidP="00F90BA9">
      <w:pPr>
        <w:tabs>
          <w:tab w:val="clear" w:pos="454"/>
          <w:tab w:val="clear" w:pos="680"/>
          <w:tab w:val="left" w:pos="1440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12E3B00" w14:textId="6A2E5545" w:rsidR="00976D74" w:rsidRPr="00FE297C" w:rsidRDefault="00976D74" w:rsidP="00976D74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วันที่รับรู้รายการเมื่อเริ่มแรก </w:t>
      </w:r>
      <w:r w:rsidRPr="00FE297C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FE297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FE297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459A641D" w14:textId="77777777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EFF82B4" w14:textId="0E8A2A2F" w:rsidR="00976D74" w:rsidRPr="00FE297C" w:rsidRDefault="00976D74" w:rsidP="00976D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</w:p>
    <w:p w14:paraId="3B4608E2" w14:textId="77777777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40DC600D" w14:textId="2316008A" w:rsidR="00976D74" w:rsidRPr="00FE297C" w:rsidRDefault="00976D74" w:rsidP="00976D74">
      <w:pPr>
        <w:pStyle w:val="BodyText2"/>
        <w:tabs>
          <w:tab w:val="left" w:pos="72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FE297C">
        <w:rPr>
          <w:rFonts w:asciiTheme="majorBidi" w:hAnsiTheme="majorBidi" w:cstheme="majorBidi"/>
          <w:sz w:val="30"/>
          <w:szCs w:val="30"/>
          <w:cs/>
        </w:rPr>
        <w:t>และหนี้สินทางการเงิน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ของอัตราแลกเปลี่ยน</w:t>
      </w:r>
      <w:r w:rsidRPr="00FE297C">
        <w:rPr>
          <w:rFonts w:asciiTheme="majorBidi" w:hAnsiTheme="majorBidi" w:cstheme="majorBidi"/>
          <w:sz w:val="30"/>
          <w:szCs w:val="30"/>
          <w:cs/>
        </w:rPr>
        <w:t>ที่เกิดขึ้นจากการแปลงค่าจะรับรู้ในกำไรหรือขาดทุนในงวดบัญชีนั้น</w:t>
      </w:r>
      <w:r w:rsidRPr="00FE297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</w:p>
    <w:p w14:paraId="615DBA0C" w14:textId="77777777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3B75917" w14:textId="77777777" w:rsidR="00976D74" w:rsidRPr="00FE297C" w:rsidRDefault="00976D74" w:rsidP="00976D74">
      <w:pPr>
        <w:pStyle w:val="BodyText"/>
        <w:numPr>
          <w:ilvl w:val="0"/>
          <w:numId w:val="4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E297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0BE1B56E" w14:textId="6A0AC535" w:rsidR="00976D74" w:rsidRPr="00FE297C" w:rsidRDefault="00976D74" w:rsidP="00976D7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6CF9E9EA" w14:textId="77777777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4A8FB59C" w14:textId="554903B9" w:rsidR="00976D74" w:rsidRPr="00FE297C" w:rsidRDefault="00976D74" w:rsidP="00976D7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</w:t>
      </w:r>
      <w:r w:rsidRPr="00FE297C">
        <w:rPr>
          <w:rFonts w:asciiTheme="majorBidi" w:hAnsiTheme="majorBidi" w:cstheme="majorBidi"/>
          <w:color w:val="000000"/>
          <w:sz w:val="30"/>
          <w:szCs w:val="30"/>
          <w:cs/>
        </w:rPr>
        <w:t>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6370867" w14:textId="77777777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84A0C05" w14:textId="6D20BD60" w:rsidR="00976D74" w:rsidRPr="00FE297C" w:rsidRDefault="00976D74" w:rsidP="00976D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FE29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1BBBE2ED" w14:textId="77777777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1FD600A" w14:textId="203B17BB" w:rsidR="00976D74" w:rsidRPr="00FE297C" w:rsidRDefault="00976D74" w:rsidP="00976D7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FE297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FE297C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</w:p>
    <w:p w14:paraId="405A0D1D" w14:textId="77777777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9B5F530" w14:textId="160A2439" w:rsidR="00976D74" w:rsidRPr="00FE297C" w:rsidRDefault="00976D74" w:rsidP="00976D74">
      <w:pPr>
        <w:pStyle w:val="BodyText"/>
        <w:numPr>
          <w:ilvl w:val="0"/>
          <w:numId w:val="4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E297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 xml:space="preserve">อนุพันธ์ </w:t>
      </w:r>
    </w:p>
    <w:p w14:paraId="348C229B" w14:textId="2FAC99CD" w:rsidR="00976D74" w:rsidRPr="00FE297C" w:rsidRDefault="00976D74" w:rsidP="00976D74">
      <w:pPr>
        <w:tabs>
          <w:tab w:val="clear" w:pos="454"/>
          <w:tab w:val="clear" w:pos="680"/>
        </w:tabs>
        <w:spacing w:line="240" w:lineRule="auto"/>
        <w:ind w:left="81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55D0E97C" w14:textId="77777777" w:rsidR="00976D74" w:rsidRPr="00FE297C" w:rsidRDefault="00976D74" w:rsidP="00976D7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720"/>
        <w:jc w:val="thaiDistribute"/>
        <w:rPr>
          <w:rFonts w:asciiTheme="majorBidi" w:hAnsiTheme="majorBidi"/>
          <w:sz w:val="30"/>
          <w:szCs w:val="30"/>
          <w:cs/>
        </w:rPr>
      </w:pPr>
    </w:p>
    <w:p w14:paraId="4A9A1AA1" w14:textId="77777777" w:rsidR="00976D74" w:rsidRPr="00FE297C" w:rsidRDefault="00976D74" w:rsidP="00976D74">
      <w:pPr>
        <w:pStyle w:val="BodyText"/>
        <w:numPr>
          <w:ilvl w:val="0"/>
          <w:numId w:val="4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FE297C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4FC7180" w14:textId="5B72E3DB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FE297C">
        <w:rPr>
          <w:rFonts w:asciiTheme="majorBidi" w:hAnsi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339AFB44" w14:textId="77777777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/>
          <w:sz w:val="30"/>
          <w:szCs w:val="30"/>
        </w:rPr>
      </w:pPr>
    </w:p>
    <w:p w14:paraId="5BA62948" w14:textId="47092943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FE297C">
        <w:rPr>
          <w:rFonts w:asciiTheme="majorBidi" w:hAnsi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166896" w:rsidRPr="00FE297C">
        <w:rPr>
          <w:rFonts w:asciiTheme="majorBidi" w:hAnsiTheme="majorBidi"/>
          <w:sz w:val="30"/>
          <w:szCs w:val="30"/>
        </w:rPr>
        <w:t>12</w:t>
      </w:r>
      <w:r w:rsidRPr="00FE297C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108A973C" w14:textId="77777777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FD897BD" w14:textId="41A18D39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FE297C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341F751" w14:textId="77777777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/>
          <w:sz w:val="30"/>
          <w:szCs w:val="30"/>
        </w:rPr>
      </w:pPr>
    </w:p>
    <w:p w14:paraId="34B9A71B" w14:textId="7BA6B95E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FE297C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166896" w:rsidRPr="00FE297C">
        <w:rPr>
          <w:rFonts w:asciiTheme="majorBidi" w:hAnsiTheme="majorBidi"/>
          <w:sz w:val="30"/>
          <w:szCs w:val="30"/>
        </w:rPr>
        <w:t>12</w:t>
      </w:r>
      <w:r w:rsidRPr="00FE297C">
        <w:rPr>
          <w:rFonts w:asciiTheme="majorBidi" w:hAnsiTheme="majorBidi"/>
          <w:sz w:val="30"/>
          <w:szCs w:val="30"/>
          <w:cs/>
        </w:rPr>
        <w:t xml:space="preserve"> เดือนข้างหน้า </w:t>
      </w:r>
    </w:p>
    <w:p w14:paraId="514C97FD" w14:textId="77777777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26FB54F" w14:textId="08D61311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FE297C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166896" w:rsidRPr="00FE297C">
        <w:rPr>
          <w:rFonts w:asciiTheme="majorBidi" w:hAnsiTheme="majorBidi"/>
          <w:sz w:val="30"/>
          <w:szCs w:val="30"/>
        </w:rPr>
        <w:t>30</w:t>
      </w:r>
      <w:r w:rsidRPr="00FE297C">
        <w:rPr>
          <w:rFonts w:asciiTheme="majorBidi" w:hAnsi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28B367F" w14:textId="03119FFB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/>
          <w:sz w:val="30"/>
          <w:szCs w:val="30"/>
        </w:rPr>
      </w:pPr>
    </w:p>
    <w:p w14:paraId="56331874" w14:textId="013E03CC" w:rsidR="00853347" w:rsidRPr="00FE297C" w:rsidRDefault="00853347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/>
          <w:sz w:val="30"/>
          <w:szCs w:val="30"/>
        </w:rPr>
      </w:pPr>
    </w:p>
    <w:p w14:paraId="43245192" w14:textId="27098A3F" w:rsidR="00853347" w:rsidRPr="00FE297C" w:rsidRDefault="00853347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/>
          <w:sz w:val="30"/>
          <w:szCs w:val="30"/>
        </w:rPr>
      </w:pPr>
    </w:p>
    <w:p w14:paraId="3409525A" w14:textId="77777777" w:rsidR="00F90BA9" w:rsidRPr="00FE297C" w:rsidRDefault="00F90BA9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/>
          <w:sz w:val="30"/>
          <w:szCs w:val="30"/>
        </w:rPr>
      </w:pPr>
    </w:p>
    <w:p w14:paraId="01B672B8" w14:textId="1AD214A8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FE297C">
        <w:rPr>
          <w:rFonts w:asciiTheme="majorBidi" w:hAnsiTheme="majorBidi"/>
          <w:sz w:val="30"/>
          <w:szCs w:val="30"/>
          <w:cs/>
        </w:rPr>
        <w:lastRenderedPageBreak/>
        <w:t>กลุ่มบริษัทพิจารณาว่าสินทรัพย์ทางการเงินจะเกิดการผิดสัญญาเมื่อ</w:t>
      </w:r>
    </w:p>
    <w:p w14:paraId="4F5BB963" w14:textId="3B335333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/>
          <w:sz w:val="30"/>
          <w:szCs w:val="30"/>
        </w:rPr>
      </w:pPr>
      <w:r w:rsidRPr="00FE297C">
        <w:rPr>
          <w:rFonts w:asciiTheme="majorBidi" w:hAnsiTheme="majorBidi"/>
          <w:sz w:val="30"/>
          <w:szCs w:val="30"/>
          <w:cs/>
        </w:rPr>
        <w:t>-</w:t>
      </w:r>
      <w:r w:rsidRPr="00FE297C">
        <w:rPr>
          <w:rFonts w:asciiTheme="majorBidi" w:hAnsiTheme="majorBidi"/>
          <w:sz w:val="30"/>
          <w:szCs w:val="30"/>
          <w:cs/>
        </w:rPr>
        <w:tab/>
        <w:t>ผู้กู้ไม่สามารถจ่ายชำระภาระผูกพันด้าน</w:t>
      </w:r>
      <w:r w:rsidRPr="00FE297C">
        <w:rPr>
          <w:rFonts w:asciiTheme="majorBidi" w:hAnsiTheme="majorBidi" w:cstheme="majorBidi"/>
          <w:sz w:val="30"/>
          <w:szCs w:val="30"/>
          <w:cs/>
        </w:rPr>
        <w:t>เครดิตให้แก่กลุ่มบริษัทได้เต็มจำนวน อีกทั้งกลุ่มบริษัทไม่</w:t>
      </w:r>
      <w:r w:rsidRPr="00FE297C">
        <w:rPr>
          <w:rFonts w:asciiTheme="majorBidi" w:hAnsiTheme="majorBidi"/>
          <w:sz w:val="30"/>
          <w:szCs w:val="30"/>
          <w:cs/>
        </w:rPr>
        <w:t xml:space="preserve">มีสิทธิในการไล่เบี้ย เช่น การยึดหลักประกัน (หากมีการวางหลักประกัน) หรือ </w:t>
      </w:r>
    </w:p>
    <w:p w14:paraId="0CE3DBD1" w14:textId="48121596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/>
          <w:sz w:val="30"/>
          <w:szCs w:val="30"/>
        </w:rPr>
      </w:pPr>
      <w:r w:rsidRPr="00FE297C">
        <w:rPr>
          <w:rFonts w:asciiTheme="majorBidi" w:hAnsiTheme="majorBidi"/>
          <w:sz w:val="30"/>
          <w:szCs w:val="30"/>
          <w:cs/>
        </w:rPr>
        <w:t>-</w:t>
      </w:r>
      <w:r w:rsidRPr="00FE297C">
        <w:rPr>
          <w:rFonts w:asciiTheme="majorBidi" w:hAnsi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166896" w:rsidRPr="00FE297C">
        <w:rPr>
          <w:rFonts w:asciiTheme="majorBidi" w:hAnsiTheme="majorBidi"/>
          <w:sz w:val="30"/>
          <w:szCs w:val="30"/>
        </w:rPr>
        <w:t>90</w:t>
      </w:r>
      <w:r w:rsidRPr="00FE297C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1C74AB08" w14:textId="77777777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42D21E09" w14:textId="3B0BB1E1" w:rsidR="00976D74" w:rsidRPr="00FE297C" w:rsidRDefault="00976D74" w:rsidP="00976D74">
      <w:pPr>
        <w:pStyle w:val="BodyText"/>
        <w:numPr>
          <w:ilvl w:val="0"/>
          <w:numId w:val="4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</w:rPr>
      </w:pPr>
      <w:r w:rsidRPr="00FE297C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11D707BA" w14:textId="6FB95F5E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/>
          <w:sz w:val="30"/>
          <w:szCs w:val="30"/>
        </w:rPr>
      </w:pPr>
      <w:r w:rsidRPr="00FE297C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</w:t>
      </w:r>
      <w:r w:rsidRPr="00FE297C">
        <w:rPr>
          <w:rFonts w:asciiTheme="majorBidi" w:hAnsiTheme="majorBidi" w:cstheme="majorBidi"/>
          <w:sz w:val="30"/>
          <w:szCs w:val="30"/>
          <w:cs/>
        </w:rPr>
        <w:t>น่ายเมื่อกลุ่มบริษัทไม่สามารถ</w:t>
      </w:r>
      <w:r w:rsidRPr="00FE297C">
        <w:rPr>
          <w:rFonts w:asciiTheme="majorBidi" w:hAnsiTheme="majorBidi"/>
          <w:sz w:val="30"/>
          <w:szCs w:val="30"/>
          <w:cs/>
        </w:rPr>
        <w:t>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15036DA" w14:textId="77777777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2"/>
          <w:szCs w:val="22"/>
        </w:rPr>
      </w:pPr>
    </w:p>
    <w:p w14:paraId="7D54F939" w14:textId="358C9CA6" w:rsidR="00976D74" w:rsidRPr="00FE297C" w:rsidRDefault="00976D74" w:rsidP="00976D74">
      <w:pPr>
        <w:pStyle w:val="BodyText"/>
        <w:numPr>
          <w:ilvl w:val="0"/>
          <w:numId w:val="4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FE297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3FE9EA1B" w14:textId="564CBD52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0BC6F07E" w14:textId="77777777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2"/>
          <w:szCs w:val="22"/>
          <w:shd w:val="clear" w:color="auto" w:fill="E0E0E0"/>
          <w:cs/>
        </w:rPr>
      </w:pPr>
    </w:p>
    <w:p w14:paraId="6A04CDB7" w14:textId="77777777" w:rsidR="00976D74" w:rsidRPr="00FE297C" w:rsidRDefault="00976D74" w:rsidP="00976D74">
      <w:pPr>
        <w:pStyle w:val="BodyText"/>
        <w:numPr>
          <w:ilvl w:val="0"/>
          <w:numId w:val="4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297C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5554CB4F" w14:textId="308139DE" w:rsidR="00976D74" w:rsidRPr="00FE297C" w:rsidRDefault="00976D74" w:rsidP="00976D74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  <w:r w:rsidRPr="00FE297C" w:rsidDel="001A6CC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10869C5" w14:textId="77777777" w:rsidR="00976D74" w:rsidRPr="00FE297C" w:rsidRDefault="00976D74" w:rsidP="00976D74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color w:val="3535E3"/>
          <w:sz w:val="22"/>
          <w:szCs w:val="22"/>
        </w:rPr>
      </w:pPr>
    </w:p>
    <w:p w14:paraId="2ACE7CC4" w14:textId="442A941F" w:rsidR="00976D74" w:rsidRPr="00FE297C" w:rsidDel="001A6CC8" w:rsidRDefault="00976D74" w:rsidP="00976D74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FE297C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FE297C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FE297C" w:rsidDel="001A6CC8">
        <w:rPr>
          <w:rFonts w:asciiTheme="majorBidi" w:hAnsiTheme="majorBidi" w:cstheme="majorBidi"/>
          <w:sz w:val="30"/>
          <w:szCs w:val="30"/>
          <w:cs/>
        </w:rPr>
        <w:t xml:space="preserve"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14:paraId="4E9528A5" w14:textId="31FEDEB5" w:rsidR="00976D74" w:rsidRPr="00FE297C" w:rsidDel="001A6CC8" w:rsidRDefault="00976D74" w:rsidP="00976D74">
      <w:pPr>
        <w:pStyle w:val="block"/>
        <w:numPr>
          <w:ilvl w:val="0"/>
          <w:numId w:val="26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E297C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166896" w:rsidRPr="00FE297C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FE297C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E297C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E297C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B4519AF" w14:textId="2B2D7ED4" w:rsidR="00976D74" w:rsidRPr="00FE297C" w:rsidDel="001A6CC8" w:rsidRDefault="00976D74" w:rsidP="00976D74">
      <w:pPr>
        <w:pStyle w:val="block"/>
        <w:numPr>
          <w:ilvl w:val="0"/>
          <w:numId w:val="26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E297C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E297C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66896" w:rsidRPr="00FE297C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E297C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FE297C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166896" w:rsidRPr="00FE297C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4F71CF3" w14:textId="5B007388" w:rsidR="00976D74" w:rsidRPr="00FE297C" w:rsidDel="001A6CC8" w:rsidRDefault="00976D74" w:rsidP="00976D74">
      <w:pPr>
        <w:pStyle w:val="block"/>
        <w:numPr>
          <w:ilvl w:val="0"/>
          <w:numId w:val="26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E297C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E297C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66896" w:rsidRPr="00FE297C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FE297C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FE297C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71E6FF8" w14:textId="6BA5A55A" w:rsidR="00976D74" w:rsidRPr="00FE297C" w:rsidRDefault="00976D74" w:rsidP="0097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2"/>
          <w:szCs w:val="22"/>
        </w:rPr>
      </w:pPr>
    </w:p>
    <w:p w14:paraId="48759795" w14:textId="656015A0" w:rsidR="00D80329" w:rsidRPr="00FE297C" w:rsidDel="001A6CC8" w:rsidRDefault="00D80329" w:rsidP="00D80329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FE297C" w:rsidDel="001A6CC8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62451960" w14:textId="77777777" w:rsidR="00D80329" w:rsidRPr="00FE297C" w:rsidDel="001A6CC8" w:rsidRDefault="00D80329" w:rsidP="00D80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2"/>
          <w:szCs w:val="22"/>
        </w:rPr>
      </w:pPr>
    </w:p>
    <w:p w14:paraId="6BD476F1" w14:textId="32E301E9" w:rsidR="00F27FDD" w:rsidRPr="00FE297C" w:rsidRDefault="00D80329" w:rsidP="00853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color w:val="000000"/>
          <w:sz w:val="30"/>
          <w:szCs w:val="30"/>
          <w:shd w:val="clear" w:color="auto" w:fill="D9D9D9" w:themeFill="background1" w:themeFillShade="D9"/>
        </w:rPr>
      </w:pPr>
      <w:r w:rsidRPr="00FE297C" w:rsidDel="001A6CC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5430C9F6" w14:textId="75F6F535" w:rsidR="00976D74" w:rsidRPr="00FE297C" w:rsidRDefault="00976D74" w:rsidP="00DD0CD3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FE297C">
        <w:rPr>
          <w:rFonts w:asciiTheme="majorBidi" w:hAnsiTheme="majorBidi"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</w:p>
    <w:p w14:paraId="4268119C" w14:textId="77777777" w:rsidR="00B62A7E" w:rsidRPr="00FE297C" w:rsidRDefault="00B62A7E" w:rsidP="00DD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/>
          <w:sz w:val="30"/>
          <w:szCs w:val="30"/>
        </w:rPr>
      </w:pPr>
      <w:r w:rsidRPr="00FE297C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FE297C">
        <w:rPr>
          <w:rFonts w:asciiTheme="majorBidi" w:hAnsiTheme="majorBidi" w:hint="cs"/>
          <w:sz w:val="30"/>
          <w:szCs w:val="30"/>
          <w:cs/>
        </w:rPr>
        <w:t>มูล</w:t>
      </w:r>
      <w:r w:rsidRPr="00FE297C">
        <w:rPr>
          <w:rFonts w:asciiTheme="majorBidi" w:hAnsiTheme="majorBidi"/>
          <w:sz w:val="30"/>
          <w:szCs w:val="30"/>
          <w:cs/>
        </w:rPr>
        <w:t>ค่าด้วย</w:t>
      </w:r>
      <w:r w:rsidRPr="00FE297C">
        <w:rPr>
          <w:rFonts w:asciiTheme="majorBidi" w:hAnsiTheme="majorBidi" w:hint="cs"/>
          <w:sz w:val="30"/>
          <w:szCs w:val="30"/>
          <w:cs/>
        </w:rPr>
        <w:t>ราคาทุนตัดจำหน่าย</w:t>
      </w:r>
      <w:r w:rsidRPr="00FE297C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  <w:r w:rsidRPr="00FE297C">
        <w:rPr>
          <w:rFonts w:asciiTheme="majorBidi" w:hAnsiTheme="majorBidi"/>
          <w:sz w:val="30"/>
          <w:szCs w:val="30"/>
        </w:rPr>
        <w:t xml:space="preserve"> </w:t>
      </w:r>
    </w:p>
    <w:p w14:paraId="133A179C" w14:textId="77777777" w:rsidR="004B7350" w:rsidRPr="00FE297C" w:rsidRDefault="004B7350" w:rsidP="002B4C59">
      <w:pPr>
        <w:pStyle w:val="block"/>
        <w:spacing w:after="0" w:line="240" w:lineRule="atLeast"/>
        <w:ind w:left="720" w:right="-7"/>
        <w:jc w:val="thaiDistribute"/>
        <w:rPr>
          <w:rFonts w:asciiTheme="majorBidi" w:hAnsiTheme="majorBidi"/>
          <w:sz w:val="24"/>
          <w:szCs w:val="24"/>
          <w:lang w:bidi="th-TH"/>
        </w:rPr>
      </w:pPr>
    </w:p>
    <w:tbl>
      <w:tblPr>
        <w:tblpPr w:leftFromText="180" w:rightFromText="180" w:vertAnchor="text" w:horzAnchor="margin" w:tblpX="474" w:tblpY="183"/>
        <w:tblW w:w="990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170"/>
        <w:gridCol w:w="180"/>
        <w:gridCol w:w="1159"/>
        <w:gridCol w:w="180"/>
        <w:gridCol w:w="1001"/>
        <w:gridCol w:w="180"/>
        <w:gridCol w:w="1170"/>
        <w:gridCol w:w="180"/>
        <w:gridCol w:w="900"/>
        <w:gridCol w:w="180"/>
        <w:gridCol w:w="1172"/>
      </w:tblGrid>
      <w:tr w:rsidR="004B7350" w:rsidRPr="00FE297C" w14:paraId="264376F1" w14:textId="77777777" w:rsidTr="006C7650">
        <w:trPr>
          <w:trHeight w:val="363"/>
          <w:tblHeader/>
        </w:trPr>
        <w:tc>
          <w:tcPr>
            <w:tcW w:w="2430" w:type="dxa"/>
            <w:shd w:val="clear" w:color="auto" w:fill="auto"/>
            <w:vAlign w:val="bottom"/>
          </w:tcPr>
          <w:p w14:paraId="742ABA3C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63787D5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B62CFEB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9" w:type="dxa"/>
          </w:tcPr>
          <w:p w14:paraId="58CF4688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2D1B948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83" w:type="dxa"/>
            <w:gridSpan w:val="7"/>
            <w:shd w:val="clear" w:color="auto" w:fill="auto"/>
            <w:vAlign w:val="bottom"/>
          </w:tcPr>
          <w:p w14:paraId="62BDCBE2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4B7350" w:rsidRPr="00FE297C" w14:paraId="5DF80E1E" w14:textId="77777777" w:rsidTr="006C7650">
        <w:trPr>
          <w:trHeight w:val="363"/>
          <w:tblHeader/>
        </w:trPr>
        <w:tc>
          <w:tcPr>
            <w:tcW w:w="2430" w:type="dxa"/>
            <w:shd w:val="clear" w:color="auto" w:fill="auto"/>
            <w:vAlign w:val="bottom"/>
          </w:tcPr>
          <w:p w14:paraId="0536CD3A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2509" w:type="dxa"/>
            <w:gridSpan w:val="3"/>
            <w:tcBorders>
              <w:bottom w:val="single" w:sz="4" w:space="0" w:color="auto"/>
            </w:tcBorders>
          </w:tcPr>
          <w:p w14:paraId="226BDD19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F0DD64F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8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36073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4B7350" w:rsidRPr="00FE297C" w14:paraId="5A3C8D50" w14:textId="77777777" w:rsidTr="006C7650">
        <w:trPr>
          <w:trHeight w:val="363"/>
          <w:tblHeader/>
        </w:trPr>
        <w:tc>
          <w:tcPr>
            <w:tcW w:w="2430" w:type="dxa"/>
            <w:shd w:val="clear" w:color="auto" w:fill="auto"/>
            <w:vAlign w:val="bottom"/>
          </w:tcPr>
          <w:p w14:paraId="104275EF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0B30DEA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029BDC5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9" w:type="dxa"/>
          </w:tcPr>
          <w:p w14:paraId="6C6220C1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ราคาทุนตัดจำหน่าย</w:t>
            </w: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 xml:space="preserve"> - 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0B8F856D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1BFE5D13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455768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736D86B" w14:textId="5F74B6CE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E195E15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E3B23F8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DDFC0DA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BF64A6E" w14:textId="15A6B8FD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29232B4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DB00DF0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613956B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57ECA3" w14:textId="79DB802D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01DD69F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03BF6E74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1FCFFB3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1EA72A2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B7350" w:rsidRPr="00FE297C" w14:paraId="40E5A52A" w14:textId="77777777" w:rsidTr="006C7650">
        <w:trPr>
          <w:tblHeader/>
        </w:trPr>
        <w:tc>
          <w:tcPr>
            <w:tcW w:w="2430" w:type="dxa"/>
            <w:shd w:val="clear" w:color="auto" w:fill="auto"/>
          </w:tcPr>
          <w:p w14:paraId="60061572" w14:textId="77777777" w:rsidR="004B7350" w:rsidRPr="00FE297C" w:rsidRDefault="004B7350" w:rsidP="00DC4CF2">
            <w:pPr>
              <w:ind w:left="180" w:hanging="180"/>
              <w:rPr>
                <w:b/>
                <w:bCs/>
                <w:i/>
                <w:iCs/>
              </w:rPr>
            </w:pPr>
          </w:p>
        </w:tc>
        <w:tc>
          <w:tcPr>
            <w:tcW w:w="1170" w:type="dxa"/>
          </w:tcPr>
          <w:p w14:paraId="64719905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5083027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9" w:type="dxa"/>
          </w:tcPr>
          <w:p w14:paraId="562C321E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88B7CBD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83" w:type="dxa"/>
            <w:gridSpan w:val="7"/>
            <w:shd w:val="clear" w:color="auto" w:fill="auto"/>
          </w:tcPr>
          <w:p w14:paraId="1A3D68AE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FE297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4B7350" w:rsidRPr="00FE297C" w14:paraId="73DEDDC7" w14:textId="77777777" w:rsidTr="006C7650">
        <w:trPr>
          <w:cantSplit/>
        </w:trPr>
        <w:tc>
          <w:tcPr>
            <w:tcW w:w="2430" w:type="dxa"/>
            <w:shd w:val="clear" w:color="auto" w:fill="auto"/>
          </w:tcPr>
          <w:p w14:paraId="44FE20D0" w14:textId="52665E5D" w:rsidR="004B7350" w:rsidRPr="00FE297C" w:rsidRDefault="00166896" w:rsidP="00DC4CF2">
            <w:pPr>
              <w:tabs>
                <w:tab w:val="clear" w:pos="227"/>
              </w:tabs>
              <w:ind w:left="37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B7350" w:rsidRPr="00FE2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="004B7350"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643D9C42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A081DF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AA2FF15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20B5E1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23EE25C6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22BD6C7" w14:textId="77777777" w:rsidR="004B7350" w:rsidRPr="00FE297C" w:rsidRDefault="004B7350" w:rsidP="00DC4CF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DB4C75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6111F3E" w14:textId="77777777" w:rsidR="004B7350" w:rsidRPr="00FE297C" w:rsidRDefault="004B7350" w:rsidP="00DC4CF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9E845DE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ECD4644" w14:textId="77777777" w:rsidR="004B7350" w:rsidRPr="00FE297C" w:rsidRDefault="004B7350" w:rsidP="00DC4CF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40D78C4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350" w:rsidRPr="00FE297C" w14:paraId="37449541" w14:textId="77777777" w:rsidTr="006C7650">
        <w:trPr>
          <w:cantSplit/>
        </w:trPr>
        <w:tc>
          <w:tcPr>
            <w:tcW w:w="2430" w:type="dxa"/>
            <w:shd w:val="clear" w:color="auto" w:fill="auto"/>
          </w:tcPr>
          <w:p w14:paraId="47EF0EAF" w14:textId="77777777" w:rsidR="004B7350" w:rsidRPr="00FE297C" w:rsidRDefault="004B7350" w:rsidP="00DC4CF2">
            <w:pPr>
              <w:tabs>
                <w:tab w:val="clear" w:pos="227"/>
                <w:tab w:val="decimal" w:pos="510"/>
              </w:tabs>
              <w:ind w:left="37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สินทรัพย์และหนี้สินทางการเงิน</w:t>
            </w:r>
          </w:p>
        </w:tc>
        <w:tc>
          <w:tcPr>
            <w:tcW w:w="1170" w:type="dxa"/>
          </w:tcPr>
          <w:p w14:paraId="39131EED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D962B49" w14:textId="77777777" w:rsidR="004B7350" w:rsidRPr="00FE297C" w:rsidRDefault="004B7350" w:rsidP="00DC4C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75076A68" w14:textId="77777777" w:rsidR="004B7350" w:rsidRPr="00FE297C" w:rsidRDefault="004B7350" w:rsidP="00DC4C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889FE49" w14:textId="77777777" w:rsidR="004B7350" w:rsidRPr="00FE297C" w:rsidRDefault="004B7350" w:rsidP="00DC4C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20ECFC94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A28D3C" w14:textId="77777777" w:rsidR="004B7350" w:rsidRPr="00FE297C" w:rsidRDefault="004B7350" w:rsidP="00DC4CF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111DF8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B7B7DF" w14:textId="77777777" w:rsidR="004B7350" w:rsidRPr="00FE297C" w:rsidRDefault="004B7350" w:rsidP="00DC4CF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7159464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1EAAAE0" w14:textId="77777777" w:rsidR="004B7350" w:rsidRPr="00FE297C" w:rsidRDefault="004B7350" w:rsidP="00DC4CF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2AA3874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83778" w:rsidRPr="00FE297C" w14:paraId="7A938A95" w14:textId="77777777" w:rsidTr="006C7650">
        <w:trPr>
          <w:cantSplit/>
        </w:trPr>
        <w:tc>
          <w:tcPr>
            <w:tcW w:w="2430" w:type="dxa"/>
            <w:shd w:val="clear" w:color="auto" w:fill="auto"/>
          </w:tcPr>
          <w:p w14:paraId="637E5A6F" w14:textId="654BEF9B" w:rsidR="00783778" w:rsidRPr="00FE297C" w:rsidRDefault="00783778" w:rsidP="00783778">
            <w:pPr>
              <w:tabs>
                <w:tab w:val="clear" w:pos="227"/>
                <w:tab w:val="decimal" w:pos="510"/>
              </w:tabs>
              <w:ind w:left="37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6808F142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160519C" w14:textId="2F8CCCC3" w:rsidR="00783778" w:rsidRPr="00FE297C" w:rsidRDefault="00783778" w:rsidP="0078377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100,0</w:t>
            </w:r>
            <w:r w:rsidR="006002BD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80" w:type="dxa"/>
          </w:tcPr>
          <w:p w14:paraId="672775C2" w14:textId="77777777" w:rsidR="00783778" w:rsidRPr="00FE297C" w:rsidRDefault="00783778" w:rsidP="007837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6BC51635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FDD7422" w14:textId="02F1D0F7" w:rsidR="00783778" w:rsidRPr="00FE297C" w:rsidRDefault="00783778" w:rsidP="007F67B9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BD2DCC" w14:textId="77777777" w:rsidR="00783778" w:rsidRPr="00FE297C" w:rsidRDefault="00783778" w:rsidP="007837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0E53AC9C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D929EE2" w14:textId="6E65DFF6" w:rsidR="007D71CA" w:rsidRPr="00FE297C" w:rsidRDefault="007D71CA" w:rsidP="007D71CA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E631A5" w14:textId="77777777" w:rsidR="00783778" w:rsidRPr="00FE297C" w:rsidRDefault="00783778" w:rsidP="00783778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15E55E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60B765D" w14:textId="742AE9BB" w:rsidR="00783778" w:rsidRPr="00FE297C" w:rsidRDefault="007D71CA" w:rsidP="007F67B9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100,081</w:t>
            </w:r>
          </w:p>
        </w:tc>
        <w:tc>
          <w:tcPr>
            <w:tcW w:w="180" w:type="dxa"/>
            <w:shd w:val="clear" w:color="auto" w:fill="auto"/>
          </w:tcPr>
          <w:p w14:paraId="20C88529" w14:textId="77777777" w:rsidR="00783778" w:rsidRPr="00FE297C" w:rsidRDefault="00783778" w:rsidP="00783778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D932DD6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7A93249" w14:textId="72524122" w:rsidR="00783778" w:rsidRPr="00FE297C" w:rsidRDefault="00783778" w:rsidP="007F67B9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FB03CB" w14:textId="77777777" w:rsidR="00783778" w:rsidRPr="00FE297C" w:rsidRDefault="00783778" w:rsidP="00783778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8999FC0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  <w:p w14:paraId="78CD6473" w14:textId="18925FE5" w:rsidR="00783778" w:rsidRPr="00FE297C" w:rsidRDefault="00783778" w:rsidP="007F67B9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100,081</w:t>
            </w:r>
          </w:p>
        </w:tc>
      </w:tr>
      <w:tr w:rsidR="00783778" w:rsidRPr="00FE297C" w14:paraId="77A07D76" w14:textId="77777777" w:rsidTr="006C7650">
        <w:trPr>
          <w:cantSplit/>
        </w:trPr>
        <w:tc>
          <w:tcPr>
            <w:tcW w:w="2430" w:type="dxa"/>
            <w:shd w:val="clear" w:color="auto" w:fill="auto"/>
          </w:tcPr>
          <w:p w14:paraId="5D1EB3A8" w14:textId="77777777" w:rsidR="00783778" w:rsidRPr="00FE297C" w:rsidRDefault="00783778" w:rsidP="00783778">
            <w:pPr>
              <w:tabs>
                <w:tab w:val="clear" w:pos="227"/>
                <w:tab w:val="decimal" w:pos="510"/>
              </w:tabs>
              <w:ind w:left="37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085E72C4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DDF1416" w14:textId="0578DA61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128AF2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019EBA8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C6968F7" w14:textId="2A656D2C" w:rsidR="00783778" w:rsidRPr="00FE297C" w:rsidRDefault="00783778" w:rsidP="0078377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FE297C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085</w:t>
            </w:r>
            <w:r w:rsidRPr="00FE297C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985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2EC99BC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3445C107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9D27825" w14:textId="4D724820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57FBC9" w14:textId="77777777" w:rsidR="00783778" w:rsidRPr="00FE297C" w:rsidRDefault="00783778" w:rsidP="0078377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741076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C631E6C" w14:textId="730AF55E" w:rsidR="00783778" w:rsidRPr="00FE297C" w:rsidRDefault="00783778" w:rsidP="0078377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1,066,198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192C4E3" w14:textId="77777777" w:rsidR="00783778" w:rsidRPr="00FE297C" w:rsidRDefault="00783778" w:rsidP="0078377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9132678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6982663" w14:textId="2DA83557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05695A" w14:textId="77777777" w:rsidR="00783778" w:rsidRPr="00FE297C" w:rsidRDefault="00783778" w:rsidP="0078377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43F7F6E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8A75CD0" w14:textId="5EB79798" w:rsidR="00783778" w:rsidRPr="00FE297C" w:rsidRDefault="00783778" w:rsidP="0078377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1,066,198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83778" w:rsidRPr="00FE297C" w14:paraId="4FEFD821" w14:textId="77777777" w:rsidTr="006C7650">
        <w:trPr>
          <w:cantSplit/>
        </w:trPr>
        <w:tc>
          <w:tcPr>
            <w:tcW w:w="2430" w:type="dxa"/>
            <w:shd w:val="clear" w:color="auto" w:fill="auto"/>
          </w:tcPr>
          <w:p w14:paraId="62FA1944" w14:textId="5E068D54" w:rsidR="00783778" w:rsidRPr="00FE297C" w:rsidRDefault="00783778" w:rsidP="00783778">
            <w:pPr>
              <w:tabs>
                <w:tab w:val="clear" w:pos="227"/>
                <w:tab w:val="decimal" w:pos="510"/>
              </w:tabs>
              <w:ind w:left="37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หนี้สินทางการเงินจาก</w:t>
            </w: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9B2F42B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14DDAEF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FA83A38" w14:textId="15CACF4C" w:rsidR="00783778" w:rsidRPr="00FE297C" w:rsidRDefault="00783778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2,977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3CE3B20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C5D9A47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62922FD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9BF3115" w14:textId="033019DB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CAF980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325834E4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30E0C9E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3D27B8B" w14:textId="7CF1CB38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DA4761" w14:textId="77777777" w:rsidR="00783778" w:rsidRPr="00FE297C" w:rsidRDefault="00783778" w:rsidP="0078377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7C587B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E5B4CDA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CF143CF" w14:textId="516EDB74" w:rsidR="00783778" w:rsidRPr="00FE297C" w:rsidRDefault="00783778" w:rsidP="0078377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2,977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EC32170" w14:textId="77777777" w:rsidR="00783778" w:rsidRPr="00FE297C" w:rsidRDefault="00783778" w:rsidP="0078377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1713DC7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05BE457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EE672DE" w14:textId="7053D0C5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D19CCC" w14:textId="77777777" w:rsidR="00783778" w:rsidRPr="00FE297C" w:rsidRDefault="00783778" w:rsidP="0078377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854BF2A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  <w:p w14:paraId="563682A0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  <w:p w14:paraId="1978F230" w14:textId="1E2496CF" w:rsidR="00783778" w:rsidRPr="00FE297C" w:rsidRDefault="00783778" w:rsidP="00605CEF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2,977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83778" w:rsidRPr="00FE297C" w14:paraId="6FDA5D93" w14:textId="77777777" w:rsidTr="006C7650">
        <w:trPr>
          <w:cantSplit/>
        </w:trPr>
        <w:tc>
          <w:tcPr>
            <w:tcW w:w="2430" w:type="dxa"/>
            <w:shd w:val="clear" w:color="auto" w:fill="auto"/>
          </w:tcPr>
          <w:p w14:paraId="19842CBD" w14:textId="77777777" w:rsidR="00783778" w:rsidRPr="00FE297C" w:rsidRDefault="00783778" w:rsidP="00783778">
            <w:pPr>
              <w:tabs>
                <w:tab w:val="clear" w:pos="227"/>
                <w:tab w:val="decimal" w:pos="510"/>
              </w:tabs>
              <w:ind w:left="37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B51F0E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5755879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1CFBB28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4B8C8E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025BDEB6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7B9C4C" w14:textId="77777777" w:rsidR="00783778" w:rsidRPr="00FE297C" w:rsidRDefault="00783778" w:rsidP="0078377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27E196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05F708" w14:textId="77777777" w:rsidR="00783778" w:rsidRPr="00FE297C" w:rsidRDefault="00783778" w:rsidP="0078377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6E2C8F3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543B9FD" w14:textId="77777777" w:rsidR="00783778" w:rsidRPr="00FE297C" w:rsidRDefault="00783778" w:rsidP="0078377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2430317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778" w:rsidRPr="00FE297C" w14:paraId="2978D725" w14:textId="77777777" w:rsidTr="006C7650">
        <w:trPr>
          <w:cantSplit/>
        </w:trPr>
        <w:tc>
          <w:tcPr>
            <w:tcW w:w="2430" w:type="dxa"/>
            <w:shd w:val="clear" w:color="auto" w:fill="auto"/>
          </w:tcPr>
          <w:p w14:paraId="3B72F73D" w14:textId="46841C32" w:rsidR="00783778" w:rsidRPr="00FE297C" w:rsidRDefault="00783778" w:rsidP="00783778">
            <w:pPr>
              <w:tabs>
                <w:tab w:val="clear" w:pos="227"/>
                <w:tab w:val="decimal" w:pos="510"/>
              </w:tabs>
              <w:ind w:left="37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E2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4483BBB2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CC48205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9BCB1EF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031FE7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1DEBA0FC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8BA2A2" w14:textId="77777777" w:rsidR="00783778" w:rsidRPr="00FE297C" w:rsidRDefault="00783778" w:rsidP="0078377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EB1ECE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09ABB7" w14:textId="77777777" w:rsidR="00783778" w:rsidRPr="00FE297C" w:rsidRDefault="00783778" w:rsidP="0078377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70D4E04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76D4AF" w14:textId="77777777" w:rsidR="00783778" w:rsidRPr="00FE297C" w:rsidRDefault="00783778" w:rsidP="0078377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DCA0042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778" w:rsidRPr="00FE297C" w14:paraId="37621283" w14:textId="77777777" w:rsidTr="006C7650">
        <w:trPr>
          <w:cantSplit/>
        </w:trPr>
        <w:tc>
          <w:tcPr>
            <w:tcW w:w="2430" w:type="dxa"/>
            <w:shd w:val="clear" w:color="auto" w:fill="auto"/>
          </w:tcPr>
          <w:p w14:paraId="2744B08A" w14:textId="6F1A0DB2" w:rsidR="00783778" w:rsidRPr="00FE297C" w:rsidRDefault="00783778" w:rsidP="00783778">
            <w:pPr>
              <w:tabs>
                <w:tab w:val="clear" w:pos="227"/>
                <w:tab w:val="decimal" w:pos="510"/>
              </w:tabs>
              <w:ind w:left="37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สินทรัพย์และหนี้สินทางการเงิน</w:t>
            </w:r>
          </w:p>
        </w:tc>
        <w:tc>
          <w:tcPr>
            <w:tcW w:w="1170" w:type="dxa"/>
          </w:tcPr>
          <w:p w14:paraId="11355369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5CD9C3D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BEFB9BB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6B53884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6145E3E9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45582E" w14:textId="77777777" w:rsidR="00783778" w:rsidRPr="00FE297C" w:rsidRDefault="00783778" w:rsidP="0078377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54C42F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F7395C" w14:textId="77777777" w:rsidR="00783778" w:rsidRPr="00FE297C" w:rsidRDefault="00783778" w:rsidP="0078377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96042AE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EAF943" w14:textId="77777777" w:rsidR="00783778" w:rsidRPr="00FE297C" w:rsidRDefault="00783778" w:rsidP="0078377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D692FF8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778" w:rsidRPr="00FE297C" w14:paraId="30707689" w14:textId="77777777" w:rsidTr="006C7650">
        <w:trPr>
          <w:cantSplit/>
        </w:trPr>
        <w:tc>
          <w:tcPr>
            <w:tcW w:w="2430" w:type="dxa"/>
            <w:shd w:val="clear" w:color="auto" w:fill="auto"/>
          </w:tcPr>
          <w:p w14:paraId="486D0820" w14:textId="558C4965" w:rsidR="00783778" w:rsidRPr="00FE297C" w:rsidRDefault="00783778" w:rsidP="00783778">
            <w:pPr>
              <w:tabs>
                <w:tab w:val="clear" w:pos="227"/>
                <w:tab w:val="decimal" w:pos="510"/>
              </w:tabs>
              <w:ind w:left="37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06D5A4BC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9DD99FB" w14:textId="5308774D" w:rsidR="00783778" w:rsidRPr="00FE297C" w:rsidRDefault="00783778" w:rsidP="003F78D7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68EA4E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EB87B8C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F18E0D" w14:textId="4D1D7904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(1,396,417)</w:t>
            </w:r>
          </w:p>
        </w:tc>
        <w:tc>
          <w:tcPr>
            <w:tcW w:w="180" w:type="dxa"/>
          </w:tcPr>
          <w:p w14:paraId="41E348C9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shd w:val="clear" w:color="auto" w:fill="auto"/>
          </w:tcPr>
          <w:p w14:paraId="75431CBC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76C2C79" w14:textId="066895AF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F2F58D" w14:textId="77777777" w:rsidR="00783778" w:rsidRPr="00FE297C" w:rsidRDefault="00783778" w:rsidP="0078377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7640CE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2C2E2A9" w14:textId="2AB2410C" w:rsidR="00783778" w:rsidRPr="00FE297C" w:rsidRDefault="00783778" w:rsidP="0078377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(1,364,386)</w:t>
            </w:r>
          </w:p>
        </w:tc>
        <w:tc>
          <w:tcPr>
            <w:tcW w:w="180" w:type="dxa"/>
            <w:shd w:val="clear" w:color="auto" w:fill="auto"/>
          </w:tcPr>
          <w:p w14:paraId="197E4F54" w14:textId="77777777" w:rsidR="00783778" w:rsidRPr="00FE297C" w:rsidRDefault="00783778" w:rsidP="0078377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68BBA6A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DB60C81" w14:textId="3AA0D157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0A732C" w14:textId="77777777" w:rsidR="00783778" w:rsidRPr="00FE297C" w:rsidRDefault="00783778" w:rsidP="0078377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CAFC488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  <w:p w14:paraId="67F155AB" w14:textId="797B5D1B" w:rsidR="00783778" w:rsidRPr="00FE297C" w:rsidRDefault="00783778" w:rsidP="0078377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1,364,386</w:t>
            </w:r>
            <w:r w:rsidRPr="00FE297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3778" w:rsidRPr="00FE297C" w14:paraId="4500E0B7" w14:textId="77777777" w:rsidTr="006C7650">
        <w:trPr>
          <w:cantSplit/>
        </w:trPr>
        <w:tc>
          <w:tcPr>
            <w:tcW w:w="2430" w:type="dxa"/>
            <w:shd w:val="clear" w:color="auto" w:fill="auto"/>
          </w:tcPr>
          <w:p w14:paraId="65803172" w14:textId="33384A3E" w:rsidR="00783778" w:rsidRPr="00FE297C" w:rsidRDefault="00783778" w:rsidP="00783778">
            <w:pPr>
              <w:tabs>
                <w:tab w:val="clear" w:pos="227"/>
                <w:tab w:val="decimal" w:pos="510"/>
              </w:tabs>
              <w:ind w:left="37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สินทรัพย์ทางการเงินจาก</w:t>
            </w: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901C131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EE66C83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1F5CDCA" w14:textId="635D572E" w:rsidR="00783778" w:rsidRPr="00FE297C" w:rsidRDefault="00783778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1,957</w:t>
            </w:r>
          </w:p>
        </w:tc>
        <w:tc>
          <w:tcPr>
            <w:tcW w:w="180" w:type="dxa"/>
          </w:tcPr>
          <w:p w14:paraId="4DE47D06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EB24972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6E0B87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9D2353" w14:textId="68B860FF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611753" w14:textId="77777777" w:rsidR="00783778" w:rsidRPr="00FE297C" w:rsidRDefault="00783778" w:rsidP="0078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076BF625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7CE5BE6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BC87B67" w14:textId="53CE98F2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331DBA" w14:textId="77777777" w:rsidR="00783778" w:rsidRPr="00FE297C" w:rsidRDefault="00783778" w:rsidP="0078377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17A890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A2DCE40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5080D10" w14:textId="53AA5FE6" w:rsidR="00783778" w:rsidRPr="00FE297C" w:rsidRDefault="00783778" w:rsidP="0078377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1,957</w:t>
            </w:r>
          </w:p>
        </w:tc>
        <w:tc>
          <w:tcPr>
            <w:tcW w:w="180" w:type="dxa"/>
            <w:shd w:val="clear" w:color="auto" w:fill="auto"/>
          </w:tcPr>
          <w:p w14:paraId="70E9E3E5" w14:textId="77777777" w:rsidR="00783778" w:rsidRPr="00FE297C" w:rsidRDefault="00783778" w:rsidP="0078377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731668A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8E5DE99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7D8B429" w14:textId="1D379899" w:rsidR="00783778" w:rsidRPr="00FE297C" w:rsidRDefault="00783778" w:rsidP="00783778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847F5C" w14:textId="77777777" w:rsidR="00783778" w:rsidRPr="00FE297C" w:rsidRDefault="00783778" w:rsidP="0078377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3E2E327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588A62B" w14:textId="77777777" w:rsidR="00605CEF" w:rsidRPr="00FE297C" w:rsidRDefault="00605CEF" w:rsidP="0078377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916A692" w14:textId="423139F1" w:rsidR="00783778" w:rsidRPr="00FE297C" w:rsidRDefault="00783778" w:rsidP="00783778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/>
              </w:rPr>
              <w:t>1,957</w:t>
            </w:r>
          </w:p>
        </w:tc>
      </w:tr>
    </w:tbl>
    <w:p w14:paraId="3F4348C6" w14:textId="77777777" w:rsidR="004B7350" w:rsidRPr="00FE297C" w:rsidRDefault="004B7350" w:rsidP="004B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sz w:val="14"/>
          <w:szCs w:val="14"/>
          <w:cs/>
        </w:rPr>
      </w:pPr>
    </w:p>
    <w:p w14:paraId="134BA528" w14:textId="3C68C3E1" w:rsidR="004B7350" w:rsidRPr="00FE297C" w:rsidRDefault="004B7350" w:rsidP="004B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</w:p>
    <w:tbl>
      <w:tblPr>
        <w:tblpPr w:leftFromText="180" w:rightFromText="180" w:vertAnchor="text" w:horzAnchor="margin" w:tblpX="474" w:tblpY="183"/>
        <w:tblW w:w="9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170"/>
        <w:gridCol w:w="180"/>
        <w:gridCol w:w="990"/>
        <w:gridCol w:w="180"/>
        <w:gridCol w:w="1170"/>
        <w:gridCol w:w="180"/>
        <w:gridCol w:w="1170"/>
        <w:gridCol w:w="180"/>
        <w:gridCol w:w="900"/>
        <w:gridCol w:w="180"/>
        <w:gridCol w:w="1170"/>
      </w:tblGrid>
      <w:tr w:rsidR="004B7350" w:rsidRPr="00FE297C" w14:paraId="013D6B49" w14:textId="77777777" w:rsidTr="00AA66C5">
        <w:trPr>
          <w:trHeight w:val="363"/>
          <w:tblHeader/>
        </w:trPr>
        <w:tc>
          <w:tcPr>
            <w:tcW w:w="2430" w:type="dxa"/>
            <w:shd w:val="clear" w:color="auto" w:fill="auto"/>
            <w:vAlign w:val="bottom"/>
          </w:tcPr>
          <w:p w14:paraId="580B9F1C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0E3DC1F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0808121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CE6B018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8FE7224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046DBECD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</w:t>
            </w:r>
            <w:r w:rsidRPr="00FE297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นเฉพาะกิจการ</w:t>
            </w:r>
          </w:p>
        </w:tc>
      </w:tr>
      <w:tr w:rsidR="004B7350" w:rsidRPr="00FE297C" w14:paraId="3CC22283" w14:textId="77777777" w:rsidTr="00AA66C5">
        <w:trPr>
          <w:trHeight w:val="363"/>
          <w:tblHeader/>
        </w:trPr>
        <w:tc>
          <w:tcPr>
            <w:tcW w:w="2430" w:type="dxa"/>
            <w:shd w:val="clear" w:color="auto" w:fill="auto"/>
            <w:vAlign w:val="bottom"/>
          </w:tcPr>
          <w:p w14:paraId="2C497476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9059B67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72776CE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57765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4B7350" w:rsidRPr="00FE297C" w14:paraId="2EAE1C67" w14:textId="77777777" w:rsidTr="00AA66C5">
        <w:trPr>
          <w:trHeight w:val="363"/>
          <w:tblHeader/>
        </w:trPr>
        <w:tc>
          <w:tcPr>
            <w:tcW w:w="2430" w:type="dxa"/>
            <w:shd w:val="clear" w:color="auto" w:fill="auto"/>
            <w:vAlign w:val="bottom"/>
          </w:tcPr>
          <w:p w14:paraId="7EB2E25A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A2884A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09534073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59DC2CC7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ราคาทุนตัดจำหน่าย</w:t>
            </w: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 xml:space="preserve"> - 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6EAEC68D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03FD84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E21992E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9FE4696" w14:textId="11BF90F2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AE6D045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3D0B07F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0FD247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202B4F9" w14:textId="1CC154C9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CE5A3BA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0C6E64C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97DAF46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5B9FD13" w14:textId="4307307E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B2EAA48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847409C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08659D9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D317DA6" w14:textId="77777777" w:rsidR="004B7350" w:rsidRPr="00FE297C" w:rsidRDefault="004B7350" w:rsidP="00DC4C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B7350" w:rsidRPr="00FE297C" w14:paraId="167586FF" w14:textId="77777777" w:rsidTr="00AA66C5">
        <w:trPr>
          <w:tblHeader/>
        </w:trPr>
        <w:tc>
          <w:tcPr>
            <w:tcW w:w="2430" w:type="dxa"/>
            <w:shd w:val="clear" w:color="auto" w:fill="auto"/>
          </w:tcPr>
          <w:p w14:paraId="68846B37" w14:textId="77777777" w:rsidR="004B7350" w:rsidRPr="00FE297C" w:rsidRDefault="004B7350" w:rsidP="00DC4CF2">
            <w:pPr>
              <w:ind w:left="180" w:hanging="180"/>
              <w:rPr>
                <w:b/>
                <w:bCs/>
                <w:i/>
                <w:iCs/>
              </w:rPr>
            </w:pPr>
          </w:p>
        </w:tc>
        <w:tc>
          <w:tcPr>
            <w:tcW w:w="1170" w:type="dxa"/>
          </w:tcPr>
          <w:p w14:paraId="3B1207FB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DC8EA59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5FD31AB8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0B4DC23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756DF5A4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FE297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4B7350" w:rsidRPr="00FE297C" w14:paraId="6CD53F2E" w14:textId="77777777" w:rsidTr="00AA66C5">
        <w:trPr>
          <w:cantSplit/>
        </w:trPr>
        <w:tc>
          <w:tcPr>
            <w:tcW w:w="2430" w:type="dxa"/>
            <w:shd w:val="clear" w:color="auto" w:fill="auto"/>
          </w:tcPr>
          <w:p w14:paraId="35C8A633" w14:textId="79E8EC07" w:rsidR="004B7350" w:rsidRPr="00FE297C" w:rsidRDefault="00166896" w:rsidP="00DC4CF2">
            <w:pPr>
              <w:tabs>
                <w:tab w:val="clear" w:pos="227"/>
              </w:tabs>
              <w:ind w:left="37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B7350" w:rsidRPr="00FE2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="004B7350"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6D9CC9E4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FA2817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E0C25D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8D329D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DBA027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9BE051" w14:textId="77777777" w:rsidR="004B7350" w:rsidRPr="00FE297C" w:rsidRDefault="004B7350" w:rsidP="00DC4CF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F96FB3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3EEBA4" w14:textId="77777777" w:rsidR="004B7350" w:rsidRPr="00FE297C" w:rsidRDefault="004B7350" w:rsidP="00DC4CF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FE29C3C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390A9B3" w14:textId="77777777" w:rsidR="004B7350" w:rsidRPr="00FE297C" w:rsidRDefault="004B7350" w:rsidP="00DC4CF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CB1444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350" w:rsidRPr="00FE297C" w14:paraId="17100B7E" w14:textId="77777777" w:rsidTr="00AA66C5">
        <w:trPr>
          <w:cantSplit/>
        </w:trPr>
        <w:tc>
          <w:tcPr>
            <w:tcW w:w="2430" w:type="dxa"/>
            <w:shd w:val="clear" w:color="auto" w:fill="auto"/>
          </w:tcPr>
          <w:p w14:paraId="4BE5B6AE" w14:textId="77777777" w:rsidR="004B7350" w:rsidRPr="00FE297C" w:rsidRDefault="004B7350" w:rsidP="00DC4CF2">
            <w:pPr>
              <w:tabs>
                <w:tab w:val="clear" w:pos="227"/>
                <w:tab w:val="decimal" w:pos="510"/>
              </w:tabs>
              <w:ind w:left="37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สินทรัพย์และหนี้สินทางการเงิน</w:t>
            </w:r>
          </w:p>
        </w:tc>
        <w:tc>
          <w:tcPr>
            <w:tcW w:w="1170" w:type="dxa"/>
          </w:tcPr>
          <w:p w14:paraId="469E0B80" w14:textId="77777777" w:rsidR="004B7350" w:rsidRPr="00FE297C" w:rsidRDefault="004B7350" w:rsidP="00DC4CF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82C029F" w14:textId="77777777" w:rsidR="004B7350" w:rsidRPr="00FE297C" w:rsidRDefault="004B7350" w:rsidP="00DC4CF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B6D4E6E" w14:textId="77777777" w:rsidR="004B7350" w:rsidRPr="00FE297C" w:rsidRDefault="004B7350" w:rsidP="00DC4CF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B667C11" w14:textId="77777777" w:rsidR="004B7350" w:rsidRPr="00FE297C" w:rsidRDefault="004B7350" w:rsidP="00DC4CF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B29B87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0054D8D" w14:textId="77777777" w:rsidR="004B7350" w:rsidRPr="00FE297C" w:rsidRDefault="004B7350" w:rsidP="00DC4CF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7D0D4F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748FE7" w14:textId="77777777" w:rsidR="004B7350" w:rsidRPr="00FE297C" w:rsidRDefault="004B7350" w:rsidP="00DC4CF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0C162AA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5F2F41F" w14:textId="77777777" w:rsidR="004B7350" w:rsidRPr="00FE297C" w:rsidRDefault="004B7350" w:rsidP="00DC4CF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8BED00" w14:textId="77777777" w:rsidR="004B7350" w:rsidRPr="00FE297C" w:rsidRDefault="004B7350" w:rsidP="00DC4C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F2E" w:rsidRPr="00FE297C" w14:paraId="79261EAB" w14:textId="77777777" w:rsidTr="00AA66C5">
        <w:trPr>
          <w:cantSplit/>
        </w:trPr>
        <w:tc>
          <w:tcPr>
            <w:tcW w:w="2430" w:type="dxa"/>
            <w:shd w:val="clear" w:color="auto" w:fill="auto"/>
          </w:tcPr>
          <w:p w14:paraId="40473AB7" w14:textId="5ECEF843" w:rsidR="000F4F2E" w:rsidRPr="00FE297C" w:rsidRDefault="000F4F2E" w:rsidP="000F4F2E">
            <w:pPr>
              <w:tabs>
                <w:tab w:val="clear" w:pos="227"/>
                <w:tab w:val="decimal" w:pos="510"/>
              </w:tabs>
              <w:ind w:left="37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45170E3D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7A45866" w14:textId="27D0CC0B" w:rsidR="000F4F2E" w:rsidRPr="00FE297C" w:rsidRDefault="000F4F2E" w:rsidP="000F4F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100,0</w:t>
            </w:r>
            <w:r w:rsidR="006002BD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80" w:type="dxa"/>
          </w:tcPr>
          <w:p w14:paraId="46DFF355" w14:textId="77777777" w:rsidR="000F4F2E" w:rsidRPr="00FE297C" w:rsidRDefault="000F4F2E" w:rsidP="000F4F2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9AA32A3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886D926" w14:textId="4165995E" w:rsidR="000F4F2E" w:rsidRPr="00FE297C" w:rsidRDefault="000F4F2E" w:rsidP="003F78D7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455568" w14:textId="77777777" w:rsidR="000F4F2E" w:rsidRPr="00FE297C" w:rsidRDefault="000F4F2E" w:rsidP="000F4F2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1B9722E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6EA3F03" w14:textId="44676736" w:rsidR="000F4F2E" w:rsidRPr="00FE297C" w:rsidRDefault="007D71CA" w:rsidP="007D71CA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8033D3" w14:textId="77777777" w:rsidR="000F4F2E" w:rsidRPr="00FE297C" w:rsidRDefault="000F4F2E" w:rsidP="000F4F2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265EE0A" w14:textId="77777777" w:rsidR="000F4F2E" w:rsidRPr="00FE297C" w:rsidRDefault="000F4F2E" w:rsidP="007D71C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8510869" w14:textId="77B93CD1" w:rsidR="000F4F2E" w:rsidRPr="00FE297C" w:rsidRDefault="007D71CA" w:rsidP="007D71C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181" w:right="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100,081</w:t>
            </w:r>
          </w:p>
        </w:tc>
        <w:tc>
          <w:tcPr>
            <w:tcW w:w="180" w:type="dxa"/>
            <w:shd w:val="clear" w:color="auto" w:fill="auto"/>
          </w:tcPr>
          <w:p w14:paraId="47BC670E" w14:textId="77777777" w:rsidR="000F4F2E" w:rsidRPr="00FE297C" w:rsidRDefault="000F4F2E" w:rsidP="000F4F2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201CC64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1CA65CB" w14:textId="7A0AFFCD" w:rsidR="000F4F2E" w:rsidRPr="00FE297C" w:rsidRDefault="000F4F2E" w:rsidP="003F78D7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AFF130" w14:textId="77777777" w:rsidR="000F4F2E" w:rsidRPr="00FE297C" w:rsidRDefault="000F4F2E" w:rsidP="000F4F2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30455C2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4C4B37A" w14:textId="285AB7BD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100,081</w:t>
            </w:r>
          </w:p>
        </w:tc>
      </w:tr>
      <w:tr w:rsidR="000F4F2E" w:rsidRPr="00FE297C" w14:paraId="7B43F2D2" w14:textId="77777777" w:rsidTr="00AA66C5">
        <w:trPr>
          <w:cantSplit/>
        </w:trPr>
        <w:tc>
          <w:tcPr>
            <w:tcW w:w="2430" w:type="dxa"/>
            <w:shd w:val="clear" w:color="auto" w:fill="auto"/>
          </w:tcPr>
          <w:p w14:paraId="5D95A93A" w14:textId="77777777" w:rsidR="000F4F2E" w:rsidRPr="00FE297C" w:rsidRDefault="000F4F2E" w:rsidP="000F4F2E">
            <w:pPr>
              <w:tabs>
                <w:tab w:val="clear" w:pos="227"/>
                <w:tab w:val="decimal" w:pos="510"/>
              </w:tabs>
              <w:ind w:left="3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4D18AEE3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8A08B6" w14:textId="6F55E3FF" w:rsidR="000F4F2E" w:rsidRPr="00FE297C" w:rsidRDefault="000F4F2E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7D0483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0F5AD8" w14:textId="77777777" w:rsidR="000F4F2E" w:rsidRPr="00FE297C" w:rsidRDefault="000F4F2E" w:rsidP="000F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222D9A0" w14:textId="6793DE92" w:rsidR="000F4F2E" w:rsidRPr="00FE297C" w:rsidRDefault="000F4F2E" w:rsidP="000F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FE297C">
              <w:rPr>
                <w:rFonts w:ascii="Angsana New" w:hAnsi="Angsana New"/>
                <w:color w:val="000000"/>
                <w:sz w:val="30"/>
                <w:szCs w:val="30"/>
              </w:rPr>
              <w:t>936,551</w:t>
            </w:r>
            <w:r w:rsidRPr="00FE29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1E03A645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39491C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D0E6210" w14:textId="2DE3D398" w:rsidR="000F4F2E" w:rsidRPr="00FE297C" w:rsidRDefault="000F4F2E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D4ADBD" w14:textId="77777777" w:rsidR="000F4F2E" w:rsidRPr="00FE297C" w:rsidRDefault="000F4F2E" w:rsidP="000F4F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1081F7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91A3920" w14:textId="3FCEB93F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919,392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E0E5810" w14:textId="77777777" w:rsidR="000F4F2E" w:rsidRPr="00FE297C" w:rsidRDefault="000F4F2E" w:rsidP="000F4F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A185796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7555D0B" w14:textId="4141F31C" w:rsidR="000F4F2E" w:rsidRPr="00FE297C" w:rsidRDefault="000F4F2E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DF32F4" w14:textId="77777777" w:rsidR="000F4F2E" w:rsidRPr="00FE297C" w:rsidRDefault="000F4F2E" w:rsidP="000F4F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48E454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DB2B12D" w14:textId="7D9B1156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919,392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F4F2E" w:rsidRPr="00FE297C" w14:paraId="73F3FE79" w14:textId="77777777" w:rsidTr="00AA66C5">
        <w:trPr>
          <w:cantSplit/>
        </w:trPr>
        <w:tc>
          <w:tcPr>
            <w:tcW w:w="2430" w:type="dxa"/>
            <w:shd w:val="clear" w:color="auto" w:fill="auto"/>
          </w:tcPr>
          <w:p w14:paraId="1D5A710C" w14:textId="77777777" w:rsidR="000F4F2E" w:rsidRPr="00FE297C" w:rsidRDefault="000F4F2E" w:rsidP="000F4F2E">
            <w:pPr>
              <w:tabs>
                <w:tab w:val="clear" w:pos="227"/>
                <w:tab w:val="decimal" w:pos="510"/>
              </w:tabs>
              <w:ind w:left="37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AF9F7E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9867F36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CB1DAB" w14:textId="77777777" w:rsidR="000F4F2E" w:rsidRPr="00FE297C" w:rsidRDefault="000F4F2E" w:rsidP="000F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3E2E45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81DE5D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33C72B2" w14:textId="77777777" w:rsidR="000F4F2E" w:rsidRPr="00FE297C" w:rsidRDefault="000F4F2E" w:rsidP="000F4F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08F980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584704" w14:textId="77777777" w:rsidR="000F4F2E" w:rsidRPr="00FE297C" w:rsidRDefault="000F4F2E" w:rsidP="000F4F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5A9420A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5759EB" w14:textId="77777777" w:rsidR="000F4F2E" w:rsidRPr="00FE297C" w:rsidRDefault="000F4F2E" w:rsidP="000F4F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214F82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F4F2E" w:rsidRPr="00FE297C" w14:paraId="763C8381" w14:textId="77777777" w:rsidTr="00AA66C5">
        <w:trPr>
          <w:cantSplit/>
        </w:trPr>
        <w:tc>
          <w:tcPr>
            <w:tcW w:w="2430" w:type="dxa"/>
            <w:shd w:val="clear" w:color="auto" w:fill="auto"/>
          </w:tcPr>
          <w:p w14:paraId="4A271071" w14:textId="52E85679" w:rsidR="000F4F2E" w:rsidRPr="00FE297C" w:rsidRDefault="000F4F2E" w:rsidP="000F4F2E">
            <w:pPr>
              <w:tabs>
                <w:tab w:val="clear" w:pos="227"/>
                <w:tab w:val="decimal" w:pos="510"/>
              </w:tabs>
              <w:ind w:left="3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E2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57AE88EE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DC7F00B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50D12D" w14:textId="77777777" w:rsidR="000F4F2E" w:rsidRPr="00FE297C" w:rsidRDefault="000F4F2E" w:rsidP="000F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759CDD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0FAB3E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4294503" w14:textId="77777777" w:rsidR="000F4F2E" w:rsidRPr="00FE297C" w:rsidRDefault="000F4F2E" w:rsidP="000F4F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49559C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66337C" w14:textId="77777777" w:rsidR="000F4F2E" w:rsidRPr="00FE297C" w:rsidRDefault="000F4F2E" w:rsidP="000F4F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1D218E0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4113AE4" w14:textId="77777777" w:rsidR="000F4F2E" w:rsidRPr="00FE297C" w:rsidRDefault="000F4F2E" w:rsidP="000F4F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0D1DC9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F4F2E" w:rsidRPr="00FE297C" w14:paraId="25A1B80E" w14:textId="77777777" w:rsidTr="00AA66C5">
        <w:trPr>
          <w:cantSplit/>
        </w:trPr>
        <w:tc>
          <w:tcPr>
            <w:tcW w:w="2430" w:type="dxa"/>
            <w:shd w:val="clear" w:color="auto" w:fill="auto"/>
          </w:tcPr>
          <w:p w14:paraId="72765666" w14:textId="7B78F232" w:rsidR="000F4F2E" w:rsidRPr="00FE297C" w:rsidRDefault="000F4F2E" w:rsidP="000F4F2E">
            <w:pPr>
              <w:tabs>
                <w:tab w:val="clear" w:pos="227"/>
                <w:tab w:val="decimal" w:pos="510"/>
              </w:tabs>
              <w:ind w:left="3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สินทรัพย์และหนี้สินทางการเงิน</w:t>
            </w:r>
          </w:p>
        </w:tc>
        <w:tc>
          <w:tcPr>
            <w:tcW w:w="1170" w:type="dxa"/>
          </w:tcPr>
          <w:p w14:paraId="40DD7D5E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C1F51CC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91C000" w14:textId="77777777" w:rsidR="000F4F2E" w:rsidRPr="00FE297C" w:rsidRDefault="000F4F2E" w:rsidP="000F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7F7F03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388D14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C88FCD2" w14:textId="77777777" w:rsidR="000F4F2E" w:rsidRPr="00FE297C" w:rsidRDefault="000F4F2E" w:rsidP="000F4F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580C36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2D93A47" w14:textId="77777777" w:rsidR="000F4F2E" w:rsidRPr="00FE297C" w:rsidRDefault="000F4F2E" w:rsidP="000F4F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29D7448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D82DABB" w14:textId="77777777" w:rsidR="000F4F2E" w:rsidRPr="00FE297C" w:rsidRDefault="000F4F2E" w:rsidP="000F4F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0E09FB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F4F2E" w:rsidRPr="00FE297C" w14:paraId="60A1FD33" w14:textId="77777777" w:rsidTr="00AA66C5">
        <w:trPr>
          <w:cantSplit/>
        </w:trPr>
        <w:tc>
          <w:tcPr>
            <w:tcW w:w="2430" w:type="dxa"/>
            <w:shd w:val="clear" w:color="auto" w:fill="auto"/>
          </w:tcPr>
          <w:p w14:paraId="481EAAB5" w14:textId="69F064C5" w:rsidR="000F4F2E" w:rsidRPr="00FE297C" w:rsidRDefault="000F4F2E" w:rsidP="000F4F2E">
            <w:pPr>
              <w:tabs>
                <w:tab w:val="clear" w:pos="227"/>
                <w:tab w:val="decimal" w:pos="510"/>
              </w:tabs>
              <w:ind w:left="3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25979BEC" w14:textId="77777777" w:rsidR="00605CEF" w:rsidRPr="00FE297C" w:rsidRDefault="00605CEF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B87AF61" w14:textId="38DD872D" w:rsidR="000F4F2E" w:rsidRPr="00FE297C" w:rsidRDefault="000F4F2E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5FFCF8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7FFE2B" w14:textId="77777777" w:rsidR="00605CEF" w:rsidRPr="00FE297C" w:rsidRDefault="00605CEF" w:rsidP="000F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078A30B" w14:textId="444566A7" w:rsidR="000F4F2E" w:rsidRPr="00FE297C" w:rsidRDefault="000F4F2E" w:rsidP="000F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297C">
              <w:rPr>
                <w:rFonts w:ascii="Angsana New" w:hAnsi="Angsana New"/>
                <w:color w:val="000000"/>
                <w:sz w:val="30"/>
                <w:szCs w:val="30"/>
              </w:rPr>
              <w:t>(1,204,291)</w:t>
            </w:r>
          </w:p>
        </w:tc>
        <w:tc>
          <w:tcPr>
            <w:tcW w:w="180" w:type="dxa"/>
          </w:tcPr>
          <w:p w14:paraId="4F1394AB" w14:textId="77777777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D73E18" w14:textId="77777777" w:rsidR="00605CEF" w:rsidRPr="00FE297C" w:rsidRDefault="00605CEF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D3B3C63" w14:textId="0A4687DF" w:rsidR="000F4F2E" w:rsidRPr="00FE297C" w:rsidRDefault="000F4F2E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887AC2" w14:textId="77777777" w:rsidR="000F4F2E" w:rsidRPr="00FE297C" w:rsidRDefault="000F4F2E" w:rsidP="000F4F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4C28F3" w14:textId="77777777" w:rsidR="00605CEF" w:rsidRPr="00FE297C" w:rsidRDefault="00605CEF" w:rsidP="000F4F2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2DA2152" w14:textId="3275EE85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(1,176,519)</w:t>
            </w:r>
          </w:p>
        </w:tc>
        <w:tc>
          <w:tcPr>
            <w:tcW w:w="180" w:type="dxa"/>
            <w:shd w:val="clear" w:color="auto" w:fill="auto"/>
          </w:tcPr>
          <w:p w14:paraId="253D0D26" w14:textId="77777777" w:rsidR="000F4F2E" w:rsidRPr="00FE297C" w:rsidRDefault="000F4F2E" w:rsidP="000F4F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495D34C" w14:textId="77777777" w:rsidR="00605CEF" w:rsidRPr="00FE297C" w:rsidRDefault="00605CEF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22E33C9" w14:textId="11CBDACE" w:rsidR="000F4F2E" w:rsidRPr="00FE297C" w:rsidRDefault="000F4F2E" w:rsidP="000F4F2E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857CB6" w14:textId="77777777" w:rsidR="000F4F2E" w:rsidRPr="00FE297C" w:rsidRDefault="000F4F2E" w:rsidP="000F4F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0D79D3" w14:textId="77777777" w:rsidR="00605CEF" w:rsidRPr="00FE297C" w:rsidRDefault="00605CEF" w:rsidP="000F4F2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90E3206" w14:textId="12D7E8DF" w:rsidR="000F4F2E" w:rsidRPr="00FE297C" w:rsidRDefault="000F4F2E" w:rsidP="000F4F2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1,176,519</w:t>
            </w: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</w:tbl>
    <w:p w14:paraId="29059435" w14:textId="77777777" w:rsidR="002B4C59" w:rsidRPr="00FE297C" w:rsidRDefault="002B4C59" w:rsidP="002B4C59">
      <w:pPr>
        <w:pStyle w:val="block"/>
        <w:spacing w:after="0" w:line="240" w:lineRule="atLeast"/>
        <w:ind w:left="720" w:right="-7"/>
        <w:jc w:val="both"/>
        <w:rPr>
          <w:rFonts w:ascii="Angsana New" w:hAnsi="Angsana New"/>
          <w:sz w:val="16"/>
          <w:szCs w:val="16"/>
          <w:lang w:bidi="th-TH"/>
        </w:rPr>
      </w:pPr>
    </w:p>
    <w:p w14:paraId="56136C7A" w14:textId="77777777" w:rsidR="002B4C59" w:rsidRPr="00FE297C" w:rsidRDefault="002B4C59" w:rsidP="002B4C59">
      <w:pPr>
        <w:pStyle w:val="block"/>
        <w:spacing w:after="0" w:line="240" w:lineRule="atLeast"/>
        <w:ind w:left="72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เทคนิคการประเมินมูลค่า</w:t>
      </w:r>
    </w:p>
    <w:p w14:paraId="42355924" w14:textId="77777777" w:rsidR="002B4C59" w:rsidRPr="00FE297C" w:rsidRDefault="002B4C59" w:rsidP="002B4C59">
      <w:pPr>
        <w:pStyle w:val="block"/>
        <w:spacing w:after="0" w:line="240" w:lineRule="atLeast"/>
        <w:ind w:left="720" w:right="-7"/>
        <w:jc w:val="both"/>
        <w:rPr>
          <w:rFonts w:ascii="Angsana New" w:hAnsi="Angsana New"/>
          <w:sz w:val="16"/>
          <w:szCs w:val="16"/>
          <w:lang w:bidi="th-TH"/>
        </w:rPr>
      </w:pPr>
    </w:p>
    <w:p w14:paraId="13A9853C" w14:textId="035CD7CD" w:rsidR="002B4C59" w:rsidRPr="00FE297C" w:rsidRDefault="002B4C59" w:rsidP="002B4C59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E297C">
        <w:rPr>
          <w:rFonts w:ascii="Angsana New" w:hAnsi="Angsana New"/>
          <w:sz w:val="30"/>
          <w:szCs w:val="30"/>
          <w:cs/>
          <w:lang w:val="en-US"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0C4CDB" w:rsidRPr="00FE297C">
        <w:rPr>
          <w:rFonts w:ascii="Angsana New" w:hAnsi="Angsana New"/>
          <w:sz w:val="30"/>
          <w:szCs w:val="30"/>
          <w:lang w:val="en-US" w:bidi="th-TH"/>
        </w:rPr>
        <w:t>2</w:t>
      </w:r>
    </w:p>
    <w:p w14:paraId="69690963" w14:textId="77777777" w:rsidR="002B4C59" w:rsidRPr="00FE297C" w:rsidRDefault="002B4C59" w:rsidP="002B4C59">
      <w:pPr>
        <w:pStyle w:val="block"/>
        <w:spacing w:after="0" w:line="240" w:lineRule="atLeast"/>
        <w:ind w:left="0" w:right="-7"/>
        <w:jc w:val="thaiDistribute"/>
        <w:rPr>
          <w:rFonts w:ascii="Angsana New" w:hAnsi="Angsana New"/>
          <w:sz w:val="16"/>
          <w:szCs w:val="16"/>
          <w:lang w:val="en-US" w:bidi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070"/>
        <w:gridCol w:w="270"/>
        <w:gridCol w:w="6840"/>
      </w:tblGrid>
      <w:tr w:rsidR="002B4C59" w:rsidRPr="00FE297C" w14:paraId="60693FE6" w14:textId="77777777" w:rsidTr="001C2EFA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7D9A1CD0" w14:textId="77777777" w:rsidR="002B4C59" w:rsidRPr="00FE297C" w:rsidRDefault="002B4C59" w:rsidP="001C2EFA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504F73" w14:textId="77777777" w:rsidR="002B4C59" w:rsidRPr="00FE297C" w:rsidRDefault="002B4C59" w:rsidP="001C2EFA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  <w:shd w:val="clear" w:color="auto" w:fill="auto"/>
            <w:vAlign w:val="bottom"/>
          </w:tcPr>
          <w:p w14:paraId="5004BA3B" w14:textId="77777777" w:rsidR="002B4C59" w:rsidRPr="00FE297C" w:rsidRDefault="002B4C59" w:rsidP="001C2EFA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2B4C59" w:rsidRPr="00FE297C" w14:paraId="21CF8952" w14:textId="77777777" w:rsidTr="001C2EFA">
        <w:tc>
          <w:tcPr>
            <w:tcW w:w="2070" w:type="dxa"/>
            <w:shd w:val="clear" w:color="auto" w:fill="auto"/>
          </w:tcPr>
          <w:p w14:paraId="40C54BEC" w14:textId="5965879C" w:rsidR="002B4C59" w:rsidRPr="00FE297C" w:rsidRDefault="005746F1" w:rsidP="001C2EFA">
            <w:pPr>
              <w:ind w:left="160"/>
              <w:rPr>
                <w:sz w:val="30"/>
                <w:szCs w:val="30"/>
                <w:cs/>
              </w:rPr>
            </w:pPr>
            <w:r w:rsidRPr="00FE297C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6BFE6FC1" w14:textId="77777777" w:rsidR="002B4C59" w:rsidRPr="00FE297C" w:rsidRDefault="002B4C59" w:rsidP="001C2EFA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  <w:shd w:val="clear" w:color="auto" w:fill="auto"/>
          </w:tcPr>
          <w:p w14:paraId="1B1222D8" w14:textId="74F014FE" w:rsidR="002B4C59" w:rsidRPr="00FE297C" w:rsidRDefault="0084763D" w:rsidP="001C2EFA">
            <w:pPr>
              <w:pStyle w:val="block"/>
              <w:spacing w:after="0" w:line="240" w:lineRule="atLeast"/>
              <w:ind w:left="0" w:right="7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  <w:tr w:rsidR="005746F1" w:rsidRPr="00FE297C" w14:paraId="27BD1994" w14:textId="77777777" w:rsidTr="001C2EFA">
        <w:tc>
          <w:tcPr>
            <w:tcW w:w="2070" w:type="dxa"/>
            <w:shd w:val="clear" w:color="auto" w:fill="auto"/>
          </w:tcPr>
          <w:p w14:paraId="3E9325E9" w14:textId="7D69231E" w:rsidR="005746F1" w:rsidRPr="00FE297C" w:rsidRDefault="005746F1" w:rsidP="005746F1">
            <w:pPr>
              <w:ind w:left="160"/>
              <w:rPr>
                <w:sz w:val="30"/>
                <w:szCs w:val="30"/>
                <w:cs/>
              </w:rPr>
            </w:pPr>
            <w:r w:rsidRPr="00FE297C">
              <w:rPr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2E223124" w14:textId="77777777" w:rsidR="005746F1" w:rsidRPr="00FE297C" w:rsidRDefault="005746F1" w:rsidP="005746F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  <w:shd w:val="clear" w:color="auto" w:fill="auto"/>
          </w:tcPr>
          <w:p w14:paraId="70C3EF38" w14:textId="45754084" w:rsidR="005746F1" w:rsidRPr="00FE297C" w:rsidRDefault="005746F1" w:rsidP="005746F1">
            <w:pPr>
              <w:pStyle w:val="block"/>
              <w:spacing w:after="0" w:line="240" w:lineRule="atLeast"/>
              <w:ind w:left="0" w:right="7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 xml:space="preserve">การกำหนดราคาสัญญาซื้อขายล่วงหน้า </w:t>
            </w:r>
            <w:r w:rsidRPr="00FE29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5746F1" w:rsidRPr="00FE297C" w14:paraId="65496F93" w14:textId="77777777" w:rsidTr="001C2EFA">
        <w:tc>
          <w:tcPr>
            <w:tcW w:w="2070" w:type="dxa"/>
            <w:shd w:val="clear" w:color="auto" w:fill="auto"/>
          </w:tcPr>
          <w:p w14:paraId="31D3C1E4" w14:textId="77777777" w:rsidR="005746F1" w:rsidRPr="00FE297C" w:rsidRDefault="005746F1" w:rsidP="005746F1">
            <w:pPr>
              <w:ind w:left="160"/>
              <w:rPr>
                <w:sz w:val="30"/>
                <w:szCs w:val="30"/>
                <w:cs/>
              </w:rPr>
            </w:pPr>
            <w:r w:rsidRPr="00FE297C">
              <w:rPr>
                <w:rFonts w:hint="cs"/>
                <w:sz w:val="30"/>
                <w:szCs w:val="30"/>
                <w:cs/>
              </w:rPr>
              <w:lastRenderedPageBreak/>
              <w:t>เงินกู้ยืมระยะยาว</w:t>
            </w:r>
          </w:p>
          <w:p w14:paraId="23C21D06" w14:textId="77777777" w:rsidR="005746F1" w:rsidRPr="00FE297C" w:rsidRDefault="005746F1" w:rsidP="005746F1">
            <w:pPr>
              <w:ind w:left="160"/>
            </w:pPr>
          </w:p>
          <w:p w14:paraId="68E036CF" w14:textId="77777777" w:rsidR="005746F1" w:rsidRPr="00FE297C" w:rsidRDefault="005746F1" w:rsidP="005746F1">
            <w:pPr>
              <w:ind w:left="160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A395E9" w14:textId="77777777" w:rsidR="005746F1" w:rsidRPr="00FE297C" w:rsidRDefault="005746F1" w:rsidP="005746F1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  <w:shd w:val="clear" w:color="auto" w:fill="auto"/>
          </w:tcPr>
          <w:p w14:paraId="2ABB0F5F" w14:textId="77777777" w:rsidR="005746F1" w:rsidRPr="00FE297C" w:rsidRDefault="005746F1" w:rsidP="005746F1">
            <w:pPr>
              <w:pStyle w:val="block"/>
              <w:spacing w:after="0" w:line="240" w:lineRule="atLeast"/>
              <w:ind w:left="0" w:right="7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 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ประเมินมูลค่ายุติธรรมโดยพิจารณาถึงราคาเสนอซื้อขายในปัจจุบันหรือราคาเสนอซื้อขายล่าสุดสำหรับตราสารที่คล้ายคลึงกันในตลาด</w:t>
            </w:r>
          </w:p>
        </w:tc>
      </w:tr>
    </w:tbl>
    <w:p w14:paraId="42B13ECB" w14:textId="77777777" w:rsidR="00DD0CD3" w:rsidRPr="00FE297C" w:rsidRDefault="00DD0CD3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4808C27" w14:textId="77777777" w:rsidR="002B4C59" w:rsidRPr="00FE297C" w:rsidRDefault="002B4C59" w:rsidP="00DD0CD3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FE297C">
        <w:rPr>
          <w:rFonts w:asciiTheme="majorBidi" w:hAnsi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FE297C">
        <w:rPr>
          <w:rFonts w:asciiTheme="majorBidi" w:hAnsiTheme="majorBidi"/>
          <w:i/>
          <w:iCs/>
          <w:sz w:val="30"/>
          <w:szCs w:val="30"/>
        </w:rPr>
        <w:t xml:space="preserve">   </w:t>
      </w:r>
    </w:p>
    <w:p w14:paraId="428D749B" w14:textId="77777777" w:rsidR="002B4C59" w:rsidRPr="00FE297C" w:rsidRDefault="002B4C59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7BF403D" w14:textId="77777777" w:rsidR="00C84F0B" w:rsidRPr="00FE297C" w:rsidRDefault="00C84F0B" w:rsidP="00C84F0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E297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0F104D83" w14:textId="77777777" w:rsidR="00C84F0B" w:rsidRPr="00FE297C" w:rsidRDefault="00C84F0B" w:rsidP="00C84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7A5CE6" w14:textId="77777777" w:rsidR="00C84F0B" w:rsidRPr="00FE297C" w:rsidRDefault="00C84F0B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FE297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44ADA3E" w14:textId="77777777" w:rsidR="00C84F0B" w:rsidRPr="00FE297C" w:rsidRDefault="00C84F0B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A34B93" w14:textId="77777777" w:rsidR="00C84F0B" w:rsidRPr="00FE297C" w:rsidRDefault="00C84F0B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FE297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1971215" w14:textId="77777777" w:rsidR="00C84F0B" w:rsidRPr="00FE297C" w:rsidRDefault="00C84F0B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D74A3" w14:textId="77777777" w:rsidR="00C84F0B" w:rsidRPr="00FE297C" w:rsidRDefault="00C84F0B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2907639" w14:textId="77777777" w:rsidR="002B4C59" w:rsidRPr="00FE297C" w:rsidRDefault="002B4C59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B14167D" w14:textId="377BA073" w:rsidR="002B4C59" w:rsidRPr="00FE297C" w:rsidRDefault="00C84F0B" w:rsidP="00C84F0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FE297C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Pr="00FE297C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ข</w:t>
      </w:r>
      <w:r w:rsidR="00166896" w:rsidRPr="00FE297C">
        <w:rPr>
          <w:rFonts w:asciiTheme="majorBidi" w:hAnsiTheme="majorBidi" w:cstheme="majorBidi"/>
          <w:i/>
          <w:iCs/>
          <w:sz w:val="30"/>
          <w:szCs w:val="30"/>
          <w:lang w:val="en-US"/>
        </w:rPr>
        <w:t>.1</w:t>
      </w:r>
      <w:r w:rsidRPr="00FE297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) </w:t>
      </w:r>
      <w:r w:rsidRPr="00FE297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ความเสี่ยงด้านเครดิต</w:t>
      </w:r>
    </w:p>
    <w:p w14:paraId="5CAF9293" w14:textId="77777777" w:rsidR="002B4C59" w:rsidRPr="00FE297C" w:rsidRDefault="002B4C59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7ABB11B" w14:textId="194CA267" w:rsidR="00C84F0B" w:rsidRPr="00FE297C" w:rsidRDefault="00C84F0B" w:rsidP="001E2CE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2BFF12A0" w14:textId="77777777" w:rsidR="0041543B" w:rsidRPr="00FE297C" w:rsidRDefault="0041543B" w:rsidP="001E2CE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B64A07" w14:textId="387021C5" w:rsidR="00C84F0B" w:rsidRPr="00FE297C" w:rsidRDefault="00C84F0B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ข</w:t>
      </w:r>
      <w:r w:rsidR="00166896" w:rsidRPr="00FE297C">
        <w:rPr>
          <w:rFonts w:asciiTheme="majorBidi" w:hAnsiTheme="majorBidi" w:cstheme="majorBidi"/>
          <w:sz w:val="30"/>
          <w:szCs w:val="30"/>
        </w:rPr>
        <w:t>.1.1</w:t>
      </w:r>
      <w:r w:rsidRPr="00FE297C">
        <w:rPr>
          <w:rFonts w:asciiTheme="majorBidi" w:hAnsiTheme="majorBidi" w:cstheme="majorBidi"/>
          <w:sz w:val="30"/>
          <w:szCs w:val="30"/>
        </w:rPr>
        <w:t>)</w:t>
      </w:r>
      <w:r w:rsidRPr="00FE297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3C42B3B4" w14:textId="77777777" w:rsidR="00C84F0B" w:rsidRPr="00FE297C" w:rsidRDefault="00C84F0B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65F4CCF7" w14:textId="1CCD19EF" w:rsidR="00C84F0B" w:rsidRPr="00FE297C" w:rsidRDefault="0054429C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="00C84F0B" w:rsidRPr="00FE297C">
        <w:rPr>
          <w:rFonts w:asciiTheme="majorBidi" w:hAnsiTheme="majorBidi" w:cstheme="majorBidi"/>
          <w:sz w:val="30"/>
          <w:szCs w:val="30"/>
          <w:cs/>
        </w:rPr>
        <w:t>ของ</w:t>
      </w:r>
      <w:r w:rsidR="00C84F0B" w:rsidRPr="00FE297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C84F0B" w:rsidRPr="00FE297C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C84F0B"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="00C84F0B" w:rsidRPr="00FE297C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166896" w:rsidRPr="00FE297C">
        <w:rPr>
          <w:rFonts w:asciiTheme="majorBidi" w:hAnsiTheme="majorBidi" w:cstheme="majorBidi"/>
          <w:sz w:val="30"/>
          <w:szCs w:val="30"/>
        </w:rPr>
        <w:t>17</w:t>
      </w:r>
    </w:p>
    <w:p w14:paraId="7B6811FE" w14:textId="77777777" w:rsidR="00C84F0B" w:rsidRPr="00FE297C" w:rsidRDefault="00C84F0B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16"/>
          <w:szCs w:val="16"/>
        </w:rPr>
      </w:pPr>
    </w:p>
    <w:p w14:paraId="62873D8D" w14:textId="763C5ED9" w:rsidR="00C84F0B" w:rsidRPr="00FE297C" w:rsidRDefault="00C84F0B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E297C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54429C" w:rsidRPr="00FE297C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="0054429C" w:rsidRPr="00FE297C">
        <w:rPr>
          <w:rFonts w:asciiTheme="majorBidi" w:hAnsiTheme="majorBidi" w:cstheme="majorBidi" w:hint="cs"/>
          <w:sz w:val="30"/>
          <w:szCs w:val="30"/>
          <w:cs/>
        </w:rPr>
        <w:t>กลุ่มบริษัทจะทบทวน</w:t>
      </w:r>
      <w:r w:rsidRPr="00FE297C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FE297C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FE297C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</w:t>
      </w:r>
      <w:r w:rsidR="00FA4C17" w:rsidRPr="00FE297C">
        <w:rPr>
          <w:rFonts w:asciiTheme="majorBidi" w:hAnsiTheme="majorBidi" w:cstheme="majorBidi" w:hint="cs"/>
          <w:sz w:val="30"/>
          <w:szCs w:val="30"/>
          <w:cs/>
        </w:rPr>
        <w:t>และทบทวนเป็นรายปี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</w:p>
    <w:p w14:paraId="471E160D" w14:textId="3E580629" w:rsidR="0054429C" w:rsidRPr="00FE297C" w:rsidRDefault="0054429C" w:rsidP="000C3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51F129F6" w14:textId="36ED7276" w:rsidR="0054429C" w:rsidRPr="00FE297C" w:rsidRDefault="0054429C" w:rsidP="005442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166896" w:rsidRPr="00FE297C">
        <w:rPr>
          <w:rFonts w:asciiTheme="majorBidi" w:hAnsiTheme="majorBidi" w:cstheme="majorBidi"/>
          <w:sz w:val="30"/>
          <w:szCs w:val="30"/>
        </w:rPr>
        <w:t>3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>เดือน</w:t>
      </w:r>
      <w:r w:rsidR="00B2385D"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8" w:name="_Hlk59433075"/>
      <w:r w:rsidRPr="00FE297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8"/>
      <w:r w:rsidRPr="00FE297C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 xml:space="preserve"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2042DEAD" w14:textId="51F8929A" w:rsidR="0054429C" w:rsidRPr="00FE297C" w:rsidRDefault="0054429C" w:rsidP="000C3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19FEAFD5" w14:textId="6177072B" w:rsidR="0054429C" w:rsidRPr="00FE297C" w:rsidRDefault="0054429C" w:rsidP="0054429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166896" w:rsidRPr="00FE297C">
        <w:rPr>
          <w:rFonts w:asciiTheme="majorBidi" w:hAnsiTheme="majorBidi" w:cstheme="majorBidi"/>
          <w:sz w:val="30"/>
          <w:szCs w:val="30"/>
        </w:rPr>
        <w:t>5</w:t>
      </w:r>
    </w:p>
    <w:p w14:paraId="481CF563" w14:textId="77777777" w:rsidR="0054429C" w:rsidRPr="00FE297C" w:rsidRDefault="0054429C" w:rsidP="000C3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5D602C69" w14:textId="786004E5" w:rsidR="00A6791C" w:rsidRPr="00FE297C" w:rsidRDefault="00A6791C" w:rsidP="00A6791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E297C">
        <w:rPr>
          <w:rFonts w:asciiTheme="majorBidi" w:hAnsiTheme="majorBidi" w:cstheme="majorBidi"/>
          <w:sz w:val="30"/>
          <w:szCs w:val="30"/>
        </w:rPr>
        <w:t>(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ข</w:t>
      </w:r>
      <w:r w:rsidR="00166896" w:rsidRPr="00FE297C">
        <w:rPr>
          <w:rFonts w:asciiTheme="majorBidi" w:hAnsiTheme="majorBidi" w:cstheme="majorBidi"/>
          <w:sz w:val="30"/>
          <w:szCs w:val="30"/>
        </w:rPr>
        <w:t>.1.2</w:t>
      </w:r>
      <w:r w:rsidRPr="00FE297C">
        <w:rPr>
          <w:rFonts w:asciiTheme="majorBidi" w:hAnsiTheme="majorBidi" w:cstheme="majorBidi"/>
          <w:sz w:val="30"/>
          <w:szCs w:val="30"/>
        </w:rPr>
        <w:t xml:space="preserve">) </w:t>
      </w:r>
      <w:r w:rsidRPr="00FE297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="007B320A" w:rsidRPr="00FE297C">
        <w:rPr>
          <w:rFonts w:asciiTheme="majorBidi" w:hAnsiTheme="majorBidi" w:cstheme="majorBidi" w:hint="cs"/>
          <w:sz w:val="30"/>
          <w:szCs w:val="30"/>
          <w:cs/>
        </w:rPr>
        <w:t>และอนุพันธ์</w:t>
      </w:r>
    </w:p>
    <w:p w14:paraId="4D948DA3" w14:textId="77777777" w:rsidR="00A6791C" w:rsidRPr="00FE297C" w:rsidRDefault="00A6791C" w:rsidP="00A6791C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0"/>
        </w:rPr>
      </w:pPr>
      <w:r w:rsidRPr="00FE297C">
        <w:rPr>
          <w:rFonts w:asciiTheme="majorBidi" w:hAnsiTheme="majorBidi" w:cstheme="majorBidi"/>
          <w:sz w:val="20"/>
        </w:rPr>
        <w:tab/>
      </w:r>
    </w:p>
    <w:p w14:paraId="570A89B8" w14:textId="44522026" w:rsidR="00A6791C" w:rsidRPr="00FE297C" w:rsidRDefault="00A6791C" w:rsidP="00A6791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E297C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ที่เกิดจากเงินสดและรายการเทียบเท่าเงินสดและสินทรัพย์อนุพันธ์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="005F1E0F" w:rsidRPr="00FE297C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FE297C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จำกัดเนื่องจากคู่สัญญาเป็นธนาคารและสถาบันการเงินที่มี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อันดับ</w:t>
      </w:r>
      <w:r w:rsidRPr="00FE297C">
        <w:rPr>
          <w:rFonts w:asciiTheme="majorBidi" w:hAnsiTheme="majorBidi" w:cstheme="majorBidi"/>
          <w:sz w:val="30"/>
          <w:szCs w:val="30"/>
          <w:cs/>
        </w:rPr>
        <w:t>ความน่าเชื่อถือ ซึ่ง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E297C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7A4862AB" w14:textId="45FE3108" w:rsidR="00441E81" w:rsidRPr="00FE297C" w:rsidRDefault="00441E81" w:rsidP="00A6791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115034A1" w14:textId="4DB7C960" w:rsidR="00441E81" w:rsidRPr="00FE297C" w:rsidRDefault="00441E81" w:rsidP="00A6791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 w:hint="cs"/>
          <w:sz w:val="30"/>
          <w:szCs w:val="30"/>
          <w:cs/>
        </w:rPr>
        <w:t>(ข</w:t>
      </w:r>
      <w:r w:rsidR="00166896" w:rsidRPr="00FE297C">
        <w:rPr>
          <w:rFonts w:asciiTheme="majorBidi" w:hAnsiTheme="majorBidi" w:cstheme="majorBidi" w:hint="cs"/>
          <w:sz w:val="30"/>
          <w:szCs w:val="30"/>
        </w:rPr>
        <w:t>.</w:t>
      </w:r>
      <w:r w:rsidR="00166896" w:rsidRPr="00FE297C">
        <w:rPr>
          <w:rFonts w:asciiTheme="majorBidi" w:hAnsiTheme="majorBidi" w:cstheme="majorBidi"/>
          <w:sz w:val="30"/>
          <w:szCs w:val="30"/>
        </w:rPr>
        <w:t>1.3</w:t>
      </w:r>
      <w:r w:rsidRPr="00FE297C">
        <w:rPr>
          <w:rFonts w:asciiTheme="majorBidi" w:hAnsiTheme="majorBidi" w:cstheme="majorBidi"/>
          <w:sz w:val="30"/>
          <w:szCs w:val="30"/>
        </w:rPr>
        <w:t xml:space="preserve">) 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การค้ำประกัน</w:t>
      </w:r>
    </w:p>
    <w:p w14:paraId="1D6DC7F9" w14:textId="77777777" w:rsidR="00441E81" w:rsidRPr="00FE297C" w:rsidRDefault="00441E81" w:rsidP="00C84F0B">
      <w:pPr>
        <w:spacing w:line="240" w:lineRule="auto"/>
        <w:ind w:left="540" w:right="-7"/>
        <w:jc w:val="thaiDistribute"/>
        <w:rPr>
          <w:rFonts w:asciiTheme="majorBidi" w:hAnsiTheme="majorBidi"/>
          <w:sz w:val="20"/>
          <w:szCs w:val="20"/>
        </w:rPr>
      </w:pPr>
    </w:p>
    <w:p w14:paraId="4A523A13" w14:textId="4750EC11" w:rsidR="00A6791C" w:rsidRPr="00FE297C" w:rsidRDefault="00441E81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มีนโยบายให้การค้ำประกันทางการเงินแก่หนี้สินของบริษัทย่อยเท่านั้น ณ วันที่ </w:t>
      </w:r>
      <w:r w:rsidR="00166896" w:rsidRPr="00FE297C">
        <w:rPr>
          <w:rFonts w:asciiTheme="majorBidi" w:hAnsiTheme="majorBidi" w:cstheme="majorBidi"/>
          <w:sz w:val="30"/>
          <w:szCs w:val="30"/>
        </w:rPr>
        <w:t>31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66896" w:rsidRPr="00FE297C">
        <w:rPr>
          <w:rFonts w:asciiTheme="majorBidi" w:hAnsiTheme="majorBidi" w:cstheme="majorBidi"/>
          <w:sz w:val="30"/>
          <w:szCs w:val="30"/>
        </w:rPr>
        <w:t>2564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 บริษัทออกหนังสือค้ำประกันวงเงินสินเชื่อกับธนาคารสำหรับบริษัท</w:t>
      </w:r>
      <w:r w:rsidR="00533F56" w:rsidRPr="00FE297C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5F1E0F" w:rsidRPr="00FE297C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 (ดูหมายเหตุ  ข้อ </w:t>
      </w:r>
      <w:r w:rsidR="00166896" w:rsidRPr="00FE297C">
        <w:rPr>
          <w:rFonts w:asciiTheme="majorBidi" w:hAnsiTheme="majorBidi" w:cstheme="majorBidi"/>
          <w:sz w:val="30"/>
          <w:szCs w:val="30"/>
        </w:rPr>
        <w:t>3</w:t>
      </w:r>
      <w:r w:rsidRPr="00FE297C">
        <w:rPr>
          <w:rFonts w:asciiTheme="majorBidi" w:hAnsiTheme="majorBidi" w:cstheme="majorBidi"/>
          <w:sz w:val="30"/>
          <w:szCs w:val="30"/>
          <w:cs/>
        </w:rPr>
        <w:t>)</w:t>
      </w:r>
    </w:p>
    <w:p w14:paraId="6E447339" w14:textId="5305440C" w:rsidR="006B4035" w:rsidRPr="00FE297C" w:rsidRDefault="006B4035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4F8AC9C3" w14:textId="2FA5B60B" w:rsidR="00A6791C" w:rsidRPr="00FE297C" w:rsidRDefault="00A6791C" w:rsidP="00A6791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FE297C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Pr="00FE297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ข</w:t>
      </w:r>
      <w:r w:rsidR="00166896" w:rsidRPr="00FE297C">
        <w:rPr>
          <w:rFonts w:asciiTheme="majorBidi" w:hAnsiTheme="majorBidi" w:cstheme="majorBidi"/>
          <w:i/>
          <w:iCs/>
          <w:sz w:val="30"/>
          <w:szCs w:val="30"/>
          <w:lang w:val="en-US"/>
        </w:rPr>
        <w:t>.2</w:t>
      </w:r>
      <w:r w:rsidRPr="00FE297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) </w:t>
      </w:r>
      <w:r w:rsidRPr="00FE297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ความเสี่ยง</w:t>
      </w:r>
      <w:r w:rsidRPr="00FE297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ด้าน</w:t>
      </w:r>
      <w:r w:rsidRPr="00FE297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สภาพคล่อง</w:t>
      </w:r>
    </w:p>
    <w:p w14:paraId="1A6B1608" w14:textId="77777777" w:rsidR="00A6791C" w:rsidRPr="00FE297C" w:rsidRDefault="00A6791C" w:rsidP="00A6791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30E0D14B" w14:textId="1A85FD8A" w:rsidR="00076080" w:rsidRPr="00FE297C" w:rsidRDefault="00A6791C" w:rsidP="00F02FA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E297C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FE297C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FE297C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CC521E1" w14:textId="28B3C507" w:rsidR="00076080" w:rsidRPr="00FE297C" w:rsidRDefault="00076080" w:rsidP="00A6791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54429C" w:rsidRPr="00FE297C">
        <w:rPr>
          <w:rFonts w:asciiTheme="majorBidi" w:hAnsiTheme="majorBidi" w:hint="cs"/>
          <w:sz w:val="30"/>
          <w:szCs w:val="30"/>
          <w:cs/>
        </w:rPr>
        <w:t>แสดง</w:t>
      </w:r>
      <w:r w:rsidRPr="00FE297C">
        <w:rPr>
          <w:rFonts w:asciiTheme="majorBidi" w:hAnsi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B2A80E6" w14:textId="4631BCF4" w:rsidR="00A6791C" w:rsidRPr="00FE297C" w:rsidRDefault="00A6791C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2"/>
        <w:gridCol w:w="1258"/>
        <w:gridCol w:w="242"/>
        <w:gridCol w:w="1348"/>
        <w:gridCol w:w="36"/>
        <w:gridCol w:w="200"/>
        <w:gridCol w:w="36"/>
        <w:gridCol w:w="1108"/>
        <w:gridCol w:w="270"/>
        <w:gridCol w:w="1170"/>
      </w:tblGrid>
      <w:tr w:rsidR="00306EA2" w:rsidRPr="00FE297C" w14:paraId="6FCDDF77" w14:textId="77777777" w:rsidTr="00306EA2">
        <w:trPr>
          <w:tblHeader/>
          <w:jc w:val="center"/>
        </w:trPr>
        <w:tc>
          <w:tcPr>
            <w:tcW w:w="2250" w:type="dxa"/>
            <w:hideMark/>
          </w:tcPr>
          <w:p w14:paraId="48DDF3FF" w14:textId="77777777" w:rsidR="00306EA2" w:rsidRPr="00FE297C" w:rsidRDefault="00306EA2" w:rsidP="00ED18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hideMark/>
          </w:tcPr>
          <w:p w14:paraId="05E65169" w14:textId="77777777" w:rsidR="00306EA2" w:rsidRPr="00FE297C" w:rsidRDefault="00306EA2" w:rsidP="00ED18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6EA2" w:rsidRPr="00FE297C" w14:paraId="1F35E6A7" w14:textId="77777777" w:rsidTr="00306EA2">
        <w:trPr>
          <w:tblHeader/>
          <w:jc w:val="center"/>
        </w:trPr>
        <w:tc>
          <w:tcPr>
            <w:tcW w:w="2250" w:type="dxa"/>
            <w:hideMark/>
          </w:tcPr>
          <w:p w14:paraId="4802CC85" w14:textId="77777777" w:rsidR="00306EA2" w:rsidRPr="00FE297C" w:rsidRDefault="00306EA2" w:rsidP="00ED18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6CE08F" w14:textId="77777777" w:rsidR="00306EA2" w:rsidRPr="00FE297C" w:rsidRDefault="00306EA2" w:rsidP="00ED18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1EFAA6A" w14:textId="77777777" w:rsidR="00306EA2" w:rsidRPr="00FE297C" w:rsidRDefault="00306EA2" w:rsidP="00ED18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8" w:type="dxa"/>
            <w:gridSpan w:val="9"/>
            <w:vAlign w:val="bottom"/>
            <w:hideMark/>
          </w:tcPr>
          <w:p w14:paraId="02695D88" w14:textId="77777777" w:rsidR="00306EA2" w:rsidRPr="00FE297C" w:rsidRDefault="00306EA2" w:rsidP="00ED18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06EA2" w:rsidRPr="00FE297C" w14:paraId="1C3695F9" w14:textId="77777777" w:rsidTr="00306EA2">
        <w:trPr>
          <w:tblHeader/>
          <w:jc w:val="center"/>
        </w:trPr>
        <w:tc>
          <w:tcPr>
            <w:tcW w:w="2250" w:type="dxa"/>
            <w:vAlign w:val="bottom"/>
            <w:hideMark/>
          </w:tcPr>
          <w:p w14:paraId="71DE49A4" w14:textId="3D515D8C" w:rsidR="00306EA2" w:rsidRPr="00FE297C" w:rsidRDefault="00306EA2" w:rsidP="00ED18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66896"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77BC1987" w14:textId="77777777" w:rsidR="00306EA2" w:rsidRPr="00FE297C" w:rsidRDefault="00306EA2" w:rsidP="00ED18BB">
            <w:pPr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2" w:type="dxa"/>
          </w:tcPr>
          <w:p w14:paraId="062C411D" w14:textId="77777777" w:rsidR="00306EA2" w:rsidRPr="00FE297C" w:rsidRDefault="00306EA2" w:rsidP="00ED18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6ACAACC1" w14:textId="6AD50C88" w:rsidR="00306EA2" w:rsidRPr="00FE297C" w:rsidRDefault="00306EA2" w:rsidP="00ED18BB">
            <w:pPr>
              <w:tabs>
                <w:tab w:val="clear" w:pos="680"/>
                <w:tab w:val="left" w:pos="610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7C52634B" w14:textId="77777777" w:rsidR="00306EA2" w:rsidRPr="00FE297C" w:rsidRDefault="00306EA2" w:rsidP="00ED18BB">
            <w:pPr>
              <w:tabs>
                <w:tab w:val="clear" w:pos="680"/>
                <w:tab w:val="left" w:pos="610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42" w:type="dxa"/>
            <w:vAlign w:val="bottom"/>
          </w:tcPr>
          <w:p w14:paraId="7FB825C2" w14:textId="77777777" w:rsidR="00306EA2" w:rsidRPr="00FE297C" w:rsidRDefault="00306EA2" w:rsidP="00ED18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  <w:hideMark/>
          </w:tcPr>
          <w:p w14:paraId="568D8ADF" w14:textId="076B76D7" w:rsidR="00306EA2" w:rsidRPr="00FE297C" w:rsidRDefault="00306EA2" w:rsidP="00ED18BB">
            <w:pPr>
              <w:tabs>
                <w:tab w:val="clear" w:pos="680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F156F8C" w14:textId="747A59A8" w:rsidR="00306EA2" w:rsidRPr="00FE297C" w:rsidRDefault="00306EA2" w:rsidP="00ED18BB">
            <w:pPr>
              <w:tabs>
                <w:tab w:val="clear" w:pos="680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4464FBDE" w14:textId="77777777" w:rsidR="00306EA2" w:rsidRPr="00FE297C" w:rsidRDefault="00306EA2" w:rsidP="00ED18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  <w:hideMark/>
          </w:tcPr>
          <w:p w14:paraId="711F3B5A" w14:textId="4DFA5110" w:rsidR="00306EA2" w:rsidRPr="00FE297C" w:rsidRDefault="00306EA2" w:rsidP="00ED18B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634E561" w14:textId="77777777" w:rsidR="00306EA2" w:rsidRPr="00FE297C" w:rsidRDefault="00306EA2" w:rsidP="00ED18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4650937A" w14:textId="77777777" w:rsidR="00306EA2" w:rsidRPr="00FE297C" w:rsidRDefault="00306EA2" w:rsidP="00ED18BB">
            <w:pPr>
              <w:tabs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06EA2" w:rsidRPr="00FE297C" w14:paraId="2B2A8413" w14:textId="77777777" w:rsidTr="00306EA2">
        <w:trPr>
          <w:tblHeader/>
          <w:jc w:val="center"/>
        </w:trPr>
        <w:tc>
          <w:tcPr>
            <w:tcW w:w="2250" w:type="dxa"/>
          </w:tcPr>
          <w:p w14:paraId="75244573" w14:textId="77777777" w:rsidR="00306EA2" w:rsidRPr="00FE297C" w:rsidRDefault="00306EA2" w:rsidP="00ED18B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hideMark/>
          </w:tcPr>
          <w:p w14:paraId="0B893E5F" w14:textId="623E9FF9" w:rsidR="00306EA2" w:rsidRPr="00FE297C" w:rsidRDefault="00306EA2" w:rsidP="00ED18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F2FDC" w:rsidRPr="00FE29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E29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4429C" w:rsidRPr="00FE297C" w14:paraId="3005AB26" w14:textId="77777777" w:rsidTr="00CB5A30">
        <w:trPr>
          <w:jc w:val="center"/>
        </w:trPr>
        <w:tc>
          <w:tcPr>
            <w:tcW w:w="2250" w:type="dxa"/>
          </w:tcPr>
          <w:p w14:paraId="1BE78A4B" w14:textId="52CDB060" w:rsidR="0054429C" w:rsidRPr="00FE297C" w:rsidRDefault="00166896" w:rsidP="00CB5A30">
            <w:pPr>
              <w:spacing w:line="240" w:lineRule="auto"/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1CB11592" w14:textId="77777777" w:rsidR="0054429C" w:rsidRPr="00FE297C" w:rsidRDefault="0054429C" w:rsidP="00CB5A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0954FF7" w14:textId="77777777" w:rsidR="0054429C" w:rsidRPr="00FE297C" w:rsidRDefault="0054429C" w:rsidP="00CB5A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0B298CFA" w14:textId="77777777" w:rsidR="0054429C" w:rsidRPr="00FE297C" w:rsidRDefault="0054429C" w:rsidP="00CB5A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541208EB" w14:textId="77777777" w:rsidR="0054429C" w:rsidRPr="00FE297C" w:rsidRDefault="0054429C" w:rsidP="00CB5A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52ECFEC1" w14:textId="77777777" w:rsidR="0054429C" w:rsidRPr="00FE297C" w:rsidRDefault="0054429C" w:rsidP="00CB5A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8F614B7" w14:textId="77777777" w:rsidR="0054429C" w:rsidRPr="00FE297C" w:rsidRDefault="0054429C" w:rsidP="00CB5A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4385B22E" w14:textId="77777777" w:rsidR="0054429C" w:rsidRPr="00FE297C" w:rsidRDefault="0054429C" w:rsidP="00CB5A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178A8" w14:textId="77777777" w:rsidR="0054429C" w:rsidRPr="00FE297C" w:rsidRDefault="0054429C" w:rsidP="00CB5A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EBF16" w14:textId="77777777" w:rsidR="0054429C" w:rsidRPr="00FE297C" w:rsidRDefault="0054429C" w:rsidP="00CB5A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4429C" w:rsidRPr="00FE297C" w14:paraId="2E02EBD1" w14:textId="77777777" w:rsidTr="00CB5A30">
        <w:trPr>
          <w:jc w:val="center"/>
        </w:trPr>
        <w:tc>
          <w:tcPr>
            <w:tcW w:w="2250" w:type="dxa"/>
            <w:hideMark/>
          </w:tcPr>
          <w:p w14:paraId="6483A9D1" w14:textId="77777777" w:rsidR="0054429C" w:rsidRPr="00FE297C" w:rsidRDefault="0054429C" w:rsidP="00CB5A30">
            <w:pPr>
              <w:spacing w:line="240" w:lineRule="auto"/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A16AF0A" w14:textId="77777777" w:rsidR="0054429C" w:rsidRPr="00FE297C" w:rsidRDefault="0054429C" w:rsidP="00CB5A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345CCA1" w14:textId="77777777" w:rsidR="0054429C" w:rsidRPr="00FE297C" w:rsidRDefault="0054429C" w:rsidP="00CB5A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67C80697" w14:textId="77777777" w:rsidR="0054429C" w:rsidRPr="00FE297C" w:rsidRDefault="0054429C" w:rsidP="00CB5A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7FB1C158" w14:textId="77777777" w:rsidR="0054429C" w:rsidRPr="00FE297C" w:rsidRDefault="0054429C" w:rsidP="00CB5A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61533BC9" w14:textId="77777777" w:rsidR="0054429C" w:rsidRPr="00FE297C" w:rsidRDefault="0054429C" w:rsidP="00CB5A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12980BC" w14:textId="77777777" w:rsidR="0054429C" w:rsidRPr="00FE297C" w:rsidRDefault="0054429C" w:rsidP="00CB5A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403C89A8" w14:textId="77777777" w:rsidR="0054429C" w:rsidRPr="00FE297C" w:rsidRDefault="0054429C" w:rsidP="00CB5A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9D84E" w14:textId="77777777" w:rsidR="0054429C" w:rsidRPr="00FE297C" w:rsidRDefault="0054429C" w:rsidP="00CB5A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6C2636" w14:textId="77777777" w:rsidR="0054429C" w:rsidRPr="00FE297C" w:rsidRDefault="0054429C" w:rsidP="00CB5A3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04C8" w:rsidRPr="00FE297C" w14:paraId="09326F09" w14:textId="77777777" w:rsidTr="00CB5A30">
        <w:trPr>
          <w:jc w:val="center"/>
        </w:trPr>
        <w:tc>
          <w:tcPr>
            <w:tcW w:w="2250" w:type="dxa"/>
            <w:hideMark/>
          </w:tcPr>
          <w:p w14:paraId="411D70B1" w14:textId="77777777" w:rsidR="008D04C8" w:rsidRPr="00FE297C" w:rsidRDefault="008D04C8" w:rsidP="008D04C8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178FFE2" w14:textId="1A017783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E704D" w:rsidRPr="00FE29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E704D" w:rsidRPr="00FE297C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72" w:type="dxa"/>
          </w:tcPr>
          <w:p w14:paraId="39FD42D0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3F90ADE" w14:textId="4D81B3F5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E704D" w:rsidRPr="00FE29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E704D" w:rsidRPr="00FE297C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42" w:type="dxa"/>
          </w:tcPr>
          <w:p w14:paraId="4422B04E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1D26905" w14:textId="6DE7BFAB" w:rsidR="008D04C8" w:rsidRPr="00FE297C" w:rsidRDefault="008D04C8" w:rsidP="008D04C8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0139FA4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0BDFFA40" w14:textId="5C277EBE" w:rsidR="008D04C8" w:rsidRPr="00FE297C" w:rsidRDefault="008D04C8" w:rsidP="008D04C8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901F0B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03C1E5" w14:textId="659E2BD0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E704D" w:rsidRPr="00FE29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E704D" w:rsidRPr="00FE297C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8D04C8" w:rsidRPr="00FE297C" w14:paraId="48C324E6" w14:textId="77777777" w:rsidTr="00CB5A30">
        <w:trPr>
          <w:jc w:val="center"/>
        </w:trPr>
        <w:tc>
          <w:tcPr>
            <w:tcW w:w="2250" w:type="dxa"/>
          </w:tcPr>
          <w:p w14:paraId="6EDA594D" w14:textId="77777777" w:rsidR="008D04C8" w:rsidRPr="00FE297C" w:rsidRDefault="008D04C8" w:rsidP="008D04C8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49A0BF2E" w14:textId="56C3F7AA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174,</w:t>
            </w:r>
            <w:r w:rsidR="004328C0" w:rsidRPr="00FE297C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272" w:type="dxa"/>
          </w:tcPr>
          <w:p w14:paraId="36D32A3E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E0860E4" w14:textId="0C6EC3C2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174,</w:t>
            </w:r>
            <w:r w:rsidR="004328C0" w:rsidRPr="00FE297C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242" w:type="dxa"/>
          </w:tcPr>
          <w:p w14:paraId="0279F8E7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1C4E62E1" w14:textId="6EB0FA7B" w:rsidR="008D04C8" w:rsidRPr="00FE297C" w:rsidRDefault="008D04C8" w:rsidP="008D04C8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634049F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14A1F8B1" w14:textId="47672C9E" w:rsidR="008D04C8" w:rsidRPr="00FE297C" w:rsidRDefault="008D04C8" w:rsidP="008D04C8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CE693B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A7C87D" w14:textId="6FAA3888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174,</w:t>
            </w:r>
            <w:r w:rsidR="004328C0" w:rsidRPr="00FE297C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</w:tr>
      <w:tr w:rsidR="008D04C8" w:rsidRPr="00FE297C" w14:paraId="2D20858C" w14:textId="77777777" w:rsidTr="00CB5A30">
        <w:trPr>
          <w:jc w:val="center"/>
        </w:trPr>
        <w:tc>
          <w:tcPr>
            <w:tcW w:w="2250" w:type="dxa"/>
            <w:hideMark/>
          </w:tcPr>
          <w:p w14:paraId="016B5BF5" w14:textId="77777777" w:rsidR="008D04C8" w:rsidRPr="00FE297C" w:rsidRDefault="008D04C8" w:rsidP="008D04C8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FE29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เบิกเกินบัญชีและเงิน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กู้ยืมจากสถาบันการเงิน</w:t>
            </w:r>
          </w:p>
        </w:tc>
        <w:tc>
          <w:tcPr>
            <w:tcW w:w="1170" w:type="dxa"/>
          </w:tcPr>
          <w:p w14:paraId="2C028291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B375A9" w14:textId="770B6048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1,085,985</w:t>
            </w:r>
          </w:p>
        </w:tc>
        <w:tc>
          <w:tcPr>
            <w:tcW w:w="272" w:type="dxa"/>
          </w:tcPr>
          <w:p w14:paraId="15B59BF5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D7D947B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2CB086" w14:textId="1D12F681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336,10</w:t>
            </w:r>
            <w:r w:rsidR="00605770" w:rsidRPr="00FE297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2" w:type="dxa"/>
          </w:tcPr>
          <w:p w14:paraId="147CF4D0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3BF80E4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C88FA1" w14:textId="677ED462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749,883</w:t>
            </w:r>
          </w:p>
        </w:tc>
        <w:tc>
          <w:tcPr>
            <w:tcW w:w="236" w:type="dxa"/>
            <w:gridSpan w:val="2"/>
          </w:tcPr>
          <w:p w14:paraId="613AD294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51CE27AE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AD4F5C" w14:textId="6CD52130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CA3CDD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02F120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8DA5DB" w14:textId="496D5B1A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1,085,985</w:t>
            </w:r>
          </w:p>
        </w:tc>
      </w:tr>
      <w:tr w:rsidR="008D04C8" w:rsidRPr="00FE297C" w14:paraId="5A859A14" w14:textId="77777777" w:rsidTr="00CB5A30">
        <w:trPr>
          <w:trHeight w:val="119"/>
          <w:jc w:val="center"/>
        </w:trPr>
        <w:tc>
          <w:tcPr>
            <w:tcW w:w="2250" w:type="dxa"/>
            <w:hideMark/>
          </w:tcPr>
          <w:p w14:paraId="53B00E2C" w14:textId="77777777" w:rsidR="008D04C8" w:rsidRPr="00FE297C" w:rsidRDefault="008D04C8" w:rsidP="008D04C8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41C7E4F" w14:textId="709A6CB4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75,55</w:t>
            </w:r>
            <w:r w:rsidR="009E704D" w:rsidRPr="00FE297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2" w:type="dxa"/>
            <w:vAlign w:val="bottom"/>
          </w:tcPr>
          <w:p w14:paraId="74266BBF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100706F" w14:textId="2DB5A6EA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36,392</w:t>
            </w:r>
          </w:p>
        </w:tc>
        <w:tc>
          <w:tcPr>
            <w:tcW w:w="242" w:type="dxa"/>
            <w:vAlign w:val="bottom"/>
          </w:tcPr>
          <w:p w14:paraId="08E5F120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785FFED6" w14:textId="056DFBB7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39,16</w:t>
            </w:r>
            <w:r w:rsidR="009E704D" w:rsidRPr="00FE297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15C05583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0E9D44E8" w14:textId="3D85EE91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69223E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537392" w14:textId="2D1977FF" w:rsidR="008D04C8" w:rsidRPr="00FE297C" w:rsidRDefault="00166896" w:rsidP="00C852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75,55</w:t>
            </w:r>
            <w:r w:rsidR="009E704D" w:rsidRPr="00FE297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D04C8" w:rsidRPr="00FE297C" w14:paraId="454C9559" w14:textId="77777777" w:rsidTr="00CB5A30">
        <w:trPr>
          <w:jc w:val="center"/>
        </w:trPr>
        <w:tc>
          <w:tcPr>
            <w:tcW w:w="2250" w:type="dxa"/>
          </w:tcPr>
          <w:p w14:paraId="5274DCA3" w14:textId="77777777" w:rsidR="008D04C8" w:rsidRPr="00FE297C" w:rsidRDefault="008D04C8" w:rsidP="008D04C8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413E37" w14:textId="12AA00F0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</w:t>
            </w:r>
            <w:r w:rsidR="009E704D"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328C0"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  <w:r w:rsidR="001A7C77"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29FCBE7D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249A93" w14:textId="5EF32225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E704D"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F5565"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004</w:t>
            </w:r>
          </w:p>
        </w:tc>
        <w:tc>
          <w:tcPr>
            <w:tcW w:w="242" w:type="dxa"/>
          </w:tcPr>
          <w:p w14:paraId="774AD915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76F91C" w14:textId="25479E5D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789,04</w:t>
            </w:r>
            <w:r w:rsidR="009E704D"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gridSpan w:val="2"/>
          </w:tcPr>
          <w:p w14:paraId="283F7207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063BA1" w14:textId="182AD04E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2A5518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F701C" w14:textId="13F0DCEA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</w:t>
            </w:r>
            <w:r w:rsidR="009E704D"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A7C77"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053</w:t>
            </w:r>
          </w:p>
        </w:tc>
      </w:tr>
      <w:tr w:rsidR="008D04C8" w:rsidRPr="00FE297C" w14:paraId="28F5D709" w14:textId="77777777" w:rsidTr="00306EA2">
        <w:trPr>
          <w:jc w:val="center"/>
        </w:trPr>
        <w:tc>
          <w:tcPr>
            <w:tcW w:w="2250" w:type="dxa"/>
          </w:tcPr>
          <w:p w14:paraId="31B82232" w14:textId="77777777" w:rsidR="008D04C8" w:rsidRPr="00FE297C" w:rsidRDefault="008D04C8" w:rsidP="008D04C8">
            <w:pPr>
              <w:spacing w:line="240" w:lineRule="auto"/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04B5AE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FBA7BB3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4028514E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65C3E56A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274509AC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E90D01F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348CF76D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CD2FD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6E4D6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04C8" w:rsidRPr="00FE297C" w14:paraId="21F3C622" w14:textId="77777777" w:rsidTr="00306EA2">
        <w:trPr>
          <w:jc w:val="center"/>
        </w:trPr>
        <w:tc>
          <w:tcPr>
            <w:tcW w:w="2250" w:type="dxa"/>
          </w:tcPr>
          <w:p w14:paraId="6B654097" w14:textId="151DAEED" w:rsidR="008D04C8" w:rsidRPr="00FE297C" w:rsidRDefault="00166896" w:rsidP="008D04C8">
            <w:pPr>
              <w:spacing w:line="240" w:lineRule="auto"/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266BC6C3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FB4DB85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28562508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0BD761BA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60CCCA6D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B7E97BB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328FBC7F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3F2CA0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9FE3D2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04C8" w:rsidRPr="00FE297C" w14:paraId="46A64F4E" w14:textId="77777777" w:rsidTr="00306EA2">
        <w:trPr>
          <w:jc w:val="center"/>
        </w:trPr>
        <w:tc>
          <w:tcPr>
            <w:tcW w:w="2250" w:type="dxa"/>
            <w:hideMark/>
          </w:tcPr>
          <w:p w14:paraId="1919A445" w14:textId="77777777" w:rsidR="008D04C8" w:rsidRPr="00FE297C" w:rsidRDefault="008D04C8" w:rsidP="008D04C8">
            <w:pPr>
              <w:spacing w:line="240" w:lineRule="auto"/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7BFBCF7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1C117A9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47B5969F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1C601EA4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2E843AFE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1D7EBB5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737A3287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15297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A33EA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04C8" w:rsidRPr="00FE297C" w14:paraId="20AEC4E3" w14:textId="77777777" w:rsidTr="00306EA2">
        <w:trPr>
          <w:jc w:val="center"/>
        </w:trPr>
        <w:tc>
          <w:tcPr>
            <w:tcW w:w="2250" w:type="dxa"/>
            <w:hideMark/>
          </w:tcPr>
          <w:p w14:paraId="0ED6F42F" w14:textId="77777777" w:rsidR="008D04C8" w:rsidRPr="00FE297C" w:rsidRDefault="008D04C8" w:rsidP="008D04C8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76256C9" w14:textId="76188130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30,241</w:t>
            </w:r>
          </w:p>
        </w:tc>
        <w:tc>
          <w:tcPr>
            <w:tcW w:w="272" w:type="dxa"/>
          </w:tcPr>
          <w:p w14:paraId="42A84133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BDA15BF" w14:textId="7E754FC1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30,241</w:t>
            </w:r>
          </w:p>
        </w:tc>
        <w:tc>
          <w:tcPr>
            <w:tcW w:w="242" w:type="dxa"/>
          </w:tcPr>
          <w:p w14:paraId="08812086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CC969E1" w14:textId="29D496F3" w:rsidR="008D04C8" w:rsidRPr="00FE297C" w:rsidRDefault="008D04C8" w:rsidP="008D04C8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5EFB53B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48085FC4" w14:textId="6DACD751" w:rsidR="008D04C8" w:rsidRPr="00FE297C" w:rsidRDefault="008D04C8" w:rsidP="008D04C8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4EB90D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1DC8D7" w14:textId="099B8EA9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30,241</w:t>
            </w:r>
          </w:p>
        </w:tc>
      </w:tr>
      <w:tr w:rsidR="008D04C8" w:rsidRPr="00FE297C" w14:paraId="428BF0D4" w14:textId="77777777" w:rsidTr="00306EA2">
        <w:trPr>
          <w:jc w:val="center"/>
        </w:trPr>
        <w:tc>
          <w:tcPr>
            <w:tcW w:w="2250" w:type="dxa"/>
          </w:tcPr>
          <w:p w14:paraId="24132519" w14:textId="192411BA" w:rsidR="008D04C8" w:rsidRPr="00FE297C" w:rsidRDefault="008D04C8" w:rsidP="008D04C8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0D82E416" w14:textId="72B55EDA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134,917</w:t>
            </w:r>
          </w:p>
        </w:tc>
        <w:tc>
          <w:tcPr>
            <w:tcW w:w="272" w:type="dxa"/>
          </w:tcPr>
          <w:p w14:paraId="7174D5B7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A37B063" w14:textId="59DF5371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134,917</w:t>
            </w:r>
          </w:p>
        </w:tc>
        <w:tc>
          <w:tcPr>
            <w:tcW w:w="242" w:type="dxa"/>
          </w:tcPr>
          <w:p w14:paraId="357696D0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1848307" w14:textId="5BAFA0B2" w:rsidR="008D04C8" w:rsidRPr="00FE297C" w:rsidRDefault="008D04C8" w:rsidP="008D04C8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3A378BC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615BB24A" w14:textId="1ACD2694" w:rsidR="008D04C8" w:rsidRPr="00FE297C" w:rsidRDefault="008D04C8" w:rsidP="008D04C8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D3B39A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9DD1F1" w14:textId="3D613A3C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134,917</w:t>
            </w:r>
          </w:p>
        </w:tc>
      </w:tr>
      <w:tr w:rsidR="008D04C8" w:rsidRPr="00FE297C" w14:paraId="3B24E14A" w14:textId="77777777" w:rsidTr="00306EA2">
        <w:trPr>
          <w:jc w:val="center"/>
        </w:trPr>
        <w:tc>
          <w:tcPr>
            <w:tcW w:w="2250" w:type="dxa"/>
            <w:hideMark/>
          </w:tcPr>
          <w:p w14:paraId="376C6280" w14:textId="0EAC1BBA" w:rsidR="008D04C8" w:rsidRPr="00FE297C" w:rsidRDefault="008D04C8" w:rsidP="008D04C8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FE29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เบิกเกินบัญชีและเงิน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กู้ยืมจากสถาบันการเงิน</w:t>
            </w:r>
          </w:p>
        </w:tc>
        <w:tc>
          <w:tcPr>
            <w:tcW w:w="1170" w:type="dxa"/>
          </w:tcPr>
          <w:p w14:paraId="186550F8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0B8830" w14:textId="2685C9DA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3,513,138</w:t>
            </w:r>
          </w:p>
        </w:tc>
        <w:tc>
          <w:tcPr>
            <w:tcW w:w="272" w:type="dxa"/>
          </w:tcPr>
          <w:p w14:paraId="59748269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A4B80FD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BBE257" w14:textId="2BDE6B6B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2,452,608</w:t>
            </w:r>
          </w:p>
        </w:tc>
        <w:tc>
          <w:tcPr>
            <w:tcW w:w="242" w:type="dxa"/>
          </w:tcPr>
          <w:p w14:paraId="73E70888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0D9A131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3F3CF3" w14:textId="611BF345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1,060,530</w:t>
            </w:r>
          </w:p>
        </w:tc>
        <w:tc>
          <w:tcPr>
            <w:tcW w:w="236" w:type="dxa"/>
            <w:gridSpan w:val="2"/>
          </w:tcPr>
          <w:p w14:paraId="7211ED59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01118F20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CB5C94" w14:textId="19AC7F71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AB78B2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EDAD54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424A2F" w14:textId="1ED613F2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3,513,138</w:t>
            </w:r>
          </w:p>
        </w:tc>
      </w:tr>
      <w:tr w:rsidR="008D04C8" w:rsidRPr="00FE297C" w14:paraId="357C20DA" w14:textId="77777777" w:rsidTr="00306EA2">
        <w:trPr>
          <w:trHeight w:val="119"/>
          <w:jc w:val="center"/>
        </w:trPr>
        <w:tc>
          <w:tcPr>
            <w:tcW w:w="2250" w:type="dxa"/>
            <w:hideMark/>
          </w:tcPr>
          <w:p w14:paraId="10E3A329" w14:textId="77777777" w:rsidR="008D04C8" w:rsidRPr="00FE297C" w:rsidRDefault="008D04C8" w:rsidP="008D04C8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7F7161E" w14:textId="3132626A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126,024</w:t>
            </w:r>
          </w:p>
        </w:tc>
        <w:tc>
          <w:tcPr>
            <w:tcW w:w="272" w:type="dxa"/>
            <w:vAlign w:val="bottom"/>
          </w:tcPr>
          <w:p w14:paraId="2D18358C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4CAFBA0" w14:textId="25C94F22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67,764</w:t>
            </w:r>
          </w:p>
        </w:tc>
        <w:tc>
          <w:tcPr>
            <w:tcW w:w="242" w:type="dxa"/>
            <w:vAlign w:val="bottom"/>
          </w:tcPr>
          <w:p w14:paraId="4A23F2B4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6022CB77" w14:textId="5101D2DC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58,260</w:t>
            </w:r>
          </w:p>
        </w:tc>
        <w:tc>
          <w:tcPr>
            <w:tcW w:w="236" w:type="dxa"/>
            <w:gridSpan w:val="2"/>
            <w:vAlign w:val="bottom"/>
          </w:tcPr>
          <w:p w14:paraId="31E47989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517466D" w14:textId="09A1CA1A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F58C48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1360F9" w14:textId="674A2526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126,024</w:t>
            </w:r>
          </w:p>
        </w:tc>
      </w:tr>
      <w:tr w:rsidR="008D04C8" w:rsidRPr="00FE297C" w14:paraId="61C61C67" w14:textId="77777777" w:rsidTr="00306EA2">
        <w:trPr>
          <w:jc w:val="center"/>
        </w:trPr>
        <w:tc>
          <w:tcPr>
            <w:tcW w:w="2250" w:type="dxa"/>
          </w:tcPr>
          <w:p w14:paraId="1CC1360A" w14:textId="77777777" w:rsidR="008D04C8" w:rsidRPr="00FE297C" w:rsidRDefault="008D04C8" w:rsidP="008D04C8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2DB73" w14:textId="4C3656F4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3,804,320</w:t>
            </w:r>
          </w:p>
        </w:tc>
        <w:tc>
          <w:tcPr>
            <w:tcW w:w="272" w:type="dxa"/>
          </w:tcPr>
          <w:p w14:paraId="0EE9AA80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EB8E2" w14:textId="7179C82D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2,685,530</w:t>
            </w:r>
          </w:p>
        </w:tc>
        <w:tc>
          <w:tcPr>
            <w:tcW w:w="242" w:type="dxa"/>
          </w:tcPr>
          <w:p w14:paraId="42477B69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645A8" w14:textId="4E19D82B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1,118,790</w:t>
            </w:r>
          </w:p>
        </w:tc>
        <w:tc>
          <w:tcPr>
            <w:tcW w:w="236" w:type="dxa"/>
            <w:gridSpan w:val="2"/>
          </w:tcPr>
          <w:p w14:paraId="47BB280E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FC7BBF" w14:textId="1ED30154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244658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AB96D4" w14:textId="6DFC85DC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3,804,320</w:t>
            </w:r>
          </w:p>
        </w:tc>
      </w:tr>
    </w:tbl>
    <w:p w14:paraId="24CEF6EA" w14:textId="32E3287B" w:rsidR="00271A66" w:rsidRPr="00FE297C" w:rsidRDefault="00271A66" w:rsidP="006858F1">
      <w:pPr>
        <w:spacing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94B65F" w14:textId="77777777" w:rsidR="00271A66" w:rsidRPr="00FE297C" w:rsidRDefault="00271A66" w:rsidP="006858F1">
      <w:pPr>
        <w:spacing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2"/>
        <w:gridCol w:w="1258"/>
        <w:gridCol w:w="242"/>
        <w:gridCol w:w="1348"/>
        <w:gridCol w:w="36"/>
        <w:gridCol w:w="200"/>
        <w:gridCol w:w="36"/>
        <w:gridCol w:w="1108"/>
        <w:gridCol w:w="270"/>
        <w:gridCol w:w="1170"/>
      </w:tblGrid>
      <w:tr w:rsidR="00306EA2" w:rsidRPr="00FE297C" w14:paraId="16CA9BF9" w14:textId="77777777" w:rsidTr="00ED18BB">
        <w:trPr>
          <w:tblHeader/>
          <w:jc w:val="center"/>
        </w:trPr>
        <w:tc>
          <w:tcPr>
            <w:tcW w:w="2250" w:type="dxa"/>
            <w:hideMark/>
          </w:tcPr>
          <w:p w14:paraId="2F5FCE75" w14:textId="77777777" w:rsidR="00306EA2" w:rsidRPr="00FE297C" w:rsidRDefault="00306EA2" w:rsidP="00ED18B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hideMark/>
          </w:tcPr>
          <w:p w14:paraId="098036FF" w14:textId="200FE276" w:rsidR="00306EA2" w:rsidRPr="00FE297C" w:rsidRDefault="00306EA2" w:rsidP="00ED18B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6EA2" w:rsidRPr="00FE297C" w14:paraId="61EF59FD" w14:textId="77777777" w:rsidTr="00ED18BB">
        <w:trPr>
          <w:tblHeader/>
          <w:jc w:val="center"/>
        </w:trPr>
        <w:tc>
          <w:tcPr>
            <w:tcW w:w="2250" w:type="dxa"/>
            <w:hideMark/>
          </w:tcPr>
          <w:p w14:paraId="75CE4FEF" w14:textId="77777777" w:rsidR="00306EA2" w:rsidRPr="00FE297C" w:rsidRDefault="00306EA2" w:rsidP="00ED18B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DD71AC" w14:textId="77777777" w:rsidR="00306EA2" w:rsidRPr="00FE297C" w:rsidRDefault="00306EA2" w:rsidP="00ED18B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85E920C" w14:textId="77777777" w:rsidR="00306EA2" w:rsidRPr="00FE297C" w:rsidRDefault="00306EA2" w:rsidP="00ED18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8" w:type="dxa"/>
            <w:gridSpan w:val="9"/>
            <w:vAlign w:val="bottom"/>
            <w:hideMark/>
          </w:tcPr>
          <w:p w14:paraId="5F15C9E6" w14:textId="77777777" w:rsidR="00306EA2" w:rsidRPr="00FE297C" w:rsidRDefault="00306EA2" w:rsidP="00ED18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06EA2" w:rsidRPr="00FE297C" w14:paraId="65E3D0CB" w14:textId="77777777" w:rsidTr="00ED18BB">
        <w:trPr>
          <w:tblHeader/>
          <w:jc w:val="center"/>
        </w:trPr>
        <w:tc>
          <w:tcPr>
            <w:tcW w:w="2250" w:type="dxa"/>
            <w:vAlign w:val="bottom"/>
            <w:hideMark/>
          </w:tcPr>
          <w:p w14:paraId="365C2C28" w14:textId="669D9AC9" w:rsidR="00306EA2" w:rsidRPr="00FE297C" w:rsidRDefault="00306EA2" w:rsidP="00ED18B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E29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66896" w:rsidRPr="00FE29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FE29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E29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  <w:hideMark/>
          </w:tcPr>
          <w:p w14:paraId="0916CDEE" w14:textId="77777777" w:rsidR="00306EA2" w:rsidRPr="00FE297C" w:rsidRDefault="00306EA2" w:rsidP="00ED18BB">
            <w:pPr>
              <w:spacing w:line="240" w:lineRule="auto"/>
              <w:ind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2" w:type="dxa"/>
          </w:tcPr>
          <w:p w14:paraId="4AE6DD4E" w14:textId="77777777" w:rsidR="00306EA2" w:rsidRPr="00FE297C" w:rsidRDefault="00306EA2" w:rsidP="00ED18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15C4DBDF" w14:textId="46079713" w:rsidR="00306EA2" w:rsidRPr="00FE297C" w:rsidRDefault="00306EA2" w:rsidP="00ED18BB">
            <w:pPr>
              <w:tabs>
                <w:tab w:val="clear" w:pos="680"/>
                <w:tab w:val="left" w:pos="610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FE297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66896" w:rsidRPr="00FE297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E297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  <w:p w14:paraId="3C33A805" w14:textId="77777777" w:rsidR="00306EA2" w:rsidRPr="00FE297C" w:rsidRDefault="00306EA2" w:rsidP="00ED18BB">
            <w:pPr>
              <w:tabs>
                <w:tab w:val="clear" w:pos="680"/>
                <w:tab w:val="left" w:pos="610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42" w:type="dxa"/>
            <w:vAlign w:val="bottom"/>
          </w:tcPr>
          <w:p w14:paraId="24C18F86" w14:textId="77777777" w:rsidR="00306EA2" w:rsidRPr="00FE297C" w:rsidRDefault="00306EA2" w:rsidP="00ED18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  <w:hideMark/>
          </w:tcPr>
          <w:p w14:paraId="30ABDB00" w14:textId="0101E2FF" w:rsidR="00306EA2" w:rsidRPr="00FE297C" w:rsidRDefault="00306EA2" w:rsidP="00ED18BB">
            <w:pPr>
              <w:tabs>
                <w:tab w:val="clear" w:pos="680"/>
              </w:tabs>
              <w:spacing w:line="240" w:lineRule="auto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166896" w:rsidRPr="00FE297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E297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FE297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4BFD683D" w14:textId="41414B53" w:rsidR="00306EA2" w:rsidRPr="00FE297C" w:rsidRDefault="00306EA2" w:rsidP="00ED18BB">
            <w:pPr>
              <w:tabs>
                <w:tab w:val="clear" w:pos="680"/>
              </w:tabs>
              <w:spacing w:line="240" w:lineRule="auto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166896" w:rsidRPr="00FE297C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FE297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5394D2D0" w14:textId="77777777" w:rsidR="00306EA2" w:rsidRPr="00FE297C" w:rsidRDefault="00306EA2" w:rsidP="00ED18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  <w:hideMark/>
          </w:tcPr>
          <w:p w14:paraId="0F68498F" w14:textId="17ECE031" w:rsidR="00306EA2" w:rsidRPr="00FE297C" w:rsidRDefault="00306EA2" w:rsidP="00ED18B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FE297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66896" w:rsidRPr="00FE297C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FE297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EDABE2E" w14:textId="77777777" w:rsidR="00306EA2" w:rsidRPr="00FE297C" w:rsidRDefault="00306EA2" w:rsidP="00ED18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18BEAC47" w14:textId="77777777" w:rsidR="00306EA2" w:rsidRPr="00FE297C" w:rsidRDefault="00306EA2" w:rsidP="00ED18BB">
            <w:pPr>
              <w:tabs>
                <w:tab w:val="clear" w:pos="90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06EA2" w:rsidRPr="00FE297C" w14:paraId="41B6ED42" w14:textId="77777777" w:rsidTr="00ED18BB">
        <w:trPr>
          <w:tblHeader/>
          <w:jc w:val="center"/>
        </w:trPr>
        <w:tc>
          <w:tcPr>
            <w:tcW w:w="2250" w:type="dxa"/>
          </w:tcPr>
          <w:p w14:paraId="6FCDF401" w14:textId="77777777" w:rsidR="00306EA2" w:rsidRPr="00FE297C" w:rsidRDefault="00306EA2" w:rsidP="00ED18B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hideMark/>
          </w:tcPr>
          <w:p w14:paraId="4B16B8A8" w14:textId="26DEAA06" w:rsidR="00306EA2" w:rsidRPr="00FE297C" w:rsidRDefault="00306EA2" w:rsidP="00ED18B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2A048B" w:rsidRPr="00FE29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E29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B7010" w:rsidRPr="00FE297C" w14:paraId="4B7ACC19" w14:textId="77777777" w:rsidTr="00CB5A30">
        <w:trPr>
          <w:jc w:val="center"/>
        </w:trPr>
        <w:tc>
          <w:tcPr>
            <w:tcW w:w="2250" w:type="dxa"/>
          </w:tcPr>
          <w:p w14:paraId="60ECC5B8" w14:textId="2A356604" w:rsidR="00DB7010" w:rsidRPr="00FE297C" w:rsidRDefault="00166896" w:rsidP="00CB5A30">
            <w:pPr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766A1462" w14:textId="77777777" w:rsidR="00DB7010" w:rsidRPr="00FE297C" w:rsidRDefault="00DB7010" w:rsidP="00CB5A3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E9CED0F" w14:textId="77777777" w:rsidR="00DB7010" w:rsidRPr="00FE297C" w:rsidRDefault="00DB7010" w:rsidP="00CB5A3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453F4339" w14:textId="77777777" w:rsidR="00DB7010" w:rsidRPr="00FE297C" w:rsidRDefault="00DB7010" w:rsidP="00CB5A3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2702B554" w14:textId="77777777" w:rsidR="00DB7010" w:rsidRPr="00FE297C" w:rsidRDefault="00DB7010" w:rsidP="00CB5A3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2DF32644" w14:textId="77777777" w:rsidR="00DB7010" w:rsidRPr="00FE297C" w:rsidRDefault="00DB7010" w:rsidP="00CB5A3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40FD4DE" w14:textId="77777777" w:rsidR="00DB7010" w:rsidRPr="00FE297C" w:rsidRDefault="00DB7010" w:rsidP="00CB5A3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4E664481" w14:textId="77777777" w:rsidR="00DB7010" w:rsidRPr="00FE297C" w:rsidRDefault="00DB7010" w:rsidP="00CB5A3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5EEC5E" w14:textId="77777777" w:rsidR="00DB7010" w:rsidRPr="00FE297C" w:rsidRDefault="00DB7010" w:rsidP="00CB5A3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9EB462" w14:textId="77777777" w:rsidR="00DB7010" w:rsidRPr="00FE297C" w:rsidRDefault="00DB7010" w:rsidP="00CB5A3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7010" w:rsidRPr="00FE297C" w14:paraId="0A73E901" w14:textId="77777777" w:rsidTr="00CB5A30">
        <w:trPr>
          <w:jc w:val="center"/>
        </w:trPr>
        <w:tc>
          <w:tcPr>
            <w:tcW w:w="2250" w:type="dxa"/>
            <w:hideMark/>
          </w:tcPr>
          <w:p w14:paraId="40F4B346" w14:textId="77777777" w:rsidR="00DB7010" w:rsidRPr="00FE297C" w:rsidRDefault="00DB7010" w:rsidP="00CB5A30">
            <w:pPr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E29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68E5641" w14:textId="77777777" w:rsidR="00DB7010" w:rsidRPr="00FE297C" w:rsidRDefault="00DB7010" w:rsidP="00CB5A3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D8FBC94" w14:textId="77777777" w:rsidR="00DB7010" w:rsidRPr="00FE297C" w:rsidRDefault="00DB7010" w:rsidP="00CB5A3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2E423FC0" w14:textId="1FB98331" w:rsidR="00DB7010" w:rsidRPr="00FE297C" w:rsidRDefault="00DB7010" w:rsidP="00CB5A3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3E947541" w14:textId="77777777" w:rsidR="00DB7010" w:rsidRPr="00FE297C" w:rsidRDefault="00DB7010" w:rsidP="00CB5A3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6063038C" w14:textId="77777777" w:rsidR="00DB7010" w:rsidRPr="00FE297C" w:rsidRDefault="00DB7010" w:rsidP="00CB5A3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18BEFE5" w14:textId="77777777" w:rsidR="00DB7010" w:rsidRPr="00FE297C" w:rsidRDefault="00DB7010" w:rsidP="00CB5A3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007EFC76" w14:textId="77777777" w:rsidR="00DB7010" w:rsidRPr="00FE297C" w:rsidRDefault="00DB7010" w:rsidP="00CB5A3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7ED4C" w14:textId="77777777" w:rsidR="00DB7010" w:rsidRPr="00FE297C" w:rsidRDefault="00DB7010" w:rsidP="00CB5A3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473974" w14:textId="77777777" w:rsidR="00DB7010" w:rsidRPr="00FE297C" w:rsidRDefault="00DB7010" w:rsidP="00CB5A3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04C8" w:rsidRPr="00FE297C" w14:paraId="6036E4B1" w14:textId="77777777" w:rsidTr="00CB5A30">
        <w:trPr>
          <w:jc w:val="center"/>
        </w:trPr>
        <w:tc>
          <w:tcPr>
            <w:tcW w:w="2250" w:type="dxa"/>
            <w:hideMark/>
          </w:tcPr>
          <w:p w14:paraId="1BBE7CA2" w14:textId="77777777" w:rsidR="008D04C8" w:rsidRPr="00FE297C" w:rsidRDefault="008D04C8" w:rsidP="008D04C8">
            <w:pPr>
              <w:spacing w:line="240" w:lineRule="auto"/>
              <w:ind w:right="-2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FE297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5C00397" w14:textId="528E5C6C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25,071</w:t>
            </w:r>
          </w:p>
        </w:tc>
        <w:tc>
          <w:tcPr>
            <w:tcW w:w="272" w:type="dxa"/>
          </w:tcPr>
          <w:p w14:paraId="6256AAE8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1E76FDB" w14:textId="54F47C71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25,071</w:t>
            </w:r>
          </w:p>
        </w:tc>
        <w:tc>
          <w:tcPr>
            <w:tcW w:w="242" w:type="dxa"/>
          </w:tcPr>
          <w:p w14:paraId="16BAFBC7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1E59C541" w14:textId="26473C17" w:rsidR="008D04C8" w:rsidRPr="00FE297C" w:rsidRDefault="008D04C8" w:rsidP="008D04C8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4F11EC9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6136EC7E" w14:textId="5B547003" w:rsidR="008D04C8" w:rsidRPr="00FE297C" w:rsidRDefault="008D04C8" w:rsidP="008D04C8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1B9822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A81B95" w14:textId="1A9C04B3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25,071</w:t>
            </w:r>
          </w:p>
        </w:tc>
      </w:tr>
      <w:tr w:rsidR="008D04C8" w:rsidRPr="00FE297C" w14:paraId="386E2024" w14:textId="77777777" w:rsidTr="00CB5A30">
        <w:trPr>
          <w:jc w:val="center"/>
        </w:trPr>
        <w:tc>
          <w:tcPr>
            <w:tcW w:w="2250" w:type="dxa"/>
          </w:tcPr>
          <w:p w14:paraId="34F031AB" w14:textId="77777777" w:rsidR="008D04C8" w:rsidRPr="00FE297C" w:rsidRDefault="008D04C8" w:rsidP="008D04C8">
            <w:pPr>
              <w:spacing w:line="240" w:lineRule="auto"/>
              <w:ind w:right="-24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7DAE3F04" w14:textId="174B70A2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90,</w:t>
            </w:r>
            <w:r w:rsidR="00BB2F47" w:rsidRPr="00FE297C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72" w:type="dxa"/>
          </w:tcPr>
          <w:p w14:paraId="20B46AC0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470099D" w14:textId="5989F8F7" w:rsidR="008D04C8" w:rsidRPr="00FE297C" w:rsidRDefault="00BB2F47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90,112</w:t>
            </w:r>
          </w:p>
        </w:tc>
        <w:tc>
          <w:tcPr>
            <w:tcW w:w="242" w:type="dxa"/>
          </w:tcPr>
          <w:p w14:paraId="192D98EA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5500A6D" w14:textId="15D909F6" w:rsidR="008D04C8" w:rsidRPr="00FE297C" w:rsidRDefault="008D04C8" w:rsidP="008D04C8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AAC9AA9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7AB645E5" w14:textId="5159FF40" w:rsidR="008D04C8" w:rsidRPr="00FE297C" w:rsidRDefault="008D04C8" w:rsidP="008D04C8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A44FBD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93CEB7" w14:textId="13E71A4F" w:rsidR="008D04C8" w:rsidRPr="00FE297C" w:rsidRDefault="00BB2F47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90,112</w:t>
            </w:r>
          </w:p>
        </w:tc>
      </w:tr>
      <w:tr w:rsidR="008D04C8" w:rsidRPr="00FE297C" w14:paraId="4EE4B454" w14:textId="77777777" w:rsidTr="00CB5A30">
        <w:trPr>
          <w:jc w:val="center"/>
        </w:trPr>
        <w:tc>
          <w:tcPr>
            <w:tcW w:w="2250" w:type="dxa"/>
            <w:hideMark/>
          </w:tcPr>
          <w:p w14:paraId="73D3E0DD" w14:textId="77777777" w:rsidR="008D04C8" w:rsidRPr="00FE297C" w:rsidRDefault="008D04C8" w:rsidP="008D04C8">
            <w:pPr>
              <w:spacing w:line="240" w:lineRule="auto"/>
              <w:ind w:right="-2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</w:t>
            </w:r>
            <w:r w:rsidRPr="00FE297C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</w:t>
            </w:r>
            <w:r w:rsidRPr="00FE297C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170" w:type="dxa"/>
          </w:tcPr>
          <w:p w14:paraId="7E8905EC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546F0D5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2666BAF" w14:textId="09FD0F05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936,551</w:t>
            </w:r>
          </w:p>
        </w:tc>
        <w:tc>
          <w:tcPr>
            <w:tcW w:w="272" w:type="dxa"/>
          </w:tcPr>
          <w:p w14:paraId="4E3DD38B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6379FEA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D5A18BF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4E95377" w14:textId="48D3D3CF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290,052</w:t>
            </w:r>
          </w:p>
        </w:tc>
        <w:tc>
          <w:tcPr>
            <w:tcW w:w="242" w:type="dxa"/>
          </w:tcPr>
          <w:p w14:paraId="7633B925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330DEE7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32D558F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952B422" w14:textId="7B32DF2C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646,499</w:t>
            </w:r>
          </w:p>
        </w:tc>
        <w:tc>
          <w:tcPr>
            <w:tcW w:w="236" w:type="dxa"/>
            <w:gridSpan w:val="2"/>
          </w:tcPr>
          <w:p w14:paraId="34D54136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5B50AC5A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1C9A370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4338BAE" w14:textId="5F8FFF70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8294F5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9E2B4E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9F0141E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9979DC" w14:textId="03A7058B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936,551</w:t>
            </w:r>
          </w:p>
        </w:tc>
      </w:tr>
      <w:tr w:rsidR="008D04C8" w:rsidRPr="00FE297C" w14:paraId="442D09DB" w14:textId="77777777" w:rsidTr="00CB5A30">
        <w:trPr>
          <w:trHeight w:val="119"/>
          <w:jc w:val="center"/>
        </w:trPr>
        <w:tc>
          <w:tcPr>
            <w:tcW w:w="2250" w:type="dxa"/>
            <w:hideMark/>
          </w:tcPr>
          <w:p w14:paraId="36E6D854" w14:textId="77777777" w:rsidR="008D04C8" w:rsidRPr="00FE297C" w:rsidRDefault="008D04C8" w:rsidP="008D04C8">
            <w:pPr>
              <w:spacing w:line="240" w:lineRule="auto"/>
              <w:ind w:right="-2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5105D1E0" w14:textId="55725A54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19,736</w:t>
            </w:r>
          </w:p>
        </w:tc>
        <w:tc>
          <w:tcPr>
            <w:tcW w:w="272" w:type="dxa"/>
            <w:vAlign w:val="bottom"/>
          </w:tcPr>
          <w:p w14:paraId="67516387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8641420" w14:textId="676E7DF9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11,609</w:t>
            </w:r>
          </w:p>
        </w:tc>
        <w:tc>
          <w:tcPr>
            <w:tcW w:w="242" w:type="dxa"/>
            <w:vAlign w:val="bottom"/>
          </w:tcPr>
          <w:p w14:paraId="7264E08B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23073B4B" w14:textId="7C681BD1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8,127</w:t>
            </w:r>
          </w:p>
        </w:tc>
        <w:tc>
          <w:tcPr>
            <w:tcW w:w="236" w:type="dxa"/>
            <w:gridSpan w:val="2"/>
            <w:vAlign w:val="bottom"/>
          </w:tcPr>
          <w:p w14:paraId="677A7D64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1295AAA" w14:textId="3247605A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8816D5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E0B283" w14:textId="3D291EFB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19,736</w:t>
            </w:r>
          </w:p>
        </w:tc>
      </w:tr>
      <w:tr w:rsidR="008D04C8" w:rsidRPr="00FE297C" w14:paraId="440D78DD" w14:textId="77777777" w:rsidTr="00CB5A30">
        <w:trPr>
          <w:jc w:val="center"/>
        </w:trPr>
        <w:tc>
          <w:tcPr>
            <w:tcW w:w="2250" w:type="dxa"/>
          </w:tcPr>
          <w:p w14:paraId="0EDFEE3A" w14:textId="77777777" w:rsidR="008D04C8" w:rsidRPr="00FE297C" w:rsidRDefault="008D04C8" w:rsidP="008D04C8">
            <w:pPr>
              <w:spacing w:line="240" w:lineRule="auto"/>
              <w:ind w:right="-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C2EE7A" w14:textId="204CED4E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1,071,</w:t>
            </w:r>
            <w:r w:rsidR="00BB2F47" w:rsidRPr="00FE297C">
              <w:rPr>
                <w:rFonts w:ascii="Angsana New" w:hAnsi="Angsana New"/>
                <w:b/>
                <w:bCs/>
                <w:sz w:val="30"/>
                <w:szCs w:val="30"/>
              </w:rPr>
              <w:t>470</w:t>
            </w:r>
          </w:p>
        </w:tc>
        <w:tc>
          <w:tcPr>
            <w:tcW w:w="272" w:type="dxa"/>
          </w:tcPr>
          <w:p w14:paraId="34439C22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C987B7" w14:textId="22142415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416,</w:t>
            </w:r>
            <w:r w:rsidR="00BB2F47" w:rsidRPr="00FE297C">
              <w:rPr>
                <w:rFonts w:ascii="Angsana New" w:hAnsi="Angsana New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242" w:type="dxa"/>
          </w:tcPr>
          <w:p w14:paraId="6E683645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F6D726" w14:textId="3794BEE0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654,626</w:t>
            </w:r>
          </w:p>
        </w:tc>
        <w:tc>
          <w:tcPr>
            <w:tcW w:w="236" w:type="dxa"/>
            <w:gridSpan w:val="2"/>
          </w:tcPr>
          <w:p w14:paraId="4EA89DCD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BAA8E0" w14:textId="77482F6A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ED6653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7B6CE6" w14:textId="6343578D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1,071,</w:t>
            </w:r>
            <w:r w:rsidR="00BB2F47" w:rsidRPr="00FE297C">
              <w:rPr>
                <w:rFonts w:ascii="Angsana New" w:hAnsi="Angsana New"/>
                <w:b/>
                <w:bCs/>
                <w:sz w:val="30"/>
                <w:szCs w:val="30"/>
              </w:rPr>
              <w:t>470</w:t>
            </w:r>
          </w:p>
        </w:tc>
      </w:tr>
      <w:tr w:rsidR="008D04C8" w:rsidRPr="00FE297C" w14:paraId="2AA075A6" w14:textId="77777777" w:rsidTr="00ED18BB">
        <w:trPr>
          <w:jc w:val="center"/>
        </w:trPr>
        <w:tc>
          <w:tcPr>
            <w:tcW w:w="2250" w:type="dxa"/>
          </w:tcPr>
          <w:p w14:paraId="15350EB6" w14:textId="77777777" w:rsidR="008D04C8" w:rsidRPr="00FE297C" w:rsidRDefault="008D04C8" w:rsidP="008D04C8">
            <w:pPr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820BC6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B0A727D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4AD6EACB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31FA4F3B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6ABE49F8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128B07F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3107C637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BE9CD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550B55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04C8" w:rsidRPr="00FE297C" w14:paraId="25F77C70" w14:textId="77777777" w:rsidTr="00ED18BB">
        <w:trPr>
          <w:jc w:val="center"/>
        </w:trPr>
        <w:tc>
          <w:tcPr>
            <w:tcW w:w="2250" w:type="dxa"/>
          </w:tcPr>
          <w:p w14:paraId="1609618C" w14:textId="3884B864" w:rsidR="008D04C8" w:rsidRPr="00FE297C" w:rsidRDefault="00166896" w:rsidP="008D04C8">
            <w:pPr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00EFF5FB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0BC418E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212B8DE0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1EEE8C94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4093BC74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EB1968D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7DE990A9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5FA3E7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1F75CF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04C8" w:rsidRPr="00FE297C" w14:paraId="1AC0A380" w14:textId="77777777" w:rsidTr="00ED18BB">
        <w:trPr>
          <w:jc w:val="center"/>
        </w:trPr>
        <w:tc>
          <w:tcPr>
            <w:tcW w:w="2250" w:type="dxa"/>
            <w:hideMark/>
          </w:tcPr>
          <w:p w14:paraId="21B8C9DB" w14:textId="77777777" w:rsidR="008D04C8" w:rsidRPr="00FE297C" w:rsidRDefault="008D04C8" w:rsidP="008D04C8">
            <w:pPr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E29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92497F9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BE6F4E4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064D829C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66983B7D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792F19AD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EF8F7F0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504C6FDA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BEAD8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1D227C" w14:textId="77777777" w:rsidR="008D04C8" w:rsidRPr="00FE297C" w:rsidRDefault="008D04C8" w:rsidP="008D04C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04C8" w:rsidRPr="00FE297C" w14:paraId="0B9CA44F" w14:textId="77777777" w:rsidTr="00ED18BB">
        <w:trPr>
          <w:jc w:val="center"/>
        </w:trPr>
        <w:tc>
          <w:tcPr>
            <w:tcW w:w="2250" w:type="dxa"/>
            <w:hideMark/>
          </w:tcPr>
          <w:p w14:paraId="3751DAB4" w14:textId="77777777" w:rsidR="008D04C8" w:rsidRPr="00FE297C" w:rsidRDefault="008D04C8" w:rsidP="008D04C8">
            <w:pPr>
              <w:spacing w:line="240" w:lineRule="auto"/>
              <w:ind w:right="-2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FE297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A3FF1F9" w14:textId="1F176E85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17,573</w:t>
            </w:r>
          </w:p>
        </w:tc>
        <w:tc>
          <w:tcPr>
            <w:tcW w:w="272" w:type="dxa"/>
          </w:tcPr>
          <w:p w14:paraId="6232BB57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F49E94C" w14:textId="1A528133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17,573</w:t>
            </w:r>
          </w:p>
        </w:tc>
        <w:tc>
          <w:tcPr>
            <w:tcW w:w="242" w:type="dxa"/>
          </w:tcPr>
          <w:p w14:paraId="6187E9A4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61B1B09" w14:textId="6C7152B0" w:rsidR="008D04C8" w:rsidRPr="00FE297C" w:rsidRDefault="008D04C8" w:rsidP="008D04C8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8E8F5AC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2C259350" w14:textId="79330061" w:rsidR="008D04C8" w:rsidRPr="00FE297C" w:rsidRDefault="008D04C8" w:rsidP="008D04C8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913702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F8247D" w14:textId="4A349125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17,573</w:t>
            </w:r>
          </w:p>
        </w:tc>
      </w:tr>
      <w:tr w:rsidR="008D04C8" w:rsidRPr="00FE297C" w14:paraId="01F5E21F" w14:textId="77777777" w:rsidTr="00ED18BB">
        <w:trPr>
          <w:jc w:val="center"/>
        </w:trPr>
        <w:tc>
          <w:tcPr>
            <w:tcW w:w="2250" w:type="dxa"/>
          </w:tcPr>
          <w:p w14:paraId="683F6561" w14:textId="31538CC7" w:rsidR="008D04C8" w:rsidRPr="00FE297C" w:rsidRDefault="008D04C8" w:rsidP="008D04C8">
            <w:pPr>
              <w:spacing w:line="240" w:lineRule="auto"/>
              <w:ind w:right="-24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63211E31" w14:textId="6F9828FC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74,886</w:t>
            </w:r>
          </w:p>
        </w:tc>
        <w:tc>
          <w:tcPr>
            <w:tcW w:w="272" w:type="dxa"/>
          </w:tcPr>
          <w:p w14:paraId="0890237B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CADEBD2" w14:textId="51BCB439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74,886</w:t>
            </w:r>
          </w:p>
        </w:tc>
        <w:tc>
          <w:tcPr>
            <w:tcW w:w="242" w:type="dxa"/>
          </w:tcPr>
          <w:p w14:paraId="573C8B5D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8BB51D7" w14:textId="527E177B" w:rsidR="008D04C8" w:rsidRPr="00FE297C" w:rsidRDefault="008D04C8" w:rsidP="008D04C8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53F83E4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00B3930E" w14:textId="34A2822C" w:rsidR="008D04C8" w:rsidRPr="00FE297C" w:rsidRDefault="008D04C8" w:rsidP="008D04C8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1D2FAB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BA73B5" w14:textId="69BB09CC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74,886</w:t>
            </w:r>
          </w:p>
        </w:tc>
      </w:tr>
      <w:tr w:rsidR="008D04C8" w:rsidRPr="00FE297C" w14:paraId="407B92A9" w14:textId="77777777" w:rsidTr="00ED18BB">
        <w:trPr>
          <w:jc w:val="center"/>
        </w:trPr>
        <w:tc>
          <w:tcPr>
            <w:tcW w:w="2250" w:type="dxa"/>
            <w:hideMark/>
          </w:tcPr>
          <w:p w14:paraId="13581676" w14:textId="6A6081CC" w:rsidR="008D04C8" w:rsidRPr="00FE297C" w:rsidRDefault="008D04C8" w:rsidP="008D04C8">
            <w:pPr>
              <w:spacing w:line="240" w:lineRule="auto"/>
              <w:ind w:right="-2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</w:t>
            </w:r>
            <w:r w:rsidRPr="00FE297C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</w:t>
            </w:r>
            <w:r w:rsidRPr="00FE297C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170" w:type="dxa"/>
          </w:tcPr>
          <w:p w14:paraId="28F6313A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51A53FD" w14:textId="77777777" w:rsidR="007E7B6E" w:rsidRPr="00FE297C" w:rsidRDefault="007E7B6E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5626357" w14:textId="6B21A741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2,881,007</w:t>
            </w:r>
          </w:p>
        </w:tc>
        <w:tc>
          <w:tcPr>
            <w:tcW w:w="272" w:type="dxa"/>
          </w:tcPr>
          <w:p w14:paraId="1A89DC78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332EA6D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F6E083C" w14:textId="77777777" w:rsidR="007E7B6E" w:rsidRPr="00FE297C" w:rsidRDefault="007E7B6E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5DBB598" w14:textId="5E14CFA0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1,966,768</w:t>
            </w:r>
          </w:p>
        </w:tc>
        <w:tc>
          <w:tcPr>
            <w:tcW w:w="242" w:type="dxa"/>
          </w:tcPr>
          <w:p w14:paraId="48D2656E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264F81C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65267F3" w14:textId="77777777" w:rsidR="007E7B6E" w:rsidRPr="00FE297C" w:rsidRDefault="007E7B6E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A8A054D" w14:textId="1B3EE135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914,239</w:t>
            </w:r>
          </w:p>
        </w:tc>
        <w:tc>
          <w:tcPr>
            <w:tcW w:w="236" w:type="dxa"/>
            <w:gridSpan w:val="2"/>
          </w:tcPr>
          <w:p w14:paraId="2BFA3ABC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4103ACA0" w14:textId="77777777" w:rsidR="007E7B6E" w:rsidRPr="00FE297C" w:rsidRDefault="007E7B6E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1EE28FF" w14:textId="77777777" w:rsidR="007E7B6E" w:rsidRPr="00FE297C" w:rsidRDefault="007E7B6E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9ABF705" w14:textId="45023D15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30418D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55F330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B27D055" w14:textId="77777777" w:rsidR="007E7B6E" w:rsidRPr="00FE297C" w:rsidRDefault="007E7B6E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74F83AE" w14:textId="28A7745D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2,881,007</w:t>
            </w:r>
          </w:p>
        </w:tc>
      </w:tr>
      <w:tr w:rsidR="008D04C8" w:rsidRPr="00FE297C" w14:paraId="19272009" w14:textId="77777777" w:rsidTr="00ED18BB">
        <w:trPr>
          <w:trHeight w:val="119"/>
          <w:jc w:val="center"/>
        </w:trPr>
        <w:tc>
          <w:tcPr>
            <w:tcW w:w="2250" w:type="dxa"/>
            <w:hideMark/>
          </w:tcPr>
          <w:p w14:paraId="5FB63F53" w14:textId="77777777" w:rsidR="008D04C8" w:rsidRPr="00FE297C" w:rsidRDefault="008D04C8" w:rsidP="008D04C8">
            <w:pPr>
              <w:spacing w:line="240" w:lineRule="auto"/>
              <w:ind w:right="-2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DA83C80" w14:textId="67887A3C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63,884</w:t>
            </w:r>
          </w:p>
        </w:tc>
        <w:tc>
          <w:tcPr>
            <w:tcW w:w="272" w:type="dxa"/>
            <w:vAlign w:val="bottom"/>
          </w:tcPr>
          <w:p w14:paraId="6A25E32C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A8905BF" w14:textId="450103D0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39,213</w:t>
            </w:r>
          </w:p>
        </w:tc>
        <w:tc>
          <w:tcPr>
            <w:tcW w:w="242" w:type="dxa"/>
            <w:vAlign w:val="bottom"/>
          </w:tcPr>
          <w:p w14:paraId="05AE4669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09CFCB57" w14:textId="2EDFD5D0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24,671</w:t>
            </w:r>
          </w:p>
        </w:tc>
        <w:tc>
          <w:tcPr>
            <w:tcW w:w="236" w:type="dxa"/>
            <w:gridSpan w:val="2"/>
            <w:vAlign w:val="bottom"/>
          </w:tcPr>
          <w:p w14:paraId="03B88DFE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5A2C0464" w14:textId="209183F2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B1563B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45F078" w14:textId="79D7A61B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63,884</w:t>
            </w:r>
          </w:p>
        </w:tc>
      </w:tr>
      <w:tr w:rsidR="008D04C8" w:rsidRPr="00FE297C" w14:paraId="5F9D6D06" w14:textId="77777777" w:rsidTr="00ED18BB">
        <w:trPr>
          <w:jc w:val="center"/>
        </w:trPr>
        <w:tc>
          <w:tcPr>
            <w:tcW w:w="2250" w:type="dxa"/>
          </w:tcPr>
          <w:p w14:paraId="0D04B717" w14:textId="77777777" w:rsidR="008D04C8" w:rsidRPr="00FE297C" w:rsidRDefault="008D04C8" w:rsidP="008D04C8">
            <w:pPr>
              <w:spacing w:line="240" w:lineRule="auto"/>
              <w:ind w:right="-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F09B37" w14:textId="5D2E4AE7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3,037,350</w:t>
            </w:r>
          </w:p>
        </w:tc>
        <w:tc>
          <w:tcPr>
            <w:tcW w:w="272" w:type="dxa"/>
          </w:tcPr>
          <w:p w14:paraId="117F46C1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CA0F50" w14:textId="060960B5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2,098,440</w:t>
            </w:r>
          </w:p>
        </w:tc>
        <w:tc>
          <w:tcPr>
            <w:tcW w:w="242" w:type="dxa"/>
          </w:tcPr>
          <w:p w14:paraId="14BA488E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E36EB" w14:textId="2AD6B336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938,910</w:t>
            </w:r>
          </w:p>
        </w:tc>
        <w:tc>
          <w:tcPr>
            <w:tcW w:w="236" w:type="dxa"/>
            <w:gridSpan w:val="2"/>
          </w:tcPr>
          <w:p w14:paraId="0A0DAC37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48176" w14:textId="097FA2EC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3770A5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E94F8C" w14:textId="18C7F0E0" w:rsidR="008D04C8" w:rsidRPr="00FE297C" w:rsidRDefault="00166896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3,037,350</w:t>
            </w:r>
          </w:p>
        </w:tc>
      </w:tr>
      <w:tr w:rsidR="008D04C8" w:rsidRPr="00FE297C" w14:paraId="7C4217BD" w14:textId="77777777" w:rsidTr="00ED18BB">
        <w:trPr>
          <w:jc w:val="center"/>
        </w:trPr>
        <w:tc>
          <w:tcPr>
            <w:tcW w:w="2250" w:type="dxa"/>
          </w:tcPr>
          <w:p w14:paraId="356C5DBD" w14:textId="77777777" w:rsidR="008D04C8" w:rsidRPr="00FE297C" w:rsidRDefault="008D04C8" w:rsidP="008D04C8">
            <w:pPr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54FE58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CAE31E9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BD9D78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124EFF1B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9D61AE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FB95D39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3A4E36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D76D26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B830420" w14:textId="77777777" w:rsidR="008D04C8" w:rsidRPr="00FE297C" w:rsidRDefault="008D04C8" w:rsidP="008D0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67D453B" w14:textId="1EA21005" w:rsidR="00FA4C17" w:rsidRPr="00FE297C" w:rsidRDefault="00FA4C17" w:rsidP="00A6791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4A4D447E" w14:textId="114963DA" w:rsidR="00DB7010" w:rsidRPr="00FE297C" w:rsidRDefault="00DB7010" w:rsidP="00A6791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</w:p>
    <w:p w14:paraId="47886003" w14:textId="55D8274F" w:rsidR="00DB7010" w:rsidRPr="00FE297C" w:rsidRDefault="00DB7010" w:rsidP="00A6791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6068E1D5" w14:textId="77777777" w:rsidR="00DB7010" w:rsidRPr="00FE297C" w:rsidRDefault="00DB7010" w:rsidP="00A6791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689FBD89" w14:textId="3F738AD0" w:rsidR="00A6791C" w:rsidRPr="00FE297C" w:rsidRDefault="00A6791C" w:rsidP="00A6791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FE297C">
        <w:rPr>
          <w:rFonts w:asciiTheme="majorBidi" w:hAnsiTheme="majorBidi" w:cstheme="majorBidi"/>
          <w:i/>
          <w:iCs/>
          <w:sz w:val="30"/>
          <w:szCs w:val="30"/>
          <w:lang w:val="en-US"/>
        </w:rPr>
        <w:lastRenderedPageBreak/>
        <w:t>(</w:t>
      </w:r>
      <w:r w:rsidRPr="00FE297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ข</w:t>
      </w:r>
      <w:r w:rsidR="00166896" w:rsidRPr="00FE297C">
        <w:rPr>
          <w:rFonts w:asciiTheme="majorBidi" w:hAnsiTheme="majorBidi" w:cstheme="majorBidi"/>
          <w:i/>
          <w:iCs/>
          <w:sz w:val="30"/>
          <w:szCs w:val="30"/>
          <w:lang w:val="en-US"/>
        </w:rPr>
        <w:t>.3</w:t>
      </w:r>
      <w:r w:rsidRPr="00FE297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) </w:t>
      </w:r>
      <w:r w:rsidRPr="00FE297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ความเสี่ยงด้านตลาด</w:t>
      </w:r>
    </w:p>
    <w:p w14:paraId="533723A2" w14:textId="77777777" w:rsidR="00A6791C" w:rsidRPr="00FE297C" w:rsidRDefault="00A6791C" w:rsidP="007B320A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1339487F" w14:textId="3B3053F0" w:rsidR="00692B29" w:rsidRPr="00FE297C" w:rsidRDefault="006C4046" w:rsidP="007B320A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E297C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9763B21" w14:textId="77777777" w:rsidR="006C4046" w:rsidRPr="00FE297C" w:rsidRDefault="006C4046" w:rsidP="007B320A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52AEF45F" w14:textId="6F440722" w:rsidR="00A6791C" w:rsidRPr="00FE297C" w:rsidRDefault="00A6791C" w:rsidP="00A6791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</w:rPr>
        <w:t>(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ข</w:t>
      </w:r>
      <w:r w:rsidR="00166896" w:rsidRPr="00FE297C">
        <w:rPr>
          <w:rFonts w:asciiTheme="majorBidi" w:hAnsiTheme="majorBidi" w:cstheme="majorBidi"/>
          <w:sz w:val="30"/>
          <w:szCs w:val="30"/>
        </w:rPr>
        <w:t>.3.1</w:t>
      </w:r>
      <w:r w:rsidRPr="00FE297C">
        <w:rPr>
          <w:rFonts w:asciiTheme="majorBidi" w:hAnsiTheme="majorBidi" w:cstheme="majorBidi"/>
          <w:sz w:val="30"/>
          <w:szCs w:val="30"/>
        </w:rPr>
        <w:t xml:space="preserve">) </w:t>
      </w:r>
      <w:r w:rsidRPr="00FE297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1CE1B94E" w14:textId="77777777" w:rsidR="00A6791C" w:rsidRPr="00FE297C" w:rsidRDefault="00A6791C" w:rsidP="007B320A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Cs w:val="22"/>
          <w:lang w:val="en-US"/>
        </w:rPr>
      </w:pPr>
    </w:p>
    <w:p w14:paraId="1A8EA22E" w14:textId="11C65342" w:rsidR="00A6791C" w:rsidRPr="00FE297C" w:rsidRDefault="00A6791C" w:rsidP="00A6791C">
      <w:pPr>
        <w:tabs>
          <w:tab w:val="clear" w:pos="907"/>
          <w:tab w:val="left" w:pos="90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</w:t>
      </w:r>
      <w:r w:rsidR="00FA4C17" w:rsidRPr="00FE297C">
        <w:rPr>
          <w:rFonts w:asciiTheme="majorBidi" w:hAnsiTheme="majorBidi" w:cstheme="majorBidi" w:hint="cs"/>
          <w:sz w:val="30"/>
          <w:szCs w:val="30"/>
          <w:cs/>
        </w:rPr>
        <w:t>ทรัพย์สิน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และการขาย</w:t>
      </w:r>
      <w:r w:rsidR="00FA4C17" w:rsidRPr="00FE297C">
        <w:rPr>
          <w:rFonts w:asciiTheme="majorBidi" w:hAnsiTheme="majorBidi" w:cstheme="majorBidi" w:hint="cs"/>
          <w:sz w:val="30"/>
          <w:szCs w:val="30"/>
          <w:cs/>
        </w:rPr>
        <w:t>สินค้า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6CF08511" w14:textId="77777777" w:rsidR="00A6791C" w:rsidRPr="00FE297C" w:rsidRDefault="00A6791C" w:rsidP="007B320A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Cs w:val="22"/>
          <w:lang w:val="en-US"/>
        </w:rPr>
      </w:pPr>
    </w:p>
    <w:tbl>
      <w:tblPr>
        <w:tblW w:w="924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27"/>
        <w:gridCol w:w="184"/>
        <w:gridCol w:w="1166"/>
        <w:gridCol w:w="180"/>
        <w:gridCol w:w="1143"/>
        <w:gridCol w:w="180"/>
        <w:gridCol w:w="1143"/>
      </w:tblGrid>
      <w:tr w:rsidR="00004652" w:rsidRPr="00FE297C" w14:paraId="74B6E476" w14:textId="77777777" w:rsidTr="00004652">
        <w:trPr>
          <w:cantSplit/>
          <w:tblHeader/>
        </w:trPr>
        <w:tc>
          <w:tcPr>
            <w:tcW w:w="4050" w:type="dxa"/>
            <w:shd w:val="clear" w:color="auto" w:fill="auto"/>
          </w:tcPr>
          <w:p w14:paraId="622DCC84" w14:textId="77777777" w:rsidR="00004652" w:rsidRPr="00FE297C" w:rsidRDefault="00004652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br w:type="page"/>
            </w:r>
            <w:r w:rsidRPr="00FE297C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2547" w:type="dxa"/>
            <w:gridSpan w:val="4"/>
            <w:shd w:val="clear" w:color="auto" w:fill="auto"/>
          </w:tcPr>
          <w:p w14:paraId="6CC9A960" w14:textId="77777777" w:rsidR="00004652" w:rsidRPr="00FE297C" w:rsidRDefault="00004652" w:rsidP="001C2E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FE297C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F73ACA8" w14:textId="77777777" w:rsidR="00004652" w:rsidRPr="00FE297C" w:rsidRDefault="00004652" w:rsidP="001C2EFA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63B36858" w14:textId="77777777" w:rsidR="00004652" w:rsidRPr="00FE297C" w:rsidRDefault="00004652" w:rsidP="001C2E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04652" w:rsidRPr="00FE297C" w14:paraId="09FD4E12" w14:textId="77777777" w:rsidTr="00004652">
        <w:trPr>
          <w:cantSplit/>
          <w:tblHeader/>
        </w:trPr>
        <w:tc>
          <w:tcPr>
            <w:tcW w:w="4050" w:type="dxa"/>
            <w:shd w:val="clear" w:color="auto" w:fill="auto"/>
          </w:tcPr>
          <w:p w14:paraId="276783AC" w14:textId="77777777" w:rsidR="00004652" w:rsidRPr="00FE297C" w:rsidRDefault="00004652" w:rsidP="001C2E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14:paraId="4882EF01" w14:textId="555EB8E6" w:rsidR="00004652" w:rsidRPr="00FE297C" w:rsidRDefault="00166896" w:rsidP="001C2EF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4" w:type="dxa"/>
            <w:shd w:val="clear" w:color="auto" w:fill="auto"/>
          </w:tcPr>
          <w:p w14:paraId="6217C676" w14:textId="77777777" w:rsidR="00004652" w:rsidRPr="00FE297C" w:rsidRDefault="00004652" w:rsidP="001C2EF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shd w:val="clear" w:color="auto" w:fill="auto"/>
          </w:tcPr>
          <w:p w14:paraId="4525998C" w14:textId="42546DA7" w:rsidR="00004652" w:rsidRPr="00FE297C" w:rsidRDefault="00166896" w:rsidP="001C2EF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E80734A" w14:textId="77777777" w:rsidR="00004652" w:rsidRPr="00FE297C" w:rsidRDefault="00004652" w:rsidP="001C2E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0D3B926" w14:textId="510DD71B" w:rsidR="00004652" w:rsidRPr="00FE297C" w:rsidRDefault="00166896" w:rsidP="001C2EF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572A36C" w14:textId="77777777" w:rsidR="00004652" w:rsidRPr="00FE297C" w:rsidRDefault="00004652" w:rsidP="001C2EF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shd w:val="clear" w:color="auto" w:fill="auto"/>
          </w:tcPr>
          <w:p w14:paraId="59F43E0D" w14:textId="3A5AC9E3" w:rsidR="00004652" w:rsidRPr="00FE297C" w:rsidRDefault="00166896" w:rsidP="001C2EF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E297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</w:tr>
      <w:tr w:rsidR="00004652" w:rsidRPr="00FE297C" w14:paraId="40AA2C1F" w14:textId="77777777" w:rsidTr="00004652">
        <w:trPr>
          <w:cantSplit/>
        </w:trPr>
        <w:tc>
          <w:tcPr>
            <w:tcW w:w="4050" w:type="dxa"/>
            <w:shd w:val="clear" w:color="auto" w:fill="auto"/>
          </w:tcPr>
          <w:p w14:paraId="55A8B7BE" w14:textId="77777777" w:rsidR="00004652" w:rsidRPr="00FE297C" w:rsidRDefault="00004652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93" w:type="dxa"/>
            <w:gridSpan w:val="8"/>
            <w:shd w:val="clear" w:color="auto" w:fill="auto"/>
          </w:tcPr>
          <w:p w14:paraId="776D8C3E" w14:textId="77777777" w:rsidR="00004652" w:rsidRPr="00FE297C" w:rsidRDefault="00004652" w:rsidP="001C2EF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04652" w:rsidRPr="00FE297C" w14:paraId="7232F9EE" w14:textId="77777777" w:rsidTr="00D653A4">
        <w:trPr>
          <w:cantSplit/>
        </w:trPr>
        <w:tc>
          <w:tcPr>
            <w:tcW w:w="4050" w:type="dxa"/>
            <w:shd w:val="clear" w:color="auto" w:fill="auto"/>
          </w:tcPr>
          <w:p w14:paraId="5B6B7601" w14:textId="77777777" w:rsidR="00004652" w:rsidRPr="00FE297C" w:rsidRDefault="00004652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CC45BA" w14:textId="77777777" w:rsidR="00004652" w:rsidRPr="00FE297C" w:rsidRDefault="00004652" w:rsidP="001C2EF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659BA551" w14:textId="77777777" w:rsidR="00004652" w:rsidRPr="00FE297C" w:rsidRDefault="00004652" w:rsidP="001C2EF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F220FD6" w14:textId="77777777" w:rsidR="00004652" w:rsidRPr="00FE297C" w:rsidRDefault="00004652" w:rsidP="001C2EF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C63E6F" w14:textId="77777777" w:rsidR="00004652" w:rsidRPr="00FE297C" w:rsidRDefault="00004652" w:rsidP="001C2EF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8562348" w14:textId="77777777" w:rsidR="00004652" w:rsidRPr="00FE297C" w:rsidRDefault="00004652" w:rsidP="001C2EF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945DD8" w14:textId="77777777" w:rsidR="00004652" w:rsidRPr="00FE297C" w:rsidRDefault="00004652" w:rsidP="001C2EF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5E0F566" w14:textId="77777777" w:rsidR="00004652" w:rsidRPr="00FE297C" w:rsidRDefault="00004652" w:rsidP="001C2EF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10679" w:rsidRPr="00FE297C" w14:paraId="32115ACA" w14:textId="77777777" w:rsidTr="00D653A4">
        <w:trPr>
          <w:cantSplit/>
        </w:trPr>
        <w:tc>
          <w:tcPr>
            <w:tcW w:w="4050" w:type="dxa"/>
            <w:shd w:val="clear" w:color="auto" w:fill="auto"/>
          </w:tcPr>
          <w:p w14:paraId="28AB224A" w14:textId="77777777" w:rsidR="00010679" w:rsidRPr="00FE297C" w:rsidRDefault="00010679" w:rsidP="0001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0D2544" w14:textId="7A569FD4" w:rsidR="00010679" w:rsidRPr="00FE297C" w:rsidRDefault="00166896" w:rsidP="00010679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278,361</w:t>
            </w: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335B74CD" w14:textId="77777777" w:rsidR="00010679" w:rsidRPr="00FE297C" w:rsidRDefault="00010679" w:rsidP="00010679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69CA0CE" w14:textId="42BA558E" w:rsidR="00010679" w:rsidRPr="00FE297C" w:rsidRDefault="00166896" w:rsidP="00010679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98,968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D1F1DA" w14:textId="77777777" w:rsidR="00010679" w:rsidRPr="00FE297C" w:rsidRDefault="00010679" w:rsidP="00010679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E380B10" w14:textId="64C8216C" w:rsidR="00010679" w:rsidRPr="00FE297C" w:rsidRDefault="00881473" w:rsidP="00010679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0D60F8" w14:textId="77777777" w:rsidR="00010679" w:rsidRPr="00FE297C" w:rsidRDefault="00010679" w:rsidP="00010679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74DE32E" w14:textId="2026EF9E" w:rsidR="00010679" w:rsidRPr="00FE297C" w:rsidRDefault="00010679" w:rsidP="00010679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81C92" w:rsidRPr="00FE297C" w14:paraId="775AB0A6" w14:textId="77777777" w:rsidTr="00D653A4">
        <w:trPr>
          <w:cantSplit/>
        </w:trPr>
        <w:tc>
          <w:tcPr>
            <w:tcW w:w="4050" w:type="dxa"/>
            <w:shd w:val="clear" w:color="auto" w:fill="auto"/>
          </w:tcPr>
          <w:p w14:paraId="7DDB2570" w14:textId="74E87803" w:rsidR="00A81C92" w:rsidRPr="00FE297C" w:rsidRDefault="00A81C92" w:rsidP="00A81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384248" w14:textId="07496926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1853A318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BA48883" w14:textId="51621FC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856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15FDA7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0B0D75F" w14:textId="6CB718CE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4319FA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84843B8" w14:textId="2D2558FA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81C92" w:rsidRPr="00FE297C" w14:paraId="738FBC16" w14:textId="77777777" w:rsidTr="00004652">
        <w:trPr>
          <w:cantSplit/>
        </w:trPr>
        <w:tc>
          <w:tcPr>
            <w:tcW w:w="4050" w:type="dxa"/>
            <w:shd w:val="clear" w:color="auto" w:fill="auto"/>
          </w:tcPr>
          <w:p w14:paraId="5ED4D39E" w14:textId="77777777" w:rsidR="00A81C92" w:rsidRPr="00FE297C" w:rsidRDefault="00A81C92" w:rsidP="00A81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ยอดบัญชีในงบแสดงฐานะการเงินที่มี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82420" w14:textId="17493D56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7B4EE033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BF90B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8DDFDB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1ABA0" w14:textId="68F4C175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B1F583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47B01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A81C92" w:rsidRPr="00FE297C" w14:paraId="336037A2" w14:textId="77777777" w:rsidTr="007E110C">
        <w:trPr>
          <w:cantSplit/>
        </w:trPr>
        <w:tc>
          <w:tcPr>
            <w:tcW w:w="4050" w:type="dxa"/>
            <w:shd w:val="clear" w:color="auto" w:fill="auto"/>
          </w:tcPr>
          <w:p w14:paraId="6C2F9951" w14:textId="77777777" w:rsidR="00A81C92" w:rsidRPr="00FE297C" w:rsidRDefault="00A81C92" w:rsidP="00A81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ความเสี่ยง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03EA4E" w14:textId="67ECBBF7" w:rsidR="00A81C92" w:rsidRPr="00FE297C" w:rsidRDefault="00166896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278,361</w:t>
            </w: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7940AB58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0FA3638" w14:textId="4A575382" w:rsidR="00A81C92" w:rsidRPr="00FE297C" w:rsidRDefault="00166896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98,112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FEE7DF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3123493" w14:textId="10AE84AB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77A7B9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56A2026" w14:textId="1F7D99BE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A81C92" w:rsidRPr="00FE297C" w14:paraId="1592717F" w14:textId="77777777" w:rsidTr="007E110C">
        <w:trPr>
          <w:cantSplit/>
        </w:trPr>
        <w:tc>
          <w:tcPr>
            <w:tcW w:w="4050" w:type="dxa"/>
            <w:shd w:val="clear" w:color="auto" w:fill="auto"/>
          </w:tcPr>
          <w:p w14:paraId="0D4315ED" w14:textId="77777777" w:rsidR="00A81C92" w:rsidRPr="00FE297C" w:rsidRDefault="00A81C92" w:rsidP="00A81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ประมาณการยอดขายสินค้า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D81E44" w14:textId="04550018" w:rsidR="00A81C92" w:rsidRPr="00FE297C" w:rsidRDefault="00166896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142,240</w:t>
            </w: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270DEE72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C8159CA" w14:textId="05B10D0F" w:rsidR="00A81C92" w:rsidRPr="00FE297C" w:rsidRDefault="00166896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75,333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5E7412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797C0A3" w14:textId="7CC4B6B6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C60ED9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034684F" w14:textId="3325FB08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81C92" w:rsidRPr="00FE297C" w14:paraId="45405D50" w14:textId="77777777" w:rsidTr="007E110C">
        <w:trPr>
          <w:cantSplit/>
        </w:trPr>
        <w:tc>
          <w:tcPr>
            <w:tcW w:w="4050" w:type="dxa"/>
            <w:shd w:val="clear" w:color="auto" w:fill="auto"/>
          </w:tcPr>
          <w:p w14:paraId="1102F372" w14:textId="14891B53" w:rsidR="00A81C92" w:rsidRPr="00FE297C" w:rsidRDefault="00A81C92" w:rsidP="00A81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ประมาณการยอดซื้อสินทรัพย์โครงการ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21955" w14:textId="6003F49F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487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37D29F35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2791D" w14:textId="0B9358D7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1,933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5D2499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20456" w14:textId="47098896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487</w:t>
            </w: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7D095F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D48D7" w14:textId="2AC82AC5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1,933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81C92" w:rsidRPr="00FE297C" w14:paraId="05BB391D" w14:textId="77777777" w:rsidTr="00004652">
        <w:trPr>
          <w:cantSplit/>
        </w:trPr>
        <w:tc>
          <w:tcPr>
            <w:tcW w:w="4050" w:type="dxa"/>
            <w:shd w:val="clear" w:color="auto" w:fill="auto"/>
          </w:tcPr>
          <w:p w14:paraId="2E18E3F6" w14:textId="77777777" w:rsidR="00A81C92" w:rsidRPr="00FE297C" w:rsidRDefault="00A81C92" w:rsidP="00A81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DF33C" w14:textId="756A3F9C" w:rsidR="00A81C92" w:rsidRPr="00FE297C" w:rsidRDefault="00166896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420,114</w:t>
            </w: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029928AE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A538F" w14:textId="7CF8D81F" w:rsidR="00A81C92" w:rsidRPr="00FE297C" w:rsidRDefault="00166896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171,512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245F35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53EF6" w14:textId="7DBAF581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166896"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487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2D1A84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F07CF" w14:textId="0E6649FA" w:rsidR="00A81C92" w:rsidRPr="00FE297C" w:rsidRDefault="001E72E5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166896"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1,933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A81C92" w:rsidRPr="00FE297C" w14:paraId="3A1F3DEE" w14:textId="77777777" w:rsidTr="007E110C">
        <w:trPr>
          <w:cantSplit/>
        </w:trPr>
        <w:tc>
          <w:tcPr>
            <w:tcW w:w="4050" w:type="dxa"/>
            <w:shd w:val="clear" w:color="auto" w:fill="auto"/>
          </w:tcPr>
          <w:p w14:paraId="7A8AC7C0" w14:textId="77777777" w:rsidR="00A81C92" w:rsidRPr="00FE297C" w:rsidRDefault="00A81C92" w:rsidP="00A81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38963" w14:textId="3982341B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440,568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03FA8AE9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FCE5B" w14:textId="0738E7B8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140,335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8C5E5D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CDF70" w14:textId="24110F88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E4BABC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C791E" w14:textId="57924A7F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81C92" w:rsidRPr="00FE297C" w14:paraId="5E2A380F" w14:textId="77777777" w:rsidTr="007E110C">
        <w:trPr>
          <w:cantSplit/>
        </w:trPr>
        <w:tc>
          <w:tcPr>
            <w:tcW w:w="4050" w:type="dxa"/>
            <w:shd w:val="clear" w:color="auto" w:fill="auto"/>
          </w:tcPr>
          <w:p w14:paraId="5B97989E" w14:textId="77777777" w:rsidR="00A81C92" w:rsidRPr="00FE297C" w:rsidRDefault="00A81C92" w:rsidP="00A81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664D83" w14:textId="7C22D3C4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166896"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20,454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03B84E25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9A93B8" w14:textId="5C9462B8" w:rsidR="00A81C92" w:rsidRPr="00FE297C" w:rsidRDefault="00166896" w:rsidP="00A81C92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31,177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21CF1C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35A23" w14:textId="33C7ED0C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166896"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487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75B8F2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44F9A6" w14:textId="547410D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166896"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1,933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A81C92" w:rsidRPr="00FE297C" w14:paraId="372AD6FC" w14:textId="77777777" w:rsidTr="00004652">
        <w:trPr>
          <w:cantSplit/>
        </w:trPr>
        <w:tc>
          <w:tcPr>
            <w:tcW w:w="4050" w:type="dxa"/>
            <w:shd w:val="clear" w:color="auto" w:fill="auto"/>
          </w:tcPr>
          <w:p w14:paraId="14B580BA" w14:textId="77777777" w:rsidR="00A81C92" w:rsidRPr="00FE297C" w:rsidRDefault="00A81C92" w:rsidP="00A81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CD5774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7DA0CBD0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B7E021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1E0550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BEB828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ABDE86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84AE99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81C92" w:rsidRPr="00FE297C" w14:paraId="12995F73" w14:textId="77777777" w:rsidTr="00004652">
        <w:trPr>
          <w:cantSplit/>
        </w:trPr>
        <w:tc>
          <w:tcPr>
            <w:tcW w:w="4050" w:type="dxa"/>
            <w:shd w:val="clear" w:color="auto" w:fill="auto"/>
          </w:tcPr>
          <w:p w14:paraId="01864C42" w14:textId="6087FAA4" w:rsidR="00A81C92" w:rsidRPr="00FE297C" w:rsidRDefault="00A81C92" w:rsidP="00A81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8A4EFD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70051B82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EFD396C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90ACFE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0494E11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4481B9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A315BBE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A81C92" w:rsidRPr="00FE297C" w14:paraId="6B090985" w14:textId="77777777" w:rsidTr="00004652">
        <w:trPr>
          <w:cantSplit/>
          <w:trHeight w:val="425"/>
        </w:trPr>
        <w:tc>
          <w:tcPr>
            <w:tcW w:w="4050" w:type="dxa"/>
            <w:shd w:val="clear" w:color="auto" w:fill="auto"/>
          </w:tcPr>
          <w:p w14:paraId="20EF7926" w14:textId="77777777" w:rsidR="00A81C92" w:rsidRPr="00FE297C" w:rsidRDefault="00A81C92" w:rsidP="00A81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ประมาณการยอดซื้อสินทรัพย์โครงการ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C4CDA" w14:textId="1A0F7233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10,096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731D1185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622B6" w14:textId="659FA5EF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66896"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9,286</w:t>
            </w: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DE82A5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6EEAC" w14:textId="1ED3436F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3F2A8D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05CE9" w14:textId="42004E4C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81C92" w:rsidRPr="00FE297C" w14:paraId="6FA5EB95" w14:textId="77777777" w:rsidTr="00212530">
        <w:trPr>
          <w:cantSplit/>
        </w:trPr>
        <w:tc>
          <w:tcPr>
            <w:tcW w:w="4050" w:type="dxa"/>
            <w:shd w:val="clear" w:color="auto" w:fill="auto"/>
          </w:tcPr>
          <w:p w14:paraId="45830E35" w14:textId="7B44C4E7" w:rsidR="00A81C92" w:rsidRPr="00FE297C" w:rsidRDefault="00A81C92" w:rsidP="00A81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B3F39A" w14:textId="7947A2C3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166896"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10,096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229549FE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445017" w14:textId="33D96B07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166896"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9,286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C172BF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5BF4E9" w14:textId="29CEAF93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CF5B3A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B659B" w14:textId="2C0C5A4E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A81C92" w:rsidRPr="00FE297C" w14:paraId="120D22F0" w14:textId="77777777" w:rsidTr="00212530">
        <w:trPr>
          <w:cantSplit/>
        </w:trPr>
        <w:tc>
          <w:tcPr>
            <w:tcW w:w="4050" w:type="dxa"/>
            <w:shd w:val="clear" w:color="auto" w:fill="auto"/>
          </w:tcPr>
          <w:p w14:paraId="78103997" w14:textId="77777777" w:rsidR="00A81C92" w:rsidRPr="00FE297C" w:rsidRDefault="00A81C92" w:rsidP="00A81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7E5A08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0750A845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541DDB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0A3CA5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C53080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E27EEF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2C7EE6" w14:textId="77777777" w:rsidR="00A81C92" w:rsidRPr="00FE297C" w:rsidRDefault="00A81C92" w:rsidP="00A81C9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5730393F" w14:textId="77777777" w:rsidR="00A4794B" w:rsidRPr="00FE297C" w:rsidRDefault="00A4794B" w:rsidP="00400ABB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zCs w:val="22"/>
        </w:rPr>
      </w:pPr>
    </w:p>
    <w:p w14:paraId="24AFBAFF" w14:textId="1842D69E" w:rsidR="00400ABB" w:rsidRPr="00FE297C" w:rsidRDefault="00400ABB" w:rsidP="009B293B">
      <w:pPr>
        <w:pStyle w:val="block"/>
        <w:tabs>
          <w:tab w:val="left" w:pos="720"/>
          <w:tab w:val="left" w:pos="1440"/>
        </w:tabs>
        <w:spacing w:after="0" w:line="240" w:lineRule="atLeast"/>
        <w:ind w:left="1440" w:hanging="900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Pr="00FE297C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04A57DC4" w14:textId="77777777" w:rsidR="00400ABB" w:rsidRPr="00FE297C" w:rsidRDefault="00400ABB" w:rsidP="009B2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ind w:left="1440" w:hanging="900"/>
        <w:jc w:val="thaiDistribute"/>
        <w:rPr>
          <w:rFonts w:asciiTheme="majorBidi" w:hAnsiTheme="majorBidi" w:cstheme="majorBidi"/>
          <w:sz w:val="22"/>
          <w:szCs w:val="22"/>
        </w:rPr>
      </w:pPr>
    </w:p>
    <w:p w14:paraId="5BD6735C" w14:textId="1B1952D2" w:rsidR="00400ABB" w:rsidRPr="00FE297C" w:rsidRDefault="009B293B" w:rsidP="009B293B">
      <w:pPr>
        <w:pStyle w:val="block"/>
        <w:tabs>
          <w:tab w:val="left" w:pos="540"/>
        </w:tabs>
        <w:spacing w:after="0" w:line="240" w:lineRule="atLeast"/>
        <w:ind w:left="540" w:hanging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  <w:r w:rsidRPr="00FE297C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="006C4046" w:rsidRPr="00FE297C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 (การอ่อนค่า) ที่เป็นไปได้อย่างสมเหตุสมผลของ</w:t>
      </w:r>
      <w:r w:rsidR="006C4046" w:rsidRPr="00FE297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เงินบาท</w:t>
      </w:r>
      <w:r w:rsidR="006C4046" w:rsidRPr="00FE297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ที่มีต่อสกุลเงินตราต่างประเทศ </w:t>
      </w:r>
      <w:r w:rsidR="006C4046" w:rsidRPr="00FE297C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6C4046" w:rsidRPr="00FE297C">
        <w:rPr>
          <w:rFonts w:asciiTheme="majorBidi" w:hAnsiTheme="majorBidi" w:cstheme="majorBidi"/>
          <w:sz w:val="30"/>
          <w:szCs w:val="30"/>
          <w:cs/>
          <w:lang w:bidi="th-TH"/>
        </w:rPr>
        <w:t>รายงาน</w:t>
      </w:r>
      <w:r w:rsidR="006C4046" w:rsidRPr="00FE297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C4046" w:rsidRPr="00FE297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6C4046" w:rsidRPr="00FE297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</w:t>
      </w:r>
      <w:r w:rsidR="006C4046" w:rsidRPr="00FE297C">
        <w:rPr>
          <w:rFonts w:asciiTheme="majorBidi" w:hAnsiTheme="majorBidi" w:cstheme="majorBidi"/>
          <w:sz w:val="30"/>
          <w:szCs w:val="30"/>
          <w:cs/>
          <w:lang w:val="en-US" w:bidi="th-TH"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174CB390" w14:textId="77777777" w:rsidR="00692B29" w:rsidRPr="00FE297C" w:rsidRDefault="00692B29" w:rsidP="00400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8376" w:type="dxa"/>
        <w:tblInd w:w="62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530"/>
        <w:gridCol w:w="1350"/>
        <w:gridCol w:w="180"/>
        <w:gridCol w:w="1446"/>
      </w:tblGrid>
      <w:tr w:rsidR="000C2109" w:rsidRPr="00FE297C" w14:paraId="5B240B7C" w14:textId="77777777" w:rsidTr="00327244">
        <w:trPr>
          <w:trHeight w:val="218"/>
          <w:tblHeader/>
        </w:trPr>
        <w:tc>
          <w:tcPr>
            <w:tcW w:w="3870" w:type="dxa"/>
          </w:tcPr>
          <w:p w14:paraId="73A92B17" w14:textId="11FF74AA" w:rsidR="000C2109" w:rsidRPr="00FE297C" w:rsidRDefault="000C2109" w:rsidP="001D1EA0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</w:tcPr>
          <w:p w14:paraId="3BE70A37" w14:textId="77777777" w:rsidR="000C2109" w:rsidRPr="00FE297C" w:rsidRDefault="000C2109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976" w:type="dxa"/>
            <w:gridSpan w:val="3"/>
            <w:hideMark/>
          </w:tcPr>
          <w:p w14:paraId="297FB95F" w14:textId="7D3E4B02" w:rsidR="000C2109" w:rsidRPr="00FE297C" w:rsidRDefault="001E72E5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29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C2109" w:rsidRPr="00FE297C" w14:paraId="6E65D009" w14:textId="77777777" w:rsidTr="00327244">
        <w:trPr>
          <w:tblHeader/>
        </w:trPr>
        <w:tc>
          <w:tcPr>
            <w:tcW w:w="3870" w:type="dxa"/>
          </w:tcPr>
          <w:p w14:paraId="10D974EF" w14:textId="77777777" w:rsidR="000C2109" w:rsidRPr="00FE297C" w:rsidRDefault="000C2109" w:rsidP="001D1EA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hideMark/>
          </w:tcPr>
          <w:p w14:paraId="0167A2FC" w14:textId="77777777" w:rsidR="000C2109" w:rsidRPr="00FE297C" w:rsidRDefault="000C2109" w:rsidP="001D1EA0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350" w:type="dxa"/>
            <w:hideMark/>
          </w:tcPr>
          <w:p w14:paraId="7FE44CD3" w14:textId="77777777" w:rsidR="000C2109" w:rsidRPr="00FE297C" w:rsidRDefault="000C2109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74642C18" w14:textId="77777777" w:rsidR="000C2109" w:rsidRPr="00FE297C" w:rsidRDefault="000C2109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hideMark/>
          </w:tcPr>
          <w:p w14:paraId="41FC7A3F" w14:textId="77777777" w:rsidR="000C2109" w:rsidRPr="00FE297C" w:rsidRDefault="000C2109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400ABB" w:rsidRPr="00FE297C" w14:paraId="73646542" w14:textId="77777777" w:rsidTr="00327244">
        <w:trPr>
          <w:tblHeader/>
        </w:trPr>
        <w:tc>
          <w:tcPr>
            <w:tcW w:w="3870" w:type="dxa"/>
          </w:tcPr>
          <w:p w14:paraId="52EAC91A" w14:textId="77777777" w:rsidR="00400ABB" w:rsidRPr="00FE297C" w:rsidRDefault="00400ABB" w:rsidP="001D1EA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31D093" w14:textId="77777777" w:rsidR="00400ABB" w:rsidRPr="00FE297C" w:rsidRDefault="00400ABB" w:rsidP="001D1EA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E29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976" w:type="dxa"/>
            <w:gridSpan w:val="3"/>
            <w:hideMark/>
          </w:tcPr>
          <w:p w14:paraId="561B60FB" w14:textId="3FBDC261" w:rsidR="00400ABB" w:rsidRPr="00FE297C" w:rsidRDefault="00400ABB" w:rsidP="001D1EA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01378" w:rsidRPr="00FE29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FE29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21093" w:rsidRPr="00FE297C" w14:paraId="3812B603" w14:textId="77777777" w:rsidTr="00327244">
        <w:trPr>
          <w:tblHeader/>
        </w:trPr>
        <w:tc>
          <w:tcPr>
            <w:tcW w:w="3870" w:type="dxa"/>
          </w:tcPr>
          <w:p w14:paraId="4AEBF0E7" w14:textId="3F9AEEFF" w:rsidR="00721093" w:rsidRPr="00FE297C" w:rsidRDefault="00721093" w:rsidP="0072109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530" w:type="dxa"/>
          </w:tcPr>
          <w:p w14:paraId="5885B2D8" w14:textId="77777777" w:rsidR="00721093" w:rsidRPr="00FE297C" w:rsidRDefault="00721093" w:rsidP="001D1EA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6" w:type="dxa"/>
            <w:gridSpan w:val="3"/>
          </w:tcPr>
          <w:p w14:paraId="1C2AFC03" w14:textId="77777777" w:rsidR="00721093" w:rsidRPr="00FE297C" w:rsidRDefault="00721093" w:rsidP="001D1EA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43418" w:rsidRPr="00FE297C" w14:paraId="42CBBBD3" w14:textId="77777777" w:rsidTr="00327244">
        <w:tc>
          <w:tcPr>
            <w:tcW w:w="3870" w:type="dxa"/>
          </w:tcPr>
          <w:p w14:paraId="4949CB02" w14:textId="1D054D6C" w:rsidR="00243418" w:rsidRPr="00FE297C" w:rsidRDefault="00166896" w:rsidP="001D1EA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243418"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43418"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243418"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2EFDE724" w14:textId="77777777" w:rsidR="00243418" w:rsidRPr="00FE297C" w:rsidRDefault="00243418" w:rsidP="001D1EA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991AA1" w14:textId="77777777" w:rsidR="00243418" w:rsidRPr="00FE297C" w:rsidRDefault="00243418" w:rsidP="002434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9F886D" w14:textId="77777777" w:rsidR="00243418" w:rsidRPr="00FE297C" w:rsidRDefault="00243418" w:rsidP="001D1E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</w:tcPr>
          <w:p w14:paraId="644193B0" w14:textId="77777777" w:rsidR="00243418" w:rsidRPr="00FE297C" w:rsidRDefault="00243418" w:rsidP="00243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2109" w:rsidRPr="00FE297C" w14:paraId="58EDF033" w14:textId="77777777" w:rsidTr="00327244">
        <w:tc>
          <w:tcPr>
            <w:tcW w:w="3870" w:type="dxa"/>
            <w:hideMark/>
          </w:tcPr>
          <w:p w14:paraId="6D8D7A47" w14:textId="77777777" w:rsidR="000C2109" w:rsidRPr="00FE297C" w:rsidRDefault="000C2109" w:rsidP="001D1EA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6798E5CF" w14:textId="18176E41" w:rsidR="000C2109" w:rsidRPr="00FE297C" w:rsidRDefault="00166896" w:rsidP="001D1EA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50" w:type="dxa"/>
          </w:tcPr>
          <w:p w14:paraId="6FB52551" w14:textId="1612A792" w:rsidR="000C2109" w:rsidRPr="00FE297C" w:rsidRDefault="00166896" w:rsidP="002434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180" w:type="dxa"/>
          </w:tcPr>
          <w:p w14:paraId="13657C94" w14:textId="77777777" w:rsidR="000C2109" w:rsidRPr="00FE297C" w:rsidRDefault="000C2109" w:rsidP="001D1E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</w:tcPr>
          <w:p w14:paraId="3768FFD3" w14:textId="4B7E9DCA" w:rsidR="000C2109" w:rsidRPr="00FE297C" w:rsidRDefault="00881473" w:rsidP="00243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90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C2109" w:rsidRPr="00FE297C" w14:paraId="0BE317E4" w14:textId="77777777" w:rsidTr="00327244">
        <w:tc>
          <w:tcPr>
            <w:tcW w:w="3870" w:type="dxa"/>
            <w:hideMark/>
          </w:tcPr>
          <w:p w14:paraId="3B24B99B" w14:textId="77777777" w:rsidR="000C2109" w:rsidRPr="00FE297C" w:rsidRDefault="000C2109" w:rsidP="001D1EA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0AF14A6D" w14:textId="1102DEBC" w:rsidR="000C2109" w:rsidRPr="00FE297C" w:rsidRDefault="00166896" w:rsidP="001D1EA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50" w:type="dxa"/>
          </w:tcPr>
          <w:p w14:paraId="65C0E647" w14:textId="4CD03782" w:rsidR="000C2109" w:rsidRPr="00FE297C" w:rsidRDefault="00166896" w:rsidP="002434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  <w:tc>
          <w:tcPr>
            <w:tcW w:w="180" w:type="dxa"/>
          </w:tcPr>
          <w:p w14:paraId="344F11DA" w14:textId="77777777" w:rsidR="000C2109" w:rsidRPr="00FE297C" w:rsidRDefault="000C2109" w:rsidP="001D1E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</w:tcPr>
          <w:p w14:paraId="586CACCA" w14:textId="1CB0B68D" w:rsidR="000C2109" w:rsidRPr="00FE297C" w:rsidRDefault="00881473" w:rsidP="00243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43418" w:rsidRPr="00FE297C" w14:paraId="4DCEF2B7" w14:textId="77777777" w:rsidTr="00327244">
        <w:tc>
          <w:tcPr>
            <w:tcW w:w="3870" w:type="dxa"/>
          </w:tcPr>
          <w:p w14:paraId="4B25117D" w14:textId="77777777" w:rsidR="00243418" w:rsidRPr="00FE297C" w:rsidRDefault="00243418" w:rsidP="001D1EA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81CCCF6" w14:textId="77777777" w:rsidR="00243418" w:rsidRPr="00FE297C" w:rsidRDefault="00243418" w:rsidP="001D1EA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EFF06E" w14:textId="77777777" w:rsidR="00243418" w:rsidRPr="00FE297C" w:rsidRDefault="00243418" w:rsidP="002434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E7777E" w14:textId="77777777" w:rsidR="00243418" w:rsidRPr="00FE297C" w:rsidRDefault="00243418" w:rsidP="001D1E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</w:tcPr>
          <w:p w14:paraId="48DFD3D8" w14:textId="77777777" w:rsidR="00243418" w:rsidRPr="00FE297C" w:rsidRDefault="00243418" w:rsidP="00243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3418" w:rsidRPr="00FE297C" w14:paraId="5DAAFD91" w14:textId="77777777" w:rsidTr="00327244">
        <w:tc>
          <w:tcPr>
            <w:tcW w:w="3870" w:type="dxa"/>
          </w:tcPr>
          <w:p w14:paraId="3E43CD54" w14:textId="652BDBAA" w:rsidR="00243418" w:rsidRPr="00FE297C" w:rsidRDefault="00166896" w:rsidP="0024341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243418"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43418"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243418"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4A28F02C" w14:textId="77777777" w:rsidR="00243418" w:rsidRPr="00FE297C" w:rsidRDefault="00243418" w:rsidP="0024341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92ADF7" w14:textId="77777777" w:rsidR="00243418" w:rsidRPr="00FE297C" w:rsidRDefault="00243418" w:rsidP="002434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28985F" w14:textId="77777777" w:rsidR="00243418" w:rsidRPr="00FE297C" w:rsidRDefault="00243418" w:rsidP="0024341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</w:tcPr>
          <w:p w14:paraId="056A64D5" w14:textId="77777777" w:rsidR="00243418" w:rsidRPr="00FE297C" w:rsidRDefault="00243418" w:rsidP="00243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3418" w:rsidRPr="00FE297C" w14:paraId="273AC576" w14:textId="77777777" w:rsidTr="00327244">
        <w:tc>
          <w:tcPr>
            <w:tcW w:w="3870" w:type="dxa"/>
          </w:tcPr>
          <w:p w14:paraId="03CE9ABE" w14:textId="3B53ADA4" w:rsidR="00243418" w:rsidRPr="00FE297C" w:rsidRDefault="00243418" w:rsidP="0024341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28131031" w14:textId="6B06B262" w:rsidR="00243418" w:rsidRPr="00FE297C" w:rsidRDefault="00166896" w:rsidP="0024341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50" w:type="dxa"/>
          </w:tcPr>
          <w:p w14:paraId="7E60DEDF" w14:textId="7AEA56F7" w:rsidR="00243418" w:rsidRPr="00FE297C" w:rsidRDefault="00243418" w:rsidP="002434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552FE41" w14:textId="77777777" w:rsidR="00243418" w:rsidRPr="00FE297C" w:rsidRDefault="00243418" w:rsidP="0024341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</w:tcPr>
          <w:p w14:paraId="3BF0FD86" w14:textId="17041718" w:rsidR="00243418" w:rsidRPr="00FE297C" w:rsidRDefault="00166896" w:rsidP="00243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</w:tr>
      <w:tr w:rsidR="00243418" w:rsidRPr="00FE297C" w14:paraId="653E3F02" w14:textId="77777777" w:rsidTr="00327244">
        <w:tc>
          <w:tcPr>
            <w:tcW w:w="3870" w:type="dxa"/>
          </w:tcPr>
          <w:p w14:paraId="14B61A29" w14:textId="14394406" w:rsidR="00243418" w:rsidRPr="00FE297C" w:rsidRDefault="00243418" w:rsidP="0024341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291645A7" w14:textId="3E7F76BC" w:rsidR="00243418" w:rsidRPr="00FE297C" w:rsidRDefault="00166896" w:rsidP="0024341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50" w:type="dxa"/>
          </w:tcPr>
          <w:p w14:paraId="567AD854" w14:textId="26FE0602" w:rsidR="00243418" w:rsidRPr="00FE297C" w:rsidRDefault="00166896" w:rsidP="002434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</w:p>
        </w:tc>
        <w:tc>
          <w:tcPr>
            <w:tcW w:w="180" w:type="dxa"/>
          </w:tcPr>
          <w:p w14:paraId="41CA055A" w14:textId="77777777" w:rsidR="00243418" w:rsidRPr="00FE297C" w:rsidRDefault="00243418" w:rsidP="0024341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</w:tcPr>
          <w:p w14:paraId="7E3C2AAE" w14:textId="00188246" w:rsidR="00243418" w:rsidRPr="00FE297C" w:rsidRDefault="00243418" w:rsidP="00243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22183051" w14:textId="79F366D9" w:rsidR="00400ABB" w:rsidRPr="00FE297C" w:rsidRDefault="00400ABB" w:rsidP="00400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8376" w:type="dxa"/>
        <w:tblInd w:w="62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530"/>
        <w:gridCol w:w="1350"/>
        <w:gridCol w:w="180"/>
        <w:gridCol w:w="1440"/>
        <w:gridCol w:w="6"/>
      </w:tblGrid>
      <w:tr w:rsidR="000C2109" w:rsidRPr="00FE297C" w14:paraId="1DD5D93A" w14:textId="77777777" w:rsidTr="00327244">
        <w:trPr>
          <w:gridAfter w:val="1"/>
          <w:wAfter w:w="6" w:type="dxa"/>
          <w:trHeight w:val="218"/>
          <w:tblHeader/>
        </w:trPr>
        <w:tc>
          <w:tcPr>
            <w:tcW w:w="3870" w:type="dxa"/>
          </w:tcPr>
          <w:p w14:paraId="2D89DC80" w14:textId="6A79DAE8" w:rsidR="000C2109" w:rsidRPr="00FE297C" w:rsidRDefault="000C2109" w:rsidP="001D1EA0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</w:tcPr>
          <w:p w14:paraId="1CDCECC6" w14:textId="77777777" w:rsidR="000C2109" w:rsidRPr="00FE297C" w:rsidRDefault="000C2109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970" w:type="dxa"/>
            <w:gridSpan w:val="3"/>
            <w:hideMark/>
          </w:tcPr>
          <w:p w14:paraId="62742C56" w14:textId="2E20C08F" w:rsidR="000C2109" w:rsidRPr="00FE297C" w:rsidRDefault="001E72E5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29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FE297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C2109" w:rsidRPr="00FE297C" w14:paraId="61C22D8F" w14:textId="77777777" w:rsidTr="00327244">
        <w:trPr>
          <w:gridAfter w:val="1"/>
          <w:wAfter w:w="6" w:type="dxa"/>
          <w:tblHeader/>
        </w:trPr>
        <w:tc>
          <w:tcPr>
            <w:tcW w:w="3870" w:type="dxa"/>
          </w:tcPr>
          <w:p w14:paraId="2FFB54D2" w14:textId="77777777" w:rsidR="000C2109" w:rsidRPr="00FE297C" w:rsidRDefault="000C2109" w:rsidP="001D1EA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hideMark/>
          </w:tcPr>
          <w:p w14:paraId="57F1D275" w14:textId="77777777" w:rsidR="000C2109" w:rsidRPr="00FE297C" w:rsidRDefault="000C2109" w:rsidP="001D1EA0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350" w:type="dxa"/>
            <w:hideMark/>
          </w:tcPr>
          <w:p w14:paraId="7323A7FF" w14:textId="77777777" w:rsidR="000C2109" w:rsidRPr="00FE297C" w:rsidRDefault="000C2109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9F0C524" w14:textId="77777777" w:rsidR="000C2109" w:rsidRPr="00FE297C" w:rsidRDefault="000C2109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64C7D84F" w14:textId="77777777" w:rsidR="000C2109" w:rsidRPr="00FE297C" w:rsidRDefault="000C2109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0C2109" w:rsidRPr="00FE297C" w14:paraId="107F4B16" w14:textId="77777777" w:rsidTr="00327244">
        <w:trPr>
          <w:tblHeader/>
        </w:trPr>
        <w:tc>
          <w:tcPr>
            <w:tcW w:w="3870" w:type="dxa"/>
          </w:tcPr>
          <w:p w14:paraId="715A9F23" w14:textId="77777777" w:rsidR="000C2109" w:rsidRPr="00FE297C" w:rsidRDefault="000C2109" w:rsidP="001D1EA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97F9E6" w14:textId="77777777" w:rsidR="000C2109" w:rsidRPr="00FE297C" w:rsidRDefault="000C2109" w:rsidP="001D1EA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E29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976" w:type="dxa"/>
            <w:gridSpan w:val="4"/>
            <w:hideMark/>
          </w:tcPr>
          <w:p w14:paraId="2D5AD3E2" w14:textId="50E88A7E" w:rsidR="000C2109" w:rsidRPr="00FE297C" w:rsidRDefault="000C2109" w:rsidP="001D1EA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01378" w:rsidRPr="00FE29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E29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21093" w:rsidRPr="00FE297C" w14:paraId="23CEF638" w14:textId="77777777" w:rsidTr="00327244">
        <w:trPr>
          <w:tblHeader/>
        </w:trPr>
        <w:tc>
          <w:tcPr>
            <w:tcW w:w="3870" w:type="dxa"/>
          </w:tcPr>
          <w:p w14:paraId="6B1930F6" w14:textId="067989AC" w:rsidR="00721093" w:rsidRPr="00FE297C" w:rsidRDefault="00721093" w:rsidP="0072109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29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530" w:type="dxa"/>
          </w:tcPr>
          <w:p w14:paraId="40782B54" w14:textId="77777777" w:rsidR="00721093" w:rsidRPr="00FE297C" w:rsidRDefault="00721093" w:rsidP="001D1EA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6" w:type="dxa"/>
            <w:gridSpan w:val="4"/>
          </w:tcPr>
          <w:p w14:paraId="5D2306F6" w14:textId="77777777" w:rsidR="00721093" w:rsidRPr="00FE297C" w:rsidRDefault="00721093" w:rsidP="001D1EA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43418" w:rsidRPr="00FE297C" w14:paraId="0F99B363" w14:textId="77777777" w:rsidTr="00327244">
        <w:trPr>
          <w:gridAfter w:val="1"/>
          <w:wAfter w:w="6" w:type="dxa"/>
        </w:trPr>
        <w:tc>
          <w:tcPr>
            <w:tcW w:w="3870" w:type="dxa"/>
          </w:tcPr>
          <w:p w14:paraId="2EDE46D5" w14:textId="61CFA797" w:rsidR="00243418" w:rsidRPr="00FE297C" w:rsidRDefault="00166896" w:rsidP="001D1EA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243418"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43418"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243418"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20502EF3" w14:textId="77777777" w:rsidR="00243418" w:rsidRPr="00FE297C" w:rsidRDefault="00243418" w:rsidP="001D1EA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25E463" w14:textId="77777777" w:rsidR="00243418" w:rsidRPr="00FE297C" w:rsidRDefault="00243418" w:rsidP="001D1EA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B78814" w14:textId="77777777" w:rsidR="00243418" w:rsidRPr="00FE297C" w:rsidRDefault="00243418" w:rsidP="001D1E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EC2023" w14:textId="77777777" w:rsidR="00243418" w:rsidRPr="00FE297C" w:rsidRDefault="00243418" w:rsidP="00692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2109" w:rsidRPr="00FE297C" w14:paraId="3C2134DA" w14:textId="77777777" w:rsidTr="00327244">
        <w:trPr>
          <w:gridAfter w:val="1"/>
          <w:wAfter w:w="6" w:type="dxa"/>
        </w:trPr>
        <w:tc>
          <w:tcPr>
            <w:tcW w:w="3870" w:type="dxa"/>
            <w:hideMark/>
          </w:tcPr>
          <w:p w14:paraId="7E70577E" w14:textId="77777777" w:rsidR="000C2109" w:rsidRPr="00FE297C" w:rsidRDefault="000C2109" w:rsidP="001D1EA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36D96812" w14:textId="4EBA0B74" w:rsidR="000C2109" w:rsidRPr="00FE297C" w:rsidRDefault="00166896" w:rsidP="001D1EA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50" w:type="dxa"/>
          </w:tcPr>
          <w:p w14:paraId="4D7A5893" w14:textId="2FB10AED" w:rsidR="000C2109" w:rsidRPr="00FE297C" w:rsidRDefault="00166896" w:rsidP="001D1EA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69A4D7AA" w14:textId="77777777" w:rsidR="000C2109" w:rsidRPr="00FE297C" w:rsidRDefault="000C2109" w:rsidP="001D1E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F293E9" w14:textId="464C935A" w:rsidR="000C2109" w:rsidRPr="00FE297C" w:rsidRDefault="00881473" w:rsidP="00692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43418" w:rsidRPr="00FE297C" w14:paraId="74E0ADD6" w14:textId="77777777" w:rsidTr="00327244">
        <w:trPr>
          <w:gridAfter w:val="1"/>
          <w:wAfter w:w="6" w:type="dxa"/>
        </w:trPr>
        <w:tc>
          <w:tcPr>
            <w:tcW w:w="3870" w:type="dxa"/>
          </w:tcPr>
          <w:p w14:paraId="1A8C34E5" w14:textId="77777777" w:rsidR="00243418" w:rsidRPr="00FE297C" w:rsidRDefault="00243418" w:rsidP="001D1EA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FD5E9CB" w14:textId="77777777" w:rsidR="00243418" w:rsidRPr="00FE297C" w:rsidRDefault="00243418" w:rsidP="001D1EA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76D7DB" w14:textId="77777777" w:rsidR="00243418" w:rsidRPr="00FE297C" w:rsidRDefault="00243418" w:rsidP="001D1EA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43AE80" w14:textId="77777777" w:rsidR="00243418" w:rsidRPr="00FE297C" w:rsidRDefault="00243418" w:rsidP="001D1E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8A11FB" w14:textId="77777777" w:rsidR="00243418" w:rsidRPr="00FE297C" w:rsidRDefault="00243418" w:rsidP="00692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3418" w:rsidRPr="00FE297C" w14:paraId="702C4F2F" w14:textId="77777777" w:rsidTr="00327244">
        <w:trPr>
          <w:gridAfter w:val="1"/>
          <w:wAfter w:w="6" w:type="dxa"/>
        </w:trPr>
        <w:tc>
          <w:tcPr>
            <w:tcW w:w="3870" w:type="dxa"/>
          </w:tcPr>
          <w:p w14:paraId="74F7A374" w14:textId="72BA7E73" w:rsidR="00243418" w:rsidRPr="00FE297C" w:rsidRDefault="00166896" w:rsidP="00243418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243418"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43418"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243418"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5B46875C" w14:textId="77777777" w:rsidR="00243418" w:rsidRPr="00FE297C" w:rsidRDefault="00243418" w:rsidP="0024341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C3B5C1" w14:textId="77777777" w:rsidR="00243418" w:rsidRPr="00FE297C" w:rsidRDefault="00243418" w:rsidP="0024341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208514" w14:textId="77777777" w:rsidR="00243418" w:rsidRPr="00FE297C" w:rsidRDefault="00243418" w:rsidP="0024341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9E338C" w14:textId="77777777" w:rsidR="00243418" w:rsidRPr="00FE297C" w:rsidRDefault="00243418" w:rsidP="0024341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3418" w:rsidRPr="00FE297C" w14:paraId="320C45F8" w14:textId="77777777" w:rsidTr="00327244">
        <w:trPr>
          <w:gridAfter w:val="1"/>
          <w:wAfter w:w="6" w:type="dxa"/>
        </w:trPr>
        <w:tc>
          <w:tcPr>
            <w:tcW w:w="3870" w:type="dxa"/>
          </w:tcPr>
          <w:p w14:paraId="6EE6A94B" w14:textId="4AC95EF8" w:rsidR="00243418" w:rsidRPr="00FE297C" w:rsidRDefault="00243418" w:rsidP="00243418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21F99FC1" w14:textId="530D0C58" w:rsidR="00243418" w:rsidRPr="00FE297C" w:rsidRDefault="00166896" w:rsidP="0024341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50" w:type="dxa"/>
          </w:tcPr>
          <w:p w14:paraId="00726C2F" w14:textId="09CF3C2B" w:rsidR="00243418" w:rsidRPr="00FE297C" w:rsidRDefault="00166896" w:rsidP="0024341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180" w:type="dxa"/>
          </w:tcPr>
          <w:p w14:paraId="40ACFBF9" w14:textId="77777777" w:rsidR="00243418" w:rsidRPr="00FE297C" w:rsidRDefault="00243418" w:rsidP="0024341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4B6270" w14:textId="41F201D2" w:rsidR="00243418" w:rsidRPr="00FE297C" w:rsidRDefault="00243418" w:rsidP="0024341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6896" w:rsidRPr="00FE29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5BFD6F9D" w14:textId="7F362CEC" w:rsidR="00400ABB" w:rsidRPr="00FE297C" w:rsidRDefault="00400ABB" w:rsidP="000C2109">
      <w:pPr>
        <w:spacing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C664CE6" w14:textId="5BA0F470" w:rsidR="00243418" w:rsidRPr="00FE297C" w:rsidRDefault="00243418" w:rsidP="000C2109">
      <w:pPr>
        <w:spacing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078C9" w14:textId="0ABD0A01" w:rsidR="00243418" w:rsidRPr="00FE297C" w:rsidRDefault="00243418" w:rsidP="000C2109">
      <w:pPr>
        <w:spacing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358343" w14:textId="4CF94BF9" w:rsidR="001E72E5" w:rsidRPr="00FE297C" w:rsidRDefault="001E72E5" w:rsidP="000C2109">
      <w:pPr>
        <w:spacing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2E476DC" w14:textId="77777777" w:rsidR="001E72E5" w:rsidRPr="00FE297C" w:rsidRDefault="001E72E5" w:rsidP="000C2109">
      <w:pPr>
        <w:spacing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A7C464" w14:textId="1E26CAA9" w:rsidR="00A6791C" w:rsidRPr="00FE297C" w:rsidRDefault="00A6791C" w:rsidP="00A6791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ข</w:t>
      </w:r>
      <w:r w:rsidR="00166896" w:rsidRPr="00FE297C">
        <w:rPr>
          <w:rFonts w:asciiTheme="majorBidi" w:hAnsiTheme="majorBidi" w:cstheme="majorBidi"/>
          <w:sz w:val="30"/>
          <w:szCs w:val="30"/>
        </w:rPr>
        <w:t>.3.2</w:t>
      </w:r>
      <w:r w:rsidRPr="00FE297C">
        <w:rPr>
          <w:rFonts w:asciiTheme="majorBidi" w:hAnsiTheme="majorBidi" w:cstheme="majorBidi"/>
          <w:sz w:val="30"/>
          <w:szCs w:val="30"/>
        </w:rPr>
        <w:t xml:space="preserve">) 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ความเสี่ยงด้านอัตราดอกเบี้ย </w:t>
      </w:r>
    </w:p>
    <w:p w14:paraId="23260F90" w14:textId="77777777" w:rsidR="00A6791C" w:rsidRPr="00FE297C" w:rsidRDefault="00A6791C" w:rsidP="00A6791C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0"/>
        </w:rPr>
      </w:pPr>
    </w:p>
    <w:p w14:paraId="25EAC620" w14:textId="10D89EF6" w:rsidR="00123CFB" w:rsidRPr="00FE297C" w:rsidRDefault="00A6791C" w:rsidP="00CA0AAF">
      <w:pPr>
        <w:tabs>
          <w:tab w:val="clear" w:pos="907"/>
          <w:tab w:val="left" w:pos="90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>ผลกระทบต่อผลการดำเนินงานและกระแสเงินสดของกลุ่มบริษัท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="00CA0AAF" w:rsidRPr="00FE297C">
        <w:rPr>
          <w:rFonts w:asciiTheme="majorBidi" w:hAnsiTheme="majorBidi" w:cstheme="majorBidi" w:hint="cs"/>
          <w:sz w:val="30"/>
          <w:szCs w:val="30"/>
          <w:cs/>
        </w:rPr>
        <w:t>กลุ่มบริษัทได้ลดความเสี่ยงดังกล่าวด้วยการทำให้มั่นใจว่า</w:t>
      </w:r>
      <w:r w:rsidRPr="00FE297C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ส่วนใหญ่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มีอัตราดอกเบี้ยคงที่ </w:t>
      </w:r>
    </w:p>
    <w:p w14:paraId="61021F7D" w14:textId="77777777" w:rsidR="00123CFB" w:rsidRPr="00FE297C" w:rsidRDefault="00123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bidi="ar-SA"/>
        </w:rPr>
      </w:pPr>
    </w:p>
    <w:p w14:paraId="10C4950B" w14:textId="0BFCE500" w:rsidR="00A80E31" w:rsidRPr="00FE297C" w:rsidRDefault="00166896" w:rsidP="00A80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E297C">
        <w:rPr>
          <w:rFonts w:ascii="Angsana New" w:hAnsi="Angsana New"/>
          <w:b/>
          <w:bCs/>
          <w:sz w:val="30"/>
          <w:szCs w:val="30"/>
        </w:rPr>
        <w:t>2</w:t>
      </w:r>
      <w:r w:rsidR="00465055" w:rsidRPr="00FE297C">
        <w:rPr>
          <w:rFonts w:ascii="Angsana New" w:hAnsi="Angsana New"/>
          <w:b/>
          <w:bCs/>
          <w:sz w:val="30"/>
          <w:szCs w:val="30"/>
        </w:rPr>
        <w:t>4</w:t>
      </w:r>
      <w:r w:rsidR="00A80E31" w:rsidRPr="00FE297C">
        <w:rPr>
          <w:rFonts w:ascii="Angsana New" w:hAnsi="Angsana New"/>
          <w:b/>
          <w:bCs/>
          <w:sz w:val="30"/>
          <w:szCs w:val="30"/>
        </w:rPr>
        <w:tab/>
      </w:r>
      <w:r w:rsidR="00A80E31" w:rsidRPr="00FE297C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การบริหารจัดการส่วนทุน</w:t>
      </w:r>
    </w:p>
    <w:p w14:paraId="60967B5F" w14:textId="77777777" w:rsidR="00A80E31" w:rsidRPr="00FE297C" w:rsidRDefault="00A80E31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A1853" w14:textId="391CB916" w:rsidR="00660F73" w:rsidRPr="00FE297C" w:rsidRDefault="00A80E31" w:rsidP="006242D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243418" w:rsidRPr="00FE297C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688F0E0" w14:textId="77777777" w:rsidR="007B320A" w:rsidRPr="00FE297C" w:rsidRDefault="007B320A" w:rsidP="006242D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1AEA66" w14:textId="12336195" w:rsidR="009A011D" w:rsidRPr="00FE297C" w:rsidRDefault="00465055" w:rsidP="009A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E297C">
        <w:rPr>
          <w:rFonts w:ascii="Angsana New" w:hAnsi="Angsana New"/>
          <w:b/>
          <w:bCs/>
          <w:sz w:val="30"/>
          <w:szCs w:val="30"/>
        </w:rPr>
        <w:t>25</w:t>
      </w:r>
      <w:r w:rsidR="002A32A5" w:rsidRPr="00FE297C">
        <w:rPr>
          <w:rFonts w:ascii="Angsana New" w:hAnsi="Angsana New"/>
          <w:b/>
          <w:bCs/>
          <w:sz w:val="30"/>
          <w:szCs w:val="30"/>
        </w:rPr>
        <w:tab/>
      </w:r>
      <w:r w:rsidR="009A011D" w:rsidRPr="00FE297C">
        <w:rPr>
          <w:rFonts w:ascii="Angsana New" w:hAnsi="Angsana New"/>
          <w:b/>
          <w:bCs/>
          <w:sz w:val="30"/>
          <w:szCs w:val="30"/>
          <w:cs/>
        </w:rPr>
        <w:t>คดีความ</w:t>
      </w:r>
    </w:p>
    <w:p w14:paraId="5CF8011F" w14:textId="314FE013" w:rsidR="001D1EA0" w:rsidRPr="00FE297C" w:rsidRDefault="009A011D" w:rsidP="00750D4E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E297C">
        <w:rPr>
          <w:rFonts w:ascii="Angsana New" w:hAnsi="Angsana New"/>
          <w:b/>
          <w:bCs/>
          <w:sz w:val="30"/>
          <w:szCs w:val="30"/>
        </w:rPr>
        <w:tab/>
      </w:r>
    </w:p>
    <w:p w14:paraId="5ECBFDD5" w14:textId="77777777" w:rsidR="00A50BCD" w:rsidRPr="00FE297C" w:rsidRDefault="00A50BCD" w:rsidP="00465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E297C">
        <w:rPr>
          <w:rFonts w:asciiTheme="majorBidi" w:hAnsiTheme="majorBidi" w:cstheme="majorBidi"/>
          <w:sz w:val="30"/>
          <w:szCs w:val="30"/>
          <w:cs/>
        </w:rPr>
        <w:t>บริษัทอยู่ระหว่างการถูกฟ้องร้อง โดย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ผู้ฟ้องคดี</w:t>
      </w:r>
      <w:r w:rsidRPr="00FE297C">
        <w:rPr>
          <w:rFonts w:asciiTheme="majorBidi" w:hAnsiTheme="majorBidi" w:cstheme="majorBidi"/>
          <w:sz w:val="30"/>
          <w:szCs w:val="30"/>
          <w:cs/>
        </w:rPr>
        <w:t>กล่าวหาว่าบริษัทไม่ปฏิบัติตามข้อกฎหมาย และไม่เป็นไปตามรายงานเสนอมาตรการป้องกันและแก้ไขผลกระทบต่อสิ่งแวดล้อม (</w:t>
      </w:r>
      <w:r w:rsidRPr="00FE297C">
        <w:rPr>
          <w:rFonts w:asciiTheme="majorBidi" w:hAnsiTheme="majorBidi" w:cstheme="majorBidi"/>
          <w:sz w:val="30"/>
          <w:szCs w:val="30"/>
        </w:rPr>
        <w:t xml:space="preserve">EIA) </w:t>
      </w:r>
      <w:r w:rsidRPr="00FE297C">
        <w:rPr>
          <w:rFonts w:asciiTheme="majorBidi" w:hAnsiTheme="majorBidi" w:cstheme="majorBidi"/>
          <w:sz w:val="30"/>
          <w:szCs w:val="30"/>
          <w:cs/>
        </w:rPr>
        <w:t>ทั้งนี้ผู้บริหารของบริษัทเชื่อมั่นว่าบริษัทได้ปฏิบัติตามข้อกฎหมายที่เกี่ยวข้องครบถ้วนแล้ว ปัจจุบัน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ผลของคดียังมีความไม่แน่นอนเนื่องจากคดีดังกล่าวอยู่ในระหว่างการพิจารณาของศาลปกครอง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2D5ACDE" w14:textId="77777777" w:rsidR="00A50BCD" w:rsidRPr="00FE297C" w:rsidRDefault="00A50BCD" w:rsidP="00465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ab/>
      </w:r>
    </w:p>
    <w:p w14:paraId="6A55AE57" w14:textId="0848AF97" w:rsidR="00A50BCD" w:rsidRPr="00FE297C" w:rsidRDefault="00A50BCD" w:rsidP="00465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297C">
        <w:rPr>
          <w:rFonts w:asciiTheme="majorBidi" w:hAnsiTheme="majorBidi" w:cstheme="majorBidi"/>
          <w:sz w:val="30"/>
          <w:szCs w:val="30"/>
          <w:cs/>
        </w:rPr>
        <w:t xml:space="preserve">สืบเนื่องจากคดีดังกล่าว 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ผู้ฟ้องคดี</w:t>
      </w:r>
      <w:r w:rsidRPr="00FE297C">
        <w:rPr>
          <w:rFonts w:asciiTheme="majorBidi" w:hAnsiTheme="majorBidi" w:cstheme="majorBidi"/>
          <w:sz w:val="30"/>
          <w:szCs w:val="30"/>
          <w:cs/>
        </w:rPr>
        <w:t>ร่วมกันยื่นฟ้องต่อศาลปกครองอีกคดีหนึ่ง ขอให้ศาลเพิกถอนรางวัดสอบเขตที่ดินสาธารณะประโยชน์ที่ได้จัดทำขึ้นโดยเจ้าหน้าที่รัฐหลังจากที่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ผู้ฟ้องคดี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ได้ร้องเรียนเรื่องตามที่ได้กล่าวหาบริษัทตามคดีข้างต้น ต่อมาเมื่อวันที่ </w:t>
      </w:r>
      <w:r w:rsidR="00166896" w:rsidRPr="00FE297C">
        <w:rPr>
          <w:rFonts w:asciiTheme="majorBidi" w:hAnsiTheme="majorBidi" w:cstheme="majorBidi"/>
          <w:sz w:val="30"/>
          <w:szCs w:val="30"/>
        </w:rPr>
        <w:t>13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166896" w:rsidRPr="00FE297C">
        <w:rPr>
          <w:rFonts w:asciiTheme="majorBidi" w:hAnsiTheme="majorBidi" w:cstheme="majorBidi"/>
          <w:sz w:val="30"/>
          <w:szCs w:val="30"/>
        </w:rPr>
        <w:t>2563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 ศาลปกครองอุบลราชธานี ได้มีคำสั่งเรียกบริษัทและบริษัทย่อยอีกแห่งหนึ่ง เข้าไปเป็นคู่กรณีในคดีนี้ในฐานะผู้ร้องสอด บริษัทและบริษัทย่อยแห่งหนึ่งได้ยื่นคำให้การต่อสู้คดีต่อศาลแล้วเมื่อวันที่ </w:t>
      </w:r>
      <w:r w:rsidR="00166896" w:rsidRPr="00FE297C">
        <w:rPr>
          <w:rFonts w:asciiTheme="majorBidi" w:hAnsiTheme="majorBidi" w:cstheme="majorBidi"/>
          <w:sz w:val="30"/>
          <w:szCs w:val="30"/>
        </w:rPr>
        <w:t>5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166896" w:rsidRPr="00FE297C">
        <w:rPr>
          <w:rFonts w:asciiTheme="majorBidi" w:hAnsiTheme="majorBidi" w:cstheme="majorBidi"/>
          <w:sz w:val="30"/>
          <w:szCs w:val="30"/>
        </w:rPr>
        <w:t>2564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 xml:space="preserve">ต่อมา 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66896" w:rsidRPr="00FE297C">
        <w:rPr>
          <w:rFonts w:asciiTheme="majorBidi" w:hAnsiTheme="majorBidi" w:cstheme="majorBidi"/>
          <w:sz w:val="30"/>
          <w:szCs w:val="30"/>
        </w:rPr>
        <w:t>15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 xml:space="preserve">กรกฏาคม </w:t>
      </w:r>
      <w:r w:rsidR="00166896" w:rsidRPr="00FE297C">
        <w:rPr>
          <w:rFonts w:asciiTheme="majorBidi" w:hAnsiTheme="majorBidi" w:cstheme="majorBidi"/>
          <w:sz w:val="30"/>
          <w:szCs w:val="30"/>
        </w:rPr>
        <w:t>2564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>ผู้ถูกฟ้องรายหนึ่ง ยื่นคำคัดค้านคำให้การ</w:t>
      </w:r>
      <w:r w:rsidRPr="00FE297C">
        <w:rPr>
          <w:rFonts w:asciiTheme="majorBidi" w:hAnsiTheme="majorBidi" w:cstheme="majorBidi"/>
          <w:sz w:val="30"/>
          <w:szCs w:val="30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Pr="00FE297C">
        <w:rPr>
          <w:rFonts w:asciiTheme="majorBidi" w:hAnsiTheme="majorBidi" w:cstheme="majorBidi" w:hint="cs"/>
          <w:sz w:val="30"/>
          <w:szCs w:val="30"/>
          <w:cs/>
        </w:rPr>
        <w:t>ผลของคดียังมีความไม่แน่นอนเนื่องจากคดีดังกล่าวอยู่ในระหว่างการพิจารณาของศาลปกครอง</w:t>
      </w:r>
    </w:p>
    <w:p w14:paraId="3FDE7DA8" w14:textId="6053FC43" w:rsidR="00F76D79" w:rsidRPr="00FE297C" w:rsidRDefault="00F76D79" w:rsidP="00F76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152CFEE" w14:textId="77777777" w:rsidR="00A50BCD" w:rsidRPr="00FE297C" w:rsidRDefault="00A50BCD" w:rsidP="00941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F7AC8F2" w14:textId="331A4C5C" w:rsidR="00A50BCD" w:rsidRPr="00FE297C" w:rsidRDefault="00A50BCD" w:rsidP="00941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F031A1" w14:textId="23AC968D" w:rsidR="007B5E9F" w:rsidRPr="00FE297C" w:rsidRDefault="007B5E9F" w:rsidP="00941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186761" w14:textId="091647D0" w:rsidR="007B5E9F" w:rsidRPr="00FE297C" w:rsidRDefault="007B5E9F" w:rsidP="00941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CDB74D" w14:textId="77777777" w:rsidR="00465055" w:rsidRPr="00FE297C" w:rsidRDefault="00465055" w:rsidP="00941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36FA81A" w14:textId="691B0F2D" w:rsidR="002A32A5" w:rsidRPr="00FE297C" w:rsidRDefault="00465055" w:rsidP="00941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97C">
        <w:rPr>
          <w:rFonts w:ascii="Angsana New" w:hAnsi="Angsana New"/>
          <w:b/>
          <w:bCs/>
          <w:sz w:val="30"/>
          <w:szCs w:val="30"/>
        </w:rPr>
        <w:lastRenderedPageBreak/>
        <w:t>26</w:t>
      </w:r>
      <w:r w:rsidR="009A011D" w:rsidRPr="00FE297C">
        <w:rPr>
          <w:rFonts w:ascii="Angsana New" w:hAnsi="Angsana New"/>
          <w:b/>
          <w:bCs/>
          <w:sz w:val="30"/>
          <w:szCs w:val="30"/>
        </w:rPr>
        <w:t xml:space="preserve"> </w:t>
      </w:r>
      <w:r w:rsidR="009A011D" w:rsidRPr="00FE297C">
        <w:rPr>
          <w:rFonts w:ascii="Angsana New" w:hAnsi="Angsana New"/>
          <w:b/>
          <w:bCs/>
          <w:sz w:val="30"/>
          <w:szCs w:val="30"/>
        </w:rPr>
        <w:tab/>
      </w:r>
      <w:r w:rsidR="002A32A5" w:rsidRPr="00FE297C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2B35A6" w:rsidRPr="00FE297C">
        <w:rPr>
          <w:rFonts w:ascii="Angsana New" w:hAnsi="Angsana New"/>
          <w:b/>
          <w:bCs/>
          <w:sz w:val="30"/>
          <w:szCs w:val="30"/>
          <w:cs/>
        </w:rPr>
        <w:t>ที่มีกับ</w:t>
      </w:r>
      <w:r w:rsidR="007C4105" w:rsidRPr="00FE297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บุคคลหรือกิจการที่ไม่เกี่ยวข้องกัน</w:t>
      </w:r>
    </w:p>
    <w:p w14:paraId="6D908F76" w14:textId="77777777" w:rsidR="00FF1628" w:rsidRPr="00FE297C" w:rsidRDefault="00FF1628" w:rsidP="004A75EB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b/>
          <w:bCs/>
          <w:sz w:val="22"/>
          <w:szCs w:val="22"/>
          <w:lang w:val="en-US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90"/>
        <w:gridCol w:w="1179"/>
        <w:gridCol w:w="274"/>
        <w:gridCol w:w="1166"/>
        <w:gridCol w:w="272"/>
        <w:gridCol w:w="1168"/>
        <w:gridCol w:w="273"/>
        <w:gridCol w:w="1158"/>
      </w:tblGrid>
      <w:tr w:rsidR="00ED0DF0" w:rsidRPr="00FE297C" w14:paraId="6D0FAA7D" w14:textId="77777777" w:rsidTr="005E68C1">
        <w:trPr>
          <w:tblHeader/>
        </w:trPr>
        <w:tc>
          <w:tcPr>
            <w:tcW w:w="3690" w:type="dxa"/>
            <w:shd w:val="clear" w:color="auto" w:fill="auto"/>
          </w:tcPr>
          <w:p w14:paraId="5DDC8D8A" w14:textId="77777777" w:rsidR="00ED0DF0" w:rsidRPr="00FE297C" w:rsidRDefault="00ED0DF0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14:paraId="712EC1B8" w14:textId="77777777" w:rsidR="00ED0DF0" w:rsidRPr="00FE297C" w:rsidRDefault="00ED0DF0" w:rsidP="004A7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2" w:type="dxa"/>
            <w:shd w:val="clear" w:color="auto" w:fill="auto"/>
          </w:tcPr>
          <w:p w14:paraId="29CAA0D6" w14:textId="77777777" w:rsidR="00ED0DF0" w:rsidRPr="00FE297C" w:rsidRDefault="00ED0DF0" w:rsidP="004A7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9" w:type="dxa"/>
            <w:gridSpan w:val="3"/>
            <w:shd w:val="clear" w:color="auto" w:fill="auto"/>
          </w:tcPr>
          <w:p w14:paraId="5D890848" w14:textId="77777777" w:rsidR="00ED0DF0" w:rsidRPr="00FE297C" w:rsidRDefault="00ED0DF0" w:rsidP="004A7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110FEA" w:rsidRPr="00FE297C" w14:paraId="418BDA9A" w14:textId="77777777" w:rsidTr="005E68C1">
        <w:trPr>
          <w:tblHeader/>
        </w:trPr>
        <w:tc>
          <w:tcPr>
            <w:tcW w:w="3690" w:type="dxa"/>
            <w:shd w:val="clear" w:color="auto" w:fill="auto"/>
          </w:tcPr>
          <w:p w14:paraId="0D0C72AD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319814AA" w14:textId="726EC53E" w:rsidR="00110FE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4" w:type="dxa"/>
            <w:shd w:val="clear" w:color="auto" w:fill="auto"/>
          </w:tcPr>
          <w:p w14:paraId="325D91FA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4AB603F4" w14:textId="5D5C583E" w:rsidR="00110FE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2" w:type="dxa"/>
            <w:shd w:val="clear" w:color="auto" w:fill="auto"/>
          </w:tcPr>
          <w:p w14:paraId="43C28334" w14:textId="77777777" w:rsidR="00110FEA" w:rsidRPr="00FE297C" w:rsidRDefault="00110FEA" w:rsidP="00110FE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8303A62" w14:textId="615266C9" w:rsidR="00110FE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  <w:shd w:val="clear" w:color="auto" w:fill="auto"/>
          </w:tcPr>
          <w:p w14:paraId="0D3C88F0" w14:textId="77777777" w:rsidR="00110FEA" w:rsidRPr="00FE297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665E0FAA" w14:textId="38991E0B" w:rsidR="00110FEA" w:rsidRPr="00FE297C" w:rsidRDefault="0016689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10FEA" w:rsidRPr="00FE297C" w14:paraId="1DC24ABB" w14:textId="77777777" w:rsidTr="005E68C1">
        <w:trPr>
          <w:tblHeader/>
        </w:trPr>
        <w:tc>
          <w:tcPr>
            <w:tcW w:w="3690" w:type="dxa"/>
            <w:shd w:val="clear" w:color="auto" w:fill="auto"/>
          </w:tcPr>
          <w:p w14:paraId="2D4E2ABA" w14:textId="77777777" w:rsidR="00110FEA" w:rsidRPr="00FE297C" w:rsidRDefault="00110FEA" w:rsidP="00110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2AC9E0D0" w14:textId="77777777" w:rsidR="00110FEA" w:rsidRPr="00FE297C" w:rsidRDefault="00110FEA" w:rsidP="00110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E29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10FEA" w:rsidRPr="00FE297C" w14:paraId="22DC4721" w14:textId="77777777" w:rsidTr="00EB5A33">
        <w:tc>
          <w:tcPr>
            <w:tcW w:w="3690" w:type="dxa"/>
            <w:shd w:val="clear" w:color="auto" w:fill="auto"/>
          </w:tcPr>
          <w:p w14:paraId="41B9A021" w14:textId="77777777" w:rsidR="00110FEA" w:rsidRPr="00FE297C" w:rsidRDefault="00110FEA" w:rsidP="00110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179" w:type="dxa"/>
            <w:shd w:val="clear" w:color="auto" w:fill="auto"/>
          </w:tcPr>
          <w:p w14:paraId="0940F4AC" w14:textId="77777777" w:rsidR="00110FEA" w:rsidRPr="00FE297C" w:rsidRDefault="00110FEA" w:rsidP="00FE1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1BF7266E" w14:textId="77777777" w:rsidR="00110FEA" w:rsidRPr="00FE297C" w:rsidRDefault="00110FEA" w:rsidP="00110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38A096C" w14:textId="77777777" w:rsidR="00110FEA" w:rsidRPr="00FE297C" w:rsidRDefault="00110FEA" w:rsidP="00110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1986EAC" w14:textId="77777777" w:rsidR="00110FEA" w:rsidRPr="00FE297C" w:rsidRDefault="00110FEA" w:rsidP="00110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FDA6878" w14:textId="77777777" w:rsidR="00110FEA" w:rsidRPr="00FE297C" w:rsidRDefault="00110FEA" w:rsidP="00110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18E68EF9" w14:textId="77777777" w:rsidR="00110FEA" w:rsidRPr="00FE297C" w:rsidRDefault="00110FEA" w:rsidP="00110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6007B5F4" w14:textId="77777777" w:rsidR="00110FEA" w:rsidRPr="00FE297C" w:rsidRDefault="00110FEA" w:rsidP="00110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0BCD" w:rsidRPr="00FE297C" w14:paraId="74412F22" w14:textId="77777777" w:rsidTr="00EB5A33">
        <w:tc>
          <w:tcPr>
            <w:tcW w:w="3690" w:type="dxa"/>
            <w:shd w:val="clear" w:color="auto" w:fill="auto"/>
          </w:tcPr>
          <w:p w14:paraId="77A18FA2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179" w:type="dxa"/>
            <w:shd w:val="clear" w:color="auto" w:fill="auto"/>
          </w:tcPr>
          <w:p w14:paraId="0C10211B" w14:textId="2ADFF75D" w:rsidR="00A50BCD" w:rsidRPr="00FE297C" w:rsidRDefault="00B45B26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54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,</w:t>
            </w:r>
            <w:r w:rsidRPr="00FE297C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274" w:type="dxa"/>
            <w:shd w:val="clear" w:color="auto" w:fill="auto"/>
          </w:tcPr>
          <w:p w14:paraId="61D2C7F9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E4E7A04" w14:textId="4A6C0547" w:rsidR="00A50BCD" w:rsidRPr="00FE297C" w:rsidRDefault="00166896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30,221</w:t>
            </w:r>
          </w:p>
        </w:tc>
        <w:tc>
          <w:tcPr>
            <w:tcW w:w="272" w:type="dxa"/>
            <w:shd w:val="clear" w:color="auto" w:fill="auto"/>
          </w:tcPr>
          <w:p w14:paraId="53ABCE22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10FD0BD" w14:textId="153CC0E4" w:rsidR="00A50BCD" w:rsidRPr="00FE297C" w:rsidRDefault="00B45B26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9,552</w:t>
            </w:r>
          </w:p>
        </w:tc>
        <w:tc>
          <w:tcPr>
            <w:tcW w:w="273" w:type="dxa"/>
            <w:shd w:val="clear" w:color="auto" w:fill="auto"/>
          </w:tcPr>
          <w:p w14:paraId="56C782BA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3EEF0FE2" w14:textId="13FC31FC" w:rsidR="00A50BCD" w:rsidRPr="00FE297C" w:rsidRDefault="00166896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10,165</w:t>
            </w:r>
          </w:p>
        </w:tc>
      </w:tr>
      <w:tr w:rsidR="00A50BCD" w:rsidRPr="00FE297C" w14:paraId="461A289A" w14:textId="77777777" w:rsidTr="00FD5E55">
        <w:trPr>
          <w:trHeight w:val="290"/>
        </w:trPr>
        <w:tc>
          <w:tcPr>
            <w:tcW w:w="3690" w:type="dxa"/>
            <w:shd w:val="clear" w:color="auto" w:fill="auto"/>
          </w:tcPr>
          <w:p w14:paraId="35B0243B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416AAD72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348CC93A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1810959B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4F48257D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DD2FF82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42A0E290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31207AF7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0BCD" w:rsidRPr="00FE297C" w14:paraId="68A48F24" w14:textId="77777777" w:rsidTr="005E68C1">
        <w:tc>
          <w:tcPr>
            <w:tcW w:w="3690" w:type="dxa"/>
            <w:shd w:val="clear" w:color="auto" w:fill="auto"/>
          </w:tcPr>
          <w:p w14:paraId="2D91BED5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9" w:type="dxa"/>
            <w:shd w:val="clear" w:color="auto" w:fill="auto"/>
          </w:tcPr>
          <w:p w14:paraId="4B52ACDF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3DBEC965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B40EE1F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64FC1192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353B06F9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</w:tcPr>
          <w:p w14:paraId="34875EBE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484A6229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50BCD" w:rsidRPr="00FE297C" w14:paraId="5927C0C9" w14:textId="77777777" w:rsidTr="005E68C1">
        <w:tc>
          <w:tcPr>
            <w:tcW w:w="3690" w:type="dxa"/>
            <w:shd w:val="clear" w:color="auto" w:fill="auto"/>
          </w:tcPr>
          <w:p w14:paraId="0C144687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9" w:name="_Hlk221435865"/>
            <w:r w:rsidRPr="00FE297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179" w:type="dxa"/>
            <w:shd w:val="clear" w:color="auto" w:fill="auto"/>
          </w:tcPr>
          <w:p w14:paraId="00E2527C" w14:textId="6B2B011D" w:rsidR="00A50BCD" w:rsidRPr="00FE297C" w:rsidRDefault="00166896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42,815</w:t>
            </w:r>
          </w:p>
        </w:tc>
        <w:tc>
          <w:tcPr>
            <w:tcW w:w="274" w:type="dxa"/>
            <w:shd w:val="clear" w:color="auto" w:fill="auto"/>
          </w:tcPr>
          <w:p w14:paraId="0582FD52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D3CF4F5" w14:textId="2771408C" w:rsidR="00A50BCD" w:rsidRPr="00FE297C" w:rsidRDefault="00166896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19,358</w:t>
            </w:r>
          </w:p>
        </w:tc>
        <w:tc>
          <w:tcPr>
            <w:tcW w:w="272" w:type="dxa"/>
            <w:shd w:val="clear" w:color="auto" w:fill="auto"/>
          </w:tcPr>
          <w:p w14:paraId="768E0285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103ACFF" w14:textId="502BE7AA" w:rsidR="00A50BCD" w:rsidRPr="00FE297C" w:rsidRDefault="00166896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33,698</w:t>
            </w:r>
          </w:p>
        </w:tc>
        <w:tc>
          <w:tcPr>
            <w:tcW w:w="273" w:type="dxa"/>
            <w:shd w:val="clear" w:color="auto" w:fill="auto"/>
          </w:tcPr>
          <w:p w14:paraId="45108848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2648FD3C" w14:textId="5E22FCB8" w:rsidR="00A50BCD" w:rsidRPr="00FE297C" w:rsidRDefault="00166896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9,770</w:t>
            </w:r>
          </w:p>
        </w:tc>
      </w:tr>
      <w:tr w:rsidR="005A702E" w:rsidRPr="00FE297C" w14:paraId="600F6CD1" w14:textId="77777777" w:rsidTr="005E68C1">
        <w:tc>
          <w:tcPr>
            <w:tcW w:w="3690" w:type="dxa"/>
            <w:shd w:val="clear" w:color="auto" w:fill="auto"/>
          </w:tcPr>
          <w:p w14:paraId="6873D1B6" w14:textId="1120C33A" w:rsidR="005A702E" w:rsidRPr="00FE297C" w:rsidRDefault="005A702E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เลตเตอร์ออฟเครดิตสำหรับซื้อเครื่องจักร</w:t>
            </w:r>
          </w:p>
        </w:tc>
        <w:tc>
          <w:tcPr>
            <w:tcW w:w="1179" w:type="dxa"/>
            <w:shd w:val="clear" w:color="auto" w:fill="auto"/>
          </w:tcPr>
          <w:p w14:paraId="3E411D37" w14:textId="39CCA9F9" w:rsidR="005A702E" w:rsidRPr="00FE297C" w:rsidRDefault="00166896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4,823</w:t>
            </w:r>
          </w:p>
        </w:tc>
        <w:tc>
          <w:tcPr>
            <w:tcW w:w="274" w:type="dxa"/>
            <w:shd w:val="clear" w:color="auto" w:fill="auto"/>
          </w:tcPr>
          <w:p w14:paraId="630AA89C" w14:textId="77777777" w:rsidR="005A702E" w:rsidRPr="00FE297C" w:rsidRDefault="005A702E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AF35C83" w14:textId="4E2211C8" w:rsidR="005A702E" w:rsidRPr="00FE297C" w:rsidRDefault="00465055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530E062" w14:textId="77777777" w:rsidR="005A702E" w:rsidRPr="00FE297C" w:rsidRDefault="005A702E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F1D04CA" w14:textId="0C10F6BB" w:rsidR="005A702E" w:rsidRPr="00FE297C" w:rsidRDefault="00465055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74D9685" w14:textId="77777777" w:rsidR="005A702E" w:rsidRPr="00FE297C" w:rsidRDefault="005A702E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66943DB0" w14:textId="01D62BF2" w:rsidR="005A702E" w:rsidRPr="00FE297C" w:rsidRDefault="00465055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0BCD" w:rsidRPr="00FE297C" w14:paraId="23F694DE" w14:textId="77777777" w:rsidTr="005E68C1">
        <w:tc>
          <w:tcPr>
            <w:tcW w:w="3690" w:type="dxa"/>
            <w:shd w:val="clear" w:color="auto" w:fill="auto"/>
          </w:tcPr>
          <w:p w14:paraId="651BBEA0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6CF7A2" w14:textId="21D2EC78" w:rsidR="00A50BCD" w:rsidRPr="00FE297C" w:rsidRDefault="00210F7E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  <w:r w:rsidR="00166896" w:rsidRPr="00FE29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274" w:type="dxa"/>
            <w:shd w:val="clear" w:color="auto" w:fill="auto"/>
          </w:tcPr>
          <w:p w14:paraId="1364F731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BD7A9" w14:textId="0210C9C1" w:rsidR="00A50BCD" w:rsidRPr="00FE297C" w:rsidRDefault="005F1BC6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49,579</w:t>
            </w:r>
          </w:p>
        </w:tc>
        <w:tc>
          <w:tcPr>
            <w:tcW w:w="272" w:type="dxa"/>
            <w:shd w:val="clear" w:color="auto" w:fill="auto"/>
          </w:tcPr>
          <w:p w14:paraId="7B3D4575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E9C40" w14:textId="554C4B45" w:rsidR="00A50BCD" w:rsidRPr="00FE297C" w:rsidRDefault="00166896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10F7E" w:rsidRPr="00FE297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10F7E" w:rsidRPr="00FE297C">
              <w:rPr>
                <w:rFonts w:ascii="Angsana New" w:hAnsi="Angsana New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273" w:type="dxa"/>
            <w:shd w:val="clear" w:color="auto" w:fill="auto"/>
          </w:tcPr>
          <w:p w14:paraId="77DD421A" w14:textId="77777777" w:rsidR="00A50BCD" w:rsidRPr="00FE297C" w:rsidRDefault="00A50BCD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DCD36" w14:textId="38E04406" w:rsidR="00A50BCD" w:rsidRPr="00FE297C" w:rsidRDefault="005F1BC6" w:rsidP="00A5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</w:rPr>
              <w:t>19,935</w:t>
            </w:r>
          </w:p>
        </w:tc>
      </w:tr>
      <w:bookmarkEnd w:id="9"/>
    </w:tbl>
    <w:p w14:paraId="4029ECAD" w14:textId="77777777" w:rsidR="00CA0AAF" w:rsidRPr="00FE297C" w:rsidRDefault="00CA0AAF" w:rsidP="00AA0EBE">
      <w:pPr>
        <w:pStyle w:val="BodyTextIndent"/>
        <w:spacing w:after="0"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5D89D2B7" w14:textId="3F29885A" w:rsidR="002D401B" w:rsidRPr="00FE297C" w:rsidRDefault="002D401B" w:rsidP="002D401B">
      <w:pPr>
        <w:pStyle w:val="BodyTextIndent"/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297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สัญญาให้เช่าที่ดินปลูกมันสำปะหลังและข้าว</w:t>
      </w:r>
    </w:p>
    <w:p w14:paraId="5EE0686E" w14:textId="1A1BECE6" w:rsidR="007B320A" w:rsidRPr="00FE297C" w:rsidRDefault="002D401B" w:rsidP="002D401B">
      <w:pPr>
        <w:pStyle w:val="BodyTextIndent"/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บริษัทย่อยแห่งหนึ่งได้ทำสัญญาให้เช่าที่ดินเพื่อการปลูกมันสำปะหลังและข้าว และบริษัทย่อยดังกล่าวมีภาระผูกพันที่จะต้องรับซื้อมันสำปะหลังและข้าวที่ปลูกได้จากพื้นที่ให้เช่าดังกล่าว โดยราคาเป็นไปตามที่กำหนดไว้ในสัญญา</w:t>
      </w:r>
    </w:p>
    <w:p w14:paraId="3C5BF378" w14:textId="77777777" w:rsidR="002D401B" w:rsidRPr="00FE297C" w:rsidRDefault="002D401B" w:rsidP="002D401B">
      <w:pPr>
        <w:pStyle w:val="BodyTextIndent"/>
        <w:spacing w:after="0" w:line="240" w:lineRule="auto"/>
        <w:ind w:left="547" w:right="-43"/>
        <w:jc w:val="thaiDistribute"/>
        <w:rPr>
          <w:rFonts w:ascii="Angsana New" w:hAnsi="Angsana New"/>
          <w:sz w:val="22"/>
          <w:szCs w:val="22"/>
        </w:rPr>
      </w:pPr>
    </w:p>
    <w:p w14:paraId="760855D0" w14:textId="2DDCC6AA" w:rsidR="00E9404E" w:rsidRPr="00FE297C" w:rsidRDefault="00F90BA9" w:rsidP="00E94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E297C">
        <w:rPr>
          <w:rFonts w:ascii="Angsana New" w:hAnsi="Angsana New"/>
          <w:b/>
          <w:bCs/>
          <w:sz w:val="30"/>
          <w:szCs w:val="30"/>
        </w:rPr>
        <w:t>27</w:t>
      </w:r>
      <w:r w:rsidR="00E9404E" w:rsidRPr="00FE297C">
        <w:rPr>
          <w:rFonts w:ascii="Angsana New" w:hAnsi="Angsana New"/>
          <w:b/>
          <w:bCs/>
          <w:sz w:val="30"/>
          <w:szCs w:val="30"/>
        </w:rPr>
        <w:t xml:space="preserve"> </w:t>
      </w:r>
      <w:r w:rsidR="00E9404E" w:rsidRPr="00FE297C">
        <w:rPr>
          <w:rFonts w:ascii="Angsana New" w:hAnsi="Angsana New"/>
          <w:b/>
          <w:bCs/>
          <w:sz w:val="30"/>
          <w:szCs w:val="30"/>
        </w:rPr>
        <w:tab/>
      </w:r>
      <w:r w:rsidR="00465055" w:rsidRPr="00FE297C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2EA11DFE" w14:textId="77777777" w:rsidR="00E9404E" w:rsidRPr="00FE297C" w:rsidRDefault="00E9404E" w:rsidP="006242DE">
      <w:pPr>
        <w:pStyle w:val="BodyTextIndent"/>
        <w:spacing w:after="0" w:line="240" w:lineRule="auto"/>
        <w:ind w:left="547" w:right="-43"/>
        <w:jc w:val="thaiDistribute"/>
        <w:rPr>
          <w:rFonts w:ascii="Angsana New" w:hAnsi="Angsana New"/>
          <w:sz w:val="22"/>
          <w:szCs w:val="22"/>
        </w:rPr>
      </w:pPr>
    </w:p>
    <w:p w14:paraId="10C33DE4" w14:textId="420CCAB5" w:rsidR="00662036" w:rsidRPr="00FE297C" w:rsidRDefault="00662036" w:rsidP="00662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GB" w:eastAsia="th-TH"/>
        </w:rPr>
      </w:pPr>
      <w:r w:rsidRPr="00FE297C">
        <w:rPr>
          <w:rFonts w:asciiTheme="majorBidi" w:hAnsiTheme="majorBidi" w:cstheme="majorBidi"/>
          <w:sz w:val="30"/>
          <w:szCs w:val="30"/>
          <w:cs/>
          <w:lang w:val="en-GB" w:bidi="ar-SA"/>
        </w:rPr>
        <w:t>รายการบางรายการในงบ</w:t>
      </w:r>
      <w:r w:rsidRPr="00FE297C">
        <w:rPr>
          <w:rFonts w:asciiTheme="majorBidi" w:hAnsiTheme="majorBidi" w:cstheme="majorBidi"/>
          <w:sz w:val="30"/>
          <w:szCs w:val="30"/>
          <w:cs/>
          <w:lang w:val="en-GB"/>
        </w:rPr>
        <w:t>การเงินปี</w:t>
      </w:r>
      <w:r w:rsidRPr="00FE297C">
        <w:rPr>
          <w:rFonts w:asciiTheme="majorBidi" w:hAnsiTheme="majorBidi" w:cstheme="majorBidi"/>
          <w:sz w:val="30"/>
          <w:szCs w:val="30"/>
          <w:cs/>
          <w:lang w:val="en-GB" w:bidi="ar-SA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lang w:val="en-GB" w:bidi="ar-SA"/>
        </w:rPr>
        <w:t xml:space="preserve">2563 </w:t>
      </w:r>
      <w:r w:rsidRPr="00FE297C">
        <w:rPr>
          <w:rFonts w:asciiTheme="majorBidi" w:hAnsiTheme="majorBidi" w:cstheme="majorBidi"/>
          <w:sz w:val="30"/>
          <w:szCs w:val="30"/>
          <w:cs/>
          <w:lang w:val="en-GB"/>
        </w:rPr>
        <w:t>ได้มีการจัดประเภทรายการใหม่เพื่อให้สอดคล้องกับการนำเสนอ</w:t>
      </w:r>
      <w:r w:rsidRPr="00FE297C">
        <w:rPr>
          <w:rFonts w:asciiTheme="majorBidi" w:hAnsiTheme="majorBidi" w:cstheme="majorBidi"/>
          <w:sz w:val="30"/>
          <w:szCs w:val="30"/>
          <w:cs/>
          <w:lang w:val="en-GB"/>
        </w:rPr>
        <w:br/>
        <w:t xml:space="preserve">งบการเงินปี </w:t>
      </w:r>
      <w:r w:rsidRPr="00FE297C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FE297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E297C">
        <w:rPr>
          <w:rFonts w:asciiTheme="majorBidi" w:hAnsiTheme="majorBidi" w:cstheme="majorBidi"/>
          <w:sz w:val="30"/>
          <w:szCs w:val="30"/>
          <w:cs/>
          <w:lang w:val="en-GB" w:bidi="ar-SA"/>
        </w:rPr>
        <w:t>การจัดประเภทรายการ</w:t>
      </w:r>
      <w:r w:rsidR="00893E0B" w:rsidRPr="00FE297C">
        <w:rPr>
          <w:rFonts w:asciiTheme="majorBidi" w:hAnsiTheme="majorBidi" w:cstheme="majorBidi" w:hint="cs"/>
          <w:sz w:val="30"/>
          <w:szCs w:val="30"/>
          <w:cs/>
          <w:lang w:val="en-GB"/>
        </w:rPr>
        <w:t>ใหม่</w:t>
      </w:r>
      <w:r w:rsidRPr="00FE297C">
        <w:rPr>
          <w:rFonts w:asciiTheme="majorBidi" w:hAnsiTheme="majorBidi" w:cstheme="majorBidi"/>
          <w:sz w:val="30"/>
          <w:szCs w:val="30"/>
          <w:cs/>
          <w:lang w:val="en-GB" w:bidi="ar-SA"/>
        </w:rPr>
        <w:t>ที่มีสาระสำคัญมีดังนี้</w:t>
      </w:r>
    </w:p>
    <w:p w14:paraId="2D2A2042" w14:textId="77777777" w:rsidR="00662036" w:rsidRPr="00FE297C" w:rsidRDefault="00662036" w:rsidP="00662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644"/>
        <w:jc w:val="thaiDistribute"/>
        <w:rPr>
          <w:rFonts w:asciiTheme="majorBidi" w:eastAsia="Cordia New" w:hAnsiTheme="majorBidi" w:cstheme="majorBidi"/>
          <w:i/>
          <w:iCs/>
          <w:sz w:val="22"/>
          <w:szCs w:val="22"/>
          <w:lang w:val="en-GB" w:eastAsia="th-TH" w:bidi="ar-SA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160"/>
        <w:gridCol w:w="270"/>
        <w:gridCol w:w="1710"/>
        <w:gridCol w:w="270"/>
        <w:gridCol w:w="1980"/>
      </w:tblGrid>
      <w:tr w:rsidR="00662036" w:rsidRPr="00FE297C" w14:paraId="0542A3A6" w14:textId="77777777" w:rsidTr="00977A30">
        <w:trPr>
          <w:trHeight w:val="389"/>
          <w:tblHeader/>
        </w:trPr>
        <w:tc>
          <w:tcPr>
            <w:tcW w:w="2970" w:type="dxa"/>
          </w:tcPr>
          <w:p w14:paraId="442441F1" w14:textId="77777777" w:rsidR="00662036" w:rsidRPr="00FE297C" w:rsidRDefault="00662036" w:rsidP="006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5"/>
          </w:tcPr>
          <w:p w14:paraId="3E029CB5" w14:textId="77777777" w:rsidR="00662036" w:rsidRPr="00FE297C" w:rsidRDefault="00662036" w:rsidP="006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</w:tr>
      <w:tr w:rsidR="00662036" w:rsidRPr="00FE297C" w14:paraId="6482BB5A" w14:textId="77777777" w:rsidTr="0045714F">
        <w:trPr>
          <w:trHeight w:val="362"/>
          <w:tblHeader/>
        </w:trPr>
        <w:tc>
          <w:tcPr>
            <w:tcW w:w="2970" w:type="dxa"/>
          </w:tcPr>
          <w:p w14:paraId="688CCD40" w14:textId="77777777" w:rsidR="00662036" w:rsidRPr="00FE297C" w:rsidRDefault="00662036" w:rsidP="006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60" w:type="dxa"/>
            <w:vAlign w:val="center"/>
          </w:tcPr>
          <w:p w14:paraId="7CAB080F" w14:textId="77777777" w:rsidR="00662036" w:rsidRPr="00FE297C" w:rsidRDefault="00662036" w:rsidP="006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ก่อนการจัดประเภทใหม่</w:t>
            </w:r>
          </w:p>
        </w:tc>
        <w:tc>
          <w:tcPr>
            <w:tcW w:w="270" w:type="dxa"/>
          </w:tcPr>
          <w:p w14:paraId="4861124C" w14:textId="77777777" w:rsidR="00662036" w:rsidRPr="00FE297C" w:rsidRDefault="00662036" w:rsidP="006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vAlign w:val="center"/>
          </w:tcPr>
          <w:p w14:paraId="4F07C859" w14:textId="77777777" w:rsidR="00662036" w:rsidRPr="00FE297C" w:rsidRDefault="00662036" w:rsidP="006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การจัดประเภทใหม่</w:t>
            </w:r>
          </w:p>
        </w:tc>
        <w:tc>
          <w:tcPr>
            <w:tcW w:w="270" w:type="dxa"/>
          </w:tcPr>
          <w:p w14:paraId="789DD6E5" w14:textId="77777777" w:rsidR="00662036" w:rsidRPr="00FE297C" w:rsidRDefault="00662036" w:rsidP="006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vAlign w:val="center"/>
          </w:tcPr>
          <w:p w14:paraId="5A4A03DA" w14:textId="77777777" w:rsidR="00662036" w:rsidRPr="00FE297C" w:rsidRDefault="00662036" w:rsidP="006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หลังการจัดประเภทใหม่</w:t>
            </w:r>
          </w:p>
        </w:tc>
      </w:tr>
      <w:tr w:rsidR="00662036" w:rsidRPr="00FE297C" w14:paraId="40A74488" w14:textId="77777777" w:rsidTr="00977A30">
        <w:trPr>
          <w:trHeight w:val="299"/>
          <w:tblHeader/>
        </w:trPr>
        <w:tc>
          <w:tcPr>
            <w:tcW w:w="2970" w:type="dxa"/>
          </w:tcPr>
          <w:p w14:paraId="065A60E3" w14:textId="77777777" w:rsidR="00662036" w:rsidRPr="00FE297C" w:rsidRDefault="00662036" w:rsidP="006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5"/>
          </w:tcPr>
          <w:p w14:paraId="54439B3D" w14:textId="77777777" w:rsidR="00662036" w:rsidRPr="00FE297C" w:rsidRDefault="00662036" w:rsidP="006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FE29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62036" w:rsidRPr="00FE297C" w14:paraId="26840A0B" w14:textId="77777777" w:rsidTr="00C54AE4">
        <w:trPr>
          <w:trHeight w:val="416"/>
        </w:trPr>
        <w:tc>
          <w:tcPr>
            <w:tcW w:w="2970" w:type="dxa"/>
          </w:tcPr>
          <w:p w14:paraId="6BFCF949" w14:textId="77777777" w:rsidR="00662036" w:rsidRPr="00FE297C" w:rsidRDefault="00662036" w:rsidP="006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29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งบ</w:t>
            </w:r>
            <w:r w:rsidRPr="00FE29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กำไรขาดทุน</w:t>
            </w:r>
          </w:p>
        </w:tc>
        <w:tc>
          <w:tcPr>
            <w:tcW w:w="2160" w:type="dxa"/>
          </w:tcPr>
          <w:p w14:paraId="62F4443A" w14:textId="77777777" w:rsidR="00662036" w:rsidRPr="00FE297C" w:rsidRDefault="00662036" w:rsidP="006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FEA55B0" w14:textId="77777777" w:rsidR="00662036" w:rsidRPr="00FE297C" w:rsidRDefault="00662036" w:rsidP="006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14:paraId="6BE61B00" w14:textId="77777777" w:rsidR="00662036" w:rsidRPr="00FE297C" w:rsidRDefault="00662036" w:rsidP="006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5A6B593" w14:textId="77777777" w:rsidR="00662036" w:rsidRPr="00FE297C" w:rsidRDefault="00662036" w:rsidP="006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</w:tcPr>
          <w:p w14:paraId="1790BBDF" w14:textId="77777777" w:rsidR="00662036" w:rsidRPr="00FE297C" w:rsidRDefault="00662036" w:rsidP="006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5A5808" w:rsidRPr="00FE297C" w14:paraId="1D38CC92" w14:textId="77777777" w:rsidTr="0045714F">
        <w:trPr>
          <w:trHeight w:val="182"/>
        </w:trPr>
        <w:tc>
          <w:tcPr>
            <w:tcW w:w="2970" w:type="dxa"/>
          </w:tcPr>
          <w:p w14:paraId="1EF008C4" w14:textId="6716CF89" w:rsidR="005A5808" w:rsidRPr="00FE297C" w:rsidRDefault="005A5808" w:rsidP="005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297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2160" w:type="dxa"/>
          </w:tcPr>
          <w:p w14:paraId="798D1773" w14:textId="177459C5" w:rsidR="005A5808" w:rsidRPr="00FE297C" w:rsidRDefault="005A5808" w:rsidP="005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1455"/>
              </w:tabs>
              <w:spacing w:line="260" w:lineRule="atLeast"/>
              <w:ind w:left="-21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(3,763,923)</w:t>
            </w:r>
          </w:p>
        </w:tc>
        <w:tc>
          <w:tcPr>
            <w:tcW w:w="270" w:type="dxa"/>
          </w:tcPr>
          <w:p w14:paraId="34C98539" w14:textId="77777777" w:rsidR="005A5808" w:rsidRPr="00FE297C" w:rsidRDefault="005A5808" w:rsidP="005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14:paraId="3208ABA8" w14:textId="208D75C3" w:rsidR="005A5808" w:rsidRPr="00FE297C" w:rsidRDefault="005A5808" w:rsidP="00F9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60" w:lineRule="atLeast"/>
              <w:ind w:left="-14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(19,267)</w:t>
            </w:r>
          </w:p>
        </w:tc>
        <w:tc>
          <w:tcPr>
            <w:tcW w:w="270" w:type="dxa"/>
          </w:tcPr>
          <w:p w14:paraId="11AE1E9B" w14:textId="77777777" w:rsidR="005A5808" w:rsidRPr="00FE297C" w:rsidRDefault="005A5808" w:rsidP="005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8DA3A" w14:textId="71A67B83" w:rsidR="005A5808" w:rsidRPr="00FE297C" w:rsidRDefault="005A5808" w:rsidP="00F9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60" w:lineRule="atLeast"/>
              <w:ind w:left="-14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 w:hint="cs"/>
                <w:sz w:val="30"/>
                <w:szCs w:val="30"/>
              </w:rPr>
              <w:t xml:space="preserve">            (3,783,190)</w:t>
            </w:r>
          </w:p>
        </w:tc>
      </w:tr>
      <w:tr w:rsidR="005A5808" w:rsidRPr="00FE297C" w14:paraId="1A33097D" w14:textId="77777777" w:rsidTr="0045714F">
        <w:trPr>
          <w:trHeight w:val="236"/>
        </w:trPr>
        <w:tc>
          <w:tcPr>
            <w:tcW w:w="2970" w:type="dxa"/>
          </w:tcPr>
          <w:p w14:paraId="12FD069C" w14:textId="4DC557E3" w:rsidR="005A5808" w:rsidRPr="00FE297C" w:rsidRDefault="005A5808" w:rsidP="005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297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2160" w:type="dxa"/>
          </w:tcPr>
          <w:p w14:paraId="0FF3460C" w14:textId="1E96C98C" w:rsidR="005A5808" w:rsidRPr="00FE297C" w:rsidRDefault="005A5808" w:rsidP="005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1424"/>
              </w:tabs>
              <w:spacing w:line="260" w:lineRule="atLeast"/>
              <w:ind w:left="-21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51,691</w:t>
            </w:r>
          </w:p>
        </w:tc>
        <w:tc>
          <w:tcPr>
            <w:tcW w:w="270" w:type="dxa"/>
          </w:tcPr>
          <w:p w14:paraId="02D2F6C1" w14:textId="77777777" w:rsidR="005A5808" w:rsidRPr="00FE297C" w:rsidRDefault="005A5808" w:rsidP="005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14:paraId="72510D06" w14:textId="76DC5BFE" w:rsidR="005A5808" w:rsidRPr="00FE297C" w:rsidRDefault="005A5808" w:rsidP="00F9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60" w:lineRule="atLeast"/>
              <w:ind w:left="-14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(8,</w:t>
            </w:r>
            <w:r w:rsidR="00400EC5" w:rsidRPr="00FE297C">
              <w:rPr>
                <w:rFonts w:asciiTheme="majorBidi" w:hAnsiTheme="majorBidi" w:cstheme="majorBidi"/>
                <w:sz w:val="30"/>
                <w:szCs w:val="30"/>
              </w:rPr>
              <w:t>772</w:t>
            </w:r>
            <w:r w:rsidRPr="00FE29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6D80E4" w14:textId="77777777" w:rsidR="005A5808" w:rsidRPr="00FE297C" w:rsidRDefault="005A5808" w:rsidP="005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66FFD" w14:textId="3CFBEDB7" w:rsidR="005A5808" w:rsidRPr="00FE297C" w:rsidRDefault="005A5808" w:rsidP="00F9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60" w:lineRule="atLeast"/>
              <w:ind w:left="-14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 w:hint="cs"/>
                <w:sz w:val="30"/>
                <w:szCs w:val="30"/>
              </w:rPr>
              <w:t xml:space="preserve">                  42,</w:t>
            </w:r>
            <w:r w:rsidR="002E0FCB" w:rsidRPr="00FE297C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FE297C">
              <w:rPr>
                <w:rFonts w:asciiTheme="majorBidi" w:hAnsiTheme="majorBidi" w:cstheme="majorBidi" w:hint="cs"/>
                <w:sz w:val="30"/>
                <w:szCs w:val="30"/>
              </w:rPr>
              <w:t xml:space="preserve">9 </w:t>
            </w:r>
          </w:p>
        </w:tc>
      </w:tr>
      <w:tr w:rsidR="005A5808" w:rsidRPr="00FE297C" w14:paraId="099DC933" w14:textId="77777777" w:rsidTr="0045714F">
        <w:trPr>
          <w:trHeight w:val="371"/>
        </w:trPr>
        <w:tc>
          <w:tcPr>
            <w:tcW w:w="2970" w:type="dxa"/>
          </w:tcPr>
          <w:p w14:paraId="32820C08" w14:textId="77777777" w:rsidR="005A5808" w:rsidRPr="00FE297C" w:rsidRDefault="005A5808" w:rsidP="005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297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2160" w:type="dxa"/>
          </w:tcPr>
          <w:p w14:paraId="4214660C" w14:textId="2485998F" w:rsidR="005A5808" w:rsidRPr="00FE297C" w:rsidRDefault="005A5808" w:rsidP="005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60" w:lineRule="atLeast"/>
              <w:ind w:left="-21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(148,176)</w:t>
            </w:r>
          </w:p>
        </w:tc>
        <w:tc>
          <w:tcPr>
            <w:tcW w:w="270" w:type="dxa"/>
          </w:tcPr>
          <w:p w14:paraId="239BBDB7" w14:textId="77777777" w:rsidR="005A5808" w:rsidRPr="00FE297C" w:rsidRDefault="005A5808" w:rsidP="005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14:paraId="28C9E9C7" w14:textId="0BE7253B" w:rsidR="005A5808" w:rsidRPr="00FE297C" w:rsidRDefault="005A5808" w:rsidP="00F9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60" w:lineRule="atLeast"/>
              <w:ind w:left="-14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(16,185)</w:t>
            </w:r>
          </w:p>
        </w:tc>
        <w:tc>
          <w:tcPr>
            <w:tcW w:w="270" w:type="dxa"/>
          </w:tcPr>
          <w:p w14:paraId="651A3807" w14:textId="77777777" w:rsidR="005A5808" w:rsidRPr="00FE297C" w:rsidRDefault="005A5808" w:rsidP="005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46259" w14:textId="7A6E5F52" w:rsidR="005A5808" w:rsidRPr="00FE297C" w:rsidRDefault="005A5808" w:rsidP="00F9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60" w:lineRule="atLeast"/>
              <w:ind w:left="-14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 w:hint="cs"/>
                <w:sz w:val="30"/>
                <w:szCs w:val="30"/>
              </w:rPr>
              <w:t xml:space="preserve">               (164,361)</w:t>
            </w:r>
          </w:p>
        </w:tc>
      </w:tr>
      <w:tr w:rsidR="005A5808" w:rsidRPr="00FE297C" w14:paraId="2AC5DF38" w14:textId="77777777" w:rsidTr="0045714F">
        <w:trPr>
          <w:trHeight w:val="317"/>
        </w:trPr>
        <w:tc>
          <w:tcPr>
            <w:tcW w:w="2970" w:type="dxa"/>
          </w:tcPr>
          <w:p w14:paraId="053C6D57" w14:textId="77777777" w:rsidR="005A5808" w:rsidRPr="00FE297C" w:rsidRDefault="005A5808" w:rsidP="005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297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2160" w:type="dxa"/>
          </w:tcPr>
          <w:p w14:paraId="7A3B64D7" w14:textId="2EC73198" w:rsidR="005A5808" w:rsidRPr="00FE297C" w:rsidRDefault="005A5808" w:rsidP="005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60" w:lineRule="atLeast"/>
              <w:ind w:left="-21" w:right="2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(316,090)</w:t>
            </w:r>
          </w:p>
        </w:tc>
        <w:tc>
          <w:tcPr>
            <w:tcW w:w="270" w:type="dxa"/>
          </w:tcPr>
          <w:p w14:paraId="53987BD3" w14:textId="77777777" w:rsidR="005A5808" w:rsidRPr="00FE297C" w:rsidRDefault="005A5808" w:rsidP="005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14:paraId="1BD320E6" w14:textId="4FE231CA" w:rsidR="005A5808" w:rsidRPr="00FE297C" w:rsidRDefault="005A5808" w:rsidP="00F9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60" w:lineRule="atLeast"/>
              <w:ind w:left="-14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/>
                <w:sz w:val="30"/>
                <w:szCs w:val="30"/>
              </w:rPr>
              <w:t>44,</w:t>
            </w:r>
            <w:r w:rsidR="00400EC5" w:rsidRPr="00FE297C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14:paraId="0DA1E9D4" w14:textId="77777777" w:rsidR="005A5808" w:rsidRPr="00FE297C" w:rsidRDefault="005A5808" w:rsidP="005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42E6E" w14:textId="1E10BDC5" w:rsidR="005A5808" w:rsidRPr="00FE297C" w:rsidRDefault="005A5808" w:rsidP="00F9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60" w:lineRule="atLeast"/>
              <w:ind w:left="-14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FE297C">
              <w:rPr>
                <w:rFonts w:asciiTheme="majorBidi" w:hAnsiTheme="majorBidi" w:cstheme="majorBidi" w:hint="cs"/>
                <w:sz w:val="30"/>
                <w:szCs w:val="30"/>
              </w:rPr>
              <w:t xml:space="preserve">               (271,</w:t>
            </w:r>
            <w:r w:rsidR="002E0FCB" w:rsidRPr="00FE297C">
              <w:rPr>
                <w:rFonts w:asciiTheme="majorBidi" w:hAnsiTheme="majorBidi" w:cstheme="majorBidi"/>
                <w:sz w:val="30"/>
                <w:szCs w:val="30"/>
              </w:rPr>
              <w:t>866</w:t>
            </w:r>
            <w:r w:rsidRPr="00FE297C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</w:tr>
      <w:tr w:rsidR="005A5808" w:rsidRPr="00FE297C" w14:paraId="3FE75ED9" w14:textId="77777777" w:rsidTr="0045714F">
        <w:trPr>
          <w:trHeight w:val="262"/>
        </w:trPr>
        <w:tc>
          <w:tcPr>
            <w:tcW w:w="2970" w:type="dxa"/>
          </w:tcPr>
          <w:p w14:paraId="04113619" w14:textId="77777777" w:rsidR="005A5808" w:rsidRPr="00FE297C" w:rsidRDefault="005A5808" w:rsidP="005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60" w:type="dxa"/>
          </w:tcPr>
          <w:p w14:paraId="23550CE3" w14:textId="77777777" w:rsidR="005A5808" w:rsidRPr="00FE297C" w:rsidRDefault="005A5808" w:rsidP="005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60" w:lineRule="atLeast"/>
              <w:ind w:left="-21" w:right="2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0DC35F6" w14:textId="77777777" w:rsidR="005A5808" w:rsidRPr="00FE297C" w:rsidRDefault="005A5808" w:rsidP="005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EDB82" w14:textId="77777777" w:rsidR="005A5808" w:rsidRPr="00FE297C" w:rsidRDefault="005A5808" w:rsidP="005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60" w:lineRule="atLeast"/>
              <w:ind w:left="-21" w:right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E2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07EC75" w14:textId="77777777" w:rsidR="005A5808" w:rsidRPr="00FE297C" w:rsidRDefault="005A5808" w:rsidP="005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2F072370" w14:textId="77777777" w:rsidR="005A5808" w:rsidRPr="00FE297C" w:rsidRDefault="005A5808" w:rsidP="005A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60" w:lineRule="atLeast"/>
              <w:ind w:left="-21" w:right="2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</w:tbl>
    <w:p w14:paraId="2A2E7889" w14:textId="77777777" w:rsidR="00662036" w:rsidRPr="00FE297C" w:rsidRDefault="00662036" w:rsidP="00662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644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53D2E11B" w14:textId="2D1658D4" w:rsidR="00662036" w:rsidRPr="00230DCE" w:rsidRDefault="00662036" w:rsidP="00662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644"/>
        <w:jc w:val="thaiDistribute"/>
        <w:rPr>
          <w:rFonts w:ascii="Angsana New" w:hAnsi="Angsana New" w:cs="Cordia New"/>
          <w:i/>
          <w:iCs/>
          <w:sz w:val="30"/>
          <w:szCs w:val="38"/>
          <w:cs/>
        </w:rPr>
      </w:pPr>
      <w:r w:rsidRPr="00FE297C">
        <w:rPr>
          <w:rFonts w:asciiTheme="majorBidi" w:hAnsiTheme="majorBidi" w:cstheme="majorBidi"/>
          <w:sz w:val="30"/>
          <w:szCs w:val="30"/>
          <w:cs/>
          <w:lang w:val="en-GB"/>
        </w:rPr>
        <w:t>การจัดประเภทรายการใหม่นี้ เนื่องจากผู้บริหารเห็นว่ามีความเหมาะสมกับธุรกิจของ</w:t>
      </w:r>
      <w:r w:rsidR="00F64E47" w:rsidRPr="00FE297C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</w:t>
      </w:r>
      <w:r w:rsidRPr="00FE297C">
        <w:rPr>
          <w:rFonts w:asciiTheme="majorBidi" w:hAnsiTheme="majorBidi" w:cstheme="majorBidi"/>
          <w:sz w:val="30"/>
          <w:szCs w:val="30"/>
          <w:cs/>
          <w:lang w:val="en-GB"/>
        </w:rPr>
        <w:t>บริษัทมากกว่า</w:t>
      </w:r>
    </w:p>
    <w:sectPr w:rsidR="00662036" w:rsidRPr="00230DCE" w:rsidSect="0085142E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67DCC" w14:textId="77777777" w:rsidR="008F3AF6" w:rsidRDefault="008F3AF6">
      <w:r>
        <w:separator/>
      </w:r>
    </w:p>
  </w:endnote>
  <w:endnote w:type="continuationSeparator" w:id="0">
    <w:p w14:paraId="1B8041E8" w14:textId="77777777" w:rsidR="008F3AF6" w:rsidRDefault="008F3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2A7B9" w14:textId="73A7FAF8" w:rsidR="00240F3B" w:rsidRPr="00C65F6D" w:rsidRDefault="00240F3B" w:rsidP="00C65F6D">
    <w:pPr>
      <w:pStyle w:val="Footer"/>
      <w:jc w:val="center"/>
      <w:rPr>
        <w:rFonts w:ascii="Angsana New" w:hAnsi="Angsana New"/>
        <w:sz w:val="30"/>
        <w:szCs w:val="30"/>
      </w:rPr>
    </w:pPr>
    <w:r w:rsidRPr="00C65F6D">
      <w:rPr>
        <w:rFonts w:ascii="Angsana New" w:hAnsi="Angsana New"/>
        <w:sz w:val="30"/>
        <w:szCs w:val="30"/>
      </w:rPr>
      <w:fldChar w:fldCharType="begin"/>
    </w:r>
    <w:r w:rsidRPr="00C65F6D">
      <w:rPr>
        <w:rFonts w:ascii="Angsana New" w:hAnsi="Angsana New"/>
        <w:sz w:val="30"/>
        <w:szCs w:val="30"/>
      </w:rPr>
      <w:instrText xml:space="preserve"> PAGE   \* MERGEFORMAT </w:instrText>
    </w:r>
    <w:r w:rsidRPr="00C65F6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166896">
      <w:rPr>
        <w:rFonts w:ascii="Angsana New" w:hAnsi="Angsana New"/>
        <w:noProof/>
        <w:sz w:val="30"/>
        <w:szCs w:val="30"/>
        <w:lang w:val="en-US"/>
      </w:rPr>
      <w:t>6</w:t>
    </w:r>
    <w:r w:rsidRPr="00C65F6D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FD5A4" w14:textId="4D434975" w:rsidR="00240F3B" w:rsidRPr="00496238" w:rsidRDefault="00240F3B" w:rsidP="00496238">
    <w:pPr>
      <w:pStyle w:val="Footer"/>
      <w:jc w:val="center"/>
      <w:rPr>
        <w:rFonts w:ascii="Angsana New" w:hAnsi="Angsana New"/>
        <w:sz w:val="30"/>
        <w:szCs w:val="30"/>
      </w:rPr>
    </w:pPr>
    <w:r w:rsidRPr="00C65F6D">
      <w:rPr>
        <w:rFonts w:ascii="Angsana New" w:hAnsi="Angsana New"/>
        <w:sz w:val="30"/>
        <w:szCs w:val="30"/>
      </w:rPr>
      <w:fldChar w:fldCharType="begin"/>
    </w:r>
    <w:r w:rsidRPr="00C65F6D">
      <w:rPr>
        <w:rFonts w:ascii="Angsana New" w:hAnsi="Angsana New"/>
        <w:sz w:val="30"/>
        <w:szCs w:val="30"/>
      </w:rPr>
      <w:instrText xml:space="preserve"> PAGE   \* MERGEFORMAT </w:instrText>
    </w:r>
    <w:r w:rsidRPr="00C65F6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166896">
      <w:rPr>
        <w:rFonts w:ascii="Angsana New" w:hAnsi="Angsana New"/>
        <w:noProof/>
        <w:sz w:val="30"/>
        <w:szCs w:val="30"/>
        <w:lang w:val="en-US"/>
      </w:rPr>
      <w:t>7</w:t>
    </w:r>
    <w:r w:rsidRPr="00C65F6D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45D1E" w14:textId="08883290" w:rsidR="00240F3B" w:rsidRPr="00496238" w:rsidRDefault="00240F3B" w:rsidP="00496238">
    <w:pPr>
      <w:pStyle w:val="Footer"/>
      <w:jc w:val="center"/>
      <w:rPr>
        <w:rFonts w:ascii="Angsana New" w:hAnsi="Angsana New"/>
        <w:sz w:val="30"/>
        <w:szCs w:val="30"/>
      </w:rPr>
    </w:pPr>
    <w:r w:rsidRPr="00C65F6D">
      <w:rPr>
        <w:rFonts w:ascii="Angsana New" w:hAnsi="Angsana New"/>
        <w:sz w:val="30"/>
        <w:szCs w:val="30"/>
      </w:rPr>
      <w:fldChar w:fldCharType="begin"/>
    </w:r>
    <w:r w:rsidRPr="00C65F6D">
      <w:rPr>
        <w:rFonts w:ascii="Angsana New" w:hAnsi="Angsana New"/>
        <w:sz w:val="30"/>
        <w:szCs w:val="30"/>
      </w:rPr>
      <w:instrText xml:space="preserve"> PAGE   \* MERGEFORMAT </w:instrText>
    </w:r>
    <w:r w:rsidRPr="00C65F6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166896">
      <w:rPr>
        <w:rFonts w:ascii="Angsana New" w:hAnsi="Angsana New"/>
        <w:noProof/>
        <w:sz w:val="30"/>
        <w:szCs w:val="30"/>
        <w:lang w:val="en-US"/>
      </w:rPr>
      <w:t>3</w:t>
    </w:r>
    <w:r w:rsidRPr="00C65F6D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8295B" w14:textId="05728FA5" w:rsidR="00240F3B" w:rsidRPr="00496238" w:rsidRDefault="00240F3B" w:rsidP="00496238">
    <w:pPr>
      <w:pStyle w:val="Footer"/>
      <w:jc w:val="center"/>
      <w:rPr>
        <w:rFonts w:ascii="Angsana New" w:hAnsi="Angsana New"/>
        <w:sz w:val="30"/>
        <w:szCs w:val="30"/>
      </w:rPr>
    </w:pPr>
    <w:r w:rsidRPr="00C65F6D">
      <w:rPr>
        <w:rFonts w:ascii="Angsana New" w:hAnsi="Angsana New"/>
        <w:sz w:val="30"/>
        <w:szCs w:val="30"/>
      </w:rPr>
      <w:fldChar w:fldCharType="begin"/>
    </w:r>
    <w:r w:rsidRPr="00C65F6D">
      <w:rPr>
        <w:rFonts w:ascii="Angsana New" w:hAnsi="Angsana New"/>
        <w:sz w:val="30"/>
        <w:szCs w:val="30"/>
      </w:rPr>
      <w:instrText xml:space="preserve"> PAGE   \* MERGEFORMAT </w:instrText>
    </w:r>
    <w:r w:rsidRPr="00C65F6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166896">
      <w:rPr>
        <w:rFonts w:ascii="Angsana New" w:hAnsi="Angsana New"/>
        <w:noProof/>
        <w:sz w:val="30"/>
        <w:szCs w:val="30"/>
        <w:lang w:val="en-US"/>
      </w:rPr>
      <w:t>3</w:t>
    </w:r>
    <w:r w:rsidRPr="00C65F6D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57EF2" w14:textId="5848AFBB" w:rsidR="00240F3B" w:rsidRPr="00496238" w:rsidRDefault="00240F3B" w:rsidP="00496238">
    <w:pPr>
      <w:pStyle w:val="Footer"/>
      <w:jc w:val="center"/>
      <w:rPr>
        <w:rFonts w:ascii="Angsana New" w:hAnsi="Angsana New"/>
        <w:sz w:val="30"/>
        <w:szCs w:val="30"/>
      </w:rPr>
    </w:pPr>
    <w:r w:rsidRPr="00C65F6D">
      <w:rPr>
        <w:rFonts w:ascii="Angsana New" w:hAnsi="Angsana New"/>
        <w:sz w:val="30"/>
        <w:szCs w:val="30"/>
      </w:rPr>
      <w:fldChar w:fldCharType="begin"/>
    </w:r>
    <w:r w:rsidRPr="00C65F6D">
      <w:rPr>
        <w:rFonts w:ascii="Angsana New" w:hAnsi="Angsana New"/>
        <w:sz w:val="30"/>
        <w:szCs w:val="30"/>
      </w:rPr>
      <w:instrText xml:space="preserve"> PAGE   \* MERGEFORMAT </w:instrText>
    </w:r>
    <w:r w:rsidRPr="00C65F6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</w:t>
    </w:r>
    <w:r w:rsidRPr="00166896">
      <w:rPr>
        <w:rFonts w:ascii="Angsana New" w:hAnsi="Angsana New"/>
        <w:noProof/>
        <w:sz w:val="30"/>
        <w:szCs w:val="30"/>
        <w:lang w:val="en-US"/>
      </w:rPr>
      <w:t>4</w:t>
    </w:r>
    <w:r w:rsidRPr="00C65F6D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34A6E" w14:textId="4790D3CF" w:rsidR="00240F3B" w:rsidRPr="00496238" w:rsidRDefault="00240F3B" w:rsidP="00496238">
    <w:pPr>
      <w:pStyle w:val="Footer"/>
      <w:jc w:val="center"/>
      <w:rPr>
        <w:rFonts w:ascii="Angsana New" w:hAnsi="Angsana New"/>
        <w:sz w:val="30"/>
        <w:szCs w:val="30"/>
      </w:rPr>
    </w:pPr>
    <w:r w:rsidRPr="00C65F6D">
      <w:rPr>
        <w:rFonts w:ascii="Angsana New" w:hAnsi="Angsana New"/>
        <w:sz w:val="30"/>
        <w:szCs w:val="30"/>
      </w:rPr>
      <w:fldChar w:fldCharType="begin"/>
    </w:r>
    <w:r w:rsidRPr="00C65F6D">
      <w:rPr>
        <w:rFonts w:ascii="Angsana New" w:hAnsi="Angsana New"/>
        <w:sz w:val="30"/>
        <w:szCs w:val="30"/>
      </w:rPr>
      <w:instrText xml:space="preserve"> PAGE   \* MERGEFORMAT </w:instrText>
    </w:r>
    <w:r w:rsidRPr="00C65F6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</w:t>
    </w:r>
    <w:r w:rsidRPr="00166896">
      <w:rPr>
        <w:rFonts w:ascii="Angsana New" w:hAnsi="Angsana New"/>
        <w:noProof/>
        <w:sz w:val="30"/>
        <w:szCs w:val="30"/>
        <w:lang w:val="en-US"/>
      </w:rPr>
      <w:t>7</w:t>
    </w:r>
    <w:r w:rsidRPr="00C65F6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851BF" w14:textId="77777777" w:rsidR="008F3AF6" w:rsidRDefault="008F3AF6">
      <w:r>
        <w:separator/>
      </w:r>
    </w:p>
  </w:footnote>
  <w:footnote w:type="continuationSeparator" w:id="0">
    <w:p w14:paraId="489F4496" w14:textId="77777777" w:rsidR="008F3AF6" w:rsidRDefault="008F3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8B8E3" w14:textId="77777777" w:rsidR="00240F3B" w:rsidRPr="00D06851" w:rsidRDefault="00240F3B" w:rsidP="00E26D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  <w:cs/>
      </w:rPr>
    </w:pPr>
    <w:r w:rsidRPr="00D068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6429BB">
      <w:rPr>
        <w:rFonts w:ascii="Angsana New" w:hAnsi="Angsana New" w:hint="cs"/>
        <w:b/>
        <w:bCs/>
        <w:sz w:val="32"/>
        <w:szCs w:val="32"/>
        <w:cs/>
      </w:rPr>
      <w:t>อุบล ไบโอ</w:t>
    </w:r>
    <w:r w:rsidRPr="006429BB">
      <w:rPr>
        <w:rFonts w:ascii="Angsana New" w:hAnsi="Angsana New"/>
        <w:b/>
        <w:bCs/>
        <w:sz w:val="32"/>
        <w:szCs w:val="32"/>
        <w:cs/>
      </w:rPr>
      <w:t xml:space="preserve"> เอทานอล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685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C99C1C4" w14:textId="77777777" w:rsidR="00240F3B" w:rsidRDefault="00240F3B" w:rsidP="00E26D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0685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AB6C39" w14:textId="6CA3EF83" w:rsidR="00240F3B" w:rsidRPr="00D06851" w:rsidRDefault="00240F3B" w:rsidP="00E26D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66896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166896">
      <w:rPr>
        <w:rFonts w:ascii="Angsana New" w:hAnsi="Angsana New"/>
        <w:b/>
        <w:bCs/>
        <w:sz w:val="32"/>
        <w:szCs w:val="32"/>
      </w:rPr>
      <w:t>2564</w:t>
    </w:r>
  </w:p>
  <w:p w14:paraId="18638F77" w14:textId="77777777" w:rsidR="00240F3B" w:rsidRPr="00D06851" w:rsidRDefault="00240F3B" w:rsidP="00816E86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50884" w14:textId="77777777" w:rsidR="00240F3B" w:rsidRPr="00D06851" w:rsidRDefault="00240F3B" w:rsidP="00F470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jc w:val="both"/>
      <w:rPr>
        <w:rFonts w:ascii="Angsana New" w:hAnsi="Angsana New"/>
        <w:b/>
        <w:bCs/>
        <w:sz w:val="32"/>
        <w:szCs w:val="32"/>
        <w:cs/>
      </w:rPr>
    </w:pPr>
    <w:r w:rsidRPr="00D068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6429BB">
      <w:rPr>
        <w:rFonts w:ascii="Angsana New" w:hAnsi="Angsana New" w:hint="cs"/>
        <w:b/>
        <w:bCs/>
        <w:sz w:val="32"/>
        <w:szCs w:val="32"/>
        <w:cs/>
      </w:rPr>
      <w:t>อุบล ไบโอ</w:t>
    </w:r>
    <w:r w:rsidRPr="006429BB">
      <w:rPr>
        <w:rFonts w:ascii="Angsana New" w:hAnsi="Angsana New"/>
        <w:b/>
        <w:bCs/>
        <w:sz w:val="32"/>
        <w:szCs w:val="32"/>
        <w:cs/>
      </w:rPr>
      <w:t xml:space="preserve"> เอทานอล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จำกัด</w:t>
    </w:r>
    <w:r w:rsidRPr="006429B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D0685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F04AC90" w14:textId="77777777" w:rsidR="00240F3B" w:rsidRDefault="00240F3B" w:rsidP="00F470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jc w:val="both"/>
      <w:rPr>
        <w:rFonts w:ascii="Angsana New" w:hAnsi="Angsana New"/>
        <w:b/>
        <w:bCs/>
        <w:sz w:val="32"/>
        <w:szCs w:val="32"/>
      </w:rPr>
    </w:pPr>
    <w:r w:rsidRPr="00D0685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15CC66A" w14:textId="4647E9D6" w:rsidR="00240F3B" w:rsidRPr="00D06851" w:rsidRDefault="00240F3B" w:rsidP="00540A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66896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166896">
      <w:rPr>
        <w:rFonts w:ascii="Angsana New" w:hAnsi="Angsana New"/>
        <w:b/>
        <w:bCs/>
        <w:sz w:val="32"/>
        <w:szCs w:val="32"/>
      </w:rPr>
      <w:t>2564</w:t>
    </w:r>
  </w:p>
  <w:p w14:paraId="2F348988" w14:textId="77777777" w:rsidR="00240F3B" w:rsidRPr="00F4706F" w:rsidRDefault="00240F3B" w:rsidP="00F470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ind w:left="270"/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D1831" w14:textId="77777777" w:rsidR="00240F3B" w:rsidRPr="00D06851" w:rsidRDefault="00240F3B" w:rsidP="007754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jc w:val="both"/>
      <w:rPr>
        <w:rFonts w:ascii="Angsana New" w:hAnsi="Angsana New"/>
        <w:b/>
        <w:bCs/>
        <w:sz w:val="32"/>
        <w:szCs w:val="32"/>
        <w:cs/>
      </w:rPr>
    </w:pPr>
    <w:r w:rsidRPr="00D068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6429BB">
      <w:rPr>
        <w:rFonts w:ascii="Angsana New" w:hAnsi="Angsana New" w:hint="cs"/>
        <w:b/>
        <w:bCs/>
        <w:sz w:val="32"/>
        <w:szCs w:val="32"/>
        <w:cs/>
      </w:rPr>
      <w:t>อุบล ไบโอ</w:t>
    </w:r>
    <w:r w:rsidRPr="006429BB">
      <w:rPr>
        <w:rFonts w:ascii="Angsana New" w:hAnsi="Angsana New"/>
        <w:b/>
        <w:bCs/>
        <w:sz w:val="32"/>
        <w:szCs w:val="32"/>
        <w:cs/>
      </w:rPr>
      <w:t xml:space="preserve"> เอทานอล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จำกัด</w:t>
    </w:r>
    <w:r w:rsidRPr="006429B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D0685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A15C705" w14:textId="77777777" w:rsidR="00240F3B" w:rsidRPr="00D06851" w:rsidRDefault="00240F3B" w:rsidP="00F470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jc w:val="both"/>
      <w:rPr>
        <w:rFonts w:ascii="Angsana New" w:hAnsi="Angsana New"/>
        <w:b/>
        <w:bCs/>
        <w:sz w:val="32"/>
        <w:szCs w:val="32"/>
      </w:rPr>
    </w:pPr>
    <w:r w:rsidRPr="00D0685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810600" w14:textId="43BCFFB0" w:rsidR="00240F3B" w:rsidRPr="00D06851" w:rsidRDefault="00240F3B" w:rsidP="00540A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66896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166896">
      <w:rPr>
        <w:rFonts w:ascii="Angsana New" w:hAnsi="Angsana New"/>
        <w:b/>
        <w:bCs/>
        <w:sz w:val="32"/>
        <w:szCs w:val="32"/>
      </w:rPr>
      <w:t>2564</w:t>
    </w:r>
  </w:p>
  <w:p w14:paraId="60CFF927" w14:textId="77777777" w:rsidR="00240F3B" w:rsidRPr="00F4706F" w:rsidRDefault="00240F3B" w:rsidP="00F470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ind w:left="270"/>
      <w:jc w:val="both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90244" w14:textId="77777777" w:rsidR="00240F3B" w:rsidRPr="00D06851" w:rsidRDefault="00240F3B" w:rsidP="007754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jc w:val="both"/>
      <w:rPr>
        <w:rFonts w:ascii="Angsana New" w:hAnsi="Angsana New"/>
        <w:b/>
        <w:bCs/>
        <w:sz w:val="32"/>
        <w:szCs w:val="32"/>
        <w:cs/>
      </w:rPr>
    </w:pPr>
    <w:r w:rsidRPr="00D068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6429BB">
      <w:rPr>
        <w:rFonts w:ascii="Angsana New" w:hAnsi="Angsana New" w:hint="cs"/>
        <w:b/>
        <w:bCs/>
        <w:sz w:val="32"/>
        <w:szCs w:val="32"/>
        <w:cs/>
      </w:rPr>
      <w:t>อุบล ไบโอ</w:t>
    </w:r>
    <w:r w:rsidRPr="006429BB">
      <w:rPr>
        <w:rFonts w:ascii="Angsana New" w:hAnsi="Angsana New"/>
        <w:b/>
        <w:bCs/>
        <w:sz w:val="32"/>
        <w:szCs w:val="32"/>
        <w:cs/>
      </w:rPr>
      <w:t xml:space="preserve"> เอทานอล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จำกัด</w:t>
    </w:r>
    <w:r w:rsidRPr="006429B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D0685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808B93A" w14:textId="77777777" w:rsidR="00240F3B" w:rsidRPr="00D06851" w:rsidRDefault="00240F3B" w:rsidP="00F470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jc w:val="both"/>
      <w:rPr>
        <w:rFonts w:ascii="Angsana New" w:hAnsi="Angsana New"/>
        <w:b/>
        <w:bCs/>
        <w:sz w:val="32"/>
        <w:szCs w:val="32"/>
      </w:rPr>
    </w:pPr>
    <w:r w:rsidRPr="00D0685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1B6CDB3" w14:textId="4157092F" w:rsidR="00240F3B" w:rsidRPr="00D06851" w:rsidRDefault="00240F3B" w:rsidP="00540A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66896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166896">
      <w:rPr>
        <w:rFonts w:ascii="Angsana New" w:hAnsi="Angsana New"/>
        <w:b/>
        <w:bCs/>
        <w:sz w:val="32"/>
        <w:szCs w:val="32"/>
      </w:rPr>
      <w:t>2564</w:t>
    </w:r>
  </w:p>
  <w:p w14:paraId="5CFE0798" w14:textId="77777777" w:rsidR="00240F3B" w:rsidRPr="00F4706F" w:rsidRDefault="00240F3B" w:rsidP="00F470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ind w:left="27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0B295" w14:textId="77777777" w:rsidR="00240F3B" w:rsidRPr="00D06851" w:rsidRDefault="00240F3B" w:rsidP="00E26D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jc w:val="both"/>
      <w:rPr>
        <w:rFonts w:ascii="Angsana New" w:hAnsi="Angsana New"/>
        <w:b/>
        <w:bCs/>
        <w:sz w:val="32"/>
        <w:szCs w:val="32"/>
        <w:cs/>
      </w:rPr>
    </w:pPr>
    <w:r w:rsidRPr="00D068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6429BB">
      <w:rPr>
        <w:rFonts w:ascii="Angsana New" w:hAnsi="Angsana New" w:hint="cs"/>
        <w:b/>
        <w:bCs/>
        <w:sz w:val="32"/>
        <w:szCs w:val="32"/>
        <w:cs/>
      </w:rPr>
      <w:t>อุบล ไบโอ</w:t>
    </w:r>
    <w:r w:rsidRPr="006429BB">
      <w:rPr>
        <w:rFonts w:ascii="Angsana New" w:hAnsi="Angsana New"/>
        <w:b/>
        <w:bCs/>
        <w:sz w:val="32"/>
        <w:szCs w:val="32"/>
        <w:cs/>
      </w:rPr>
      <w:t xml:space="preserve"> เอทานอล </w:t>
    </w:r>
    <w:r>
      <w:rPr>
        <w:rFonts w:ascii="Angsana New" w:hAnsi="Angsana New" w:hint="cs"/>
        <w:b/>
        <w:bCs/>
        <w:sz w:val="32"/>
        <w:szCs w:val="32"/>
        <w:cs/>
      </w:rPr>
      <w:t>จำกัด</w:t>
    </w:r>
    <w:r w:rsidRPr="006429B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D0685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ABFED1A" w14:textId="77777777" w:rsidR="00240F3B" w:rsidRDefault="00240F3B" w:rsidP="00E26D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jc w:val="both"/>
      <w:rPr>
        <w:rFonts w:ascii="Angsana New" w:hAnsi="Angsana New"/>
        <w:b/>
        <w:bCs/>
        <w:sz w:val="32"/>
        <w:szCs w:val="32"/>
      </w:rPr>
    </w:pPr>
    <w:r w:rsidRPr="00D0685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FF7B25E" w14:textId="2ADDEBF3" w:rsidR="00240F3B" w:rsidRPr="00D06851" w:rsidRDefault="00240F3B" w:rsidP="00540A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66896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166896">
      <w:rPr>
        <w:rFonts w:ascii="Angsana New" w:hAnsi="Angsana New"/>
        <w:b/>
        <w:bCs/>
        <w:sz w:val="32"/>
        <w:szCs w:val="32"/>
      </w:rPr>
      <w:t>2564</w:t>
    </w:r>
  </w:p>
  <w:p w14:paraId="5C82BBA1" w14:textId="77777777" w:rsidR="00240F3B" w:rsidRPr="00D06851" w:rsidRDefault="00240F3B" w:rsidP="00E26D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7592B" w14:textId="77777777" w:rsidR="00240F3B" w:rsidRDefault="00240F3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2ACE5" w14:textId="77777777" w:rsidR="00240F3B" w:rsidRPr="003E6798" w:rsidRDefault="00240F3B" w:rsidP="00E65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  <w:cs/>
        <w:lang w:val="th-TH"/>
      </w:rPr>
    </w:pPr>
    <w:r w:rsidRPr="003E6798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>ริษัท อุบล ไบโอ เอทานอล</w:t>
    </w:r>
    <w:r w:rsidRPr="003E6798">
      <w:rPr>
        <w:rFonts w:ascii="Angsana New" w:hAnsi="Angsana New"/>
        <w:b/>
        <w:bCs/>
        <w:sz w:val="32"/>
        <w:szCs w:val="32"/>
        <w:cs/>
      </w:rPr>
      <w:t xml:space="preserve"> จำกัด </w:t>
    </w:r>
    <w:r>
      <w:rPr>
        <w:rFonts w:ascii="Angsana New" w:hAnsi="Angsana New" w:hint="cs"/>
        <w:b/>
        <w:bCs/>
        <w:sz w:val="32"/>
        <w:szCs w:val="32"/>
        <w:cs/>
      </w:rPr>
      <w:t xml:space="preserve">(มหาชน) </w:t>
    </w:r>
    <w:r w:rsidRPr="003E6798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A9FC706" w14:textId="77777777" w:rsidR="00240F3B" w:rsidRPr="003E6798" w:rsidRDefault="00240F3B" w:rsidP="00E65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E679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EA31881" w14:textId="1D1C867B" w:rsidR="00240F3B" w:rsidRPr="00D06851" w:rsidRDefault="00240F3B" w:rsidP="00540A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66896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166896">
      <w:rPr>
        <w:rFonts w:ascii="Angsana New" w:hAnsi="Angsana New"/>
        <w:b/>
        <w:bCs/>
        <w:sz w:val="32"/>
        <w:szCs w:val="32"/>
      </w:rPr>
      <w:t>2564</w:t>
    </w:r>
  </w:p>
  <w:p w14:paraId="01EFF937" w14:textId="77777777" w:rsidR="00240F3B" w:rsidRPr="00540A64" w:rsidRDefault="00240F3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FD85E" w14:textId="77777777" w:rsidR="00240F3B" w:rsidRDefault="00240F3B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D7654" w14:textId="77777777" w:rsidR="00240F3B" w:rsidRPr="003E6798" w:rsidRDefault="00240F3B" w:rsidP="00E65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  <w:cs/>
        <w:lang w:val="th-TH"/>
      </w:rPr>
    </w:pPr>
    <w:r w:rsidRPr="003E6798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>ริษัท อุบล ไบโอ เอทานอล</w:t>
    </w:r>
    <w:r w:rsidRPr="003E6798">
      <w:rPr>
        <w:rFonts w:ascii="Angsana New" w:hAnsi="Angsana New"/>
        <w:b/>
        <w:bCs/>
        <w:sz w:val="32"/>
        <w:szCs w:val="32"/>
        <w:cs/>
      </w:rPr>
      <w:t xml:space="preserve"> จำกัด และบริษัทย่อย</w:t>
    </w:r>
  </w:p>
  <w:p w14:paraId="56715EB0" w14:textId="77777777" w:rsidR="00240F3B" w:rsidRPr="003E6798" w:rsidRDefault="00240F3B" w:rsidP="00E65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E679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64A6E89" w14:textId="7C8FFAB9" w:rsidR="00240F3B" w:rsidRPr="00D06851" w:rsidRDefault="00240F3B" w:rsidP="00540A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66896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166896">
      <w:rPr>
        <w:rFonts w:ascii="Angsana New" w:hAnsi="Angsana New"/>
        <w:b/>
        <w:bCs/>
        <w:sz w:val="32"/>
        <w:szCs w:val="32"/>
      </w:rPr>
      <w:t>2564</w:t>
    </w:r>
  </w:p>
  <w:p w14:paraId="007F6D7E" w14:textId="77777777" w:rsidR="00240F3B" w:rsidRPr="00540A64" w:rsidRDefault="00240F3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09CE"/>
    <w:multiLevelType w:val="hybridMultilevel"/>
    <w:tmpl w:val="FA6A7402"/>
    <w:lvl w:ilvl="0" w:tplc="0FA0EE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45AB9"/>
    <w:multiLevelType w:val="singleLevel"/>
    <w:tmpl w:val="11C079A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A2B3F95"/>
    <w:multiLevelType w:val="multilevel"/>
    <w:tmpl w:val="21620EF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B9016C"/>
    <w:multiLevelType w:val="multilevel"/>
    <w:tmpl w:val="C15C9CA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3004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4796" w:hanging="360"/>
      </w:pPr>
    </w:lvl>
    <w:lvl w:ilvl="2" w:tplc="0409001B" w:tentative="1">
      <w:start w:val="1"/>
      <w:numFmt w:val="lowerRoman"/>
      <w:lvlText w:val="%3."/>
      <w:lvlJc w:val="right"/>
      <w:pPr>
        <w:ind w:left="5516" w:hanging="180"/>
      </w:pPr>
    </w:lvl>
    <w:lvl w:ilvl="3" w:tplc="0409000F" w:tentative="1">
      <w:start w:val="1"/>
      <w:numFmt w:val="decimal"/>
      <w:lvlText w:val="%4."/>
      <w:lvlJc w:val="left"/>
      <w:pPr>
        <w:ind w:left="6236" w:hanging="360"/>
      </w:pPr>
    </w:lvl>
    <w:lvl w:ilvl="4" w:tplc="04090019" w:tentative="1">
      <w:start w:val="1"/>
      <w:numFmt w:val="lowerLetter"/>
      <w:lvlText w:val="%5."/>
      <w:lvlJc w:val="left"/>
      <w:pPr>
        <w:ind w:left="6956" w:hanging="360"/>
      </w:pPr>
    </w:lvl>
    <w:lvl w:ilvl="5" w:tplc="0409001B" w:tentative="1">
      <w:start w:val="1"/>
      <w:numFmt w:val="lowerRoman"/>
      <w:lvlText w:val="%6."/>
      <w:lvlJc w:val="right"/>
      <w:pPr>
        <w:ind w:left="7676" w:hanging="180"/>
      </w:pPr>
    </w:lvl>
    <w:lvl w:ilvl="6" w:tplc="0409000F" w:tentative="1">
      <w:start w:val="1"/>
      <w:numFmt w:val="decimal"/>
      <w:lvlText w:val="%7."/>
      <w:lvlJc w:val="left"/>
      <w:pPr>
        <w:ind w:left="8396" w:hanging="360"/>
      </w:pPr>
    </w:lvl>
    <w:lvl w:ilvl="7" w:tplc="04090019" w:tentative="1">
      <w:start w:val="1"/>
      <w:numFmt w:val="lowerLetter"/>
      <w:lvlText w:val="%8."/>
      <w:lvlJc w:val="left"/>
      <w:pPr>
        <w:ind w:left="9116" w:hanging="360"/>
      </w:pPr>
    </w:lvl>
    <w:lvl w:ilvl="8" w:tplc="0409001B" w:tentative="1">
      <w:start w:val="1"/>
      <w:numFmt w:val="lowerRoman"/>
      <w:lvlText w:val="%9."/>
      <w:lvlJc w:val="right"/>
      <w:pPr>
        <w:ind w:left="9836" w:hanging="180"/>
      </w:pPr>
    </w:lvl>
  </w:abstractNum>
  <w:abstractNum w:abstractNumId="14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1E29482A"/>
    <w:multiLevelType w:val="hybridMultilevel"/>
    <w:tmpl w:val="95B83088"/>
    <w:lvl w:ilvl="0" w:tplc="8EDAE89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7E941F7"/>
    <w:multiLevelType w:val="hybridMultilevel"/>
    <w:tmpl w:val="BCD845C8"/>
    <w:lvl w:ilvl="0" w:tplc="0E88FC9E"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9" w15:restartNumberingAfterBreak="0">
    <w:nsid w:val="281C7B20"/>
    <w:multiLevelType w:val="hybridMultilevel"/>
    <w:tmpl w:val="C15C9CA2"/>
    <w:lvl w:ilvl="0" w:tplc="0A0A98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0E201E6"/>
    <w:multiLevelType w:val="hybridMultilevel"/>
    <w:tmpl w:val="D5ACC554"/>
    <w:lvl w:ilvl="0" w:tplc="70447A28">
      <w:start w:val="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F04F0A"/>
    <w:multiLevelType w:val="hybridMultilevel"/>
    <w:tmpl w:val="D17A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677A88"/>
    <w:multiLevelType w:val="hybridMultilevel"/>
    <w:tmpl w:val="40E605FE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8E60A69"/>
    <w:multiLevelType w:val="hybridMultilevel"/>
    <w:tmpl w:val="3B6AB28A"/>
    <w:lvl w:ilvl="0" w:tplc="5AD2947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F176DE"/>
    <w:multiLevelType w:val="hybridMultilevel"/>
    <w:tmpl w:val="37482396"/>
    <w:lvl w:ilvl="0" w:tplc="1304C480"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9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1832C37"/>
    <w:multiLevelType w:val="hybridMultilevel"/>
    <w:tmpl w:val="AD808954"/>
    <w:lvl w:ilvl="0" w:tplc="FE20DF2C">
      <w:start w:val="1"/>
      <w:numFmt w:val="thaiLetters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817B6A"/>
    <w:multiLevelType w:val="singleLevel"/>
    <w:tmpl w:val="D116B5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lang w:bidi="th-TH"/>
      </w:rPr>
    </w:lvl>
  </w:abstractNum>
  <w:abstractNum w:abstractNumId="33" w15:restartNumberingAfterBreak="0">
    <w:nsid w:val="678C41E4"/>
    <w:multiLevelType w:val="hybridMultilevel"/>
    <w:tmpl w:val="B956C152"/>
    <w:lvl w:ilvl="0" w:tplc="1D12AEA0"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0"/>
  </w:num>
  <w:num w:numId="4">
    <w:abstractNumId w:val="25"/>
  </w:num>
  <w:num w:numId="5">
    <w:abstractNumId w:val="20"/>
  </w:num>
  <w:num w:numId="6">
    <w:abstractNumId w:val="26"/>
  </w:num>
  <w:num w:numId="7">
    <w:abstractNumId w:val="6"/>
  </w:num>
  <w:num w:numId="8">
    <w:abstractNumId w:val="32"/>
  </w:num>
  <w:num w:numId="9">
    <w:abstractNumId w:val="22"/>
  </w:num>
  <w:num w:numId="10">
    <w:abstractNumId w:val="28"/>
  </w:num>
  <w:num w:numId="11">
    <w:abstractNumId w:val="16"/>
  </w:num>
  <w:num w:numId="12">
    <w:abstractNumId w:val="4"/>
  </w:num>
  <w:num w:numId="13">
    <w:abstractNumId w:val="18"/>
  </w:num>
  <w:num w:numId="14">
    <w:abstractNumId w:val="8"/>
  </w:num>
  <w:num w:numId="15">
    <w:abstractNumId w:val="10"/>
  </w:num>
  <w:num w:numId="16">
    <w:abstractNumId w:val="5"/>
  </w:num>
  <w:num w:numId="17">
    <w:abstractNumId w:val="13"/>
  </w:num>
  <w:num w:numId="18">
    <w:abstractNumId w:val="31"/>
  </w:num>
  <w:num w:numId="19">
    <w:abstractNumId w:val="33"/>
  </w:num>
  <w:num w:numId="20">
    <w:abstractNumId w:val="29"/>
  </w:num>
  <w:num w:numId="21">
    <w:abstractNumId w:val="9"/>
  </w:num>
  <w:num w:numId="22">
    <w:abstractNumId w:val="27"/>
  </w:num>
  <w:num w:numId="23">
    <w:abstractNumId w:val="7"/>
  </w:num>
  <w:num w:numId="24">
    <w:abstractNumId w:val="34"/>
  </w:num>
  <w:num w:numId="25">
    <w:abstractNumId w:val="17"/>
  </w:num>
  <w:num w:numId="26">
    <w:abstractNumId w:val="24"/>
  </w:num>
  <w:num w:numId="27">
    <w:abstractNumId w:val="37"/>
  </w:num>
  <w:num w:numId="28">
    <w:abstractNumId w:val="36"/>
  </w:num>
  <w:num w:numId="29">
    <w:abstractNumId w:val="30"/>
  </w:num>
  <w:num w:numId="30">
    <w:abstractNumId w:val="1"/>
  </w:num>
  <w:num w:numId="31">
    <w:abstractNumId w:val="19"/>
  </w:num>
  <w:num w:numId="32">
    <w:abstractNumId w:val="12"/>
  </w:num>
  <w:num w:numId="33">
    <w:abstractNumId w:val="14"/>
  </w:num>
  <w:num w:numId="34">
    <w:abstractNumId w:val="3"/>
  </w:num>
  <w:num w:numId="35">
    <w:abstractNumId w:val="21"/>
  </w:num>
  <w:num w:numId="36">
    <w:abstractNumId w:val="35"/>
  </w:num>
  <w:num w:numId="37">
    <w:abstractNumId w:val="21"/>
  </w:num>
  <w:num w:numId="38">
    <w:abstractNumId w:val="23"/>
  </w:num>
  <w:num w:numId="39">
    <w:abstractNumId w:val="15"/>
  </w:num>
  <w:num w:numId="40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927452"/>
    <w:rsid w:val="00000500"/>
    <w:rsid w:val="00000501"/>
    <w:rsid w:val="000009A9"/>
    <w:rsid w:val="000009D0"/>
    <w:rsid w:val="00000AEC"/>
    <w:rsid w:val="000013DC"/>
    <w:rsid w:val="00001526"/>
    <w:rsid w:val="00001EAB"/>
    <w:rsid w:val="00001FCB"/>
    <w:rsid w:val="000029BA"/>
    <w:rsid w:val="0000303E"/>
    <w:rsid w:val="000038CE"/>
    <w:rsid w:val="00003C77"/>
    <w:rsid w:val="00003D50"/>
    <w:rsid w:val="00003E9F"/>
    <w:rsid w:val="00004652"/>
    <w:rsid w:val="00004ABF"/>
    <w:rsid w:val="000051AC"/>
    <w:rsid w:val="000051ED"/>
    <w:rsid w:val="0000574B"/>
    <w:rsid w:val="00005F7C"/>
    <w:rsid w:val="00006188"/>
    <w:rsid w:val="000063C4"/>
    <w:rsid w:val="000065FA"/>
    <w:rsid w:val="00006DC0"/>
    <w:rsid w:val="00006FCE"/>
    <w:rsid w:val="00007071"/>
    <w:rsid w:val="00007297"/>
    <w:rsid w:val="00007469"/>
    <w:rsid w:val="00010679"/>
    <w:rsid w:val="00010818"/>
    <w:rsid w:val="00010B80"/>
    <w:rsid w:val="00010FFC"/>
    <w:rsid w:val="000111E9"/>
    <w:rsid w:val="000111F3"/>
    <w:rsid w:val="000112EF"/>
    <w:rsid w:val="000114E1"/>
    <w:rsid w:val="00011617"/>
    <w:rsid w:val="00011CAC"/>
    <w:rsid w:val="00012008"/>
    <w:rsid w:val="0001220E"/>
    <w:rsid w:val="0001248A"/>
    <w:rsid w:val="00012A8D"/>
    <w:rsid w:val="00012AFB"/>
    <w:rsid w:val="00012F1E"/>
    <w:rsid w:val="00013A8B"/>
    <w:rsid w:val="000140C8"/>
    <w:rsid w:val="00014114"/>
    <w:rsid w:val="0001432E"/>
    <w:rsid w:val="00014820"/>
    <w:rsid w:val="00014BB4"/>
    <w:rsid w:val="00014C35"/>
    <w:rsid w:val="00015377"/>
    <w:rsid w:val="000153DA"/>
    <w:rsid w:val="00015A4A"/>
    <w:rsid w:val="00015A7F"/>
    <w:rsid w:val="0001604C"/>
    <w:rsid w:val="00016163"/>
    <w:rsid w:val="000164C3"/>
    <w:rsid w:val="00016952"/>
    <w:rsid w:val="00016BBC"/>
    <w:rsid w:val="00016D2B"/>
    <w:rsid w:val="0001708F"/>
    <w:rsid w:val="000170C8"/>
    <w:rsid w:val="000170D3"/>
    <w:rsid w:val="00017626"/>
    <w:rsid w:val="00017787"/>
    <w:rsid w:val="00017B6C"/>
    <w:rsid w:val="00017F61"/>
    <w:rsid w:val="00020317"/>
    <w:rsid w:val="0002078F"/>
    <w:rsid w:val="00020B40"/>
    <w:rsid w:val="00021242"/>
    <w:rsid w:val="00021772"/>
    <w:rsid w:val="00021A10"/>
    <w:rsid w:val="00021E89"/>
    <w:rsid w:val="0002218B"/>
    <w:rsid w:val="000226E4"/>
    <w:rsid w:val="0002282D"/>
    <w:rsid w:val="00022AA7"/>
    <w:rsid w:val="00022D65"/>
    <w:rsid w:val="00022DFB"/>
    <w:rsid w:val="00024747"/>
    <w:rsid w:val="00024945"/>
    <w:rsid w:val="00024954"/>
    <w:rsid w:val="00024AD5"/>
    <w:rsid w:val="00024CAB"/>
    <w:rsid w:val="00024DC4"/>
    <w:rsid w:val="00024E75"/>
    <w:rsid w:val="00024FB0"/>
    <w:rsid w:val="0002525C"/>
    <w:rsid w:val="0002534D"/>
    <w:rsid w:val="00025AB1"/>
    <w:rsid w:val="00025E91"/>
    <w:rsid w:val="00026AF2"/>
    <w:rsid w:val="00026B18"/>
    <w:rsid w:val="00026D19"/>
    <w:rsid w:val="00026F8F"/>
    <w:rsid w:val="00027077"/>
    <w:rsid w:val="000274C6"/>
    <w:rsid w:val="000278D7"/>
    <w:rsid w:val="00027DBD"/>
    <w:rsid w:val="00027F90"/>
    <w:rsid w:val="00030640"/>
    <w:rsid w:val="00030790"/>
    <w:rsid w:val="00030B5D"/>
    <w:rsid w:val="00031245"/>
    <w:rsid w:val="00033043"/>
    <w:rsid w:val="00033E6B"/>
    <w:rsid w:val="000342EE"/>
    <w:rsid w:val="00034704"/>
    <w:rsid w:val="00034712"/>
    <w:rsid w:val="000354BB"/>
    <w:rsid w:val="00035874"/>
    <w:rsid w:val="00035A33"/>
    <w:rsid w:val="00035D4C"/>
    <w:rsid w:val="00035EB0"/>
    <w:rsid w:val="000362C1"/>
    <w:rsid w:val="000362DF"/>
    <w:rsid w:val="00036492"/>
    <w:rsid w:val="0003660C"/>
    <w:rsid w:val="00036D87"/>
    <w:rsid w:val="00036DD6"/>
    <w:rsid w:val="000376AF"/>
    <w:rsid w:val="00037B58"/>
    <w:rsid w:val="00037CB7"/>
    <w:rsid w:val="00037D7E"/>
    <w:rsid w:val="000400AB"/>
    <w:rsid w:val="000403D9"/>
    <w:rsid w:val="00040470"/>
    <w:rsid w:val="000410D0"/>
    <w:rsid w:val="000410FF"/>
    <w:rsid w:val="00041353"/>
    <w:rsid w:val="000413CA"/>
    <w:rsid w:val="000419C5"/>
    <w:rsid w:val="00041F79"/>
    <w:rsid w:val="00042324"/>
    <w:rsid w:val="000423E1"/>
    <w:rsid w:val="000429FE"/>
    <w:rsid w:val="00042D28"/>
    <w:rsid w:val="00042FF1"/>
    <w:rsid w:val="0004309E"/>
    <w:rsid w:val="00043231"/>
    <w:rsid w:val="000435BD"/>
    <w:rsid w:val="00043849"/>
    <w:rsid w:val="00043CA8"/>
    <w:rsid w:val="000442DE"/>
    <w:rsid w:val="0004589E"/>
    <w:rsid w:val="00045D2A"/>
    <w:rsid w:val="00045F9A"/>
    <w:rsid w:val="00046637"/>
    <w:rsid w:val="00046744"/>
    <w:rsid w:val="0004724A"/>
    <w:rsid w:val="00047261"/>
    <w:rsid w:val="000472F1"/>
    <w:rsid w:val="000477BF"/>
    <w:rsid w:val="00047B9E"/>
    <w:rsid w:val="00047C31"/>
    <w:rsid w:val="00047DB4"/>
    <w:rsid w:val="00047F34"/>
    <w:rsid w:val="000502A9"/>
    <w:rsid w:val="000503CE"/>
    <w:rsid w:val="00050423"/>
    <w:rsid w:val="00050501"/>
    <w:rsid w:val="00050918"/>
    <w:rsid w:val="000509EB"/>
    <w:rsid w:val="00050DDC"/>
    <w:rsid w:val="0005113F"/>
    <w:rsid w:val="00051DA6"/>
    <w:rsid w:val="00051DFA"/>
    <w:rsid w:val="00052273"/>
    <w:rsid w:val="00052552"/>
    <w:rsid w:val="000526D6"/>
    <w:rsid w:val="000539E5"/>
    <w:rsid w:val="00053D70"/>
    <w:rsid w:val="00055049"/>
    <w:rsid w:val="0005599F"/>
    <w:rsid w:val="00055B53"/>
    <w:rsid w:val="00055B9D"/>
    <w:rsid w:val="000560C0"/>
    <w:rsid w:val="00057304"/>
    <w:rsid w:val="000573FC"/>
    <w:rsid w:val="000577A2"/>
    <w:rsid w:val="00057D83"/>
    <w:rsid w:val="000605AA"/>
    <w:rsid w:val="00060D20"/>
    <w:rsid w:val="000611BE"/>
    <w:rsid w:val="000616A6"/>
    <w:rsid w:val="00061863"/>
    <w:rsid w:val="00061A7B"/>
    <w:rsid w:val="00061CFB"/>
    <w:rsid w:val="00062170"/>
    <w:rsid w:val="00062208"/>
    <w:rsid w:val="00062A71"/>
    <w:rsid w:val="00062BC9"/>
    <w:rsid w:val="00062D26"/>
    <w:rsid w:val="00062FBE"/>
    <w:rsid w:val="0006306B"/>
    <w:rsid w:val="00063406"/>
    <w:rsid w:val="0006386B"/>
    <w:rsid w:val="00063A9F"/>
    <w:rsid w:val="000645AA"/>
    <w:rsid w:val="00064FA8"/>
    <w:rsid w:val="000651AC"/>
    <w:rsid w:val="000658B5"/>
    <w:rsid w:val="000666D4"/>
    <w:rsid w:val="000668C9"/>
    <w:rsid w:val="00066B54"/>
    <w:rsid w:val="00066DDC"/>
    <w:rsid w:val="00067365"/>
    <w:rsid w:val="000676FC"/>
    <w:rsid w:val="00071FDB"/>
    <w:rsid w:val="00072125"/>
    <w:rsid w:val="00072294"/>
    <w:rsid w:val="000724CE"/>
    <w:rsid w:val="00072E15"/>
    <w:rsid w:val="00073800"/>
    <w:rsid w:val="00073AB1"/>
    <w:rsid w:val="00073B8A"/>
    <w:rsid w:val="00073EB8"/>
    <w:rsid w:val="00073F62"/>
    <w:rsid w:val="00074381"/>
    <w:rsid w:val="0007476D"/>
    <w:rsid w:val="00074835"/>
    <w:rsid w:val="00074951"/>
    <w:rsid w:val="00074976"/>
    <w:rsid w:val="00074BFA"/>
    <w:rsid w:val="00074C7A"/>
    <w:rsid w:val="00074F27"/>
    <w:rsid w:val="00075154"/>
    <w:rsid w:val="0007543A"/>
    <w:rsid w:val="00075471"/>
    <w:rsid w:val="00075E91"/>
    <w:rsid w:val="00075EAA"/>
    <w:rsid w:val="00075F40"/>
    <w:rsid w:val="00075F60"/>
    <w:rsid w:val="00076076"/>
    <w:rsid w:val="00076080"/>
    <w:rsid w:val="000767C2"/>
    <w:rsid w:val="00076E5A"/>
    <w:rsid w:val="00080677"/>
    <w:rsid w:val="00080807"/>
    <w:rsid w:val="00080CC5"/>
    <w:rsid w:val="000811CB"/>
    <w:rsid w:val="00081720"/>
    <w:rsid w:val="00081820"/>
    <w:rsid w:val="000818D2"/>
    <w:rsid w:val="000819FF"/>
    <w:rsid w:val="000823F8"/>
    <w:rsid w:val="00082409"/>
    <w:rsid w:val="00083BD8"/>
    <w:rsid w:val="000844B7"/>
    <w:rsid w:val="00084AE4"/>
    <w:rsid w:val="000856E0"/>
    <w:rsid w:val="00085B1D"/>
    <w:rsid w:val="00085DFA"/>
    <w:rsid w:val="00086338"/>
    <w:rsid w:val="00086363"/>
    <w:rsid w:val="000863D1"/>
    <w:rsid w:val="00086431"/>
    <w:rsid w:val="000865C9"/>
    <w:rsid w:val="00086B06"/>
    <w:rsid w:val="00086B38"/>
    <w:rsid w:val="00086EE9"/>
    <w:rsid w:val="00087C6E"/>
    <w:rsid w:val="00087DB5"/>
    <w:rsid w:val="00087E8D"/>
    <w:rsid w:val="000910BF"/>
    <w:rsid w:val="000910FA"/>
    <w:rsid w:val="00091C1F"/>
    <w:rsid w:val="00091C35"/>
    <w:rsid w:val="00092322"/>
    <w:rsid w:val="00092397"/>
    <w:rsid w:val="00093356"/>
    <w:rsid w:val="000933C9"/>
    <w:rsid w:val="00093AD3"/>
    <w:rsid w:val="00093EE3"/>
    <w:rsid w:val="00094157"/>
    <w:rsid w:val="000942B8"/>
    <w:rsid w:val="00094458"/>
    <w:rsid w:val="00094D46"/>
    <w:rsid w:val="00094F1C"/>
    <w:rsid w:val="000960F6"/>
    <w:rsid w:val="0009676A"/>
    <w:rsid w:val="00096AAE"/>
    <w:rsid w:val="00096D15"/>
    <w:rsid w:val="000970BF"/>
    <w:rsid w:val="0009739C"/>
    <w:rsid w:val="000973F7"/>
    <w:rsid w:val="00097744"/>
    <w:rsid w:val="00097DC3"/>
    <w:rsid w:val="00097EAE"/>
    <w:rsid w:val="000A075A"/>
    <w:rsid w:val="000A08A1"/>
    <w:rsid w:val="000A0AE0"/>
    <w:rsid w:val="000A0C65"/>
    <w:rsid w:val="000A10A2"/>
    <w:rsid w:val="000A18AB"/>
    <w:rsid w:val="000A1A54"/>
    <w:rsid w:val="000A1C2A"/>
    <w:rsid w:val="000A20E2"/>
    <w:rsid w:val="000A22E9"/>
    <w:rsid w:val="000A2EC7"/>
    <w:rsid w:val="000A30D2"/>
    <w:rsid w:val="000A379E"/>
    <w:rsid w:val="000A39F6"/>
    <w:rsid w:val="000A3AEB"/>
    <w:rsid w:val="000A3C1F"/>
    <w:rsid w:val="000A3DD2"/>
    <w:rsid w:val="000A439F"/>
    <w:rsid w:val="000A43EE"/>
    <w:rsid w:val="000A498C"/>
    <w:rsid w:val="000A4A48"/>
    <w:rsid w:val="000A521F"/>
    <w:rsid w:val="000A66F2"/>
    <w:rsid w:val="000A6B16"/>
    <w:rsid w:val="000A6C1E"/>
    <w:rsid w:val="000A6CE2"/>
    <w:rsid w:val="000A6DFD"/>
    <w:rsid w:val="000A6F1F"/>
    <w:rsid w:val="000A703A"/>
    <w:rsid w:val="000A71BD"/>
    <w:rsid w:val="000A71C4"/>
    <w:rsid w:val="000A74FD"/>
    <w:rsid w:val="000A7960"/>
    <w:rsid w:val="000A79C6"/>
    <w:rsid w:val="000B02A0"/>
    <w:rsid w:val="000B0486"/>
    <w:rsid w:val="000B09D6"/>
    <w:rsid w:val="000B0B6D"/>
    <w:rsid w:val="000B0D97"/>
    <w:rsid w:val="000B0FF7"/>
    <w:rsid w:val="000B1561"/>
    <w:rsid w:val="000B1C7C"/>
    <w:rsid w:val="000B1C99"/>
    <w:rsid w:val="000B1CE7"/>
    <w:rsid w:val="000B265A"/>
    <w:rsid w:val="000B3C30"/>
    <w:rsid w:val="000B3EDF"/>
    <w:rsid w:val="000B43C7"/>
    <w:rsid w:val="000B47D8"/>
    <w:rsid w:val="000B4A3F"/>
    <w:rsid w:val="000B4C45"/>
    <w:rsid w:val="000B4D81"/>
    <w:rsid w:val="000B60FF"/>
    <w:rsid w:val="000B620F"/>
    <w:rsid w:val="000B6271"/>
    <w:rsid w:val="000B68F0"/>
    <w:rsid w:val="000B6A38"/>
    <w:rsid w:val="000B6D0D"/>
    <w:rsid w:val="000B6F83"/>
    <w:rsid w:val="000B745D"/>
    <w:rsid w:val="000B776A"/>
    <w:rsid w:val="000C042D"/>
    <w:rsid w:val="000C11CC"/>
    <w:rsid w:val="000C139E"/>
    <w:rsid w:val="000C1F54"/>
    <w:rsid w:val="000C2109"/>
    <w:rsid w:val="000C2118"/>
    <w:rsid w:val="000C253C"/>
    <w:rsid w:val="000C2902"/>
    <w:rsid w:val="000C2908"/>
    <w:rsid w:val="000C321F"/>
    <w:rsid w:val="000C3246"/>
    <w:rsid w:val="000C369B"/>
    <w:rsid w:val="000C37B5"/>
    <w:rsid w:val="000C3B93"/>
    <w:rsid w:val="000C49CF"/>
    <w:rsid w:val="000C4ADC"/>
    <w:rsid w:val="000C4AF8"/>
    <w:rsid w:val="000C4CDB"/>
    <w:rsid w:val="000C52A8"/>
    <w:rsid w:val="000C539D"/>
    <w:rsid w:val="000C5869"/>
    <w:rsid w:val="000C5AD7"/>
    <w:rsid w:val="000C5BE9"/>
    <w:rsid w:val="000C6075"/>
    <w:rsid w:val="000C6B57"/>
    <w:rsid w:val="000C6DC8"/>
    <w:rsid w:val="000C6E18"/>
    <w:rsid w:val="000C77B4"/>
    <w:rsid w:val="000C794D"/>
    <w:rsid w:val="000C7DFA"/>
    <w:rsid w:val="000D00F5"/>
    <w:rsid w:val="000D01D0"/>
    <w:rsid w:val="000D05F1"/>
    <w:rsid w:val="000D117D"/>
    <w:rsid w:val="000D15A2"/>
    <w:rsid w:val="000D1A84"/>
    <w:rsid w:val="000D2961"/>
    <w:rsid w:val="000D330C"/>
    <w:rsid w:val="000D33B3"/>
    <w:rsid w:val="000D349E"/>
    <w:rsid w:val="000D3511"/>
    <w:rsid w:val="000D365F"/>
    <w:rsid w:val="000D39EF"/>
    <w:rsid w:val="000D3B86"/>
    <w:rsid w:val="000D4377"/>
    <w:rsid w:val="000D4706"/>
    <w:rsid w:val="000D4798"/>
    <w:rsid w:val="000D4B28"/>
    <w:rsid w:val="000D4B68"/>
    <w:rsid w:val="000D50FC"/>
    <w:rsid w:val="000D5997"/>
    <w:rsid w:val="000D5A3E"/>
    <w:rsid w:val="000D5DB2"/>
    <w:rsid w:val="000D63C1"/>
    <w:rsid w:val="000D6BA2"/>
    <w:rsid w:val="000D7125"/>
    <w:rsid w:val="000D742B"/>
    <w:rsid w:val="000D7EC8"/>
    <w:rsid w:val="000D7FCC"/>
    <w:rsid w:val="000E050E"/>
    <w:rsid w:val="000E0CEF"/>
    <w:rsid w:val="000E0DFC"/>
    <w:rsid w:val="000E0FB6"/>
    <w:rsid w:val="000E121A"/>
    <w:rsid w:val="000E129B"/>
    <w:rsid w:val="000E138F"/>
    <w:rsid w:val="000E17E1"/>
    <w:rsid w:val="000E19A0"/>
    <w:rsid w:val="000E19C4"/>
    <w:rsid w:val="000E1EA8"/>
    <w:rsid w:val="000E29C6"/>
    <w:rsid w:val="000E2E47"/>
    <w:rsid w:val="000E3412"/>
    <w:rsid w:val="000E3491"/>
    <w:rsid w:val="000E4A28"/>
    <w:rsid w:val="000E533A"/>
    <w:rsid w:val="000E5B81"/>
    <w:rsid w:val="000E682F"/>
    <w:rsid w:val="000E68EB"/>
    <w:rsid w:val="000E69BC"/>
    <w:rsid w:val="000E6BDB"/>
    <w:rsid w:val="000E6D6B"/>
    <w:rsid w:val="000E7004"/>
    <w:rsid w:val="000E7B4D"/>
    <w:rsid w:val="000F04C4"/>
    <w:rsid w:val="000F076F"/>
    <w:rsid w:val="000F0B38"/>
    <w:rsid w:val="000F10B9"/>
    <w:rsid w:val="000F115B"/>
    <w:rsid w:val="000F1C6A"/>
    <w:rsid w:val="000F2A3F"/>
    <w:rsid w:val="000F2E14"/>
    <w:rsid w:val="000F2E55"/>
    <w:rsid w:val="000F2FDC"/>
    <w:rsid w:val="000F349F"/>
    <w:rsid w:val="000F3A6E"/>
    <w:rsid w:val="000F4395"/>
    <w:rsid w:val="000F45C4"/>
    <w:rsid w:val="000F4646"/>
    <w:rsid w:val="000F4665"/>
    <w:rsid w:val="000F4A44"/>
    <w:rsid w:val="000F4F2E"/>
    <w:rsid w:val="000F508E"/>
    <w:rsid w:val="000F5482"/>
    <w:rsid w:val="000F5B04"/>
    <w:rsid w:val="000F5D09"/>
    <w:rsid w:val="000F66C5"/>
    <w:rsid w:val="000F6A4C"/>
    <w:rsid w:val="000F6B09"/>
    <w:rsid w:val="000F6C0E"/>
    <w:rsid w:val="000F6CC1"/>
    <w:rsid w:val="000F6CF8"/>
    <w:rsid w:val="000F71BC"/>
    <w:rsid w:val="000F71DB"/>
    <w:rsid w:val="000F7580"/>
    <w:rsid w:val="000F769D"/>
    <w:rsid w:val="000F7C69"/>
    <w:rsid w:val="000F7F82"/>
    <w:rsid w:val="00100B74"/>
    <w:rsid w:val="00100C59"/>
    <w:rsid w:val="00100C5A"/>
    <w:rsid w:val="00101442"/>
    <w:rsid w:val="00101651"/>
    <w:rsid w:val="001019FE"/>
    <w:rsid w:val="00101E3C"/>
    <w:rsid w:val="001024D9"/>
    <w:rsid w:val="0010253C"/>
    <w:rsid w:val="00102C31"/>
    <w:rsid w:val="00102D76"/>
    <w:rsid w:val="00102D81"/>
    <w:rsid w:val="00102DC8"/>
    <w:rsid w:val="00102E6D"/>
    <w:rsid w:val="0010307F"/>
    <w:rsid w:val="0010319E"/>
    <w:rsid w:val="00103612"/>
    <w:rsid w:val="00103667"/>
    <w:rsid w:val="00103B31"/>
    <w:rsid w:val="00103E36"/>
    <w:rsid w:val="00103FFE"/>
    <w:rsid w:val="00104778"/>
    <w:rsid w:val="00104A9C"/>
    <w:rsid w:val="00104C64"/>
    <w:rsid w:val="0010508D"/>
    <w:rsid w:val="00105472"/>
    <w:rsid w:val="001059B6"/>
    <w:rsid w:val="00105FE5"/>
    <w:rsid w:val="00106811"/>
    <w:rsid w:val="00106DAD"/>
    <w:rsid w:val="00106FE3"/>
    <w:rsid w:val="0010719B"/>
    <w:rsid w:val="00107C7E"/>
    <w:rsid w:val="00107D5E"/>
    <w:rsid w:val="00107F2B"/>
    <w:rsid w:val="001104A5"/>
    <w:rsid w:val="001105BC"/>
    <w:rsid w:val="001106B5"/>
    <w:rsid w:val="00110FEA"/>
    <w:rsid w:val="001111E2"/>
    <w:rsid w:val="0011123D"/>
    <w:rsid w:val="001118F1"/>
    <w:rsid w:val="0011206A"/>
    <w:rsid w:val="0011208E"/>
    <w:rsid w:val="00112136"/>
    <w:rsid w:val="00112322"/>
    <w:rsid w:val="001128EA"/>
    <w:rsid w:val="00112A6E"/>
    <w:rsid w:val="00112EA8"/>
    <w:rsid w:val="001133D9"/>
    <w:rsid w:val="001136DC"/>
    <w:rsid w:val="0011397B"/>
    <w:rsid w:val="00113DFE"/>
    <w:rsid w:val="0011422C"/>
    <w:rsid w:val="001149AA"/>
    <w:rsid w:val="00114AE3"/>
    <w:rsid w:val="00114C0E"/>
    <w:rsid w:val="00115355"/>
    <w:rsid w:val="001153C7"/>
    <w:rsid w:val="001155D9"/>
    <w:rsid w:val="0011609A"/>
    <w:rsid w:val="001162F7"/>
    <w:rsid w:val="001166FF"/>
    <w:rsid w:val="0011671F"/>
    <w:rsid w:val="00116740"/>
    <w:rsid w:val="00116911"/>
    <w:rsid w:val="00116BDB"/>
    <w:rsid w:val="00116E8B"/>
    <w:rsid w:val="00116EC0"/>
    <w:rsid w:val="00116EED"/>
    <w:rsid w:val="00117623"/>
    <w:rsid w:val="00117721"/>
    <w:rsid w:val="001179BD"/>
    <w:rsid w:val="00117D40"/>
    <w:rsid w:val="0012017F"/>
    <w:rsid w:val="001205A8"/>
    <w:rsid w:val="001208C8"/>
    <w:rsid w:val="00120D65"/>
    <w:rsid w:val="00120F1C"/>
    <w:rsid w:val="00121309"/>
    <w:rsid w:val="001214CC"/>
    <w:rsid w:val="00121990"/>
    <w:rsid w:val="00121E3B"/>
    <w:rsid w:val="001228B6"/>
    <w:rsid w:val="00122973"/>
    <w:rsid w:val="00122B92"/>
    <w:rsid w:val="00122D55"/>
    <w:rsid w:val="0012310B"/>
    <w:rsid w:val="00123308"/>
    <w:rsid w:val="00123335"/>
    <w:rsid w:val="00123462"/>
    <w:rsid w:val="00123741"/>
    <w:rsid w:val="0012375F"/>
    <w:rsid w:val="001237AC"/>
    <w:rsid w:val="00123CFB"/>
    <w:rsid w:val="001243B6"/>
    <w:rsid w:val="00124522"/>
    <w:rsid w:val="001245BC"/>
    <w:rsid w:val="00124BC2"/>
    <w:rsid w:val="001254DC"/>
    <w:rsid w:val="00125A04"/>
    <w:rsid w:val="0012609D"/>
    <w:rsid w:val="00126269"/>
    <w:rsid w:val="0012655F"/>
    <w:rsid w:val="00126823"/>
    <w:rsid w:val="0012694F"/>
    <w:rsid w:val="00126BFF"/>
    <w:rsid w:val="00127501"/>
    <w:rsid w:val="0012792A"/>
    <w:rsid w:val="00130E57"/>
    <w:rsid w:val="001315D4"/>
    <w:rsid w:val="001316B8"/>
    <w:rsid w:val="00132208"/>
    <w:rsid w:val="00132879"/>
    <w:rsid w:val="00132DF5"/>
    <w:rsid w:val="00132F9D"/>
    <w:rsid w:val="00133534"/>
    <w:rsid w:val="00133EC7"/>
    <w:rsid w:val="00134049"/>
    <w:rsid w:val="001347F6"/>
    <w:rsid w:val="00134940"/>
    <w:rsid w:val="00134B33"/>
    <w:rsid w:val="00134B50"/>
    <w:rsid w:val="00134C91"/>
    <w:rsid w:val="00135043"/>
    <w:rsid w:val="00135473"/>
    <w:rsid w:val="00135680"/>
    <w:rsid w:val="001361EC"/>
    <w:rsid w:val="00136209"/>
    <w:rsid w:val="001362A6"/>
    <w:rsid w:val="001363F8"/>
    <w:rsid w:val="00137E5B"/>
    <w:rsid w:val="00140B79"/>
    <w:rsid w:val="00140C2A"/>
    <w:rsid w:val="00140C95"/>
    <w:rsid w:val="001411B4"/>
    <w:rsid w:val="00141519"/>
    <w:rsid w:val="001417CF"/>
    <w:rsid w:val="001418B7"/>
    <w:rsid w:val="001418F1"/>
    <w:rsid w:val="00141A0A"/>
    <w:rsid w:val="00142476"/>
    <w:rsid w:val="00142584"/>
    <w:rsid w:val="001425EE"/>
    <w:rsid w:val="001429F4"/>
    <w:rsid w:val="00142A12"/>
    <w:rsid w:val="00142C08"/>
    <w:rsid w:val="001434E4"/>
    <w:rsid w:val="001434EE"/>
    <w:rsid w:val="00143D16"/>
    <w:rsid w:val="00144718"/>
    <w:rsid w:val="001449E7"/>
    <w:rsid w:val="00144FAF"/>
    <w:rsid w:val="001452F3"/>
    <w:rsid w:val="00145557"/>
    <w:rsid w:val="001456B6"/>
    <w:rsid w:val="001456DE"/>
    <w:rsid w:val="00145F99"/>
    <w:rsid w:val="001463B6"/>
    <w:rsid w:val="00146654"/>
    <w:rsid w:val="00146A90"/>
    <w:rsid w:val="001470B2"/>
    <w:rsid w:val="001471B0"/>
    <w:rsid w:val="00147476"/>
    <w:rsid w:val="001475FA"/>
    <w:rsid w:val="00150307"/>
    <w:rsid w:val="001509B4"/>
    <w:rsid w:val="00150E85"/>
    <w:rsid w:val="00151213"/>
    <w:rsid w:val="001512E5"/>
    <w:rsid w:val="00151536"/>
    <w:rsid w:val="00151565"/>
    <w:rsid w:val="0015167C"/>
    <w:rsid w:val="00153021"/>
    <w:rsid w:val="00153445"/>
    <w:rsid w:val="00153E97"/>
    <w:rsid w:val="00154254"/>
    <w:rsid w:val="00154804"/>
    <w:rsid w:val="00154C42"/>
    <w:rsid w:val="0015555C"/>
    <w:rsid w:val="00155CE5"/>
    <w:rsid w:val="001564DD"/>
    <w:rsid w:val="001567BE"/>
    <w:rsid w:val="00156BDF"/>
    <w:rsid w:val="00157148"/>
    <w:rsid w:val="00157352"/>
    <w:rsid w:val="001574E9"/>
    <w:rsid w:val="0015778F"/>
    <w:rsid w:val="00157810"/>
    <w:rsid w:val="001578CA"/>
    <w:rsid w:val="0016023C"/>
    <w:rsid w:val="00160284"/>
    <w:rsid w:val="00160317"/>
    <w:rsid w:val="00160C08"/>
    <w:rsid w:val="0016104F"/>
    <w:rsid w:val="0016113B"/>
    <w:rsid w:val="00161FC2"/>
    <w:rsid w:val="00162344"/>
    <w:rsid w:val="00162699"/>
    <w:rsid w:val="001629C5"/>
    <w:rsid w:val="00162F9F"/>
    <w:rsid w:val="00163034"/>
    <w:rsid w:val="00163302"/>
    <w:rsid w:val="00163593"/>
    <w:rsid w:val="00163C2E"/>
    <w:rsid w:val="0016475D"/>
    <w:rsid w:val="001647C8"/>
    <w:rsid w:val="001649FC"/>
    <w:rsid w:val="00164B83"/>
    <w:rsid w:val="00165B0F"/>
    <w:rsid w:val="00166604"/>
    <w:rsid w:val="00166688"/>
    <w:rsid w:val="0016671F"/>
    <w:rsid w:val="00166896"/>
    <w:rsid w:val="001668D6"/>
    <w:rsid w:val="001670A7"/>
    <w:rsid w:val="00167C71"/>
    <w:rsid w:val="00170079"/>
    <w:rsid w:val="00170C41"/>
    <w:rsid w:val="001712D3"/>
    <w:rsid w:val="0017148D"/>
    <w:rsid w:val="00171B18"/>
    <w:rsid w:val="00172692"/>
    <w:rsid w:val="00173220"/>
    <w:rsid w:val="00173276"/>
    <w:rsid w:val="00173861"/>
    <w:rsid w:val="001738CB"/>
    <w:rsid w:val="001739F4"/>
    <w:rsid w:val="00173FF1"/>
    <w:rsid w:val="001742AD"/>
    <w:rsid w:val="001747AE"/>
    <w:rsid w:val="00174A2A"/>
    <w:rsid w:val="001750F9"/>
    <w:rsid w:val="00175162"/>
    <w:rsid w:val="001758AF"/>
    <w:rsid w:val="00176797"/>
    <w:rsid w:val="001774FE"/>
    <w:rsid w:val="00177912"/>
    <w:rsid w:val="001779C8"/>
    <w:rsid w:val="0018039F"/>
    <w:rsid w:val="001808EC"/>
    <w:rsid w:val="00180B60"/>
    <w:rsid w:val="00180EF4"/>
    <w:rsid w:val="001811A1"/>
    <w:rsid w:val="001813C2"/>
    <w:rsid w:val="00181687"/>
    <w:rsid w:val="00181C24"/>
    <w:rsid w:val="00181C9F"/>
    <w:rsid w:val="001823C3"/>
    <w:rsid w:val="0018274D"/>
    <w:rsid w:val="00182C73"/>
    <w:rsid w:val="00182C85"/>
    <w:rsid w:val="001830B4"/>
    <w:rsid w:val="0018330F"/>
    <w:rsid w:val="0018436F"/>
    <w:rsid w:val="0018441F"/>
    <w:rsid w:val="0018462E"/>
    <w:rsid w:val="00184AF9"/>
    <w:rsid w:val="00184C42"/>
    <w:rsid w:val="00184E19"/>
    <w:rsid w:val="00185510"/>
    <w:rsid w:val="0018562C"/>
    <w:rsid w:val="00185659"/>
    <w:rsid w:val="00185777"/>
    <w:rsid w:val="00185797"/>
    <w:rsid w:val="00185947"/>
    <w:rsid w:val="00185B64"/>
    <w:rsid w:val="00185D1B"/>
    <w:rsid w:val="00185DED"/>
    <w:rsid w:val="00186101"/>
    <w:rsid w:val="001865D6"/>
    <w:rsid w:val="00186817"/>
    <w:rsid w:val="00186820"/>
    <w:rsid w:val="00186ACC"/>
    <w:rsid w:val="001876BB"/>
    <w:rsid w:val="0018794A"/>
    <w:rsid w:val="001905A7"/>
    <w:rsid w:val="001908FD"/>
    <w:rsid w:val="00190C26"/>
    <w:rsid w:val="0019104F"/>
    <w:rsid w:val="001910B4"/>
    <w:rsid w:val="001912E3"/>
    <w:rsid w:val="00191594"/>
    <w:rsid w:val="00191DF1"/>
    <w:rsid w:val="0019233E"/>
    <w:rsid w:val="001923A8"/>
    <w:rsid w:val="00192568"/>
    <w:rsid w:val="001925CA"/>
    <w:rsid w:val="00192C1C"/>
    <w:rsid w:val="0019395B"/>
    <w:rsid w:val="00193E08"/>
    <w:rsid w:val="00193EB9"/>
    <w:rsid w:val="00194451"/>
    <w:rsid w:val="001945BE"/>
    <w:rsid w:val="001954F5"/>
    <w:rsid w:val="00195D03"/>
    <w:rsid w:val="00195F38"/>
    <w:rsid w:val="001960C0"/>
    <w:rsid w:val="00196177"/>
    <w:rsid w:val="0019620F"/>
    <w:rsid w:val="00196287"/>
    <w:rsid w:val="00196680"/>
    <w:rsid w:val="00196874"/>
    <w:rsid w:val="00196932"/>
    <w:rsid w:val="00196ADD"/>
    <w:rsid w:val="00196C9E"/>
    <w:rsid w:val="00196F6F"/>
    <w:rsid w:val="00197348"/>
    <w:rsid w:val="001974D2"/>
    <w:rsid w:val="00197748"/>
    <w:rsid w:val="001977B4"/>
    <w:rsid w:val="001A0018"/>
    <w:rsid w:val="001A010D"/>
    <w:rsid w:val="001A01B0"/>
    <w:rsid w:val="001A03C1"/>
    <w:rsid w:val="001A07D1"/>
    <w:rsid w:val="001A0AAC"/>
    <w:rsid w:val="001A0B09"/>
    <w:rsid w:val="001A0B36"/>
    <w:rsid w:val="001A0E4C"/>
    <w:rsid w:val="001A109E"/>
    <w:rsid w:val="001A1896"/>
    <w:rsid w:val="001A1953"/>
    <w:rsid w:val="001A1E90"/>
    <w:rsid w:val="001A22F1"/>
    <w:rsid w:val="001A25A5"/>
    <w:rsid w:val="001A263D"/>
    <w:rsid w:val="001A302A"/>
    <w:rsid w:val="001A341F"/>
    <w:rsid w:val="001A35F0"/>
    <w:rsid w:val="001A360F"/>
    <w:rsid w:val="001A3770"/>
    <w:rsid w:val="001A3837"/>
    <w:rsid w:val="001A3B0F"/>
    <w:rsid w:val="001A3FF5"/>
    <w:rsid w:val="001A4034"/>
    <w:rsid w:val="001A4313"/>
    <w:rsid w:val="001A4558"/>
    <w:rsid w:val="001A4740"/>
    <w:rsid w:val="001A49AB"/>
    <w:rsid w:val="001A4A4E"/>
    <w:rsid w:val="001A4E48"/>
    <w:rsid w:val="001A5078"/>
    <w:rsid w:val="001A53BE"/>
    <w:rsid w:val="001A5422"/>
    <w:rsid w:val="001A5637"/>
    <w:rsid w:val="001A5A4F"/>
    <w:rsid w:val="001A5B01"/>
    <w:rsid w:val="001A5BC6"/>
    <w:rsid w:val="001A5D4D"/>
    <w:rsid w:val="001A5D95"/>
    <w:rsid w:val="001A6301"/>
    <w:rsid w:val="001A640C"/>
    <w:rsid w:val="001A64F2"/>
    <w:rsid w:val="001A656F"/>
    <w:rsid w:val="001A6973"/>
    <w:rsid w:val="001A6E4D"/>
    <w:rsid w:val="001A727C"/>
    <w:rsid w:val="001A739E"/>
    <w:rsid w:val="001A77D0"/>
    <w:rsid w:val="001A7C77"/>
    <w:rsid w:val="001A7E8E"/>
    <w:rsid w:val="001B0302"/>
    <w:rsid w:val="001B0481"/>
    <w:rsid w:val="001B05A5"/>
    <w:rsid w:val="001B08F2"/>
    <w:rsid w:val="001B099C"/>
    <w:rsid w:val="001B09BB"/>
    <w:rsid w:val="001B0CA5"/>
    <w:rsid w:val="001B0E58"/>
    <w:rsid w:val="001B0EBA"/>
    <w:rsid w:val="001B144B"/>
    <w:rsid w:val="001B1988"/>
    <w:rsid w:val="001B19F7"/>
    <w:rsid w:val="001B1B7F"/>
    <w:rsid w:val="001B1C4B"/>
    <w:rsid w:val="001B2254"/>
    <w:rsid w:val="001B22AC"/>
    <w:rsid w:val="001B23BC"/>
    <w:rsid w:val="001B2501"/>
    <w:rsid w:val="001B2649"/>
    <w:rsid w:val="001B2796"/>
    <w:rsid w:val="001B2C83"/>
    <w:rsid w:val="001B2FFE"/>
    <w:rsid w:val="001B3086"/>
    <w:rsid w:val="001B31BA"/>
    <w:rsid w:val="001B3723"/>
    <w:rsid w:val="001B3787"/>
    <w:rsid w:val="001B3844"/>
    <w:rsid w:val="001B3DF6"/>
    <w:rsid w:val="001B3EE8"/>
    <w:rsid w:val="001B41E2"/>
    <w:rsid w:val="001B4988"/>
    <w:rsid w:val="001B4DC4"/>
    <w:rsid w:val="001B5068"/>
    <w:rsid w:val="001B507F"/>
    <w:rsid w:val="001B5BCE"/>
    <w:rsid w:val="001B607A"/>
    <w:rsid w:val="001B631A"/>
    <w:rsid w:val="001B723B"/>
    <w:rsid w:val="001B725B"/>
    <w:rsid w:val="001B7AE2"/>
    <w:rsid w:val="001B7D1F"/>
    <w:rsid w:val="001C0042"/>
    <w:rsid w:val="001C02AC"/>
    <w:rsid w:val="001C055B"/>
    <w:rsid w:val="001C0A29"/>
    <w:rsid w:val="001C0F83"/>
    <w:rsid w:val="001C1311"/>
    <w:rsid w:val="001C1BDB"/>
    <w:rsid w:val="001C1CAF"/>
    <w:rsid w:val="001C2EA2"/>
    <w:rsid w:val="001C2EFA"/>
    <w:rsid w:val="001C3479"/>
    <w:rsid w:val="001C37FA"/>
    <w:rsid w:val="001C39BC"/>
    <w:rsid w:val="001C3D0C"/>
    <w:rsid w:val="001C483E"/>
    <w:rsid w:val="001C4DD6"/>
    <w:rsid w:val="001C511F"/>
    <w:rsid w:val="001C5392"/>
    <w:rsid w:val="001C5D19"/>
    <w:rsid w:val="001C602A"/>
    <w:rsid w:val="001C64DE"/>
    <w:rsid w:val="001C6A21"/>
    <w:rsid w:val="001C6B3B"/>
    <w:rsid w:val="001C6C6F"/>
    <w:rsid w:val="001C6D18"/>
    <w:rsid w:val="001C6FC6"/>
    <w:rsid w:val="001C7EB4"/>
    <w:rsid w:val="001D0A79"/>
    <w:rsid w:val="001D0B54"/>
    <w:rsid w:val="001D0DFC"/>
    <w:rsid w:val="001D0F92"/>
    <w:rsid w:val="001D159C"/>
    <w:rsid w:val="001D1B3D"/>
    <w:rsid w:val="001D1EA0"/>
    <w:rsid w:val="001D2083"/>
    <w:rsid w:val="001D2697"/>
    <w:rsid w:val="001D2747"/>
    <w:rsid w:val="001D30DF"/>
    <w:rsid w:val="001D36B5"/>
    <w:rsid w:val="001D42B2"/>
    <w:rsid w:val="001D437E"/>
    <w:rsid w:val="001D4CEA"/>
    <w:rsid w:val="001D4DA4"/>
    <w:rsid w:val="001D5089"/>
    <w:rsid w:val="001D571F"/>
    <w:rsid w:val="001D58AA"/>
    <w:rsid w:val="001D615F"/>
    <w:rsid w:val="001D62B6"/>
    <w:rsid w:val="001D69BF"/>
    <w:rsid w:val="001D6A38"/>
    <w:rsid w:val="001D6ADB"/>
    <w:rsid w:val="001D6BCE"/>
    <w:rsid w:val="001D6F24"/>
    <w:rsid w:val="001D6FD0"/>
    <w:rsid w:val="001D79E2"/>
    <w:rsid w:val="001D7CBD"/>
    <w:rsid w:val="001E06AF"/>
    <w:rsid w:val="001E0CED"/>
    <w:rsid w:val="001E0DB5"/>
    <w:rsid w:val="001E149B"/>
    <w:rsid w:val="001E1A00"/>
    <w:rsid w:val="001E1BBF"/>
    <w:rsid w:val="001E2348"/>
    <w:rsid w:val="001E26CD"/>
    <w:rsid w:val="001E2737"/>
    <w:rsid w:val="001E2CED"/>
    <w:rsid w:val="001E316E"/>
    <w:rsid w:val="001E362D"/>
    <w:rsid w:val="001E4117"/>
    <w:rsid w:val="001E445D"/>
    <w:rsid w:val="001E4781"/>
    <w:rsid w:val="001E4B4D"/>
    <w:rsid w:val="001E5EFD"/>
    <w:rsid w:val="001E60B5"/>
    <w:rsid w:val="001E61C6"/>
    <w:rsid w:val="001E63D7"/>
    <w:rsid w:val="001E69A6"/>
    <w:rsid w:val="001E6B8A"/>
    <w:rsid w:val="001E6F48"/>
    <w:rsid w:val="001E718E"/>
    <w:rsid w:val="001E72E5"/>
    <w:rsid w:val="001E788C"/>
    <w:rsid w:val="001E7D6E"/>
    <w:rsid w:val="001F0593"/>
    <w:rsid w:val="001F076A"/>
    <w:rsid w:val="001F07BB"/>
    <w:rsid w:val="001F0AFA"/>
    <w:rsid w:val="001F0F07"/>
    <w:rsid w:val="001F13A3"/>
    <w:rsid w:val="001F169B"/>
    <w:rsid w:val="001F1E3B"/>
    <w:rsid w:val="001F2120"/>
    <w:rsid w:val="001F24A9"/>
    <w:rsid w:val="001F24D4"/>
    <w:rsid w:val="001F2790"/>
    <w:rsid w:val="001F292D"/>
    <w:rsid w:val="001F2B83"/>
    <w:rsid w:val="001F31DB"/>
    <w:rsid w:val="001F3A35"/>
    <w:rsid w:val="001F3CFA"/>
    <w:rsid w:val="001F3E35"/>
    <w:rsid w:val="001F3F71"/>
    <w:rsid w:val="001F4082"/>
    <w:rsid w:val="001F4702"/>
    <w:rsid w:val="001F4B81"/>
    <w:rsid w:val="001F5115"/>
    <w:rsid w:val="001F5695"/>
    <w:rsid w:val="001F5800"/>
    <w:rsid w:val="001F5901"/>
    <w:rsid w:val="001F5C69"/>
    <w:rsid w:val="001F5DE6"/>
    <w:rsid w:val="001F6ED6"/>
    <w:rsid w:val="001F707D"/>
    <w:rsid w:val="001F7315"/>
    <w:rsid w:val="00200323"/>
    <w:rsid w:val="002007B4"/>
    <w:rsid w:val="002007BB"/>
    <w:rsid w:val="00200A78"/>
    <w:rsid w:val="00201D85"/>
    <w:rsid w:val="00201EDC"/>
    <w:rsid w:val="0020210A"/>
    <w:rsid w:val="0020231A"/>
    <w:rsid w:val="00202368"/>
    <w:rsid w:val="00202AAF"/>
    <w:rsid w:val="002034ED"/>
    <w:rsid w:val="0020363C"/>
    <w:rsid w:val="00203DC4"/>
    <w:rsid w:val="00203F83"/>
    <w:rsid w:val="0020466F"/>
    <w:rsid w:val="002047D5"/>
    <w:rsid w:val="00204B22"/>
    <w:rsid w:val="00204F2E"/>
    <w:rsid w:val="002053FA"/>
    <w:rsid w:val="002055A2"/>
    <w:rsid w:val="00205818"/>
    <w:rsid w:val="002059BF"/>
    <w:rsid w:val="00205A7E"/>
    <w:rsid w:val="00205A98"/>
    <w:rsid w:val="00205ABD"/>
    <w:rsid w:val="00206759"/>
    <w:rsid w:val="00207410"/>
    <w:rsid w:val="0020747D"/>
    <w:rsid w:val="0020762B"/>
    <w:rsid w:val="002076D0"/>
    <w:rsid w:val="0020770B"/>
    <w:rsid w:val="0021028A"/>
    <w:rsid w:val="00210853"/>
    <w:rsid w:val="00210923"/>
    <w:rsid w:val="002109DB"/>
    <w:rsid w:val="00210EE5"/>
    <w:rsid w:val="00210F5B"/>
    <w:rsid w:val="00210F7E"/>
    <w:rsid w:val="00211145"/>
    <w:rsid w:val="00211430"/>
    <w:rsid w:val="00211531"/>
    <w:rsid w:val="0021153B"/>
    <w:rsid w:val="002117D5"/>
    <w:rsid w:val="00212037"/>
    <w:rsid w:val="002120D0"/>
    <w:rsid w:val="00212530"/>
    <w:rsid w:val="002126FD"/>
    <w:rsid w:val="00212F7D"/>
    <w:rsid w:val="002141A0"/>
    <w:rsid w:val="00215331"/>
    <w:rsid w:val="002155E2"/>
    <w:rsid w:val="002158F1"/>
    <w:rsid w:val="00215BFA"/>
    <w:rsid w:val="0021705D"/>
    <w:rsid w:val="00217328"/>
    <w:rsid w:val="00217A3C"/>
    <w:rsid w:val="00217D99"/>
    <w:rsid w:val="0022066F"/>
    <w:rsid w:val="0022067E"/>
    <w:rsid w:val="00220EA9"/>
    <w:rsid w:val="00221A1E"/>
    <w:rsid w:val="00221B5B"/>
    <w:rsid w:val="00221CF2"/>
    <w:rsid w:val="00221DB4"/>
    <w:rsid w:val="00222278"/>
    <w:rsid w:val="002222E6"/>
    <w:rsid w:val="00222AF5"/>
    <w:rsid w:val="00222D9C"/>
    <w:rsid w:val="002232EA"/>
    <w:rsid w:val="0022341B"/>
    <w:rsid w:val="00223638"/>
    <w:rsid w:val="0022370F"/>
    <w:rsid w:val="002238B4"/>
    <w:rsid w:val="00223932"/>
    <w:rsid w:val="00223B41"/>
    <w:rsid w:val="002248F7"/>
    <w:rsid w:val="00224E30"/>
    <w:rsid w:val="0022514F"/>
    <w:rsid w:val="0022522F"/>
    <w:rsid w:val="002254D5"/>
    <w:rsid w:val="00225778"/>
    <w:rsid w:val="002259D9"/>
    <w:rsid w:val="002259DE"/>
    <w:rsid w:val="00225B47"/>
    <w:rsid w:val="00226745"/>
    <w:rsid w:val="0022675A"/>
    <w:rsid w:val="00226B71"/>
    <w:rsid w:val="00226BDD"/>
    <w:rsid w:val="00226C48"/>
    <w:rsid w:val="00227D87"/>
    <w:rsid w:val="00227DCE"/>
    <w:rsid w:val="0023013F"/>
    <w:rsid w:val="00230C64"/>
    <w:rsid w:val="00230DCE"/>
    <w:rsid w:val="00230DED"/>
    <w:rsid w:val="002313C4"/>
    <w:rsid w:val="00232313"/>
    <w:rsid w:val="00232A3D"/>
    <w:rsid w:val="00233CEA"/>
    <w:rsid w:val="00233FE5"/>
    <w:rsid w:val="00234A19"/>
    <w:rsid w:val="0023535F"/>
    <w:rsid w:val="00235576"/>
    <w:rsid w:val="002357F8"/>
    <w:rsid w:val="00235CDD"/>
    <w:rsid w:val="0023646E"/>
    <w:rsid w:val="00237119"/>
    <w:rsid w:val="00240155"/>
    <w:rsid w:val="00240B85"/>
    <w:rsid w:val="00240F3B"/>
    <w:rsid w:val="00241166"/>
    <w:rsid w:val="002413BD"/>
    <w:rsid w:val="00241DC1"/>
    <w:rsid w:val="00241E93"/>
    <w:rsid w:val="00241EC3"/>
    <w:rsid w:val="00242489"/>
    <w:rsid w:val="00242663"/>
    <w:rsid w:val="0024289E"/>
    <w:rsid w:val="002429D1"/>
    <w:rsid w:val="00242C3A"/>
    <w:rsid w:val="00242CAA"/>
    <w:rsid w:val="0024336B"/>
    <w:rsid w:val="00243418"/>
    <w:rsid w:val="0024348C"/>
    <w:rsid w:val="00243A05"/>
    <w:rsid w:val="002443B1"/>
    <w:rsid w:val="00244633"/>
    <w:rsid w:val="0024488B"/>
    <w:rsid w:val="00244CAC"/>
    <w:rsid w:val="00245C35"/>
    <w:rsid w:val="00245D9E"/>
    <w:rsid w:val="00246360"/>
    <w:rsid w:val="00246B0B"/>
    <w:rsid w:val="00246C45"/>
    <w:rsid w:val="00246D16"/>
    <w:rsid w:val="00247115"/>
    <w:rsid w:val="002472B8"/>
    <w:rsid w:val="00247314"/>
    <w:rsid w:val="0024745E"/>
    <w:rsid w:val="0024753C"/>
    <w:rsid w:val="00247589"/>
    <w:rsid w:val="00247639"/>
    <w:rsid w:val="0024766E"/>
    <w:rsid w:val="002479B7"/>
    <w:rsid w:val="00250072"/>
    <w:rsid w:val="0025007B"/>
    <w:rsid w:val="002501E4"/>
    <w:rsid w:val="00250479"/>
    <w:rsid w:val="0025055B"/>
    <w:rsid w:val="002508B1"/>
    <w:rsid w:val="00250A8C"/>
    <w:rsid w:val="00250F7C"/>
    <w:rsid w:val="00251D1E"/>
    <w:rsid w:val="00251DE0"/>
    <w:rsid w:val="00251E19"/>
    <w:rsid w:val="00252EBD"/>
    <w:rsid w:val="0025345A"/>
    <w:rsid w:val="00253656"/>
    <w:rsid w:val="00253A31"/>
    <w:rsid w:val="00253E15"/>
    <w:rsid w:val="00253FA2"/>
    <w:rsid w:val="002545B3"/>
    <w:rsid w:val="0025476A"/>
    <w:rsid w:val="00254880"/>
    <w:rsid w:val="00254B3C"/>
    <w:rsid w:val="002557EF"/>
    <w:rsid w:val="002558FE"/>
    <w:rsid w:val="0025600F"/>
    <w:rsid w:val="002560C1"/>
    <w:rsid w:val="0025612B"/>
    <w:rsid w:val="00257322"/>
    <w:rsid w:val="002575AF"/>
    <w:rsid w:val="00257780"/>
    <w:rsid w:val="00257EDE"/>
    <w:rsid w:val="002600D5"/>
    <w:rsid w:val="00260B49"/>
    <w:rsid w:val="00260F3B"/>
    <w:rsid w:val="00261D59"/>
    <w:rsid w:val="00261FA5"/>
    <w:rsid w:val="0026223A"/>
    <w:rsid w:val="0026249B"/>
    <w:rsid w:val="002625EC"/>
    <w:rsid w:val="00262D4D"/>
    <w:rsid w:val="00262FA2"/>
    <w:rsid w:val="00263EC7"/>
    <w:rsid w:val="00264077"/>
    <w:rsid w:val="0026414F"/>
    <w:rsid w:val="002644BF"/>
    <w:rsid w:val="002644ED"/>
    <w:rsid w:val="00265107"/>
    <w:rsid w:val="00265515"/>
    <w:rsid w:val="002657DF"/>
    <w:rsid w:val="00265977"/>
    <w:rsid w:val="00266797"/>
    <w:rsid w:val="00267075"/>
    <w:rsid w:val="0026719F"/>
    <w:rsid w:val="002671AE"/>
    <w:rsid w:val="00267443"/>
    <w:rsid w:val="002676ED"/>
    <w:rsid w:val="002676F1"/>
    <w:rsid w:val="00267B66"/>
    <w:rsid w:val="00267BA1"/>
    <w:rsid w:val="0027049C"/>
    <w:rsid w:val="0027071B"/>
    <w:rsid w:val="00270B79"/>
    <w:rsid w:val="00270C5E"/>
    <w:rsid w:val="00270E46"/>
    <w:rsid w:val="00271065"/>
    <w:rsid w:val="0027115A"/>
    <w:rsid w:val="0027132A"/>
    <w:rsid w:val="002715A4"/>
    <w:rsid w:val="00271612"/>
    <w:rsid w:val="00271618"/>
    <w:rsid w:val="00271A66"/>
    <w:rsid w:val="00271A8E"/>
    <w:rsid w:val="00273246"/>
    <w:rsid w:val="002738AC"/>
    <w:rsid w:val="00273CC8"/>
    <w:rsid w:val="00274465"/>
    <w:rsid w:val="002744F8"/>
    <w:rsid w:val="0027450A"/>
    <w:rsid w:val="00274514"/>
    <w:rsid w:val="0027532A"/>
    <w:rsid w:val="00275CF1"/>
    <w:rsid w:val="00276632"/>
    <w:rsid w:val="0027733F"/>
    <w:rsid w:val="0027734B"/>
    <w:rsid w:val="00277545"/>
    <w:rsid w:val="00280160"/>
    <w:rsid w:val="0028058D"/>
    <w:rsid w:val="00280642"/>
    <w:rsid w:val="00280FE6"/>
    <w:rsid w:val="00281265"/>
    <w:rsid w:val="00281287"/>
    <w:rsid w:val="002813F7"/>
    <w:rsid w:val="00281588"/>
    <w:rsid w:val="0028207C"/>
    <w:rsid w:val="0028259B"/>
    <w:rsid w:val="0028265C"/>
    <w:rsid w:val="002827EB"/>
    <w:rsid w:val="00282D23"/>
    <w:rsid w:val="00284275"/>
    <w:rsid w:val="00284745"/>
    <w:rsid w:val="00284824"/>
    <w:rsid w:val="00284DC2"/>
    <w:rsid w:val="00285031"/>
    <w:rsid w:val="0028558F"/>
    <w:rsid w:val="00285ED9"/>
    <w:rsid w:val="00286068"/>
    <w:rsid w:val="00286B14"/>
    <w:rsid w:val="00286CB5"/>
    <w:rsid w:val="00287489"/>
    <w:rsid w:val="00287841"/>
    <w:rsid w:val="0028792D"/>
    <w:rsid w:val="00287985"/>
    <w:rsid w:val="00287AF9"/>
    <w:rsid w:val="00290177"/>
    <w:rsid w:val="0029073A"/>
    <w:rsid w:val="00291336"/>
    <w:rsid w:val="00291501"/>
    <w:rsid w:val="00291B84"/>
    <w:rsid w:val="00292479"/>
    <w:rsid w:val="002928BD"/>
    <w:rsid w:val="002936F5"/>
    <w:rsid w:val="00293800"/>
    <w:rsid w:val="00293CA7"/>
    <w:rsid w:val="00293F62"/>
    <w:rsid w:val="00294644"/>
    <w:rsid w:val="00294B72"/>
    <w:rsid w:val="00294CC6"/>
    <w:rsid w:val="00294FD6"/>
    <w:rsid w:val="00294FE9"/>
    <w:rsid w:val="002952AD"/>
    <w:rsid w:val="00295602"/>
    <w:rsid w:val="002957E0"/>
    <w:rsid w:val="00295F81"/>
    <w:rsid w:val="0029612C"/>
    <w:rsid w:val="002966C6"/>
    <w:rsid w:val="00296B7A"/>
    <w:rsid w:val="002970AF"/>
    <w:rsid w:val="00297D66"/>
    <w:rsid w:val="00297E6A"/>
    <w:rsid w:val="00297F5A"/>
    <w:rsid w:val="002A002C"/>
    <w:rsid w:val="002A0389"/>
    <w:rsid w:val="002A048B"/>
    <w:rsid w:val="002A13FD"/>
    <w:rsid w:val="002A1990"/>
    <w:rsid w:val="002A1AC0"/>
    <w:rsid w:val="002A1B21"/>
    <w:rsid w:val="002A25DB"/>
    <w:rsid w:val="002A32A5"/>
    <w:rsid w:val="002A3629"/>
    <w:rsid w:val="002A36CA"/>
    <w:rsid w:val="002A3ADA"/>
    <w:rsid w:val="002A4090"/>
    <w:rsid w:val="002A44AC"/>
    <w:rsid w:val="002A4663"/>
    <w:rsid w:val="002A49DE"/>
    <w:rsid w:val="002A5047"/>
    <w:rsid w:val="002A5634"/>
    <w:rsid w:val="002A5799"/>
    <w:rsid w:val="002A5EB2"/>
    <w:rsid w:val="002A61C3"/>
    <w:rsid w:val="002A6340"/>
    <w:rsid w:val="002A6365"/>
    <w:rsid w:val="002A67EB"/>
    <w:rsid w:val="002A6C2A"/>
    <w:rsid w:val="002A6CE9"/>
    <w:rsid w:val="002A73A3"/>
    <w:rsid w:val="002A7753"/>
    <w:rsid w:val="002A7A83"/>
    <w:rsid w:val="002B095E"/>
    <w:rsid w:val="002B14CC"/>
    <w:rsid w:val="002B16B7"/>
    <w:rsid w:val="002B1718"/>
    <w:rsid w:val="002B19C2"/>
    <w:rsid w:val="002B1C00"/>
    <w:rsid w:val="002B1F71"/>
    <w:rsid w:val="002B1FC5"/>
    <w:rsid w:val="002B2271"/>
    <w:rsid w:val="002B23D5"/>
    <w:rsid w:val="002B245D"/>
    <w:rsid w:val="002B28E5"/>
    <w:rsid w:val="002B2ED2"/>
    <w:rsid w:val="002B313F"/>
    <w:rsid w:val="002B3311"/>
    <w:rsid w:val="002B34A9"/>
    <w:rsid w:val="002B3536"/>
    <w:rsid w:val="002B35A6"/>
    <w:rsid w:val="002B3AC0"/>
    <w:rsid w:val="002B418D"/>
    <w:rsid w:val="002B43AA"/>
    <w:rsid w:val="002B4599"/>
    <w:rsid w:val="002B46F5"/>
    <w:rsid w:val="002B4C59"/>
    <w:rsid w:val="002B4E02"/>
    <w:rsid w:val="002B5051"/>
    <w:rsid w:val="002B5143"/>
    <w:rsid w:val="002B5236"/>
    <w:rsid w:val="002B573D"/>
    <w:rsid w:val="002B5923"/>
    <w:rsid w:val="002B5F5B"/>
    <w:rsid w:val="002B6343"/>
    <w:rsid w:val="002B6881"/>
    <w:rsid w:val="002B6E5F"/>
    <w:rsid w:val="002B750C"/>
    <w:rsid w:val="002B7786"/>
    <w:rsid w:val="002B78A2"/>
    <w:rsid w:val="002B7946"/>
    <w:rsid w:val="002B7B0B"/>
    <w:rsid w:val="002B7F41"/>
    <w:rsid w:val="002C02C5"/>
    <w:rsid w:val="002C039A"/>
    <w:rsid w:val="002C0FB3"/>
    <w:rsid w:val="002C11B5"/>
    <w:rsid w:val="002C13FA"/>
    <w:rsid w:val="002C1547"/>
    <w:rsid w:val="002C1A38"/>
    <w:rsid w:val="002C1BE7"/>
    <w:rsid w:val="002C1D11"/>
    <w:rsid w:val="002C1D74"/>
    <w:rsid w:val="002C22F9"/>
    <w:rsid w:val="002C2B51"/>
    <w:rsid w:val="002C2D5C"/>
    <w:rsid w:val="002C329B"/>
    <w:rsid w:val="002C3AA8"/>
    <w:rsid w:val="002C3AE5"/>
    <w:rsid w:val="002C3E68"/>
    <w:rsid w:val="002C3F73"/>
    <w:rsid w:val="002C42F5"/>
    <w:rsid w:val="002C4A7F"/>
    <w:rsid w:val="002C500A"/>
    <w:rsid w:val="002C57AB"/>
    <w:rsid w:val="002C57E8"/>
    <w:rsid w:val="002C5901"/>
    <w:rsid w:val="002C6605"/>
    <w:rsid w:val="002C67F3"/>
    <w:rsid w:val="002C69C7"/>
    <w:rsid w:val="002D0259"/>
    <w:rsid w:val="002D069D"/>
    <w:rsid w:val="002D0F30"/>
    <w:rsid w:val="002D1061"/>
    <w:rsid w:val="002D1210"/>
    <w:rsid w:val="002D134C"/>
    <w:rsid w:val="002D13DE"/>
    <w:rsid w:val="002D15D0"/>
    <w:rsid w:val="002D19E1"/>
    <w:rsid w:val="002D26F0"/>
    <w:rsid w:val="002D2F35"/>
    <w:rsid w:val="002D3A57"/>
    <w:rsid w:val="002D401B"/>
    <w:rsid w:val="002D472F"/>
    <w:rsid w:val="002D4893"/>
    <w:rsid w:val="002D4C8C"/>
    <w:rsid w:val="002D5641"/>
    <w:rsid w:val="002D585E"/>
    <w:rsid w:val="002D5C43"/>
    <w:rsid w:val="002D5DCF"/>
    <w:rsid w:val="002D5F9A"/>
    <w:rsid w:val="002D6429"/>
    <w:rsid w:val="002D69EE"/>
    <w:rsid w:val="002D71FA"/>
    <w:rsid w:val="002D73CC"/>
    <w:rsid w:val="002E0194"/>
    <w:rsid w:val="002E0523"/>
    <w:rsid w:val="002E0BD6"/>
    <w:rsid w:val="002E0CEF"/>
    <w:rsid w:val="002E0FCB"/>
    <w:rsid w:val="002E1612"/>
    <w:rsid w:val="002E1D0E"/>
    <w:rsid w:val="002E1E3B"/>
    <w:rsid w:val="002E1F62"/>
    <w:rsid w:val="002E214D"/>
    <w:rsid w:val="002E2251"/>
    <w:rsid w:val="002E23AB"/>
    <w:rsid w:val="002E283C"/>
    <w:rsid w:val="002E2849"/>
    <w:rsid w:val="002E289C"/>
    <w:rsid w:val="002E291C"/>
    <w:rsid w:val="002E296F"/>
    <w:rsid w:val="002E29A7"/>
    <w:rsid w:val="002E2A3E"/>
    <w:rsid w:val="002E2B18"/>
    <w:rsid w:val="002E2C45"/>
    <w:rsid w:val="002E2F6F"/>
    <w:rsid w:val="002E3496"/>
    <w:rsid w:val="002E3695"/>
    <w:rsid w:val="002E38C8"/>
    <w:rsid w:val="002E42EB"/>
    <w:rsid w:val="002E434F"/>
    <w:rsid w:val="002E4411"/>
    <w:rsid w:val="002E4763"/>
    <w:rsid w:val="002E4AD2"/>
    <w:rsid w:val="002E55CD"/>
    <w:rsid w:val="002E5B38"/>
    <w:rsid w:val="002E5DB8"/>
    <w:rsid w:val="002E63E0"/>
    <w:rsid w:val="002E67F9"/>
    <w:rsid w:val="002E6A1A"/>
    <w:rsid w:val="002E6A90"/>
    <w:rsid w:val="002E7655"/>
    <w:rsid w:val="002E7AB3"/>
    <w:rsid w:val="002E7B1C"/>
    <w:rsid w:val="002E7D3E"/>
    <w:rsid w:val="002F0066"/>
    <w:rsid w:val="002F0126"/>
    <w:rsid w:val="002F058A"/>
    <w:rsid w:val="002F087A"/>
    <w:rsid w:val="002F0C13"/>
    <w:rsid w:val="002F0FB4"/>
    <w:rsid w:val="002F137E"/>
    <w:rsid w:val="002F138B"/>
    <w:rsid w:val="002F15ED"/>
    <w:rsid w:val="002F175B"/>
    <w:rsid w:val="002F1822"/>
    <w:rsid w:val="002F2150"/>
    <w:rsid w:val="002F2290"/>
    <w:rsid w:val="002F2332"/>
    <w:rsid w:val="002F2F5E"/>
    <w:rsid w:val="002F306B"/>
    <w:rsid w:val="002F3A72"/>
    <w:rsid w:val="002F3A84"/>
    <w:rsid w:val="002F3AFB"/>
    <w:rsid w:val="002F3B20"/>
    <w:rsid w:val="002F49B3"/>
    <w:rsid w:val="002F53BE"/>
    <w:rsid w:val="002F547A"/>
    <w:rsid w:val="002F5695"/>
    <w:rsid w:val="002F57EE"/>
    <w:rsid w:val="002F5ABC"/>
    <w:rsid w:val="002F5C25"/>
    <w:rsid w:val="002F6072"/>
    <w:rsid w:val="002F6188"/>
    <w:rsid w:val="002F6395"/>
    <w:rsid w:val="002F64CD"/>
    <w:rsid w:val="002F6558"/>
    <w:rsid w:val="002F685A"/>
    <w:rsid w:val="002F6C14"/>
    <w:rsid w:val="002F737A"/>
    <w:rsid w:val="002F747A"/>
    <w:rsid w:val="002F74F1"/>
    <w:rsid w:val="002F75F6"/>
    <w:rsid w:val="002F7910"/>
    <w:rsid w:val="002F7B1A"/>
    <w:rsid w:val="002F7B9E"/>
    <w:rsid w:val="003001F4"/>
    <w:rsid w:val="00300F46"/>
    <w:rsid w:val="003013B9"/>
    <w:rsid w:val="00301A06"/>
    <w:rsid w:val="00301E72"/>
    <w:rsid w:val="003026C3"/>
    <w:rsid w:val="0030270C"/>
    <w:rsid w:val="003027EA"/>
    <w:rsid w:val="003027F4"/>
    <w:rsid w:val="00302991"/>
    <w:rsid w:val="00302BE8"/>
    <w:rsid w:val="0030327D"/>
    <w:rsid w:val="00303617"/>
    <w:rsid w:val="00303677"/>
    <w:rsid w:val="00303A0E"/>
    <w:rsid w:val="00303F43"/>
    <w:rsid w:val="003041CF"/>
    <w:rsid w:val="00305D21"/>
    <w:rsid w:val="003068CB"/>
    <w:rsid w:val="00306A6E"/>
    <w:rsid w:val="00306EA2"/>
    <w:rsid w:val="00307465"/>
    <w:rsid w:val="0030757A"/>
    <w:rsid w:val="003079AE"/>
    <w:rsid w:val="00307B21"/>
    <w:rsid w:val="00310515"/>
    <w:rsid w:val="003107F6"/>
    <w:rsid w:val="00310824"/>
    <w:rsid w:val="00311486"/>
    <w:rsid w:val="003118A6"/>
    <w:rsid w:val="0031196C"/>
    <w:rsid w:val="00312330"/>
    <w:rsid w:val="003124D8"/>
    <w:rsid w:val="003127C2"/>
    <w:rsid w:val="00312D16"/>
    <w:rsid w:val="0031396A"/>
    <w:rsid w:val="00313A3C"/>
    <w:rsid w:val="00313B97"/>
    <w:rsid w:val="00313E8C"/>
    <w:rsid w:val="0031414E"/>
    <w:rsid w:val="003155FE"/>
    <w:rsid w:val="003157DE"/>
    <w:rsid w:val="00315A81"/>
    <w:rsid w:val="00315C4F"/>
    <w:rsid w:val="00315D12"/>
    <w:rsid w:val="00316ABD"/>
    <w:rsid w:val="00316C12"/>
    <w:rsid w:val="00317424"/>
    <w:rsid w:val="00317448"/>
    <w:rsid w:val="0031748D"/>
    <w:rsid w:val="00317B8E"/>
    <w:rsid w:val="00317CEB"/>
    <w:rsid w:val="00317F91"/>
    <w:rsid w:val="003200D6"/>
    <w:rsid w:val="00320384"/>
    <w:rsid w:val="003209D6"/>
    <w:rsid w:val="00320DCB"/>
    <w:rsid w:val="00320F9E"/>
    <w:rsid w:val="00321158"/>
    <w:rsid w:val="003217AE"/>
    <w:rsid w:val="003219B6"/>
    <w:rsid w:val="0032238C"/>
    <w:rsid w:val="003223D9"/>
    <w:rsid w:val="00322447"/>
    <w:rsid w:val="00322B65"/>
    <w:rsid w:val="00322C56"/>
    <w:rsid w:val="00322F66"/>
    <w:rsid w:val="00323064"/>
    <w:rsid w:val="00323F3F"/>
    <w:rsid w:val="00323FCC"/>
    <w:rsid w:val="00324731"/>
    <w:rsid w:val="0032475A"/>
    <w:rsid w:val="00324AC4"/>
    <w:rsid w:val="003255FB"/>
    <w:rsid w:val="0032568F"/>
    <w:rsid w:val="00325EEC"/>
    <w:rsid w:val="00326F42"/>
    <w:rsid w:val="00327244"/>
    <w:rsid w:val="0032787F"/>
    <w:rsid w:val="003278DB"/>
    <w:rsid w:val="00330184"/>
    <w:rsid w:val="003309FA"/>
    <w:rsid w:val="00331324"/>
    <w:rsid w:val="0033158C"/>
    <w:rsid w:val="003318A6"/>
    <w:rsid w:val="003318CA"/>
    <w:rsid w:val="00331D74"/>
    <w:rsid w:val="003322A9"/>
    <w:rsid w:val="003324F4"/>
    <w:rsid w:val="003325DE"/>
    <w:rsid w:val="003326BA"/>
    <w:rsid w:val="00332F42"/>
    <w:rsid w:val="00332FB5"/>
    <w:rsid w:val="003337A9"/>
    <w:rsid w:val="0033380F"/>
    <w:rsid w:val="00333A07"/>
    <w:rsid w:val="0033446D"/>
    <w:rsid w:val="00334BF9"/>
    <w:rsid w:val="003350E5"/>
    <w:rsid w:val="003354F0"/>
    <w:rsid w:val="00335B38"/>
    <w:rsid w:val="0033617F"/>
    <w:rsid w:val="00336577"/>
    <w:rsid w:val="00336A8E"/>
    <w:rsid w:val="00336CCA"/>
    <w:rsid w:val="0033716B"/>
    <w:rsid w:val="003372AE"/>
    <w:rsid w:val="00337474"/>
    <w:rsid w:val="003375A2"/>
    <w:rsid w:val="003379B4"/>
    <w:rsid w:val="00337FDF"/>
    <w:rsid w:val="003413A8"/>
    <w:rsid w:val="00341515"/>
    <w:rsid w:val="00341A59"/>
    <w:rsid w:val="00342156"/>
    <w:rsid w:val="003421F6"/>
    <w:rsid w:val="003424E9"/>
    <w:rsid w:val="0034255B"/>
    <w:rsid w:val="003425B3"/>
    <w:rsid w:val="00342EDB"/>
    <w:rsid w:val="0034302C"/>
    <w:rsid w:val="00343055"/>
    <w:rsid w:val="003435BF"/>
    <w:rsid w:val="0034433B"/>
    <w:rsid w:val="003444D0"/>
    <w:rsid w:val="00344502"/>
    <w:rsid w:val="00344562"/>
    <w:rsid w:val="00344759"/>
    <w:rsid w:val="00344D9A"/>
    <w:rsid w:val="00344FE6"/>
    <w:rsid w:val="00345421"/>
    <w:rsid w:val="00345706"/>
    <w:rsid w:val="003458D1"/>
    <w:rsid w:val="00345F76"/>
    <w:rsid w:val="00346869"/>
    <w:rsid w:val="003474F6"/>
    <w:rsid w:val="00347790"/>
    <w:rsid w:val="00347AC1"/>
    <w:rsid w:val="00347CED"/>
    <w:rsid w:val="00350414"/>
    <w:rsid w:val="00350746"/>
    <w:rsid w:val="00350941"/>
    <w:rsid w:val="0035095E"/>
    <w:rsid w:val="00350F1A"/>
    <w:rsid w:val="00350F96"/>
    <w:rsid w:val="0035100F"/>
    <w:rsid w:val="003518CA"/>
    <w:rsid w:val="003518E9"/>
    <w:rsid w:val="00351D3E"/>
    <w:rsid w:val="00351ED4"/>
    <w:rsid w:val="00351F76"/>
    <w:rsid w:val="00352270"/>
    <w:rsid w:val="003522D3"/>
    <w:rsid w:val="00352396"/>
    <w:rsid w:val="00352437"/>
    <w:rsid w:val="00352CE0"/>
    <w:rsid w:val="00352D87"/>
    <w:rsid w:val="003532F5"/>
    <w:rsid w:val="003536B6"/>
    <w:rsid w:val="0035377B"/>
    <w:rsid w:val="00353922"/>
    <w:rsid w:val="00354037"/>
    <w:rsid w:val="00354045"/>
    <w:rsid w:val="00354283"/>
    <w:rsid w:val="0035441C"/>
    <w:rsid w:val="0035442A"/>
    <w:rsid w:val="00354745"/>
    <w:rsid w:val="003550B9"/>
    <w:rsid w:val="003557FC"/>
    <w:rsid w:val="00355DFA"/>
    <w:rsid w:val="003561F1"/>
    <w:rsid w:val="00356586"/>
    <w:rsid w:val="0035662F"/>
    <w:rsid w:val="00357017"/>
    <w:rsid w:val="00357019"/>
    <w:rsid w:val="00357181"/>
    <w:rsid w:val="00357BB6"/>
    <w:rsid w:val="00357DAF"/>
    <w:rsid w:val="00357F92"/>
    <w:rsid w:val="00360340"/>
    <w:rsid w:val="00360706"/>
    <w:rsid w:val="00360D34"/>
    <w:rsid w:val="00360D6A"/>
    <w:rsid w:val="00361155"/>
    <w:rsid w:val="003611B9"/>
    <w:rsid w:val="0036163F"/>
    <w:rsid w:val="003619CA"/>
    <w:rsid w:val="00361B01"/>
    <w:rsid w:val="003620CC"/>
    <w:rsid w:val="0036229A"/>
    <w:rsid w:val="0036247F"/>
    <w:rsid w:val="00363A1F"/>
    <w:rsid w:val="00363F84"/>
    <w:rsid w:val="003640D3"/>
    <w:rsid w:val="00364104"/>
    <w:rsid w:val="00364859"/>
    <w:rsid w:val="00364CC1"/>
    <w:rsid w:val="00364E7F"/>
    <w:rsid w:val="00365056"/>
    <w:rsid w:val="003652DE"/>
    <w:rsid w:val="0036577D"/>
    <w:rsid w:val="00365953"/>
    <w:rsid w:val="003659ED"/>
    <w:rsid w:val="00365AB0"/>
    <w:rsid w:val="00365EBF"/>
    <w:rsid w:val="00365FA4"/>
    <w:rsid w:val="003665CF"/>
    <w:rsid w:val="00366664"/>
    <w:rsid w:val="003668F6"/>
    <w:rsid w:val="0036693C"/>
    <w:rsid w:val="00366C31"/>
    <w:rsid w:val="00366D0A"/>
    <w:rsid w:val="00366EC0"/>
    <w:rsid w:val="00367084"/>
    <w:rsid w:val="0036767C"/>
    <w:rsid w:val="00367CE2"/>
    <w:rsid w:val="00367E83"/>
    <w:rsid w:val="00370753"/>
    <w:rsid w:val="00370783"/>
    <w:rsid w:val="00370867"/>
    <w:rsid w:val="00370C93"/>
    <w:rsid w:val="00370E0B"/>
    <w:rsid w:val="00371A6A"/>
    <w:rsid w:val="00371B87"/>
    <w:rsid w:val="003721D3"/>
    <w:rsid w:val="003723D6"/>
    <w:rsid w:val="00372702"/>
    <w:rsid w:val="0037299A"/>
    <w:rsid w:val="003729B5"/>
    <w:rsid w:val="003730B0"/>
    <w:rsid w:val="0037319F"/>
    <w:rsid w:val="00374196"/>
    <w:rsid w:val="003742DC"/>
    <w:rsid w:val="00374396"/>
    <w:rsid w:val="003745D9"/>
    <w:rsid w:val="003753A6"/>
    <w:rsid w:val="003757D7"/>
    <w:rsid w:val="00376084"/>
    <w:rsid w:val="003761CB"/>
    <w:rsid w:val="0037635B"/>
    <w:rsid w:val="00376A3C"/>
    <w:rsid w:val="00376F31"/>
    <w:rsid w:val="00376F3A"/>
    <w:rsid w:val="003770C7"/>
    <w:rsid w:val="00377306"/>
    <w:rsid w:val="003774EF"/>
    <w:rsid w:val="00377590"/>
    <w:rsid w:val="00380B16"/>
    <w:rsid w:val="00381387"/>
    <w:rsid w:val="003813C2"/>
    <w:rsid w:val="00381511"/>
    <w:rsid w:val="003815B0"/>
    <w:rsid w:val="003818DE"/>
    <w:rsid w:val="00381CFC"/>
    <w:rsid w:val="00381EFD"/>
    <w:rsid w:val="00382488"/>
    <w:rsid w:val="0038312D"/>
    <w:rsid w:val="003832AE"/>
    <w:rsid w:val="00383ABD"/>
    <w:rsid w:val="00383B33"/>
    <w:rsid w:val="00383DA9"/>
    <w:rsid w:val="00383F94"/>
    <w:rsid w:val="0038406E"/>
    <w:rsid w:val="0038428A"/>
    <w:rsid w:val="0038437B"/>
    <w:rsid w:val="00384850"/>
    <w:rsid w:val="0038490F"/>
    <w:rsid w:val="00384C92"/>
    <w:rsid w:val="0038502E"/>
    <w:rsid w:val="00385655"/>
    <w:rsid w:val="003858F2"/>
    <w:rsid w:val="00385C7E"/>
    <w:rsid w:val="00386AF8"/>
    <w:rsid w:val="00386C07"/>
    <w:rsid w:val="00387007"/>
    <w:rsid w:val="0038707E"/>
    <w:rsid w:val="0038724F"/>
    <w:rsid w:val="003875DA"/>
    <w:rsid w:val="00387D50"/>
    <w:rsid w:val="003900E1"/>
    <w:rsid w:val="0039015A"/>
    <w:rsid w:val="003902E8"/>
    <w:rsid w:val="00390C79"/>
    <w:rsid w:val="00391B02"/>
    <w:rsid w:val="00391B7A"/>
    <w:rsid w:val="00391F0C"/>
    <w:rsid w:val="0039229B"/>
    <w:rsid w:val="00392574"/>
    <w:rsid w:val="003925C8"/>
    <w:rsid w:val="003926A1"/>
    <w:rsid w:val="003929E0"/>
    <w:rsid w:val="00392A46"/>
    <w:rsid w:val="00393355"/>
    <w:rsid w:val="00393741"/>
    <w:rsid w:val="00393E66"/>
    <w:rsid w:val="0039410A"/>
    <w:rsid w:val="00394C45"/>
    <w:rsid w:val="00395278"/>
    <w:rsid w:val="003955D7"/>
    <w:rsid w:val="003963E4"/>
    <w:rsid w:val="00396616"/>
    <w:rsid w:val="00396795"/>
    <w:rsid w:val="00396821"/>
    <w:rsid w:val="0039682A"/>
    <w:rsid w:val="00396B1E"/>
    <w:rsid w:val="00396CA0"/>
    <w:rsid w:val="00396F19"/>
    <w:rsid w:val="00396F4D"/>
    <w:rsid w:val="00397961"/>
    <w:rsid w:val="00397CA8"/>
    <w:rsid w:val="00397ED6"/>
    <w:rsid w:val="003A017D"/>
    <w:rsid w:val="003A0761"/>
    <w:rsid w:val="003A0BF9"/>
    <w:rsid w:val="003A0CCC"/>
    <w:rsid w:val="003A0D27"/>
    <w:rsid w:val="003A1922"/>
    <w:rsid w:val="003A1B67"/>
    <w:rsid w:val="003A206D"/>
    <w:rsid w:val="003A2267"/>
    <w:rsid w:val="003A254E"/>
    <w:rsid w:val="003A2993"/>
    <w:rsid w:val="003A29A4"/>
    <w:rsid w:val="003A2CFC"/>
    <w:rsid w:val="003A3059"/>
    <w:rsid w:val="003A3199"/>
    <w:rsid w:val="003A3C3A"/>
    <w:rsid w:val="003A3EE5"/>
    <w:rsid w:val="003A40EB"/>
    <w:rsid w:val="003A4532"/>
    <w:rsid w:val="003A458F"/>
    <w:rsid w:val="003A5453"/>
    <w:rsid w:val="003A593D"/>
    <w:rsid w:val="003A5B98"/>
    <w:rsid w:val="003A5D27"/>
    <w:rsid w:val="003A5F89"/>
    <w:rsid w:val="003A6003"/>
    <w:rsid w:val="003A617A"/>
    <w:rsid w:val="003A64E8"/>
    <w:rsid w:val="003A6627"/>
    <w:rsid w:val="003A68E5"/>
    <w:rsid w:val="003A6978"/>
    <w:rsid w:val="003A6A96"/>
    <w:rsid w:val="003A6D3D"/>
    <w:rsid w:val="003A6DBE"/>
    <w:rsid w:val="003A7654"/>
    <w:rsid w:val="003A77DD"/>
    <w:rsid w:val="003A7B13"/>
    <w:rsid w:val="003B023E"/>
    <w:rsid w:val="003B0270"/>
    <w:rsid w:val="003B0427"/>
    <w:rsid w:val="003B05B6"/>
    <w:rsid w:val="003B0755"/>
    <w:rsid w:val="003B0DB1"/>
    <w:rsid w:val="003B0F53"/>
    <w:rsid w:val="003B12D7"/>
    <w:rsid w:val="003B1746"/>
    <w:rsid w:val="003B20E7"/>
    <w:rsid w:val="003B2196"/>
    <w:rsid w:val="003B23B3"/>
    <w:rsid w:val="003B24A8"/>
    <w:rsid w:val="003B28D8"/>
    <w:rsid w:val="003B2967"/>
    <w:rsid w:val="003B2B08"/>
    <w:rsid w:val="003B3764"/>
    <w:rsid w:val="003B4613"/>
    <w:rsid w:val="003B487D"/>
    <w:rsid w:val="003B4A6D"/>
    <w:rsid w:val="003B4D7A"/>
    <w:rsid w:val="003B5608"/>
    <w:rsid w:val="003B5A20"/>
    <w:rsid w:val="003B5E75"/>
    <w:rsid w:val="003B5E7A"/>
    <w:rsid w:val="003B5EF8"/>
    <w:rsid w:val="003B673C"/>
    <w:rsid w:val="003B6B53"/>
    <w:rsid w:val="003B6C4E"/>
    <w:rsid w:val="003B72FC"/>
    <w:rsid w:val="003B7B4A"/>
    <w:rsid w:val="003C0679"/>
    <w:rsid w:val="003C06BA"/>
    <w:rsid w:val="003C18CD"/>
    <w:rsid w:val="003C1CE0"/>
    <w:rsid w:val="003C2274"/>
    <w:rsid w:val="003C35B3"/>
    <w:rsid w:val="003C366A"/>
    <w:rsid w:val="003C38D9"/>
    <w:rsid w:val="003C39CE"/>
    <w:rsid w:val="003C3E6B"/>
    <w:rsid w:val="003C463B"/>
    <w:rsid w:val="003C46A9"/>
    <w:rsid w:val="003C4840"/>
    <w:rsid w:val="003C4926"/>
    <w:rsid w:val="003C57D6"/>
    <w:rsid w:val="003C6038"/>
    <w:rsid w:val="003C6069"/>
    <w:rsid w:val="003C6519"/>
    <w:rsid w:val="003C6DAF"/>
    <w:rsid w:val="003C71C3"/>
    <w:rsid w:val="003C7489"/>
    <w:rsid w:val="003C7608"/>
    <w:rsid w:val="003C7C9A"/>
    <w:rsid w:val="003D0196"/>
    <w:rsid w:val="003D06CD"/>
    <w:rsid w:val="003D0E28"/>
    <w:rsid w:val="003D14B3"/>
    <w:rsid w:val="003D2229"/>
    <w:rsid w:val="003D23D5"/>
    <w:rsid w:val="003D2D81"/>
    <w:rsid w:val="003D2F90"/>
    <w:rsid w:val="003D31F1"/>
    <w:rsid w:val="003D32D5"/>
    <w:rsid w:val="003D3CEB"/>
    <w:rsid w:val="003D417C"/>
    <w:rsid w:val="003D499A"/>
    <w:rsid w:val="003D49AE"/>
    <w:rsid w:val="003D4FCF"/>
    <w:rsid w:val="003D52AC"/>
    <w:rsid w:val="003D53F4"/>
    <w:rsid w:val="003D55E6"/>
    <w:rsid w:val="003D578E"/>
    <w:rsid w:val="003D6165"/>
    <w:rsid w:val="003D61FE"/>
    <w:rsid w:val="003D62EE"/>
    <w:rsid w:val="003D6730"/>
    <w:rsid w:val="003D78F8"/>
    <w:rsid w:val="003D7942"/>
    <w:rsid w:val="003D79B9"/>
    <w:rsid w:val="003D7AC0"/>
    <w:rsid w:val="003D7C3A"/>
    <w:rsid w:val="003E0828"/>
    <w:rsid w:val="003E0F1D"/>
    <w:rsid w:val="003E1DF5"/>
    <w:rsid w:val="003E2242"/>
    <w:rsid w:val="003E2802"/>
    <w:rsid w:val="003E323F"/>
    <w:rsid w:val="003E3C1C"/>
    <w:rsid w:val="003E3E08"/>
    <w:rsid w:val="003E4457"/>
    <w:rsid w:val="003E47F5"/>
    <w:rsid w:val="003E4A82"/>
    <w:rsid w:val="003E4B19"/>
    <w:rsid w:val="003E4CC2"/>
    <w:rsid w:val="003E4D8D"/>
    <w:rsid w:val="003E551D"/>
    <w:rsid w:val="003E5868"/>
    <w:rsid w:val="003E5DE5"/>
    <w:rsid w:val="003E6748"/>
    <w:rsid w:val="003E6DB4"/>
    <w:rsid w:val="003E70EC"/>
    <w:rsid w:val="003E7465"/>
    <w:rsid w:val="003E74DE"/>
    <w:rsid w:val="003E7ACE"/>
    <w:rsid w:val="003E7DD7"/>
    <w:rsid w:val="003F065A"/>
    <w:rsid w:val="003F0B34"/>
    <w:rsid w:val="003F0B93"/>
    <w:rsid w:val="003F0BA3"/>
    <w:rsid w:val="003F0E7B"/>
    <w:rsid w:val="003F11E0"/>
    <w:rsid w:val="003F1889"/>
    <w:rsid w:val="003F19D6"/>
    <w:rsid w:val="003F1A83"/>
    <w:rsid w:val="003F20C6"/>
    <w:rsid w:val="003F2284"/>
    <w:rsid w:val="003F236E"/>
    <w:rsid w:val="003F248E"/>
    <w:rsid w:val="003F2C67"/>
    <w:rsid w:val="003F2DC7"/>
    <w:rsid w:val="003F2DE4"/>
    <w:rsid w:val="003F2FA2"/>
    <w:rsid w:val="003F384A"/>
    <w:rsid w:val="003F3853"/>
    <w:rsid w:val="003F3963"/>
    <w:rsid w:val="003F3AF2"/>
    <w:rsid w:val="003F3C2F"/>
    <w:rsid w:val="003F3F2D"/>
    <w:rsid w:val="003F3FA4"/>
    <w:rsid w:val="003F40F9"/>
    <w:rsid w:val="003F446A"/>
    <w:rsid w:val="003F4D78"/>
    <w:rsid w:val="003F5076"/>
    <w:rsid w:val="003F50D8"/>
    <w:rsid w:val="003F581D"/>
    <w:rsid w:val="003F5C48"/>
    <w:rsid w:val="003F657F"/>
    <w:rsid w:val="003F665A"/>
    <w:rsid w:val="003F6786"/>
    <w:rsid w:val="003F6900"/>
    <w:rsid w:val="003F6929"/>
    <w:rsid w:val="003F69F4"/>
    <w:rsid w:val="003F6A45"/>
    <w:rsid w:val="003F707C"/>
    <w:rsid w:val="003F7339"/>
    <w:rsid w:val="003F75AE"/>
    <w:rsid w:val="003F76E8"/>
    <w:rsid w:val="003F77C0"/>
    <w:rsid w:val="003F78D7"/>
    <w:rsid w:val="003F7932"/>
    <w:rsid w:val="003F7B06"/>
    <w:rsid w:val="003F7B1E"/>
    <w:rsid w:val="003F7FF9"/>
    <w:rsid w:val="00400176"/>
    <w:rsid w:val="004002E7"/>
    <w:rsid w:val="0040037E"/>
    <w:rsid w:val="00400ABB"/>
    <w:rsid w:val="00400B72"/>
    <w:rsid w:val="00400BD3"/>
    <w:rsid w:val="00400CC1"/>
    <w:rsid w:val="00400EC5"/>
    <w:rsid w:val="004010A0"/>
    <w:rsid w:val="0040161D"/>
    <w:rsid w:val="00401629"/>
    <w:rsid w:val="00401BE7"/>
    <w:rsid w:val="00401BEB"/>
    <w:rsid w:val="0040295B"/>
    <w:rsid w:val="00402AF5"/>
    <w:rsid w:val="00402C72"/>
    <w:rsid w:val="00402EAD"/>
    <w:rsid w:val="00402FFE"/>
    <w:rsid w:val="004034A8"/>
    <w:rsid w:val="004039B4"/>
    <w:rsid w:val="00403E5F"/>
    <w:rsid w:val="00404BC8"/>
    <w:rsid w:val="00404DE4"/>
    <w:rsid w:val="00405315"/>
    <w:rsid w:val="004057F9"/>
    <w:rsid w:val="00405C6E"/>
    <w:rsid w:val="00405C8B"/>
    <w:rsid w:val="00405CA0"/>
    <w:rsid w:val="004062DD"/>
    <w:rsid w:val="0040684E"/>
    <w:rsid w:val="00406E95"/>
    <w:rsid w:val="004071E3"/>
    <w:rsid w:val="0040727A"/>
    <w:rsid w:val="00407D45"/>
    <w:rsid w:val="00410D54"/>
    <w:rsid w:val="00410E33"/>
    <w:rsid w:val="004112AB"/>
    <w:rsid w:val="004114FF"/>
    <w:rsid w:val="00411941"/>
    <w:rsid w:val="004119D1"/>
    <w:rsid w:val="004119D5"/>
    <w:rsid w:val="0041202E"/>
    <w:rsid w:val="00412373"/>
    <w:rsid w:val="004125E7"/>
    <w:rsid w:val="004128C0"/>
    <w:rsid w:val="004131BE"/>
    <w:rsid w:val="00413E1F"/>
    <w:rsid w:val="00414085"/>
    <w:rsid w:val="004146DB"/>
    <w:rsid w:val="00414F47"/>
    <w:rsid w:val="004153A3"/>
    <w:rsid w:val="0041543B"/>
    <w:rsid w:val="00415951"/>
    <w:rsid w:val="00415975"/>
    <w:rsid w:val="004162E7"/>
    <w:rsid w:val="00416868"/>
    <w:rsid w:val="00416CAE"/>
    <w:rsid w:val="004172BF"/>
    <w:rsid w:val="004174A4"/>
    <w:rsid w:val="00417969"/>
    <w:rsid w:val="004179BB"/>
    <w:rsid w:val="00417E9D"/>
    <w:rsid w:val="004200D8"/>
    <w:rsid w:val="0042021E"/>
    <w:rsid w:val="00420509"/>
    <w:rsid w:val="0042095C"/>
    <w:rsid w:val="00420F1F"/>
    <w:rsid w:val="00421270"/>
    <w:rsid w:val="00421796"/>
    <w:rsid w:val="00421839"/>
    <w:rsid w:val="00421DC3"/>
    <w:rsid w:val="004223EC"/>
    <w:rsid w:val="004225B5"/>
    <w:rsid w:val="00423ECB"/>
    <w:rsid w:val="00423EFB"/>
    <w:rsid w:val="004240F5"/>
    <w:rsid w:val="00424451"/>
    <w:rsid w:val="00424BC5"/>
    <w:rsid w:val="0042507F"/>
    <w:rsid w:val="00425584"/>
    <w:rsid w:val="00425C67"/>
    <w:rsid w:val="00425DC7"/>
    <w:rsid w:val="00426634"/>
    <w:rsid w:val="004267CB"/>
    <w:rsid w:val="0042729B"/>
    <w:rsid w:val="004276B5"/>
    <w:rsid w:val="004277D4"/>
    <w:rsid w:val="0042783A"/>
    <w:rsid w:val="00431489"/>
    <w:rsid w:val="0043159A"/>
    <w:rsid w:val="004317BB"/>
    <w:rsid w:val="00432153"/>
    <w:rsid w:val="004322B4"/>
    <w:rsid w:val="004322CB"/>
    <w:rsid w:val="004326C1"/>
    <w:rsid w:val="004326F1"/>
    <w:rsid w:val="004328C0"/>
    <w:rsid w:val="00432AD4"/>
    <w:rsid w:val="00432C72"/>
    <w:rsid w:val="00432EB9"/>
    <w:rsid w:val="00432FD6"/>
    <w:rsid w:val="004332A2"/>
    <w:rsid w:val="00433A64"/>
    <w:rsid w:val="00433C0F"/>
    <w:rsid w:val="00433CBA"/>
    <w:rsid w:val="00433E2F"/>
    <w:rsid w:val="00434155"/>
    <w:rsid w:val="004343D8"/>
    <w:rsid w:val="00434FD0"/>
    <w:rsid w:val="004350FF"/>
    <w:rsid w:val="0043598E"/>
    <w:rsid w:val="00435C52"/>
    <w:rsid w:val="00436260"/>
    <w:rsid w:val="004364E7"/>
    <w:rsid w:val="0043689E"/>
    <w:rsid w:val="00436BEE"/>
    <w:rsid w:val="00437063"/>
    <w:rsid w:val="004375E6"/>
    <w:rsid w:val="00437843"/>
    <w:rsid w:val="00437D50"/>
    <w:rsid w:val="00437F70"/>
    <w:rsid w:val="004400FC"/>
    <w:rsid w:val="00440675"/>
    <w:rsid w:val="00440EFE"/>
    <w:rsid w:val="0044113D"/>
    <w:rsid w:val="004416C5"/>
    <w:rsid w:val="0044188A"/>
    <w:rsid w:val="00441A79"/>
    <w:rsid w:val="00441E81"/>
    <w:rsid w:val="00442002"/>
    <w:rsid w:val="00442239"/>
    <w:rsid w:val="00442240"/>
    <w:rsid w:val="00442A32"/>
    <w:rsid w:val="00442A96"/>
    <w:rsid w:val="00442AB7"/>
    <w:rsid w:val="0044349C"/>
    <w:rsid w:val="004434E9"/>
    <w:rsid w:val="00443760"/>
    <w:rsid w:val="00443B1F"/>
    <w:rsid w:val="00443CA8"/>
    <w:rsid w:val="00443D9D"/>
    <w:rsid w:val="004441D3"/>
    <w:rsid w:val="004446F0"/>
    <w:rsid w:val="00444992"/>
    <w:rsid w:val="00444C4F"/>
    <w:rsid w:val="004450BE"/>
    <w:rsid w:val="004451D8"/>
    <w:rsid w:val="004455E8"/>
    <w:rsid w:val="00445F3E"/>
    <w:rsid w:val="00446109"/>
    <w:rsid w:val="004462D1"/>
    <w:rsid w:val="00446626"/>
    <w:rsid w:val="00446A71"/>
    <w:rsid w:val="00446F5B"/>
    <w:rsid w:val="004470F1"/>
    <w:rsid w:val="0044776C"/>
    <w:rsid w:val="00447FE9"/>
    <w:rsid w:val="004502FC"/>
    <w:rsid w:val="00450932"/>
    <w:rsid w:val="00450A6B"/>
    <w:rsid w:val="004511BF"/>
    <w:rsid w:val="00451E95"/>
    <w:rsid w:val="00452685"/>
    <w:rsid w:val="00452A13"/>
    <w:rsid w:val="00452E01"/>
    <w:rsid w:val="00453190"/>
    <w:rsid w:val="004534D8"/>
    <w:rsid w:val="0045354A"/>
    <w:rsid w:val="00453E26"/>
    <w:rsid w:val="004542ED"/>
    <w:rsid w:val="00454EC4"/>
    <w:rsid w:val="004550CC"/>
    <w:rsid w:val="004552C4"/>
    <w:rsid w:val="00455AA2"/>
    <w:rsid w:val="0045612C"/>
    <w:rsid w:val="0045618C"/>
    <w:rsid w:val="00456A8B"/>
    <w:rsid w:val="00456B70"/>
    <w:rsid w:val="00456C3E"/>
    <w:rsid w:val="0045714F"/>
    <w:rsid w:val="0045718D"/>
    <w:rsid w:val="004571EA"/>
    <w:rsid w:val="0045738F"/>
    <w:rsid w:val="00457586"/>
    <w:rsid w:val="004575DF"/>
    <w:rsid w:val="00457A12"/>
    <w:rsid w:val="00457A7C"/>
    <w:rsid w:val="00460128"/>
    <w:rsid w:val="00460C20"/>
    <w:rsid w:val="00461169"/>
    <w:rsid w:val="00461CD6"/>
    <w:rsid w:val="00461E1C"/>
    <w:rsid w:val="00461FAE"/>
    <w:rsid w:val="004623E0"/>
    <w:rsid w:val="0046243F"/>
    <w:rsid w:val="00462A0F"/>
    <w:rsid w:val="004631EE"/>
    <w:rsid w:val="004638D7"/>
    <w:rsid w:val="004647E3"/>
    <w:rsid w:val="00464BB4"/>
    <w:rsid w:val="00464C9E"/>
    <w:rsid w:val="00465055"/>
    <w:rsid w:val="00465706"/>
    <w:rsid w:val="00465846"/>
    <w:rsid w:val="00465F0E"/>
    <w:rsid w:val="00466128"/>
    <w:rsid w:val="0046656A"/>
    <w:rsid w:val="00466F47"/>
    <w:rsid w:val="0046700D"/>
    <w:rsid w:val="00467083"/>
    <w:rsid w:val="0046761D"/>
    <w:rsid w:val="004677EE"/>
    <w:rsid w:val="00467A0F"/>
    <w:rsid w:val="0047000E"/>
    <w:rsid w:val="0047009D"/>
    <w:rsid w:val="00470126"/>
    <w:rsid w:val="00470196"/>
    <w:rsid w:val="00470411"/>
    <w:rsid w:val="00470A1D"/>
    <w:rsid w:val="0047118D"/>
    <w:rsid w:val="00471C0B"/>
    <w:rsid w:val="00472E8E"/>
    <w:rsid w:val="00472E90"/>
    <w:rsid w:val="004730AA"/>
    <w:rsid w:val="00473993"/>
    <w:rsid w:val="00473D22"/>
    <w:rsid w:val="00474717"/>
    <w:rsid w:val="00474774"/>
    <w:rsid w:val="00474A8F"/>
    <w:rsid w:val="00474C93"/>
    <w:rsid w:val="00474D91"/>
    <w:rsid w:val="00475152"/>
    <w:rsid w:val="0047522B"/>
    <w:rsid w:val="0047544B"/>
    <w:rsid w:val="0047550E"/>
    <w:rsid w:val="00475536"/>
    <w:rsid w:val="004756C7"/>
    <w:rsid w:val="0047596C"/>
    <w:rsid w:val="00475C52"/>
    <w:rsid w:val="00475D0E"/>
    <w:rsid w:val="00475FE0"/>
    <w:rsid w:val="004763E3"/>
    <w:rsid w:val="004764F7"/>
    <w:rsid w:val="00476DEB"/>
    <w:rsid w:val="00477BBC"/>
    <w:rsid w:val="00480506"/>
    <w:rsid w:val="00480AF9"/>
    <w:rsid w:val="00480B4F"/>
    <w:rsid w:val="00480CF2"/>
    <w:rsid w:val="00481400"/>
    <w:rsid w:val="00481751"/>
    <w:rsid w:val="00481A36"/>
    <w:rsid w:val="00481AB0"/>
    <w:rsid w:val="00481DF0"/>
    <w:rsid w:val="00481E46"/>
    <w:rsid w:val="00482487"/>
    <w:rsid w:val="00482639"/>
    <w:rsid w:val="00482877"/>
    <w:rsid w:val="00483371"/>
    <w:rsid w:val="0048355C"/>
    <w:rsid w:val="004838D5"/>
    <w:rsid w:val="00483E11"/>
    <w:rsid w:val="004843F8"/>
    <w:rsid w:val="00484659"/>
    <w:rsid w:val="004847CC"/>
    <w:rsid w:val="00484C21"/>
    <w:rsid w:val="00484D90"/>
    <w:rsid w:val="00484FC1"/>
    <w:rsid w:val="00485E7C"/>
    <w:rsid w:val="00485EC3"/>
    <w:rsid w:val="004860B3"/>
    <w:rsid w:val="00486143"/>
    <w:rsid w:val="00486145"/>
    <w:rsid w:val="00486657"/>
    <w:rsid w:val="0048672F"/>
    <w:rsid w:val="004869F4"/>
    <w:rsid w:val="00486AC1"/>
    <w:rsid w:val="00486F12"/>
    <w:rsid w:val="00486F43"/>
    <w:rsid w:val="004871B0"/>
    <w:rsid w:val="00487266"/>
    <w:rsid w:val="00487474"/>
    <w:rsid w:val="004874F8"/>
    <w:rsid w:val="00487608"/>
    <w:rsid w:val="0048761A"/>
    <w:rsid w:val="00487DC1"/>
    <w:rsid w:val="00487E39"/>
    <w:rsid w:val="00490418"/>
    <w:rsid w:val="00490512"/>
    <w:rsid w:val="004905EF"/>
    <w:rsid w:val="00490C16"/>
    <w:rsid w:val="00491190"/>
    <w:rsid w:val="004911B1"/>
    <w:rsid w:val="004912E4"/>
    <w:rsid w:val="0049131F"/>
    <w:rsid w:val="00491558"/>
    <w:rsid w:val="0049163B"/>
    <w:rsid w:val="00491AF9"/>
    <w:rsid w:val="00491F3E"/>
    <w:rsid w:val="00492132"/>
    <w:rsid w:val="00492A52"/>
    <w:rsid w:val="0049335B"/>
    <w:rsid w:val="0049356E"/>
    <w:rsid w:val="004939D6"/>
    <w:rsid w:val="00493B85"/>
    <w:rsid w:val="00493C75"/>
    <w:rsid w:val="00493D8D"/>
    <w:rsid w:val="00494751"/>
    <w:rsid w:val="00494C8A"/>
    <w:rsid w:val="00494D14"/>
    <w:rsid w:val="004952B9"/>
    <w:rsid w:val="00495504"/>
    <w:rsid w:val="00495741"/>
    <w:rsid w:val="00495FA9"/>
    <w:rsid w:val="00496238"/>
    <w:rsid w:val="004967A5"/>
    <w:rsid w:val="00496BF3"/>
    <w:rsid w:val="00496CA8"/>
    <w:rsid w:val="00496CFD"/>
    <w:rsid w:val="00496E75"/>
    <w:rsid w:val="00496FC7"/>
    <w:rsid w:val="0049705D"/>
    <w:rsid w:val="004970C2"/>
    <w:rsid w:val="0049722A"/>
    <w:rsid w:val="0049743E"/>
    <w:rsid w:val="00497463"/>
    <w:rsid w:val="0049746C"/>
    <w:rsid w:val="0049771C"/>
    <w:rsid w:val="00497F0D"/>
    <w:rsid w:val="004A007E"/>
    <w:rsid w:val="004A00B7"/>
    <w:rsid w:val="004A04E4"/>
    <w:rsid w:val="004A1447"/>
    <w:rsid w:val="004A1D67"/>
    <w:rsid w:val="004A1FC5"/>
    <w:rsid w:val="004A2029"/>
    <w:rsid w:val="004A2971"/>
    <w:rsid w:val="004A2AD3"/>
    <w:rsid w:val="004A39CF"/>
    <w:rsid w:val="004A3CD1"/>
    <w:rsid w:val="004A3D9A"/>
    <w:rsid w:val="004A4240"/>
    <w:rsid w:val="004A43E0"/>
    <w:rsid w:val="004A4648"/>
    <w:rsid w:val="004A4C51"/>
    <w:rsid w:val="004A5394"/>
    <w:rsid w:val="004A58B2"/>
    <w:rsid w:val="004A6922"/>
    <w:rsid w:val="004A6BEC"/>
    <w:rsid w:val="004A6C44"/>
    <w:rsid w:val="004A6D86"/>
    <w:rsid w:val="004A72F8"/>
    <w:rsid w:val="004A756F"/>
    <w:rsid w:val="004A75EB"/>
    <w:rsid w:val="004A763D"/>
    <w:rsid w:val="004A772C"/>
    <w:rsid w:val="004A7D11"/>
    <w:rsid w:val="004B055A"/>
    <w:rsid w:val="004B070F"/>
    <w:rsid w:val="004B08B7"/>
    <w:rsid w:val="004B0C33"/>
    <w:rsid w:val="004B0CF4"/>
    <w:rsid w:val="004B0D16"/>
    <w:rsid w:val="004B0F1B"/>
    <w:rsid w:val="004B0F33"/>
    <w:rsid w:val="004B0F63"/>
    <w:rsid w:val="004B1214"/>
    <w:rsid w:val="004B1400"/>
    <w:rsid w:val="004B1522"/>
    <w:rsid w:val="004B171A"/>
    <w:rsid w:val="004B1ED8"/>
    <w:rsid w:val="004B2039"/>
    <w:rsid w:val="004B2438"/>
    <w:rsid w:val="004B24AE"/>
    <w:rsid w:val="004B277D"/>
    <w:rsid w:val="004B3264"/>
    <w:rsid w:val="004B3272"/>
    <w:rsid w:val="004B3390"/>
    <w:rsid w:val="004B3463"/>
    <w:rsid w:val="004B34ED"/>
    <w:rsid w:val="004B3505"/>
    <w:rsid w:val="004B35AD"/>
    <w:rsid w:val="004B361C"/>
    <w:rsid w:val="004B3A69"/>
    <w:rsid w:val="004B3DE5"/>
    <w:rsid w:val="004B3DEF"/>
    <w:rsid w:val="004B4905"/>
    <w:rsid w:val="004B49AB"/>
    <w:rsid w:val="004B544D"/>
    <w:rsid w:val="004B54CB"/>
    <w:rsid w:val="004B610D"/>
    <w:rsid w:val="004B64A1"/>
    <w:rsid w:val="004B6830"/>
    <w:rsid w:val="004B7277"/>
    <w:rsid w:val="004B7350"/>
    <w:rsid w:val="004B7B67"/>
    <w:rsid w:val="004C0255"/>
    <w:rsid w:val="004C038D"/>
    <w:rsid w:val="004C15B2"/>
    <w:rsid w:val="004C171B"/>
    <w:rsid w:val="004C1A54"/>
    <w:rsid w:val="004C1C14"/>
    <w:rsid w:val="004C237F"/>
    <w:rsid w:val="004C32B2"/>
    <w:rsid w:val="004C3301"/>
    <w:rsid w:val="004C338B"/>
    <w:rsid w:val="004C4668"/>
    <w:rsid w:val="004C4AE6"/>
    <w:rsid w:val="004C4B97"/>
    <w:rsid w:val="004C5B3B"/>
    <w:rsid w:val="004C5C51"/>
    <w:rsid w:val="004C5DB9"/>
    <w:rsid w:val="004C5E24"/>
    <w:rsid w:val="004C5FC3"/>
    <w:rsid w:val="004C66A1"/>
    <w:rsid w:val="004C67F1"/>
    <w:rsid w:val="004C6B3D"/>
    <w:rsid w:val="004C6D77"/>
    <w:rsid w:val="004C7689"/>
    <w:rsid w:val="004C79B4"/>
    <w:rsid w:val="004C79F3"/>
    <w:rsid w:val="004C7B68"/>
    <w:rsid w:val="004C7F20"/>
    <w:rsid w:val="004D012B"/>
    <w:rsid w:val="004D0F15"/>
    <w:rsid w:val="004D1610"/>
    <w:rsid w:val="004D1814"/>
    <w:rsid w:val="004D1AC2"/>
    <w:rsid w:val="004D1F78"/>
    <w:rsid w:val="004D2968"/>
    <w:rsid w:val="004D29F1"/>
    <w:rsid w:val="004D2C50"/>
    <w:rsid w:val="004D2E49"/>
    <w:rsid w:val="004D31D1"/>
    <w:rsid w:val="004D35A9"/>
    <w:rsid w:val="004D367A"/>
    <w:rsid w:val="004D3803"/>
    <w:rsid w:val="004D3B55"/>
    <w:rsid w:val="004D3B6A"/>
    <w:rsid w:val="004D42E4"/>
    <w:rsid w:val="004D46BE"/>
    <w:rsid w:val="004D4A31"/>
    <w:rsid w:val="004D50F1"/>
    <w:rsid w:val="004D5313"/>
    <w:rsid w:val="004D5BE8"/>
    <w:rsid w:val="004D5C09"/>
    <w:rsid w:val="004D6100"/>
    <w:rsid w:val="004D630B"/>
    <w:rsid w:val="004D64AE"/>
    <w:rsid w:val="004D6884"/>
    <w:rsid w:val="004D6B8C"/>
    <w:rsid w:val="004D7501"/>
    <w:rsid w:val="004E0242"/>
    <w:rsid w:val="004E02C2"/>
    <w:rsid w:val="004E037A"/>
    <w:rsid w:val="004E05FD"/>
    <w:rsid w:val="004E0855"/>
    <w:rsid w:val="004E0CC6"/>
    <w:rsid w:val="004E125C"/>
    <w:rsid w:val="004E19B8"/>
    <w:rsid w:val="004E1C52"/>
    <w:rsid w:val="004E2140"/>
    <w:rsid w:val="004E230F"/>
    <w:rsid w:val="004E24B4"/>
    <w:rsid w:val="004E2CAF"/>
    <w:rsid w:val="004E2DD2"/>
    <w:rsid w:val="004E2DEE"/>
    <w:rsid w:val="004E2FA1"/>
    <w:rsid w:val="004E3122"/>
    <w:rsid w:val="004E331D"/>
    <w:rsid w:val="004E3438"/>
    <w:rsid w:val="004E34C6"/>
    <w:rsid w:val="004E3655"/>
    <w:rsid w:val="004E3CFA"/>
    <w:rsid w:val="004E437D"/>
    <w:rsid w:val="004E462E"/>
    <w:rsid w:val="004E4B96"/>
    <w:rsid w:val="004E4C5C"/>
    <w:rsid w:val="004E4D0A"/>
    <w:rsid w:val="004E50D7"/>
    <w:rsid w:val="004E50F6"/>
    <w:rsid w:val="004E58D8"/>
    <w:rsid w:val="004E5AC7"/>
    <w:rsid w:val="004E63CB"/>
    <w:rsid w:val="004E661C"/>
    <w:rsid w:val="004E6A1A"/>
    <w:rsid w:val="004E6D67"/>
    <w:rsid w:val="004E7583"/>
    <w:rsid w:val="004E77A2"/>
    <w:rsid w:val="004E7EBC"/>
    <w:rsid w:val="004F0054"/>
    <w:rsid w:val="004F00A6"/>
    <w:rsid w:val="004F01EA"/>
    <w:rsid w:val="004F03B3"/>
    <w:rsid w:val="004F0747"/>
    <w:rsid w:val="004F0FD8"/>
    <w:rsid w:val="004F10FA"/>
    <w:rsid w:val="004F1229"/>
    <w:rsid w:val="004F1544"/>
    <w:rsid w:val="004F1D3C"/>
    <w:rsid w:val="004F21A9"/>
    <w:rsid w:val="004F21D6"/>
    <w:rsid w:val="004F227D"/>
    <w:rsid w:val="004F27D9"/>
    <w:rsid w:val="004F2919"/>
    <w:rsid w:val="004F2A1A"/>
    <w:rsid w:val="004F2C00"/>
    <w:rsid w:val="004F3131"/>
    <w:rsid w:val="004F31F0"/>
    <w:rsid w:val="004F322A"/>
    <w:rsid w:val="004F3301"/>
    <w:rsid w:val="004F35E7"/>
    <w:rsid w:val="004F3910"/>
    <w:rsid w:val="004F3AAB"/>
    <w:rsid w:val="004F3BBB"/>
    <w:rsid w:val="004F3BDB"/>
    <w:rsid w:val="004F43C7"/>
    <w:rsid w:val="004F44DB"/>
    <w:rsid w:val="004F459B"/>
    <w:rsid w:val="004F45A4"/>
    <w:rsid w:val="004F47DC"/>
    <w:rsid w:val="004F4A9B"/>
    <w:rsid w:val="004F506A"/>
    <w:rsid w:val="004F540E"/>
    <w:rsid w:val="004F5585"/>
    <w:rsid w:val="004F5738"/>
    <w:rsid w:val="004F634B"/>
    <w:rsid w:val="004F6456"/>
    <w:rsid w:val="004F68E0"/>
    <w:rsid w:val="004F703F"/>
    <w:rsid w:val="004F729C"/>
    <w:rsid w:val="004F72D5"/>
    <w:rsid w:val="004F7BBC"/>
    <w:rsid w:val="005001E0"/>
    <w:rsid w:val="005002F0"/>
    <w:rsid w:val="00500478"/>
    <w:rsid w:val="005004EA"/>
    <w:rsid w:val="00500B57"/>
    <w:rsid w:val="00500C2A"/>
    <w:rsid w:val="00500D9C"/>
    <w:rsid w:val="00500E18"/>
    <w:rsid w:val="0050122F"/>
    <w:rsid w:val="00501378"/>
    <w:rsid w:val="005013A4"/>
    <w:rsid w:val="00501831"/>
    <w:rsid w:val="00501C0C"/>
    <w:rsid w:val="00501D77"/>
    <w:rsid w:val="00501DAC"/>
    <w:rsid w:val="00501E88"/>
    <w:rsid w:val="00501FC9"/>
    <w:rsid w:val="00502049"/>
    <w:rsid w:val="00502476"/>
    <w:rsid w:val="00502C18"/>
    <w:rsid w:val="0050365D"/>
    <w:rsid w:val="00503917"/>
    <w:rsid w:val="00503A92"/>
    <w:rsid w:val="00504703"/>
    <w:rsid w:val="005047F5"/>
    <w:rsid w:val="005048D1"/>
    <w:rsid w:val="00505367"/>
    <w:rsid w:val="0050548B"/>
    <w:rsid w:val="005054C8"/>
    <w:rsid w:val="005055D4"/>
    <w:rsid w:val="0050576D"/>
    <w:rsid w:val="005058A1"/>
    <w:rsid w:val="00505A22"/>
    <w:rsid w:val="00505C20"/>
    <w:rsid w:val="00506B64"/>
    <w:rsid w:val="00506CFD"/>
    <w:rsid w:val="0050710A"/>
    <w:rsid w:val="00507248"/>
    <w:rsid w:val="00507385"/>
    <w:rsid w:val="005075A0"/>
    <w:rsid w:val="005075DD"/>
    <w:rsid w:val="005076BC"/>
    <w:rsid w:val="00507DFD"/>
    <w:rsid w:val="00507E7D"/>
    <w:rsid w:val="00507F6A"/>
    <w:rsid w:val="0051023A"/>
    <w:rsid w:val="00511238"/>
    <w:rsid w:val="0051147B"/>
    <w:rsid w:val="00511585"/>
    <w:rsid w:val="00511C72"/>
    <w:rsid w:val="00512447"/>
    <w:rsid w:val="00512B5A"/>
    <w:rsid w:val="00512C7E"/>
    <w:rsid w:val="005132AE"/>
    <w:rsid w:val="00513314"/>
    <w:rsid w:val="00513515"/>
    <w:rsid w:val="00513DE7"/>
    <w:rsid w:val="00514023"/>
    <w:rsid w:val="0051449F"/>
    <w:rsid w:val="005147A4"/>
    <w:rsid w:val="005147C7"/>
    <w:rsid w:val="00514FBC"/>
    <w:rsid w:val="00515763"/>
    <w:rsid w:val="005162AA"/>
    <w:rsid w:val="00516E0D"/>
    <w:rsid w:val="00517244"/>
    <w:rsid w:val="00517A01"/>
    <w:rsid w:val="00517C54"/>
    <w:rsid w:val="00517F14"/>
    <w:rsid w:val="00520150"/>
    <w:rsid w:val="005202E4"/>
    <w:rsid w:val="00520394"/>
    <w:rsid w:val="0052040F"/>
    <w:rsid w:val="00520528"/>
    <w:rsid w:val="005209C2"/>
    <w:rsid w:val="00520CDC"/>
    <w:rsid w:val="005211BE"/>
    <w:rsid w:val="00521214"/>
    <w:rsid w:val="00521995"/>
    <w:rsid w:val="00521A7F"/>
    <w:rsid w:val="00522465"/>
    <w:rsid w:val="00522900"/>
    <w:rsid w:val="0052295E"/>
    <w:rsid w:val="00522A91"/>
    <w:rsid w:val="00522BE0"/>
    <w:rsid w:val="00522CC8"/>
    <w:rsid w:val="005234C3"/>
    <w:rsid w:val="005234DB"/>
    <w:rsid w:val="00523E11"/>
    <w:rsid w:val="00524522"/>
    <w:rsid w:val="00525409"/>
    <w:rsid w:val="00525560"/>
    <w:rsid w:val="0052568F"/>
    <w:rsid w:val="00525767"/>
    <w:rsid w:val="0052717B"/>
    <w:rsid w:val="00527524"/>
    <w:rsid w:val="0052761F"/>
    <w:rsid w:val="00527783"/>
    <w:rsid w:val="00527AA1"/>
    <w:rsid w:val="00527F94"/>
    <w:rsid w:val="005303B1"/>
    <w:rsid w:val="005308BD"/>
    <w:rsid w:val="00530CD8"/>
    <w:rsid w:val="0053136D"/>
    <w:rsid w:val="0053184B"/>
    <w:rsid w:val="00531C04"/>
    <w:rsid w:val="00531CA1"/>
    <w:rsid w:val="00531CB5"/>
    <w:rsid w:val="00531DF6"/>
    <w:rsid w:val="00532243"/>
    <w:rsid w:val="005322FF"/>
    <w:rsid w:val="00532360"/>
    <w:rsid w:val="005328D4"/>
    <w:rsid w:val="00532AAF"/>
    <w:rsid w:val="00532D43"/>
    <w:rsid w:val="005331C9"/>
    <w:rsid w:val="00533247"/>
    <w:rsid w:val="00533A3E"/>
    <w:rsid w:val="00533F56"/>
    <w:rsid w:val="005344DD"/>
    <w:rsid w:val="0053513B"/>
    <w:rsid w:val="00535327"/>
    <w:rsid w:val="00536073"/>
    <w:rsid w:val="00536199"/>
    <w:rsid w:val="00536302"/>
    <w:rsid w:val="00536778"/>
    <w:rsid w:val="00536836"/>
    <w:rsid w:val="005368DF"/>
    <w:rsid w:val="00536908"/>
    <w:rsid w:val="00536B79"/>
    <w:rsid w:val="00536BEA"/>
    <w:rsid w:val="00536FB3"/>
    <w:rsid w:val="00537399"/>
    <w:rsid w:val="005375E9"/>
    <w:rsid w:val="0054007E"/>
    <w:rsid w:val="005405E5"/>
    <w:rsid w:val="005409ED"/>
    <w:rsid w:val="00540A64"/>
    <w:rsid w:val="00540F3C"/>
    <w:rsid w:val="00540FA9"/>
    <w:rsid w:val="005410BC"/>
    <w:rsid w:val="005411DA"/>
    <w:rsid w:val="00541706"/>
    <w:rsid w:val="00541C12"/>
    <w:rsid w:val="00541CA5"/>
    <w:rsid w:val="00542100"/>
    <w:rsid w:val="00542363"/>
    <w:rsid w:val="005424CE"/>
    <w:rsid w:val="005428DF"/>
    <w:rsid w:val="00542D91"/>
    <w:rsid w:val="00542FFD"/>
    <w:rsid w:val="005435EF"/>
    <w:rsid w:val="0054429C"/>
    <w:rsid w:val="00544741"/>
    <w:rsid w:val="005448B8"/>
    <w:rsid w:val="00545111"/>
    <w:rsid w:val="0054511D"/>
    <w:rsid w:val="00545A43"/>
    <w:rsid w:val="00545BA4"/>
    <w:rsid w:val="005468CC"/>
    <w:rsid w:val="00546DC8"/>
    <w:rsid w:val="00546E72"/>
    <w:rsid w:val="0054704A"/>
    <w:rsid w:val="005476C6"/>
    <w:rsid w:val="00547C4E"/>
    <w:rsid w:val="00547E32"/>
    <w:rsid w:val="0055039D"/>
    <w:rsid w:val="00550A25"/>
    <w:rsid w:val="00550F17"/>
    <w:rsid w:val="005511AE"/>
    <w:rsid w:val="00551551"/>
    <w:rsid w:val="005515F3"/>
    <w:rsid w:val="00551BFB"/>
    <w:rsid w:val="00551CA3"/>
    <w:rsid w:val="005520D0"/>
    <w:rsid w:val="005521A0"/>
    <w:rsid w:val="0055244D"/>
    <w:rsid w:val="00552980"/>
    <w:rsid w:val="00552B16"/>
    <w:rsid w:val="00552F5B"/>
    <w:rsid w:val="00552FA7"/>
    <w:rsid w:val="00553697"/>
    <w:rsid w:val="00553973"/>
    <w:rsid w:val="00553F62"/>
    <w:rsid w:val="005549DA"/>
    <w:rsid w:val="00554DC9"/>
    <w:rsid w:val="0055532A"/>
    <w:rsid w:val="00555809"/>
    <w:rsid w:val="00555A32"/>
    <w:rsid w:val="00555B88"/>
    <w:rsid w:val="00557083"/>
    <w:rsid w:val="00557BCA"/>
    <w:rsid w:val="00557D04"/>
    <w:rsid w:val="00560AFE"/>
    <w:rsid w:val="00561107"/>
    <w:rsid w:val="00561ADA"/>
    <w:rsid w:val="00561EE6"/>
    <w:rsid w:val="005620DC"/>
    <w:rsid w:val="005621F7"/>
    <w:rsid w:val="00562272"/>
    <w:rsid w:val="00562450"/>
    <w:rsid w:val="0056272C"/>
    <w:rsid w:val="00562D7D"/>
    <w:rsid w:val="00562FCB"/>
    <w:rsid w:val="00562FF4"/>
    <w:rsid w:val="00563446"/>
    <w:rsid w:val="005636A1"/>
    <w:rsid w:val="005636BD"/>
    <w:rsid w:val="00563861"/>
    <w:rsid w:val="005639ED"/>
    <w:rsid w:val="00563B21"/>
    <w:rsid w:val="00563C80"/>
    <w:rsid w:val="005640C0"/>
    <w:rsid w:val="00564649"/>
    <w:rsid w:val="005648D6"/>
    <w:rsid w:val="00564F3B"/>
    <w:rsid w:val="00565ED5"/>
    <w:rsid w:val="00566006"/>
    <w:rsid w:val="00566395"/>
    <w:rsid w:val="00566BCF"/>
    <w:rsid w:val="00566DA7"/>
    <w:rsid w:val="005670A2"/>
    <w:rsid w:val="00567CD4"/>
    <w:rsid w:val="005700D6"/>
    <w:rsid w:val="00570236"/>
    <w:rsid w:val="005702C2"/>
    <w:rsid w:val="005703D9"/>
    <w:rsid w:val="0057047D"/>
    <w:rsid w:val="0057056F"/>
    <w:rsid w:val="0057083C"/>
    <w:rsid w:val="0057086E"/>
    <w:rsid w:val="00570E84"/>
    <w:rsid w:val="00570EE2"/>
    <w:rsid w:val="0057150D"/>
    <w:rsid w:val="00571978"/>
    <w:rsid w:val="00571BFA"/>
    <w:rsid w:val="005727F9"/>
    <w:rsid w:val="00572A65"/>
    <w:rsid w:val="00572C34"/>
    <w:rsid w:val="005734A9"/>
    <w:rsid w:val="005736CB"/>
    <w:rsid w:val="005737E8"/>
    <w:rsid w:val="005743EE"/>
    <w:rsid w:val="0057443E"/>
    <w:rsid w:val="005744C5"/>
    <w:rsid w:val="005746F0"/>
    <w:rsid w:val="005746F1"/>
    <w:rsid w:val="005748DF"/>
    <w:rsid w:val="005754B2"/>
    <w:rsid w:val="00575529"/>
    <w:rsid w:val="005758A6"/>
    <w:rsid w:val="005765F5"/>
    <w:rsid w:val="00576F10"/>
    <w:rsid w:val="005774A3"/>
    <w:rsid w:val="005778E3"/>
    <w:rsid w:val="00577B25"/>
    <w:rsid w:val="00577BC6"/>
    <w:rsid w:val="005801E9"/>
    <w:rsid w:val="005802CE"/>
    <w:rsid w:val="0058031C"/>
    <w:rsid w:val="00580470"/>
    <w:rsid w:val="0058075F"/>
    <w:rsid w:val="00580D98"/>
    <w:rsid w:val="00580FCD"/>
    <w:rsid w:val="005814CA"/>
    <w:rsid w:val="00581B57"/>
    <w:rsid w:val="00581B60"/>
    <w:rsid w:val="00582701"/>
    <w:rsid w:val="005827D7"/>
    <w:rsid w:val="00582BFD"/>
    <w:rsid w:val="005830F5"/>
    <w:rsid w:val="005835DA"/>
    <w:rsid w:val="0058396D"/>
    <w:rsid w:val="00583B5A"/>
    <w:rsid w:val="00583DF2"/>
    <w:rsid w:val="005847D8"/>
    <w:rsid w:val="00585083"/>
    <w:rsid w:val="0058549C"/>
    <w:rsid w:val="00585BAC"/>
    <w:rsid w:val="00585EC5"/>
    <w:rsid w:val="00586314"/>
    <w:rsid w:val="0058662A"/>
    <w:rsid w:val="005867B7"/>
    <w:rsid w:val="005868CB"/>
    <w:rsid w:val="00586B5A"/>
    <w:rsid w:val="00586D96"/>
    <w:rsid w:val="005870A5"/>
    <w:rsid w:val="0058733F"/>
    <w:rsid w:val="005878D9"/>
    <w:rsid w:val="00587A0F"/>
    <w:rsid w:val="00587B2D"/>
    <w:rsid w:val="00587D3E"/>
    <w:rsid w:val="00590622"/>
    <w:rsid w:val="00590AE4"/>
    <w:rsid w:val="00590B8A"/>
    <w:rsid w:val="00590E0E"/>
    <w:rsid w:val="00590F1B"/>
    <w:rsid w:val="005914D8"/>
    <w:rsid w:val="00591951"/>
    <w:rsid w:val="00591CD9"/>
    <w:rsid w:val="00591E75"/>
    <w:rsid w:val="00591F1A"/>
    <w:rsid w:val="00592EAD"/>
    <w:rsid w:val="00593099"/>
    <w:rsid w:val="005934AF"/>
    <w:rsid w:val="00593679"/>
    <w:rsid w:val="00593D3D"/>
    <w:rsid w:val="00594643"/>
    <w:rsid w:val="00594B5A"/>
    <w:rsid w:val="00595118"/>
    <w:rsid w:val="00595142"/>
    <w:rsid w:val="00595232"/>
    <w:rsid w:val="0059528E"/>
    <w:rsid w:val="00595487"/>
    <w:rsid w:val="0059554C"/>
    <w:rsid w:val="005957EA"/>
    <w:rsid w:val="0059590B"/>
    <w:rsid w:val="0059625B"/>
    <w:rsid w:val="00596417"/>
    <w:rsid w:val="005965AA"/>
    <w:rsid w:val="00596729"/>
    <w:rsid w:val="00596C5D"/>
    <w:rsid w:val="005974CA"/>
    <w:rsid w:val="0059765B"/>
    <w:rsid w:val="005A0538"/>
    <w:rsid w:val="005A0DC0"/>
    <w:rsid w:val="005A10B0"/>
    <w:rsid w:val="005A13E0"/>
    <w:rsid w:val="005A140E"/>
    <w:rsid w:val="005A16B6"/>
    <w:rsid w:val="005A1718"/>
    <w:rsid w:val="005A19BE"/>
    <w:rsid w:val="005A19D2"/>
    <w:rsid w:val="005A1B37"/>
    <w:rsid w:val="005A1E79"/>
    <w:rsid w:val="005A20B5"/>
    <w:rsid w:val="005A20E5"/>
    <w:rsid w:val="005A20FF"/>
    <w:rsid w:val="005A2986"/>
    <w:rsid w:val="005A2D04"/>
    <w:rsid w:val="005A2DF3"/>
    <w:rsid w:val="005A336D"/>
    <w:rsid w:val="005A347C"/>
    <w:rsid w:val="005A4CDF"/>
    <w:rsid w:val="005A4DF6"/>
    <w:rsid w:val="005A4EE7"/>
    <w:rsid w:val="005A4F1A"/>
    <w:rsid w:val="005A500B"/>
    <w:rsid w:val="005A509D"/>
    <w:rsid w:val="005A50C7"/>
    <w:rsid w:val="005A5161"/>
    <w:rsid w:val="005A5736"/>
    <w:rsid w:val="005A5808"/>
    <w:rsid w:val="005A589C"/>
    <w:rsid w:val="005A5A5F"/>
    <w:rsid w:val="005A5C74"/>
    <w:rsid w:val="005A6ABE"/>
    <w:rsid w:val="005A702E"/>
    <w:rsid w:val="005A70AC"/>
    <w:rsid w:val="005A7976"/>
    <w:rsid w:val="005B0158"/>
    <w:rsid w:val="005B03D9"/>
    <w:rsid w:val="005B040D"/>
    <w:rsid w:val="005B0700"/>
    <w:rsid w:val="005B071E"/>
    <w:rsid w:val="005B0886"/>
    <w:rsid w:val="005B16A2"/>
    <w:rsid w:val="005B17D8"/>
    <w:rsid w:val="005B19A5"/>
    <w:rsid w:val="005B1B4C"/>
    <w:rsid w:val="005B2007"/>
    <w:rsid w:val="005B204C"/>
    <w:rsid w:val="005B2582"/>
    <w:rsid w:val="005B28A8"/>
    <w:rsid w:val="005B2B65"/>
    <w:rsid w:val="005B2F88"/>
    <w:rsid w:val="005B3641"/>
    <w:rsid w:val="005B367A"/>
    <w:rsid w:val="005B3795"/>
    <w:rsid w:val="005B3ECA"/>
    <w:rsid w:val="005B42EF"/>
    <w:rsid w:val="005B4373"/>
    <w:rsid w:val="005B5504"/>
    <w:rsid w:val="005B5CD8"/>
    <w:rsid w:val="005B6364"/>
    <w:rsid w:val="005B636F"/>
    <w:rsid w:val="005B65FF"/>
    <w:rsid w:val="005B6EA1"/>
    <w:rsid w:val="005B71EA"/>
    <w:rsid w:val="005B7821"/>
    <w:rsid w:val="005B7AE9"/>
    <w:rsid w:val="005B7B1C"/>
    <w:rsid w:val="005B7CFA"/>
    <w:rsid w:val="005C003B"/>
    <w:rsid w:val="005C00B2"/>
    <w:rsid w:val="005C022E"/>
    <w:rsid w:val="005C05F9"/>
    <w:rsid w:val="005C0C00"/>
    <w:rsid w:val="005C15BE"/>
    <w:rsid w:val="005C1A6E"/>
    <w:rsid w:val="005C1CFA"/>
    <w:rsid w:val="005C204D"/>
    <w:rsid w:val="005C27B3"/>
    <w:rsid w:val="005C28CD"/>
    <w:rsid w:val="005C2F66"/>
    <w:rsid w:val="005C2F79"/>
    <w:rsid w:val="005C306D"/>
    <w:rsid w:val="005C34D5"/>
    <w:rsid w:val="005C3874"/>
    <w:rsid w:val="005C3E36"/>
    <w:rsid w:val="005C40AE"/>
    <w:rsid w:val="005C4DA9"/>
    <w:rsid w:val="005C4EE3"/>
    <w:rsid w:val="005C5621"/>
    <w:rsid w:val="005C5787"/>
    <w:rsid w:val="005C5A99"/>
    <w:rsid w:val="005C5D17"/>
    <w:rsid w:val="005C64D3"/>
    <w:rsid w:val="005C6949"/>
    <w:rsid w:val="005C6FB6"/>
    <w:rsid w:val="005C7A25"/>
    <w:rsid w:val="005C7DD9"/>
    <w:rsid w:val="005D0045"/>
    <w:rsid w:val="005D034B"/>
    <w:rsid w:val="005D0591"/>
    <w:rsid w:val="005D0880"/>
    <w:rsid w:val="005D0F46"/>
    <w:rsid w:val="005D10C5"/>
    <w:rsid w:val="005D156E"/>
    <w:rsid w:val="005D1C4B"/>
    <w:rsid w:val="005D1DFD"/>
    <w:rsid w:val="005D1E95"/>
    <w:rsid w:val="005D22C0"/>
    <w:rsid w:val="005D264C"/>
    <w:rsid w:val="005D2B80"/>
    <w:rsid w:val="005D3102"/>
    <w:rsid w:val="005D324B"/>
    <w:rsid w:val="005D3D0A"/>
    <w:rsid w:val="005D42BB"/>
    <w:rsid w:val="005D4309"/>
    <w:rsid w:val="005D4E27"/>
    <w:rsid w:val="005D558B"/>
    <w:rsid w:val="005D5D58"/>
    <w:rsid w:val="005D6600"/>
    <w:rsid w:val="005D6B2E"/>
    <w:rsid w:val="005D77C1"/>
    <w:rsid w:val="005D7C79"/>
    <w:rsid w:val="005E1256"/>
    <w:rsid w:val="005E133B"/>
    <w:rsid w:val="005E1704"/>
    <w:rsid w:val="005E18DF"/>
    <w:rsid w:val="005E1BAF"/>
    <w:rsid w:val="005E1D0F"/>
    <w:rsid w:val="005E1E33"/>
    <w:rsid w:val="005E20E8"/>
    <w:rsid w:val="005E251B"/>
    <w:rsid w:val="005E260B"/>
    <w:rsid w:val="005E28C4"/>
    <w:rsid w:val="005E3399"/>
    <w:rsid w:val="005E34B1"/>
    <w:rsid w:val="005E37FC"/>
    <w:rsid w:val="005E391D"/>
    <w:rsid w:val="005E3A8B"/>
    <w:rsid w:val="005E3CC9"/>
    <w:rsid w:val="005E434D"/>
    <w:rsid w:val="005E453E"/>
    <w:rsid w:val="005E4798"/>
    <w:rsid w:val="005E49C3"/>
    <w:rsid w:val="005E4BB9"/>
    <w:rsid w:val="005E4D52"/>
    <w:rsid w:val="005E4D54"/>
    <w:rsid w:val="005E4ECA"/>
    <w:rsid w:val="005E5B38"/>
    <w:rsid w:val="005E5FD2"/>
    <w:rsid w:val="005E5FE2"/>
    <w:rsid w:val="005E64C9"/>
    <w:rsid w:val="005E68C1"/>
    <w:rsid w:val="005E6B2A"/>
    <w:rsid w:val="005E6D61"/>
    <w:rsid w:val="005E78FE"/>
    <w:rsid w:val="005E7BF2"/>
    <w:rsid w:val="005E7CE8"/>
    <w:rsid w:val="005F0860"/>
    <w:rsid w:val="005F0B3C"/>
    <w:rsid w:val="005F0D9C"/>
    <w:rsid w:val="005F137C"/>
    <w:rsid w:val="005F145E"/>
    <w:rsid w:val="005F1BC6"/>
    <w:rsid w:val="005F1E0F"/>
    <w:rsid w:val="005F2074"/>
    <w:rsid w:val="005F26AB"/>
    <w:rsid w:val="005F26AE"/>
    <w:rsid w:val="005F29E2"/>
    <w:rsid w:val="005F2FF1"/>
    <w:rsid w:val="005F317B"/>
    <w:rsid w:val="005F3509"/>
    <w:rsid w:val="005F35BC"/>
    <w:rsid w:val="005F37E3"/>
    <w:rsid w:val="005F396B"/>
    <w:rsid w:val="005F45A3"/>
    <w:rsid w:val="005F4A1D"/>
    <w:rsid w:val="005F5172"/>
    <w:rsid w:val="005F5193"/>
    <w:rsid w:val="005F53AF"/>
    <w:rsid w:val="005F5465"/>
    <w:rsid w:val="005F5EC8"/>
    <w:rsid w:val="005F6735"/>
    <w:rsid w:val="005F6860"/>
    <w:rsid w:val="005F6CCD"/>
    <w:rsid w:val="005F7041"/>
    <w:rsid w:val="005F7229"/>
    <w:rsid w:val="005F74D9"/>
    <w:rsid w:val="005F7A2D"/>
    <w:rsid w:val="0060000F"/>
    <w:rsid w:val="00600168"/>
    <w:rsid w:val="006002BD"/>
    <w:rsid w:val="0060030E"/>
    <w:rsid w:val="006008DA"/>
    <w:rsid w:val="00600954"/>
    <w:rsid w:val="00600AAC"/>
    <w:rsid w:val="00600CD2"/>
    <w:rsid w:val="00601497"/>
    <w:rsid w:val="00601683"/>
    <w:rsid w:val="00601839"/>
    <w:rsid w:val="00601A0C"/>
    <w:rsid w:val="006021EC"/>
    <w:rsid w:val="0060233B"/>
    <w:rsid w:val="006028D3"/>
    <w:rsid w:val="00602C7A"/>
    <w:rsid w:val="00603288"/>
    <w:rsid w:val="006041A3"/>
    <w:rsid w:val="006042EC"/>
    <w:rsid w:val="00604E47"/>
    <w:rsid w:val="006050A9"/>
    <w:rsid w:val="00605157"/>
    <w:rsid w:val="00605459"/>
    <w:rsid w:val="006055C5"/>
    <w:rsid w:val="006055CC"/>
    <w:rsid w:val="0060571B"/>
    <w:rsid w:val="00605770"/>
    <w:rsid w:val="006057C0"/>
    <w:rsid w:val="00605938"/>
    <w:rsid w:val="00605AF6"/>
    <w:rsid w:val="00605C7C"/>
    <w:rsid w:val="00605CEF"/>
    <w:rsid w:val="00606333"/>
    <w:rsid w:val="00606832"/>
    <w:rsid w:val="00606966"/>
    <w:rsid w:val="00606B76"/>
    <w:rsid w:val="00606BE5"/>
    <w:rsid w:val="00606F6F"/>
    <w:rsid w:val="006070C6"/>
    <w:rsid w:val="00607B3A"/>
    <w:rsid w:val="00607D6A"/>
    <w:rsid w:val="006105AD"/>
    <w:rsid w:val="00610C52"/>
    <w:rsid w:val="00611169"/>
    <w:rsid w:val="006114CE"/>
    <w:rsid w:val="006118D5"/>
    <w:rsid w:val="00611DEB"/>
    <w:rsid w:val="006126CD"/>
    <w:rsid w:val="00613158"/>
    <w:rsid w:val="006134BF"/>
    <w:rsid w:val="00613B39"/>
    <w:rsid w:val="0061428A"/>
    <w:rsid w:val="00614839"/>
    <w:rsid w:val="00614850"/>
    <w:rsid w:val="0061497D"/>
    <w:rsid w:val="00614A5C"/>
    <w:rsid w:val="00614ABB"/>
    <w:rsid w:val="00614E07"/>
    <w:rsid w:val="00615466"/>
    <w:rsid w:val="00615576"/>
    <w:rsid w:val="00615965"/>
    <w:rsid w:val="00615B79"/>
    <w:rsid w:val="00615EC1"/>
    <w:rsid w:val="00615EF6"/>
    <w:rsid w:val="0061635F"/>
    <w:rsid w:val="00616466"/>
    <w:rsid w:val="00616482"/>
    <w:rsid w:val="00616519"/>
    <w:rsid w:val="00616530"/>
    <w:rsid w:val="00616577"/>
    <w:rsid w:val="00616663"/>
    <w:rsid w:val="0061678F"/>
    <w:rsid w:val="0061691B"/>
    <w:rsid w:val="00616D30"/>
    <w:rsid w:val="00616E10"/>
    <w:rsid w:val="0061736D"/>
    <w:rsid w:val="00617718"/>
    <w:rsid w:val="006177EC"/>
    <w:rsid w:val="00620270"/>
    <w:rsid w:val="006203E3"/>
    <w:rsid w:val="00620583"/>
    <w:rsid w:val="00620A0F"/>
    <w:rsid w:val="00620EB8"/>
    <w:rsid w:val="006211CF"/>
    <w:rsid w:val="00621442"/>
    <w:rsid w:val="00621482"/>
    <w:rsid w:val="006219FA"/>
    <w:rsid w:val="00621BBC"/>
    <w:rsid w:val="00622894"/>
    <w:rsid w:val="006228DA"/>
    <w:rsid w:val="00623817"/>
    <w:rsid w:val="006242DE"/>
    <w:rsid w:val="0062445E"/>
    <w:rsid w:val="006249C1"/>
    <w:rsid w:val="00624FE2"/>
    <w:rsid w:val="0062501F"/>
    <w:rsid w:val="00626335"/>
    <w:rsid w:val="00626810"/>
    <w:rsid w:val="00626918"/>
    <w:rsid w:val="00626AE3"/>
    <w:rsid w:val="00626D9B"/>
    <w:rsid w:val="00626FAD"/>
    <w:rsid w:val="006270E7"/>
    <w:rsid w:val="006273B2"/>
    <w:rsid w:val="00627473"/>
    <w:rsid w:val="00627684"/>
    <w:rsid w:val="00627C27"/>
    <w:rsid w:val="00627CDF"/>
    <w:rsid w:val="00627EC1"/>
    <w:rsid w:val="00627F33"/>
    <w:rsid w:val="00630885"/>
    <w:rsid w:val="00630D60"/>
    <w:rsid w:val="006318E8"/>
    <w:rsid w:val="00631EB4"/>
    <w:rsid w:val="00632041"/>
    <w:rsid w:val="00632A18"/>
    <w:rsid w:val="00633307"/>
    <w:rsid w:val="006334D0"/>
    <w:rsid w:val="006337A3"/>
    <w:rsid w:val="006337E4"/>
    <w:rsid w:val="00633FDF"/>
    <w:rsid w:val="0063447C"/>
    <w:rsid w:val="0063492C"/>
    <w:rsid w:val="00634EC5"/>
    <w:rsid w:val="00634FC5"/>
    <w:rsid w:val="0063515C"/>
    <w:rsid w:val="00636478"/>
    <w:rsid w:val="00636641"/>
    <w:rsid w:val="00636681"/>
    <w:rsid w:val="00636D65"/>
    <w:rsid w:val="00636E01"/>
    <w:rsid w:val="006374BF"/>
    <w:rsid w:val="0064008C"/>
    <w:rsid w:val="00640A15"/>
    <w:rsid w:val="00640AA9"/>
    <w:rsid w:val="006412EA"/>
    <w:rsid w:val="006414C9"/>
    <w:rsid w:val="006419B8"/>
    <w:rsid w:val="006419E3"/>
    <w:rsid w:val="00641ABB"/>
    <w:rsid w:val="00641C6B"/>
    <w:rsid w:val="006421B8"/>
    <w:rsid w:val="00642314"/>
    <w:rsid w:val="006424B5"/>
    <w:rsid w:val="0064260E"/>
    <w:rsid w:val="0064263D"/>
    <w:rsid w:val="00642702"/>
    <w:rsid w:val="006429BB"/>
    <w:rsid w:val="00642A2E"/>
    <w:rsid w:val="00642ACE"/>
    <w:rsid w:val="006443CC"/>
    <w:rsid w:val="006449C5"/>
    <w:rsid w:val="00645791"/>
    <w:rsid w:val="006462B4"/>
    <w:rsid w:val="00646A3B"/>
    <w:rsid w:val="00647356"/>
    <w:rsid w:val="006475EE"/>
    <w:rsid w:val="00647640"/>
    <w:rsid w:val="00650100"/>
    <w:rsid w:val="00650AF0"/>
    <w:rsid w:val="00650F27"/>
    <w:rsid w:val="00651134"/>
    <w:rsid w:val="0065148D"/>
    <w:rsid w:val="006515D4"/>
    <w:rsid w:val="00651671"/>
    <w:rsid w:val="006516ED"/>
    <w:rsid w:val="00651AA8"/>
    <w:rsid w:val="00651AB2"/>
    <w:rsid w:val="00651ABE"/>
    <w:rsid w:val="00651EE6"/>
    <w:rsid w:val="00652167"/>
    <w:rsid w:val="0065222A"/>
    <w:rsid w:val="00652A1F"/>
    <w:rsid w:val="00652A73"/>
    <w:rsid w:val="00652CBD"/>
    <w:rsid w:val="00652F77"/>
    <w:rsid w:val="00653551"/>
    <w:rsid w:val="00653D1F"/>
    <w:rsid w:val="006543A4"/>
    <w:rsid w:val="006543AC"/>
    <w:rsid w:val="00654798"/>
    <w:rsid w:val="006548E9"/>
    <w:rsid w:val="00654B6F"/>
    <w:rsid w:val="00654F90"/>
    <w:rsid w:val="0065501E"/>
    <w:rsid w:val="00655AFD"/>
    <w:rsid w:val="00655C42"/>
    <w:rsid w:val="00655D04"/>
    <w:rsid w:val="00655F0B"/>
    <w:rsid w:val="00655FD4"/>
    <w:rsid w:val="006560FB"/>
    <w:rsid w:val="006562BC"/>
    <w:rsid w:val="00656E11"/>
    <w:rsid w:val="00657010"/>
    <w:rsid w:val="006578B7"/>
    <w:rsid w:val="006578DB"/>
    <w:rsid w:val="00657968"/>
    <w:rsid w:val="00657C88"/>
    <w:rsid w:val="006603AF"/>
    <w:rsid w:val="00660CEC"/>
    <w:rsid w:val="00660DD4"/>
    <w:rsid w:val="00660F73"/>
    <w:rsid w:val="00660FD5"/>
    <w:rsid w:val="00661669"/>
    <w:rsid w:val="0066199D"/>
    <w:rsid w:val="00661EDE"/>
    <w:rsid w:val="00661EF9"/>
    <w:rsid w:val="00662036"/>
    <w:rsid w:val="006620BE"/>
    <w:rsid w:val="00662325"/>
    <w:rsid w:val="00663044"/>
    <w:rsid w:val="006634D1"/>
    <w:rsid w:val="006635E1"/>
    <w:rsid w:val="0066386E"/>
    <w:rsid w:val="0066437F"/>
    <w:rsid w:val="006646FF"/>
    <w:rsid w:val="00664B2D"/>
    <w:rsid w:val="00664BA2"/>
    <w:rsid w:val="00664DF5"/>
    <w:rsid w:val="00664E39"/>
    <w:rsid w:val="00665062"/>
    <w:rsid w:val="00665445"/>
    <w:rsid w:val="00665980"/>
    <w:rsid w:val="00665DDD"/>
    <w:rsid w:val="00665F1D"/>
    <w:rsid w:val="006662B4"/>
    <w:rsid w:val="00666647"/>
    <w:rsid w:val="00666EA3"/>
    <w:rsid w:val="00667ABC"/>
    <w:rsid w:val="006700CC"/>
    <w:rsid w:val="00670D54"/>
    <w:rsid w:val="00670FB3"/>
    <w:rsid w:val="00670FDF"/>
    <w:rsid w:val="00671497"/>
    <w:rsid w:val="0067197D"/>
    <w:rsid w:val="00671A96"/>
    <w:rsid w:val="00672D9A"/>
    <w:rsid w:val="00672EE0"/>
    <w:rsid w:val="00673406"/>
    <w:rsid w:val="0067398C"/>
    <w:rsid w:val="00673AEA"/>
    <w:rsid w:val="00673DEA"/>
    <w:rsid w:val="006744EA"/>
    <w:rsid w:val="00674554"/>
    <w:rsid w:val="00674836"/>
    <w:rsid w:val="00674A5F"/>
    <w:rsid w:val="00674BF6"/>
    <w:rsid w:val="00675974"/>
    <w:rsid w:val="00675F0D"/>
    <w:rsid w:val="0067624E"/>
    <w:rsid w:val="006762B4"/>
    <w:rsid w:val="00676D23"/>
    <w:rsid w:val="0067729F"/>
    <w:rsid w:val="006779EC"/>
    <w:rsid w:val="00677A4D"/>
    <w:rsid w:val="00677DEF"/>
    <w:rsid w:val="006803BD"/>
    <w:rsid w:val="0068083C"/>
    <w:rsid w:val="00680931"/>
    <w:rsid w:val="0068094F"/>
    <w:rsid w:val="00680BD5"/>
    <w:rsid w:val="00681BBB"/>
    <w:rsid w:val="00681EDC"/>
    <w:rsid w:val="00682261"/>
    <w:rsid w:val="006823F5"/>
    <w:rsid w:val="00682514"/>
    <w:rsid w:val="00682644"/>
    <w:rsid w:val="00682717"/>
    <w:rsid w:val="00682977"/>
    <w:rsid w:val="00682BB5"/>
    <w:rsid w:val="00682FE1"/>
    <w:rsid w:val="00684398"/>
    <w:rsid w:val="006858F1"/>
    <w:rsid w:val="00685AAA"/>
    <w:rsid w:val="00685C62"/>
    <w:rsid w:val="0068653F"/>
    <w:rsid w:val="00686761"/>
    <w:rsid w:val="00686B66"/>
    <w:rsid w:val="00686D3B"/>
    <w:rsid w:val="0068730D"/>
    <w:rsid w:val="00687FC3"/>
    <w:rsid w:val="00690422"/>
    <w:rsid w:val="006907FF"/>
    <w:rsid w:val="006908AB"/>
    <w:rsid w:val="00690C01"/>
    <w:rsid w:val="006910CE"/>
    <w:rsid w:val="006918A0"/>
    <w:rsid w:val="006918A1"/>
    <w:rsid w:val="00692553"/>
    <w:rsid w:val="006925F3"/>
    <w:rsid w:val="006929E1"/>
    <w:rsid w:val="00692B29"/>
    <w:rsid w:val="00692B49"/>
    <w:rsid w:val="00692F0D"/>
    <w:rsid w:val="00693596"/>
    <w:rsid w:val="006936AC"/>
    <w:rsid w:val="00693A29"/>
    <w:rsid w:val="00693E99"/>
    <w:rsid w:val="00693EA3"/>
    <w:rsid w:val="00693FCF"/>
    <w:rsid w:val="006940DF"/>
    <w:rsid w:val="00694935"/>
    <w:rsid w:val="00694E5D"/>
    <w:rsid w:val="00694F32"/>
    <w:rsid w:val="0069555A"/>
    <w:rsid w:val="00695C1D"/>
    <w:rsid w:val="00695CCD"/>
    <w:rsid w:val="00695EE1"/>
    <w:rsid w:val="006962C8"/>
    <w:rsid w:val="0069668E"/>
    <w:rsid w:val="00696827"/>
    <w:rsid w:val="0069682D"/>
    <w:rsid w:val="00696899"/>
    <w:rsid w:val="00696A41"/>
    <w:rsid w:val="00697363"/>
    <w:rsid w:val="006973DA"/>
    <w:rsid w:val="00697775"/>
    <w:rsid w:val="006A0426"/>
    <w:rsid w:val="006A0503"/>
    <w:rsid w:val="006A084B"/>
    <w:rsid w:val="006A0909"/>
    <w:rsid w:val="006A0E4A"/>
    <w:rsid w:val="006A149A"/>
    <w:rsid w:val="006A1654"/>
    <w:rsid w:val="006A197E"/>
    <w:rsid w:val="006A1D9D"/>
    <w:rsid w:val="006A1DC4"/>
    <w:rsid w:val="006A1F2D"/>
    <w:rsid w:val="006A24C0"/>
    <w:rsid w:val="006A269D"/>
    <w:rsid w:val="006A27DE"/>
    <w:rsid w:val="006A2892"/>
    <w:rsid w:val="006A2CE4"/>
    <w:rsid w:val="006A347D"/>
    <w:rsid w:val="006A3B80"/>
    <w:rsid w:val="006A4546"/>
    <w:rsid w:val="006A53B0"/>
    <w:rsid w:val="006A5623"/>
    <w:rsid w:val="006A5D71"/>
    <w:rsid w:val="006A625D"/>
    <w:rsid w:val="006A6709"/>
    <w:rsid w:val="006A67E1"/>
    <w:rsid w:val="006A6E93"/>
    <w:rsid w:val="006A78BC"/>
    <w:rsid w:val="006B03A4"/>
    <w:rsid w:val="006B0944"/>
    <w:rsid w:val="006B103E"/>
    <w:rsid w:val="006B1222"/>
    <w:rsid w:val="006B1C85"/>
    <w:rsid w:val="006B1D6A"/>
    <w:rsid w:val="006B1D70"/>
    <w:rsid w:val="006B219D"/>
    <w:rsid w:val="006B2366"/>
    <w:rsid w:val="006B2E32"/>
    <w:rsid w:val="006B2ECA"/>
    <w:rsid w:val="006B2FD5"/>
    <w:rsid w:val="006B352F"/>
    <w:rsid w:val="006B3729"/>
    <w:rsid w:val="006B38A7"/>
    <w:rsid w:val="006B38FD"/>
    <w:rsid w:val="006B4035"/>
    <w:rsid w:val="006B42FC"/>
    <w:rsid w:val="006B4848"/>
    <w:rsid w:val="006B4D69"/>
    <w:rsid w:val="006B4DCC"/>
    <w:rsid w:val="006B4EC8"/>
    <w:rsid w:val="006B5023"/>
    <w:rsid w:val="006B6166"/>
    <w:rsid w:val="006B7350"/>
    <w:rsid w:val="006B7727"/>
    <w:rsid w:val="006B77C9"/>
    <w:rsid w:val="006B7D76"/>
    <w:rsid w:val="006B7FC2"/>
    <w:rsid w:val="006C021B"/>
    <w:rsid w:val="006C0382"/>
    <w:rsid w:val="006C03C9"/>
    <w:rsid w:val="006C0470"/>
    <w:rsid w:val="006C0F84"/>
    <w:rsid w:val="006C11C4"/>
    <w:rsid w:val="006C15D3"/>
    <w:rsid w:val="006C164B"/>
    <w:rsid w:val="006C1BA2"/>
    <w:rsid w:val="006C1FAC"/>
    <w:rsid w:val="006C2499"/>
    <w:rsid w:val="006C28F0"/>
    <w:rsid w:val="006C2DA1"/>
    <w:rsid w:val="006C2DF1"/>
    <w:rsid w:val="006C2E93"/>
    <w:rsid w:val="006C2ED7"/>
    <w:rsid w:val="006C3530"/>
    <w:rsid w:val="006C3661"/>
    <w:rsid w:val="006C3823"/>
    <w:rsid w:val="006C39C0"/>
    <w:rsid w:val="006C3D3E"/>
    <w:rsid w:val="006C3F6E"/>
    <w:rsid w:val="006C4046"/>
    <w:rsid w:val="006C40FB"/>
    <w:rsid w:val="006C43C7"/>
    <w:rsid w:val="006C46E2"/>
    <w:rsid w:val="006C47C3"/>
    <w:rsid w:val="006C510F"/>
    <w:rsid w:val="006C544C"/>
    <w:rsid w:val="006C5860"/>
    <w:rsid w:val="006C5C48"/>
    <w:rsid w:val="006C5D37"/>
    <w:rsid w:val="006C6B5F"/>
    <w:rsid w:val="006C717E"/>
    <w:rsid w:val="006C7196"/>
    <w:rsid w:val="006C71B6"/>
    <w:rsid w:val="006C7650"/>
    <w:rsid w:val="006D0018"/>
    <w:rsid w:val="006D013B"/>
    <w:rsid w:val="006D030E"/>
    <w:rsid w:val="006D0592"/>
    <w:rsid w:val="006D05B3"/>
    <w:rsid w:val="006D0999"/>
    <w:rsid w:val="006D0DD4"/>
    <w:rsid w:val="006D10CF"/>
    <w:rsid w:val="006D12A9"/>
    <w:rsid w:val="006D12C9"/>
    <w:rsid w:val="006D1593"/>
    <w:rsid w:val="006D166D"/>
    <w:rsid w:val="006D1A13"/>
    <w:rsid w:val="006D1B53"/>
    <w:rsid w:val="006D1CFB"/>
    <w:rsid w:val="006D1F61"/>
    <w:rsid w:val="006D2776"/>
    <w:rsid w:val="006D2C01"/>
    <w:rsid w:val="006D2FDA"/>
    <w:rsid w:val="006D2FE3"/>
    <w:rsid w:val="006D321C"/>
    <w:rsid w:val="006D3573"/>
    <w:rsid w:val="006D38D7"/>
    <w:rsid w:val="006D3C00"/>
    <w:rsid w:val="006D3FD2"/>
    <w:rsid w:val="006D4163"/>
    <w:rsid w:val="006D4584"/>
    <w:rsid w:val="006D4897"/>
    <w:rsid w:val="006D4A02"/>
    <w:rsid w:val="006D4B12"/>
    <w:rsid w:val="006D4CFE"/>
    <w:rsid w:val="006D4D24"/>
    <w:rsid w:val="006D4D31"/>
    <w:rsid w:val="006D4D8E"/>
    <w:rsid w:val="006D5203"/>
    <w:rsid w:val="006D556B"/>
    <w:rsid w:val="006D5B2D"/>
    <w:rsid w:val="006D61F6"/>
    <w:rsid w:val="006D6266"/>
    <w:rsid w:val="006D6450"/>
    <w:rsid w:val="006D6706"/>
    <w:rsid w:val="006D6F71"/>
    <w:rsid w:val="006D7085"/>
    <w:rsid w:val="006D72E9"/>
    <w:rsid w:val="006D7358"/>
    <w:rsid w:val="006D7A30"/>
    <w:rsid w:val="006D7B6B"/>
    <w:rsid w:val="006D7C41"/>
    <w:rsid w:val="006E0093"/>
    <w:rsid w:val="006E04F8"/>
    <w:rsid w:val="006E06A0"/>
    <w:rsid w:val="006E0781"/>
    <w:rsid w:val="006E0A07"/>
    <w:rsid w:val="006E1174"/>
    <w:rsid w:val="006E11F5"/>
    <w:rsid w:val="006E1228"/>
    <w:rsid w:val="006E1444"/>
    <w:rsid w:val="006E1653"/>
    <w:rsid w:val="006E187C"/>
    <w:rsid w:val="006E18B5"/>
    <w:rsid w:val="006E19B9"/>
    <w:rsid w:val="006E1ABA"/>
    <w:rsid w:val="006E292C"/>
    <w:rsid w:val="006E2C32"/>
    <w:rsid w:val="006E352B"/>
    <w:rsid w:val="006E3B07"/>
    <w:rsid w:val="006E3C73"/>
    <w:rsid w:val="006E3D28"/>
    <w:rsid w:val="006E44C0"/>
    <w:rsid w:val="006E453A"/>
    <w:rsid w:val="006E4664"/>
    <w:rsid w:val="006E48E9"/>
    <w:rsid w:val="006E495C"/>
    <w:rsid w:val="006E4AEE"/>
    <w:rsid w:val="006E50FE"/>
    <w:rsid w:val="006E5377"/>
    <w:rsid w:val="006E5403"/>
    <w:rsid w:val="006E5794"/>
    <w:rsid w:val="006E59B4"/>
    <w:rsid w:val="006E607A"/>
    <w:rsid w:val="006E62A0"/>
    <w:rsid w:val="006E6408"/>
    <w:rsid w:val="006E6F1E"/>
    <w:rsid w:val="006E7C79"/>
    <w:rsid w:val="006F076D"/>
    <w:rsid w:val="006F0C74"/>
    <w:rsid w:val="006F0DEC"/>
    <w:rsid w:val="006F1063"/>
    <w:rsid w:val="006F1A24"/>
    <w:rsid w:val="006F1BEA"/>
    <w:rsid w:val="006F1C80"/>
    <w:rsid w:val="006F1CCB"/>
    <w:rsid w:val="006F20A4"/>
    <w:rsid w:val="006F2148"/>
    <w:rsid w:val="006F22DD"/>
    <w:rsid w:val="006F24F1"/>
    <w:rsid w:val="006F2561"/>
    <w:rsid w:val="006F276F"/>
    <w:rsid w:val="006F295F"/>
    <w:rsid w:val="006F2A61"/>
    <w:rsid w:val="006F2BE1"/>
    <w:rsid w:val="006F2D46"/>
    <w:rsid w:val="006F2FF3"/>
    <w:rsid w:val="006F365B"/>
    <w:rsid w:val="006F387E"/>
    <w:rsid w:val="006F3A2C"/>
    <w:rsid w:val="006F3C75"/>
    <w:rsid w:val="006F3E2D"/>
    <w:rsid w:val="006F43D3"/>
    <w:rsid w:val="006F4E77"/>
    <w:rsid w:val="006F4F51"/>
    <w:rsid w:val="006F5227"/>
    <w:rsid w:val="006F5FC4"/>
    <w:rsid w:val="006F6378"/>
    <w:rsid w:val="006F654E"/>
    <w:rsid w:val="006F68D5"/>
    <w:rsid w:val="006F6965"/>
    <w:rsid w:val="006F6A7A"/>
    <w:rsid w:val="006F6DAF"/>
    <w:rsid w:val="006F6F1B"/>
    <w:rsid w:val="006F7121"/>
    <w:rsid w:val="006F7776"/>
    <w:rsid w:val="006F7FEA"/>
    <w:rsid w:val="007000A7"/>
    <w:rsid w:val="00700A41"/>
    <w:rsid w:val="00700B3C"/>
    <w:rsid w:val="00700F65"/>
    <w:rsid w:val="007011A9"/>
    <w:rsid w:val="00701DCE"/>
    <w:rsid w:val="00702433"/>
    <w:rsid w:val="0070246E"/>
    <w:rsid w:val="007027BE"/>
    <w:rsid w:val="00702935"/>
    <w:rsid w:val="00702B04"/>
    <w:rsid w:val="00702B80"/>
    <w:rsid w:val="0070343C"/>
    <w:rsid w:val="007037D4"/>
    <w:rsid w:val="007037F0"/>
    <w:rsid w:val="00703CC1"/>
    <w:rsid w:val="0070478D"/>
    <w:rsid w:val="00704834"/>
    <w:rsid w:val="0070600E"/>
    <w:rsid w:val="00706327"/>
    <w:rsid w:val="007067D4"/>
    <w:rsid w:val="00706E33"/>
    <w:rsid w:val="007070C6"/>
    <w:rsid w:val="00707611"/>
    <w:rsid w:val="00710110"/>
    <w:rsid w:val="00710431"/>
    <w:rsid w:val="00710C03"/>
    <w:rsid w:val="00711056"/>
    <w:rsid w:val="0071133D"/>
    <w:rsid w:val="00711358"/>
    <w:rsid w:val="007117C4"/>
    <w:rsid w:val="00711AFB"/>
    <w:rsid w:val="00713121"/>
    <w:rsid w:val="00713826"/>
    <w:rsid w:val="0071436B"/>
    <w:rsid w:val="00714425"/>
    <w:rsid w:val="00715437"/>
    <w:rsid w:val="00715443"/>
    <w:rsid w:val="00715591"/>
    <w:rsid w:val="007155BA"/>
    <w:rsid w:val="007161DA"/>
    <w:rsid w:val="00716383"/>
    <w:rsid w:val="007163CD"/>
    <w:rsid w:val="0071686C"/>
    <w:rsid w:val="00716B48"/>
    <w:rsid w:val="007171A3"/>
    <w:rsid w:val="007172D1"/>
    <w:rsid w:val="007175CD"/>
    <w:rsid w:val="007176B4"/>
    <w:rsid w:val="00717820"/>
    <w:rsid w:val="00717EA1"/>
    <w:rsid w:val="00717FB5"/>
    <w:rsid w:val="00720536"/>
    <w:rsid w:val="00720785"/>
    <w:rsid w:val="00720C0B"/>
    <w:rsid w:val="00720DC6"/>
    <w:rsid w:val="00721093"/>
    <w:rsid w:val="00721129"/>
    <w:rsid w:val="00721757"/>
    <w:rsid w:val="00721A29"/>
    <w:rsid w:val="00721F64"/>
    <w:rsid w:val="00722167"/>
    <w:rsid w:val="00722312"/>
    <w:rsid w:val="007224BD"/>
    <w:rsid w:val="00722E74"/>
    <w:rsid w:val="0072300B"/>
    <w:rsid w:val="0072351C"/>
    <w:rsid w:val="007238EB"/>
    <w:rsid w:val="00723A3E"/>
    <w:rsid w:val="00723A71"/>
    <w:rsid w:val="007244BA"/>
    <w:rsid w:val="00724612"/>
    <w:rsid w:val="00724ADD"/>
    <w:rsid w:val="00724DB6"/>
    <w:rsid w:val="00725250"/>
    <w:rsid w:val="00725572"/>
    <w:rsid w:val="0072586E"/>
    <w:rsid w:val="00725B1F"/>
    <w:rsid w:val="00725B6A"/>
    <w:rsid w:val="00725D20"/>
    <w:rsid w:val="00726037"/>
    <w:rsid w:val="007263AE"/>
    <w:rsid w:val="00726843"/>
    <w:rsid w:val="00726DD2"/>
    <w:rsid w:val="007273B2"/>
    <w:rsid w:val="00727FBB"/>
    <w:rsid w:val="007304A1"/>
    <w:rsid w:val="0073091A"/>
    <w:rsid w:val="00730C2E"/>
    <w:rsid w:val="007313DB"/>
    <w:rsid w:val="00731545"/>
    <w:rsid w:val="00731646"/>
    <w:rsid w:val="00731A79"/>
    <w:rsid w:val="00731DFF"/>
    <w:rsid w:val="00732061"/>
    <w:rsid w:val="0073271C"/>
    <w:rsid w:val="007327D2"/>
    <w:rsid w:val="0073280E"/>
    <w:rsid w:val="00732DFD"/>
    <w:rsid w:val="00733ABB"/>
    <w:rsid w:val="00733B26"/>
    <w:rsid w:val="007340CE"/>
    <w:rsid w:val="007342DF"/>
    <w:rsid w:val="00734670"/>
    <w:rsid w:val="0073559C"/>
    <w:rsid w:val="007356D0"/>
    <w:rsid w:val="0073593A"/>
    <w:rsid w:val="00736293"/>
    <w:rsid w:val="00736982"/>
    <w:rsid w:val="0073729C"/>
    <w:rsid w:val="0073730D"/>
    <w:rsid w:val="00737C31"/>
    <w:rsid w:val="00737DCC"/>
    <w:rsid w:val="00740263"/>
    <w:rsid w:val="00740348"/>
    <w:rsid w:val="00740613"/>
    <w:rsid w:val="0074119F"/>
    <w:rsid w:val="007411FE"/>
    <w:rsid w:val="007413E5"/>
    <w:rsid w:val="00741AC4"/>
    <w:rsid w:val="007420EC"/>
    <w:rsid w:val="00742337"/>
    <w:rsid w:val="007428BF"/>
    <w:rsid w:val="007429E3"/>
    <w:rsid w:val="00742EB9"/>
    <w:rsid w:val="00743016"/>
    <w:rsid w:val="00743882"/>
    <w:rsid w:val="0074506E"/>
    <w:rsid w:val="00745571"/>
    <w:rsid w:val="0074597F"/>
    <w:rsid w:val="00745A97"/>
    <w:rsid w:val="00745AC0"/>
    <w:rsid w:val="00746178"/>
    <w:rsid w:val="00746222"/>
    <w:rsid w:val="007463E4"/>
    <w:rsid w:val="007465F3"/>
    <w:rsid w:val="007468F7"/>
    <w:rsid w:val="00746E0E"/>
    <w:rsid w:val="00747122"/>
    <w:rsid w:val="007476C0"/>
    <w:rsid w:val="00747E58"/>
    <w:rsid w:val="0075038D"/>
    <w:rsid w:val="00750425"/>
    <w:rsid w:val="007504A5"/>
    <w:rsid w:val="007509D2"/>
    <w:rsid w:val="00750B5E"/>
    <w:rsid w:val="00750C2B"/>
    <w:rsid w:val="00750D4E"/>
    <w:rsid w:val="00751A17"/>
    <w:rsid w:val="00753A15"/>
    <w:rsid w:val="00753C47"/>
    <w:rsid w:val="0075468B"/>
    <w:rsid w:val="00754829"/>
    <w:rsid w:val="0075495F"/>
    <w:rsid w:val="0075531F"/>
    <w:rsid w:val="0075553B"/>
    <w:rsid w:val="007556B3"/>
    <w:rsid w:val="0075578E"/>
    <w:rsid w:val="00755EF6"/>
    <w:rsid w:val="00756078"/>
    <w:rsid w:val="007563FC"/>
    <w:rsid w:val="0075649A"/>
    <w:rsid w:val="00756575"/>
    <w:rsid w:val="007565F3"/>
    <w:rsid w:val="007568E6"/>
    <w:rsid w:val="0075692E"/>
    <w:rsid w:val="007569A4"/>
    <w:rsid w:val="007569B5"/>
    <w:rsid w:val="00756A26"/>
    <w:rsid w:val="00757457"/>
    <w:rsid w:val="00757559"/>
    <w:rsid w:val="0075787E"/>
    <w:rsid w:val="007578A3"/>
    <w:rsid w:val="00757D71"/>
    <w:rsid w:val="00757EF9"/>
    <w:rsid w:val="007601F3"/>
    <w:rsid w:val="00760747"/>
    <w:rsid w:val="00761677"/>
    <w:rsid w:val="0076199D"/>
    <w:rsid w:val="00761A59"/>
    <w:rsid w:val="00761A89"/>
    <w:rsid w:val="0076228E"/>
    <w:rsid w:val="007624E5"/>
    <w:rsid w:val="007625BB"/>
    <w:rsid w:val="00762B69"/>
    <w:rsid w:val="00762CF7"/>
    <w:rsid w:val="007633BE"/>
    <w:rsid w:val="00763FEB"/>
    <w:rsid w:val="0076441B"/>
    <w:rsid w:val="00764969"/>
    <w:rsid w:val="00764AC9"/>
    <w:rsid w:val="00764BAD"/>
    <w:rsid w:val="00764D1C"/>
    <w:rsid w:val="00765673"/>
    <w:rsid w:val="007658DC"/>
    <w:rsid w:val="00765C86"/>
    <w:rsid w:val="0076664C"/>
    <w:rsid w:val="00766D61"/>
    <w:rsid w:val="00766DC1"/>
    <w:rsid w:val="007671E0"/>
    <w:rsid w:val="007673B1"/>
    <w:rsid w:val="0076773D"/>
    <w:rsid w:val="00767D81"/>
    <w:rsid w:val="00767E81"/>
    <w:rsid w:val="007705CA"/>
    <w:rsid w:val="00770861"/>
    <w:rsid w:val="0077097F"/>
    <w:rsid w:val="00770B3B"/>
    <w:rsid w:val="00770B6B"/>
    <w:rsid w:val="00770C5A"/>
    <w:rsid w:val="0077108C"/>
    <w:rsid w:val="00771D71"/>
    <w:rsid w:val="0077216F"/>
    <w:rsid w:val="00772228"/>
    <w:rsid w:val="00772DF3"/>
    <w:rsid w:val="00772E61"/>
    <w:rsid w:val="00772F2F"/>
    <w:rsid w:val="00772F72"/>
    <w:rsid w:val="00773023"/>
    <w:rsid w:val="007731CB"/>
    <w:rsid w:val="007733FD"/>
    <w:rsid w:val="007739BB"/>
    <w:rsid w:val="00773A6C"/>
    <w:rsid w:val="00773D96"/>
    <w:rsid w:val="0077441B"/>
    <w:rsid w:val="0077445C"/>
    <w:rsid w:val="007744AA"/>
    <w:rsid w:val="0077451E"/>
    <w:rsid w:val="00774623"/>
    <w:rsid w:val="00774B6B"/>
    <w:rsid w:val="00774C09"/>
    <w:rsid w:val="00774E14"/>
    <w:rsid w:val="00775430"/>
    <w:rsid w:val="007754BA"/>
    <w:rsid w:val="0077576A"/>
    <w:rsid w:val="007759E4"/>
    <w:rsid w:val="00775DB6"/>
    <w:rsid w:val="00776237"/>
    <w:rsid w:val="0077627D"/>
    <w:rsid w:val="0077669E"/>
    <w:rsid w:val="00776A88"/>
    <w:rsid w:val="00776D0F"/>
    <w:rsid w:val="00777201"/>
    <w:rsid w:val="0077733F"/>
    <w:rsid w:val="0077757A"/>
    <w:rsid w:val="007777B0"/>
    <w:rsid w:val="007778AF"/>
    <w:rsid w:val="007778D5"/>
    <w:rsid w:val="00777E19"/>
    <w:rsid w:val="00780542"/>
    <w:rsid w:val="00780806"/>
    <w:rsid w:val="007809D9"/>
    <w:rsid w:val="00780E43"/>
    <w:rsid w:val="0078115E"/>
    <w:rsid w:val="0078130B"/>
    <w:rsid w:val="007814A2"/>
    <w:rsid w:val="00781741"/>
    <w:rsid w:val="00781910"/>
    <w:rsid w:val="007819FC"/>
    <w:rsid w:val="00781CF8"/>
    <w:rsid w:val="00781D0B"/>
    <w:rsid w:val="00781F0F"/>
    <w:rsid w:val="00782CB4"/>
    <w:rsid w:val="00782CB5"/>
    <w:rsid w:val="00783188"/>
    <w:rsid w:val="0078371D"/>
    <w:rsid w:val="00783778"/>
    <w:rsid w:val="00783A57"/>
    <w:rsid w:val="00783EC6"/>
    <w:rsid w:val="00784662"/>
    <w:rsid w:val="00784804"/>
    <w:rsid w:val="00784EA5"/>
    <w:rsid w:val="0078522E"/>
    <w:rsid w:val="007852E0"/>
    <w:rsid w:val="00785C12"/>
    <w:rsid w:val="00785E29"/>
    <w:rsid w:val="007860A0"/>
    <w:rsid w:val="007863B7"/>
    <w:rsid w:val="00786C71"/>
    <w:rsid w:val="00786E4D"/>
    <w:rsid w:val="00786EF4"/>
    <w:rsid w:val="007870C9"/>
    <w:rsid w:val="007870DC"/>
    <w:rsid w:val="00787AB2"/>
    <w:rsid w:val="0079005D"/>
    <w:rsid w:val="007902B6"/>
    <w:rsid w:val="00790C89"/>
    <w:rsid w:val="007911CF"/>
    <w:rsid w:val="0079153A"/>
    <w:rsid w:val="007916A6"/>
    <w:rsid w:val="00791B16"/>
    <w:rsid w:val="00791F25"/>
    <w:rsid w:val="0079207B"/>
    <w:rsid w:val="00792737"/>
    <w:rsid w:val="00792A17"/>
    <w:rsid w:val="00792FCC"/>
    <w:rsid w:val="007932E3"/>
    <w:rsid w:val="00793C07"/>
    <w:rsid w:val="00793E42"/>
    <w:rsid w:val="00793E82"/>
    <w:rsid w:val="0079419A"/>
    <w:rsid w:val="007941D2"/>
    <w:rsid w:val="00794318"/>
    <w:rsid w:val="00794530"/>
    <w:rsid w:val="0079465B"/>
    <w:rsid w:val="0079490C"/>
    <w:rsid w:val="00794DEA"/>
    <w:rsid w:val="007957E4"/>
    <w:rsid w:val="00795ACE"/>
    <w:rsid w:val="00796A18"/>
    <w:rsid w:val="00796C3F"/>
    <w:rsid w:val="00797712"/>
    <w:rsid w:val="00797873"/>
    <w:rsid w:val="00797CBB"/>
    <w:rsid w:val="00797DF8"/>
    <w:rsid w:val="007A038D"/>
    <w:rsid w:val="007A0430"/>
    <w:rsid w:val="007A0D06"/>
    <w:rsid w:val="007A118B"/>
    <w:rsid w:val="007A128A"/>
    <w:rsid w:val="007A180D"/>
    <w:rsid w:val="007A1FE9"/>
    <w:rsid w:val="007A283C"/>
    <w:rsid w:val="007A2937"/>
    <w:rsid w:val="007A2D2C"/>
    <w:rsid w:val="007A32BC"/>
    <w:rsid w:val="007A33AA"/>
    <w:rsid w:val="007A3C96"/>
    <w:rsid w:val="007A3F94"/>
    <w:rsid w:val="007A413B"/>
    <w:rsid w:val="007A44B1"/>
    <w:rsid w:val="007A46C2"/>
    <w:rsid w:val="007A482A"/>
    <w:rsid w:val="007A5183"/>
    <w:rsid w:val="007A54CE"/>
    <w:rsid w:val="007A558B"/>
    <w:rsid w:val="007A5752"/>
    <w:rsid w:val="007A5A66"/>
    <w:rsid w:val="007A5FD5"/>
    <w:rsid w:val="007A76AF"/>
    <w:rsid w:val="007A774F"/>
    <w:rsid w:val="007A7B2E"/>
    <w:rsid w:val="007A7C41"/>
    <w:rsid w:val="007B0128"/>
    <w:rsid w:val="007B0486"/>
    <w:rsid w:val="007B0AAE"/>
    <w:rsid w:val="007B0E12"/>
    <w:rsid w:val="007B0E6C"/>
    <w:rsid w:val="007B1293"/>
    <w:rsid w:val="007B1E77"/>
    <w:rsid w:val="007B1F95"/>
    <w:rsid w:val="007B25CD"/>
    <w:rsid w:val="007B320A"/>
    <w:rsid w:val="007B3218"/>
    <w:rsid w:val="007B3586"/>
    <w:rsid w:val="007B3A4C"/>
    <w:rsid w:val="007B3BA7"/>
    <w:rsid w:val="007B43C8"/>
    <w:rsid w:val="007B43FE"/>
    <w:rsid w:val="007B4540"/>
    <w:rsid w:val="007B4D97"/>
    <w:rsid w:val="007B4DFE"/>
    <w:rsid w:val="007B50D0"/>
    <w:rsid w:val="007B530B"/>
    <w:rsid w:val="007B5B7B"/>
    <w:rsid w:val="007B5D49"/>
    <w:rsid w:val="007B5E2A"/>
    <w:rsid w:val="007B5E9F"/>
    <w:rsid w:val="007B616F"/>
    <w:rsid w:val="007B6867"/>
    <w:rsid w:val="007B75CF"/>
    <w:rsid w:val="007B7ECD"/>
    <w:rsid w:val="007B7FC3"/>
    <w:rsid w:val="007C01FC"/>
    <w:rsid w:val="007C0556"/>
    <w:rsid w:val="007C0FE5"/>
    <w:rsid w:val="007C1190"/>
    <w:rsid w:val="007C1460"/>
    <w:rsid w:val="007C1B76"/>
    <w:rsid w:val="007C1DB4"/>
    <w:rsid w:val="007C2592"/>
    <w:rsid w:val="007C2EB6"/>
    <w:rsid w:val="007C3197"/>
    <w:rsid w:val="007C360E"/>
    <w:rsid w:val="007C3848"/>
    <w:rsid w:val="007C3DB2"/>
    <w:rsid w:val="007C3E89"/>
    <w:rsid w:val="007C3F12"/>
    <w:rsid w:val="007C4105"/>
    <w:rsid w:val="007C4713"/>
    <w:rsid w:val="007C4F22"/>
    <w:rsid w:val="007C6731"/>
    <w:rsid w:val="007C69DB"/>
    <w:rsid w:val="007C70C6"/>
    <w:rsid w:val="007C7257"/>
    <w:rsid w:val="007C7B7A"/>
    <w:rsid w:val="007C7D85"/>
    <w:rsid w:val="007C7EAC"/>
    <w:rsid w:val="007D0B9A"/>
    <w:rsid w:val="007D0EEA"/>
    <w:rsid w:val="007D167F"/>
    <w:rsid w:val="007D1A69"/>
    <w:rsid w:val="007D1B48"/>
    <w:rsid w:val="007D1EB3"/>
    <w:rsid w:val="007D201D"/>
    <w:rsid w:val="007D259D"/>
    <w:rsid w:val="007D2BA8"/>
    <w:rsid w:val="007D2BF2"/>
    <w:rsid w:val="007D2C1D"/>
    <w:rsid w:val="007D3480"/>
    <w:rsid w:val="007D3608"/>
    <w:rsid w:val="007D3AC3"/>
    <w:rsid w:val="007D4024"/>
    <w:rsid w:val="007D428A"/>
    <w:rsid w:val="007D445D"/>
    <w:rsid w:val="007D466A"/>
    <w:rsid w:val="007D48F3"/>
    <w:rsid w:val="007D4BD3"/>
    <w:rsid w:val="007D504C"/>
    <w:rsid w:val="007D59A7"/>
    <w:rsid w:val="007D5D86"/>
    <w:rsid w:val="007D6356"/>
    <w:rsid w:val="007D6519"/>
    <w:rsid w:val="007D6EDB"/>
    <w:rsid w:val="007D6FA1"/>
    <w:rsid w:val="007D71CA"/>
    <w:rsid w:val="007D7655"/>
    <w:rsid w:val="007D7AF1"/>
    <w:rsid w:val="007D7BA7"/>
    <w:rsid w:val="007D7EA1"/>
    <w:rsid w:val="007E0168"/>
    <w:rsid w:val="007E0442"/>
    <w:rsid w:val="007E0615"/>
    <w:rsid w:val="007E0C85"/>
    <w:rsid w:val="007E1020"/>
    <w:rsid w:val="007E110C"/>
    <w:rsid w:val="007E1A16"/>
    <w:rsid w:val="007E1EDA"/>
    <w:rsid w:val="007E282B"/>
    <w:rsid w:val="007E283B"/>
    <w:rsid w:val="007E2901"/>
    <w:rsid w:val="007E2D65"/>
    <w:rsid w:val="007E3265"/>
    <w:rsid w:val="007E38F3"/>
    <w:rsid w:val="007E3DD8"/>
    <w:rsid w:val="007E404C"/>
    <w:rsid w:val="007E40FA"/>
    <w:rsid w:val="007E440E"/>
    <w:rsid w:val="007E4B82"/>
    <w:rsid w:val="007E4C70"/>
    <w:rsid w:val="007E4F7D"/>
    <w:rsid w:val="007E4FB1"/>
    <w:rsid w:val="007E595C"/>
    <w:rsid w:val="007E5C57"/>
    <w:rsid w:val="007E62BA"/>
    <w:rsid w:val="007E65D1"/>
    <w:rsid w:val="007E66BD"/>
    <w:rsid w:val="007E694E"/>
    <w:rsid w:val="007E77DE"/>
    <w:rsid w:val="007E78B4"/>
    <w:rsid w:val="007E7B6E"/>
    <w:rsid w:val="007F0160"/>
    <w:rsid w:val="007F0263"/>
    <w:rsid w:val="007F0309"/>
    <w:rsid w:val="007F05EB"/>
    <w:rsid w:val="007F0AD1"/>
    <w:rsid w:val="007F0DDF"/>
    <w:rsid w:val="007F0EA0"/>
    <w:rsid w:val="007F10FF"/>
    <w:rsid w:val="007F13B7"/>
    <w:rsid w:val="007F18C2"/>
    <w:rsid w:val="007F1CF8"/>
    <w:rsid w:val="007F2395"/>
    <w:rsid w:val="007F2E9D"/>
    <w:rsid w:val="007F329B"/>
    <w:rsid w:val="007F39A6"/>
    <w:rsid w:val="007F3AE1"/>
    <w:rsid w:val="007F3FB0"/>
    <w:rsid w:val="007F436C"/>
    <w:rsid w:val="007F48E3"/>
    <w:rsid w:val="007F4F18"/>
    <w:rsid w:val="007F550B"/>
    <w:rsid w:val="007F659C"/>
    <w:rsid w:val="007F67B9"/>
    <w:rsid w:val="007F6BAE"/>
    <w:rsid w:val="007F6BC1"/>
    <w:rsid w:val="007F71BF"/>
    <w:rsid w:val="007F74BF"/>
    <w:rsid w:val="007F7508"/>
    <w:rsid w:val="007F75D4"/>
    <w:rsid w:val="007F79CD"/>
    <w:rsid w:val="007F7FDA"/>
    <w:rsid w:val="00800928"/>
    <w:rsid w:val="00800949"/>
    <w:rsid w:val="00800957"/>
    <w:rsid w:val="00800A4B"/>
    <w:rsid w:val="00800BE7"/>
    <w:rsid w:val="00800FE1"/>
    <w:rsid w:val="008012A1"/>
    <w:rsid w:val="008012EE"/>
    <w:rsid w:val="008013E7"/>
    <w:rsid w:val="00801983"/>
    <w:rsid w:val="00801A79"/>
    <w:rsid w:val="00801B08"/>
    <w:rsid w:val="00802064"/>
    <w:rsid w:val="00802226"/>
    <w:rsid w:val="008022D4"/>
    <w:rsid w:val="008022FA"/>
    <w:rsid w:val="00802A1A"/>
    <w:rsid w:val="00802AE6"/>
    <w:rsid w:val="00802E95"/>
    <w:rsid w:val="008030E9"/>
    <w:rsid w:val="00803128"/>
    <w:rsid w:val="0080372A"/>
    <w:rsid w:val="00803785"/>
    <w:rsid w:val="008037F4"/>
    <w:rsid w:val="0080409F"/>
    <w:rsid w:val="00804245"/>
    <w:rsid w:val="00804680"/>
    <w:rsid w:val="00804744"/>
    <w:rsid w:val="00804BE9"/>
    <w:rsid w:val="00804E17"/>
    <w:rsid w:val="008051BC"/>
    <w:rsid w:val="008052DB"/>
    <w:rsid w:val="00805959"/>
    <w:rsid w:val="00805A65"/>
    <w:rsid w:val="00805AEE"/>
    <w:rsid w:val="00805DEE"/>
    <w:rsid w:val="0080659D"/>
    <w:rsid w:val="008065E1"/>
    <w:rsid w:val="00806A49"/>
    <w:rsid w:val="00806C30"/>
    <w:rsid w:val="0080713F"/>
    <w:rsid w:val="00807857"/>
    <w:rsid w:val="008079BE"/>
    <w:rsid w:val="00807B40"/>
    <w:rsid w:val="00810090"/>
    <w:rsid w:val="008101D9"/>
    <w:rsid w:val="0081106D"/>
    <w:rsid w:val="008113D0"/>
    <w:rsid w:val="00811796"/>
    <w:rsid w:val="00812137"/>
    <w:rsid w:val="00812463"/>
    <w:rsid w:val="008130B4"/>
    <w:rsid w:val="00813247"/>
    <w:rsid w:val="00813581"/>
    <w:rsid w:val="00813B76"/>
    <w:rsid w:val="00813CE3"/>
    <w:rsid w:val="00814217"/>
    <w:rsid w:val="0081423F"/>
    <w:rsid w:val="00814840"/>
    <w:rsid w:val="00814EA7"/>
    <w:rsid w:val="008150B3"/>
    <w:rsid w:val="008152AD"/>
    <w:rsid w:val="0081576B"/>
    <w:rsid w:val="00815D5A"/>
    <w:rsid w:val="00816230"/>
    <w:rsid w:val="0081669D"/>
    <w:rsid w:val="0081670A"/>
    <w:rsid w:val="00816E86"/>
    <w:rsid w:val="00816F23"/>
    <w:rsid w:val="00816F73"/>
    <w:rsid w:val="00817118"/>
    <w:rsid w:val="00817346"/>
    <w:rsid w:val="00817800"/>
    <w:rsid w:val="00817F70"/>
    <w:rsid w:val="00820793"/>
    <w:rsid w:val="008207D5"/>
    <w:rsid w:val="00820F67"/>
    <w:rsid w:val="00821203"/>
    <w:rsid w:val="00821723"/>
    <w:rsid w:val="00821870"/>
    <w:rsid w:val="00821A87"/>
    <w:rsid w:val="008226E0"/>
    <w:rsid w:val="00822C62"/>
    <w:rsid w:val="00822C7F"/>
    <w:rsid w:val="00822E71"/>
    <w:rsid w:val="00823350"/>
    <w:rsid w:val="00823DC4"/>
    <w:rsid w:val="008240D1"/>
    <w:rsid w:val="008245A0"/>
    <w:rsid w:val="008255CF"/>
    <w:rsid w:val="00826201"/>
    <w:rsid w:val="00826379"/>
    <w:rsid w:val="00826A63"/>
    <w:rsid w:val="008271B7"/>
    <w:rsid w:val="008271CC"/>
    <w:rsid w:val="008272AA"/>
    <w:rsid w:val="008273CF"/>
    <w:rsid w:val="00827E11"/>
    <w:rsid w:val="00830181"/>
    <w:rsid w:val="008302CC"/>
    <w:rsid w:val="008302E5"/>
    <w:rsid w:val="00830525"/>
    <w:rsid w:val="00830623"/>
    <w:rsid w:val="00830701"/>
    <w:rsid w:val="00830843"/>
    <w:rsid w:val="00830BDB"/>
    <w:rsid w:val="00830BEB"/>
    <w:rsid w:val="008314AD"/>
    <w:rsid w:val="0083163A"/>
    <w:rsid w:val="0083206D"/>
    <w:rsid w:val="00832398"/>
    <w:rsid w:val="008323A0"/>
    <w:rsid w:val="00832DFF"/>
    <w:rsid w:val="00832F5B"/>
    <w:rsid w:val="008331F2"/>
    <w:rsid w:val="0083397B"/>
    <w:rsid w:val="008339E9"/>
    <w:rsid w:val="00834428"/>
    <w:rsid w:val="00834A37"/>
    <w:rsid w:val="00834BA3"/>
    <w:rsid w:val="00834E3E"/>
    <w:rsid w:val="00835972"/>
    <w:rsid w:val="008359B4"/>
    <w:rsid w:val="00835FB4"/>
    <w:rsid w:val="008364D2"/>
    <w:rsid w:val="00836AAF"/>
    <w:rsid w:val="00836C96"/>
    <w:rsid w:val="00837175"/>
    <w:rsid w:val="008372DD"/>
    <w:rsid w:val="00837790"/>
    <w:rsid w:val="00837BA0"/>
    <w:rsid w:val="00837D47"/>
    <w:rsid w:val="008400E2"/>
    <w:rsid w:val="008405B7"/>
    <w:rsid w:val="0084095C"/>
    <w:rsid w:val="00840BCB"/>
    <w:rsid w:val="00840F1D"/>
    <w:rsid w:val="008417B5"/>
    <w:rsid w:val="00841F2B"/>
    <w:rsid w:val="00842F89"/>
    <w:rsid w:val="008434DB"/>
    <w:rsid w:val="0084375E"/>
    <w:rsid w:val="008437DF"/>
    <w:rsid w:val="008441A9"/>
    <w:rsid w:val="008444B6"/>
    <w:rsid w:val="008447D0"/>
    <w:rsid w:val="00845046"/>
    <w:rsid w:val="008456D1"/>
    <w:rsid w:val="00845834"/>
    <w:rsid w:val="008464A6"/>
    <w:rsid w:val="00846524"/>
    <w:rsid w:val="00846A6D"/>
    <w:rsid w:val="00847091"/>
    <w:rsid w:val="00847154"/>
    <w:rsid w:val="008471C6"/>
    <w:rsid w:val="008473A9"/>
    <w:rsid w:val="0084763D"/>
    <w:rsid w:val="008478B0"/>
    <w:rsid w:val="00847B1A"/>
    <w:rsid w:val="008504B0"/>
    <w:rsid w:val="008507BF"/>
    <w:rsid w:val="0085080B"/>
    <w:rsid w:val="008508D5"/>
    <w:rsid w:val="00850AAD"/>
    <w:rsid w:val="0085100C"/>
    <w:rsid w:val="00851223"/>
    <w:rsid w:val="0085142E"/>
    <w:rsid w:val="008519B5"/>
    <w:rsid w:val="00852153"/>
    <w:rsid w:val="00852257"/>
    <w:rsid w:val="00852549"/>
    <w:rsid w:val="008526BF"/>
    <w:rsid w:val="008528CE"/>
    <w:rsid w:val="00852E06"/>
    <w:rsid w:val="00853342"/>
    <w:rsid w:val="00853347"/>
    <w:rsid w:val="0085347D"/>
    <w:rsid w:val="008534EE"/>
    <w:rsid w:val="00853BCE"/>
    <w:rsid w:val="00853BEE"/>
    <w:rsid w:val="008541B3"/>
    <w:rsid w:val="00854450"/>
    <w:rsid w:val="0085496E"/>
    <w:rsid w:val="0085498B"/>
    <w:rsid w:val="00854AA4"/>
    <w:rsid w:val="008552F2"/>
    <w:rsid w:val="00855E65"/>
    <w:rsid w:val="00856052"/>
    <w:rsid w:val="00856393"/>
    <w:rsid w:val="008563B7"/>
    <w:rsid w:val="0085682A"/>
    <w:rsid w:val="00856995"/>
    <w:rsid w:val="00857004"/>
    <w:rsid w:val="0085737B"/>
    <w:rsid w:val="008574D4"/>
    <w:rsid w:val="0085769F"/>
    <w:rsid w:val="008600DB"/>
    <w:rsid w:val="00860218"/>
    <w:rsid w:val="00860306"/>
    <w:rsid w:val="00860EB6"/>
    <w:rsid w:val="00861111"/>
    <w:rsid w:val="00861161"/>
    <w:rsid w:val="0086151A"/>
    <w:rsid w:val="00861576"/>
    <w:rsid w:val="0086187A"/>
    <w:rsid w:val="00861F18"/>
    <w:rsid w:val="008620B1"/>
    <w:rsid w:val="00862198"/>
    <w:rsid w:val="00862381"/>
    <w:rsid w:val="00863098"/>
    <w:rsid w:val="008632AE"/>
    <w:rsid w:val="00863699"/>
    <w:rsid w:val="008639E3"/>
    <w:rsid w:val="00863A34"/>
    <w:rsid w:val="00863AE5"/>
    <w:rsid w:val="00863B4F"/>
    <w:rsid w:val="00863E69"/>
    <w:rsid w:val="008643E7"/>
    <w:rsid w:val="00864ABE"/>
    <w:rsid w:val="008652C7"/>
    <w:rsid w:val="008656AA"/>
    <w:rsid w:val="008657EF"/>
    <w:rsid w:val="00865A39"/>
    <w:rsid w:val="00865AB6"/>
    <w:rsid w:val="0086631B"/>
    <w:rsid w:val="00866E8B"/>
    <w:rsid w:val="00866F35"/>
    <w:rsid w:val="008673C6"/>
    <w:rsid w:val="0086783E"/>
    <w:rsid w:val="0086794B"/>
    <w:rsid w:val="008679EF"/>
    <w:rsid w:val="00867AF8"/>
    <w:rsid w:val="00870FD8"/>
    <w:rsid w:val="00870FF3"/>
    <w:rsid w:val="008718BD"/>
    <w:rsid w:val="00871B7A"/>
    <w:rsid w:val="00871F48"/>
    <w:rsid w:val="00872B01"/>
    <w:rsid w:val="00872E96"/>
    <w:rsid w:val="00872F65"/>
    <w:rsid w:val="008732DF"/>
    <w:rsid w:val="008739FA"/>
    <w:rsid w:val="00873C82"/>
    <w:rsid w:val="00873D21"/>
    <w:rsid w:val="00874144"/>
    <w:rsid w:val="00874360"/>
    <w:rsid w:val="00874641"/>
    <w:rsid w:val="00874BAD"/>
    <w:rsid w:val="00874D7B"/>
    <w:rsid w:val="0087529B"/>
    <w:rsid w:val="008752C3"/>
    <w:rsid w:val="00875525"/>
    <w:rsid w:val="0087561C"/>
    <w:rsid w:val="00875904"/>
    <w:rsid w:val="00875909"/>
    <w:rsid w:val="00875949"/>
    <w:rsid w:val="0087647A"/>
    <w:rsid w:val="00876828"/>
    <w:rsid w:val="00876DD5"/>
    <w:rsid w:val="00876DEB"/>
    <w:rsid w:val="008772BA"/>
    <w:rsid w:val="00877886"/>
    <w:rsid w:val="00877937"/>
    <w:rsid w:val="00877AEF"/>
    <w:rsid w:val="00877C42"/>
    <w:rsid w:val="00877DAE"/>
    <w:rsid w:val="00877EE6"/>
    <w:rsid w:val="00880100"/>
    <w:rsid w:val="00880B5A"/>
    <w:rsid w:val="008811B9"/>
    <w:rsid w:val="00881473"/>
    <w:rsid w:val="00881B4C"/>
    <w:rsid w:val="00881C75"/>
    <w:rsid w:val="00882537"/>
    <w:rsid w:val="0088264E"/>
    <w:rsid w:val="00882981"/>
    <w:rsid w:val="00882A65"/>
    <w:rsid w:val="00882E2D"/>
    <w:rsid w:val="00882ECC"/>
    <w:rsid w:val="00883290"/>
    <w:rsid w:val="00883998"/>
    <w:rsid w:val="008839D0"/>
    <w:rsid w:val="0088403A"/>
    <w:rsid w:val="008840FD"/>
    <w:rsid w:val="00884220"/>
    <w:rsid w:val="0088436F"/>
    <w:rsid w:val="0088458D"/>
    <w:rsid w:val="00884B57"/>
    <w:rsid w:val="00884CEB"/>
    <w:rsid w:val="008850FA"/>
    <w:rsid w:val="0088519C"/>
    <w:rsid w:val="0088547B"/>
    <w:rsid w:val="008859C2"/>
    <w:rsid w:val="00885ADC"/>
    <w:rsid w:val="0088616C"/>
    <w:rsid w:val="00886652"/>
    <w:rsid w:val="00886BA7"/>
    <w:rsid w:val="0088723E"/>
    <w:rsid w:val="008874F4"/>
    <w:rsid w:val="008875E2"/>
    <w:rsid w:val="008878F7"/>
    <w:rsid w:val="00890057"/>
    <w:rsid w:val="0089013E"/>
    <w:rsid w:val="008903C4"/>
    <w:rsid w:val="008907BA"/>
    <w:rsid w:val="00890A79"/>
    <w:rsid w:val="00890D9B"/>
    <w:rsid w:val="0089103A"/>
    <w:rsid w:val="00891548"/>
    <w:rsid w:val="00891575"/>
    <w:rsid w:val="00892197"/>
    <w:rsid w:val="008925C0"/>
    <w:rsid w:val="0089275E"/>
    <w:rsid w:val="00892876"/>
    <w:rsid w:val="008929C1"/>
    <w:rsid w:val="00892F1E"/>
    <w:rsid w:val="008933AC"/>
    <w:rsid w:val="008934AD"/>
    <w:rsid w:val="00893A2C"/>
    <w:rsid w:val="00893B8F"/>
    <w:rsid w:val="00893BEA"/>
    <w:rsid w:val="00893E0B"/>
    <w:rsid w:val="00893F40"/>
    <w:rsid w:val="00893FEC"/>
    <w:rsid w:val="0089432B"/>
    <w:rsid w:val="00894536"/>
    <w:rsid w:val="00894827"/>
    <w:rsid w:val="00894872"/>
    <w:rsid w:val="00894952"/>
    <w:rsid w:val="0089498F"/>
    <w:rsid w:val="008949DF"/>
    <w:rsid w:val="00894A64"/>
    <w:rsid w:val="00894C6E"/>
    <w:rsid w:val="00894D7D"/>
    <w:rsid w:val="00894E03"/>
    <w:rsid w:val="0089502C"/>
    <w:rsid w:val="008951FE"/>
    <w:rsid w:val="008952A5"/>
    <w:rsid w:val="008955FA"/>
    <w:rsid w:val="00895685"/>
    <w:rsid w:val="00895811"/>
    <w:rsid w:val="00895A6E"/>
    <w:rsid w:val="008963C8"/>
    <w:rsid w:val="0089698A"/>
    <w:rsid w:val="00896B23"/>
    <w:rsid w:val="00897132"/>
    <w:rsid w:val="00897342"/>
    <w:rsid w:val="008975EB"/>
    <w:rsid w:val="00897A5D"/>
    <w:rsid w:val="00897C08"/>
    <w:rsid w:val="00897CB7"/>
    <w:rsid w:val="008A0472"/>
    <w:rsid w:val="008A06DC"/>
    <w:rsid w:val="008A0821"/>
    <w:rsid w:val="008A1131"/>
    <w:rsid w:val="008A1375"/>
    <w:rsid w:val="008A1732"/>
    <w:rsid w:val="008A19D8"/>
    <w:rsid w:val="008A1BA5"/>
    <w:rsid w:val="008A1D17"/>
    <w:rsid w:val="008A20AD"/>
    <w:rsid w:val="008A20DD"/>
    <w:rsid w:val="008A2400"/>
    <w:rsid w:val="008A2A4B"/>
    <w:rsid w:val="008A2B50"/>
    <w:rsid w:val="008A2CC0"/>
    <w:rsid w:val="008A39F2"/>
    <w:rsid w:val="008A3A62"/>
    <w:rsid w:val="008A3E8D"/>
    <w:rsid w:val="008A3EB3"/>
    <w:rsid w:val="008A466F"/>
    <w:rsid w:val="008A47F4"/>
    <w:rsid w:val="008A4DA6"/>
    <w:rsid w:val="008A5278"/>
    <w:rsid w:val="008A5DB2"/>
    <w:rsid w:val="008A5E79"/>
    <w:rsid w:val="008A5FBC"/>
    <w:rsid w:val="008A61A0"/>
    <w:rsid w:val="008A6302"/>
    <w:rsid w:val="008A6CAB"/>
    <w:rsid w:val="008A71B9"/>
    <w:rsid w:val="008A7515"/>
    <w:rsid w:val="008A75B9"/>
    <w:rsid w:val="008A77ED"/>
    <w:rsid w:val="008A7830"/>
    <w:rsid w:val="008A7AC0"/>
    <w:rsid w:val="008A7C35"/>
    <w:rsid w:val="008A7D86"/>
    <w:rsid w:val="008B007F"/>
    <w:rsid w:val="008B01A5"/>
    <w:rsid w:val="008B0C93"/>
    <w:rsid w:val="008B0E60"/>
    <w:rsid w:val="008B0F85"/>
    <w:rsid w:val="008B0F94"/>
    <w:rsid w:val="008B1181"/>
    <w:rsid w:val="008B182C"/>
    <w:rsid w:val="008B204D"/>
    <w:rsid w:val="008B2522"/>
    <w:rsid w:val="008B2792"/>
    <w:rsid w:val="008B2B90"/>
    <w:rsid w:val="008B2BBE"/>
    <w:rsid w:val="008B32C1"/>
    <w:rsid w:val="008B3A15"/>
    <w:rsid w:val="008B462C"/>
    <w:rsid w:val="008B4A14"/>
    <w:rsid w:val="008B5010"/>
    <w:rsid w:val="008B556A"/>
    <w:rsid w:val="008B5687"/>
    <w:rsid w:val="008B58A9"/>
    <w:rsid w:val="008B5D6F"/>
    <w:rsid w:val="008B5F0C"/>
    <w:rsid w:val="008B5F43"/>
    <w:rsid w:val="008B60C5"/>
    <w:rsid w:val="008B60EB"/>
    <w:rsid w:val="008B64F8"/>
    <w:rsid w:val="008B651B"/>
    <w:rsid w:val="008B6C18"/>
    <w:rsid w:val="008B6C4E"/>
    <w:rsid w:val="008B6EE9"/>
    <w:rsid w:val="008B70B6"/>
    <w:rsid w:val="008B73C2"/>
    <w:rsid w:val="008B795D"/>
    <w:rsid w:val="008C0269"/>
    <w:rsid w:val="008C03A6"/>
    <w:rsid w:val="008C0591"/>
    <w:rsid w:val="008C086C"/>
    <w:rsid w:val="008C0A5C"/>
    <w:rsid w:val="008C0DE3"/>
    <w:rsid w:val="008C123E"/>
    <w:rsid w:val="008C17E7"/>
    <w:rsid w:val="008C18E1"/>
    <w:rsid w:val="008C1E5B"/>
    <w:rsid w:val="008C202B"/>
    <w:rsid w:val="008C229C"/>
    <w:rsid w:val="008C2D36"/>
    <w:rsid w:val="008C2EF0"/>
    <w:rsid w:val="008C3C4F"/>
    <w:rsid w:val="008C4020"/>
    <w:rsid w:val="008C421B"/>
    <w:rsid w:val="008C47FC"/>
    <w:rsid w:val="008C4A85"/>
    <w:rsid w:val="008C4F29"/>
    <w:rsid w:val="008C5577"/>
    <w:rsid w:val="008C57D6"/>
    <w:rsid w:val="008C580C"/>
    <w:rsid w:val="008C5A68"/>
    <w:rsid w:val="008C5C7F"/>
    <w:rsid w:val="008C608E"/>
    <w:rsid w:val="008C6202"/>
    <w:rsid w:val="008C6724"/>
    <w:rsid w:val="008C6827"/>
    <w:rsid w:val="008C6A66"/>
    <w:rsid w:val="008C6F26"/>
    <w:rsid w:val="008D04C8"/>
    <w:rsid w:val="008D05B1"/>
    <w:rsid w:val="008D0836"/>
    <w:rsid w:val="008D0CBB"/>
    <w:rsid w:val="008D269B"/>
    <w:rsid w:val="008D26CF"/>
    <w:rsid w:val="008D28EE"/>
    <w:rsid w:val="008D30E8"/>
    <w:rsid w:val="008D3442"/>
    <w:rsid w:val="008D3E72"/>
    <w:rsid w:val="008D3E95"/>
    <w:rsid w:val="008D45B7"/>
    <w:rsid w:val="008D45E0"/>
    <w:rsid w:val="008D47F0"/>
    <w:rsid w:val="008D4B58"/>
    <w:rsid w:val="008D5017"/>
    <w:rsid w:val="008D5429"/>
    <w:rsid w:val="008D5645"/>
    <w:rsid w:val="008D58F0"/>
    <w:rsid w:val="008D5AE6"/>
    <w:rsid w:val="008D5E56"/>
    <w:rsid w:val="008D5E61"/>
    <w:rsid w:val="008D6512"/>
    <w:rsid w:val="008D6F8C"/>
    <w:rsid w:val="008D71D6"/>
    <w:rsid w:val="008D721E"/>
    <w:rsid w:val="008D73D3"/>
    <w:rsid w:val="008D7EA1"/>
    <w:rsid w:val="008E0379"/>
    <w:rsid w:val="008E03DD"/>
    <w:rsid w:val="008E082B"/>
    <w:rsid w:val="008E0836"/>
    <w:rsid w:val="008E0A35"/>
    <w:rsid w:val="008E1142"/>
    <w:rsid w:val="008E1202"/>
    <w:rsid w:val="008E166A"/>
    <w:rsid w:val="008E1C7F"/>
    <w:rsid w:val="008E21CF"/>
    <w:rsid w:val="008E24EB"/>
    <w:rsid w:val="008E25F4"/>
    <w:rsid w:val="008E2674"/>
    <w:rsid w:val="008E26D4"/>
    <w:rsid w:val="008E2C7A"/>
    <w:rsid w:val="008E312D"/>
    <w:rsid w:val="008E34C1"/>
    <w:rsid w:val="008E36DC"/>
    <w:rsid w:val="008E37DD"/>
    <w:rsid w:val="008E3B87"/>
    <w:rsid w:val="008E414D"/>
    <w:rsid w:val="008E41EB"/>
    <w:rsid w:val="008E4216"/>
    <w:rsid w:val="008E43B2"/>
    <w:rsid w:val="008E4672"/>
    <w:rsid w:val="008E4F53"/>
    <w:rsid w:val="008E50A7"/>
    <w:rsid w:val="008E598E"/>
    <w:rsid w:val="008E5AE9"/>
    <w:rsid w:val="008E5FA1"/>
    <w:rsid w:val="008E6745"/>
    <w:rsid w:val="008E675F"/>
    <w:rsid w:val="008E6852"/>
    <w:rsid w:val="008E698E"/>
    <w:rsid w:val="008E6B2B"/>
    <w:rsid w:val="008E6E53"/>
    <w:rsid w:val="008E72EA"/>
    <w:rsid w:val="008E76B5"/>
    <w:rsid w:val="008E7DDA"/>
    <w:rsid w:val="008F1147"/>
    <w:rsid w:val="008F1DB8"/>
    <w:rsid w:val="008F2CDA"/>
    <w:rsid w:val="008F2D0E"/>
    <w:rsid w:val="008F3195"/>
    <w:rsid w:val="008F31E6"/>
    <w:rsid w:val="008F3A84"/>
    <w:rsid w:val="008F3AF6"/>
    <w:rsid w:val="008F3AFE"/>
    <w:rsid w:val="008F3BB2"/>
    <w:rsid w:val="008F3BF4"/>
    <w:rsid w:val="008F3DE9"/>
    <w:rsid w:val="008F4006"/>
    <w:rsid w:val="008F40B6"/>
    <w:rsid w:val="008F4400"/>
    <w:rsid w:val="008F46F2"/>
    <w:rsid w:val="008F4CFC"/>
    <w:rsid w:val="008F4EB5"/>
    <w:rsid w:val="008F5104"/>
    <w:rsid w:val="008F547E"/>
    <w:rsid w:val="008F5759"/>
    <w:rsid w:val="008F5A43"/>
    <w:rsid w:val="008F5FFF"/>
    <w:rsid w:val="008F63C6"/>
    <w:rsid w:val="008F6D95"/>
    <w:rsid w:val="008F7845"/>
    <w:rsid w:val="008F79D6"/>
    <w:rsid w:val="008F7C5D"/>
    <w:rsid w:val="008F7E18"/>
    <w:rsid w:val="00900321"/>
    <w:rsid w:val="0090040D"/>
    <w:rsid w:val="00900531"/>
    <w:rsid w:val="00900AA8"/>
    <w:rsid w:val="00900D97"/>
    <w:rsid w:val="00900EEF"/>
    <w:rsid w:val="00901068"/>
    <w:rsid w:val="0090115B"/>
    <w:rsid w:val="00901819"/>
    <w:rsid w:val="009018AB"/>
    <w:rsid w:val="00901B71"/>
    <w:rsid w:val="00901BA1"/>
    <w:rsid w:val="00901E2F"/>
    <w:rsid w:val="0090263E"/>
    <w:rsid w:val="00902913"/>
    <w:rsid w:val="009029A9"/>
    <w:rsid w:val="00902BAD"/>
    <w:rsid w:val="00902BC2"/>
    <w:rsid w:val="0090363B"/>
    <w:rsid w:val="00903A19"/>
    <w:rsid w:val="00903EF3"/>
    <w:rsid w:val="00903F78"/>
    <w:rsid w:val="009047DE"/>
    <w:rsid w:val="009049EA"/>
    <w:rsid w:val="00904F53"/>
    <w:rsid w:val="00905282"/>
    <w:rsid w:val="00905372"/>
    <w:rsid w:val="00905374"/>
    <w:rsid w:val="009055CF"/>
    <w:rsid w:val="00905648"/>
    <w:rsid w:val="00905DC9"/>
    <w:rsid w:val="00905F9F"/>
    <w:rsid w:val="00906714"/>
    <w:rsid w:val="00906CD7"/>
    <w:rsid w:val="00906DE5"/>
    <w:rsid w:val="00907C36"/>
    <w:rsid w:val="00907D32"/>
    <w:rsid w:val="0091040F"/>
    <w:rsid w:val="009104D7"/>
    <w:rsid w:val="00910798"/>
    <w:rsid w:val="00910DE0"/>
    <w:rsid w:val="00910F49"/>
    <w:rsid w:val="009117C0"/>
    <w:rsid w:val="00911CA4"/>
    <w:rsid w:val="00912608"/>
    <w:rsid w:val="0091287F"/>
    <w:rsid w:val="009131CC"/>
    <w:rsid w:val="009132DE"/>
    <w:rsid w:val="00913CFC"/>
    <w:rsid w:val="009143CE"/>
    <w:rsid w:val="00914519"/>
    <w:rsid w:val="00914A51"/>
    <w:rsid w:val="00914B1F"/>
    <w:rsid w:val="00914D38"/>
    <w:rsid w:val="00915157"/>
    <w:rsid w:val="009154A2"/>
    <w:rsid w:val="00916990"/>
    <w:rsid w:val="00916D02"/>
    <w:rsid w:val="00916E84"/>
    <w:rsid w:val="009170D8"/>
    <w:rsid w:val="009177DF"/>
    <w:rsid w:val="009177EB"/>
    <w:rsid w:val="00917B91"/>
    <w:rsid w:val="00917CAB"/>
    <w:rsid w:val="00920050"/>
    <w:rsid w:val="0092046E"/>
    <w:rsid w:val="0092054C"/>
    <w:rsid w:val="009211EB"/>
    <w:rsid w:val="0092157F"/>
    <w:rsid w:val="00921707"/>
    <w:rsid w:val="00921718"/>
    <w:rsid w:val="0092183F"/>
    <w:rsid w:val="00921A5D"/>
    <w:rsid w:val="00921B6C"/>
    <w:rsid w:val="00921BE6"/>
    <w:rsid w:val="00921E5B"/>
    <w:rsid w:val="00921EF7"/>
    <w:rsid w:val="009222E0"/>
    <w:rsid w:val="00922304"/>
    <w:rsid w:val="00922D52"/>
    <w:rsid w:val="00923086"/>
    <w:rsid w:val="00923754"/>
    <w:rsid w:val="00923BD6"/>
    <w:rsid w:val="00923CBA"/>
    <w:rsid w:val="00923FBC"/>
    <w:rsid w:val="0092410E"/>
    <w:rsid w:val="009243B8"/>
    <w:rsid w:val="009252D4"/>
    <w:rsid w:val="009254E9"/>
    <w:rsid w:val="0092566E"/>
    <w:rsid w:val="009258EC"/>
    <w:rsid w:val="00925E79"/>
    <w:rsid w:val="00925F2E"/>
    <w:rsid w:val="00925FEF"/>
    <w:rsid w:val="00926094"/>
    <w:rsid w:val="009264C8"/>
    <w:rsid w:val="00926565"/>
    <w:rsid w:val="00926803"/>
    <w:rsid w:val="00926967"/>
    <w:rsid w:val="00926A8C"/>
    <w:rsid w:val="00926B09"/>
    <w:rsid w:val="00926B65"/>
    <w:rsid w:val="00926C8F"/>
    <w:rsid w:val="00926EBF"/>
    <w:rsid w:val="00927137"/>
    <w:rsid w:val="00927452"/>
    <w:rsid w:val="00927C52"/>
    <w:rsid w:val="00927DBB"/>
    <w:rsid w:val="00927ED2"/>
    <w:rsid w:val="00927FD5"/>
    <w:rsid w:val="009305E8"/>
    <w:rsid w:val="009307BD"/>
    <w:rsid w:val="009310AF"/>
    <w:rsid w:val="00931341"/>
    <w:rsid w:val="00931791"/>
    <w:rsid w:val="0093284D"/>
    <w:rsid w:val="0093300C"/>
    <w:rsid w:val="009331D7"/>
    <w:rsid w:val="009336CB"/>
    <w:rsid w:val="00933F2D"/>
    <w:rsid w:val="00934289"/>
    <w:rsid w:val="0093455F"/>
    <w:rsid w:val="00934656"/>
    <w:rsid w:val="0093483B"/>
    <w:rsid w:val="00934AB1"/>
    <w:rsid w:val="00934D2E"/>
    <w:rsid w:val="00934D84"/>
    <w:rsid w:val="00935694"/>
    <w:rsid w:val="00935C26"/>
    <w:rsid w:val="009361BB"/>
    <w:rsid w:val="009363DC"/>
    <w:rsid w:val="009368A5"/>
    <w:rsid w:val="00937190"/>
    <w:rsid w:val="0093725F"/>
    <w:rsid w:val="0093733E"/>
    <w:rsid w:val="009373D5"/>
    <w:rsid w:val="0093749D"/>
    <w:rsid w:val="009374FB"/>
    <w:rsid w:val="00937615"/>
    <w:rsid w:val="009402E1"/>
    <w:rsid w:val="00940541"/>
    <w:rsid w:val="00940D39"/>
    <w:rsid w:val="00940FB0"/>
    <w:rsid w:val="00941492"/>
    <w:rsid w:val="00941648"/>
    <w:rsid w:val="00941A50"/>
    <w:rsid w:val="00941E3C"/>
    <w:rsid w:val="009420D4"/>
    <w:rsid w:val="00942BFC"/>
    <w:rsid w:val="0094301A"/>
    <w:rsid w:val="009436E7"/>
    <w:rsid w:val="009437E9"/>
    <w:rsid w:val="0094381B"/>
    <w:rsid w:val="009439A9"/>
    <w:rsid w:val="009442CE"/>
    <w:rsid w:val="00944300"/>
    <w:rsid w:val="00944C80"/>
    <w:rsid w:val="00944D63"/>
    <w:rsid w:val="00944EF1"/>
    <w:rsid w:val="00945514"/>
    <w:rsid w:val="0094595E"/>
    <w:rsid w:val="00945AD4"/>
    <w:rsid w:val="00945B89"/>
    <w:rsid w:val="00945C15"/>
    <w:rsid w:val="00945C22"/>
    <w:rsid w:val="009462D4"/>
    <w:rsid w:val="009463AC"/>
    <w:rsid w:val="00947381"/>
    <w:rsid w:val="009474D1"/>
    <w:rsid w:val="00947D5C"/>
    <w:rsid w:val="00947D88"/>
    <w:rsid w:val="00950149"/>
    <w:rsid w:val="0095092F"/>
    <w:rsid w:val="009509AB"/>
    <w:rsid w:val="00950ECE"/>
    <w:rsid w:val="00951539"/>
    <w:rsid w:val="00951A99"/>
    <w:rsid w:val="009521AE"/>
    <w:rsid w:val="00952515"/>
    <w:rsid w:val="0095268F"/>
    <w:rsid w:val="00952AE9"/>
    <w:rsid w:val="00952F65"/>
    <w:rsid w:val="00952FC4"/>
    <w:rsid w:val="00953438"/>
    <w:rsid w:val="00953BBB"/>
    <w:rsid w:val="00953EA0"/>
    <w:rsid w:val="009541BA"/>
    <w:rsid w:val="00954526"/>
    <w:rsid w:val="009545DA"/>
    <w:rsid w:val="00954742"/>
    <w:rsid w:val="0095480A"/>
    <w:rsid w:val="00954857"/>
    <w:rsid w:val="00954C11"/>
    <w:rsid w:val="00954CF3"/>
    <w:rsid w:val="00955257"/>
    <w:rsid w:val="009559B8"/>
    <w:rsid w:val="009562AD"/>
    <w:rsid w:val="009569C8"/>
    <w:rsid w:val="00956B76"/>
    <w:rsid w:val="00957859"/>
    <w:rsid w:val="00957E73"/>
    <w:rsid w:val="00960019"/>
    <w:rsid w:val="00960035"/>
    <w:rsid w:val="009605D3"/>
    <w:rsid w:val="00960B31"/>
    <w:rsid w:val="00960DEB"/>
    <w:rsid w:val="00960E01"/>
    <w:rsid w:val="00960E6A"/>
    <w:rsid w:val="009611FB"/>
    <w:rsid w:val="00961ACC"/>
    <w:rsid w:val="00961B51"/>
    <w:rsid w:val="00961FD4"/>
    <w:rsid w:val="0096225C"/>
    <w:rsid w:val="009628BF"/>
    <w:rsid w:val="00962FCF"/>
    <w:rsid w:val="00963070"/>
    <w:rsid w:val="00964523"/>
    <w:rsid w:val="009645A6"/>
    <w:rsid w:val="0096550D"/>
    <w:rsid w:val="009656DD"/>
    <w:rsid w:val="009659C3"/>
    <w:rsid w:val="00966509"/>
    <w:rsid w:val="009667E6"/>
    <w:rsid w:val="00966A76"/>
    <w:rsid w:val="00966FB9"/>
    <w:rsid w:val="009677D6"/>
    <w:rsid w:val="00967BB0"/>
    <w:rsid w:val="00967CA9"/>
    <w:rsid w:val="00970479"/>
    <w:rsid w:val="00970547"/>
    <w:rsid w:val="00970B4B"/>
    <w:rsid w:val="00970C46"/>
    <w:rsid w:val="009714E3"/>
    <w:rsid w:val="009719D4"/>
    <w:rsid w:val="00971B89"/>
    <w:rsid w:val="00971EA7"/>
    <w:rsid w:val="00971EE7"/>
    <w:rsid w:val="009728A5"/>
    <w:rsid w:val="00972934"/>
    <w:rsid w:val="00972B1E"/>
    <w:rsid w:val="00972C51"/>
    <w:rsid w:val="00972CAB"/>
    <w:rsid w:val="00973034"/>
    <w:rsid w:val="009731CA"/>
    <w:rsid w:val="00973703"/>
    <w:rsid w:val="009739D8"/>
    <w:rsid w:val="00973BAA"/>
    <w:rsid w:val="00974947"/>
    <w:rsid w:val="00974D1A"/>
    <w:rsid w:val="00975242"/>
    <w:rsid w:val="009756D8"/>
    <w:rsid w:val="00975790"/>
    <w:rsid w:val="00975C1F"/>
    <w:rsid w:val="00975F69"/>
    <w:rsid w:val="00975FBE"/>
    <w:rsid w:val="009763B2"/>
    <w:rsid w:val="00976B17"/>
    <w:rsid w:val="00976D74"/>
    <w:rsid w:val="00976F19"/>
    <w:rsid w:val="0097718C"/>
    <w:rsid w:val="00977412"/>
    <w:rsid w:val="00977A30"/>
    <w:rsid w:val="00977C10"/>
    <w:rsid w:val="0098024C"/>
    <w:rsid w:val="00980463"/>
    <w:rsid w:val="00980BF4"/>
    <w:rsid w:val="00980FC0"/>
    <w:rsid w:val="00981867"/>
    <w:rsid w:val="009819DD"/>
    <w:rsid w:val="00981AF2"/>
    <w:rsid w:val="009822BB"/>
    <w:rsid w:val="009824B9"/>
    <w:rsid w:val="00982AC6"/>
    <w:rsid w:val="00982CD3"/>
    <w:rsid w:val="009837AE"/>
    <w:rsid w:val="009839D5"/>
    <w:rsid w:val="00983C9A"/>
    <w:rsid w:val="00983DDD"/>
    <w:rsid w:val="009843A1"/>
    <w:rsid w:val="00984992"/>
    <w:rsid w:val="00984CFA"/>
    <w:rsid w:val="00984D5E"/>
    <w:rsid w:val="00984E9D"/>
    <w:rsid w:val="009850AC"/>
    <w:rsid w:val="009850D0"/>
    <w:rsid w:val="00985117"/>
    <w:rsid w:val="009854BB"/>
    <w:rsid w:val="0098637B"/>
    <w:rsid w:val="00986762"/>
    <w:rsid w:val="00986782"/>
    <w:rsid w:val="00986A53"/>
    <w:rsid w:val="009879BE"/>
    <w:rsid w:val="00987B7B"/>
    <w:rsid w:val="00990230"/>
    <w:rsid w:val="00990339"/>
    <w:rsid w:val="009904B3"/>
    <w:rsid w:val="009905D5"/>
    <w:rsid w:val="009907B3"/>
    <w:rsid w:val="00990F02"/>
    <w:rsid w:val="00990F52"/>
    <w:rsid w:val="00991250"/>
    <w:rsid w:val="0099135A"/>
    <w:rsid w:val="009915C7"/>
    <w:rsid w:val="009916E0"/>
    <w:rsid w:val="00991E2A"/>
    <w:rsid w:val="00991F5B"/>
    <w:rsid w:val="00992B02"/>
    <w:rsid w:val="00992B28"/>
    <w:rsid w:val="009932DF"/>
    <w:rsid w:val="00993A9B"/>
    <w:rsid w:val="00994006"/>
    <w:rsid w:val="009940D3"/>
    <w:rsid w:val="009943D7"/>
    <w:rsid w:val="00994C53"/>
    <w:rsid w:val="00995055"/>
    <w:rsid w:val="009950AB"/>
    <w:rsid w:val="0099554D"/>
    <w:rsid w:val="009958F0"/>
    <w:rsid w:val="00995A18"/>
    <w:rsid w:val="00995B46"/>
    <w:rsid w:val="00995F80"/>
    <w:rsid w:val="00996034"/>
    <w:rsid w:val="009961F5"/>
    <w:rsid w:val="009963CA"/>
    <w:rsid w:val="00996635"/>
    <w:rsid w:val="009967A1"/>
    <w:rsid w:val="009969FF"/>
    <w:rsid w:val="009976CD"/>
    <w:rsid w:val="00997808"/>
    <w:rsid w:val="0099798E"/>
    <w:rsid w:val="00997E7D"/>
    <w:rsid w:val="00997F8C"/>
    <w:rsid w:val="009A011D"/>
    <w:rsid w:val="009A0368"/>
    <w:rsid w:val="009A0757"/>
    <w:rsid w:val="009A1776"/>
    <w:rsid w:val="009A17E9"/>
    <w:rsid w:val="009A18D0"/>
    <w:rsid w:val="009A18EB"/>
    <w:rsid w:val="009A1C18"/>
    <w:rsid w:val="009A249E"/>
    <w:rsid w:val="009A2565"/>
    <w:rsid w:val="009A25E1"/>
    <w:rsid w:val="009A2841"/>
    <w:rsid w:val="009A290F"/>
    <w:rsid w:val="009A3021"/>
    <w:rsid w:val="009A3087"/>
    <w:rsid w:val="009A30C8"/>
    <w:rsid w:val="009A31BD"/>
    <w:rsid w:val="009A3249"/>
    <w:rsid w:val="009A3311"/>
    <w:rsid w:val="009A3B53"/>
    <w:rsid w:val="009A3BFE"/>
    <w:rsid w:val="009A4170"/>
    <w:rsid w:val="009A42E3"/>
    <w:rsid w:val="009A48D0"/>
    <w:rsid w:val="009A4B91"/>
    <w:rsid w:val="009A58CA"/>
    <w:rsid w:val="009A603D"/>
    <w:rsid w:val="009A6767"/>
    <w:rsid w:val="009A680D"/>
    <w:rsid w:val="009A6E7F"/>
    <w:rsid w:val="009A76D3"/>
    <w:rsid w:val="009A7B8C"/>
    <w:rsid w:val="009A7EB6"/>
    <w:rsid w:val="009B02BD"/>
    <w:rsid w:val="009B04EF"/>
    <w:rsid w:val="009B0D5F"/>
    <w:rsid w:val="009B14CB"/>
    <w:rsid w:val="009B15A0"/>
    <w:rsid w:val="009B15CD"/>
    <w:rsid w:val="009B1606"/>
    <w:rsid w:val="009B1885"/>
    <w:rsid w:val="009B1A50"/>
    <w:rsid w:val="009B1C82"/>
    <w:rsid w:val="009B1E70"/>
    <w:rsid w:val="009B2575"/>
    <w:rsid w:val="009B257D"/>
    <w:rsid w:val="009B2691"/>
    <w:rsid w:val="009B26C9"/>
    <w:rsid w:val="009B293B"/>
    <w:rsid w:val="009B30F0"/>
    <w:rsid w:val="009B318B"/>
    <w:rsid w:val="009B31F7"/>
    <w:rsid w:val="009B384A"/>
    <w:rsid w:val="009B40B4"/>
    <w:rsid w:val="009B42BB"/>
    <w:rsid w:val="009B4307"/>
    <w:rsid w:val="009B47FD"/>
    <w:rsid w:val="009B4D27"/>
    <w:rsid w:val="009B4F4B"/>
    <w:rsid w:val="009B519A"/>
    <w:rsid w:val="009B655C"/>
    <w:rsid w:val="009B67D7"/>
    <w:rsid w:val="009B6883"/>
    <w:rsid w:val="009B71AD"/>
    <w:rsid w:val="009B73A5"/>
    <w:rsid w:val="009B770E"/>
    <w:rsid w:val="009B7C03"/>
    <w:rsid w:val="009B7DA5"/>
    <w:rsid w:val="009C0546"/>
    <w:rsid w:val="009C073D"/>
    <w:rsid w:val="009C07DC"/>
    <w:rsid w:val="009C0A99"/>
    <w:rsid w:val="009C0C0D"/>
    <w:rsid w:val="009C11FF"/>
    <w:rsid w:val="009C1896"/>
    <w:rsid w:val="009C194B"/>
    <w:rsid w:val="009C1BDA"/>
    <w:rsid w:val="009C1BDB"/>
    <w:rsid w:val="009C1C3A"/>
    <w:rsid w:val="009C1DF3"/>
    <w:rsid w:val="009C1E0D"/>
    <w:rsid w:val="009C239E"/>
    <w:rsid w:val="009C23C2"/>
    <w:rsid w:val="009C24BA"/>
    <w:rsid w:val="009C27FE"/>
    <w:rsid w:val="009C2846"/>
    <w:rsid w:val="009C2C0D"/>
    <w:rsid w:val="009C3117"/>
    <w:rsid w:val="009C3127"/>
    <w:rsid w:val="009C3385"/>
    <w:rsid w:val="009C3936"/>
    <w:rsid w:val="009C3D58"/>
    <w:rsid w:val="009C3E77"/>
    <w:rsid w:val="009C3F9B"/>
    <w:rsid w:val="009C4567"/>
    <w:rsid w:val="009C4733"/>
    <w:rsid w:val="009C52E6"/>
    <w:rsid w:val="009C539F"/>
    <w:rsid w:val="009C53FE"/>
    <w:rsid w:val="009C5AE7"/>
    <w:rsid w:val="009C60F4"/>
    <w:rsid w:val="009C6A6A"/>
    <w:rsid w:val="009C753D"/>
    <w:rsid w:val="009C7CE7"/>
    <w:rsid w:val="009C7E05"/>
    <w:rsid w:val="009D03CC"/>
    <w:rsid w:val="009D08DC"/>
    <w:rsid w:val="009D19CA"/>
    <w:rsid w:val="009D1AFE"/>
    <w:rsid w:val="009D1D5B"/>
    <w:rsid w:val="009D2074"/>
    <w:rsid w:val="009D22D1"/>
    <w:rsid w:val="009D2591"/>
    <w:rsid w:val="009D25F5"/>
    <w:rsid w:val="009D2EE3"/>
    <w:rsid w:val="009D32D5"/>
    <w:rsid w:val="009D3498"/>
    <w:rsid w:val="009D3680"/>
    <w:rsid w:val="009D3C0A"/>
    <w:rsid w:val="009D3C4B"/>
    <w:rsid w:val="009D40CD"/>
    <w:rsid w:val="009D4893"/>
    <w:rsid w:val="009D48AE"/>
    <w:rsid w:val="009D4944"/>
    <w:rsid w:val="009D4A74"/>
    <w:rsid w:val="009D5B3A"/>
    <w:rsid w:val="009D5FDB"/>
    <w:rsid w:val="009D6000"/>
    <w:rsid w:val="009D63A8"/>
    <w:rsid w:val="009D66F5"/>
    <w:rsid w:val="009D67AC"/>
    <w:rsid w:val="009D74EC"/>
    <w:rsid w:val="009E0174"/>
    <w:rsid w:val="009E056B"/>
    <w:rsid w:val="009E0C5A"/>
    <w:rsid w:val="009E217A"/>
    <w:rsid w:val="009E2653"/>
    <w:rsid w:val="009E2663"/>
    <w:rsid w:val="009E2731"/>
    <w:rsid w:val="009E2A47"/>
    <w:rsid w:val="009E2D99"/>
    <w:rsid w:val="009E3102"/>
    <w:rsid w:val="009E3682"/>
    <w:rsid w:val="009E408A"/>
    <w:rsid w:val="009E40F6"/>
    <w:rsid w:val="009E43EA"/>
    <w:rsid w:val="009E4829"/>
    <w:rsid w:val="009E4CF6"/>
    <w:rsid w:val="009E4D7D"/>
    <w:rsid w:val="009E4FDD"/>
    <w:rsid w:val="009E5400"/>
    <w:rsid w:val="009E5494"/>
    <w:rsid w:val="009E5664"/>
    <w:rsid w:val="009E5E45"/>
    <w:rsid w:val="009E6275"/>
    <w:rsid w:val="009E68FD"/>
    <w:rsid w:val="009E6A8E"/>
    <w:rsid w:val="009E6A97"/>
    <w:rsid w:val="009E6E0A"/>
    <w:rsid w:val="009E704D"/>
    <w:rsid w:val="009E73F4"/>
    <w:rsid w:val="009E7581"/>
    <w:rsid w:val="009E7F6F"/>
    <w:rsid w:val="009F0950"/>
    <w:rsid w:val="009F0EE7"/>
    <w:rsid w:val="009F13F0"/>
    <w:rsid w:val="009F1FB1"/>
    <w:rsid w:val="009F2F60"/>
    <w:rsid w:val="009F30D6"/>
    <w:rsid w:val="009F312B"/>
    <w:rsid w:val="009F323C"/>
    <w:rsid w:val="009F3458"/>
    <w:rsid w:val="009F3A16"/>
    <w:rsid w:val="009F450D"/>
    <w:rsid w:val="009F4701"/>
    <w:rsid w:val="009F4B65"/>
    <w:rsid w:val="009F512B"/>
    <w:rsid w:val="009F52B8"/>
    <w:rsid w:val="009F5A08"/>
    <w:rsid w:val="009F5B2E"/>
    <w:rsid w:val="009F5EAE"/>
    <w:rsid w:val="009F6274"/>
    <w:rsid w:val="009F638C"/>
    <w:rsid w:val="009F6773"/>
    <w:rsid w:val="009F6B6D"/>
    <w:rsid w:val="009F7363"/>
    <w:rsid w:val="009F78E8"/>
    <w:rsid w:val="00A00457"/>
    <w:rsid w:val="00A0059B"/>
    <w:rsid w:val="00A00888"/>
    <w:rsid w:val="00A00AA4"/>
    <w:rsid w:val="00A00C5F"/>
    <w:rsid w:val="00A00D2F"/>
    <w:rsid w:val="00A015A2"/>
    <w:rsid w:val="00A015C5"/>
    <w:rsid w:val="00A01B98"/>
    <w:rsid w:val="00A01CFD"/>
    <w:rsid w:val="00A01D61"/>
    <w:rsid w:val="00A02842"/>
    <w:rsid w:val="00A034A1"/>
    <w:rsid w:val="00A0374F"/>
    <w:rsid w:val="00A03812"/>
    <w:rsid w:val="00A0406A"/>
    <w:rsid w:val="00A04316"/>
    <w:rsid w:val="00A043BA"/>
    <w:rsid w:val="00A0518D"/>
    <w:rsid w:val="00A05AF7"/>
    <w:rsid w:val="00A05EBD"/>
    <w:rsid w:val="00A060D5"/>
    <w:rsid w:val="00A064E4"/>
    <w:rsid w:val="00A06618"/>
    <w:rsid w:val="00A06690"/>
    <w:rsid w:val="00A0775E"/>
    <w:rsid w:val="00A07792"/>
    <w:rsid w:val="00A07E22"/>
    <w:rsid w:val="00A07F5E"/>
    <w:rsid w:val="00A1035D"/>
    <w:rsid w:val="00A10461"/>
    <w:rsid w:val="00A10813"/>
    <w:rsid w:val="00A112A3"/>
    <w:rsid w:val="00A11732"/>
    <w:rsid w:val="00A117ED"/>
    <w:rsid w:val="00A11F04"/>
    <w:rsid w:val="00A12121"/>
    <w:rsid w:val="00A12337"/>
    <w:rsid w:val="00A1265A"/>
    <w:rsid w:val="00A12B9C"/>
    <w:rsid w:val="00A132B2"/>
    <w:rsid w:val="00A1350A"/>
    <w:rsid w:val="00A135DA"/>
    <w:rsid w:val="00A13611"/>
    <w:rsid w:val="00A13614"/>
    <w:rsid w:val="00A13995"/>
    <w:rsid w:val="00A13B18"/>
    <w:rsid w:val="00A146F7"/>
    <w:rsid w:val="00A14870"/>
    <w:rsid w:val="00A14C60"/>
    <w:rsid w:val="00A15186"/>
    <w:rsid w:val="00A157BF"/>
    <w:rsid w:val="00A15BC5"/>
    <w:rsid w:val="00A16948"/>
    <w:rsid w:val="00A16A06"/>
    <w:rsid w:val="00A16EF5"/>
    <w:rsid w:val="00A16F3E"/>
    <w:rsid w:val="00A16FF6"/>
    <w:rsid w:val="00A17280"/>
    <w:rsid w:val="00A174FE"/>
    <w:rsid w:val="00A17541"/>
    <w:rsid w:val="00A17D02"/>
    <w:rsid w:val="00A17D05"/>
    <w:rsid w:val="00A17E4E"/>
    <w:rsid w:val="00A2003E"/>
    <w:rsid w:val="00A20082"/>
    <w:rsid w:val="00A2071A"/>
    <w:rsid w:val="00A20856"/>
    <w:rsid w:val="00A20B83"/>
    <w:rsid w:val="00A20C60"/>
    <w:rsid w:val="00A212EA"/>
    <w:rsid w:val="00A21878"/>
    <w:rsid w:val="00A219AB"/>
    <w:rsid w:val="00A220E9"/>
    <w:rsid w:val="00A22485"/>
    <w:rsid w:val="00A22C4F"/>
    <w:rsid w:val="00A243EE"/>
    <w:rsid w:val="00A2451A"/>
    <w:rsid w:val="00A24A1A"/>
    <w:rsid w:val="00A24C02"/>
    <w:rsid w:val="00A25052"/>
    <w:rsid w:val="00A25290"/>
    <w:rsid w:val="00A25608"/>
    <w:rsid w:val="00A2575C"/>
    <w:rsid w:val="00A25AD2"/>
    <w:rsid w:val="00A25ADA"/>
    <w:rsid w:val="00A25B42"/>
    <w:rsid w:val="00A2660E"/>
    <w:rsid w:val="00A27260"/>
    <w:rsid w:val="00A2740E"/>
    <w:rsid w:val="00A275D1"/>
    <w:rsid w:val="00A27EB7"/>
    <w:rsid w:val="00A304B1"/>
    <w:rsid w:val="00A30AE8"/>
    <w:rsid w:val="00A30CE8"/>
    <w:rsid w:val="00A30D51"/>
    <w:rsid w:val="00A30E8E"/>
    <w:rsid w:val="00A30F20"/>
    <w:rsid w:val="00A30F79"/>
    <w:rsid w:val="00A3104F"/>
    <w:rsid w:val="00A317EA"/>
    <w:rsid w:val="00A31908"/>
    <w:rsid w:val="00A31B24"/>
    <w:rsid w:val="00A31EFC"/>
    <w:rsid w:val="00A32110"/>
    <w:rsid w:val="00A3223A"/>
    <w:rsid w:val="00A328D7"/>
    <w:rsid w:val="00A3291F"/>
    <w:rsid w:val="00A32D01"/>
    <w:rsid w:val="00A331EF"/>
    <w:rsid w:val="00A33237"/>
    <w:rsid w:val="00A332AD"/>
    <w:rsid w:val="00A33F8A"/>
    <w:rsid w:val="00A35038"/>
    <w:rsid w:val="00A350E3"/>
    <w:rsid w:val="00A35148"/>
    <w:rsid w:val="00A3553F"/>
    <w:rsid w:val="00A35655"/>
    <w:rsid w:val="00A356DF"/>
    <w:rsid w:val="00A3629E"/>
    <w:rsid w:val="00A363D8"/>
    <w:rsid w:val="00A364B4"/>
    <w:rsid w:val="00A3652E"/>
    <w:rsid w:val="00A36576"/>
    <w:rsid w:val="00A368F5"/>
    <w:rsid w:val="00A36AFB"/>
    <w:rsid w:val="00A36B54"/>
    <w:rsid w:val="00A374F0"/>
    <w:rsid w:val="00A37A6B"/>
    <w:rsid w:val="00A401C3"/>
    <w:rsid w:val="00A4023C"/>
    <w:rsid w:val="00A412D8"/>
    <w:rsid w:val="00A414FA"/>
    <w:rsid w:val="00A419F8"/>
    <w:rsid w:val="00A41B7C"/>
    <w:rsid w:val="00A41D33"/>
    <w:rsid w:val="00A4206A"/>
    <w:rsid w:val="00A423CA"/>
    <w:rsid w:val="00A42D11"/>
    <w:rsid w:val="00A4324D"/>
    <w:rsid w:val="00A434C6"/>
    <w:rsid w:val="00A439F3"/>
    <w:rsid w:val="00A43C2E"/>
    <w:rsid w:val="00A44596"/>
    <w:rsid w:val="00A449FB"/>
    <w:rsid w:val="00A44A4F"/>
    <w:rsid w:val="00A44FCC"/>
    <w:rsid w:val="00A44FEA"/>
    <w:rsid w:val="00A4592C"/>
    <w:rsid w:val="00A4599F"/>
    <w:rsid w:val="00A45A75"/>
    <w:rsid w:val="00A45C48"/>
    <w:rsid w:val="00A465C0"/>
    <w:rsid w:val="00A46789"/>
    <w:rsid w:val="00A467FE"/>
    <w:rsid w:val="00A46A54"/>
    <w:rsid w:val="00A46FDE"/>
    <w:rsid w:val="00A471E0"/>
    <w:rsid w:val="00A4794B"/>
    <w:rsid w:val="00A50732"/>
    <w:rsid w:val="00A50905"/>
    <w:rsid w:val="00A50BCD"/>
    <w:rsid w:val="00A50D6A"/>
    <w:rsid w:val="00A51280"/>
    <w:rsid w:val="00A5149C"/>
    <w:rsid w:val="00A51579"/>
    <w:rsid w:val="00A5158D"/>
    <w:rsid w:val="00A51889"/>
    <w:rsid w:val="00A5190D"/>
    <w:rsid w:val="00A51AF1"/>
    <w:rsid w:val="00A51BEF"/>
    <w:rsid w:val="00A521D7"/>
    <w:rsid w:val="00A525CB"/>
    <w:rsid w:val="00A52949"/>
    <w:rsid w:val="00A52BC1"/>
    <w:rsid w:val="00A52FE5"/>
    <w:rsid w:val="00A53129"/>
    <w:rsid w:val="00A53784"/>
    <w:rsid w:val="00A539AE"/>
    <w:rsid w:val="00A539D3"/>
    <w:rsid w:val="00A54248"/>
    <w:rsid w:val="00A542D0"/>
    <w:rsid w:val="00A547DF"/>
    <w:rsid w:val="00A54ABD"/>
    <w:rsid w:val="00A54E80"/>
    <w:rsid w:val="00A54EB2"/>
    <w:rsid w:val="00A5501C"/>
    <w:rsid w:val="00A551A6"/>
    <w:rsid w:val="00A5565C"/>
    <w:rsid w:val="00A568B3"/>
    <w:rsid w:val="00A56EE2"/>
    <w:rsid w:val="00A570F9"/>
    <w:rsid w:val="00A5714F"/>
    <w:rsid w:val="00A5729E"/>
    <w:rsid w:val="00A5732E"/>
    <w:rsid w:val="00A57651"/>
    <w:rsid w:val="00A576A1"/>
    <w:rsid w:val="00A576BD"/>
    <w:rsid w:val="00A60267"/>
    <w:rsid w:val="00A6026B"/>
    <w:rsid w:val="00A60357"/>
    <w:rsid w:val="00A605FC"/>
    <w:rsid w:val="00A607D2"/>
    <w:rsid w:val="00A60FD5"/>
    <w:rsid w:val="00A61046"/>
    <w:rsid w:val="00A61460"/>
    <w:rsid w:val="00A614B7"/>
    <w:rsid w:val="00A6150C"/>
    <w:rsid w:val="00A619CE"/>
    <w:rsid w:val="00A61C3E"/>
    <w:rsid w:val="00A61D6F"/>
    <w:rsid w:val="00A61DDD"/>
    <w:rsid w:val="00A61E84"/>
    <w:rsid w:val="00A6230C"/>
    <w:rsid w:val="00A62364"/>
    <w:rsid w:val="00A624F0"/>
    <w:rsid w:val="00A62883"/>
    <w:rsid w:val="00A62B07"/>
    <w:rsid w:val="00A62BDC"/>
    <w:rsid w:val="00A636F3"/>
    <w:rsid w:val="00A63B40"/>
    <w:rsid w:val="00A63C7D"/>
    <w:rsid w:val="00A63DD0"/>
    <w:rsid w:val="00A643B3"/>
    <w:rsid w:val="00A64605"/>
    <w:rsid w:val="00A6460C"/>
    <w:rsid w:val="00A65249"/>
    <w:rsid w:val="00A65573"/>
    <w:rsid w:val="00A6673F"/>
    <w:rsid w:val="00A66A9B"/>
    <w:rsid w:val="00A66B70"/>
    <w:rsid w:val="00A67162"/>
    <w:rsid w:val="00A67456"/>
    <w:rsid w:val="00A674DA"/>
    <w:rsid w:val="00A674E2"/>
    <w:rsid w:val="00A6760A"/>
    <w:rsid w:val="00A678C6"/>
    <w:rsid w:val="00A6791C"/>
    <w:rsid w:val="00A704EF"/>
    <w:rsid w:val="00A705C8"/>
    <w:rsid w:val="00A7062E"/>
    <w:rsid w:val="00A7094E"/>
    <w:rsid w:val="00A70C42"/>
    <w:rsid w:val="00A70C46"/>
    <w:rsid w:val="00A70D42"/>
    <w:rsid w:val="00A70E5E"/>
    <w:rsid w:val="00A70F0F"/>
    <w:rsid w:val="00A7132B"/>
    <w:rsid w:val="00A7132C"/>
    <w:rsid w:val="00A718A8"/>
    <w:rsid w:val="00A7191C"/>
    <w:rsid w:val="00A71A20"/>
    <w:rsid w:val="00A71D66"/>
    <w:rsid w:val="00A71F7F"/>
    <w:rsid w:val="00A721B4"/>
    <w:rsid w:val="00A7273D"/>
    <w:rsid w:val="00A72C9D"/>
    <w:rsid w:val="00A72F10"/>
    <w:rsid w:val="00A73A29"/>
    <w:rsid w:val="00A73B94"/>
    <w:rsid w:val="00A73DDD"/>
    <w:rsid w:val="00A73FCA"/>
    <w:rsid w:val="00A7409D"/>
    <w:rsid w:val="00A74370"/>
    <w:rsid w:val="00A74514"/>
    <w:rsid w:val="00A757FC"/>
    <w:rsid w:val="00A759FC"/>
    <w:rsid w:val="00A75E08"/>
    <w:rsid w:val="00A7605C"/>
    <w:rsid w:val="00A761D5"/>
    <w:rsid w:val="00A762EB"/>
    <w:rsid w:val="00A7651B"/>
    <w:rsid w:val="00A76691"/>
    <w:rsid w:val="00A76917"/>
    <w:rsid w:val="00A775F4"/>
    <w:rsid w:val="00A77AC2"/>
    <w:rsid w:val="00A801E7"/>
    <w:rsid w:val="00A803C1"/>
    <w:rsid w:val="00A80E31"/>
    <w:rsid w:val="00A81409"/>
    <w:rsid w:val="00A81C92"/>
    <w:rsid w:val="00A81D85"/>
    <w:rsid w:val="00A82520"/>
    <w:rsid w:val="00A8258A"/>
    <w:rsid w:val="00A82953"/>
    <w:rsid w:val="00A8347D"/>
    <w:rsid w:val="00A836BD"/>
    <w:rsid w:val="00A836F0"/>
    <w:rsid w:val="00A8372E"/>
    <w:rsid w:val="00A83D5D"/>
    <w:rsid w:val="00A84727"/>
    <w:rsid w:val="00A84AD1"/>
    <w:rsid w:val="00A84AEE"/>
    <w:rsid w:val="00A84D00"/>
    <w:rsid w:val="00A85009"/>
    <w:rsid w:val="00A8611F"/>
    <w:rsid w:val="00A861A8"/>
    <w:rsid w:val="00A866DB"/>
    <w:rsid w:val="00A86815"/>
    <w:rsid w:val="00A86D04"/>
    <w:rsid w:val="00A86DFA"/>
    <w:rsid w:val="00A86FBF"/>
    <w:rsid w:val="00A870C7"/>
    <w:rsid w:val="00A8784F"/>
    <w:rsid w:val="00A90112"/>
    <w:rsid w:val="00A903AA"/>
    <w:rsid w:val="00A908EB"/>
    <w:rsid w:val="00A909C7"/>
    <w:rsid w:val="00A90C15"/>
    <w:rsid w:val="00A91812"/>
    <w:rsid w:val="00A91D7F"/>
    <w:rsid w:val="00A91EFE"/>
    <w:rsid w:val="00A92015"/>
    <w:rsid w:val="00A92FF0"/>
    <w:rsid w:val="00A93900"/>
    <w:rsid w:val="00A93A1A"/>
    <w:rsid w:val="00A93B51"/>
    <w:rsid w:val="00A93BDE"/>
    <w:rsid w:val="00A9410C"/>
    <w:rsid w:val="00A941DF"/>
    <w:rsid w:val="00A9430B"/>
    <w:rsid w:val="00A94331"/>
    <w:rsid w:val="00A945F6"/>
    <w:rsid w:val="00A94623"/>
    <w:rsid w:val="00A94773"/>
    <w:rsid w:val="00A94BC9"/>
    <w:rsid w:val="00A95575"/>
    <w:rsid w:val="00A957AE"/>
    <w:rsid w:val="00A96153"/>
    <w:rsid w:val="00A96669"/>
    <w:rsid w:val="00A967C3"/>
    <w:rsid w:val="00A96C88"/>
    <w:rsid w:val="00A96D40"/>
    <w:rsid w:val="00A96FA7"/>
    <w:rsid w:val="00A9715C"/>
    <w:rsid w:val="00A972CB"/>
    <w:rsid w:val="00A9787B"/>
    <w:rsid w:val="00A97938"/>
    <w:rsid w:val="00AA0011"/>
    <w:rsid w:val="00AA0229"/>
    <w:rsid w:val="00AA0AF4"/>
    <w:rsid w:val="00AA0B24"/>
    <w:rsid w:val="00AA0EBE"/>
    <w:rsid w:val="00AA0FA9"/>
    <w:rsid w:val="00AA1082"/>
    <w:rsid w:val="00AA1314"/>
    <w:rsid w:val="00AA14BB"/>
    <w:rsid w:val="00AA1DB2"/>
    <w:rsid w:val="00AA2E90"/>
    <w:rsid w:val="00AA32D8"/>
    <w:rsid w:val="00AA3BF9"/>
    <w:rsid w:val="00AA3D4D"/>
    <w:rsid w:val="00AA4AA7"/>
    <w:rsid w:val="00AA4B25"/>
    <w:rsid w:val="00AA4B7D"/>
    <w:rsid w:val="00AA4D01"/>
    <w:rsid w:val="00AA4F0C"/>
    <w:rsid w:val="00AA53B1"/>
    <w:rsid w:val="00AA53C9"/>
    <w:rsid w:val="00AA5622"/>
    <w:rsid w:val="00AA5A8F"/>
    <w:rsid w:val="00AA5D7D"/>
    <w:rsid w:val="00AA5FEB"/>
    <w:rsid w:val="00AA6047"/>
    <w:rsid w:val="00AA66C5"/>
    <w:rsid w:val="00AA6A51"/>
    <w:rsid w:val="00AA6A6D"/>
    <w:rsid w:val="00AA6CCB"/>
    <w:rsid w:val="00AA7986"/>
    <w:rsid w:val="00AA7AD7"/>
    <w:rsid w:val="00AA7BDD"/>
    <w:rsid w:val="00AB01B3"/>
    <w:rsid w:val="00AB07CB"/>
    <w:rsid w:val="00AB0D1A"/>
    <w:rsid w:val="00AB170A"/>
    <w:rsid w:val="00AB1C24"/>
    <w:rsid w:val="00AB1F2C"/>
    <w:rsid w:val="00AB30B3"/>
    <w:rsid w:val="00AB31DA"/>
    <w:rsid w:val="00AB36A3"/>
    <w:rsid w:val="00AB448E"/>
    <w:rsid w:val="00AB46D3"/>
    <w:rsid w:val="00AB4836"/>
    <w:rsid w:val="00AB4B5F"/>
    <w:rsid w:val="00AB4BD6"/>
    <w:rsid w:val="00AB4E5E"/>
    <w:rsid w:val="00AB50BC"/>
    <w:rsid w:val="00AB51B8"/>
    <w:rsid w:val="00AB5267"/>
    <w:rsid w:val="00AB561E"/>
    <w:rsid w:val="00AB58CB"/>
    <w:rsid w:val="00AB591F"/>
    <w:rsid w:val="00AB597D"/>
    <w:rsid w:val="00AB59E9"/>
    <w:rsid w:val="00AB636C"/>
    <w:rsid w:val="00AB68D0"/>
    <w:rsid w:val="00AB6937"/>
    <w:rsid w:val="00AB70AD"/>
    <w:rsid w:val="00AB775C"/>
    <w:rsid w:val="00AB77AB"/>
    <w:rsid w:val="00AC0056"/>
    <w:rsid w:val="00AC0FDA"/>
    <w:rsid w:val="00AC2068"/>
    <w:rsid w:val="00AC22D5"/>
    <w:rsid w:val="00AC2373"/>
    <w:rsid w:val="00AC2A2F"/>
    <w:rsid w:val="00AC2F13"/>
    <w:rsid w:val="00AC35AB"/>
    <w:rsid w:val="00AC35AF"/>
    <w:rsid w:val="00AC3699"/>
    <w:rsid w:val="00AC36E2"/>
    <w:rsid w:val="00AC3BA8"/>
    <w:rsid w:val="00AC3E73"/>
    <w:rsid w:val="00AC457F"/>
    <w:rsid w:val="00AC4C41"/>
    <w:rsid w:val="00AC4E2A"/>
    <w:rsid w:val="00AC552D"/>
    <w:rsid w:val="00AC5650"/>
    <w:rsid w:val="00AC6144"/>
    <w:rsid w:val="00AC671E"/>
    <w:rsid w:val="00AC6D19"/>
    <w:rsid w:val="00AC7587"/>
    <w:rsid w:val="00AC7D9D"/>
    <w:rsid w:val="00AD001A"/>
    <w:rsid w:val="00AD0DDC"/>
    <w:rsid w:val="00AD0ED7"/>
    <w:rsid w:val="00AD0F0D"/>
    <w:rsid w:val="00AD0F12"/>
    <w:rsid w:val="00AD134E"/>
    <w:rsid w:val="00AD17AD"/>
    <w:rsid w:val="00AD19F1"/>
    <w:rsid w:val="00AD1FF6"/>
    <w:rsid w:val="00AD212F"/>
    <w:rsid w:val="00AD2188"/>
    <w:rsid w:val="00AD21D3"/>
    <w:rsid w:val="00AD299E"/>
    <w:rsid w:val="00AD29C1"/>
    <w:rsid w:val="00AD2A19"/>
    <w:rsid w:val="00AD2C0D"/>
    <w:rsid w:val="00AD2D1A"/>
    <w:rsid w:val="00AD2E2C"/>
    <w:rsid w:val="00AD30CE"/>
    <w:rsid w:val="00AD34BC"/>
    <w:rsid w:val="00AD3952"/>
    <w:rsid w:val="00AD3AB5"/>
    <w:rsid w:val="00AD3AF4"/>
    <w:rsid w:val="00AD455C"/>
    <w:rsid w:val="00AD46DA"/>
    <w:rsid w:val="00AD4711"/>
    <w:rsid w:val="00AD4C30"/>
    <w:rsid w:val="00AD4FAA"/>
    <w:rsid w:val="00AD4FED"/>
    <w:rsid w:val="00AD69A4"/>
    <w:rsid w:val="00AD7152"/>
    <w:rsid w:val="00AD7439"/>
    <w:rsid w:val="00AD77C6"/>
    <w:rsid w:val="00AD7AE3"/>
    <w:rsid w:val="00AD7BB8"/>
    <w:rsid w:val="00AE04B8"/>
    <w:rsid w:val="00AE05A7"/>
    <w:rsid w:val="00AE069A"/>
    <w:rsid w:val="00AE0BDE"/>
    <w:rsid w:val="00AE11B7"/>
    <w:rsid w:val="00AE18B7"/>
    <w:rsid w:val="00AE1C7E"/>
    <w:rsid w:val="00AE1FDE"/>
    <w:rsid w:val="00AE2574"/>
    <w:rsid w:val="00AE29A0"/>
    <w:rsid w:val="00AE2CB6"/>
    <w:rsid w:val="00AE3025"/>
    <w:rsid w:val="00AE30F4"/>
    <w:rsid w:val="00AE3415"/>
    <w:rsid w:val="00AE3B8C"/>
    <w:rsid w:val="00AE3BBD"/>
    <w:rsid w:val="00AE3E1E"/>
    <w:rsid w:val="00AE41C9"/>
    <w:rsid w:val="00AE4238"/>
    <w:rsid w:val="00AE46F6"/>
    <w:rsid w:val="00AE53C6"/>
    <w:rsid w:val="00AE59E1"/>
    <w:rsid w:val="00AE7221"/>
    <w:rsid w:val="00AE7D22"/>
    <w:rsid w:val="00AE7D30"/>
    <w:rsid w:val="00AE7E23"/>
    <w:rsid w:val="00AE7F06"/>
    <w:rsid w:val="00AE7F20"/>
    <w:rsid w:val="00AF0171"/>
    <w:rsid w:val="00AF03C9"/>
    <w:rsid w:val="00AF0474"/>
    <w:rsid w:val="00AF0506"/>
    <w:rsid w:val="00AF0708"/>
    <w:rsid w:val="00AF09AD"/>
    <w:rsid w:val="00AF0B2E"/>
    <w:rsid w:val="00AF0BCE"/>
    <w:rsid w:val="00AF0BFD"/>
    <w:rsid w:val="00AF0D2D"/>
    <w:rsid w:val="00AF0F47"/>
    <w:rsid w:val="00AF1792"/>
    <w:rsid w:val="00AF194C"/>
    <w:rsid w:val="00AF1BE2"/>
    <w:rsid w:val="00AF1D76"/>
    <w:rsid w:val="00AF1E9E"/>
    <w:rsid w:val="00AF2184"/>
    <w:rsid w:val="00AF2339"/>
    <w:rsid w:val="00AF2895"/>
    <w:rsid w:val="00AF2A67"/>
    <w:rsid w:val="00AF2F94"/>
    <w:rsid w:val="00AF3C4D"/>
    <w:rsid w:val="00AF3FBC"/>
    <w:rsid w:val="00AF40B9"/>
    <w:rsid w:val="00AF475F"/>
    <w:rsid w:val="00AF52BB"/>
    <w:rsid w:val="00AF538C"/>
    <w:rsid w:val="00AF5886"/>
    <w:rsid w:val="00AF59B8"/>
    <w:rsid w:val="00AF5C83"/>
    <w:rsid w:val="00AF628E"/>
    <w:rsid w:val="00AF64AB"/>
    <w:rsid w:val="00AF6B22"/>
    <w:rsid w:val="00AF6D73"/>
    <w:rsid w:val="00AF6EA0"/>
    <w:rsid w:val="00AF7420"/>
    <w:rsid w:val="00AF75B7"/>
    <w:rsid w:val="00AF7710"/>
    <w:rsid w:val="00AF77AE"/>
    <w:rsid w:val="00AF7816"/>
    <w:rsid w:val="00AF7E75"/>
    <w:rsid w:val="00B000C0"/>
    <w:rsid w:val="00B00102"/>
    <w:rsid w:val="00B0030E"/>
    <w:rsid w:val="00B0090E"/>
    <w:rsid w:val="00B01062"/>
    <w:rsid w:val="00B01B69"/>
    <w:rsid w:val="00B01B6B"/>
    <w:rsid w:val="00B01F82"/>
    <w:rsid w:val="00B026E6"/>
    <w:rsid w:val="00B02E46"/>
    <w:rsid w:val="00B03102"/>
    <w:rsid w:val="00B03B87"/>
    <w:rsid w:val="00B03BC2"/>
    <w:rsid w:val="00B03DEA"/>
    <w:rsid w:val="00B040A3"/>
    <w:rsid w:val="00B046F8"/>
    <w:rsid w:val="00B04AD0"/>
    <w:rsid w:val="00B053C0"/>
    <w:rsid w:val="00B0552B"/>
    <w:rsid w:val="00B05F56"/>
    <w:rsid w:val="00B071AA"/>
    <w:rsid w:val="00B0748F"/>
    <w:rsid w:val="00B074FF"/>
    <w:rsid w:val="00B077E6"/>
    <w:rsid w:val="00B079E3"/>
    <w:rsid w:val="00B07A1C"/>
    <w:rsid w:val="00B07AB9"/>
    <w:rsid w:val="00B07B15"/>
    <w:rsid w:val="00B07B28"/>
    <w:rsid w:val="00B101A6"/>
    <w:rsid w:val="00B102C5"/>
    <w:rsid w:val="00B102EF"/>
    <w:rsid w:val="00B104A2"/>
    <w:rsid w:val="00B1069A"/>
    <w:rsid w:val="00B10C2C"/>
    <w:rsid w:val="00B10D74"/>
    <w:rsid w:val="00B10EDF"/>
    <w:rsid w:val="00B10EED"/>
    <w:rsid w:val="00B1171A"/>
    <w:rsid w:val="00B12074"/>
    <w:rsid w:val="00B12387"/>
    <w:rsid w:val="00B123DF"/>
    <w:rsid w:val="00B124D4"/>
    <w:rsid w:val="00B127D7"/>
    <w:rsid w:val="00B12A03"/>
    <w:rsid w:val="00B13126"/>
    <w:rsid w:val="00B13376"/>
    <w:rsid w:val="00B133B8"/>
    <w:rsid w:val="00B13E43"/>
    <w:rsid w:val="00B14340"/>
    <w:rsid w:val="00B14A5C"/>
    <w:rsid w:val="00B14F22"/>
    <w:rsid w:val="00B15147"/>
    <w:rsid w:val="00B15190"/>
    <w:rsid w:val="00B1586C"/>
    <w:rsid w:val="00B16341"/>
    <w:rsid w:val="00B171EA"/>
    <w:rsid w:val="00B17683"/>
    <w:rsid w:val="00B17A52"/>
    <w:rsid w:val="00B17AED"/>
    <w:rsid w:val="00B17EDC"/>
    <w:rsid w:val="00B20325"/>
    <w:rsid w:val="00B20609"/>
    <w:rsid w:val="00B20636"/>
    <w:rsid w:val="00B207CC"/>
    <w:rsid w:val="00B20AED"/>
    <w:rsid w:val="00B20FD5"/>
    <w:rsid w:val="00B213CD"/>
    <w:rsid w:val="00B216CD"/>
    <w:rsid w:val="00B216E9"/>
    <w:rsid w:val="00B21B55"/>
    <w:rsid w:val="00B21E84"/>
    <w:rsid w:val="00B2208A"/>
    <w:rsid w:val="00B221FF"/>
    <w:rsid w:val="00B2232A"/>
    <w:rsid w:val="00B22FF7"/>
    <w:rsid w:val="00B231B7"/>
    <w:rsid w:val="00B23212"/>
    <w:rsid w:val="00B2361B"/>
    <w:rsid w:val="00B23737"/>
    <w:rsid w:val="00B2385D"/>
    <w:rsid w:val="00B23A2E"/>
    <w:rsid w:val="00B23DFD"/>
    <w:rsid w:val="00B23E3B"/>
    <w:rsid w:val="00B240FC"/>
    <w:rsid w:val="00B2411D"/>
    <w:rsid w:val="00B24327"/>
    <w:rsid w:val="00B245A3"/>
    <w:rsid w:val="00B25261"/>
    <w:rsid w:val="00B25421"/>
    <w:rsid w:val="00B2596B"/>
    <w:rsid w:val="00B25D69"/>
    <w:rsid w:val="00B25E15"/>
    <w:rsid w:val="00B260A8"/>
    <w:rsid w:val="00B26656"/>
    <w:rsid w:val="00B26832"/>
    <w:rsid w:val="00B26B20"/>
    <w:rsid w:val="00B26CD0"/>
    <w:rsid w:val="00B26EF3"/>
    <w:rsid w:val="00B275B8"/>
    <w:rsid w:val="00B278A2"/>
    <w:rsid w:val="00B27A13"/>
    <w:rsid w:val="00B27CB9"/>
    <w:rsid w:val="00B30254"/>
    <w:rsid w:val="00B30D00"/>
    <w:rsid w:val="00B30D39"/>
    <w:rsid w:val="00B3110A"/>
    <w:rsid w:val="00B311A4"/>
    <w:rsid w:val="00B31523"/>
    <w:rsid w:val="00B317D1"/>
    <w:rsid w:val="00B31879"/>
    <w:rsid w:val="00B31DB2"/>
    <w:rsid w:val="00B3302F"/>
    <w:rsid w:val="00B33175"/>
    <w:rsid w:val="00B332B6"/>
    <w:rsid w:val="00B33B74"/>
    <w:rsid w:val="00B33DBC"/>
    <w:rsid w:val="00B3443F"/>
    <w:rsid w:val="00B34984"/>
    <w:rsid w:val="00B34A23"/>
    <w:rsid w:val="00B34D19"/>
    <w:rsid w:val="00B34FC6"/>
    <w:rsid w:val="00B357DA"/>
    <w:rsid w:val="00B35F4C"/>
    <w:rsid w:val="00B36280"/>
    <w:rsid w:val="00B364E7"/>
    <w:rsid w:val="00B37281"/>
    <w:rsid w:val="00B37456"/>
    <w:rsid w:val="00B37826"/>
    <w:rsid w:val="00B379BF"/>
    <w:rsid w:val="00B401E0"/>
    <w:rsid w:val="00B40633"/>
    <w:rsid w:val="00B40A14"/>
    <w:rsid w:val="00B4113E"/>
    <w:rsid w:val="00B41939"/>
    <w:rsid w:val="00B41B91"/>
    <w:rsid w:val="00B41CFD"/>
    <w:rsid w:val="00B42209"/>
    <w:rsid w:val="00B42468"/>
    <w:rsid w:val="00B427A6"/>
    <w:rsid w:val="00B42A9C"/>
    <w:rsid w:val="00B42B1A"/>
    <w:rsid w:val="00B42B93"/>
    <w:rsid w:val="00B42CBB"/>
    <w:rsid w:val="00B42F09"/>
    <w:rsid w:val="00B43874"/>
    <w:rsid w:val="00B43C7F"/>
    <w:rsid w:val="00B44101"/>
    <w:rsid w:val="00B441B4"/>
    <w:rsid w:val="00B4425F"/>
    <w:rsid w:val="00B446A8"/>
    <w:rsid w:val="00B44729"/>
    <w:rsid w:val="00B4474A"/>
    <w:rsid w:val="00B44976"/>
    <w:rsid w:val="00B4506D"/>
    <w:rsid w:val="00B451D8"/>
    <w:rsid w:val="00B4545D"/>
    <w:rsid w:val="00B4573D"/>
    <w:rsid w:val="00B45B26"/>
    <w:rsid w:val="00B45BFC"/>
    <w:rsid w:val="00B45E84"/>
    <w:rsid w:val="00B4600F"/>
    <w:rsid w:val="00B460AB"/>
    <w:rsid w:val="00B461A1"/>
    <w:rsid w:val="00B462D9"/>
    <w:rsid w:val="00B4633A"/>
    <w:rsid w:val="00B469B1"/>
    <w:rsid w:val="00B47326"/>
    <w:rsid w:val="00B4757F"/>
    <w:rsid w:val="00B47B76"/>
    <w:rsid w:val="00B47C3C"/>
    <w:rsid w:val="00B50105"/>
    <w:rsid w:val="00B50236"/>
    <w:rsid w:val="00B50301"/>
    <w:rsid w:val="00B506A0"/>
    <w:rsid w:val="00B509AB"/>
    <w:rsid w:val="00B516C8"/>
    <w:rsid w:val="00B517B0"/>
    <w:rsid w:val="00B51A0F"/>
    <w:rsid w:val="00B51C66"/>
    <w:rsid w:val="00B51D8F"/>
    <w:rsid w:val="00B526B8"/>
    <w:rsid w:val="00B52A9F"/>
    <w:rsid w:val="00B52BA1"/>
    <w:rsid w:val="00B52D5E"/>
    <w:rsid w:val="00B53115"/>
    <w:rsid w:val="00B5368F"/>
    <w:rsid w:val="00B53823"/>
    <w:rsid w:val="00B53A9D"/>
    <w:rsid w:val="00B53CB8"/>
    <w:rsid w:val="00B53E77"/>
    <w:rsid w:val="00B53EBA"/>
    <w:rsid w:val="00B541AE"/>
    <w:rsid w:val="00B552A8"/>
    <w:rsid w:val="00B553A1"/>
    <w:rsid w:val="00B55480"/>
    <w:rsid w:val="00B56255"/>
    <w:rsid w:val="00B56652"/>
    <w:rsid w:val="00B56C92"/>
    <w:rsid w:val="00B57C83"/>
    <w:rsid w:val="00B600A7"/>
    <w:rsid w:val="00B60161"/>
    <w:rsid w:val="00B60629"/>
    <w:rsid w:val="00B6065E"/>
    <w:rsid w:val="00B60840"/>
    <w:rsid w:val="00B6095F"/>
    <w:rsid w:val="00B60A74"/>
    <w:rsid w:val="00B61307"/>
    <w:rsid w:val="00B6148C"/>
    <w:rsid w:val="00B61F07"/>
    <w:rsid w:val="00B622EF"/>
    <w:rsid w:val="00B62375"/>
    <w:rsid w:val="00B62A22"/>
    <w:rsid w:val="00B62A7E"/>
    <w:rsid w:val="00B62C17"/>
    <w:rsid w:val="00B62E4D"/>
    <w:rsid w:val="00B62F2A"/>
    <w:rsid w:val="00B631AC"/>
    <w:rsid w:val="00B63224"/>
    <w:rsid w:val="00B641C4"/>
    <w:rsid w:val="00B64368"/>
    <w:rsid w:val="00B646B0"/>
    <w:rsid w:val="00B64883"/>
    <w:rsid w:val="00B648B6"/>
    <w:rsid w:val="00B64FF3"/>
    <w:rsid w:val="00B65134"/>
    <w:rsid w:val="00B657F4"/>
    <w:rsid w:val="00B65E85"/>
    <w:rsid w:val="00B65FA7"/>
    <w:rsid w:val="00B6618F"/>
    <w:rsid w:val="00B662F8"/>
    <w:rsid w:val="00B6696C"/>
    <w:rsid w:val="00B66E54"/>
    <w:rsid w:val="00B66F15"/>
    <w:rsid w:val="00B6726E"/>
    <w:rsid w:val="00B67546"/>
    <w:rsid w:val="00B676E3"/>
    <w:rsid w:val="00B67B67"/>
    <w:rsid w:val="00B7049B"/>
    <w:rsid w:val="00B70D9A"/>
    <w:rsid w:val="00B71278"/>
    <w:rsid w:val="00B712F2"/>
    <w:rsid w:val="00B722A1"/>
    <w:rsid w:val="00B72303"/>
    <w:rsid w:val="00B72A7F"/>
    <w:rsid w:val="00B72A84"/>
    <w:rsid w:val="00B72A88"/>
    <w:rsid w:val="00B7305A"/>
    <w:rsid w:val="00B7313C"/>
    <w:rsid w:val="00B73479"/>
    <w:rsid w:val="00B73837"/>
    <w:rsid w:val="00B73AEE"/>
    <w:rsid w:val="00B7413F"/>
    <w:rsid w:val="00B7418F"/>
    <w:rsid w:val="00B7457B"/>
    <w:rsid w:val="00B7459A"/>
    <w:rsid w:val="00B7499B"/>
    <w:rsid w:val="00B74B6B"/>
    <w:rsid w:val="00B74FB3"/>
    <w:rsid w:val="00B752BF"/>
    <w:rsid w:val="00B75612"/>
    <w:rsid w:val="00B757F4"/>
    <w:rsid w:val="00B7586F"/>
    <w:rsid w:val="00B763CA"/>
    <w:rsid w:val="00B76446"/>
    <w:rsid w:val="00B76640"/>
    <w:rsid w:val="00B767A1"/>
    <w:rsid w:val="00B767AC"/>
    <w:rsid w:val="00B768BF"/>
    <w:rsid w:val="00B768E7"/>
    <w:rsid w:val="00B76FEF"/>
    <w:rsid w:val="00B7717F"/>
    <w:rsid w:val="00B77A0F"/>
    <w:rsid w:val="00B80DEF"/>
    <w:rsid w:val="00B80FDF"/>
    <w:rsid w:val="00B8123C"/>
    <w:rsid w:val="00B81323"/>
    <w:rsid w:val="00B813C3"/>
    <w:rsid w:val="00B814F6"/>
    <w:rsid w:val="00B816CA"/>
    <w:rsid w:val="00B81B17"/>
    <w:rsid w:val="00B82056"/>
    <w:rsid w:val="00B82386"/>
    <w:rsid w:val="00B823D5"/>
    <w:rsid w:val="00B825C0"/>
    <w:rsid w:val="00B82780"/>
    <w:rsid w:val="00B82A6D"/>
    <w:rsid w:val="00B82C07"/>
    <w:rsid w:val="00B82FEC"/>
    <w:rsid w:val="00B83135"/>
    <w:rsid w:val="00B834C1"/>
    <w:rsid w:val="00B83514"/>
    <w:rsid w:val="00B83762"/>
    <w:rsid w:val="00B837A6"/>
    <w:rsid w:val="00B83A5D"/>
    <w:rsid w:val="00B83E04"/>
    <w:rsid w:val="00B840BA"/>
    <w:rsid w:val="00B84603"/>
    <w:rsid w:val="00B84696"/>
    <w:rsid w:val="00B84C10"/>
    <w:rsid w:val="00B84EB6"/>
    <w:rsid w:val="00B85072"/>
    <w:rsid w:val="00B854BE"/>
    <w:rsid w:val="00B85B90"/>
    <w:rsid w:val="00B85E32"/>
    <w:rsid w:val="00B860D1"/>
    <w:rsid w:val="00B86430"/>
    <w:rsid w:val="00B865F1"/>
    <w:rsid w:val="00B86697"/>
    <w:rsid w:val="00B8676B"/>
    <w:rsid w:val="00B868BF"/>
    <w:rsid w:val="00B86D84"/>
    <w:rsid w:val="00B86E70"/>
    <w:rsid w:val="00B86F75"/>
    <w:rsid w:val="00B879D7"/>
    <w:rsid w:val="00B87A6C"/>
    <w:rsid w:val="00B87E4D"/>
    <w:rsid w:val="00B87E78"/>
    <w:rsid w:val="00B9007E"/>
    <w:rsid w:val="00B90778"/>
    <w:rsid w:val="00B913CB"/>
    <w:rsid w:val="00B919FA"/>
    <w:rsid w:val="00B92363"/>
    <w:rsid w:val="00B92490"/>
    <w:rsid w:val="00B92AE2"/>
    <w:rsid w:val="00B92B14"/>
    <w:rsid w:val="00B9316E"/>
    <w:rsid w:val="00B93936"/>
    <w:rsid w:val="00B93B70"/>
    <w:rsid w:val="00B93EB3"/>
    <w:rsid w:val="00B93FCD"/>
    <w:rsid w:val="00B94783"/>
    <w:rsid w:val="00B94797"/>
    <w:rsid w:val="00B94AAD"/>
    <w:rsid w:val="00B950CB"/>
    <w:rsid w:val="00B9559E"/>
    <w:rsid w:val="00B95EB2"/>
    <w:rsid w:val="00B96320"/>
    <w:rsid w:val="00B966E1"/>
    <w:rsid w:val="00B972AB"/>
    <w:rsid w:val="00B9754F"/>
    <w:rsid w:val="00B97ADE"/>
    <w:rsid w:val="00B97FF5"/>
    <w:rsid w:val="00BA0878"/>
    <w:rsid w:val="00BA0A17"/>
    <w:rsid w:val="00BA0DA1"/>
    <w:rsid w:val="00BA107E"/>
    <w:rsid w:val="00BA16B5"/>
    <w:rsid w:val="00BA1929"/>
    <w:rsid w:val="00BA1CEA"/>
    <w:rsid w:val="00BA1EA1"/>
    <w:rsid w:val="00BA1FD7"/>
    <w:rsid w:val="00BA25C6"/>
    <w:rsid w:val="00BA26DD"/>
    <w:rsid w:val="00BA3038"/>
    <w:rsid w:val="00BA3081"/>
    <w:rsid w:val="00BA367A"/>
    <w:rsid w:val="00BA3703"/>
    <w:rsid w:val="00BA3BBB"/>
    <w:rsid w:val="00BA3BF0"/>
    <w:rsid w:val="00BA3EBC"/>
    <w:rsid w:val="00BA405F"/>
    <w:rsid w:val="00BA4228"/>
    <w:rsid w:val="00BA4320"/>
    <w:rsid w:val="00BA452B"/>
    <w:rsid w:val="00BA45AF"/>
    <w:rsid w:val="00BA4AD0"/>
    <w:rsid w:val="00BA51C7"/>
    <w:rsid w:val="00BA523D"/>
    <w:rsid w:val="00BA5664"/>
    <w:rsid w:val="00BA56A4"/>
    <w:rsid w:val="00BA57E8"/>
    <w:rsid w:val="00BA5DAC"/>
    <w:rsid w:val="00BA5EA9"/>
    <w:rsid w:val="00BA60A8"/>
    <w:rsid w:val="00BA627A"/>
    <w:rsid w:val="00BA66A6"/>
    <w:rsid w:val="00BA68B2"/>
    <w:rsid w:val="00BA6BB8"/>
    <w:rsid w:val="00BA7FCE"/>
    <w:rsid w:val="00BB01A4"/>
    <w:rsid w:val="00BB12BF"/>
    <w:rsid w:val="00BB1395"/>
    <w:rsid w:val="00BB14F1"/>
    <w:rsid w:val="00BB181B"/>
    <w:rsid w:val="00BB193D"/>
    <w:rsid w:val="00BB2326"/>
    <w:rsid w:val="00BB23FC"/>
    <w:rsid w:val="00BB2408"/>
    <w:rsid w:val="00BB27B3"/>
    <w:rsid w:val="00BB2811"/>
    <w:rsid w:val="00BB2A09"/>
    <w:rsid w:val="00BB2F47"/>
    <w:rsid w:val="00BB30E0"/>
    <w:rsid w:val="00BB333D"/>
    <w:rsid w:val="00BB356E"/>
    <w:rsid w:val="00BB4287"/>
    <w:rsid w:val="00BB44CD"/>
    <w:rsid w:val="00BB4A75"/>
    <w:rsid w:val="00BB4BFD"/>
    <w:rsid w:val="00BB53C4"/>
    <w:rsid w:val="00BB5D32"/>
    <w:rsid w:val="00BB61B2"/>
    <w:rsid w:val="00BB65B9"/>
    <w:rsid w:val="00BB6977"/>
    <w:rsid w:val="00BB69C9"/>
    <w:rsid w:val="00BB6C37"/>
    <w:rsid w:val="00BB6D0E"/>
    <w:rsid w:val="00BB7007"/>
    <w:rsid w:val="00BB7096"/>
    <w:rsid w:val="00BB7802"/>
    <w:rsid w:val="00BB7C7C"/>
    <w:rsid w:val="00BC01AA"/>
    <w:rsid w:val="00BC039A"/>
    <w:rsid w:val="00BC0656"/>
    <w:rsid w:val="00BC067F"/>
    <w:rsid w:val="00BC0A13"/>
    <w:rsid w:val="00BC0B31"/>
    <w:rsid w:val="00BC1967"/>
    <w:rsid w:val="00BC196A"/>
    <w:rsid w:val="00BC2889"/>
    <w:rsid w:val="00BC2E19"/>
    <w:rsid w:val="00BC308B"/>
    <w:rsid w:val="00BC3507"/>
    <w:rsid w:val="00BC36F4"/>
    <w:rsid w:val="00BC3C97"/>
    <w:rsid w:val="00BC3D2C"/>
    <w:rsid w:val="00BC439A"/>
    <w:rsid w:val="00BC491A"/>
    <w:rsid w:val="00BC4CD6"/>
    <w:rsid w:val="00BC4EF1"/>
    <w:rsid w:val="00BC578C"/>
    <w:rsid w:val="00BC5B2F"/>
    <w:rsid w:val="00BC6406"/>
    <w:rsid w:val="00BC68E2"/>
    <w:rsid w:val="00BC6A3D"/>
    <w:rsid w:val="00BC6B78"/>
    <w:rsid w:val="00BC6FF7"/>
    <w:rsid w:val="00BC71B6"/>
    <w:rsid w:val="00BC74AC"/>
    <w:rsid w:val="00BC7E6B"/>
    <w:rsid w:val="00BD0164"/>
    <w:rsid w:val="00BD0885"/>
    <w:rsid w:val="00BD08E8"/>
    <w:rsid w:val="00BD0983"/>
    <w:rsid w:val="00BD0C31"/>
    <w:rsid w:val="00BD0C34"/>
    <w:rsid w:val="00BD1367"/>
    <w:rsid w:val="00BD15BF"/>
    <w:rsid w:val="00BD1C08"/>
    <w:rsid w:val="00BD2039"/>
    <w:rsid w:val="00BD2166"/>
    <w:rsid w:val="00BD285A"/>
    <w:rsid w:val="00BD2A69"/>
    <w:rsid w:val="00BD30F8"/>
    <w:rsid w:val="00BD37D4"/>
    <w:rsid w:val="00BD3A44"/>
    <w:rsid w:val="00BD3AD1"/>
    <w:rsid w:val="00BD3DC3"/>
    <w:rsid w:val="00BD47DE"/>
    <w:rsid w:val="00BD4DCD"/>
    <w:rsid w:val="00BD508C"/>
    <w:rsid w:val="00BD517F"/>
    <w:rsid w:val="00BD56EE"/>
    <w:rsid w:val="00BD5958"/>
    <w:rsid w:val="00BD5AE5"/>
    <w:rsid w:val="00BD5FDA"/>
    <w:rsid w:val="00BD6619"/>
    <w:rsid w:val="00BD667E"/>
    <w:rsid w:val="00BD6829"/>
    <w:rsid w:val="00BD695E"/>
    <w:rsid w:val="00BD6A22"/>
    <w:rsid w:val="00BD6CFC"/>
    <w:rsid w:val="00BD6EAB"/>
    <w:rsid w:val="00BD6EDC"/>
    <w:rsid w:val="00BD785F"/>
    <w:rsid w:val="00BD79EB"/>
    <w:rsid w:val="00BE05B8"/>
    <w:rsid w:val="00BE0629"/>
    <w:rsid w:val="00BE0E76"/>
    <w:rsid w:val="00BE0F81"/>
    <w:rsid w:val="00BE12A7"/>
    <w:rsid w:val="00BE13A7"/>
    <w:rsid w:val="00BE185D"/>
    <w:rsid w:val="00BE19C7"/>
    <w:rsid w:val="00BE1C3F"/>
    <w:rsid w:val="00BE1E12"/>
    <w:rsid w:val="00BE1E6D"/>
    <w:rsid w:val="00BE1F81"/>
    <w:rsid w:val="00BE211E"/>
    <w:rsid w:val="00BE21CC"/>
    <w:rsid w:val="00BE25A5"/>
    <w:rsid w:val="00BE268D"/>
    <w:rsid w:val="00BE2831"/>
    <w:rsid w:val="00BE28FE"/>
    <w:rsid w:val="00BE2E8A"/>
    <w:rsid w:val="00BE34FE"/>
    <w:rsid w:val="00BE3ECA"/>
    <w:rsid w:val="00BE4029"/>
    <w:rsid w:val="00BE4828"/>
    <w:rsid w:val="00BE4A0D"/>
    <w:rsid w:val="00BE4E3B"/>
    <w:rsid w:val="00BE4E67"/>
    <w:rsid w:val="00BE5735"/>
    <w:rsid w:val="00BE5A74"/>
    <w:rsid w:val="00BE5A9C"/>
    <w:rsid w:val="00BE5DE9"/>
    <w:rsid w:val="00BE60FC"/>
    <w:rsid w:val="00BE658B"/>
    <w:rsid w:val="00BE67AD"/>
    <w:rsid w:val="00BE69E7"/>
    <w:rsid w:val="00BE6A97"/>
    <w:rsid w:val="00BE6F4F"/>
    <w:rsid w:val="00BE705A"/>
    <w:rsid w:val="00BE735B"/>
    <w:rsid w:val="00BE755A"/>
    <w:rsid w:val="00BE7936"/>
    <w:rsid w:val="00BE7B05"/>
    <w:rsid w:val="00BE7B87"/>
    <w:rsid w:val="00BE7F33"/>
    <w:rsid w:val="00BF0B24"/>
    <w:rsid w:val="00BF0E96"/>
    <w:rsid w:val="00BF1382"/>
    <w:rsid w:val="00BF1A8E"/>
    <w:rsid w:val="00BF1E46"/>
    <w:rsid w:val="00BF1EF9"/>
    <w:rsid w:val="00BF1FA7"/>
    <w:rsid w:val="00BF21AC"/>
    <w:rsid w:val="00BF25CD"/>
    <w:rsid w:val="00BF292A"/>
    <w:rsid w:val="00BF2BAA"/>
    <w:rsid w:val="00BF3084"/>
    <w:rsid w:val="00BF3388"/>
    <w:rsid w:val="00BF33F2"/>
    <w:rsid w:val="00BF3482"/>
    <w:rsid w:val="00BF3D8A"/>
    <w:rsid w:val="00BF3E21"/>
    <w:rsid w:val="00BF3E52"/>
    <w:rsid w:val="00BF427F"/>
    <w:rsid w:val="00BF493A"/>
    <w:rsid w:val="00BF4944"/>
    <w:rsid w:val="00BF494E"/>
    <w:rsid w:val="00BF4A4A"/>
    <w:rsid w:val="00BF4C8A"/>
    <w:rsid w:val="00BF50F3"/>
    <w:rsid w:val="00BF56A4"/>
    <w:rsid w:val="00BF5813"/>
    <w:rsid w:val="00BF5F81"/>
    <w:rsid w:val="00BF61F2"/>
    <w:rsid w:val="00BF62C5"/>
    <w:rsid w:val="00BF63AD"/>
    <w:rsid w:val="00BF68B0"/>
    <w:rsid w:val="00BF726C"/>
    <w:rsid w:val="00BF769A"/>
    <w:rsid w:val="00BF7DF8"/>
    <w:rsid w:val="00BF7E0D"/>
    <w:rsid w:val="00BF7ECE"/>
    <w:rsid w:val="00C00089"/>
    <w:rsid w:val="00C003D1"/>
    <w:rsid w:val="00C00749"/>
    <w:rsid w:val="00C00DB4"/>
    <w:rsid w:val="00C010B2"/>
    <w:rsid w:val="00C01D6F"/>
    <w:rsid w:val="00C021BF"/>
    <w:rsid w:val="00C02A52"/>
    <w:rsid w:val="00C02A87"/>
    <w:rsid w:val="00C02E36"/>
    <w:rsid w:val="00C0316F"/>
    <w:rsid w:val="00C039B9"/>
    <w:rsid w:val="00C03ABE"/>
    <w:rsid w:val="00C03DFC"/>
    <w:rsid w:val="00C040AA"/>
    <w:rsid w:val="00C04C62"/>
    <w:rsid w:val="00C04D31"/>
    <w:rsid w:val="00C04D9D"/>
    <w:rsid w:val="00C05146"/>
    <w:rsid w:val="00C053BF"/>
    <w:rsid w:val="00C055F1"/>
    <w:rsid w:val="00C05D66"/>
    <w:rsid w:val="00C064CD"/>
    <w:rsid w:val="00C064F0"/>
    <w:rsid w:val="00C06940"/>
    <w:rsid w:val="00C0705B"/>
    <w:rsid w:val="00C07528"/>
    <w:rsid w:val="00C07634"/>
    <w:rsid w:val="00C07B0F"/>
    <w:rsid w:val="00C102F6"/>
    <w:rsid w:val="00C10CDB"/>
    <w:rsid w:val="00C10FD4"/>
    <w:rsid w:val="00C10FD9"/>
    <w:rsid w:val="00C1103D"/>
    <w:rsid w:val="00C11562"/>
    <w:rsid w:val="00C11986"/>
    <w:rsid w:val="00C119C7"/>
    <w:rsid w:val="00C11D9C"/>
    <w:rsid w:val="00C11DEF"/>
    <w:rsid w:val="00C120FE"/>
    <w:rsid w:val="00C1237D"/>
    <w:rsid w:val="00C126BE"/>
    <w:rsid w:val="00C12734"/>
    <w:rsid w:val="00C12744"/>
    <w:rsid w:val="00C128C3"/>
    <w:rsid w:val="00C133C4"/>
    <w:rsid w:val="00C137B4"/>
    <w:rsid w:val="00C140A7"/>
    <w:rsid w:val="00C14180"/>
    <w:rsid w:val="00C141EF"/>
    <w:rsid w:val="00C1427C"/>
    <w:rsid w:val="00C14447"/>
    <w:rsid w:val="00C148BE"/>
    <w:rsid w:val="00C14939"/>
    <w:rsid w:val="00C14C93"/>
    <w:rsid w:val="00C14E73"/>
    <w:rsid w:val="00C152F5"/>
    <w:rsid w:val="00C15972"/>
    <w:rsid w:val="00C15F61"/>
    <w:rsid w:val="00C163F5"/>
    <w:rsid w:val="00C16D4D"/>
    <w:rsid w:val="00C16E9E"/>
    <w:rsid w:val="00C1703E"/>
    <w:rsid w:val="00C172A0"/>
    <w:rsid w:val="00C172F3"/>
    <w:rsid w:val="00C175D3"/>
    <w:rsid w:val="00C1794D"/>
    <w:rsid w:val="00C17DFB"/>
    <w:rsid w:val="00C202B7"/>
    <w:rsid w:val="00C20375"/>
    <w:rsid w:val="00C2038A"/>
    <w:rsid w:val="00C2062D"/>
    <w:rsid w:val="00C20E99"/>
    <w:rsid w:val="00C21066"/>
    <w:rsid w:val="00C218EB"/>
    <w:rsid w:val="00C21CF7"/>
    <w:rsid w:val="00C21E13"/>
    <w:rsid w:val="00C21ECC"/>
    <w:rsid w:val="00C22000"/>
    <w:rsid w:val="00C221AE"/>
    <w:rsid w:val="00C231D8"/>
    <w:rsid w:val="00C234E1"/>
    <w:rsid w:val="00C23D7D"/>
    <w:rsid w:val="00C23FD7"/>
    <w:rsid w:val="00C2424D"/>
    <w:rsid w:val="00C242B9"/>
    <w:rsid w:val="00C24452"/>
    <w:rsid w:val="00C24FAF"/>
    <w:rsid w:val="00C25055"/>
    <w:rsid w:val="00C2571E"/>
    <w:rsid w:val="00C2582D"/>
    <w:rsid w:val="00C25B11"/>
    <w:rsid w:val="00C25C1B"/>
    <w:rsid w:val="00C25F4D"/>
    <w:rsid w:val="00C26931"/>
    <w:rsid w:val="00C26CDF"/>
    <w:rsid w:val="00C26D86"/>
    <w:rsid w:val="00C27413"/>
    <w:rsid w:val="00C2775E"/>
    <w:rsid w:val="00C277A9"/>
    <w:rsid w:val="00C2784F"/>
    <w:rsid w:val="00C304D9"/>
    <w:rsid w:val="00C30547"/>
    <w:rsid w:val="00C3062D"/>
    <w:rsid w:val="00C306E4"/>
    <w:rsid w:val="00C30C72"/>
    <w:rsid w:val="00C31160"/>
    <w:rsid w:val="00C3168B"/>
    <w:rsid w:val="00C31759"/>
    <w:rsid w:val="00C31D01"/>
    <w:rsid w:val="00C31E81"/>
    <w:rsid w:val="00C3201D"/>
    <w:rsid w:val="00C32343"/>
    <w:rsid w:val="00C325B1"/>
    <w:rsid w:val="00C3292C"/>
    <w:rsid w:val="00C329E8"/>
    <w:rsid w:val="00C330D4"/>
    <w:rsid w:val="00C33792"/>
    <w:rsid w:val="00C3382D"/>
    <w:rsid w:val="00C33900"/>
    <w:rsid w:val="00C341FE"/>
    <w:rsid w:val="00C344C1"/>
    <w:rsid w:val="00C347FF"/>
    <w:rsid w:val="00C34AEA"/>
    <w:rsid w:val="00C34CB5"/>
    <w:rsid w:val="00C35252"/>
    <w:rsid w:val="00C35743"/>
    <w:rsid w:val="00C35964"/>
    <w:rsid w:val="00C35E88"/>
    <w:rsid w:val="00C35FFC"/>
    <w:rsid w:val="00C363FD"/>
    <w:rsid w:val="00C365E0"/>
    <w:rsid w:val="00C36C26"/>
    <w:rsid w:val="00C37EC3"/>
    <w:rsid w:val="00C401D8"/>
    <w:rsid w:val="00C4052B"/>
    <w:rsid w:val="00C407BB"/>
    <w:rsid w:val="00C40D97"/>
    <w:rsid w:val="00C413C6"/>
    <w:rsid w:val="00C41E19"/>
    <w:rsid w:val="00C41F18"/>
    <w:rsid w:val="00C42C7B"/>
    <w:rsid w:val="00C434EA"/>
    <w:rsid w:val="00C438BC"/>
    <w:rsid w:val="00C43924"/>
    <w:rsid w:val="00C43A71"/>
    <w:rsid w:val="00C43E52"/>
    <w:rsid w:val="00C44317"/>
    <w:rsid w:val="00C44410"/>
    <w:rsid w:val="00C450EE"/>
    <w:rsid w:val="00C454E8"/>
    <w:rsid w:val="00C464E6"/>
    <w:rsid w:val="00C46FD9"/>
    <w:rsid w:val="00C47D36"/>
    <w:rsid w:val="00C47DF3"/>
    <w:rsid w:val="00C47E9D"/>
    <w:rsid w:val="00C5096C"/>
    <w:rsid w:val="00C50975"/>
    <w:rsid w:val="00C50A29"/>
    <w:rsid w:val="00C50A94"/>
    <w:rsid w:val="00C50E14"/>
    <w:rsid w:val="00C50E7A"/>
    <w:rsid w:val="00C516AD"/>
    <w:rsid w:val="00C51A26"/>
    <w:rsid w:val="00C51C2C"/>
    <w:rsid w:val="00C52B48"/>
    <w:rsid w:val="00C5335E"/>
    <w:rsid w:val="00C535E3"/>
    <w:rsid w:val="00C53639"/>
    <w:rsid w:val="00C536A7"/>
    <w:rsid w:val="00C5370A"/>
    <w:rsid w:val="00C53757"/>
    <w:rsid w:val="00C53B9C"/>
    <w:rsid w:val="00C540AF"/>
    <w:rsid w:val="00C544F6"/>
    <w:rsid w:val="00C54504"/>
    <w:rsid w:val="00C5475C"/>
    <w:rsid w:val="00C54AE4"/>
    <w:rsid w:val="00C54E8F"/>
    <w:rsid w:val="00C5529A"/>
    <w:rsid w:val="00C55321"/>
    <w:rsid w:val="00C5547F"/>
    <w:rsid w:val="00C5563D"/>
    <w:rsid w:val="00C5567A"/>
    <w:rsid w:val="00C55816"/>
    <w:rsid w:val="00C55CCC"/>
    <w:rsid w:val="00C55F0A"/>
    <w:rsid w:val="00C55FE1"/>
    <w:rsid w:val="00C5644F"/>
    <w:rsid w:val="00C56EBB"/>
    <w:rsid w:val="00C57295"/>
    <w:rsid w:val="00C5745E"/>
    <w:rsid w:val="00C6004E"/>
    <w:rsid w:val="00C600BA"/>
    <w:rsid w:val="00C602D3"/>
    <w:rsid w:val="00C607FB"/>
    <w:rsid w:val="00C60A17"/>
    <w:rsid w:val="00C61470"/>
    <w:rsid w:val="00C615CC"/>
    <w:rsid w:val="00C62058"/>
    <w:rsid w:val="00C62074"/>
    <w:rsid w:val="00C6288F"/>
    <w:rsid w:val="00C62FE5"/>
    <w:rsid w:val="00C63060"/>
    <w:rsid w:val="00C63BB1"/>
    <w:rsid w:val="00C63BEA"/>
    <w:rsid w:val="00C63EF3"/>
    <w:rsid w:val="00C64E21"/>
    <w:rsid w:val="00C6538A"/>
    <w:rsid w:val="00C654A2"/>
    <w:rsid w:val="00C65EAB"/>
    <w:rsid w:val="00C65F6D"/>
    <w:rsid w:val="00C66151"/>
    <w:rsid w:val="00C661AD"/>
    <w:rsid w:val="00C672FD"/>
    <w:rsid w:val="00C67E4B"/>
    <w:rsid w:val="00C67E55"/>
    <w:rsid w:val="00C67F1A"/>
    <w:rsid w:val="00C702B4"/>
    <w:rsid w:val="00C7052A"/>
    <w:rsid w:val="00C70E49"/>
    <w:rsid w:val="00C70E8A"/>
    <w:rsid w:val="00C70E9D"/>
    <w:rsid w:val="00C71195"/>
    <w:rsid w:val="00C71446"/>
    <w:rsid w:val="00C71481"/>
    <w:rsid w:val="00C716D6"/>
    <w:rsid w:val="00C71C56"/>
    <w:rsid w:val="00C720C7"/>
    <w:rsid w:val="00C722ED"/>
    <w:rsid w:val="00C72A65"/>
    <w:rsid w:val="00C72AA9"/>
    <w:rsid w:val="00C72C6D"/>
    <w:rsid w:val="00C72DC3"/>
    <w:rsid w:val="00C72FB6"/>
    <w:rsid w:val="00C73042"/>
    <w:rsid w:val="00C73679"/>
    <w:rsid w:val="00C738EA"/>
    <w:rsid w:val="00C73A7F"/>
    <w:rsid w:val="00C73BE9"/>
    <w:rsid w:val="00C73C44"/>
    <w:rsid w:val="00C7452F"/>
    <w:rsid w:val="00C746CA"/>
    <w:rsid w:val="00C74757"/>
    <w:rsid w:val="00C7479C"/>
    <w:rsid w:val="00C747D8"/>
    <w:rsid w:val="00C74830"/>
    <w:rsid w:val="00C74DD1"/>
    <w:rsid w:val="00C74FB4"/>
    <w:rsid w:val="00C752E2"/>
    <w:rsid w:val="00C752EE"/>
    <w:rsid w:val="00C75906"/>
    <w:rsid w:val="00C75A0B"/>
    <w:rsid w:val="00C75AF2"/>
    <w:rsid w:val="00C75D4C"/>
    <w:rsid w:val="00C75FC1"/>
    <w:rsid w:val="00C760A2"/>
    <w:rsid w:val="00C762BB"/>
    <w:rsid w:val="00C765A9"/>
    <w:rsid w:val="00C76845"/>
    <w:rsid w:val="00C80177"/>
    <w:rsid w:val="00C802F5"/>
    <w:rsid w:val="00C80E00"/>
    <w:rsid w:val="00C80E0B"/>
    <w:rsid w:val="00C8109C"/>
    <w:rsid w:val="00C81623"/>
    <w:rsid w:val="00C8164E"/>
    <w:rsid w:val="00C81A0E"/>
    <w:rsid w:val="00C81F00"/>
    <w:rsid w:val="00C821BC"/>
    <w:rsid w:val="00C829C4"/>
    <w:rsid w:val="00C82AB3"/>
    <w:rsid w:val="00C82D64"/>
    <w:rsid w:val="00C82E23"/>
    <w:rsid w:val="00C83361"/>
    <w:rsid w:val="00C83378"/>
    <w:rsid w:val="00C8364C"/>
    <w:rsid w:val="00C843F1"/>
    <w:rsid w:val="00C8443F"/>
    <w:rsid w:val="00C846A3"/>
    <w:rsid w:val="00C84F0B"/>
    <w:rsid w:val="00C85217"/>
    <w:rsid w:val="00C852C0"/>
    <w:rsid w:val="00C85BDC"/>
    <w:rsid w:val="00C85CCD"/>
    <w:rsid w:val="00C86142"/>
    <w:rsid w:val="00C86575"/>
    <w:rsid w:val="00C8678B"/>
    <w:rsid w:val="00C86F9E"/>
    <w:rsid w:val="00C870BB"/>
    <w:rsid w:val="00C87AE6"/>
    <w:rsid w:val="00C87BE4"/>
    <w:rsid w:val="00C900FA"/>
    <w:rsid w:val="00C90212"/>
    <w:rsid w:val="00C90363"/>
    <w:rsid w:val="00C905A5"/>
    <w:rsid w:val="00C906BA"/>
    <w:rsid w:val="00C91804"/>
    <w:rsid w:val="00C921E6"/>
    <w:rsid w:val="00C923EA"/>
    <w:rsid w:val="00C9297B"/>
    <w:rsid w:val="00C92A40"/>
    <w:rsid w:val="00C92C11"/>
    <w:rsid w:val="00C930B8"/>
    <w:rsid w:val="00C9346B"/>
    <w:rsid w:val="00C94735"/>
    <w:rsid w:val="00C948AA"/>
    <w:rsid w:val="00C9586E"/>
    <w:rsid w:val="00C95A01"/>
    <w:rsid w:val="00C95DC6"/>
    <w:rsid w:val="00C95FDC"/>
    <w:rsid w:val="00C9605D"/>
    <w:rsid w:val="00C960DE"/>
    <w:rsid w:val="00C96233"/>
    <w:rsid w:val="00C96306"/>
    <w:rsid w:val="00C96D46"/>
    <w:rsid w:val="00C96EC8"/>
    <w:rsid w:val="00C9749F"/>
    <w:rsid w:val="00C97B77"/>
    <w:rsid w:val="00C97EDE"/>
    <w:rsid w:val="00C97F07"/>
    <w:rsid w:val="00C97F1A"/>
    <w:rsid w:val="00CA00F3"/>
    <w:rsid w:val="00CA0AAF"/>
    <w:rsid w:val="00CA0DCE"/>
    <w:rsid w:val="00CA12D0"/>
    <w:rsid w:val="00CA1595"/>
    <w:rsid w:val="00CA1D0C"/>
    <w:rsid w:val="00CA208E"/>
    <w:rsid w:val="00CA260A"/>
    <w:rsid w:val="00CA28D9"/>
    <w:rsid w:val="00CA2A9E"/>
    <w:rsid w:val="00CA2D48"/>
    <w:rsid w:val="00CA32BB"/>
    <w:rsid w:val="00CA3395"/>
    <w:rsid w:val="00CA3A09"/>
    <w:rsid w:val="00CA3D9D"/>
    <w:rsid w:val="00CA4785"/>
    <w:rsid w:val="00CA4E33"/>
    <w:rsid w:val="00CA4EE0"/>
    <w:rsid w:val="00CA5201"/>
    <w:rsid w:val="00CA5464"/>
    <w:rsid w:val="00CA5735"/>
    <w:rsid w:val="00CA6288"/>
    <w:rsid w:val="00CA65DB"/>
    <w:rsid w:val="00CA6D11"/>
    <w:rsid w:val="00CA6D75"/>
    <w:rsid w:val="00CA6E5F"/>
    <w:rsid w:val="00CA6E86"/>
    <w:rsid w:val="00CA7104"/>
    <w:rsid w:val="00CA7181"/>
    <w:rsid w:val="00CA72D5"/>
    <w:rsid w:val="00CA73DB"/>
    <w:rsid w:val="00CA76FB"/>
    <w:rsid w:val="00CB0673"/>
    <w:rsid w:val="00CB0706"/>
    <w:rsid w:val="00CB0A22"/>
    <w:rsid w:val="00CB1040"/>
    <w:rsid w:val="00CB127E"/>
    <w:rsid w:val="00CB12B5"/>
    <w:rsid w:val="00CB15EF"/>
    <w:rsid w:val="00CB1739"/>
    <w:rsid w:val="00CB1AE2"/>
    <w:rsid w:val="00CB1B75"/>
    <w:rsid w:val="00CB1BF2"/>
    <w:rsid w:val="00CB20FA"/>
    <w:rsid w:val="00CB2DA5"/>
    <w:rsid w:val="00CB31DE"/>
    <w:rsid w:val="00CB3248"/>
    <w:rsid w:val="00CB3873"/>
    <w:rsid w:val="00CB3A33"/>
    <w:rsid w:val="00CB3BDD"/>
    <w:rsid w:val="00CB3BF1"/>
    <w:rsid w:val="00CB3F94"/>
    <w:rsid w:val="00CB4208"/>
    <w:rsid w:val="00CB425A"/>
    <w:rsid w:val="00CB42A2"/>
    <w:rsid w:val="00CB4B72"/>
    <w:rsid w:val="00CB50EF"/>
    <w:rsid w:val="00CB512D"/>
    <w:rsid w:val="00CB5196"/>
    <w:rsid w:val="00CB532B"/>
    <w:rsid w:val="00CB5A30"/>
    <w:rsid w:val="00CB5BD4"/>
    <w:rsid w:val="00CB5BE8"/>
    <w:rsid w:val="00CB5C0A"/>
    <w:rsid w:val="00CB5E23"/>
    <w:rsid w:val="00CB5E59"/>
    <w:rsid w:val="00CB6D1A"/>
    <w:rsid w:val="00CB6EB1"/>
    <w:rsid w:val="00CB7770"/>
    <w:rsid w:val="00CC01FF"/>
    <w:rsid w:val="00CC088B"/>
    <w:rsid w:val="00CC0F4B"/>
    <w:rsid w:val="00CC1102"/>
    <w:rsid w:val="00CC1693"/>
    <w:rsid w:val="00CC17BF"/>
    <w:rsid w:val="00CC19EC"/>
    <w:rsid w:val="00CC1B7A"/>
    <w:rsid w:val="00CC20B0"/>
    <w:rsid w:val="00CC2504"/>
    <w:rsid w:val="00CC26EF"/>
    <w:rsid w:val="00CC2DCF"/>
    <w:rsid w:val="00CC377A"/>
    <w:rsid w:val="00CC380C"/>
    <w:rsid w:val="00CC3890"/>
    <w:rsid w:val="00CC39D9"/>
    <w:rsid w:val="00CC3F1B"/>
    <w:rsid w:val="00CC464C"/>
    <w:rsid w:val="00CC480B"/>
    <w:rsid w:val="00CC487C"/>
    <w:rsid w:val="00CC4CA2"/>
    <w:rsid w:val="00CC5474"/>
    <w:rsid w:val="00CC57DB"/>
    <w:rsid w:val="00CC5852"/>
    <w:rsid w:val="00CC69F2"/>
    <w:rsid w:val="00CC6AA0"/>
    <w:rsid w:val="00CC6CC0"/>
    <w:rsid w:val="00CC6E6D"/>
    <w:rsid w:val="00CC7A4B"/>
    <w:rsid w:val="00CC7C8D"/>
    <w:rsid w:val="00CC7CD2"/>
    <w:rsid w:val="00CD0A0F"/>
    <w:rsid w:val="00CD0D15"/>
    <w:rsid w:val="00CD1961"/>
    <w:rsid w:val="00CD23A9"/>
    <w:rsid w:val="00CD264A"/>
    <w:rsid w:val="00CD26B3"/>
    <w:rsid w:val="00CD326F"/>
    <w:rsid w:val="00CD32DC"/>
    <w:rsid w:val="00CD3651"/>
    <w:rsid w:val="00CD3B2E"/>
    <w:rsid w:val="00CD3F4E"/>
    <w:rsid w:val="00CD410E"/>
    <w:rsid w:val="00CD41F0"/>
    <w:rsid w:val="00CD4C90"/>
    <w:rsid w:val="00CD53EC"/>
    <w:rsid w:val="00CD54E2"/>
    <w:rsid w:val="00CD573D"/>
    <w:rsid w:val="00CD596E"/>
    <w:rsid w:val="00CD5AD3"/>
    <w:rsid w:val="00CD5C3C"/>
    <w:rsid w:val="00CD5DDF"/>
    <w:rsid w:val="00CD6309"/>
    <w:rsid w:val="00CD72ED"/>
    <w:rsid w:val="00CD730A"/>
    <w:rsid w:val="00CD775B"/>
    <w:rsid w:val="00CE0411"/>
    <w:rsid w:val="00CE07FA"/>
    <w:rsid w:val="00CE08F2"/>
    <w:rsid w:val="00CE0F11"/>
    <w:rsid w:val="00CE0F30"/>
    <w:rsid w:val="00CE1165"/>
    <w:rsid w:val="00CE11CD"/>
    <w:rsid w:val="00CE14B0"/>
    <w:rsid w:val="00CE192E"/>
    <w:rsid w:val="00CE193F"/>
    <w:rsid w:val="00CE2084"/>
    <w:rsid w:val="00CE275C"/>
    <w:rsid w:val="00CE33A3"/>
    <w:rsid w:val="00CE3927"/>
    <w:rsid w:val="00CE3C69"/>
    <w:rsid w:val="00CE3E94"/>
    <w:rsid w:val="00CE505D"/>
    <w:rsid w:val="00CE5082"/>
    <w:rsid w:val="00CE512B"/>
    <w:rsid w:val="00CE5280"/>
    <w:rsid w:val="00CE542C"/>
    <w:rsid w:val="00CE5469"/>
    <w:rsid w:val="00CE5516"/>
    <w:rsid w:val="00CE5834"/>
    <w:rsid w:val="00CE667E"/>
    <w:rsid w:val="00CE6803"/>
    <w:rsid w:val="00CE68C4"/>
    <w:rsid w:val="00CE6D71"/>
    <w:rsid w:val="00CE7750"/>
    <w:rsid w:val="00CE7F23"/>
    <w:rsid w:val="00CF02F6"/>
    <w:rsid w:val="00CF0428"/>
    <w:rsid w:val="00CF086F"/>
    <w:rsid w:val="00CF0C22"/>
    <w:rsid w:val="00CF0DB7"/>
    <w:rsid w:val="00CF1123"/>
    <w:rsid w:val="00CF1915"/>
    <w:rsid w:val="00CF1997"/>
    <w:rsid w:val="00CF1AA6"/>
    <w:rsid w:val="00CF1B5F"/>
    <w:rsid w:val="00CF1B90"/>
    <w:rsid w:val="00CF1BEB"/>
    <w:rsid w:val="00CF2012"/>
    <w:rsid w:val="00CF2200"/>
    <w:rsid w:val="00CF2352"/>
    <w:rsid w:val="00CF2B85"/>
    <w:rsid w:val="00CF32B8"/>
    <w:rsid w:val="00CF3BB6"/>
    <w:rsid w:val="00CF45EB"/>
    <w:rsid w:val="00CF4B8A"/>
    <w:rsid w:val="00CF4B8E"/>
    <w:rsid w:val="00CF55A6"/>
    <w:rsid w:val="00CF57AC"/>
    <w:rsid w:val="00CF57C0"/>
    <w:rsid w:val="00CF584A"/>
    <w:rsid w:val="00CF5900"/>
    <w:rsid w:val="00CF63FA"/>
    <w:rsid w:val="00CF656D"/>
    <w:rsid w:val="00CF6734"/>
    <w:rsid w:val="00CF6925"/>
    <w:rsid w:val="00CF6F22"/>
    <w:rsid w:val="00CF766D"/>
    <w:rsid w:val="00CF7929"/>
    <w:rsid w:val="00CF7AAF"/>
    <w:rsid w:val="00D007E6"/>
    <w:rsid w:val="00D00938"/>
    <w:rsid w:val="00D01418"/>
    <w:rsid w:val="00D01707"/>
    <w:rsid w:val="00D0170E"/>
    <w:rsid w:val="00D0183A"/>
    <w:rsid w:val="00D018AA"/>
    <w:rsid w:val="00D01B3E"/>
    <w:rsid w:val="00D02004"/>
    <w:rsid w:val="00D0248F"/>
    <w:rsid w:val="00D033C0"/>
    <w:rsid w:val="00D0348C"/>
    <w:rsid w:val="00D045DA"/>
    <w:rsid w:val="00D0473B"/>
    <w:rsid w:val="00D04793"/>
    <w:rsid w:val="00D047DA"/>
    <w:rsid w:val="00D05C28"/>
    <w:rsid w:val="00D0604C"/>
    <w:rsid w:val="00D06185"/>
    <w:rsid w:val="00D061BC"/>
    <w:rsid w:val="00D06369"/>
    <w:rsid w:val="00D06851"/>
    <w:rsid w:val="00D06854"/>
    <w:rsid w:val="00D069BD"/>
    <w:rsid w:val="00D06A1F"/>
    <w:rsid w:val="00D06B1C"/>
    <w:rsid w:val="00D06DAA"/>
    <w:rsid w:val="00D0747F"/>
    <w:rsid w:val="00D075E0"/>
    <w:rsid w:val="00D07895"/>
    <w:rsid w:val="00D1033D"/>
    <w:rsid w:val="00D1040D"/>
    <w:rsid w:val="00D10C46"/>
    <w:rsid w:val="00D113A0"/>
    <w:rsid w:val="00D117D9"/>
    <w:rsid w:val="00D1182D"/>
    <w:rsid w:val="00D11A30"/>
    <w:rsid w:val="00D11D63"/>
    <w:rsid w:val="00D125D4"/>
    <w:rsid w:val="00D1271D"/>
    <w:rsid w:val="00D12CA3"/>
    <w:rsid w:val="00D12D6D"/>
    <w:rsid w:val="00D12F61"/>
    <w:rsid w:val="00D13127"/>
    <w:rsid w:val="00D131ED"/>
    <w:rsid w:val="00D133ED"/>
    <w:rsid w:val="00D136F9"/>
    <w:rsid w:val="00D13736"/>
    <w:rsid w:val="00D13B6F"/>
    <w:rsid w:val="00D13D3F"/>
    <w:rsid w:val="00D13D4A"/>
    <w:rsid w:val="00D13E4D"/>
    <w:rsid w:val="00D13F10"/>
    <w:rsid w:val="00D14050"/>
    <w:rsid w:val="00D14345"/>
    <w:rsid w:val="00D14602"/>
    <w:rsid w:val="00D14AC8"/>
    <w:rsid w:val="00D14BC1"/>
    <w:rsid w:val="00D15445"/>
    <w:rsid w:val="00D15C20"/>
    <w:rsid w:val="00D15F5F"/>
    <w:rsid w:val="00D16002"/>
    <w:rsid w:val="00D1639D"/>
    <w:rsid w:val="00D1654A"/>
    <w:rsid w:val="00D16554"/>
    <w:rsid w:val="00D16BBE"/>
    <w:rsid w:val="00D16C78"/>
    <w:rsid w:val="00D17033"/>
    <w:rsid w:val="00D1713D"/>
    <w:rsid w:val="00D17366"/>
    <w:rsid w:val="00D2051C"/>
    <w:rsid w:val="00D20B64"/>
    <w:rsid w:val="00D210BD"/>
    <w:rsid w:val="00D210ED"/>
    <w:rsid w:val="00D212BD"/>
    <w:rsid w:val="00D21719"/>
    <w:rsid w:val="00D21DEF"/>
    <w:rsid w:val="00D21F19"/>
    <w:rsid w:val="00D22094"/>
    <w:rsid w:val="00D22F44"/>
    <w:rsid w:val="00D23623"/>
    <w:rsid w:val="00D240FC"/>
    <w:rsid w:val="00D24273"/>
    <w:rsid w:val="00D24823"/>
    <w:rsid w:val="00D24902"/>
    <w:rsid w:val="00D24BA1"/>
    <w:rsid w:val="00D25012"/>
    <w:rsid w:val="00D25A06"/>
    <w:rsid w:val="00D25D60"/>
    <w:rsid w:val="00D25E36"/>
    <w:rsid w:val="00D26020"/>
    <w:rsid w:val="00D26044"/>
    <w:rsid w:val="00D2644E"/>
    <w:rsid w:val="00D2687B"/>
    <w:rsid w:val="00D26E8E"/>
    <w:rsid w:val="00D26FD5"/>
    <w:rsid w:val="00D26FD8"/>
    <w:rsid w:val="00D27389"/>
    <w:rsid w:val="00D275E0"/>
    <w:rsid w:val="00D27778"/>
    <w:rsid w:val="00D27880"/>
    <w:rsid w:val="00D27FD8"/>
    <w:rsid w:val="00D301D4"/>
    <w:rsid w:val="00D303EB"/>
    <w:rsid w:val="00D306DD"/>
    <w:rsid w:val="00D313E8"/>
    <w:rsid w:val="00D31A81"/>
    <w:rsid w:val="00D3205A"/>
    <w:rsid w:val="00D323D0"/>
    <w:rsid w:val="00D32E45"/>
    <w:rsid w:val="00D33439"/>
    <w:rsid w:val="00D336DE"/>
    <w:rsid w:val="00D33748"/>
    <w:rsid w:val="00D34647"/>
    <w:rsid w:val="00D346BE"/>
    <w:rsid w:val="00D34A26"/>
    <w:rsid w:val="00D358AC"/>
    <w:rsid w:val="00D35AE6"/>
    <w:rsid w:val="00D35E9B"/>
    <w:rsid w:val="00D3631E"/>
    <w:rsid w:val="00D368C7"/>
    <w:rsid w:val="00D36AD1"/>
    <w:rsid w:val="00D36DCF"/>
    <w:rsid w:val="00D37604"/>
    <w:rsid w:val="00D37A57"/>
    <w:rsid w:val="00D37FE5"/>
    <w:rsid w:val="00D413FF"/>
    <w:rsid w:val="00D41557"/>
    <w:rsid w:val="00D41752"/>
    <w:rsid w:val="00D4185F"/>
    <w:rsid w:val="00D41BFD"/>
    <w:rsid w:val="00D41EC4"/>
    <w:rsid w:val="00D42208"/>
    <w:rsid w:val="00D42332"/>
    <w:rsid w:val="00D426BB"/>
    <w:rsid w:val="00D42714"/>
    <w:rsid w:val="00D42B03"/>
    <w:rsid w:val="00D42C94"/>
    <w:rsid w:val="00D42EAB"/>
    <w:rsid w:val="00D42F75"/>
    <w:rsid w:val="00D4364C"/>
    <w:rsid w:val="00D436A0"/>
    <w:rsid w:val="00D4456A"/>
    <w:rsid w:val="00D447DB"/>
    <w:rsid w:val="00D449DA"/>
    <w:rsid w:val="00D44A54"/>
    <w:rsid w:val="00D44AA5"/>
    <w:rsid w:val="00D44ABA"/>
    <w:rsid w:val="00D44CCD"/>
    <w:rsid w:val="00D450D9"/>
    <w:rsid w:val="00D4559B"/>
    <w:rsid w:val="00D468C0"/>
    <w:rsid w:val="00D474C7"/>
    <w:rsid w:val="00D475FC"/>
    <w:rsid w:val="00D47689"/>
    <w:rsid w:val="00D47851"/>
    <w:rsid w:val="00D47BFE"/>
    <w:rsid w:val="00D47D5A"/>
    <w:rsid w:val="00D47E42"/>
    <w:rsid w:val="00D50766"/>
    <w:rsid w:val="00D50BB5"/>
    <w:rsid w:val="00D50C51"/>
    <w:rsid w:val="00D5159C"/>
    <w:rsid w:val="00D5182E"/>
    <w:rsid w:val="00D51F52"/>
    <w:rsid w:val="00D51FCB"/>
    <w:rsid w:val="00D524B6"/>
    <w:rsid w:val="00D5261D"/>
    <w:rsid w:val="00D52A58"/>
    <w:rsid w:val="00D53245"/>
    <w:rsid w:val="00D53CF4"/>
    <w:rsid w:val="00D54037"/>
    <w:rsid w:val="00D54261"/>
    <w:rsid w:val="00D54266"/>
    <w:rsid w:val="00D54EC8"/>
    <w:rsid w:val="00D54F37"/>
    <w:rsid w:val="00D54FCC"/>
    <w:rsid w:val="00D5505C"/>
    <w:rsid w:val="00D557A5"/>
    <w:rsid w:val="00D55A32"/>
    <w:rsid w:val="00D5635A"/>
    <w:rsid w:val="00D5645A"/>
    <w:rsid w:val="00D56680"/>
    <w:rsid w:val="00D56AB8"/>
    <w:rsid w:val="00D56DFF"/>
    <w:rsid w:val="00D5755D"/>
    <w:rsid w:val="00D57611"/>
    <w:rsid w:val="00D60AC9"/>
    <w:rsid w:val="00D61813"/>
    <w:rsid w:val="00D61C02"/>
    <w:rsid w:val="00D61CBC"/>
    <w:rsid w:val="00D6220D"/>
    <w:rsid w:val="00D622A8"/>
    <w:rsid w:val="00D6255F"/>
    <w:rsid w:val="00D62729"/>
    <w:rsid w:val="00D62811"/>
    <w:rsid w:val="00D62A79"/>
    <w:rsid w:val="00D631BD"/>
    <w:rsid w:val="00D6351A"/>
    <w:rsid w:val="00D63769"/>
    <w:rsid w:val="00D63A4E"/>
    <w:rsid w:val="00D63ADD"/>
    <w:rsid w:val="00D63DB4"/>
    <w:rsid w:val="00D63E81"/>
    <w:rsid w:val="00D63E9E"/>
    <w:rsid w:val="00D64765"/>
    <w:rsid w:val="00D64907"/>
    <w:rsid w:val="00D64913"/>
    <w:rsid w:val="00D64B1E"/>
    <w:rsid w:val="00D6518A"/>
    <w:rsid w:val="00D653A4"/>
    <w:rsid w:val="00D653DA"/>
    <w:rsid w:val="00D65565"/>
    <w:rsid w:val="00D65579"/>
    <w:rsid w:val="00D6563F"/>
    <w:rsid w:val="00D65A8F"/>
    <w:rsid w:val="00D65B84"/>
    <w:rsid w:val="00D65BA1"/>
    <w:rsid w:val="00D660EC"/>
    <w:rsid w:val="00D66920"/>
    <w:rsid w:val="00D671AF"/>
    <w:rsid w:val="00D675C8"/>
    <w:rsid w:val="00D67837"/>
    <w:rsid w:val="00D71054"/>
    <w:rsid w:val="00D710A9"/>
    <w:rsid w:val="00D7174A"/>
    <w:rsid w:val="00D71768"/>
    <w:rsid w:val="00D717AB"/>
    <w:rsid w:val="00D718DD"/>
    <w:rsid w:val="00D727EC"/>
    <w:rsid w:val="00D72812"/>
    <w:rsid w:val="00D72D76"/>
    <w:rsid w:val="00D72DCD"/>
    <w:rsid w:val="00D73D29"/>
    <w:rsid w:val="00D73E0E"/>
    <w:rsid w:val="00D73F68"/>
    <w:rsid w:val="00D7409F"/>
    <w:rsid w:val="00D745F3"/>
    <w:rsid w:val="00D7485D"/>
    <w:rsid w:val="00D74B08"/>
    <w:rsid w:val="00D757E0"/>
    <w:rsid w:val="00D75C1D"/>
    <w:rsid w:val="00D75FDD"/>
    <w:rsid w:val="00D76335"/>
    <w:rsid w:val="00D7663E"/>
    <w:rsid w:val="00D771E0"/>
    <w:rsid w:val="00D77267"/>
    <w:rsid w:val="00D7775F"/>
    <w:rsid w:val="00D77838"/>
    <w:rsid w:val="00D80329"/>
    <w:rsid w:val="00D8066D"/>
    <w:rsid w:val="00D808C5"/>
    <w:rsid w:val="00D80CA1"/>
    <w:rsid w:val="00D80CAD"/>
    <w:rsid w:val="00D811BA"/>
    <w:rsid w:val="00D81564"/>
    <w:rsid w:val="00D82019"/>
    <w:rsid w:val="00D82317"/>
    <w:rsid w:val="00D82DD1"/>
    <w:rsid w:val="00D83069"/>
    <w:rsid w:val="00D832CC"/>
    <w:rsid w:val="00D83723"/>
    <w:rsid w:val="00D837AC"/>
    <w:rsid w:val="00D83B3F"/>
    <w:rsid w:val="00D84073"/>
    <w:rsid w:val="00D843BB"/>
    <w:rsid w:val="00D84949"/>
    <w:rsid w:val="00D84AE2"/>
    <w:rsid w:val="00D85044"/>
    <w:rsid w:val="00D85063"/>
    <w:rsid w:val="00D85440"/>
    <w:rsid w:val="00D859BD"/>
    <w:rsid w:val="00D85C40"/>
    <w:rsid w:val="00D86645"/>
    <w:rsid w:val="00D868C4"/>
    <w:rsid w:val="00D86DCE"/>
    <w:rsid w:val="00D86DFC"/>
    <w:rsid w:val="00D871A2"/>
    <w:rsid w:val="00D87907"/>
    <w:rsid w:val="00D87EEE"/>
    <w:rsid w:val="00D90389"/>
    <w:rsid w:val="00D905CF"/>
    <w:rsid w:val="00D909AC"/>
    <w:rsid w:val="00D90B15"/>
    <w:rsid w:val="00D90C80"/>
    <w:rsid w:val="00D90EF5"/>
    <w:rsid w:val="00D9152E"/>
    <w:rsid w:val="00D91713"/>
    <w:rsid w:val="00D922D9"/>
    <w:rsid w:val="00D928F1"/>
    <w:rsid w:val="00D9296D"/>
    <w:rsid w:val="00D929F2"/>
    <w:rsid w:val="00D92A0F"/>
    <w:rsid w:val="00D92BDE"/>
    <w:rsid w:val="00D92BF2"/>
    <w:rsid w:val="00D92C50"/>
    <w:rsid w:val="00D92F27"/>
    <w:rsid w:val="00D92FC2"/>
    <w:rsid w:val="00D93042"/>
    <w:rsid w:val="00D93058"/>
    <w:rsid w:val="00D9334A"/>
    <w:rsid w:val="00D93B5B"/>
    <w:rsid w:val="00D943B3"/>
    <w:rsid w:val="00D945CB"/>
    <w:rsid w:val="00D946F4"/>
    <w:rsid w:val="00D95B66"/>
    <w:rsid w:val="00D95E25"/>
    <w:rsid w:val="00D96254"/>
    <w:rsid w:val="00D964F2"/>
    <w:rsid w:val="00D96685"/>
    <w:rsid w:val="00D96AD0"/>
    <w:rsid w:val="00D96CC2"/>
    <w:rsid w:val="00D96CE9"/>
    <w:rsid w:val="00D96FC8"/>
    <w:rsid w:val="00D9709F"/>
    <w:rsid w:val="00D971A9"/>
    <w:rsid w:val="00D97665"/>
    <w:rsid w:val="00D97672"/>
    <w:rsid w:val="00D97C01"/>
    <w:rsid w:val="00D97CD5"/>
    <w:rsid w:val="00D97CE6"/>
    <w:rsid w:val="00DA01DD"/>
    <w:rsid w:val="00DA0818"/>
    <w:rsid w:val="00DA0911"/>
    <w:rsid w:val="00DA105E"/>
    <w:rsid w:val="00DA121B"/>
    <w:rsid w:val="00DA1475"/>
    <w:rsid w:val="00DA186A"/>
    <w:rsid w:val="00DA1A61"/>
    <w:rsid w:val="00DA1C90"/>
    <w:rsid w:val="00DA2280"/>
    <w:rsid w:val="00DA234C"/>
    <w:rsid w:val="00DA28A1"/>
    <w:rsid w:val="00DA2F3A"/>
    <w:rsid w:val="00DA3161"/>
    <w:rsid w:val="00DA3675"/>
    <w:rsid w:val="00DA3864"/>
    <w:rsid w:val="00DA4489"/>
    <w:rsid w:val="00DA4778"/>
    <w:rsid w:val="00DA47D7"/>
    <w:rsid w:val="00DA486A"/>
    <w:rsid w:val="00DA4E31"/>
    <w:rsid w:val="00DA4F99"/>
    <w:rsid w:val="00DA585C"/>
    <w:rsid w:val="00DA58D7"/>
    <w:rsid w:val="00DA5922"/>
    <w:rsid w:val="00DA5EB7"/>
    <w:rsid w:val="00DA5F59"/>
    <w:rsid w:val="00DA6019"/>
    <w:rsid w:val="00DA683D"/>
    <w:rsid w:val="00DA6918"/>
    <w:rsid w:val="00DA6FC7"/>
    <w:rsid w:val="00DA784D"/>
    <w:rsid w:val="00DA7FD2"/>
    <w:rsid w:val="00DB04F8"/>
    <w:rsid w:val="00DB07E6"/>
    <w:rsid w:val="00DB0C0E"/>
    <w:rsid w:val="00DB0D0B"/>
    <w:rsid w:val="00DB107B"/>
    <w:rsid w:val="00DB18DC"/>
    <w:rsid w:val="00DB1AD8"/>
    <w:rsid w:val="00DB1C10"/>
    <w:rsid w:val="00DB1EF8"/>
    <w:rsid w:val="00DB2921"/>
    <w:rsid w:val="00DB2F7C"/>
    <w:rsid w:val="00DB3341"/>
    <w:rsid w:val="00DB4810"/>
    <w:rsid w:val="00DB4F0F"/>
    <w:rsid w:val="00DB5243"/>
    <w:rsid w:val="00DB5393"/>
    <w:rsid w:val="00DB5813"/>
    <w:rsid w:val="00DB5DE2"/>
    <w:rsid w:val="00DB6DE3"/>
    <w:rsid w:val="00DB6EB4"/>
    <w:rsid w:val="00DB7010"/>
    <w:rsid w:val="00DB7A25"/>
    <w:rsid w:val="00DB7C52"/>
    <w:rsid w:val="00DC0010"/>
    <w:rsid w:val="00DC03CB"/>
    <w:rsid w:val="00DC0684"/>
    <w:rsid w:val="00DC07EC"/>
    <w:rsid w:val="00DC0E5B"/>
    <w:rsid w:val="00DC1844"/>
    <w:rsid w:val="00DC252F"/>
    <w:rsid w:val="00DC255F"/>
    <w:rsid w:val="00DC257D"/>
    <w:rsid w:val="00DC261B"/>
    <w:rsid w:val="00DC2F85"/>
    <w:rsid w:val="00DC3123"/>
    <w:rsid w:val="00DC3E03"/>
    <w:rsid w:val="00DC40BE"/>
    <w:rsid w:val="00DC43C8"/>
    <w:rsid w:val="00DC4CF2"/>
    <w:rsid w:val="00DC4F89"/>
    <w:rsid w:val="00DC4FC8"/>
    <w:rsid w:val="00DC52E9"/>
    <w:rsid w:val="00DC549C"/>
    <w:rsid w:val="00DC5635"/>
    <w:rsid w:val="00DC57E0"/>
    <w:rsid w:val="00DC5912"/>
    <w:rsid w:val="00DC5AEF"/>
    <w:rsid w:val="00DC5B92"/>
    <w:rsid w:val="00DC5CF3"/>
    <w:rsid w:val="00DC64D3"/>
    <w:rsid w:val="00DC650B"/>
    <w:rsid w:val="00DC695B"/>
    <w:rsid w:val="00DC7026"/>
    <w:rsid w:val="00DC7B43"/>
    <w:rsid w:val="00DD061F"/>
    <w:rsid w:val="00DD066B"/>
    <w:rsid w:val="00DD07FA"/>
    <w:rsid w:val="00DD0CD3"/>
    <w:rsid w:val="00DD0DE7"/>
    <w:rsid w:val="00DD0ED0"/>
    <w:rsid w:val="00DD14D3"/>
    <w:rsid w:val="00DD183E"/>
    <w:rsid w:val="00DD188A"/>
    <w:rsid w:val="00DD1913"/>
    <w:rsid w:val="00DD1AE8"/>
    <w:rsid w:val="00DD1B4D"/>
    <w:rsid w:val="00DD1C98"/>
    <w:rsid w:val="00DD1DB4"/>
    <w:rsid w:val="00DD219C"/>
    <w:rsid w:val="00DD2487"/>
    <w:rsid w:val="00DD267E"/>
    <w:rsid w:val="00DD26CA"/>
    <w:rsid w:val="00DD2AA1"/>
    <w:rsid w:val="00DD2AE6"/>
    <w:rsid w:val="00DD2E51"/>
    <w:rsid w:val="00DD360F"/>
    <w:rsid w:val="00DD3A20"/>
    <w:rsid w:val="00DD3ED8"/>
    <w:rsid w:val="00DD4222"/>
    <w:rsid w:val="00DD4D3B"/>
    <w:rsid w:val="00DD51A3"/>
    <w:rsid w:val="00DD538B"/>
    <w:rsid w:val="00DD5402"/>
    <w:rsid w:val="00DD5832"/>
    <w:rsid w:val="00DD5DB5"/>
    <w:rsid w:val="00DD667C"/>
    <w:rsid w:val="00DD6B15"/>
    <w:rsid w:val="00DD6BDD"/>
    <w:rsid w:val="00DD7155"/>
    <w:rsid w:val="00DD726D"/>
    <w:rsid w:val="00DD7933"/>
    <w:rsid w:val="00DD7962"/>
    <w:rsid w:val="00DD7A16"/>
    <w:rsid w:val="00DD7CEA"/>
    <w:rsid w:val="00DD7D08"/>
    <w:rsid w:val="00DD7D93"/>
    <w:rsid w:val="00DD7E3A"/>
    <w:rsid w:val="00DE030E"/>
    <w:rsid w:val="00DE0BA5"/>
    <w:rsid w:val="00DE12E1"/>
    <w:rsid w:val="00DE14FA"/>
    <w:rsid w:val="00DE1647"/>
    <w:rsid w:val="00DE1B49"/>
    <w:rsid w:val="00DE2205"/>
    <w:rsid w:val="00DE2313"/>
    <w:rsid w:val="00DE24B1"/>
    <w:rsid w:val="00DE2A53"/>
    <w:rsid w:val="00DE3A6F"/>
    <w:rsid w:val="00DE422B"/>
    <w:rsid w:val="00DE4314"/>
    <w:rsid w:val="00DE4518"/>
    <w:rsid w:val="00DE4936"/>
    <w:rsid w:val="00DE4E39"/>
    <w:rsid w:val="00DE507D"/>
    <w:rsid w:val="00DE53FB"/>
    <w:rsid w:val="00DE5435"/>
    <w:rsid w:val="00DE6527"/>
    <w:rsid w:val="00DE67A0"/>
    <w:rsid w:val="00DE6F90"/>
    <w:rsid w:val="00DE7761"/>
    <w:rsid w:val="00DE77F5"/>
    <w:rsid w:val="00DE7A8A"/>
    <w:rsid w:val="00DE7F42"/>
    <w:rsid w:val="00DF046F"/>
    <w:rsid w:val="00DF0C25"/>
    <w:rsid w:val="00DF0CAD"/>
    <w:rsid w:val="00DF16D2"/>
    <w:rsid w:val="00DF1B7D"/>
    <w:rsid w:val="00DF2783"/>
    <w:rsid w:val="00DF2D26"/>
    <w:rsid w:val="00DF38A9"/>
    <w:rsid w:val="00DF3DDF"/>
    <w:rsid w:val="00DF411E"/>
    <w:rsid w:val="00DF49C1"/>
    <w:rsid w:val="00DF4A1F"/>
    <w:rsid w:val="00DF5565"/>
    <w:rsid w:val="00DF55B3"/>
    <w:rsid w:val="00DF5706"/>
    <w:rsid w:val="00DF5905"/>
    <w:rsid w:val="00DF6C75"/>
    <w:rsid w:val="00DF6D05"/>
    <w:rsid w:val="00DF6FB8"/>
    <w:rsid w:val="00DF714F"/>
    <w:rsid w:val="00DF73BC"/>
    <w:rsid w:val="00E00017"/>
    <w:rsid w:val="00E00258"/>
    <w:rsid w:val="00E00FF2"/>
    <w:rsid w:val="00E01657"/>
    <w:rsid w:val="00E01708"/>
    <w:rsid w:val="00E018A6"/>
    <w:rsid w:val="00E018E6"/>
    <w:rsid w:val="00E01E0E"/>
    <w:rsid w:val="00E01F4A"/>
    <w:rsid w:val="00E020C9"/>
    <w:rsid w:val="00E021BA"/>
    <w:rsid w:val="00E02681"/>
    <w:rsid w:val="00E02F27"/>
    <w:rsid w:val="00E040BA"/>
    <w:rsid w:val="00E044C3"/>
    <w:rsid w:val="00E0453B"/>
    <w:rsid w:val="00E046E4"/>
    <w:rsid w:val="00E04B68"/>
    <w:rsid w:val="00E0526A"/>
    <w:rsid w:val="00E05828"/>
    <w:rsid w:val="00E0598E"/>
    <w:rsid w:val="00E05B6B"/>
    <w:rsid w:val="00E05B84"/>
    <w:rsid w:val="00E062D0"/>
    <w:rsid w:val="00E06773"/>
    <w:rsid w:val="00E06D09"/>
    <w:rsid w:val="00E06D15"/>
    <w:rsid w:val="00E0713D"/>
    <w:rsid w:val="00E07162"/>
    <w:rsid w:val="00E07525"/>
    <w:rsid w:val="00E0776A"/>
    <w:rsid w:val="00E07AC5"/>
    <w:rsid w:val="00E07B84"/>
    <w:rsid w:val="00E07D34"/>
    <w:rsid w:val="00E11202"/>
    <w:rsid w:val="00E11541"/>
    <w:rsid w:val="00E11749"/>
    <w:rsid w:val="00E11BB1"/>
    <w:rsid w:val="00E11E0D"/>
    <w:rsid w:val="00E12274"/>
    <w:rsid w:val="00E12441"/>
    <w:rsid w:val="00E12ADB"/>
    <w:rsid w:val="00E12F85"/>
    <w:rsid w:val="00E131F0"/>
    <w:rsid w:val="00E1331E"/>
    <w:rsid w:val="00E13360"/>
    <w:rsid w:val="00E13563"/>
    <w:rsid w:val="00E135C0"/>
    <w:rsid w:val="00E1392C"/>
    <w:rsid w:val="00E13F4C"/>
    <w:rsid w:val="00E141A6"/>
    <w:rsid w:val="00E14389"/>
    <w:rsid w:val="00E14545"/>
    <w:rsid w:val="00E1539D"/>
    <w:rsid w:val="00E1606C"/>
    <w:rsid w:val="00E16346"/>
    <w:rsid w:val="00E16783"/>
    <w:rsid w:val="00E168B3"/>
    <w:rsid w:val="00E16E26"/>
    <w:rsid w:val="00E17597"/>
    <w:rsid w:val="00E17720"/>
    <w:rsid w:val="00E17A42"/>
    <w:rsid w:val="00E17F52"/>
    <w:rsid w:val="00E20152"/>
    <w:rsid w:val="00E213DC"/>
    <w:rsid w:val="00E2159D"/>
    <w:rsid w:val="00E217F3"/>
    <w:rsid w:val="00E21C0D"/>
    <w:rsid w:val="00E21E4D"/>
    <w:rsid w:val="00E2207C"/>
    <w:rsid w:val="00E229B2"/>
    <w:rsid w:val="00E22BB1"/>
    <w:rsid w:val="00E22DAF"/>
    <w:rsid w:val="00E231D3"/>
    <w:rsid w:val="00E233F9"/>
    <w:rsid w:val="00E235DA"/>
    <w:rsid w:val="00E23A99"/>
    <w:rsid w:val="00E23DDD"/>
    <w:rsid w:val="00E23F02"/>
    <w:rsid w:val="00E23FBD"/>
    <w:rsid w:val="00E241EA"/>
    <w:rsid w:val="00E245C6"/>
    <w:rsid w:val="00E24694"/>
    <w:rsid w:val="00E2496B"/>
    <w:rsid w:val="00E24CC0"/>
    <w:rsid w:val="00E2516C"/>
    <w:rsid w:val="00E25EF7"/>
    <w:rsid w:val="00E261E9"/>
    <w:rsid w:val="00E262CA"/>
    <w:rsid w:val="00E26BEF"/>
    <w:rsid w:val="00E26D60"/>
    <w:rsid w:val="00E27433"/>
    <w:rsid w:val="00E27465"/>
    <w:rsid w:val="00E300B3"/>
    <w:rsid w:val="00E300DA"/>
    <w:rsid w:val="00E302EF"/>
    <w:rsid w:val="00E3047F"/>
    <w:rsid w:val="00E3125B"/>
    <w:rsid w:val="00E31589"/>
    <w:rsid w:val="00E31F67"/>
    <w:rsid w:val="00E3216E"/>
    <w:rsid w:val="00E3232C"/>
    <w:rsid w:val="00E32479"/>
    <w:rsid w:val="00E32988"/>
    <w:rsid w:val="00E329E8"/>
    <w:rsid w:val="00E32F1A"/>
    <w:rsid w:val="00E33D77"/>
    <w:rsid w:val="00E33FAC"/>
    <w:rsid w:val="00E34554"/>
    <w:rsid w:val="00E34855"/>
    <w:rsid w:val="00E3493F"/>
    <w:rsid w:val="00E34DE3"/>
    <w:rsid w:val="00E34E3B"/>
    <w:rsid w:val="00E34FD6"/>
    <w:rsid w:val="00E354E6"/>
    <w:rsid w:val="00E355B5"/>
    <w:rsid w:val="00E3582C"/>
    <w:rsid w:val="00E36067"/>
    <w:rsid w:val="00E36421"/>
    <w:rsid w:val="00E36D33"/>
    <w:rsid w:val="00E3706F"/>
    <w:rsid w:val="00E376E4"/>
    <w:rsid w:val="00E379D2"/>
    <w:rsid w:val="00E37BDC"/>
    <w:rsid w:val="00E37CA2"/>
    <w:rsid w:val="00E4066E"/>
    <w:rsid w:val="00E40AC2"/>
    <w:rsid w:val="00E40D4D"/>
    <w:rsid w:val="00E410A6"/>
    <w:rsid w:val="00E416DA"/>
    <w:rsid w:val="00E41CA2"/>
    <w:rsid w:val="00E422F3"/>
    <w:rsid w:val="00E42321"/>
    <w:rsid w:val="00E4239A"/>
    <w:rsid w:val="00E426D7"/>
    <w:rsid w:val="00E43546"/>
    <w:rsid w:val="00E4370F"/>
    <w:rsid w:val="00E43871"/>
    <w:rsid w:val="00E43969"/>
    <w:rsid w:val="00E43972"/>
    <w:rsid w:val="00E43C0F"/>
    <w:rsid w:val="00E44018"/>
    <w:rsid w:val="00E44497"/>
    <w:rsid w:val="00E448BA"/>
    <w:rsid w:val="00E44BAF"/>
    <w:rsid w:val="00E44E21"/>
    <w:rsid w:val="00E44F20"/>
    <w:rsid w:val="00E44FAE"/>
    <w:rsid w:val="00E45867"/>
    <w:rsid w:val="00E45E1B"/>
    <w:rsid w:val="00E46011"/>
    <w:rsid w:val="00E461B7"/>
    <w:rsid w:val="00E46373"/>
    <w:rsid w:val="00E463F3"/>
    <w:rsid w:val="00E46CCC"/>
    <w:rsid w:val="00E46EFE"/>
    <w:rsid w:val="00E47678"/>
    <w:rsid w:val="00E47749"/>
    <w:rsid w:val="00E47752"/>
    <w:rsid w:val="00E47A77"/>
    <w:rsid w:val="00E50023"/>
    <w:rsid w:val="00E50360"/>
    <w:rsid w:val="00E506B1"/>
    <w:rsid w:val="00E50C1A"/>
    <w:rsid w:val="00E50C91"/>
    <w:rsid w:val="00E51919"/>
    <w:rsid w:val="00E519E8"/>
    <w:rsid w:val="00E51D80"/>
    <w:rsid w:val="00E51FC6"/>
    <w:rsid w:val="00E520B6"/>
    <w:rsid w:val="00E52A4E"/>
    <w:rsid w:val="00E52B03"/>
    <w:rsid w:val="00E52D3D"/>
    <w:rsid w:val="00E52E9D"/>
    <w:rsid w:val="00E5350E"/>
    <w:rsid w:val="00E53559"/>
    <w:rsid w:val="00E53567"/>
    <w:rsid w:val="00E53575"/>
    <w:rsid w:val="00E54924"/>
    <w:rsid w:val="00E54AFF"/>
    <w:rsid w:val="00E5512F"/>
    <w:rsid w:val="00E5520E"/>
    <w:rsid w:val="00E55563"/>
    <w:rsid w:val="00E55BF2"/>
    <w:rsid w:val="00E55C42"/>
    <w:rsid w:val="00E5637A"/>
    <w:rsid w:val="00E56C36"/>
    <w:rsid w:val="00E57245"/>
    <w:rsid w:val="00E57D19"/>
    <w:rsid w:val="00E57D31"/>
    <w:rsid w:val="00E57E08"/>
    <w:rsid w:val="00E57FD4"/>
    <w:rsid w:val="00E60679"/>
    <w:rsid w:val="00E60A2F"/>
    <w:rsid w:val="00E610E3"/>
    <w:rsid w:val="00E612EF"/>
    <w:rsid w:val="00E613A0"/>
    <w:rsid w:val="00E61B77"/>
    <w:rsid w:val="00E6308D"/>
    <w:rsid w:val="00E63095"/>
    <w:rsid w:val="00E63A2E"/>
    <w:rsid w:val="00E63DEF"/>
    <w:rsid w:val="00E64057"/>
    <w:rsid w:val="00E641BE"/>
    <w:rsid w:val="00E646FD"/>
    <w:rsid w:val="00E6477C"/>
    <w:rsid w:val="00E648CF"/>
    <w:rsid w:val="00E648FF"/>
    <w:rsid w:val="00E6494E"/>
    <w:rsid w:val="00E649AD"/>
    <w:rsid w:val="00E64DAE"/>
    <w:rsid w:val="00E650C8"/>
    <w:rsid w:val="00E65889"/>
    <w:rsid w:val="00E65CB1"/>
    <w:rsid w:val="00E65E83"/>
    <w:rsid w:val="00E670C3"/>
    <w:rsid w:val="00E67478"/>
    <w:rsid w:val="00E67FDE"/>
    <w:rsid w:val="00E704EB"/>
    <w:rsid w:val="00E707B1"/>
    <w:rsid w:val="00E71656"/>
    <w:rsid w:val="00E71AF6"/>
    <w:rsid w:val="00E71B96"/>
    <w:rsid w:val="00E71C9D"/>
    <w:rsid w:val="00E71F81"/>
    <w:rsid w:val="00E720AD"/>
    <w:rsid w:val="00E72409"/>
    <w:rsid w:val="00E72473"/>
    <w:rsid w:val="00E72C61"/>
    <w:rsid w:val="00E730A9"/>
    <w:rsid w:val="00E73E4F"/>
    <w:rsid w:val="00E747D5"/>
    <w:rsid w:val="00E7488F"/>
    <w:rsid w:val="00E74C8C"/>
    <w:rsid w:val="00E74CA0"/>
    <w:rsid w:val="00E74DA6"/>
    <w:rsid w:val="00E75036"/>
    <w:rsid w:val="00E753A4"/>
    <w:rsid w:val="00E75B11"/>
    <w:rsid w:val="00E75C91"/>
    <w:rsid w:val="00E75D97"/>
    <w:rsid w:val="00E75DB7"/>
    <w:rsid w:val="00E762D4"/>
    <w:rsid w:val="00E7645B"/>
    <w:rsid w:val="00E76799"/>
    <w:rsid w:val="00E76A25"/>
    <w:rsid w:val="00E76AAA"/>
    <w:rsid w:val="00E76CC8"/>
    <w:rsid w:val="00E76EB5"/>
    <w:rsid w:val="00E76F8C"/>
    <w:rsid w:val="00E771D2"/>
    <w:rsid w:val="00E776C5"/>
    <w:rsid w:val="00E77AC1"/>
    <w:rsid w:val="00E77CDB"/>
    <w:rsid w:val="00E77D0C"/>
    <w:rsid w:val="00E77F80"/>
    <w:rsid w:val="00E81DC9"/>
    <w:rsid w:val="00E82120"/>
    <w:rsid w:val="00E822B2"/>
    <w:rsid w:val="00E8271F"/>
    <w:rsid w:val="00E82D47"/>
    <w:rsid w:val="00E82D9B"/>
    <w:rsid w:val="00E83140"/>
    <w:rsid w:val="00E83305"/>
    <w:rsid w:val="00E83440"/>
    <w:rsid w:val="00E8393E"/>
    <w:rsid w:val="00E83942"/>
    <w:rsid w:val="00E83C39"/>
    <w:rsid w:val="00E844A7"/>
    <w:rsid w:val="00E848F8"/>
    <w:rsid w:val="00E849D2"/>
    <w:rsid w:val="00E84A88"/>
    <w:rsid w:val="00E84D41"/>
    <w:rsid w:val="00E84F25"/>
    <w:rsid w:val="00E85634"/>
    <w:rsid w:val="00E85842"/>
    <w:rsid w:val="00E85A53"/>
    <w:rsid w:val="00E85AD7"/>
    <w:rsid w:val="00E85C9B"/>
    <w:rsid w:val="00E85DFC"/>
    <w:rsid w:val="00E85E92"/>
    <w:rsid w:val="00E861A0"/>
    <w:rsid w:val="00E86476"/>
    <w:rsid w:val="00E86923"/>
    <w:rsid w:val="00E86D59"/>
    <w:rsid w:val="00E86E24"/>
    <w:rsid w:val="00E872C5"/>
    <w:rsid w:val="00E873B2"/>
    <w:rsid w:val="00E87698"/>
    <w:rsid w:val="00E878A3"/>
    <w:rsid w:val="00E87F66"/>
    <w:rsid w:val="00E90361"/>
    <w:rsid w:val="00E9049B"/>
    <w:rsid w:val="00E906E1"/>
    <w:rsid w:val="00E90A3A"/>
    <w:rsid w:val="00E9165D"/>
    <w:rsid w:val="00E91B66"/>
    <w:rsid w:val="00E91B9E"/>
    <w:rsid w:val="00E91CFC"/>
    <w:rsid w:val="00E9217D"/>
    <w:rsid w:val="00E923B2"/>
    <w:rsid w:val="00E928FF"/>
    <w:rsid w:val="00E92B47"/>
    <w:rsid w:val="00E92E48"/>
    <w:rsid w:val="00E9389C"/>
    <w:rsid w:val="00E9404E"/>
    <w:rsid w:val="00E94747"/>
    <w:rsid w:val="00E947D6"/>
    <w:rsid w:val="00E94A3E"/>
    <w:rsid w:val="00E94BC5"/>
    <w:rsid w:val="00E94BDE"/>
    <w:rsid w:val="00E94CE8"/>
    <w:rsid w:val="00E94E2A"/>
    <w:rsid w:val="00E94FDC"/>
    <w:rsid w:val="00E95239"/>
    <w:rsid w:val="00E95407"/>
    <w:rsid w:val="00E95DE6"/>
    <w:rsid w:val="00E960A8"/>
    <w:rsid w:val="00E964ED"/>
    <w:rsid w:val="00E96819"/>
    <w:rsid w:val="00E96E1A"/>
    <w:rsid w:val="00E970C9"/>
    <w:rsid w:val="00E971AF"/>
    <w:rsid w:val="00E972FC"/>
    <w:rsid w:val="00E979AB"/>
    <w:rsid w:val="00E97B69"/>
    <w:rsid w:val="00E97E11"/>
    <w:rsid w:val="00E97F00"/>
    <w:rsid w:val="00EA0685"/>
    <w:rsid w:val="00EA0DF4"/>
    <w:rsid w:val="00EA0FF4"/>
    <w:rsid w:val="00EA116F"/>
    <w:rsid w:val="00EA150D"/>
    <w:rsid w:val="00EA1569"/>
    <w:rsid w:val="00EA1B51"/>
    <w:rsid w:val="00EA1E55"/>
    <w:rsid w:val="00EA28A2"/>
    <w:rsid w:val="00EA2B8C"/>
    <w:rsid w:val="00EA2CB1"/>
    <w:rsid w:val="00EA2CDB"/>
    <w:rsid w:val="00EA2D4D"/>
    <w:rsid w:val="00EA2F33"/>
    <w:rsid w:val="00EA303B"/>
    <w:rsid w:val="00EA3227"/>
    <w:rsid w:val="00EA3A49"/>
    <w:rsid w:val="00EA3EA5"/>
    <w:rsid w:val="00EA42D9"/>
    <w:rsid w:val="00EA45E1"/>
    <w:rsid w:val="00EA47F7"/>
    <w:rsid w:val="00EA496C"/>
    <w:rsid w:val="00EA497B"/>
    <w:rsid w:val="00EA4A18"/>
    <w:rsid w:val="00EA50C4"/>
    <w:rsid w:val="00EA55D5"/>
    <w:rsid w:val="00EA595B"/>
    <w:rsid w:val="00EA59B2"/>
    <w:rsid w:val="00EA59CB"/>
    <w:rsid w:val="00EA5C0A"/>
    <w:rsid w:val="00EA5D96"/>
    <w:rsid w:val="00EA616C"/>
    <w:rsid w:val="00EA7048"/>
    <w:rsid w:val="00EA705D"/>
    <w:rsid w:val="00EA70C0"/>
    <w:rsid w:val="00EA7235"/>
    <w:rsid w:val="00EA75AA"/>
    <w:rsid w:val="00EA75EA"/>
    <w:rsid w:val="00EA7FCE"/>
    <w:rsid w:val="00EB0063"/>
    <w:rsid w:val="00EB05D6"/>
    <w:rsid w:val="00EB09FD"/>
    <w:rsid w:val="00EB0AD5"/>
    <w:rsid w:val="00EB1148"/>
    <w:rsid w:val="00EB1720"/>
    <w:rsid w:val="00EB18F6"/>
    <w:rsid w:val="00EB1B77"/>
    <w:rsid w:val="00EB20B3"/>
    <w:rsid w:val="00EB2E77"/>
    <w:rsid w:val="00EB2F04"/>
    <w:rsid w:val="00EB3230"/>
    <w:rsid w:val="00EB39E2"/>
    <w:rsid w:val="00EB3A9C"/>
    <w:rsid w:val="00EB3E92"/>
    <w:rsid w:val="00EB41C8"/>
    <w:rsid w:val="00EB4715"/>
    <w:rsid w:val="00EB4C41"/>
    <w:rsid w:val="00EB4E0F"/>
    <w:rsid w:val="00EB5A33"/>
    <w:rsid w:val="00EB5DC3"/>
    <w:rsid w:val="00EB60FC"/>
    <w:rsid w:val="00EB6249"/>
    <w:rsid w:val="00EB6BA5"/>
    <w:rsid w:val="00EB7709"/>
    <w:rsid w:val="00EB7849"/>
    <w:rsid w:val="00EB7B54"/>
    <w:rsid w:val="00EB7C70"/>
    <w:rsid w:val="00EC004B"/>
    <w:rsid w:val="00EC0309"/>
    <w:rsid w:val="00EC0553"/>
    <w:rsid w:val="00EC061A"/>
    <w:rsid w:val="00EC0899"/>
    <w:rsid w:val="00EC12A6"/>
    <w:rsid w:val="00EC1594"/>
    <w:rsid w:val="00EC1835"/>
    <w:rsid w:val="00EC1A4B"/>
    <w:rsid w:val="00EC1D1D"/>
    <w:rsid w:val="00EC1D21"/>
    <w:rsid w:val="00EC1D56"/>
    <w:rsid w:val="00EC1D91"/>
    <w:rsid w:val="00EC1FCA"/>
    <w:rsid w:val="00EC2E0C"/>
    <w:rsid w:val="00EC3981"/>
    <w:rsid w:val="00EC4265"/>
    <w:rsid w:val="00EC440D"/>
    <w:rsid w:val="00EC44FE"/>
    <w:rsid w:val="00EC461F"/>
    <w:rsid w:val="00EC473E"/>
    <w:rsid w:val="00EC4966"/>
    <w:rsid w:val="00EC4F51"/>
    <w:rsid w:val="00EC515D"/>
    <w:rsid w:val="00EC5A61"/>
    <w:rsid w:val="00EC5E7F"/>
    <w:rsid w:val="00EC60B9"/>
    <w:rsid w:val="00EC670C"/>
    <w:rsid w:val="00EC69AD"/>
    <w:rsid w:val="00EC6B86"/>
    <w:rsid w:val="00EC6BBB"/>
    <w:rsid w:val="00EC6D60"/>
    <w:rsid w:val="00EC6EFE"/>
    <w:rsid w:val="00EC7493"/>
    <w:rsid w:val="00EC7522"/>
    <w:rsid w:val="00EC7992"/>
    <w:rsid w:val="00EC7DA8"/>
    <w:rsid w:val="00EC7F87"/>
    <w:rsid w:val="00ED0D1B"/>
    <w:rsid w:val="00ED0DF0"/>
    <w:rsid w:val="00ED0F09"/>
    <w:rsid w:val="00ED11D7"/>
    <w:rsid w:val="00ED12F3"/>
    <w:rsid w:val="00ED18BB"/>
    <w:rsid w:val="00ED19C6"/>
    <w:rsid w:val="00ED1E00"/>
    <w:rsid w:val="00ED1F10"/>
    <w:rsid w:val="00ED211E"/>
    <w:rsid w:val="00ED25F0"/>
    <w:rsid w:val="00ED264A"/>
    <w:rsid w:val="00ED269B"/>
    <w:rsid w:val="00ED2AAB"/>
    <w:rsid w:val="00ED2C6D"/>
    <w:rsid w:val="00ED2CBA"/>
    <w:rsid w:val="00ED2D1B"/>
    <w:rsid w:val="00ED2ED1"/>
    <w:rsid w:val="00ED2F39"/>
    <w:rsid w:val="00ED3013"/>
    <w:rsid w:val="00ED4269"/>
    <w:rsid w:val="00ED4633"/>
    <w:rsid w:val="00ED4A9D"/>
    <w:rsid w:val="00ED4DDD"/>
    <w:rsid w:val="00ED4EC1"/>
    <w:rsid w:val="00ED4F7E"/>
    <w:rsid w:val="00ED551B"/>
    <w:rsid w:val="00ED571C"/>
    <w:rsid w:val="00ED584D"/>
    <w:rsid w:val="00ED5B84"/>
    <w:rsid w:val="00ED5B93"/>
    <w:rsid w:val="00ED642C"/>
    <w:rsid w:val="00ED6598"/>
    <w:rsid w:val="00ED68D1"/>
    <w:rsid w:val="00ED6CBC"/>
    <w:rsid w:val="00ED7168"/>
    <w:rsid w:val="00ED71D8"/>
    <w:rsid w:val="00ED7360"/>
    <w:rsid w:val="00ED7A3C"/>
    <w:rsid w:val="00ED7AB6"/>
    <w:rsid w:val="00ED7B0D"/>
    <w:rsid w:val="00ED7BE0"/>
    <w:rsid w:val="00ED7C3C"/>
    <w:rsid w:val="00ED7CC4"/>
    <w:rsid w:val="00EE0158"/>
    <w:rsid w:val="00EE01AF"/>
    <w:rsid w:val="00EE0849"/>
    <w:rsid w:val="00EE0F3A"/>
    <w:rsid w:val="00EE14C5"/>
    <w:rsid w:val="00EE15D5"/>
    <w:rsid w:val="00EE1644"/>
    <w:rsid w:val="00EE1E8D"/>
    <w:rsid w:val="00EE1FD0"/>
    <w:rsid w:val="00EE1FF0"/>
    <w:rsid w:val="00EE213A"/>
    <w:rsid w:val="00EE24C6"/>
    <w:rsid w:val="00EE2A49"/>
    <w:rsid w:val="00EE2FE1"/>
    <w:rsid w:val="00EE30C3"/>
    <w:rsid w:val="00EE3AF9"/>
    <w:rsid w:val="00EE3F55"/>
    <w:rsid w:val="00EE409D"/>
    <w:rsid w:val="00EE53F1"/>
    <w:rsid w:val="00EE55DC"/>
    <w:rsid w:val="00EE58AC"/>
    <w:rsid w:val="00EE5B17"/>
    <w:rsid w:val="00EE608F"/>
    <w:rsid w:val="00EE6395"/>
    <w:rsid w:val="00EE6840"/>
    <w:rsid w:val="00EE7006"/>
    <w:rsid w:val="00EE7385"/>
    <w:rsid w:val="00EE7FB7"/>
    <w:rsid w:val="00EF0355"/>
    <w:rsid w:val="00EF03EB"/>
    <w:rsid w:val="00EF0BD2"/>
    <w:rsid w:val="00EF1749"/>
    <w:rsid w:val="00EF1A48"/>
    <w:rsid w:val="00EF1A8B"/>
    <w:rsid w:val="00EF1B91"/>
    <w:rsid w:val="00EF1F89"/>
    <w:rsid w:val="00EF282C"/>
    <w:rsid w:val="00EF2A71"/>
    <w:rsid w:val="00EF2BCA"/>
    <w:rsid w:val="00EF365E"/>
    <w:rsid w:val="00EF3D05"/>
    <w:rsid w:val="00EF3EE6"/>
    <w:rsid w:val="00EF4588"/>
    <w:rsid w:val="00EF45F9"/>
    <w:rsid w:val="00EF4DF9"/>
    <w:rsid w:val="00EF5388"/>
    <w:rsid w:val="00EF53EA"/>
    <w:rsid w:val="00EF5C41"/>
    <w:rsid w:val="00EF62A3"/>
    <w:rsid w:val="00EF62D2"/>
    <w:rsid w:val="00EF6428"/>
    <w:rsid w:val="00EF64EB"/>
    <w:rsid w:val="00EF65E2"/>
    <w:rsid w:val="00EF66A2"/>
    <w:rsid w:val="00EF68B6"/>
    <w:rsid w:val="00EF6A5A"/>
    <w:rsid w:val="00EF6CEA"/>
    <w:rsid w:val="00EF6DD1"/>
    <w:rsid w:val="00EF6FE1"/>
    <w:rsid w:val="00EF78EF"/>
    <w:rsid w:val="00EF7AB6"/>
    <w:rsid w:val="00F0013B"/>
    <w:rsid w:val="00F00457"/>
    <w:rsid w:val="00F00587"/>
    <w:rsid w:val="00F008AD"/>
    <w:rsid w:val="00F00959"/>
    <w:rsid w:val="00F010CB"/>
    <w:rsid w:val="00F013D6"/>
    <w:rsid w:val="00F016A3"/>
    <w:rsid w:val="00F01B07"/>
    <w:rsid w:val="00F01CD9"/>
    <w:rsid w:val="00F01DD3"/>
    <w:rsid w:val="00F01E66"/>
    <w:rsid w:val="00F01ED2"/>
    <w:rsid w:val="00F02568"/>
    <w:rsid w:val="00F028D3"/>
    <w:rsid w:val="00F028F5"/>
    <w:rsid w:val="00F02C6A"/>
    <w:rsid w:val="00F02FAF"/>
    <w:rsid w:val="00F036A8"/>
    <w:rsid w:val="00F037D1"/>
    <w:rsid w:val="00F0384E"/>
    <w:rsid w:val="00F03FE2"/>
    <w:rsid w:val="00F04973"/>
    <w:rsid w:val="00F04C77"/>
    <w:rsid w:val="00F04C8B"/>
    <w:rsid w:val="00F0540A"/>
    <w:rsid w:val="00F0541F"/>
    <w:rsid w:val="00F05663"/>
    <w:rsid w:val="00F057B9"/>
    <w:rsid w:val="00F0645F"/>
    <w:rsid w:val="00F06670"/>
    <w:rsid w:val="00F06F8D"/>
    <w:rsid w:val="00F070BC"/>
    <w:rsid w:val="00F071A6"/>
    <w:rsid w:val="00F07A67"/>
    <w:rsid w:val="00F1025F"/>
    <w:rsid w:val="00F1070D"/>
    <w:rsid w:val="00F10CFE"/>
    <w:rsid w:val="00F10E35"/>
    <w:rsid w:val="00F10F2F"/>
    <w:rsid w:val="00F111DA"/>
    <w:rsid w:val="00F11263"/>
    <w:rsid w:val="00F11574"/>
    <w:rsid w:val="00F116A3"/>
    <w:rsid w:val="00F117E1"/>
    <w:rsid w:val="00F11888"/>
    <w:rsid w:val="00F11CBC"/>
    <w:rsid w:val="00F11EA4"/>
    <w:rsid w:val="00F122C8"/>
    <w:rsid w:val="00F1234E"/>
    <w:rsid w:val="00F12463"/>
    <w:rsid w:val="00F12553"/>
    <w:rsid w:val="00F12566"/>
    <w:rsid w:val="00F125E8"/>
    <w:rsid w:val="00F1267B"/>
    <w:rsid w:val="00F1306A"/>
    <w:rsid w:val="00F13198"/>
    <w:rsid w:val="00F13379"/>
    <w:rsid w:val="00F1378E"/>
    <w:rsid w:val="00F1423A"/>
    <w:rsid w:val="00F1466E"/>
    <w:rsid w:val="00F14E98"/>
    <w:rsid w:val="00F150EC"/>
    <w:rsid w:val="00F15794"/>
    <w:rsid w:val="00F16963"/>
    <w:rsid w:val="00F169D1"/>
    <w:rsid w:val="00F16A62"/>
    <w:rsid w:val="00F16A6C"/>
    <w:rsid w:val="00F16AA1"/>
    <w:rsid w:val="00F16B0B"/>
    <w:rsid w:val="00F16E41"/>
    <w:rsid w:val="00F178D0"/>
    <w:rsid w:val="00F17F26"/>
    <w:rsid w:val="00F20159"/>
    <w:rsid w:val="00F20317"/>
    <w:rsid w:val="00F2049F"/>
    <w:rsid w:val="00F20951"/>
    <w:rsid w:val="00F20D22"/>
    <w:rsid w:val="00F20D56"/>
    <w:rsid w:val="00F214FB"/>
    <w:rsid w:val="00F21670"/>
    <w:rsid w:val="00F21F2E"/>
    <w:rsid w:val="00F225C8"/>
    <w:rsid w:val="00F228EB"/>
    <w:rsid w:val="00F232AF"/>
    <w:rsid w:val="00F239EE"/>
    <w:rsid w:val="00F23ECF"/>
    <w:rsid w:val="00F23F8E"/>
    <w:rsid w:val="00F24722"/>
    <w:rsid w:val="00F247A8"/>
    <w:rsid w:val="00F249E3"/>
    <w:rsid w:val="00F24EC8"/>
    <w:rsid w:val="00F24FF6"/>
    <w:rsid w:val="00F2528C"/>
    <w:rsid w:val="00F25411"/>
    <w:rsid w:val="00F25545"/>
    <w:rsid w:val="00F25980"/>
    <w:rsid w:val="00F25A6C"/>
    <w:rsid w:val="00F25FAF"/>
    <w:rsid w:val="00F260D8"/>
    <w:rsid w:val="00F26C84"/>
    <w:rsid w:val="00F26E07"/>
    <w:rsid w:val="00F27483"/>
    <w:rsid w:val="00F2754A"/>
    <w:rsid w:val="00F27792"/>
    <w:rsid w:val="00F27B3F"/>
    <w:rsid w:val="00F27C6C"/>
    <w:rsid w:val="00F27FDD"/>
    <w:rsid w:val="00F30091"/>
    <w:rsid w:val="00F30171"/>
    <w:rsid w:val="00F302B2"/>
    <w:rsid w:val="00F30530"/>
    <w:rsid w:val="00F30621"/>
    <w:rsid w:val="00F30A63"/>
    <w:rsid w:val="00F30B0B"/>
    <w:rsid w:val="00F30BD4"/>
    <w:rsid w:val="00F31976"/>
    <w:rsid w:val="00F31B7F"/>
    <w:rsid w:val="00F31E1C"/>
    <w:rsid w:val="00F3242D"/>
    <w:rsid w:val="00F32982"/>
    <w:rsid w:val="00F32DA2"/>
    <w:rsid w:val="00F32DA5"/>
    <w:rsid w:val="00F32EEB"/>
    <w:rsid w:val="00F33405"/>
    <w:rsid w:val="00F33C69"/>
    <w:rsid w:val="00F33DC0"/>
    <w:rsid w:val="00F33F7A"/>
    <w:rsid w:val="00F340AC"/>
    <w:rsid w:val="00F34466"/>
    <w:rsid w:val="00F3450C"/>
    <w:rsid w:val="00F348F7"/>
    <w:rsid w:val="00F34D1F"/>
    <w:rsid w:val="00F35716"/>
    <w:rsid w:val="00F35B0D"/>
    <w:rsid w:val="00F35E32"/>
    <w:rsid w:val="00F3604C"/>
    <w:rsid w:val="00F362AF"/>
    <w:rsid w:val="00F36411"/>
    <w:rsid w:val="00F364A1"/>
    <w:rsid w:val="00F364CE"/>
    <w:rsid w:val="00F365D5"/>
    <w:rsid w:val="00F36703"/>
    <w:rsid w:val="00F3675A"/>
    <w:rsid w:val="00F370FD"/>
    <w:rsid w:val="00F37C52"/>
    <w:rsid w:val="00F37CC8"/>
    <w:rsid w:val="00F37D68"/>
    <w:rsid w:val="00F40433"/>
    <w:rsid w:val="00F409D7"/>
    <w:rsid w:val="00F40FD9"/>
    <w:rsid w:val="00F410D2"/>
    <w:rsid w:val="00F41261"/>
    <w:rsid w:val="00F413F1"/>
    <w:rsid w:val="00F417CD"/>
    <w:rsid w:val="00F419E8"/>
    <w:rsid w:val="00F41A63"/>
    <w:rsid w:val="00F424BD"/>
    <w:rsid w:val="00F427CF"/>
    <w:rsid w:val="00F42CB2"/>
    <w:rsid w:val="00F42EB7"/>
    <w:rsid w:val="00F43159"/>
    <w:rsid w:val="00F43923"/>
    <w:rsid w:val="00F43956"/>
    <w:rsid w:val="00F43DE1"/>
    <w:rsid w:val="00F442E8"/>
    <w:rsid w:val="00F4440C"/>
    <w:rsid w:val="00F44802"/>
    <w:rsid w:val="00F4483F"/>
    <w:rsid w:val="00F44C36"/>
    <w:rsid w:val="00F44EFE"/>
    <w:rsid w:val="00F44F0B"/>
    <w:rsid w:val="00F44F26"/>
    <w:rsid w:val="00F44FFF"/>
    <w:rsid w:val="00F451BE"/>
    <w:rsid w:val="00F4603E"/>
    <w:rsid w:val="00F46557"/>
    <w:rsid w:val="00F465C5"/>
    <w:rsid w:val="00F46BBB"/>
    <w:rsid w:val="00F4706F"/>
    <w:rsid w:val="00F4761C"/>
    <w:rsid w:val="00F5002D"/>
    <w:rsid w:val="00F500C7"/>
    <w:rsid w:val="00F50BF7"/>
    <w:rsid w:val="00F51703"/>
    <w:rsid w:val="00F5202F"/>
    <w:rsid w:val="00F52205"/>
    <w:rsid w:val="00F523FA"/>
    <w:rsid w:val="00F524BB"/>
    <w:rsid w:val="00F52E9E"/>
    <w:rsid w:val="00F53142"/>
    <w:rsid w:val="00F532B8"/>
    <w:rsid w:val="00F53671"/>
    <w:rsid w:val="00F53813"/>
    <w:rsid w:val="00F53A09"/>
    <w:rsid w:val="00F53AB3"/>
    <w:rsid w:val="00F53BF0"/>
    <w:rsid w:val="00F53C1D"/>
    <w:rsid w:val="00F53FA0"/>
    <w:rsid w:val="00F54724"/>
    <w:rsid w:val="00F54DA7"/>
    <w:rsid w:val="00F54E93"/>
    <w:rsid w:val="00F54F44"/>
    <w:rsid w:val="00F55492"/>
    <w:rsid w:val="00F55B2F"/>
    <w:rsid w:val="00F563BD"/>
    <w:rsid w:val="00F56E8A"/>
    <w:rsid w:val="00F56FF5"/>
    <w:rsid w:val="00F5712D"/>
    <w:rsid w:val="00F575B6"/>
    <w:rsid w:val="00F57947"/>
    <w:rsid w:val="00F57DA9"/>
    <w:rsid w:val="00F60328"/>
    <w:rsid w:val="00F60D78"/>
    <w:rsid w:val="00F60E52"/>
    <w:rsid w:val="00F61072"/>
    <w:rsid w:val="00F612BF"/>
    <w:rsid w:val="00F61CD9"/>
    <w:rsid w:val="00F6204C"/>
    <w:rsid w:val="00F621D6"/>
    <w:rsid w:val="00F62383"/>
    <w:rsid w:val="00F6252E"/>
    <w:rsid w:val="00F626A4"/>
    <w:rsid w:val="00F6299C"/>
    <w:rsid w:val="00F629F7"/>
    <w:rsid w:val="00F62DFF"/>
    <w:rsid w:val="00F63261"/>
    <w:rsid w:val="00F63385"/>
    <w:rsid w:val="00F635D2"/>
    <w:rsid w:val="00F636C9"/>
    <w:rsid w:val="00F63D70"/>
    <w:rsid w:val="00F644A7"/>
    <w:rsid w:val="00F64691"/>
    <w:rsid w:val="00F646DD"/>
    <w:rsid w:val="00F64A45"/>
    <w:rsid w:val="00F64A59"/>
    <w:rsid w:val="00F64CE0"/>
    <w:rsid w:val="00F64E43"/>
    <w:rsid w:val="00F64E47"/>
    <w:rsid w:val="00F65976"/>
    <w:rsid w:val="00F65BC4"/>
    <w:rsid w:val="00F65BE5"/>
    <w:rsid w:val="00F65C3C"/>
    <w:rsid w:val="00F66089"/>
    <w:rsid w:val="00F6612A"/>
    <w:rsid w:val="00F664F9"/>
    <w:rsid w:val="00F667B0"/>
    <w:rsid w:val="00F66801"/>
    <w:rsid w:val="00F671F9"/>
    <w:rsid w:val="00F675D2"/>
    <w:rsid w:val="00F67642"/>
    <w:rsid w:val="00F67CEE"/>
    <w:rsid w:val="00F7122D"/>
    <w:rsid w:val="00F71513"/>
    <w:rsid w:val="00F716FF"/>
    <w:rsid w:val="00F717CA"/>
    <w:rsid w:val="00F72075"/>
    <w:rsid w:val="00F7259B"/>
    <w:rsid w:val="00F727C2"/>
    <w:rsid w:val="00F73069"/>
    <w:rsid w:val="00F731AB"/>
    <w:rsid w:val="00F736E7"/>
    <w:rsid w:val="00F73741"/>
    <w:rsid w:val="00F74786"/>
    <w:rsid w:val="00F748A8"/>
    <w:rsid w:val="00F749DC"/>
    <w:rsid w:val="00F74B61"/>
    <w:rsid w:val="00F74F50"/>
    <w:rsid w:val="00F750AE"/>
    <w:rsid w:val="00F759AE"/>
    <w:rsid w:val="00F76298"/>
    <w:rsid w:val="00F76456"/>
    <w:rsid w:val="00F7678E"/>
    <w:rsid w:val="00F76C34"/>
    <w:rsid w:val="00F76CB2"/>
    <w:rsid w:val="00F76D79"/>
    <w:rsid w:val="00F76F36"/>
    <w:rsid w:val="00F77164"/>
    <w:rsid w:val="00F7745A"/>
    <w:rsid w:val="00F8070D"/>
    <w:rsid w:val="00F81285"/>
    <w:rsid w:val="00F8140C"/>
    <w:rsid w:val="00F8177C"/>
    <w:rsid w:val="00F81A34"/>
    <w:rsid w:val="00F81B8B"/>
    <w:rsid w:val="00F81D92"/>
    <w:rsid w:val="00F82AFF"/>
    <w:rsid w:val="00F82B74"/>
    <w:rsid w:val="00F8320D"/>
    <w:rsid w:val="00F83249"/>
    <w:rsid w:val="00F832E8"/>
    <w:rsid w:val="00F838B0"/>
    <w:rsid w:val="00F83AFF"/>
    <w:rsid w:val="00F84D0B"/>
    <w:rsid w:val="00F85666"/>
    <w:rsid w:val="00F85803"/>
    <w:rsid w:val="00F861FF"/>
    <w:rsid w:val="00F8662A"/>
    <w:rsid w:val="00F8717A"/>
    <w:rsid w:val="00F87607"/>
    <w:rsid w:val="00F876F9"/>
    <w:rsid w:val="00F87FF5"/>
    <w:rsid w:val="00F90393"/>
    <w:rsid w:val="00F908EA"/>
    <w:rsid w:val="00F90937"/>
    <w:rsid w:val="00F90BA9"/>
    <w:rsid w:val="00F90C97"/>
    <w:rsid w:val="00F90F69"/>
    <w:rsid w:val="00F91DF7"/>
    <w:rsid w:val="00F92957"/>
    <w:rsid w:val="00F92AC4"/>
    <w:rsid w:val="00F934C0"/>
    <w:rsid w:val="00F93990"/>
    <w:rsid w:val="00F941D8"/>
    <w:rsid w:val="00F94266"/>
    <w:rsid w:val="00F943B2"/>
    <w:rsid w:val="00F9480F"/>
    <w:rsid w:val="00F94958"/>
    <w:rsid w:val="00F950DA"/>
    <w:rsid w:val="00F9521E"/>
    <w:rsid w:val="00F9547E"/>
    <w:rsid w:val="00F95C00"/>
    <w:rsid w:val="00F95E88"/>
    <w:rsid w:val="00F95FE0"/>
    <w:rsid w:val="00F961C1"/>
    <w:rsid w:val="00F963AF"/>
    <w:rsid w:val="00F9690B"/>
    <w:rsid w:val="00F96B16"/>
    <w:rsid w:val="00F96B20"/>
    <w:rsid w:val="00F96C79"/>
    <w:rsid w:val="00F96DAE"/>
    <w:rsid w:val="00F971A5"/>
    <w:rsid w:val="00F97A96"/>
    <w:rsid w:val="00F97B2A"/>
    <w:rsid w:val="00FA0462"/>
    <w:rsid w:val="00FA0FAD"/>
    <w:rsid w:val="00FA101D"/>
    <w:rsid w:val="00FA1302"/>
    <w:rsid w:val="00FA176F"/>
    <w:rsid w:val="00FA1888"/>
    <w:rsid w:val="00FA22E5"/>
    <w:rsid w:val="00FA2465"/>
    <w:rsid w:val="00FA2D08"/>
    <w:rsid w:val="00FA314A"/>
    <w:rsid w:val="00FA35C4"/>
    <w:rsid w:val="00FA39E2"/>
    <w:rsid w:val="00FA3B48"/>
    <w:rsid w:val="00FA3BAA"/>
    <w:rsid w:val="00FA3F0E"/>
    <w:rsid w:val="00FA3F6B"/>
    <w:rsid w:val="00FA425A"/>
    <w:rsid w:val="00FA4613"/>
    <w:rsid w:val="00FA4A0D"/>
    <w:rsid w:val="00FA4C17"/>
    <w:rsid w:val="00FA4EE7"/>
    <w:rsid w:val="00FA50F6"/>
    <w:rsid w:val="00FA5568"/>
    <w:rsid w:val="00FA5678"/>
    <w:rsid w:val="00FA59FE"/>
    <w:rsid w:val="00FA5DC1"/>
    <w:rsid w:val="00FA5EB4"/>
    <w:rsid w:val="00FA63D2"/>
    <w:rsid w:val="00FA678D"/>
    <w:rsid w:val="00FA6993"/>
    <w:rsid w:val="00FA6E72"/>
    <w:rsid w:val="00FA6EA4"/>
    <w:rsid w:val="00FA6FA1"/>
    <w:rsid w:val="00FA70A6"/>
    <w:rsid w:val="00FA77F5"/>
    <w:rsid w:val="00FA7BDD"/>
    <w:rsid w:val="00FA7C04"/>
    <w:rsid w:val="00FA7C2D"/>
    <w:rsid w:val="00FA7E84"/>
    <w:rsid w:val="00FB0801"/>
    <w:rsid w:val="00FB0AF3"/>
    <w:rsid w:val="00FB0C4F"/>
    <w:rsid w:val="00FB0FAC"/>
    <w:rsid w:val="00FB13FA"/>
    <w:rsid w:val="00FB147E"/>
    <w:rsid w:val="00FB14D0"/>
    <w:rsid w:val="00FB16F1"/>
    <w:rsid w:val="00FB1CD3"/>
    <w:rsid w:val="00FB1F31"/>
    <w:rsid w:val="00FB2287"/>
    <w:rsid w:val="00FB24AB"/>
    <w:rsid w:val="00FB293A"/>
    <w:rsid w:val="00FB2F3B"/>
    <w:rsid w:val="00FB30D4"/>
    <w:rsid w:val="00FB31AC"/>
    <w:rsid w:val="00FB329C"/>
    <w:rsid w:val="00FB34CF"/>
    <w:rsid w:val="00FB3771"/>
    <w:rsid w:val="00FB3B76"/>
    <w:rsid w:val="00FB459B"/>
    <w:rsid w:val="00FB4A18"/>
    <w:rsid w:val="00FB4DEC"/>
    <w:rsid w:val="00FB57DA"/>
    <w:rsid w:val="00FB5828"/>
    <w:rsid w:val="00FB61FF"/>
    <w:rsid w:val="00FB6577"/>
    <w:rsid w:val="00FB657C"/>
    <w:rsid w:val="00FB661B"/>
    <w:rsid w:val="00FB6AA5"/>
    <w:rsid w:val="00FB6B21"/>
    <w:rsid w:val="00FB7210"/>
    <w:rsid w:val="00FB72F3"/>
    <w:rsid w:val="00FB7633"/>
    <w:rsid w:val="00FB774F"/>
    <w:rsid w:val="00FB7867"/>
    <w:rsid w:val="00FB7889"/>
    <w:rsid w:val="00FB794F"/>
    <w:rsid w:val="00FB7ABA"/>
    <w:rsid w:val="00FB7BF5"/>
    <w:rsid w:val="00FB7D7F"/>
    <w:rsid w:val="00FB7EDE"/>
    <w:rsid w:val="00FC0660"/>
    <w:rsid w:val="00FC0AA3"/>
    <w:rsid w:val="00FC0D74"/>
    <w:rsid w:val="00FC1294"/>
    <w:rsid w:val="00FC1475"/>
    <w:rsid w:val="00FC1901"/>
    <w:rsid w:val="00FC24E1"/>
    <w:rsid w:val="00FC24E6"/>
    <w:rsid w:val="00FC2897"/>
    <w:rsid w:val="00FC2A86"/>
    <w:rsid w:val="00FC2AB0"/>
    <w:rsid w:val="00FC2F31"/>
    <w:rsid w:val="00FC3484"/>
    <w:rsid w:val="00FC3D62"/>
    <w:rsid w:val="00FC407E"/>
    <w:rsid w:val="00FC4272"/>
    <w:rsid w:val="00FC4750"/>
    <w:rsid w:val="00FC4CAB"/>
    <w:rsid w:val="00FC4D7B"/>
    <w:rsid w:val="00FC4F3D"/>
    <w:rsid w:val="00FC51CE"/>
    <w:rsid w:val="00FC5869"/>
    <w:rsid w:val="00FC5B03"/>
    <w:rsid w:val="00FC6395"/>
    <w:rsid w:val="00FC64A5"/>
    <w:rsid w:val="00FC69FA"/>
    <w:rsid w:val="00FC6DD6"/>
    <w:rsid w:val="00FC70F6"/>
    <w:rsid w:val="00FC73DE"/>
    <w:rsid w:val="00FC7474"/>
    <w:rsid w:val="00FD0580"/>
    <w:rsid w:val="00FD0715"/>
    <w:rsid w:val="00FD0957"/>
    <w:rsid w:val="00FD0E11"/>
    <w:rsid w:val="00FD0EA3"/>
    <w:rsid w:val="00FD1917"/>
    <w:rsid w:val="00FD1D14"/>
    <w:rsid w:val="00FD254D"/>
    <w:rsid w:val="00FD26C7"/>
    <w:rsid w:val="00FD2E29"/>
    <w:rsid w:val="00FD37E9"/>
    <w:rsid w:val="00FD3A86"/>
    <w:rsid w:val="00FD3B9B"/>
    <w:rsid w:val="00FD3D3B"/>
    <w:rsid w:val="00FD3EF1"/>
    <w:rsid w:val="00FD430A"/>
    <w:rsid w:val="00FD4C91"/>
    <w:rsid w:val="00FD53F4"/>
    <w:rsid w:val="00FD59D5"/>
    <w:rsid w:val="00FD5B9B"/>
    <w:rsid w:val="00FD5D0C"/>
    <w:rsid w:val="00FD5E55"/>
    <w:rsid w:val="00FD62A3"/>
    <w:rsid w:val="00FD635D"/>
    <w:rsid w:val="00FD6673"/>
    <w:rsid w:val="00FD6809"/>
    <w:rsid w:val="00FD6B8B"/>
    <w:rsid w:val="00FD6D04"/>
    <w:rsid w:val="00FD6F91"/>
    <w:rsid w:val="00FD7219"/>
    <w:rsid w:val="00FD7307"/>
    <w:rsid w:val="00FD75BE"/>
    <w:rsid w:val="00FD774D"/>
    <w:rsid w:val="00FD7937"/>
    <w:rsid w:val="00FD7CD0"/>
    <w:rsid w:val="00FE002F"/>
    <w:rsid w:val="00FE0194"/>
    <w:rsid w:val="00FE06DF"/>
    <w:rsid w:val="00FE0800"/>
    <w:rsid w:val="00FE089E"/>
    <w:rsid w:val="00FE0A4B"/>
    <w:rsid w:val="00FE1132"/>
    <w:rsid w:val="00FE15D5"/>
    <w:rsid w:val="00FE1620"/>
    <w:rsid w:val="00FE1DC7"/>
    <w:rsid w:val="00FE2353"/>
    <w:rsid w:val="00FE27A8"/>
    <w:rsid w:val="00FE297C"/>
    <w:rsid w:val="00FE2B79"/>
    <w:rsid w:val="00FE2B94"/>
    <w:rsid w:val="00FE2F26"/>
    <w:rsid w:val="00FE3192"/>
    <w:rsid w:val="00FE3415"/>
    <w:rsid w:val="00FE341C"/>
    <w:rsid w:val="00FE3A25"/>
    <w:rsid w:val="00FE3CD0"/>
    <w:rsid w:val="00FE423D"/>
    <w:rsid w:val="00FE48C7"/>
    <w:rsid w:val="00FE4BB1"/>
    <w:rsid w:val="00FE4DCE"/>
    <w:rsid w:val="00FE5012"/>
    <w:rsid w:val="00FE5091"/>
    <w:rsid w:val="00FE5551"/>
    <w:rsid w:val="00FE5D81"/>
    <w:rsid w:val="00FE5FD9"/>
    <w:rsid w:val="00FE622D"/>
    <w:rsid w:val="00FE644E"/>
    <w:rsid w:val="00FE6593"/>
    <w:rsid w:val="00FE65C1"/>
    <w:rsid w:val="00FE7695"/>
    <w:rsid w:val="00FE7A08"/>
    <w:rsid w:val="00FE7DC1"/>
    <w:rsid w:val="00FF011E"/>
    <w:rsid w:val="00FF06DB"/>
    <w:rsid w:val="00FF0D78"/>
    <w:rsid w:val="00FF1212"/>
    <w:rsid w:val="00FF160F"/>
    <w:rsid w:val="00FF1628"/>
    <w:rsid w:val="00FF18F3"/>
    <w:rsid w:val="00FF1A84"/>
    <w:rsid w:val="00FF1B46"/>
    <w:rsid w:val="00FF1D68"/>
    <w:rsid w:val="00FF1E7C"/>
    <w:rsid w:val="00FF2384"/>
    <w:rsid w:val="00FF23ED"/>
    <w:rsid w:val="00FF270F"/>
    <w:rsid w:val="00FF2F1B"/>
    <w:rsid w:val="00FF3091"/>
    <w:rsid w:val="00FF311A"/>
    <w:rsid w:val="00FF3463"/>
    <w:rsid w:val="00FF3767"/>
    <w:rsid w:val="00FF3BBB"/>
    <w:rsid w:val="00FF3DDF"/>
    <w:rsid w:val="00FF4367"/>
    <w:rsid w:val="00FF43C6"/>
    <w:rsid w:val="00FF4CD6"/>
    <w:rsid w:val="00FF4E6F"/>
    <w:rsid w:val="00FF5297"/>
    <w:rsid w:val="00FF5453"/>
    <w:rsid w:val="00FF5476"/>
    <w:rsid w:val="00FF55A8"/>
    <w:rsid w:val="00FF698B"/>
    <w:rsid w:val="00FF72F5"/>
    <w:rsid w:val="00FF73F0"/>
    <w:rsid w:val="00FF78F9"/>
    <w:rsid w:val="00F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DA76753"/>
  <w15:chartTrackingRefBased/>
  <w15:docId w15:val="{6181A500-35D7-44F7-8A1D-05E0CBA38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73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E47F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E47F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E47F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E47F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6"/>
      <w:szCs w:val="36"/>
    </w:rPr>
  </w:style>
  <w:style w:type="paragraph" w:styleId="Heading8">
    <w:name w:val="heading 8"/>
    <w:basedOn w:val="Normal"/>
    <w:next w:val="Normal"/>
    <w:link w:val="Heading8Char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center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E08F2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062D2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C1FCA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B94797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3E47F5"/>
    <w:pPr>
      <w:spacing w:after="120"/>
    </w:pPr>
  </w:style>
  <w:style w:type="paragraph" w:styleId="Header">
    <w:name w:val="header"/>
    <w:basedOn w:val="Normal"/>
    <w:link w:val="HeaderChar"/>
    <w:uiPriority w:val="99"/>
    <w:rsid w:val="003E47F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3E47F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E47F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E47F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3E47F5"/>
    <w:rPr>
      <w:rFonts w:cs="Times New Roman"/>
      <w:b/>
      <w:bCs/>
    </w:rPr>
  </w:style>
  <w:style w:type="paragraph" w:styleId="ListBullet">
    <w:name w:val="List Bullet"/>
    <w:basedOn w:val="Normal"/>
    <w:rsid w:val="003E47F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E47F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E47F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E47F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E47F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E47F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E47F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E47F5"/>
    <w:pPr>
      <w:ind w:left="284"/>
    </w:pPr>
  </w:style>
  <w:style w:type="paragraph" w:customStyle="1" w:styleId="AAFrameAddress">
    <w:name w:val="AA Frame Address"/>
    <w:basedOn w:val="Heading1"/>
    <w:rsid w:val="003E47F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E47F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E47F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E47F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E47F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E47F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E47F5"/>
    <w:pPr>
      <w:ind w:left="851" w:hanging="284"/>
    </w:pPr>
  </w:style>
  <w:style w:type="paragraph" w:styleId="Index4">
    <w:name w:val="index 4"/>
    <w:basedOn w:val="Normal"/>
    <w:next w:val="Normal"/>
    <w:semiHidden/>
    <w:rsid w:val="003E47F5"/>
    <w:pPr>
      <w:ind w:left="1135" w:hanging="284"/>
    </w:pPr>
  </w:style>
  <w:style w:type="paragraph" w:styleId="Index6">
    <w:name w:val="index 6"/>
    <w:basedOn w:val="Normal"/>
    <w:next w:val="Normal"/>
    <w:semiHidden/>
    <w:rsid w:val="003E47F5"/>
    <w:pPr>
      <w:ind w:left="1702" w:hanging="284"/>
    </w:pPr>
  </w:style>
  <w:style w:type="paragraph" w:styleId="Index5">
    <w:name w:val="index 5"/>
    <w:basedOn w:val="Normal"/>
    <w:next w:val="Normal"/>
    <w:semiHidden/>
    <w:rsid w:val="003E47F5"/>
    <w:pPr>
      <w:ind w:left="1418" w:hanging="284"/>
    </w:pPr>
  </w:style>
  <w:style w:type="paragraph" w:styleId="Index7">
    <w:name w:val="index 7"/>
    <w:basedOn w:val="Normal"/>
    <w:next w:val="Normal"/>
    <w:semiHidden/>
    <w:rsid w:val="003E47F5"/>
    <w:pPr>
      <w:ind w:left="1985" w:hanging="284"/>
    </w:pPr>
  </w:style>
  <w:style w:type="paragraph" w:styleId="Index8">
    <w:name w:val="index 8"/>
    <w:basedOn w:val="Normal"/>
    <w:next w:val="Normal"/>
    <w:semiHidden/>
    <w:rsid w:val="003E47F5"/>
    <w:pPr>
      <w:ind w:left="2269" w:hanging="284"/>
    </w:pPr>
  </w:style>
  <w:style w:type="paragraph" w:styleId="Index9">
    <w:name w:val="index 9"/>
    <w:basedOn w:val="Normal"/>
    <w:next w:val="Normal"/>
    <w:semiHidden/>
    <w:rsid w:val="003E47F5"/>
    <w:pPr>
      <w:ind w:left="2552" w:hanging="284"/>
    </w:pPr>
  </w:style>
  <w:style w:type="paragraph" w:styleId="TOC2">
    <w:name w:val="toc 2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E47F5"/>
    <w:pPr>
      <w:ind w:left="851"/>
    </w:pPr>
  </w:style>
  <w:style w:type="paragraph" w:styleId="TOC5">
    <w:name w:val="toc 5"/>
    <w:basedOn w:val="Normal"/>
    <w:next w:val="Normal"/>
    <w:semiHidden/>
    <w:rsid w:val="003E47F5"/>
    <w:pPr>
      <w:ind w:left="1134"/>
    </w:pPr>
  </w:style>
  <w:style w:type="paragraph" w:styleId="TOC6">
    <w:name w:val="toc 6"/>
    <w:basedOn w:val="Normal"/>
    <w:next w:val="Normal"/>
    <w:semiHidden/>
    <w:rsid w:val="003E47F5"/>
    <w:pPr>
      <w:ind w:left="1418"/>
    </w:pPr>
  </w:style>
  <w:style w:type="paragraph" w:styleId="TOC7">
    <w:name w:val="toc 7"/>
    <w:basedOn w:val="Normal"/>
    <w:next w:val="Normal"/>
    <w:semiHidden/>
    <w:rsid w:val="003E47F5"/>
    <w:pPr>
      <w:ind w:left="1701"/>
    </w:pPr>
  </w:style>
  <w:style w:type="paragraph" w:styleId="TOC8">
    <w:name w:val="toc 8"/>
    <w:basedOn w:val="Normal"/>
    <w:next w:val="Normal"/>
    <w:semiHidden/>
    <w:rsid w:val="003E47F5"/>
    <w:pPr>
      <w:ind w:left="1985"/>
    </w:pPr>
  </w:style>
  <w:style w:type="paragraph" w:styleId="TOC9">
    <w:name w:val="toc 9"/>
    <w:basedOn w:val="Normal"/>
    <w:next w:val="Normal"/>
    <w:semiHidden/>
    <w:rsid w:val="003E47F5"/>
    <w:pPr>
      <w:ind w:left="2268"/>
    </w:pPr>
  </w:style>
  <w:style w:type="paragraph" w:styleId="TableofFigures">
    <w:name w:val="table of figures"/>
    <w:basedOn w:val="Normal"/>
    <w:next w:val="Normal"/>
    <w:semiHidden/>
    <w:rsid w:val="003E47F5"/>
    <w:pPr>
      <w:ind w:left="567" w:hanging="567"/>
    </w:pPr>
  </w:style>
  <w:style w:type="paragraph" w:styleId="ListBullet5">
    <w:name w:val="List Bullet 5"/>
    <w:basedOn w:val="Normal"/>
    <w:rsid w:val="003E47F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E47F5"/>
    <w:pPr>
      <w:ind w:firstLine="284"/>
    </w:pPr>
  </w:style>
  <w:style w:type="paragraph" w:styleId="BodyTextIndent">
    <w:name w:val="Body Text Indent"/>
    <w:aliases w:val="i"/>
    <w:basedOn w:val="Normal"/>
    <w:rsid w:val="003E47F5"/>
    <w:pPr>
      <w:spacing w:after="120"/>
      <w:ind w:left="283"/>
    </w:pPr>
  </w:style>
  <w:style w:type="paragraph" w:styleId="BodyTextFirstIndent2">
    <w:name w:val="Body Text First Indent 2"/>
    <w:basedOn w:val="BodyTextIndent"/>
    <w:rsid w:val="003E47F5"/>
    <w:pPr>
      <w:ind w:left="284" w:firstLine="284"/>
    </w:pPr>
  </w:style>
  <w:style w:type="character" w:styleId="Strong">
    <w:name w:val="Strong"/>
    <w:qFormat/>
    <w:rsid w:val="003E47F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E47F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E47F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E47F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E47F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E47F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E47F5"/>
    <w:pPr>
      <w:framePr w:h="1054" w:wrap="around" w:y="5920"/>
    </w:pPr>
  </w:style>
  <w:style w:type="paragraph" w:customStyle="1" w:styleId="ReportHeading3">
    <w:name w:val="ReportHeading3"/>
    <w:basedOn w:val="ReportHeading2"/>
    <w:rsid w:val="003E47F5"/>
    <w:pPr>
      <w:framePr w:h="443" w:wrap="around" w:y="8223"/>
    </w:pPr>
  </w:style>
  <w:style w:type="paragraph" w:customStyle="1" w:styleId="a">
    <w:name w:val="¢éÍ¤ÇÒÁ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E47F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E47F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E47F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E47F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E47F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Indent2">
    <w:name w:val="Body Text Indent 2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8"/>
    </w:pPr>
    <w:rPr>
      <w:rFonts w:ascii="Times New Roman" w:hAnsi="Times New Roman" w:cs="EucrosiaUPC"/>
      <w:sz w:val="30"/>
      <w:szCs w:val="30"/>
    </w:rPr>
  </w:style>
  <w:style w:type="paragraph" w:styleId="BodyTextIndent3">
    <w:name w:val="Body Text Indent 3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hanging="18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3E47F5"/>
  </w:style>
  <w:style w:type="paragraph" w:styleId="DocumentMap">
    <w:name w:val="Document Map"/>
    <w:basedOn w:val="Normal"/>
    <w:semiHidden/>
    <w:rsid w:val="003E47F5"/>
    <w:pPr>
      <w:shd w:val="clear" w:color="auto" w:fill="000080"/>
    </w:pPr>
    <w:rPr>
      <w:rFonts w:ascii="Cordia New" w:cs="Cordia New"/>
      <w:sz w:val="28"/>
      <w:szCs w:val="28"/>
    </w:rPr>
  </w:style>
  <w:style w:type="paragraph" w:styleId="BlockText">
    <w:name w:val="Block Text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3E47F5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EucrosiaUPC"/>
      <w:color w:val="0000FF"/>
      <w:sz w:val="30"/>
      <w:szCs w:val="30"/>
    </w:rPr>
  </w:style>
  <w:style w:type="paragraph" w:customStyle="1" w:styleId="a1">
    <w:name w:val="???????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9C1B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"/>
    <w:basedOn w:val="Normal"/>
    <w:rsid w:val="009C1B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paragraph" w:styleId="BalloonText">
    <w:name w:val="Balloon Text"/>
    <w:basedOn w:val="Normal"/>
    <w:semiHidden/>
    <w:rsid w:val="00AA5D7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02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after="0" w:line="240" w:lineRule="auto"/>
      <w:ind w:left="567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802226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96D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0">
    <w:name w:val="????? T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rsid w:val="00EC1FCA"/>
    <w:pPr>
      <w:spacing w:line="240" w:lineRule="auto"/>
    </w:pPr>
  </w:style>
  <w:style w:type="paragraph" w:customStyle="1" w:styleId="acctmainheading">
    <w:name w:val="acct main heading"/>
    <w:aliases w:val="am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1F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1FCA"/>
    <w:pPr>
      <w:spacing w:after="0"/>
    </w:pPr>
  </w:style>
  <w:style w:type="paragraph" w:customStyle="1" w:styleId="acctdividends">
    <w:name w:val="acct dividends"/>
    <w:aliases w:val="a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1FCA"/>
    <w:pPr>
      <w:spacing w:after="0"/>
    </w:pPr>
  </w:style>
  <w:style w:type="paragraph" w:customStyle="1" w:styleId="acctindent">
    <w:name w:val="acct indent"/>
    <w:aliases w:val="ai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1FC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1FC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1FC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1FC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1FC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1FC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1FC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1FC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1FCA"/>
    <w:pPr>
      <w:spacing w:after="0"/>
    </w:pPr>
  </w:style>
  <w:style w:type="paragraph" w:customStyle="1" w:styleId="List1a">
    <w:name w:val="List 1a"/>
    <w:aliases w:val="1a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1FC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1FCA"/>
  </w:style>
  <w:style w:type="paragraph" w:customStyle="1" w:styleId="zreportaddinfo">
    <w:name w:val="zreport addinfo"/>
    <w:basedOn w:val="Normal"/>
    <w:rsid w:val="00EC1FC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1FC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1FC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1FC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1FC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1FCA"/>
    <w:rPr>
      <w:b/>
      <w:bCs/>
    </w:rPr>
  </w:style>
  <w:style w:type="paragraph" w:customStyle="1" w:styleId="nineptbodytext">
    <w:name w:val="nine pt body text"/>
    <w:aliases w:val="9bt"/>
    <w:basedOn w:val="nineptnormal"/>
    <w:rsid w:val="00EC1FCA"/>
    <w:pPr>
      <w:spacing w:after="220"/>
    </w:pPr>
  </w:style>
  <w:style w:type="paragraph" w:customStyle="1" w:styleId="nineptnormal">
    <w:name w:val="nine pt normal"/>
    <w:aliases w:val="9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1FCA"/>
    <w:pPr>
      <w:jc w:val="center"/>
    </w:pPr>
  </w:style>
  <w:style w:type="paragraph" w:customStyle="1" w:styleId="heading">
    <w:name w:val="heading"/>
    <w:aliases w:val="h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1FC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1FCA"/>
  </w:style>
  <w:style w:type="paragraph" w:customStyle="1" w:styleId="nineptheadingcentredbold">
    <w:name w:val="nine pt heading centred bold"/>
    <w:aliases w:val="9hc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1FC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1FC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1FCA"/>
    <w:rPr>
      <w:b/>
    </w:rPr>
  </w:style>
  <w:style w:type="paragraph" w:customStyle="1" w:styleId="nineptcolumntab1">
    <w:name w:val="nine pt column tab1"/>
    <w:aliases w:val="a91"/>
    <w:basedOn w:val="nineptnormal"/>
    <w:rsid w:val="00EC1FC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1FC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1FCA"/>
    <w:pPr>
      <w:jc w:val="center"/>
    </w:pPr>
  </w:style>
  <w:style w:type="paragraph" w:customStyle="1" w:styleId="Normalheading">
    <w:name w:val="Normal heading"/>
    <w:aliases w:val="nh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1FC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1FC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1FC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1FC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1FC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1FC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1FC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1FC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1FC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1FC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1FC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1FC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1FC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1FC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1FC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1FC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1FC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1FCA"/>
    <w:pPr>
      <w:spacing w:after="0"/>
    </w:pPr>
  </w:style>
  <w:style w:type="paragraph" w:customStyle="1" w:styleId="smallreturn">
    <w:name w:val="small return"/>
    <w:aliases w:val="sr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1FCA"/>
    <w:pPr>
      <w:spacing w:after="0"/>
    </w:pPr>
  </w:style>
  <w:style w:type="paragraph" w:customStyle="1" w:styleId="headingbolditalic">
    <w:name w:val="heading bold italic"/>
    <w:aliases w:val="hbi"/>
    <w:basedOn w:val="heading"/>
    <w:rsid w:val="00EC1FC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1FC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1FCA"/>
    <w:pPr>
      <w:spacing w:after="0"/>
    </w:pPr>
  </w:style>
  <w:style w:type="paragraph" w:customStyle="1" w:styleId="blockbullet">
    <w:name w:val="block bullet"/>
    <w:aliases w:val="bb"/>
    <w:basedOn w:val="block"/>
    <w:rsid w:val="00EC1FC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1FC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1FCA"/>
    <w:pPr>
      <w:spacing w:after="0"/>
    </w:pPr>
  </w:style>
  <w:style w:type="paragraph" w:customStyle="1" w:styleId="eightptnormal">
    <w:name w:val="eight pt normal"/>
    <w:aliases w:val="8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1FC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1FC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1FC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1FCA"/>
    <w:rPr>
      <w:b/>
      <w:bCs/>
    </w:rPr>
  </w:style>
  <w:style w:type="paragraph" w:customStyle="1" w:styleId="eightptbodytext">
    <w:name w:val="eight pt body text"/>
    <w:aliases w:val="8bt"/>
    <w:basedOn w:val="eightptnormal"/>
    <w:rsid w:val="00EC1FC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1FC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1FC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1FC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1FCA"/>
    <w:pPr>
      <w:spacing w:after="0"/>
    </w:pPr>
  </w:style>
  <w:style w:type="paragraph" w:customStyle="1" w:styleId="eightptblock">
    <w:name w:val="eight pt block"/>
    <w:aliases w:val="8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1FC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1FC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1FC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1FCA"/>
    <w:pPr>
      <w:spacing w:after="0"/>
    </w:pPr>
  </w:style>
  <w:style w:type="paragraph" w:customStyle="1" w:styleId="blockindent">
    <w:name w:val="block indent"/>
    <w:aliases w:val="bi"/>
    <w:basedOn w:val="block"/>
    <w:rsid w:val="00EC1FC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1FCA"/>
    <w:pPr>
      <w:jc w:val="center"/>
    </w:pPr>
  </w:style>
  <w:style w:type="paragraph" w:customStyle="1" w:styleId="nineptcol">
    <w:name w:val="nine pt %col"/>
    <w:aliases w:val="9%"/>
    <w:basedOn w:val="nineptnormal"/>
    <w:rsid w:val="00EC1FC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1FC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1FC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1FCA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1FC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1FC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1FC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1FC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1FC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1FC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1FC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1FC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1FC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1FC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1FC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1FCA"/>
    <w:pPr>
      <w:spacing w:after="80"/>
    </w:pPr>
  </w:style>
  <w:style w:type="paragraph" w:customStyle="1" w:styleId="nineptratecol">
    <w:name w:val="nine pt rate col"/>
    <w:aliases w:val="a9r"/>
    <w:basedOn w:val="nineptnormal"/>
    <w:rsid w:val="00EC1FC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1FC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1FC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1FC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1FC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1FC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1FC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1FC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1FC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1FC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1FC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1FCA"/>
    <w:pPr>
      <w:ind w:left="907" w:hanging="340"/>
    </w:pPr>
  </w:style>
  <w:style w:type="paragraph" w:customStyle="1" w:styleId="List3i">
    <w:name w:val="List 3i"/>
    <w:aliases w:val="3i"/>
    <w:basedOn w:val="List2i"/>
    <w:rsid w:val="00EC1FC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1FC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1FC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1FC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1FC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1FC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1FC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1FCA"/>
    <w:pPr>
      <w:spacing w:after="80"/>
    </w:pPr>
  </w:style>
  <w:style w:type="paragraph" w:customStyle="1" w:styleId="blockbullet2">
    <w:name w:val="block bullet 2"/>
    <w:aliases w:val="bb2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1FC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1FC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C1FCA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C5BE9"/>
    <w:pPr>
      <w:ind w:left="1134"/>
    </w:pPr>
    <w:rPr>
      <w:rFonts w:ascii="Angsana New" w:hAnsi="Angsana New"/>
      <w:sz w:val="28"/>
      <w:szCs w:val="28"/>
    </w:rPr>
  </w:style>
  <w:style w:type="character" w:customStyle="1" w:styleId="AccPolicyalternativeChar">
    <w:name w:val="Acc Policy alternative Char"/>
    <w:link w:val="AccPolicyalternative"/>
    <w:uiPriority w:val="99"/>
    <w:rsid w:val="000C5BE9"/>
    <w:rPr>
      <w:rFonts w:ascii="Angsana New" w:hAnsi="Angsana New" w:cs="Angsana New"/>
      <w:bCs/>
      <w:i/>
      <w:iCs/>
      <w:sz w:val="28"/>
      <w:szCs w:val="28"/>
      <w:lang w:val="en-US" w:eastAsia="en-GB" w:bidi="th-TH"/>
    </w:rPr>
  </w:style>
  <w:style w:type="paragraph" w:customStyle="1" w:styleId="CoverTitle">
    <w:name w:val="Cover Tit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1FC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1FC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EC1FCA"/>
    <w:rPr>
      <w:b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947D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Signature">
    <w:name w:val="E-mail Signature"/>
    <w:basedOn w:val="Normal"/>
    <w:rsid w:val="002C13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viewnewsarticle1">
    <w:name w:val="viewnewsarticle1"/>
    <w:rsid w:val="00627F33"/>
    <w:rPr>
      <w:rFonts w:ascii="Tahoma" w:hAnsi="Tahoma" w:cs="Tahoma" w:hint="default"/>
      <w:b w:val="0"/>
      <w:bCs w:val="0"/>
      <w:color w:val="000000"/>
    </w:rPr>
  </w:style>
  <w:style w:type="paragraph" w:customStyle="1" w:styleId="10">
    <w:name w:val="10"/>
    <w:basedOn w:val="Normal"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customStyle="1" w:styleId="Char">
    <w:name w:val="??? Char"/>
    <w:rsid w:val="00905374"/>
    <w:rPr>
      <w:rFonts w:cs="Angsana New"/>
      <w:sz w:val="22"/>
      <w:szCs w:val="22"/>
      <w:lang w:val="th-TH" w:eastAsia="en-US" w:bidi="th-TH"/>
    </w:rPr>
  </w:style>
  <w:style w:type="paragraph" w:customStyle="1" w:styleId="Denomination2">
    <w:name w:val="Denomination2"/>
    <w:basedOn w:val="Normal"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customStyle="1" w:styleId="AppendixHeader">
    <w:name w:val="Appendix Header"/>
    <w:basedOn w:val="Normal"/>
    <w:rsid w:val="0090537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after="440" w:line="240" w:lineRule="auto"/>
    </w:pPr>
    <w:rPr>
      <w:rFonts w:ascii="Times New Roman" w:hAnsi="Times New Roman"/>
      <w:b/>
      <w:bCs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MacroText">
    <w:name w:val="macro"/>
    <w:semiHidden/>
    <w:rsid w:val="004F2A1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CommentReference">
    <w:name w:val="annotation reference"/>
    <w:semiHidden/>
    <w:rsid w:val="004F2A1A"/>
    <w:rPr>
      <w:sz w:val="16"/>
      <w:szCs w:val="18"/>
    </w:rPr>
  </w:style>
  <w:style w:type="paragraph" w:styleId="CommentText">
    <w:name w:val="annotation text"/>
    <w:basedOn w:val="Normal"/>
    <w:semiHidden/>
    <w:rsid w:val="004F2A1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4F2A1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7465F3"/>
    <w:pPr>
      <w:ind w:left="720"/>
      <w:contextualSpacing/>
    </w:pPr>
    <w:rPr>
      <w:szCs w:val="22"/>
    </w:rPr>
  </w:style>
  <w:style w:type="paragraph" w:customStyle="1" w:styleId="Default">
    <w:name w:val="Default"/>
    <w:rsid w:val="004062D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locked/>
    <w:rsid w:val="004F47DC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F37CC8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AC36E2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465846"/>
    <w:rPr>
      <w:rFonts w:ascii="Book Antiqua" w:hAnsi="Book Antiqua"/>
      <w:sz w:val="22"/>
      <w:szCs w:val="22"/>
    </w:rPr>
  </w:style>
  <w:style w:type="character" w:customStyle="1" w:styleId="st1">
    <w:name w:val="st1"/>
    <w:basedOn w:val="DefaultParagraphFont"/>
    <w:rsid w:val="00364104"/>
  </w:style>
  <w:style w:type="character" w:styleId="Hyperlink">
    <w:name w:val="Hyperlink"/>
    <w:uiPriority w:val="99"/>
    <w:semiHidden/>
    <w:unhideWhenUsed/>
    <w:rsid w:val="000B4C45"/>
    <w:rPr>
      <w:strike w:val="0"/>
      <w:dstrike w:val="0"/>
      <w:color w:val="303030"/>
      <w:u w:val="none"/>
      <w:effect w:val="none"/>
    </w:rPr>
  </w:style>
  <w:style w:type="character" w:customStyle="1" w:styleId="Heading8Char">
    <w:name w:val="Heading 8 Char"/>
    <w:link w:val="Heading8"/>
    <w:rsid w:val="00150307"/>
    <w:rPr>
      <w:rFonts w:cs="EucrosiaUPC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C5BE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C5BE9"/>
    <w:rPr>
      <w:rFonts w:ascii="Consolas" w:hAnsi="Consolas"/>
      <w:sz w:val="21"/>
      <w:szCs w:val="26"/>
    </w:rPr>
  </w:style>
  <w:style w:type="character" w:styleId="Emphasis">
    <w:name w:val="Emphasis"/>
    <w:qFormat/>
    <w:rsid w:val="007A3F94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22370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22370F"/>
    <w:rPr>
      <w:rFonts w:ascii="Univers 45 Light" w:eastAsia="MS Mincho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FC4F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C4F3D"/>
    <w:rPr>
      <w:rFonts w:cs="Times New Roman"/>
      <w:lang w:bidi="ar-SA"/>
    </w:rPr>
  </w:style>
  <w:style w:type="character" w:styleId="FootnoteReference">
    <w:name w:val="footnote reference"/>
    <w:uiPriority w:val="99"/>
    <w:semiHidden/>
    <w:unhideWhenUsed/>
    <w:rsid w:val="00FC4F3D"/>
    <w:rPr>
      <w:vertAlign w:val="superscript"/>
    </w:rPr>
  </w:style>
  <w:style w:type="character" w:customStyle="1" w:styleId="Heading5Char">
    <w:name w:val="Heading 5 Char"/>
    <w:link w:val="Heading5"/>
    <w:rsid w:val="00F3242D"/>
    <w:rPr>
      <w:rFonts w:cs="EucrosiaUPC"/>
      <w:b/>
      <w:bCs/>
      <w:sz w:val="32"/>
      <w:szCs w:val="32"/>
    </w:rPr>
  </w:style>
  <w:style w:type="paragraph" w:styleId="NoSpacing">
    <w:name w:val="No Spacing"/>
    <w:uiPriority w:val="1"/>
    <w:qFormat/>
    <w:rsid w:val="00A96F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F3B2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503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B1395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DD7D08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8552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5Char1">
    <w:name w:val="Heading 5 Char1"/>
    <w:basedOn w:val="DefaultParagraphFont"/>
    <w:rsid w:val="00976D74"/>
    <w:rPr>
      <w:rFonts w:ascii="Times New Roman" w:eastAsia="Times New Roman" w:hAnsi="Times New Roman"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73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6F964E-8E3C-40A5-A543-22ED87B99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66</Pages>
  <Words>11992</Words>
  <Characters>68357</Characters>
  <Application>Microsoft Office Word</Application>
  <DocSecurity>0</DocSecurity>
  <Lines>569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ผลิตไฟฟ้าอิสระ (ประเทศไทย) จำกัด</vt:lpstr>
    </vt:vector>
  </TitlesOfParts>
  <Company>KPMG</Company>
  <LinksUpToDate>false</LinksUpToDate>
  <CharactersWithSpaces>80189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ผลิตไฟฟ้าอิสระ (ประเทศไทย) จำกัด</dc:title>
  <dc:subject/>
  <dc:creator>tadsong_h22</dc:creator>
  <cp:keywords/>
  <cp:lastModifiedBy>nipa charoensri</cp:lastModifiedBy>
  <cp:revision>3</cp:revision>
  <cp:lastPrinted>2021-04-01T10:10:00Z</cp:lastPrinted>
  <dcterms:created xsi:type="dcterms:W3CDTF">2022-02-22T16:12:00Z</dcterms:created>
  <dcterms:modified xsi:type="dcterms:W3CDTF">2022-02-22T16:13:00Z</dcterms:modified>
</cp:coreProperties>
</file>