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DC11FC" w:rsidP="003E6CEE">
      <w:pPr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E6CEE">
      <w:pPr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DC11FC" w:rsidRDefault="00DC11FC" w:rsidP="003E6CEE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C83B71">
        <w:rPr>
          <w:rFonts w:ascii="Angsana New" w:hAnsi="Angsana New" w:cs="Angsana New"/>
          <w:b/>
          <w:bCs/>
          <w:sz w:val="32"/>
          <w:szCs w:val="32"/>
        </w:rPr>
        <w:t>1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83B71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256</w:t>
      </w:r>
      <w:r w:rsidR="00845AD2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</w:p>
    <w:p w:rsidR="00DC11FC" w:rsidRPr="00951509" w:rsidRDefault="00DC11FC" w:rsidP="003E6CEE">
      <w:pPr>
        <w:numPr>
          <w:ilvl w:val="0"/>
          <w:numId w:val="1"/>
        </w:numPr>
        <w:spacing w:after="120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885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15"/>
        <w:gridCol w:w="6740"/>
      </w:tblGrid>
      <w:tr w:rsidR="00951509" w:rsidRPr="007E5AF8" w:rsidTr="004265F0">
        <w:trPr>
          <w:trHeight w:val="534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509" w:rsidRPr="007E5AF8" w:rsidRDefault="00951509" w:rsidP="003E6CEE">
            <w:pPr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5D27" w:rsidRDefault="00E14266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เป็นนิติบุคคลจัดตั้งขึ้</w:t>
            </w:r>
            <w:r w:rsidR="00951509"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นตามกฎหมายไทย</w:t>
            </w:r>
          </w:p>
          <w:p w:rsidR="00951509" w:rsidRPr="007E5AF8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และจดทะเบียนในตลาดหลักทรัพย์แห่งประเทศไทย</w:t>
            </w:r>
          </w:p>
        </w:tc>
      </w:tr>
      <w:tr w:rsidR="00951509" w:rsidRPr="007E5AF8" w:rsidTr="004265F0">
        <w:trPr>
          <w:trHeight w:val="687"/>
        </w:trPr>
        <w:tc>
          <w:tcPr>
            <w:tcW w:w="2115" w:type="dxa"/>
            <w:tcBorders>
              <w:top w:val="single" w:sz="4" w:space="0" w:color="auto"/>
              <w:bottom w:val="nil"/>
            </w:tcBorders>
            <w:vAlign w:val="center"/>
          </w:tcPr>
          <w:p w:rsidR="00951509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  <w:p w:rsidR="00A65375" w:rsidRPr="007E5AF8" w:rsidRDefault="00A65375" w:rsidP="003E6CEE">
            <w:pPr>
              <w:ind w:left="162"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และโรงงาน</w:t>
            </w:r>
          </w:p>
        </w:tc>
        <w:tc>
          <w:tcPr>
            <w:tcW w:w="6740" w:type="dxa"/>
            <w:tcBorders>
              <w:top w:val="single" w:sz="4" w:space="0" w:color="auto"/>
              <w:bottom w:val="nil"/>
            </w:tcBorders>
          </w:tcPr>
          <w:p w:rsidR="00F71BA3" w:rsidRDefault="00B358B5" w:rsidP="003E6CEE">
            <w:pPr>
              <w:pStyle w:val="af"/>
              <w:numPr>
                <w:ilvl w:val="0"/>
                <w:numId w:val="18"/>
              </w:numPr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198 หมู่ที่ 13 ตำบลดงขี้เหล็ก อำเภอเมืองปราจีนบุรี จังหวัด</w:t>
            </w:r>
            <w:r w:rsidR="00951509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ปราจีนบุรี </w:t>
            </w:r>
          </w:p>
          <w:p w:rsidR="00951509" w:rsidRPr="00B358B5" w:rsidRDefault="00951509" w:rsidP="003E6CEE">
            <w:pPr>
              <w:pStyle w:val="af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ประเทศไทย</w:t>
            </w:r>
          </w:p>
        </w:tc>
      </w:tr>
      <w:tr w:rsidR="00951509" w:rsidRPr="007E5AF8" w:rsidTr="004265F0">
        <w:trPr>
          <w:trHeight w:val="436"/>
        </w:trPr>
        <w:tc>
          <w:tcPr>
            <w:tcW w:w="2115" w:type="dxa"/>
            <w:tcBorders>
              <w:top w:val="nil"/>
              <w:bottom w:val="nil"/>
            </w:tcBorders>
          </w:tcPr>
          <w:p w:rsidR="00951509" w:rsidRPr="007E5AF8" w:rsidRDefault="00951509" w:rsidP="003E6CEE">
            <w:pPr>
              <w:tabs>
                <w:tab w:val="left" w:pos="387"/>
              </w:tabs>
              <w:ind w:right="2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  <w:vAlign w:val="center"/>
          </w:tcPr>
          <w:p w:rsidR="00B358B5" w:rsidRDefault="0006095A" w:rsidP="003E6CEE">
            <w:pPr>
              <w:pStyle w:val="af"/>
              <w:numPr>
                <w:ilvl w:val="0"/>
                <w:numId w:val="18"/>
              </w:numPr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152/8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152/9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และ 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152/15 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หมู่ที่ 3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บุรี-ลำลูกกา ตำบล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รังสิต </w:t>
            </w:r>
          </w:p>
          <w:p w:rsidR="00951509" w:rsidRPr="007E5AF8" w:rsidRDefault="00951509" w:rsidP="003E6CEE">
            <w:pPr>
              <w:pStyle w:val="af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อ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ธัญบุรี 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ปทุมธานี ประเทศไทย</w:t>
            </w:r>
          </w:p>
        </w:tc>
      </w:tr>
      <w:tr w:rsidR="00951509" w:rsidRPr="007E5AF8" w:rsidTr="004265F0">
        <w:tc>
          <w:tcPr>
            <w:tcW w:w="2115" w:type="dxa"/>
            <w:tcBorders>
              <w:bottom w:val="nil"/>
            </w:tcBorders>
            <w:vAlign w:val="center"/>
          </w:tcPr>
          <w:p w:rsidR="00951509" w:rsidRPr="007E5AF8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740" w:type="dxa"/>
            <w:tcBorders>
              <w:bottom w:val="nil"/>
            </w:tcBorders>
            <w:vAlign w:val="center"/>
          </w:tcPr>
          <w:p w:rsidR="00951509" w:rsidRPr="007E5AF8" w:rsidRDefault="00951509" w:rsidP="003E6CEE">
            <w:pPr>
              <w:pStyle w:val="af"/>
              <w:numPr>
                <w:ilvl w:val="0"/>
                <w:numId w:val="19"/>
              </w:numPr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</w:t>
            </w:r>
            <w:r w:rsidR="0066449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ละประกอบแผงวงจรไฟฟ้าอิเล็กทรอนิก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:rsidTr="004265F0">
        <w:trPr>
          <w:trHeight w:val="715"/>
        </w:trPr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951509" w:rsidRPr="007E5AF8" w:rsidRDefault="00155D27" w:rsidP="003E6CEE">
            <w:pPr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740" w:type="dxa"/>
            <w:tcBorders>
              <w:top w:val="nil"/>
              <w:bottom w:val="single" w:sz="4" w:space="0" w:color="auto"/>
            </w:tcBorders>
            <w:vAlign w:val="center"/>
          </w:tcPr>
          <w:p w:rsidR="00951509" w:rsidRPr="007E5AF8" w:rsidRDefault="00951509" w:rsidP="00716CEC">
            <w:pPr>
              <w:pStyle w:val="af"/>
              <w:numPr>
                <w:ilvl w:val="0"/>
                <w:numId w:val="19"/>
              </w:numPr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ลงทุนในบริษัทย่อยซึ่งประกอบธุรกิจ ตามหมายเหตุประกอบ</w:t>
            </w:r>
            <w:r w:rsidRPr="00313051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งบการเงินข้อ </w:t>
            </w:r>
            <w:r w:rsidR="00E04147" w:rsidRPr="00313051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="00716CEC">
              <w:rPr>
                <w:rFonts w:ascii="Angsana New" w:hAnsi="Angsana New"/>
                <w:sz w:val="32"/>
                <w:szCs w:val="32"/>
                <w:lang w:eastAsia="zh-CN"/>
              </w:rPr>
              <w:t>9</w:t>
            </w:r>
          </w:p>
        </w:tc>
      </w:tr>
    </w:tbl>
    <w:p w:rsidR="00951509" w:rsidRPr="00084BBD" w:rsidRDefault="00951509" w:rsidP="003E6CEE">
      <w:pPr>
        <w:spacing w:after="120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:rsidR="001045FE" w:rsidRDefault="001045FE" w:rsidP="003E6CEE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</w:p>
    <w:p w:rsidR="008A03A6" w:rsidRPr="00845AD2" w:rsidRDefault="008A03A6" w:rsidP="004265F0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b/>
          <w:bCs/>
          <w:sz w:val="12"/>
          <w:szCs w:val="12"/>
        </w:rPr>
      </w:pPr>
      <w:r w:rsidRPr="00845AD2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ได้จัดทำขึ้นตามมาตรฐานการบัญชี</w:t>
      </w:r>
      <w:r w:rsidRPr="00845AD2">
        <w:rPr>
          <w:rFonts w:ascii="Angsana New" w:hAnsi="Angsana New" w:cs="Angsana New" w:hint="cs"/>
          <w:sz w:val="32"/>
          <w:szCs w:val="32"/>
          <w:cs/>
        </w:rPr>
        <w:t>และมาตรฐานการรายงานทางการเงินที่ออกโดยสภาวิชาชีพบัญชี</w:t>
      </w:r>
      <w:r w:rsidR="00C10AA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ภายใต้พระราชบัญญัติ</w:t>
      </w:r>
      <w:r w:rsidRPr="00845AD2">
        <w:rPr>
          <w:rFonts w:ascii="Angsana New" w:hAnsi="Angsana New" w:cs="Angsana New" w:hint="cs"/>
          <w:sz w:val="32"/>
          <w:szCs w:val="32"/>
          <w:cs/>
        </w:rPr>
        <w:t>วิชาชีพ</w:t>
      </w:r>
      <w:r w:rsidRPr="00845AD2">
        <w:rPr>
          <w:rFonts w:ascii="Angsana New" w:hAnsi="Angsana New" w:cs="Angsana New"/>
          <w:sz w:val="32"/>
          <w:szCs w:val="32"/>
          <w:cs/>
        </w:rPr>
        <w:t>บัญชี พ.ศ. 254</w:t>
      </w:r>
      <w:r w:rsidRPr="00845AD2">
        <w:rPr>
          <w:rFonts w:ascii="Angsana New" w:hAnsi="Angsana New" w:cs="Angsana New"/>
          <w:sz w:val="32"/>
          <w:szCs w:val="32"/>
        </w:rPr>
        <w:t>7</w:t>
      </w:r>
      <w:r w:rsidR="00C10AA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 w:hint="cs"/>
          <w:sz w:val="32"/>
          <w:szCs w:val="32"/>
          <w:cs/>
        </w:rPr>
        <w:t>และ</w:t>
      </w:r>
      <w:r w:rsidRPr="00845AD2">
        <w:rPr>
          <w:rFonts w:ascii="Angsana New" w:hAnsi="Angsana New" w:cs="Angsana New"/>
          <w:sz w:val="32"/>
          <w:szCs w:val="32"/>
          <w:cs/>
        </w:rPr>
        <w:t>พระราชบัญญัติ</w:t>
      </w:r>
      <w:r w:rsidRPr="00845AD2">
        <w:rPr>
          <w:rFonts w:ascii="Angsana New" w:hAnsi="Angsana New" w:cs="Angsana New" w:hint="cs"/>
          <w:sz w:val="32"/>
          <w:szCs w:val="32"/>
          <w:cs/>
        </w:rPr>
        <w:t>การ</w:t>
      </w:r>
      <w:r w:rsidRPr="00845AD2">
        <w:rPr>
          <w:rFonts w:ascii="Angsana New" w:hAnsi="Angsana New" w:cs="Angsana New"/>
          <w:sz w:val="32"/>
          <w:szCs w:val="32"/>
          <w:cs/>
        </w:rPr>
        <w:t>บัญชี พ.ศ. 254</w:t>
      </w:r>
      <w:r w:rsidRPr="00845AD2">
        <w:rPr>
          <w:rFonts w:ascii="Angsana New" w:hAnsi="Angsana New" w:cs="Angsana New"/>
          <w:sz w:val="32"/>
          <w:szCs w:val="32"/>
        </w:rPr>
        <w:t xml:space="preserve">3 </w:t>
      </w:r>
      <w:r w:rsidRPr="00845AD2">
        <w:rPr>
          <w:rFonts w:ascii="Angsana New" w:hAnsi="Angsana New" w:cs="Angsana New"/>
          <w:sz w:val="32"/>
          <w:szCs w:val="32"/>
          <w:cs/>
        </w:rPr>
        <w:t>และตามประกาศของสำนักงานคณะกรรมการกำกับหลักทรัพย์และตลาดหลักทรัพย์</w:t>
      </w:r>
      <w:r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</w:t>
      </w:r>
      <w:r w:rsidRPr="00845AD2">
        <w:rPr>
          <w:rFonts w:ascii="Angsana New" w:hAnsi="Angsana New" w:cs="Angsana New" w:hint="cs"/>
          <w:sz w:val="32"/>
          <w:szCs w:val="32"/>
          <w:cs/>
        </w:rPr>
        <w:t>่</w:t>
      </w:r>
    </w:p>
    <w:p w:rsidR="007F336A" w:rsidRPr="001E24E9" w:rsidRDefault="007F336A" w:rsidP="003E6CEE">
      <w:pPr>
        <w:ind w:left="1134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:rsidR="00813989" w:rsidRPr="0040662C" w:rsidRDefault="00813989" w:rsidP="003E6CEE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40662C">
        <w:rPr>
          <w:rFonts w:ascii="Angsana New" w:hAnsi="Angsana New" w:cs="Angsana New"/>
          <w:sz w:val="32"/>
          <w:szCs w:val="32"/>
          <w:cs/>
        </w:rPr>
        <w:t>มาตรฐานการบัญชีใหม่ที่เริ่มมีผลบังคับใช้ใน</w:t>
      </w:r>
      <w:r w:rsidRPr="0040662C">
        <w:rPr>
          <w:rFonts w:ascii="Angsana New" w:hAnsi="Angsana New" w:cs="Angsana New" w:hint="cs"/>
          <w:sz w:val="32"/>
          <w:szCs w:val="32"/>
          <w:cs/>
        </w:rPr>
        <w:t>ปี</w:t>
      </w:r>
      <w:r w:rsidRPr="0040662C">
        <w:rPr>
          <w:rFonts w:ascii="Angsana New" w:hAnsi="Angsana New" w:cs="Angsana New"/>
          <w:sz w:val="32"/>
          <w:szCs w:val="32"/>
          <w:cs/>
        </w:rPr>
        <w:t>ปัจจุบัน</w:t>
      </w:r>
    </w:p>
    <w:p w:rsidR="0047501C" w:rsidRDefault="00813989" w:rsidP="004265F0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sz w:val="32"/>
          <w:szCs w:val="32"/>
        </w:rPr>
      </w:pPr>
      <w:r w:rsidRPr="0040662C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40662C">
        <w:rPr>
          <w:rFonts w:ascii="Angsana New" w:hAnsi="Angsana New" w:cs="Angsana New" w:hint="cs"/>
          <w:sz w:val="32"/>
          <w:szCs w:val="32"/>
          <w:cs/>
        </w:rPr>
        <w:t>ปี</w:t>
      </w:r>
      <w:r w:rsidRPr="0040662C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</w:t>
      </w:r>
      <w:r w:rsidR="0040662C" w:rsidRPr="0040662C">
        <w:rPr>
          <w:rFonts w:ascii="Angsana New" w:hAnsi="Angsana New" w:cs="Angsana New"/>
          <w:sz w:val="32"/>
          <w:szCs w:val="32"/>
          <w:cs/>
        </w:rPr>
        <w:t>ารรายงานทางการเงินฉบับปรับปรุง</w:t>
      </w:r>
      <w:r w:rsidRPr="0040662C">
        <w:rPr>
          <w:rFonts w:ascii="Angsana New" w:hAnsi="Angsana New" w:cs="Angsana New"/>
          <w:sz w:val="32"/>
          <w:szCs w:val="32"/>
          <w:cs/>
        </w:rPr>
        <w:t>จำนวนหลายฉบับ</w:t>
      </w:r>
      <w:r w:rsidRPr="0040662C">
        <w:rPr>
          <w:rFonts w:ascii="Angsana New" w:hAnsi="Angsana New" w:cs="Angsana New"/>
          <w:sz w:val="32"/>
          <w:szCs w:val="32"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C10AAC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</w:rPr>
        <w:t>1</w:t>
      </w:r>
      <w:r w:rsidR="00C10AAC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มกราคม</w:t>
      </w:r>
      <w:r w:rsidR="00CD28AB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</w:rPr>
        <w:t>25</w:t>
      </w:r>
      <w:r w:rsidRPr="0040662C">
        <w:rPr>
          <w:rFonts w:ascii="Angsana New" w:hAnsi="Angsana New" w:cs="Angsana New"/>
          <w:sz w:val="32"/>
          <w:szCs w:val="32"/>
          <w:cs/>
        </w:rPr>
        <w:t>6</w:t>
      </w:r>
      <w:r w:rsidR="00845AD2" w:rsidRPr="0040662C">
        <w:rPr>
          <w:rFonts w:ascii="Angsana New" w:hAnsi="Angsana New" w:cs="Angsana New"/>
          <w:sz w:val="32"/>
          <w:szCs w:val="32"/>
        </w:rPr>
        <w:t>4</w:t>
      </w:r>
      <w:r w:rsidRPr="0040662C">
        <w:rPr>
          <w:rFonts w:ascii="Angsana New" w:hAnsi="Angsana New" w:cs="Angsana New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3A1304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3E6CEE" w:rsidRPr="00845AD2" w:rsidRDefault="00813989" w:rsidP="004265F0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highlight w:val="yellow"/>
        </w:rPr>
      </w:pPr>
      <w:r w:rsidRPr="0040662C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6A627D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3E6CEE" w:rsidRPr="00845AD2" w:rsidRDefault="003E6CEE">
      <w:pPr>
        <w:rPr>
          <w:rFonts w:ascii="Angsana New" w:hAnsi="Angsana New" w:cs="Angsana New"/>
          <w:b/>
          <w:bCs/>
          <w:spacing w:val="-6"/>
          <w:sz w:val="32"/>
          <w:szCs w:val="32"/>
          <w:highlight w:val="yellow"/>
        </w:rPr>
      </w:pPr>
      <w:r w:rsidRPr="00845AD2">
        <w:rPr>
          <w:rFonts w:ascii="Angsana New" w:hAnsi="Angsana New" w:cs="Angsana New"/>
          <w:b/>
          <w:bCs/>
          <w:spacing w:val="-6"/>
          <w:sz w:val="32"/>
          <w:szCs w:val="32"/>
          <w:highlight w:val="yellow"/>
        </w:rPr>
        <w:br w:type="page"/>
      </w:r>
    </w:p>
    <w:p w:rsidR="00813989" w:rsidRPr="003F2EC9" w:rsidRDefault="00813989" w:rsidP="00F24C87">
      <w:pPr>
        <w:numPr>
          <w:ilvl w:val="1"/>
          <w:numId w:val="1"/>
        </w:numPr>
        <w:ind w:left="1134" w:hanging="425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3F2EC9">
        <w:rPr>
          <w:rFonts w:ascii="AngsanaUPC" w:hAnsi="AngsanaUPC" w:cs="AngsanaUPC"/>
          <w:sz w:val="32"/>
          <w:szCs w:val="32"/>
          <w:cs/>
        </w:rPr>
        <w:lastRenderedPageBreak/>
        <w:t>มาตรฐาน</w:t>
      </w:r>
      <w:r w:rsidRPr="003F2EC9">
        <w:rPr>
          <w:rFonts w:ascii="Angsana New" w:hAnsi="Angsana New" w:cs="Angsana New"/>
          <w:sz w:val="32"/>
          <w:szCs w:val="32"/>
          <w:cs/>
        </w:rPr>
        <w:t>การรายงานทางการเงินที่จะมีผลบังคับใช้สำหรับงบการเงินที่มีรอบระยะเวลาบัญชีที่เริ</w:t>
      </w:r>
      <w:r w:rsidR="003F2EC9" w:rsidRPr="003F2EC9">
        <w:rPr>
          <w:rFonts w:ascii="Angsana New" w:hAnsi="Angsana New" w:cs="Angsana New"/>
          <w:sz w:val="32"/>
          <w:szCs w:val="32"/>
          <w:cs/>
        </w:rPr>
        <w:t>่มในหรือหลังวันที่ 1 มกราคม 256</w:t>
      </w:r>
      <w:r w:rsidR="003F2EC9" w:rsidRPr="003F2EC9">
        <w:rPr>
          <w:rFonts w:ascii="Angsana New" w:hAnsi="Angsana New" w:cs="Angsana New" w:hint="cs"/>
          <w:sz w:val="32"/>
          <w:szCs w:val="32"/>
          <w:cs/>
        </w:rPr>
        <w:t>5</w:t>
      </w:r>
    </w:p>
    <w:p w:rsidR="003F2EC9" w:rsidRPr="003F2EC9" w:rsidRDefault="003F2EC9" w:rsidP="003F2EC9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2EC9">
        <w:rPr>
          <w:rFonts w:ascii="Angsana New" w:hAnsi="Angsana New" w:cs="Angsana New"/>
          <w:sz w:val="32"/>
          <w:szCs w:val="32"/>
          <w:cs/>
        </w:rPr>
        <w:t>สภา</w:t>
      </w:r>
      <w:r w:rsidRPr="003F2EC9">
        <w:rPr>
          <w:rFonts w:ascii="Angsana New" w:hAnsi="Angsana New" w:cs="Angsana New"/>
          <w:szCs w:val="32"/>
          <w:cs/>
        </w:rPr>
        <w:t>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F2EC9">
        <w:rPr>
          <w:rFonts w:ascii="Angsana New" w:hAnsi="Angsana New" w:cs="Angsana New"/>
          <w:sz w:val="32"/>
          <w:szCs w:val="32"/>
        </w:rPr>
        <w:t>1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3F2EC9">
        <w:rPr>
          <w:rFonts w:ascii="Angsana New" w:hAnsi="Angsana New" w:cs="Angsana New"/>
          <w:sz w:val="32"/>
          <w:szCs w:val="32"/>
        </w:rPr>
        <w:t>2565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 มาตรฐาน</w:t>
      </w:r>
      <w:r w:rsidRPr="003F2EC9">
        <w:rPr>
          <w:rFonts w:ascii="Angsana New" w:hAnsi="Angsana New" w:cs="Angsana New"/>
          <w:szCs w:val="32"/>
          <w:cs/>
        </w:rPr>
        <w:t>การรายงานทางการเงินดังกล่าวได้รับการปรับปรุงหรือจัดให้มีขึ้น</w:t>
      </w:r>
      <w:r w:rsidR="001E24E9">
        <w:rPr>
          <w:rFonts w:ascii="Angsana New" w:hAnsi="Angsana New" w:cs="Angsana New" w:hint="cs"/>
          <w:szCs w:val="32"/>
          <w:cs/>
        </w:rPr>
        <w:t xml:space="preserve"> </w:t>
      </w:r>
      <w:r w:rsidRPr="003F2EC9">
        <w:rPr>
          <w:rFonts w:ascii="Angsana New" w:hAnsi="Angsana New" w:cs="Angsana New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1E24E9">
        <w:rPr>
          <w:rFonts w:ascii="Angsana New" w:hAnsi="Angsana New" w:cs="Angsana New" w:hint="cs"/>
          <w:sz w:val="32"/>
          <w:szCs w:val="32"/>
          <w:cs/>
        </w:rPr>
        <w:t>และการให้แนวปฏิบัติทางบัญชีกับผู้ใช้มาตรฐาน</w:t>
      </w:r>
    </w:p>
    <w:p w:rsidR="003E6CEE" w:rsidRPr="00845AD2" w:rsidRDefault="003E6CEE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:rsidR="00813989" w:rsidRDefault="00C73934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32"/>
          <w:szCs w:val="32"/>
        </w:rPr>
      </w:pPr>
      <w:r w:rsidRPr="00C73934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:rsidR="00C73934" w:rsidRPr="00C73934" w:rsidRDefault="00C73934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16"/>
          <w:szCs w:val="16"/>
        </w:rPr>
      </w:pPr>
    </w:p>
    <w:p w:rsidR="00976D81" w:rsidRDefault="00A714BD" w:rsidP="00F24C87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t>งบการเงินนี้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7E5AF8" w:rsidRPr="00D73147" w:rsidRDefault="007E5AF8" w:rsidP="00F24C87">
      <w:pPr>
        <w:ind w:left="1170" w:hanging="450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A714BD" w:rsidRPr="006907D6" w:rsidRDefault="00A714BD" w:rsidP="00F24C87">
      <w:pPr>
        <w:numPr>
          <w:ilvl w:val="1"/>
          <w:numId w:val="1"/>
        </w:numPr>
        <w:ind w:left="116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ได้จัดทำขึ้นโดยรวมงบการเงินของบริษัท ทีมพรีซิชั่น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ดังต่อไปนี้</w:t>
      </w:r>
    </w:p>
    <w:p w:rsidR="006907D6" w:rsidRPr="006907D6" w:rsidRDefault="006907D6" w:rsidP="00F24C87">
      <w:pPr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0"/>
        <w:gridCol w:w="1530"/>
        <w:gridCol w:w="1530"/>
        <w:gridCol w:w="1350"/>
      </w:tblGrid>
      <w:tr w:rsidR="00976D81" w:rsidTr="0018752B">
        <w:tc>
          <w:tcPr>
            <w:tcW w:w="3960" w:type="dxa"/>
            <w:vMerge w:val="restart"/>
            <w:vAlign w:val="center"/>
          </w:tcPr>
          <w:p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:rsidR="000E72DB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</w:t>
            </w:r>
          </w:p>
          <w:p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ในประเทศ</w:t>
            </w:r>
          </w:p>
        </w:tc>
      </w:tr>
      <w:tr w:rsidR="00064DB0" w:rsidTr="0018752B">
        <w:tc>
          <w:tcPr>
            <w:tcW w:w="3960" w:type="dxa"/>
            <w:vMerge/>
            <w:tcBorders>
              <w:bottom w:val="single" w:sz="4" w:space="0" w:color="auto"/>
            </w:tcBorders>
          </w:tcPr>
          <w:p w:rsidR="00064DB0" w:rsidRPr="0018752B" w:rsidRDefault="00064DB0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:rsidR="00064DB0" w:rsidRPr="0018752B" w:rsidRDefault="00AA72D9" w:rsidP="00F24C8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F2EC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064DB0" w:rsidRPr="0018752B" w:rsidRDefault="00AA72D9" w:rsidP="00F24C8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F2EC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064DB0" w:rsidRPr="0018752B" w:rsidRDefault="00064DB0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6D81" w:rsidTr="0018752B">
        <w:tc>
          <w:tcPr>
            <w:tcW w:w="3960" w:type="dxa"/>
            <w:tcBorders>
              <w:bottom w:val="nil"/>
            </w:tcBorders>
          </w:tcPr>
          <w:p w:rsidR="00976D81" w:rsidRPr="0018752B" w:rsidRDefault="006907D6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  <w:right w:val="dashSmallGap" w:sz="4" w:space="0" w:color="auto"/>
            </w:tcBorders>
          </w:tcPr>
          <w:p w:rsidR="00976D81" w:rsidRPr="0018752B" w:rsidRDefault="00976D81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dashSmallGap" w:sz="4" w:space="0" w:color="auto"/>
              <w:bottom w:val="nil"/>
            </w:tcBorders>
          </w:tcPr>
          <w:p w:rsidR="00976D81" w:rsidRPr="0018752B" w:rsidRDefault="00976D81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76D81" w:rsidRPr="0018752B" w:rsidRDefault="00976D81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2D9" w:rsidTr="00845AD2">
        <w:tc>
          <w:tcPr>
            <w:tcW w:w="3960" w:type="dxa"/>
            <w:tcBorders>
              <w:top w:val="nil"/>
              <w:bottom w:val="nil"/>
            </w:tcBorders>
          </w:tcPr>
          <w:p w:rsidR="00AA72D9" w:rsidRPr="0018752B" w:rsidRDefault="00AA72D9" w:rsidP="00F24C87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:rsidR="00AA72D9" w:rsidRPr="00D12ED1" w:rsidRDefault="00AA72D9" w:rsidP="00F24C8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ED1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:rsidR="00AA72D9" w:rsidRPr="0018752B" w:rsidRDefault="00AA72D9" w:rsidP="00F24C8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AA72D9" w:rsidRPr="0018752B" w:rsidRDefault="00AA72D9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เดนมาร์ก</w:t>
            </w:r>
          </w:p>
        </w:tc>
      </w:tr>
      <w:tr w:rsidR="00AA72D9" w:rsidTr="00845AD2">
        <w:tc>
          <w:tcPr>
            <w:tcW w:w="3960" w:type="dxa"/>
            <w:tcBorders>
              <w:top w:val="nil"/>
              <w:bottom w:val="single" w:sz="4" w:space="0" w:color="auto"/>
            </w:tcBorders>
          </w:tcPr>
          <w:p w:rsidR="00AA72D9" w:rsidRPr="0018752B" w:rsidRDefault="00C23D03" w:rsidP="00C23D03">
            <w:pPr>
              <w:spacing w:before="60"/>
              <w:ind w:left="180" w:right="29" w:hanging="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*</w:t>
            </w:r>
            <w:r w:rsidR="00AA72D9" w:rsidRPr="0018752B">
              <w:rPr>
                <w:rFonts w:ascii="Angsana New" w:hAnsi="Angsana New" w:cs="Angsana New"/>
                <w:sz w:val="30"/>
                <w:szCs w:val="30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dashSmallGap" w:sz="4" w:space="0" w:color="auto"/>
            </w:tcBorders>
          </w:tcPr>
          <w:p w:rsidR="00AA72D9" w:rsidRPr="00D12ED1" w:rsidRDefault="003F2EC9" w:rsidP="00F24C8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single" w:sz="4" w:space="0" w:color="auto"/>
            </w:tcBorders>
          </w:tcPr>
          <w:p w:rsidR="00AA72D9" w:rsidRPr="0018752B" w:rsidRDefault="00AA72D9" w:rsidP="00F24C8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AA72D9" w:rsidRPr="0018752B" w:rsidRDefault="00AA72D9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</w:tbl>
    <w:p w:rsidR="00BC4598" w:rsidRPr="0076749E" w:rsidRDefault="0076749E" w:rsidP="0076749E">
      <w:pPr>
        <w:ind w:right="-360" w:firstLine="1176"/>
        <w:jc w:val="thaiDistribute"/>
        <w:rPr>
          <w:rFonts w:ascii="Angsana New" w:hAnsi="Angsana New" w:cs="Angsana New"/>
          <w:sz w:val="32"/>
          <w:szCs w:val="32"/>
        </w:rPr>
      </w:pPr>
      <w:r w:rsidRPr="0076749E">
        <w:rPr>
          <w:rFonts w:ascii="Angsana New" w:hAnsi="Angsana New" w:cs="Angsana New" w:hint="cs"/>
          <w:sz w:val="32"/>
          <w:szCs w:val="32"/>
        </w:rPr>
        <w:t>*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TPA Holding LLC </w:t>
      </w:r>
      <w:r w:rsidRPr="0076749E">
        <w:rPr>
          <w:rFonts w:ascii="Angsana New" w:hAnsi="Angsana New" w:cs="Angsana New" w:hint="cs"/>
          <w:sz w:val="32"/>
          <w:szCs w:val="32"/>
          <w:cs/>
        </w:rPr>
        <w:t xml:space="preserve">จดทะเบียนเลิกบริษัทเมื่อวันที่ </w:t>
      </w:r>
      <w:r w:rsidRPr="0076749E">
        <w:rPr>
          <w:rFonts w:ascii="Angsana New" w:hAnsi="Angsana New" w:cs="Angsana New"/>
          <w:sz w:val="32"/>
          <w:szCs w:val="32"/>
        </w:rPr>
        <w:t>29</w:t>
      </w:r>
      <w:r w:rsidRPr="0076749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76749E">
        <w:rPr>
          <w:rFonts w:ascii="Angsana New" w:hAnsi="Angsana New" w:cs="Angsana New"/>
          <w:sz w:val="32"/>
          <w:szCs w:val="32"/>
        </w:rPr>
        <w:t>2564</w:t>
      </w:r>
    </w:p>
    <w:p w:rsidR="0076749E" w:rsidRPr="00845AD2" w:rsidRDefault="0076749E" w:rsidP="00F24C87">
      <w:pPr>
        <w:ind w:left="1170" w:right="-360"/>
        <w:jc w:val="thaiDistribute"/>
        <w:rPr>
          <w:rFonts w:ascii="Angsana New" w:hAnsi="Angsana New" w:cs="Angsana New"/>
          <w:sz w:val="16"/>
          <w:szCs w:val="16"/>
        </w:rPr>
      </w:pPr>
    </w:p>
    <w:p w:rsidR="00A714BD" w:rsidRDefault="00A714BD" w:rsidP="00F24C87">
      <w:pPr>
        <w:numPr>
          <w:ilvl w:val="1"/>
          <w:numId w:val="1"/>
        </w:numPr>
        <w:ind w:left="1170" w:right="-360"/>
        <w:jc w:val="thaiDistribute"/>
        <w:rPr>
          <w:rFonts w:ascii="Angsana New" w:hAnsi="Angsana New" w:cs="Angsana New"/>
          <w:sz w:val="32"/>
          <w:szCs w:val="32"/>
        </w:rPr>
      </w:pPr>
      <w:r w:rsidRPr="000E72DB">
        <w:rPr>
          <w:rFonts w:ascii="Angsana New" w:hAnsi="Angsana New" w:cs="Angsana New"/>
          <w:spacing w:val="-6"/>
          <w:sz w:val="32"/>
          <w:szCs w:val="32"/>
          <w:cs/>
        </w:rPr>
        <w:t>ยอด</w:t>
      </w:r>
      <w:r w:rsidRPr="00D73147">
        <w:rPr>
          <w:rFonts w:ascii="Angsana New" w:hAnsi="Angsana New" w:cs="Angsana New"/>
          <w:sz w:val="32"/>
          <w:szCs w:val="32"/>
          <w:cs/>
        </w:rPr>
        <w:t>คงค้างและรายการระหว่างกันที่สำคัญของบริษัทและบริษัทย่อย ได้ตัดออกจากงบการเงินรวม</w:t>
      </w:r>
      <w:r w:rsidR="00EE3929" w:rsidRPr="00D73147">
        <w:rPr>
          <w:rFonts w:ascii="Angsana New" w:hAnsi="Angsana New" w:cs="Angsana New" w:hint="cs"/>
          <w:sz w:val="32"/>
          <w:szCs w:val="32"/>
          <w:cs/>
        </w:rPr>
        <w:t>แล้ว</w:t>
      </w:r>
    </w:p>
    <w:p w:rsidR="003E6CEE" w:rsidRPr="00D73147" w:rsidRDefault="003E6CEE" w:rsidP="003E6CEE">
      <w:pPr>
        <w:ind w:left="1170" w:right="-360"/>
        <w:jc w:val="thaiDistribute"/>
        <w:rPr>
          <w:rFonts w:ascii="Angsana New" w:hAnsi="Angsana New" w:cs="Angsana New"/>
          <w:sz w:val="32"/>
          <w:szCs w:val="32"/>
        </w:rPr>
      </w:pPr>
    </w:p>
    <w:p w:rsidR="00D73147" w:rsidRPr="00D73147" w:rsidRDefault="00BA7090" w:rsidP="00F24C87">
      <w:pPr>
        <w:numPr>
          <w:ilvl w:val="0"/>
          <w:numId w:val="1"/>
        </w:numPr>
        <w:tabs>
          <w:tab w:val="left" w:pos="567"/>
          <w:tab w:val="left" w:pos="3402"/>
        </w:tabs>
        <w:ind w:left="0" w:right="6279" w:firstLine="0"/>
        <w:jc w:val="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สรุปนโยบายการบัญชีท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ี่</w:t>
      </w:r>
      <w:r w:rsidR="00C83DDE"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สำคัญ</w:t>
      </w:r>
    </w:p>
    <w:p w:rsidR="00D73147" w:rsidRPr="00D73147" w:rsidRDefault="00D73147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การรับรู้รายได้และค่าใช้จ่าย</w:t>
      </w:r>
    </w:p>
    <w:p w:rsidR="00704659" w:rsidRPr="00CC6890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890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รายได้จากการขายสินค้ารับรู้เมื่อบริษัทได้โอน</w:t>
      </w:r>
      <w:r w:rsidR="00065326" w:rsidRPr="00CC6890">
        <w:rPr>
          <w:rFonts w:ascii="Angsana New" w:hAnsi="Angsana New" w:cs="Angsana New"/>
          <w:sz w:val="32"/>
          <w:szCs w:val="32"/>
          <w:cs/>
        </w:rPr>
        <w:t>อำนาจการควบคุม</w:t>
      </w:r>
      <w:r w:rsidR="00D03C37" w:rsidRPr="00CC6890">
        <w:rPr>
          <w:rFonts w:ascii="Angsana New" w:hAnsi="Angsana New" w:cs="Angsana New"/>
          <w:sz w:val="32"/>
          <w:szCs w:val="32"/>
          <w:cs/>
        </w:rPr>
        <w:t>ในสินค้าให้แก่ลูกค้าแล้ว</w:t>
      </w:r>
      <w:r w:rsidR="0042023F" w:rsidRPr="00CC6890">
        <w:rPr>
          <w:rFonts w:ascii="Angsana New" w:hAnsi="Angsana New" w:cs="Angsana New"/>
          <w:sz w:val="32"/>
          <w:szCs w:val="32"/>
          <w:cs/>
        </w:rPr>
        <w:t xml:space="preserve"> 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 xml:space="preserve">รายได้จากการขายแสดงมูลค่าตามราคาในใบกำกับสินค้าโดยไม่รวมภาษีมูลค่าเพิ่ม </w:t>
      </w:r>
      <w:r w:rsidR="00895FB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>หลังจากหักส่วนลดแล้ว</w:t>
      </w:r>
    </w:p>
    <w:p w:rsidR="00704659" w:rsidRPr="007F336A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ดอกเบี้ย</w:t>
      </w:r>
      <w:r w:rsidRPr="00D73147">
        <w:rPr>
          <w:rFonts w:ascii="Angsana New" w:hAnsi="Angsana New" w:cs="Angsana New" w:hint="cs"/>
          <w:sz w:val="32"/>
          <w:szCs w:val="32"/>
          <w:cs/>
        </w:rPr>
        <w:t>รับ</w:t>
      </w:r>
      <w:r w:rsidRPr="00D73147">
        <w:rPr>
          <w:rFonts w:ascii="Angsana New" w:hAnsi="Angsana New" w:cs="Angsana New"/>
          <w:sz w:val="32"/>
          <w:szCs w:val="32"/>
          <w:cs/>
        </w:rPr>
        <w:t>ถือเป็นรายได้ตามเกณฑ์คงค้าง โดยคำนึงถึงอัตราผลตอบแทนที่แท้จริง</w:t>
      </w:r>
    </w:p>
    <w:p w:rsidR="00B82678" w:rsidRPr="00D73147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:rsidR="00C73934" w:rsidRDefault="00C73934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20570D" w:rsidRPr="00D73147" w:rsidRDefault="0020570D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:rsidR="0020570D" w:rsidRPr="00D73147" w:rsidRDefault="0020570D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ได้แก่ เงินสดในมือและเงินฝากสถาบันการเงิน ซึ่งถึงกำหนดในระยะเวลาไม่เกิน </w:t>
      </w:r>
      <w:r w:rsidRPr="00D73147">
        <w:rPr>
          <w:rFonts w:ascii="Angsana New" w:hAnsi="Angsana New" w:cs="Angsana New"/>
          <w:sz w:val="32"/>
          <w:szCs w:val="32"/>
        </w:rPr>
        <w:t>3</w:t>
      </w:r>
      <w:r w:rsidRPr="00D73147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เดือนนับจากวันที่ได้มาและปราศจากภาระผูกพัน</w:t>
      </w:r>
    </w:p>
    <w:p w:rsidR="003C66A9" w:rsidRPr="0076749E" w:rsidRDefault="003C66A9" w:rsidP="00F24C87">
      <w:pPr>
        <w:ind w:left="117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462C9" w:rsidRDefault="00BF19A1" w:rsidP="000F35CB">
      <w:pPr>
        <w:numPr>
          <w:ilvl w:val="1"/>
          <w:numId w:val="1"/>
        </w:numPr>
        <w:tabs>
          <w:tab w:val="left" w:pos="2156"/>
        </w:tabs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</w:t>
      </w:r>
      <w:r w:rsidR="005E7DA3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B41A4D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และค่าเผื่อผลขาดทุนด้านเครดิตที่คาดว่าจะเกิดขึ้น</w:t>
      </w:r>
    </w:p>
    <w:p w:rsidR="000B6D8A" w:rsidRDefault="001E184A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</w:t>
      </w:r>
      <w:r w:rsidR="000E6585">
        <w:rPr>
          <w:rFonts w:ascii="Angsana New" w:hAnsi="Angsana New" w:cs="Angsana New" w:hint="cs"/>
          <w:sz w:val="32"/>
          <w:szCs w:val="32"/>
          <w:cs/>
        </w:rPr>
        <w:t>ผื่อ</w:t>
      </w:r>
      <w:r w:rsidR="00B41A4D">
        <w:rPr>
          <w:rFonts w:ascii="Angsana New" w:hAnsi="Angsana New" w:cs="Angsana New" w:hint="cs"/>
          <w:sz w:val="32"/>
          <w:szCs w:val="32"/>
          <w:cs/>
        </w:rPr>
        <w:t>ผลขาดทุนที่คาดว่าจะเกิดขึ้น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>จากการเก็บเงินจากลูกหนี้ไม่ได้ โดยพิจารณาจากการวิเคราะห์อายุหนี้</w:t>
      </w:r>
      <w:r w:rsidR="000F35CB">
        <w:rPr>
          <w:rFonts w:ascii="Angsana New" w:hAnsi="Angsana New" w:cs="Angsana New" w:hint="cs"/>
          <w:sz w:val="32"/>
          <w:szCs w:val="32"/>
          <w:cs/>
        </w:rPr>
        <w:t xml:space="preserve">ตามวิธีการอย่างง่าย </w:t>
      </w:r>
      <w:r w:rsidR="000F35CB" w:rsidRPr="009B678C">
        <w:rPr>
          <w:rFonts w:ascii="Angsana New" w:hAnsi="Angsana New" w:cs="Angsana New"/>
          <w:sz w:val="32"/>
          <w:szCs w:val="32"/>
        </w:rPr>
        <w:t>(Simplified</w:t>
      </w:r>
      <w:r w:rsidR="000F35C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35CB" w:rsidRPr="009B678C">
        <w:rPr>
          <w:rFonts w:ascii="Angsana New" w:hAnsi="Angsana New" w:cs="Angsana New"/>
          <w:sz w:val="32"/>
          <w:szCs w:val="32"/>
        </w:rPr>
        <w:t>approach)</w:t>
      </w:r>
    </w:p>
    <w:p w:rsidR="00BF19A1" w:rsidRPr="00BF19A1" w:rsidRDefault="00BF19A1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12"/>
          <w:szCs w:val="12"/>
        </w:rPr>
      </w:pPr>
    </w:p>
    <w:p w:rsidR="00BF19A1" w:rsidRDefault="00BF19A1" w:rsidP="000F35CB">
      <w:pPr>
        <w:tabs>
          <w:tab w:val="left" w:pos="2156"/>
        </w:tabs>
        <w:spacing w:line="235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F19A1">
        <w:rPr>
          <w:rFonts w:ascii="Angsana New" w:hAnsi="Angsana New" w:cs="Angsana New" w:hint="cs"/>
          <w:b/>
          <w:bCs/>
          <w:sz w:val="32"/>
          <w:szCs w:val="32"/>
          <w:cs/>
        </w:rPr>
        <w:t>ข</w:t>
      </w:r>
      <w:r w:rsidR="005E7DA3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  <w:r w:rsidRPr="00BF19A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เงินให้กู้ยืมและค่าเผื่อผลขาดทุนด้านเครดิตที่คาดว่าจะเกิดขึ้น</w:t>
      </w:r>
    </w:p>
    <w:p w:rsidR="00BF19A1" w:rsidRPr="00BF19A1" w:rsidRDefault="00BF19A1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เงินให้กู้ยืมแสดงมูลค่าตามจำนวนมูลค่าสุทธิที่จะได้รับ บริษัทบันทึกค่าเผื่อผลขาดทุนที่คาดว่าจะเกิดขึ้นจากการเก็บเงินไม่ได้ โดยพิจารณาจากการวิเคราะห์ความเสี่ยงด้านเครดิต</w:t>
      </w:r>
    </w:p>
    <w:p w:rsidR="007F336A" w:rsidRPr="0076749E" w:rsidRDefault="007F336A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20570D" w:rsidRPr="00D73147" w:rsidRDefault="0020570D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20570D" w:rsidRPr="00D73147" w:rsidRDefault="0020570D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แสดงในราคาทุนหรือมูลค่าสุทธิที่จะได้รับแล้วแต่มูลค่าใดจะต่ำกว่า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ราคาทุนคำนวณโดยวิธีถัวเฉลี่ยถ่วงน้ำหนัก</w:t>
      </w:r>
    </w:p>
    <w:p w:rsidR="0020570D" w:rsidRPr="00D73147" w:rsidRDefault="0020570D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147">
        <w:rPr>
          <w:rFonts w:ascii="Angsana New" w:hAnsi="Angsana New" w:cs="Angsana New"/>
          <w:sz w:val="32"/>
          <w:szCs w:val="32"/>
          <w:cs/>
        </w:rPr>
        <w:t>บริษัทตั้งสำรองเผื่อลดมูลค่าสินค้าคงเหลือ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เมื่อสินค้านั้นเสื่อมสภาพและล้าสมัย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โดยพิจารณาตามสภาพปัจจุบันของสินค้าคงเหลือเป็นเกณฑ์</w:t>
      </w:r>
    </w:p>
    <w:p w:rsidR="003C66A9" w:rsidRPr="0076749E" w:rsidRDefault="003C66A9" w:rsidP="000F35CB">
      <w:pPr>
        <w:spacing w:line="235" w:lineRule="auto"/>
        <w:ind w:left="117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BD3C1B" w:rsidRPr="00D73147" w:rsidRDefault="00BD3C1B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</w:t>
      </w:r>
      <w:r w:rsidRPr="00D73147">
        <w:rPr>
          <w:rFonts w:ascii="Angsana New" w:hAnsi="Angsana New" w:cs="Angsana New" w:hint="cs"/>
          <w:b/>
          <w:bCs/>
          <w:sz w:val="32"/>
          <w:szCs w:val="32"/>
          <w:cs/>
        </w:rPr>
        <w:t>ร่วม</w:t>
      </w:r>
    </w:p>
    <w:p w:rsidR="005D0F2A" w:rsidRDefault="00847E73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 w:hint="cs"/>
          <w:sz w:val="32"/>
          <w:szCs w:val="32"/>
          <w:cs/>
        </w:rPr>
        <w:t>บริษัทร่วม หมายถึง กิจการที่กลุ่มบริษัทมีอิทธิพลอย่างมีสาระสำคัญ โดยมีอำนาจเข้าไปมีส่วนร่วมในการตัดสินใจเกี่ยวกับนโยบายทางการเงินและการดำเนินการของกิจการ แต่ไม่ถึงระดับที่จะควบคุมนโยบายดังกล่าว</w:t>
      </w:r>
    </w:p>
    <w:p w:rsidR="003C66A9" w:rsidRPr="00D73147" w:rsidRDefault="00847E73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147">
        <w:rPr>
          <w:rFonts w:ascii="Angsana New" w:hAnsi="Angsana New" w:cs="Angsana New" w:hint="cs"/>
          <w:sz w:val="32"/>
          <w:szCs w:val="32"/>
          <w:cs/>
        </w:rPr>
        <w:t>เงินลงทุนในบริษัทร่วมในงบการเงินเฉพาะกิจการแสดงตามวิธีราคาทุนและในงบการเงินรวมแสดงตามวิธีส่วนได้เสีย</w:t>
      </w:r>
    </w:p>
    <w:p w:rsidR="00347F75" w:rsidRPr="0076749E" w:rsidRDefault="00347F75" w:rsidP="000F35CB">
      <w:pPr>
        <w:spacing w:line="235" w:lineRule="auto"/>
        <w:rPr>
          <w:rFonts w:ascii="Angsana New" w:hAnsi="Angsana New" w:cs="Angsana New"/>
          <w:sz w:val="32"/>
          <w:szCs w:val="32"/>
          <w:cs/>
        </w:rPr>
      </w:pPr>
    </w:p>
    <w:p w:rsidR="00BD3C1B" w:rsidRPr="0076749E" w:rsidRDefault="00BD3C1B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B21EFE" w:rsidRDefault="00BD3C1B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6749E">
        <w:rPr>
          <w:rFonts w:ascii="Angsana New" w:hAnsi="Angsana New" w:cs="Angsana New"/>
          <w:sz w:val="32"/>
          <w:szCs w:val="32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บริษัทรวมบริษัทย่อยไว้ในงบการเงินรวมตั้งแต่วันที่กลุ่มบริษัทมีอำนาจควบคุมจนถึงวันที่การมีอำนาจควบคุมนั้นสิ้นสุดลง</w:t>
      </w:r>
    </w:p>
    <w:p w:rsidR="00C24272" w:rsidRPr="0076749E" w:rsidRDefault="00BD3C1B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749E">
        <w:rPr>
          <w:rFonts w:ascii="Angsana New" w:hAnsi="Angsana New" w:cs="Angsana New"/>
          <w:sz w:val="32"/>
          <w:szCs w:val="32"/>
          <w:cs/>
        </w:rPr>
        <w:t>เงินลงทุนในบริษัทย่อยในงบการเงินเฉพาะกิจการ แสดงตามวิธีราคาทุน</w:t>
      </w:r>
      <w:r w:rsidR="004D7C77" w:rsidRPr="0076749E">
        <w:rPr>
          <w:rFonts w:ascii="Angsana New" w:hAnsi="Angsana New" w:cs="Angsana New" w:hint="cs"/>
          <w:sz w:val="32"/>
          <w:szCs w:val="32"/>
          <w:cs/>
        </w:rPr>
        <w:t>หลังจากหักค่าเผื่อการลดมูลค่าเงินลงทุน</w:t>
      </w:r>
    </w:p>
    <w:p w:rsidR="0076749E" w:rsidRDefault="0076749E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C24272" w:rsidRPr="0076749E" w:rsidRDefault="00C24272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6749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ที่ดิน</w:t>
      </w:r>
      <w:r w:rsidRPr="0076749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อาคารและอุปกรณ์</w:t>
      </w:r>
    </w:p>
    <w:p w:rsidR="00847E73" w:rsidRDefault="00847E73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6749E">
        <w:rPr>
          <w:rFonts w:ascii="Angsana New" w:hAnsi="Angsana New" w:cs="Angsana New" w:hint="cs"/>
          <w:sz w:val="32"/>
          <w:szCs w:val="32"/>
          <w:cs/>
        </w:rPr>
        <w:t>ที่ดินแสดงตามราคาประเมิน บริษัทมีนโยบายที่จะประเมินราคาโดยผู้ประเมินอิสระทุก 3-5 ปี และในระหว่างระยะเวลานี้ หากมีปัจจัยอื่นใดที่มีผลกระทบอย่างมีสาระสำคัญต่อมูลค่า</w:t>
      </w:r>
      <w:r w:rsidRPr="004A14DD">
        <w:rPr>
          <w:rFonts w:ascii="Angsana New" w:hAnsi="Angsana New" w:cs="Angsana New" w:hint="cs"/>
          <w:sz w:val="32"/>
          <w:szCs w:val="32"/>
          <w:cs/>
        </w:rPr>
        <w:t>สินทรัพย์ บริษัทจะให้มีการประเมินราคาใหม่โดยผู้เชี่ยวชาญในปีนั้นๆ มูลค่าส่วนที่เพิ่มขึ้นจากการตีราคาสินทรัพย์ บริษัทบันทึกไว้ในบัญชีส่วนเกิน</w:t>
      </w:r>
      <w:r w:rsidR="00145674">
        <w:rPr>
          <w:rFonts w:ascii="Angsana New" w:hAnsi="Angsana New" w:cs="Angsana New" w:hint="cs"/>
          <w:sz w:val="32"/>
          <w:szCs w:val="32"/>
          <w:cs/>
        </w:rPr>
        <w:t>ทุน</w:t>
      </w:r>
      <w:r w:rsidRPr="004A14DD">
        <w:rPr>
          <w:rFonts w:ascii="Angsana New" w:hAnsi="Angsana New" w:cs="Angsana New" w:hint="cs"/>
          <w:sz w:val="32"/>
          <w:szCs w:val="32"/>
          <w:cs/>
        </w:rPr>
        <w:t>จากการตีราค</w:t>
      </w:r>
      <w:r w:rsidR="009C5841">
        <w:rPr>
          <w:rFonts w:ascii="Angsana New" w:hAnsi="Angsana New" w:cs="Angsana New" w:hint="cs"/>
          <w:sz w:val="32"/>
          <w:szCs w:val="32"/>
          <w:cs/>
        </w:rPr>
        <w:t>าสินทรัพย์ โดยแสดงเป็นรายการใน</w:t>
      </w:r>
      <w:r w:rsidRPr="004A14DD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กำไรขาดทุนเบ็ดเสร็จอื่นในองค์ประกอบอื่นของ</w:t>
      </w:r>
      <w:r w:rsidR="004945EC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4A14DD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="007D77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5674">
        <w:rPr>
          <w:rFonts w:ascii="Angsana New" w:hAnsi="Angsana New" w:cs="Angsana New" w:hint="cs"/>
          <w:sz w:val="32"/>
          <w:szCs w:val="32"/>
          <w:cs/>
        </w:rPr>
        <w:t>และจะโอนไปกำไรสะสมเมื่อมีการจำหน่าย</w:t>
      </w:r>
    </w:p>
    <w:p w:rsidR="0063316E" w:rsidRPr="004A14DD" w:rsidRDefault="0063316E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4A14DD">
        <w:rPr>
          <w:rFonts w:ascii="Angsana New" w:hAnsi="Angsana New" w:cs="Angsana New" w:hint="cs"/>
          <w:sz w:val="32"/>
          <w:szCs w:val="32"/>
          <w:cs/>
        </w:rPr>
        <w:t xml:space="preserve">ในปี 2561 บริษัทได้มีการประเมินราคาที่ดินโดยผู้ประเมินอิสระ โดยใช้วิธีเปรียบเทียบข้อมูลตลาดในการกำหนดมูลค่ายุติธรรม </w:t>
      </w:r>
      <w:r w:rsidRPr="004A14DD">
        <w:rPr>
          <w:rFonts w:ascii="Angsana New" w:hAnsi="Angsana New" w:cs="Angsana New"/>
          <w:sz w:val="32"/>
          <w:szCs w:val="32"/>
          <w:lang w:eastAsia="zh-CN"/>
        </w:rPr>
        <w:t>(Market Approach)</w:t>
      </w:r>
    </w:p>
    <w:p w:rsidR="0050290B" w:rsidRPr="004A14DD" w:rsidRDefault="00847E73" w:rsidP="0050290B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แสดงในราคาทุน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บริษัทคำนวณค่าเสื่อมราคาสำหรับสินทรัพย์ถาวรทุกประเภทยกเว้นที่ดิน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โดยวิธีเส้นตรงตามอายุการให้ประโยชน์ ซึ่งประมาณไว้ดังนี้</w:t>
      </w:r>
    </w:p>
    <w:p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4A14DD">
        <w:rPr>
          <w:rFonts w:ascii="Angsana New" w:hAnsi="Angsana New" w:cs="Angsana New"/>
          <w:sz w:val="32"/>
          <w:szCs w:val="32"/>
          <w:cs/>
        </w:rPr>
        <w:tab/>
      </w:r>
      <w:r w:rsidRPr="00D12ED1">
        <w:rPr>
          <w:rFonts w:ascii="Angsana New" w:hAnsi="Angsana New" w:cs="Angsana New"/>
          <w:sz w:val="32"/>
          <w:szCs w:val="32"/>
          <w:u w:val="single"/>
          <w:cs/>
        </w:rPr>
        <w:t>ปี</w:t>
      </w:r>
    </w:p>
    <w:p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ส่วนปรับปรุงที่ดิน</w:t>
      </w:r>
      <w:r w:rsidRPr="00D12ED1">
        <w:rPr>
          <w:rFonts w:ascii="Angsana New" w:hAnsi="Angsana New" w:cs="Angsana New"/>
          <w:sz w:val="32"/>
          <w:szCs w:val="32"/>
          <w:cs/>
        </w:rPr>
        <w:tab/>
        <w:t>5</w:t>
      </w:r>
    </w:p>
    <w:p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D12ED1">
        <w:rPr>
          <w:rFonts w:ascii="Angsana New" w:hAnsi="Angsana New" w:cs="Angsana New"/>
          <w:sz w:val="32"/>
          <w:szCs w:val="32"/>
          <w:cs/>
        </w:rPr>
        <w:t xml:space="preserve">อาคารและส่วนปรับปรุงอาคาร </w:t>
      </w:r>
      <w:r w:rsidRPr="00D12ED1">
        <w:rPr>
          <w:rFonts w:ascii="Angsana New" w:hAnsi="Angsana New" w:cs="Angsana New"/>
          <w:sz w:val="32"/>
          <w:szCs w:val="32"/>
          <w:cs/>
        </w:rPr>
        <w:tab/>
        <w:t xml:space="preserve">5 - </w:t>
      </w:r>
      <w:r w:rsidRPr="00D12ED1">
        <w:rPr>
          <w:rFonts w:ascii="Angsana New" w:hAnsi="Angsana New" w:cs="Angsana New" w:hint="cs"/>
          <w:sz w:val="32"/>
          <w:szCs w:val="32"/>
          <w:cs/>
        </w:rPr>
        <w:t>30</w:t>
      </w:r>
    </w:p>
    <w:p w:rsidR="00DB3718" w:rsidRPr="00D12ED1" w:rsidRDefault="00DB3718" w:rsidP="00F24C87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D12ED1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D12ED1">
        <w:rPr>
          <w:rFonts w:ascii="Angsana New" w:hAnsi="Angsana New" w:cs="Angsana New"/>
          <w:sz w:val="32"/>
          <w:szCs w:val="32"/>
          <w:cs/>
        </w:rPr>
        <w:tab/>
      </w:r>
      <w:r w:rsidR="001E184A">
        <w:rPr>
          <w:rFonts w:ascii="Angsana New" w:hAnsi="Angsana New" w:cs="Angsana New"/>
          <w:sz w:val="32"/>
          <w:szCs w:val="32"/>
        </w:rPr>
        <w:t xml:space="preserve">5 - </w:t>
      </w:r>
      <w:r w:rsidRPr="00D12ED1">
        <w:rPr>
          <w:rFonts w:ascii="Angsana New" w:hAnsi="Angsana New" w:cs="Angsana New"/>
          <w:sz w:val="32"/>
          <w:szCs w:val="32"/>
        </w:rPr>
        <w:t>1</w:t>
      </w:r>
      <w:r w:rsidRPr="00D12ED1">
        <w:rPr>
          <w:rFonts w:ascii="Angsana New" w:hAnsi="Angsana New" w:cs="Angsana New"/>
          <w:sz w:val="32"/>
          <w:szCs w:val="32"/>
          <w:cs/>
        </w:rPr>
        <w:t>0</w:t>
      </w:r>
    </w:p>
    <w:p w:rsidR="00DB3718" w:rsidRPr="00D12ED1" w:rsidRDefault="00DB3718" w:rsidP="00F24C87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D12ED1">
        <w:rPr>
          <w:rFonts w:ascii="Angsana New" w:hAnsi="Angsana New" w:cs="Angsana New" w:hint="cs"/>
          <w:sz w:val="32"/>
          <w:szCs w:val="32"/>
          <w:cs/>
        </w:rPr>
        <w:t>คอมพิวเตอร์และอุปกรณ์คอมพิวเตอร์</w:t>
      </w:r>
      <w:r w:rsidRPr="00D12ED1">
        <w:rPr>
          <w:rFonts w:ascii="Angsana New" w:hAnsi="Angsana New" w:cs="Angsana New" w:hint="cs"/>
          <w:sz w:val="32"/>
          <w:szCs w:val="32"/>
          <w:cs/>
        </w:rPr>
        <w:tab/>
        <w:t>3</w:t>
      </w:r>
    </w:p>
    <w:p w:rsidR="00DB3718" w:rsidRPr="004A14DD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อื่น</w:t>
      </w:r>
      <w:r w:rsidRPr="00D12ED1">
        <w:rPr>
          <w:rFonts w:ascii="Angsana New" w:hAnsi="Angsana New" w:cs="Angsana New"/>
          <w:sz w:val="32"/>
          <w:szCs w:val="32"/>
        </w:rPr>
        <w:t xml:space="preserve"> </w:t>
      </w:r>
      <w:r w:rsidRPr="00D12ED1">
        <w:rPr>
          <w:rFonts w:ascii="Angsana New" w:hAnsi="Angsana New" w:cs="Angsana New"/>
          <w:sz w:val="32"/>
          <w:szCs w:val="32"/>
          <w:cs/>
        </w:rPr>
        <w:t>ๆ</w:t>
      </w:r>
      <w:r w:rsidRPr="00D12ED1">
        <w:rPr>
          <w:rFonts w:ascii="Angsana New" w:hAnsi="Angsana New" w:cs="Angsana New"/>
          <w:sz w:val="32"/>
          <w:szCs w:val="32"/>
          <w:cs/>
        </w:rPr>
        <w:tab/>
        <w:t>5</w:t>
      </w:r>
    </w:p>
    <w:p w:rsidR="000B6D8A" w:rsidRPr="0076749E" w:rsidRDefault="000B6D8A" w:rsidP="00F24C87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6749E" w:rsidRPr="002F37CC" w:rsidRDefault="0076749E" w:rsidP="0076749E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:rsidR="0076749E" w:rsidRDefault="0076749E" w:rsidP="0076749E">
      <w:pPr>
        <w:spacing w:line="235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 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035A9">
        <w:rPr>
          <w:rFonts w:ascii="Angsana New" w:hAnsi="Angsana New" w:cs="Angsana New"/>
          <w:sz w:val="32"/>
          <w:szCs w:val="32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</w:t>
      </w:r>
      <w:r w:rsidRPr="008035A9">
        <w:rPr>
          <w:rFonts w:ascii="Angsana New" w:hAnsi="Angsana New" w:cs="Angsana New"/>
          <w:sz w:val="32"/>
          <w:szCs w:val="32"/>
        </w:rPr>
        <w:t xml:space="preserve"> </w:t>
      </w:r>
      <w:r w:rsidRPr="008035A9">
        <w:rPr>
          <w:rFonts w:ascii="Angsana New" w:hAnsi="Angsana New" w:cs="Angsana New"/>
          <w:sz w:val="32"/>
          <w:szCs w:val="32"/>
          <w:cs/>
        </w:rPr>
        <w:t>สะท้อนว่าผู้เช่าจะใช้สิทธิเลือกซื้อ</w:t>
      </w:r>
      <w:r w:rsidRPr="008035A9">
        <w:rPr>
          <w:rFonts w:ascii="Angsana New" w:hAnsi="Angsana New" w:cs="Angsana New"/>
          <w:sz w:val="32"/>
          <w:szCs w:val="32"/>
        </w:rPr>
        <w:t xml:space="preserve"> </w:t>
      </w:r>
      <w:r w:rsidRPr="008035A9">
        <w:rPr>
          <w:rFonts w:ascii="Angsana New" w:hAnsi="Angsana New" w:cs="Angsana New"/>
          <w:sz w:val="32"/>
          <w:szCs w:val="32"/>
          <w:cs/>
        </w:rPr>
        <w:t>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:rsidR="0076749E" w:rsidRDefault="0076749E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6749E" w:rsidRPr="000B6D8A" w:rsidRDefault="0076749E" w:rsidP="0076749E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6D8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:rsidR="0076749E" w:rsidRPr="000B6D8A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คิดลดด้วยอัตราดอกเบี้ยตามนัยของสัญญาหรืออัตราดอกเบี้ยเงินกู้ยืมส่วนเพิ่มของกลุ่มบริษัท</w:t>
      </w:r>
    </w:p>
    <w:p w:rsidR="0076749E" w:rsidRPr="00622EEC" w:rsidRDefault="0076749E" w:rsidP="0076749E">
      <w:pPr>
        <w:pStyle w:val="af"/>
        <w:tabs>
          <w:tab w:val="left" w:pos="1530"/>
          <w:tab w:val="left" w:pos="1710"/>
        </w:tabs>
        <w:spacing w:line="235" w:lineRule="auto"/>
        <w:ind w:left="450"/>
        <w:jc w:val="thaiDistribute"/>
        <w:rPr>
          <w:rFonts w:ascii="Angsana New" w:hAnsi="Angsana New"/>
          <w:sz w:val="8"/>
          <w:szCs w:val="8"/>
          <w:cs/>
        </w:rPr>
      </w:pPr>
    </w:p>
    <w:p w:rsidR="0076749E" w:rsidRPr="000B6D8A" w:rsidRDefault="0076749E" w:rsidP="0076749E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6D8A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จำนวนเงินที่ต้องจ่ายตามสัญญาเช่าที่มีอายุสัญญา 12 เดือนหรือน้อยกว่า นับตั้งแต่วันที่สัญญาเช่าเริ่มม</w:t>
      </w:r>
      <w:r>
        <w:rPr>
          <w:rFonts w:ascii="Angsana New" w:hAnsi="Angsana New" w:cs="Angsana New"/>
          <w:sz w:val="32"/>
          <w:szCs w:val="32"/>
          <w:cs/>
        </w:rPr>
        <w:t>ีผล หรือ</w:t>
      </w:r>
      <w:r w:rsidRPr="000B6D8A">
        <w:rPr>
          <w:rFonts w:ascii="Angsana New" w:hAnsi="Angsana New" w:cs="Angsana New"/>
          <w:sz w:val="32"/>
          <w:szCs w:val="32"/>
          <w:cs/>
        </w:rPr>
        <w:t>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76749E" w:rsidRPr="000B6D8A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C24272" w:rsidRPr="004A14DD" w:rsidRDefault="00C24272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C24272" w:rsidRPr="004A14DD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หมายถึง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สิทธิการใช้โปรแกรมคอมพิวเตอร์ที่ซื้อมา บันทึกเป็นสินทรัพย์ โดยคำนวณจากต้นทุนในการได้มาและการดำเนินการให้โปรแกรมคอมพิวเตอร์นั้นนำมาใช้</w:t>
      </w:r>
      <w:r w:rsidRPr="004A14DD">
        <w:rPr>
          <w:rFonts w:ascii="Angsana New" w:hAnsi="Angsana New" w:cs="Angsana New" w:hint="cs"/>
          <w:sz w:val="32"/>
          <w:szCs w:val="32"/>
          <w:cs/>
        </w:rPr>
        <w:t>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>ได้ตามประสงค์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จะตัดจำหน่ายตามวิธีเส้นตรงตลอดอายุการ</w:t>
      </w:r>
      <w:r w:rsidRPr="004A14DD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 xml:space="preserve"> โดยประมาณ</w:t>
      </w:r>
      <w:r w:rsidRPr="004A14DD">
        <w:rPr>
          <w:rFonts w:ascii="Angsana New" w:hAnsi="Angsana New" w:cs="Angsana New"/>
          <w:sz w:val="32"/>
          <w:szCs w:val="32"/>
        </w:rPr>
        <w:t xml:space="preserve">  3-10 </w:t>
      </w:r>
      <w:r w:rsidRPr="004A14DD">
        <w:rPr>
          <w:rFonts w:ascii="Angsana New" w:hAnsi="Angsana New" w:cs="Angsana New"/>
          <w:sz w:val="32"/>
          <w:szCs w:val="32"/>
          <w:cs/>
        </w:rPr>
        <w:t>ปี</w:t>
      </w:r>
    </w:p>
    <w:p w:rsidR="0076749E" w:rsidRDefault="0076749E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C24272" w:rsidRPr="004A14DD" w:rsidRDefault="00C24272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ส</w:t>
      </w:r>
      <w:r w:rsidRPr="004A14DD">
        <w:rPr>
          <w:rFonts w:ascii="Angsana New" w:hAnsi="Angsana New" w:cs="Angsana New" w:hint="cs"/>
          <w:b/>
          <w:bCs/>
          <w:sz w:val="32"/>
          <w:szCs w:val="32"/>
          <w:cs/>
        </w:rPr>
        <w:t>ินทรัพย์/หนี้สิน</w:t>
      </w: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C24272" w:rsidRPr="004A14DD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</w:t>
      </w:r>
      <w:r w:rsidR="0006095A" w:rsidRPr="004A14DD">
        <w:rPr>
          <w:rFonts w:ascii="Angsana New" w:hAnsi="Angsana New" w:cs="Angsana New"/>
          <w:sz w:val="32"/>
          <w:szCs w:val="32"/>
          <w:cs/>
        </w:rPr>
        <w:t>ิน</w:t>
      </w:r>
      <w:r w:rsidRPr="004A14DD">
        <w:rPr>
          <w:rFonts w:ascii="Angsana New" w:hAnsi="Angsana New" w:cs="Angsana New"/>
          <w:sz w:val="32"/>
          <w:szCs w:val="32"/>
          <w:cs/>
        </w:rPr>
        <w:t>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C24272" w:rsidRPr="00A466F5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บริษัทรับรู้ผ</w:t>
      </w:r>
      <w:r w:rsidRPr="007F336A">
        <w:rPr>
          <w:rFonts w:ascii="Angsana New" w:hAnsi="Angsana New" w:cs="Angsana New"/>
          <w:sz w:val="32"/>
          <w:szCs w:val="32"/>
          <w:cs/>
        </w:rPr>
        <w:t>ล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แตกต่างชั่วคราว ที่ต้องหักภาษีเป็นสินทรัพย์ภาษีเงินได้รอการตัดบัญชี 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C24272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บริษัทจะทบทวนมูลค่าตามบัญชีของสินทรัพย์/หนี้สินภาษีเงินได้รอการตัดบัญชี ณ วันที่ในงบแสดงฐานะการเงิน และจะปรับมูลค่าตามบัญชีดังกล่าว เมื่อมีความเป็นไปได้ค่อนข้างแน่นอนว่า บริษัทจะไม่มีกำไรทางภาษีเพียงพอ 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:rsidR="0076749E" w:rsidRDefault="0076749E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06095A" w:rsidRPr="002F37CC" w:rsidRDefault="0006095A" w:rsidP="008035A9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ผลประโยชน์ของพนักงาน</w:t>
      </w:r>
    </w:p>
    <w:p w:rsidR="0006095A" w:rsidRPr="00975525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ผลประโยชน์ระยะสั้น</w:t>
      </w:r>
    </w:p>
    <w:p w:rsidR="00C82026" w:rsidRPr="00BE56E8" w:rsidRDefault="0006095A" w:rsidP="008035A9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0B6D8A" w:rsidRPr="000B6D8A" w:rsidRDefault="000B6D8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:rsidR="0006095A" w:rsidRPr="00975525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ผลประโยชน์ระยะยาว </w:t>
      </w:r>
    </w:p>
    <w:p w:rsidR="0006095A" w:rsidRPr="007F336A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โครงการสมทบเงิน</w:t>
      </w:r>
    </w:p>
    <w:p w:rsidR="0006095A" w:rsidRPr="007B2953" w:rsidRDefault="0006095A" w:rsidP="008035A9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B2953">
        <w:rPr>
          <w:rFonts w:ascii="Angsana New" w:hAnsi="Angsana New" w:cs="Angsana New"/>
          <w:sz w:val="32"/>
          <w:szCs w:val="32"/>
          <w:cs/>
        </w:rPr>
        <w:t>บริษัทได้จัดให้มีกองทุนสำรองเลี้ยงชีพ ซึ่งเป็นลักษณะของแผนการจ่ายสมทบที่ได้กำหนดการจ่ายสมทบไว้แล้ว สินทรัพย์ของกองทุนสำรองเลี้ยงชีพ ได้แยกออกจากสินทรัพย์ของบริษัท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เงินจ่ายสมทบกองทุนสำรองเลี้ยงชีพบันทึกเป็นค่าใช้จ่ายในผลการดำเนินงานระหว่างปี สำหรับรอบระยะเวลาบัญชีที่เกิดรายการบัญชีนั้น</w:t>
      </w:r>
    </w:p>
    <w:p w:rsidR="0006095A" w:rsidRPr="007F336A" w:rsidRDefault="0006095A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โครงการผลประโยชน์ </w:t>
      </w:r>
    </w:p>
    <w:p w:rsidR="0006095A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F336A">
        <w:rPr>
          <w:rFonts w:ascii="Angsana New" w:hAnsi="Angsana New" w:cs="Angsana New"/>
          <w:sz w:val="32"/>
          <w:szCs w:val="32"/>
          <w:cs/>
        </w:rPr>
        <w:t>สำรอง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ผลประโยชน์</w:t>
      </w:r>
      <w:r w:rsidRPr="000E5CB5">
        <w:rPr>
          <w:rFonts w:ascii="Angsana New" w:hAnsi="Angsana New" w:cs="Angsana New"/>
          <w:sz w:val="32"/>
          <w:szCs w:val="32"/>
          <w:cs/>
        </w:rPr>
        <w:t>พนักงาน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เมื่อเกษียณอายุ บันทึกเป็นค่าใช้จ่ายในการ</w:t>
      </w:r>
      <w:r w:rsidRPr="002F37CC">
        <w:rPr>
          <w:rFonts w:ascii="Angsana New" w:hAnsi="Angsana New" w:cs="Angsana New"/>
          <w:color w:val="000000"/>
          <w:sz w:val="32"/>
          <w:szCs w:val="32"/>
          <w:cs/>
        </w:rPr>
        <w:t>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</w:t>
      </w:r>
      <w:r w:rsidRPr="002F37CC">
        <w:rPr>
          <w:rFonts w:ascii="Angsana New" w:hAnsi="Angsana New" w:cs="Angsana New"/>
          <w:color w:val="000000"/>
          <w:sz w:val="32"/>
          <w:szCs w:val="32"/>
        </w:rPr>
        <w:t xml:space="preserve"> (Projected Unit Credit Method)</w:t>
      </w:r>
    </w:p>
    <w:p w:rsidR="0006095A" w:rsidRPr="00622EEC" w:rsidRDefault="0006095A" w:rsidP="00786207">
      <w:pPr>
        <w:tabs>
          <w:tab w:val="left" w:pos="720"/>
        </w:tabs>
        <w:spacing w:line="238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06095A" w:rsidRPr="00496949" w:rsidRDefault="0006095A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BE56E8">
        <w:rPr>
          <w:rFonts w:ascii="Angsana New" w:hAnsi="Angsana New" w:cs="Angsana New" w:hint="cs"/>
          <w:b/>
          <w:bCs/>
          <w:sz w:val="32"/>
          <w:szCs w:val="32"/>
          <w:cs/>
        </w:rPr>
        <w:t>(รายได้)</w:t>
      </w: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6095A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80E3A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BE56E8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B80E3A">
        <w:rPr>
          <w:rFonts w:ascii="Angsana New" w:hAnsi="Angsana New" w:cs="Angsana New"/>
          <w:sz w:val="32"/>
          <w:szCs w:val="32"/>
          <w:cs/>
        </w:rPr>
        <w:t>ภาษีเงินได้ คำนวณจากกำไรหรือขาดทุนสำหรับ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B80E3A">
        <w:rPr>
          <w:rFonts w:ascii="Angsana New" w:hAnsi="Angsana New" w:cs="Angsana New"/>
          <w:sz w:val="32"/>
          <w:szCs w:val="32"/>
          <w:cs/>
        </w:rPr>
        <w:t xml:space="preserve"> ประกอบด้วย ภาษีเงินได้ปัจจุบัน และภาษีเงินได้รอการตัดบัญชี ค่าใช้จ่าย</w:t>
      </w:r>
      <w:r w:rsidR="00BE56E8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B80E3A">
        <w:rPr>
          <w:rFonts w:ascii="Angsana New" w:hAnsi="Angsana New" w:cs="Angsana New"/>
          <w:sz w:val="32"/>
          <w:szCs w:val="32"/>
          <w:cs/>
        </w:rPr>
        <w:t>ภาษีเงินได้รับรู้ในงบกำไรขาดทุนเบ็ดเสร็จ เว้นแต่ในส่วนที่เกี่ยวกับรายการที่บันทึกในส่วนของผู้ถือหุ้น รับรู้โดยตรงในส่วนของผู้ถือหุ้น</w:t>
      </w:r>
    </w:p>
    <w:p w:rsidR="00775EA3" w:rsidRPr="00622EEC" w:rsidRDefault="00775EA3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34575F" w:rsidRPr="00622EEC" w:rsidRDefault="004945EC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22EEC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CC682C" w:rsidRPr="00622EEC">
        <w:rPr>
          <w:rFonts w:ascii="Angsana New" w:hAnsi="Angsana New" w:cs="Angsana New" w:hint="cs"/>
          <w:b/>
          <w:bCs/>
          <w:sz w:val="32"/>
          <w:szCs w:val="32"/>
          <w:cs/>
        </w:rPr>
        <w:t>(ขาดทุน)</w:t>
      </w:r>
      <w:r w:rsidR="0034575F" w:rsidRPr="00622EEC">
        <w:rPr>
          <w:rFonts w:ascii="Angsana New" w:hAnsi="Angsana New" w:cs="Angsana New"/>
          <w:b/>
          <w:bCs/>
          <w:sz w:val="32"/>
          <w:szCs w:val="32"/>
          <w:cs/>
        </w:rPr>
        <w:t xml:space="preserve">ต่อหุ้น </w:t>
      </w:r>
    </w:p>
    <w:p w:rsidR="0034575F" w:rsidRPr="00622EEC" w:rsidRDefault="0034575F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 w:hint="cs"/>
          <w:sz w:val="32"/>
          <w:szCs w:val="32"/>
          <w:cs/>
        </w:rPr>
        <w:t>กำไร</w:t>
      </w:r>
      <w:r w:rsidR="00CC682C" w:rsidRPr="00622EEC">
        <w:rPr>
          <w:rFonts w:ascii="Angsana New" w:hAnsi="Angsana New" w:cs="Angsana New" w:hint="cs"/>
          <w:sz w:val="32"/>
          <w:szCs w:val="32"/>
          <w:cs/>
        </w:rPr>
        <w:t>(ขาดทุน)</w:t>
      </w:r>
      <w:r w:rsidRPr="00622EEC">
        <w:rPr>
          <w:rFonts w:ascii="Angsana New" w:hAnsi="Angsana New" w:cs="Angsana New"/>
          <w:sz w:val="32"/>
          <w:szCs w:val="32"/>
          <w:cs/>
        </w:rPr>
        <w:t>ต่อหุ้นขั้นพื้นฐาน คำนวณโดยการนำ</w:t>
      </w:r>
      <w:r w:rsidRPr="00622EEC">
        <w:rPr>
          <w:rFonts w:ascii="Angsana New" w:hAnsi="Angsana New" w:cs="Angsana New" w:hint="cs"/>
          <w:sz w:val="32"/>
          <w:szCs w:val="32"/>
          <w:cs/>
        </w:rPr>
        <w:t>กำไร</w:t>
      </w:r>
      <w:r w:rsidR="00CC682C" w:rsidRPr="00622EEC">
        <w:rPr>
          <w:rFonts w:ascii="Angsana New" w:hAnsi="Angsana New" w:cs="Angsana New" w:hint="cs"/>
          <w:sz w:val="32"/>
          <w:szCs w:val="32"/>
          <w:cs/>
        </w:rPr>
        <w:t>(ขาดทุน)</w:t>
      </w:r>
      <w:r w:rsidRPr="00622EEC">
        <w:rPr>
          <w:rFonts w:ascii="Angsana New" w:hAnsi="Angsana New" w:cs="Angsana New"/>
          <w:sz w:val="32"/>
          <w:szCs w:val="32"/>
          <w:cs/>
        </w:rPr>
        <w:t xml:space="preserve">สำหรับปี หารด้วยจำนวนหุ้นสามัญถัวเฉลี่ยถ่วงน้ำหนัก ที่ถือโดยบุคคลภายนอกในระหว่างปี </w:t>
      </w:r>
    </w:p>
    <w:p w:rsidR="002E027E" w:rsidRPr="00622EEC" w:rsidRDefault="002E027E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622EEC" w:rsidRDefault="00622EE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DB3718" w:rsidRPr="00622EEC" w:rsidRDefault="00DB3718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รายการบัญชีที่เป็นเงินตราต่างประเทศ</w:t>
      </w:r>
    </w:p>
    <w:p w:rsidR="00DB3718" w:rsidRPr="00A466F5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รายการ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เป็น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เงินตราต่างประเทศที่เกิดขึ้นในระหว่างปี ได้แปลงค่าเป็นเงินบาท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สินทรัพย์และหนี้สินที่เป็นเงินตราต่างประเทศคงเหลือ ณ วันสิ้น</w:t>
      </w:r>
      <w:r w:rsidRPr="00A466F5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 xml:space="preserve"> แปลงค่าเป็นเงินบาท โดยใช้อัตราแลกเปลี่ยน ณ วันที่ในงบแสดงฐานะการเงิน</w:t>
      </w:r>
    </w:p>
    <w:p w:rsidR="00DB3718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กำไร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Pr="000E5CB5">
        <w:rPr>
          <w:rFonts w:ascii="Angsana New" w:hAnsi="Angsana New" w:cs="Angsana New"/>
          <w:sz w:val="32"/>
          <w:szCs w:val="32"/>
          <w:cs/>
        </w:rPr>
        <w:t>ขาดทุน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ที่เกิดจากการเปลี่ยนแปลงในอัตราแลกเปลี่ยน</w:t>
      </w:r>
      <w:r w:rsidRPr="00A466F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ได้รวมอยู่ในการคำนวณผลการดำเนินงาน</w:t>
      </w:r>
    </w:p>
    <w:p w:rsidR="00DB3718" w:rsidRPr="00A466F5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บริษัทย่อยที่เป็นเงินตราต่างประเทศ แปลงค่าเป็นเงินบาทเพื่อการทำงบการเงินรวม โดยใช้อัตราแลกเปลี่ยนดังต่อไปนี้</w:t>
      </w:r>
    </w:p>
    <w:p w:rsidR="00DB3718" w:rsidRPr="007F336A" w:rsidRDefault="00DB3718" w:rsidP="00786207">
      <w:pPr>
        <w:pStyle w:val="af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สินทรัพย์และหนี้สิน แปลงค่าโดยใช้อัตราแลกเปลี่ยนถัวเฉลี่ย ณ วันสิ้นปี</w:t>
      </w:r>
    </w:p>
    <w:p w:rsidR="00DB3718" w:rsidRPr="007F336A" w:rsidRDefault="00DB3718" w:rsidP="00786207">
      <w:pPr>
        <w:pStyle w:val="af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ส่วนของผู้ถือหุ้นและค่าเสื่อมราคา แปลงค่าโดยใช้อัตราแลกเปลี่ยน ณ วันที่เกิดรายการ</w:t>
      </w:r>
    </w:p>
    <w:p w:rsidR="00DB3718" w:rsidRPr="007F336A" w:rsidRDefault="00DB3718" w:rsidP="00786207">
      <w:pPr>
        <w:pStyle w:val="af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รายได้และค่าใช้จ่าย แปลงค่าโดยใช้อัตราแลกเปลี่ยนถัวเฉลี่ยสำหรับปี</w:t>
      </w:r>
    </w:p>
    <w:p w:rsidR="00DB3718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ผลต่างจาก</w:t>
      </w:r>
      <w:r w:rsidRPr="000E5CB5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แปลง</w:t>
      </w:r>
      <w:r w:rsidRPr="002F37CC">
        <w:rPr>
          <w:rFonts w:ascii="Angsana New" w:hAnsi="Angsana New" w:cs="Angsana New"/>
          <w:sz w:val="32"/>
          <w:szCs w:val="32"/>
          <w:cs/>
        </w:rPr>
        <w:t>ค่างบการเงินที่เป็นเงินตราต่างประเทศ แสดงอยู่ในส่วนของ</w:t>
      </w:r>
      <w:r w:rsidR="004D7C77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</w:t>
      </w:r>
    </w:p>
    <w:p w:rsidR="00612BF7" w:rsidRDefault="00612BF7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CC682C" w:rsidRPr="00596642" w:rsidRDefault="00CC682C" w:rsidP="002E027E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410560" w:rsidRPr="00596642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410560" w:rsidRPr="00622EEC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8"/>
          <w:szCs w:val="8"/>
        </w:rPr>
      </w:pPr>
    </w:p>
    <w:p w:rsidR="00410560" w:rsidRPr="00596642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622EEC" w:rsidRDefault="00622EE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410560" w:rsidRPr="00596642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สินทรัพย์</w:t>
      </w:r>
      <w:r w:rsidRPr="00596642">
        <w:rPr>
          <w:rFonts w:ascii="Angsana New" w:eastAsia="Arial Unicode MS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ทางการเงินที่วัดมูลค่าด้วยมูลค่ายุติธรรมผ่านกำไรหรือขาดทุน </w:t>
      </w:r>
      <w:r w:rsidRPr="00596642">
        <w:rPr>
          <w:rFonts w:ascii="Angsana New" w:hAnsi="Angsana New" w:cs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eastAsia="Arial Unicode MS" w:hAnsi="Angsana New" w:cs="Angsana New"/>
          <w:sz w:val="32"/>
          <w:szCs w:val="32"/>
          <w:cs/>
        </w:rPr>
        <w:t xml:space="preserve">ทั้งนี้สินทรัพย์ทางการเงินดังกล่าว หมายรวมถึง ตราสารอนุพันธ์ </w:t>
      </w:r>
      <w:r w:rsidRPr="00596642"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410560" w:rsidRPr="00622EEC" w:rsidRDefault="00410560" w:rsidP="00CC682C">
      <w:pPr>
        <w:ind w:left="1440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:rsidR="00410560" w:rsidRPr="00596642" w:rsidRDefault="00410560" w:rsidP="000D6B14">
      <w:pPr>
        <w:spacing w:line="230" w:lineRule="auto"/>
        <w:ind w:left="14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ยกเว้นหนี้สินตราสารอนุพันธ์ </w:t>
      </w:r>
      <w:r w:rsidRPr="00596642">
        <w:rPr>
          <w:rFonts w:ascii="Angsana New" w:eastAsia="Arial Unicode MS" w:hAnsi="Angsana New" w:cs="Angsana New"/>
          <w:spacing w:val="2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หักต้นทุนการทำรายการ</w:t>
      </w:r>
      <w:r w:rsidR="00622EE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</w:t>
      </w:r>
      <w:r w:rsidR="007735B2" w:rsidRPr="00596642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eastAsia="Calibri" w:hAnsi="Angsana New" w:cs="Angsana New"/>
          <w:sz w:val="32"/>
          <w:szCs w:val="32"/>
          <w:shd w:val="clear" w:color="auto" w:fill="00FFFF"/>
        </w:rPr>
      </w:pPr>
      <w:r w:rsidRPr="00596642">
        <w:rPr>
          <w:rFonts w:ascii="Angsana New" w:eastAsia="Calibri" w:hAnsi="Angsana New" w:cs="Angsana New"/>
          <w:sz w:val="32"/>
          <w:szCs w:val="32"/>
          <w:cs/>
        </w:rPr>
        <w:t xml:space="preserve">กลุ่มบริษัทอาจเลือกวัดมูลค่าหนี้สินทางการเงินด้วยมูลค่ายุติธรรมผ่านกำไรหรือขาดทุน </w:t>
      </w:r>
      <w:r w:rsidRPr="00596642">
        <w:rPr>
          <w:rFonts w:ascii="Angsana New" w:hAnsi="Angsana New" w:cs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596642">
        <w:rPr>
          <w:rFonts w:ascii="Angsana New" w:hAnsi="Angsana New" w:cs="Angsana New"/>
          <w:sz w:val="32"/>
          <w:szCs w:val="32"/>
        </w:rPr>
        <w:t xml:space="preserve"> </w:t>
      </w:r>
    </w:p>
    <w:p w:rsidR="00410560" w:rsidRPr="00845AD2" w:rsidRDefault="00410560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CC682C" w:rsidRPr="00596642" w:rsidRDefault="00CC682C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6642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</w:t>
      </w:r>
      <w:r w:rsidR="009977EB" w:rsidRPr="00596642">
        <w:rPr>
          <w:rFonts w:ascii="Angsana New" w:hAnsi="Angsana New" w:cs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:rsidR="00CC682C" w:rsidRPr="00596642" w:rsidRDefault="00CC682C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กลุ่มบริษัทใช้วิธีการอย่างง่าย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z w:val="32"/>
          <w:szCs w:val="32"/>
        </w:rPr>
        <w:t>(Simplified approach)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:rsidR="0003008B" w:rsidRPr="00596642" w:rsidRDefault="0003008B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กลุ่มบริษัทใช้วิธีการ</w:t>
      </w:r>
      <w:r w:rsidRPr="00596642">
        <w:rPr>
          <w:rFonts w:ascii="Angsana New" w:hAnsi="Angsana New" w:cs="Angsana New" w:hint="cs"/>
          <w:sz w:val="32"/>
          <w:szCs w:val="32"/>
          <w:cs/>
        </w:rPr>
        <w:t>วิเคราะห์ความเสี่ยงด้านเครดิต ในการคำนวณผลขาดทุนด้านเครดิตที่คาดว่าจะเกิดขึ้นสำหรับเงินให้กู้ยืม โดยอ้างอิงข้อมูลความมีนัยสำคัญของผลการดำเนินงานของผู้กู้ยืมที่เกิดขึ้นหรือคาดว่าจะเกิดขึ้น ซึ่งทำให้ความสามารถของผู้กู้ยืมในการปฏิบัติตามภาระผูกพันหนี้สินของกิจการเปลี่ยนแปลงอย่างมีสาระสำคัญ</w:t>
      </w:r>
    </w:p>
    <w:p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12"/>
          <w:szCs w:val="12"/>
        </w:rPr>
      </w:pPr>
    </w:p>
    <w:p w:rsidR="00410560" w:rsidRPr="00596642" w:rsidRDefault="00410560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612BF7" w:rsidRPr="00845AD2" w:rsidRDefault="00612BF7" w:rsidP="000D6B14">
      <w:pPr>
        <w:numPr>
          <w:ilvl w:val="1"/>
          <w:numId w:val="1"/>
        </w:numPr>
        <w:spacing w:line="230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5AD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ตราสารอนุพันธ์และการบัญชีป้องกันความเสี่ยง</w:t>
      </w:r>
    </w:p>
    <w:p w:rsidR="005852AD" w:rsidRPr="005852AD" w:rsidRDefault="005852AD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45AD2">
        <w:rPr>
          <w:rFonts w:ascii="Angsana New" w:hAnsi="Angsana New" w:cs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7F215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215C" w:rsidRPr="00845AD2">
        <w:rPr>
          <w:rFonts w:ascii="Angsana New" w:hAnsi="Angsana New" w:cs="Angsana New"/>
          <w:sz w:val="32"/>
          <w:szCs w:val="32"/>
          <w:cs/>
        </w:rPr>
        <w:t>ทั้งนี้</w:t>
      </w:r>
      <w:r w:rsidRPr="00845AD2">
        <w:rPr>
          <w:rFonts w:ascii="Angsana New" w:hAnsi="Angsana New" w:cs="Angsana New"/>
          <w:sz w:val="32"/>
          <w:szCs w:val="32"/>
          <w:cs/>
        </w:rPr>
        <w:t>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  <w:r w:rsidRPr="005852AD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3008B" w:rsidRPr="00596642" w:rsidRDefault="0003008B">
      <w:pPr>
        <w:rPr>
          <w:rFonts w:ascii="Angsana New" w:hAnsi="Angsana New" w:cs="Angsana New"/>
          <w:b/>
          <w:bCs/>
          <w:sz w:val="8"/>
          <w:szCs w:val="8"/>
          <w:cs/>
        </w:rPr>
      </w:pPr>
    </w:p>
    <w:p w:rsidR="005852AD" w:rsidRPr="005852AD" w:rsidRDefault="005852AD" w:rsidP="005852AD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852AD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</w:t>
      </w:r>
    </w:p>
    <w:p w:rsidR="005852AD" w:rsidRPr="005852AD" w:rsidRDefault="005852AD" w:rsidP="005852AD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852AD">
        <w:rPr>
          <w:rFonts w:ascii="Angsana New" w:hAnsi="Angsana New" w:cs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:rsidR="00350CD1" w:rsidRDefault="00350CD1" w:rsidP="000D6B14">
      <w:pPr>
        <w:pStyle w:val="af"/>
        <w:numPr>
          <w:ilvl w:val="0"/>
          <w:numId w:val="27"/>
        </w:numPr>
        <w:tabs>
          <w:tab w:val="left" w:pos="2520"/>
        </w:tabs>
        <w:spacing w:line="238" w:lineRule="auto"/>
        <w:ind w:left="2552" w:right="-23" w:hanging="396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:rsidR="000D6B14" w:rsidRPr="00622EEC" w:rsidRDefault="000D6B14" w:rsidP="000D6B14">
      <w:pPr>
        <w:pStyle w:val="af"/>
        <w:tabs>
          <w:tab w:val="left" w:pos="2520"/>
        </w:tabs>
        <w:spacing w:line="238" w:lineRule="auto"/>
        <w:ind w:left="2552" w:right="-23"/>
        <w:jc w:val="thaiDistribute"/>
        <w:rPr>
          <w:rFonts w:ascii="Angsana New" w:hAnsi="Angsana New"/>
          <w:sz w:val="8"/>
          <w:szCs w:val="8"/>
          <w:cs/>
        </w:rPr>
      </w:pPr>
    </w:p>
    <w:p w:rsidR="00350CD1" w:rsidRPr="00350CD1" w:rsidRDefault="00350CD1" w:rsidP="00350CD1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0CD1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การบัญชีป้องกันความเสี่ยงในมูลค่ายุติธรรม</w:t>
      </w:r>
    </w:p>
    <w:p w:rsidR="00350CD1" w:rsidRPr="00350CD1" w:rsidRDefault="00350CD1" w:rsidP="00350CD1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50CD1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:rsidR="00350CD1" w:rsidRPr="00350CD1" w:rsidRDefault="00350CD1" w:rsidP="00350CD1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50CD1">
        <w:rPr>
          <w:rFonts w:ascii="Angsana New" w:hAnsi="Angsana New" w:cs="Angsana New"/>
          <w:sz w:val="32"/>
          <w:szCs w:val="32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กลุ่มบริษัทจะรับรู้ส่วนของมูลค่ายุติธรรมที่ยังไม่ได้ตัดจำหน่ายเข้าส่วนของกำไรหรือขาดทุนทันที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:rsidR="00612BF7" w:rsidRDefault="00612BF7" w:rsidP="00612BF7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F185D" w:rsidRPr="001F185D" w:rsidRDefault="001F185D" w:rsidP="001F185D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185D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1F185D" w:rsidRPr="009B678C" w:rsidRDefault="001F185D" w:rsidP="001F185D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</w:t>
      </w:r>
      <w:r w:rsidR="00622EEC">
        <w:rPr>
          <w:rFonts w:ascii="Angsana New" w:hAnsi="Angsana New" w:cs="Angsana New"/>
          <w:sz w:val="32"/>
          <w:szCs w:val="32"/>
          <w:cs/>
        </w:rPr>
        <w:t>ลี่ยนสินทรัพย์หรือชำระหนี้สิน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 ในขณะที่ทั้งสองฝ่ายมีความรอบรู้และเต็มใจในการแ</w:t>
      </w:r>
      <w:r w:rsidR="00622EEC">
        <w:rPr>
          <w:rFonts w:ascii="Angsana New" w:hAnsi="Angsana New" w:cs="Angsana New"/>
          <w:sz w:val="32"/>
          <w:szCs w:val="32"/>
          <w:cs/>
        </w:rPr>
        <w:t>ลกเปลี่ยน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="00622EEC">
        <w:rPr>
          <w:rFonts w:ascii="Angsana New" w:hAnsi="Angsana New" w:cs="Angsana New"/>
          <w:sz w:val="32"/>
          <w:szCs w:val="32"/>
          <w:cs/>
        </w:rPr>
        <w:t>และสามารถต่อรองราคา</w:t>
      </w:r>
      <w:r w:rsidRPr="009B678C">
        <w:rPr>
          <w:rFonts w:ascii="Angsana New" w:hAnsi="Angsana New" w:cs="Angsana New"/>
          <w:sz w:val="32"/>
          <w:szCs w:val="32"/>
          <w:cs/>
        </w:rPr>
        <w:t>ได้อย่างเป็นอิสระในลักษณะของผู้ที่ไม่มีความเกี่ยวข้องกัน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773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ซึ่งมาตรฐานการรายงาน</w:t>
      </w:r>
      <w:r w:rsidRPr="009B678C">
        <w:rPr>
          <w:rFonts w:ascii="Angsana New" w:hAnsi="Angsana New" w:cs="Angsana New"/>
          <w:sz w:val="32"/>
          <w:szCs w:val="32"/>
          <w:cs/>
        </w:rPr>
        <w:lastRenderedPageBreak/>
        <w:t>ทางการเงินที่เกี่ยวข้องกำหนดให้ต้องวัดมูลค่าด้วยมูลค่ายุติธรรม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9B678C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1F185D" w:rsidRPr="009B678C" w:rsidRDefault="001F185D" w:rsidP="00FA625C">
      <w:pPr>
        <w:tabs>
          <w:tab w:val="left" w:pos="938"/>
          <w:tab w:val="left" w:pos="1624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 w:hint="cs"/>
          <w:sz w:val="32"/>
          <w:szCs w:val="32"/>
          <w:cs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 xml:space="preserve">1 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1F185D" w:rsidRPr="009B678C" w:rsidRDefault="001F185D" w:rsidP="00FA625C">
      <w:pPr>
        <w:tabs>
          <w:tab w:val="left" w:pos="938"/>
          <w:tab w:val="left" w:pos="1620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2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F185D" w:rsidRPr="009B678C" w:rsidRDefault="001F185D" w:rsidP="00FA625C">
      <w:pPr>
        <w:tabs>
          <w:tab w:val="left" w:pos="938"/>
          <w:tab w:val="left" w:pos="1620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3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ใช้ข้อมูลที่ไม่สามารถสังเกตได้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เช่น ข้อมูลเกี่ยวกับกระแ</w:t>
      </w:r>
      <w:r w:rsidR="00410560">
        <w:rPr>
          <w:rFonts w:ascii="AngsanaUPC" w:hAnsi="AngsanaUPC" w:cs="AngsanaUPC"/>
          <w:sz w:val="32"/>
          <w:szCs w:val="32"/>
          <w:cs/>
        </w:rPr>
        <w:t>สเงิน</w:t>
      </w:r>
      <w:r w:rsidR="007C3E91">
        <w:rPr>
          <w:rFonts w:ascii="AngsanaUPC" w:hAnsi="AngsanaUPC" w:cs="AngsanaUPC" w:hint="cs"/>
          <w:sz w:val="32"/>
          <w:szCs w:val="32"/>
          <w:cs/>
        </w:rPr>
        <w:t>สด</w:t>
      </w:r>
      <w:r w:rsidR="00410560">
        <w:rPr>
          <w:rFonts w:ascii="AngsanaUPC" w:hAnsi="AngsanaUPC" w:cs="AngsanaUPC"/>
          <w:sz w:val="32"/>
          <w:szCs w:val="32"/>
          <w:cs/>
        </w:rPr>
        <w:t>ในอนาคตที่กิจการประมาณขึ้น</w:t>
      </w:r>
    </w:p>
    <w:p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ณ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ราคาตามบัญชีของเงินสดและรายการเทียบเท่าเงินสด สินทรัพย์ทางการเงินหมุนเวียนอื่น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ลูกหนี้การค้า ลูกหนี้กิจการที่เกี่ยวข้องกัน เจ้าหนี้การค้า เจ้าหนี้ </w:t>
      </w:r>
      <w:r w:rsidRPr="009B678C">
        <w:rPr>
          <w:rFonts w:ascii="Angsana New" w:hAnsi="Angsana New" w:cs="Angsana New"/>
          <w:spacing w:val="-6"/>
          <w:sz w:val="32"/>
          <w:szCs w:val="32"/>
        </w:rPr>
        <w:t xml:space="preserve">-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อาคารและอุปกรณ์ </w:t>
      </w:r>
      <w:r w:rsidRPr="009B678C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>เจ้าหนี้กิจการที่เกี่ยวข้องกัน</w:t>
      </w:r>
      <w:r w:rsidRPr="009B678C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มีมูลค่าใกล้เคียงกับมูลค่ายุติธรรมเนื่องจากมีระยะเวลาครบกำหนดที่สั้น</w:t>
      </w:r>
    </w:p>
    <w:p w:rsidR="001F185D" w:rsidRPr="00622EEC" w:rsidRDefault="001F185D" w:rsidP="00FA625C">
      <w:pPr>
        <w:spacing w:line="226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C12A9" w:rsidRPr="00622EEC" w:rsidRDefault="00FC12A9" w:rsidP="00FA625C">
      <w:pPr>
        <w:numPr>
          <w:ilvl w:val="1"/>
          <w:numId w:val="1"/>
        </w:numPr>
        <w:spacing w:line="226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 w:hint="cs"/>
          <w:b/>
          <w:bCs/>
          <w:sz w:val="32"/>
          <w:szCs w:val="32"/>
          <w:cs/>
        </w:rPr>
        <w:t>สกุลเงินที่นำเสนองบการเงิน</w:t>
      </w:r>
    </w:p>
    <w:p w:rsidR="00FC12A9" w:rsidRPr="00622EEC" w:rsidRDefault="00FC12A9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 w:hint="cs"/>
          <w:sz w:val="32"/>
          <w:szCs w:val="32"/>
          <w:cs/>
        </w:rPr>
        <w:t>งบ</w:t>
      </w:r>
      <w:r w:rsidRPr="00622EE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การเงิน</w:t>
      </w:r>
      <w:r w:rsidRPr="00622EEC">
        <w:rPr>
          <w:rFonts w:ascii="Angsana New" w:hAnsi="Angsana New" w:cs="Angsana New" w:hint="cs"/>
          <w:sz w:val="32"/>
          <w:szCs w:val="32"/>
          <w:cs/>
        </w:rPr>
        <w:t>นี้</w:t>
      </w:r>
      <w:r w:rsidRPr="00622EEC">
        <w:rPr>
          <w:rFonts w:ascii="Angsana New" w:hAnsi="Angsana New" w:cs="Angsana New" w:hint="cs"/>
          <w:color w:val="000000"/>
          <w:sz w:val="32"/>
          <w:szCs w:val="32"/>
          <w:cs/>
        </w:rPr>
        <w:t>จัดทำ</w:t>
      </w:r>
      <w:r w:rsidRPr="00622EEC">
        <w:rPr>
          <w:rFonts w:ascii="Angsana New" w:hAnsi="Angsana New" w:cs="Angsana New" w:hint="cs"/>
          <w:sz w:val="32"/>
          <w:szCs w:val="32"/>
          <w:cs/>
        </w:rPr>
        <w:t>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ข้อมูลทางการเงินทั้งหมดมีการปัดเศษในหมายเหตุประกอบงบการเงินเพื่อให้แสดงเป็นบาท ยกเว้นที่ระบุไว้เป็นอย่างอื่น</w:t>
      </w:r>
    </w:p>
    <w:p w:rsidR="000D092F" w:rsidRPr="00622EEC" w:rsidRDefault="000D092F" w:rsidP="00FA625C">
      <w:pPr>
        <w:spacing w:line="226" w:lineRule="auto"/>
        <w:ind w:left="907" w:right="-22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C12A9" w:rsidRPr="00622EEC" w:rsidRDefault="00FC12A9" w:rsidP="00FA625C">
      <w:pPr>
        <w:numPr>
          <w:ilvl w:val="1"/>
          <w:numId w:val="1"/>
        </w:numPr>
        <w:spacing w:line="226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FC12A9" w:rsidRPr="00622EEC" w:rsidRDefault="0006095A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="00FC12A9" w:rsidRPr="00622EEC">
        <w:rPr>
          <w:rFonts w:ascii="Angsana New" w:hAnsi="Angsana New" w:cs="Angsana New"/>
          <w:sz w:val="32"/>
          <w:szCs w:val="32"/>
          <w:cs/>
        </w:rPr>
        <w:t>ตามมาตรฐาน</w:t>
      </w:r>
      <w:r w:rsidR="00FC12A9" w:rsidRPr="00622EEC">
        <w:rPr>
          <w:rFonts w:ascii="Angsana New" w:hAnsi="Angsana New" w:cs="Angsana New" w:hint="cs"/>
          <w:sz w:val="32"/>
          <w:szCs w:val="32"/>
          <w:cs/>
        </w:rPr>
        <w:t>การ</w:t>
      </w:r>
      <w:r w:rsidRPr="00622EEC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FC12A9" w:rsidRPr="00622EEC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</w:p>
    <w:p w:rsidR="000362D2" w:rsidRDefault="00FC12A9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โดยอาศัยประสบการณ์ในอดีตและปัจจัยต่างๆ รวมถึงเหตุการณ์ในอนาคตที่คาดว่าจะเกิดขึ้น ซึ่งฝ่ายบริหารมีความเชื่อมั่น</w:t>
      </w:r>
      <w:r w:rsidRPr="00622E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2EEC">
        <w:rPr>
          <w:rFonts w:ascii="Angsana New" w:hAnsi="Angsana New" w:cs="Angsana New"/>
          <w:sz w:val="32"/>
          <w:szCs w:val="32"/>
          <w:cs/>
        </w:rPr>
        <w:t>อย่างสมเหตุสมผลภายใต้สถานการณ์นั้น</w:t>
      </w:r>
      <w:r w:rsidRPr="00622EEC">
        <w:rPr>
          <w:rFonts w:ascii="Angsana New" w:hAnsi="Angsana New" w:cs="Angsana New"/>
          <w:sz w:val="32"/>
          <w:szCs w:val="32"/>
        </w:rPr>
        <w:t xml:space="preserve"> </w:t>
      </w:r>
      <w:r w:rsidRPr="00622EEC">
        <w:rPr>
          <w:rFonts w:ascii="Angsana New" w:hAnsi="Angsana New" w:cs="Angsana New"/>
          <w:sz w:val="32"/>
          <w:szCs w:val="32"/>
          <w:cs/>
        </w:rPr>
        <w:t>บริษัทได้ตั้งประมาณการและข้อ</w:t>
      </w:r>
      <w:r w:rsidRPr="002F37CC">
        <w:rPr>
          <w:rFonts w:ascii="Angsana New" w:hAnsi="Angsana New" w:cs="Angsana New"/>
          <w:sz w:val="32"/>
          <w:szCs w:val="32"/>
          <w:cs/>
        </w:rPr>
        <w:lastRenderedPageBreak/>
        <w:t>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ประมาณการและข้อสมมติฐานทางบัญชีที่สำคัญ ได้แก่ ค่าเผื่อ</w:t>
      </w:r>
      <w:r w:rsidR="00A41EDB">
        <w:rPr>
          <w:rFonts w:ascii="Angsana New" w:hAnsi="Angsana New" w:cs="Angsana New" w:hint="cs"/>
          <w:sz w:val="32"/>
          <w:szCs w:val="32"/>
          <w:cs/>
        </w:rPr>
        <w:t>ผลขาดทุน</w:t>
      </w:r>
      <w:r w:rsidR="003218E8">
        <w:rPr>
          <w:rFonts w:ascii="Angsana New" w:hAnsi="Angsana New" w:cs="Angsana New" w:hint="cs"/>
          <w:sz w:val="32"/>
          <w:szCs w:val="32"/>
          <w:cs/>
        </w:rPr>
        <w:t>ทางด้านเครดิต</w:t>
      </w:r>
      <w:r w:rsidR="00A41EDB">
        <w:rPr>
          <w:rFonts w:ascii="Angsana New" w:hAnsi="Angsana New" w:cs="Angsana New" w:hint="cs"/>
          <w:sz w:val="32"/>
          <w:szCs w:val="32"/>
          <w:cs/>
        </w:rPr>
        <w:t>ที่คาดว่าจะเกิดขึ้น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ค่าเผื่อมูลค่าสินค้าลดลง</w:t>
      </w:r>
      <w:r w:rsidR="004D7C77">
        <w:rPr>
          <w:rFonts w:ascii="Angsana New" w:hAnsi="Angsana New" w:cs="Angsana New" w:hint="cs"/>
          <w:sz w:val="32"/>
          <w:szCs w:val="32"/>
          <w:cs/>
        </w:rPr>
        <w:t xml:space="preserve"> ค่าเผื่อการลดมูลค่าเงินลงทุน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ค่าเสื่อมราคาของอาคารและอุปกรณ์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3FD6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ค่าเสื่อมราคาสินทรัพย์สิทธิการใช้ </w:t>
      </w:r>
      <w:r>
        <w:rPr>
          <w:rFonts w:ascii="Angsana New" w:hAnsi="Angsana New" w:cs="Angsana New" w:hint="cs"/>
          <w:sz w:val="32"/>
          <w:szCs w:val="32"/>
          <w:cs/>
        </w:rPr>
        <w:t>ส่วนเกินทุนจากการตีราคาสินทรัพย์ ค่าตัดจำหน่ายสินทรัพย์ไม่มีตัวตน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และสำรองผลประโยชน์ระยะยาวของพนักงาน การประมาณการในเรื่องต่างๆ ได้เปิดเผยในแต่ละส่วนที่เกี่ยวข้องของหมายเหตุประกอบงบการเงินนี้</w:t>
      </w:r>
    </w:p>
    <w:p w:rsidR="00596642" w:rsidRDefault="00596642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A03ED" w:rsidRPr="00155D27" w:rsidRDefault="008F5525" w:rsidP="00330F31">
      <w:pPr>
        <w:pStyle w:val="af"/>
        <w:numPr>
          <w:ilvl w:val="0"/>
          <w:numId w:val="1"/>
        </w:numPr>
        <w:spacing w:line="221" w:lineRule="auto"/>
        <w:ind w:left="-574" w:right="5670" w:hanging="616"/>
        <w:jc w:val="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155D27">
        <w:rPr>
          <w:rFonts w:ascii="Angsana New" w:hAnsi="Angsana New"/>
          <w:b/>
          <w:bCs/>
          <w:spacing w:val="-6"/>
          <w:sz w:val="32"/>
          <w:szCs w:val="32"/>
          <w:cs/>
        </w:rPr>
        <w:t>รายการเทียบเท่าเงินสด</w:t>
      </w:r>
    </w:p>
    <w:p w:rsidR="00193D4F" w:rsidRDefault="00DB3322" w:rsidP="00330F31">
      <w:pPr>
        <w:spacing w:line="221" w:lineRule="auto"/>
        <w:ind w:left="624" w:right="29"/>
        <w:jc w:val="right"/>
        <w:rPr>
          <w:rFonts w:ascii="Angsana New" w:hAnsi="Angsana New" w:cs="Angsana New"/>
          <w:sz w:val="32"/>
          <w:szCs w:val="32"/>
        </w:rPr>
      </w:pPr>
      <w:r w:rsidRPr="000D092F">
        <w:rPr>
          <w:rFonts w:ascii="Angsana New" w:hAnsi="Angsana New" w:cs="Angsana New"/>
          <w:sz w:val="32"/>
          <w:szCs w:val="32"/>
        </w:rPr>
        <w:t xml:space="preserve"> </w:t>
      </w:r>
      <w:r w:rsidR="00193D4F" w:rsidRPr="000D092F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4846" w:type="pct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2"/>
        <w:gridCol w:w="1464"/>
        <w:gridCol w:w="1464"/>
        <w:gridCol w:w="1464"/>
        <w:gridCol w:w="1462"/>
      </w:tblGrid>
      <w:tr w:rsidR="00D0705F" w:rsidRPr="00277725" w:rsidTr="00251970">
        <w:trPr>
          <w:cantSplit/>
          <w:trHeight w:val="510"/>
        </w:trPr>
        <w:tc>
          <w:tcPr>
            <w:tcW w:w="1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งบ</w:t>
            </w:r>
            <w:r w:rsidR="00062553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การเงิน</w:t>
            </w: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0705F" w:rsidRPr="00277725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190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705F" w:rsidRPr="00D0705F" w:rsidRDefault="00D0705F" w:rsidP="00330F31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pStyle w:val="2"/>
              <w:tabs>
                <w:tab w:val="clear" w:pos="342"/>
                <w:tab w:val="left" w:pos="967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 w:rsidRPr="00D0705F">
              <w:rPr>
                <w:rFonts w:ascii="Angsana New" w:hAnsi="Angsana New"/>
              </w:rPr>
              <w:t>256</w:t>
            </w:r>
            <w:r w:rsidR="000E0873">
              <w:rPr>
                <w:rFonts w:ascii="Angsana New" w:hAnsi="Angsana New"/>
              </w:rPr>
              <w:t>4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705F" w:rsidRPr="00D0705F" w:rsidRDefault="00D0705F" w:rsidP="00330F31">
            <w:pPr>
              <w:pStyle w:val="2"/>
              <w:tabs>
                <w:tab w:val="clear" w:pos="342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 w:rsidRPr="00D0705F">
              <w:rPr>
                <w:rFonts w:ascii="Angsana New" w:hAnsi="Angsana New"/>
              </w:rPr>
              <w:t>256</w:t>
            </w:r>
            <w:r w:rsidR="000E0873">
              <w:rPr>
                <w:rFonts w:ascii="Angsana New" w:hAnsi="Angsana New"/>
              </w:rPr>
              <w:t>3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pStyle w:val="2"/>
              <w:tabs>
                <w:tab w:val="clear" w:pos="342"/>
                <w:tab w:val="left" w:pos="967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 w:rsidRPr="00D0705F">
              <w:rPr>
                <w:rFonts w:ascii="Angsana New" w:hAnsi="Angsana New"/>
              </w:rPr>
              <w:t>256</w:t>
            </w:r>
            <w:r w:rsidR="000E0873">
              <w:rPr>
                <w:rFonts w:ascii="Angsana New" w:hAnsi="Angsana New"/>
              </w:rPr>
              <w:t>4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705F" w:rsidRPr="00D0705F" w:rsidRDefault="00D0705F" w:rsidP="00330F31">
            <w:pPr>
              <w:pStyle w:val="2"/>
              <w:tabs>
                <w:tab w:val="clear" w:pos="342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 w:rsidRPr="00D0705F">
              <w:rPr>
                <w:rFonts w:ascii="Angsana New" w:hAnsi="Angsana New"/>
              </w:rPr>
              <w:t>256</w:t>
            </w:r>
            <w:r w:rsidR="000E0873">
              <w:rPr>
                <w:rFonts w:ascii="Angsana New" w:hAnsi="Angsana New"/>
              </w:rPr>
              <w:t>3</w:t>
            </w:r>
          </w:p>
        </w:tc>
      </w:tr>
      <w:tr w:rsidR="000E0873" w:rsidRPr="00277725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1905" w:type="pc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0E0873" w:rsidRPr="00D0705F" w:rsidRDefault="000E0873" w:rsidP="00330F31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3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เงินฝากธนาคารประเภท - ออมทรัพย์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E0873" w:rsidRPr="00D0705F" w:rsidRDefault="00F470F9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176,726,57</w:t>
            </w:r>
            <w:r w:rsidR="001E24E9"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E0873" w:rsidRPr="00D0705F" w:rsidRDefault="000E0873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104,222</w:t>
            </w:r>
            <w:r w:rsidRPr="00D0705F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003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E0873" w:rsidRPr="00D0705F" w:rsidRDefault="00F470F9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173,663,616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0873" w:rsidRPr="00D0705F" w:rsidRDefault="000E0873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100,433,046</w:t>
            </w:r>
          </w:p>
        </w:tc>
      </w:tr>
      <w:tr w:rsidR="000E0873" w:rsidRPr="00277725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1905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0E0873" w:rsidRDefault="000E0873" w:rsidP="00330F31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firstLine="173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กระแสรายวัน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73" w:rsidRPr="00D0705F" w:rsidRDefault="00F470F9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264,42</w:t>
            </w:r>
            <w:r w:rsidR="001E24E9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0873" w:rsidRPr="00D0705F" w:rsidRDefault="000E0873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26,423,625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73" w:rsidRPr="00D0705F" w:rsidRDefault="00F470F9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264,428</w:t>
            </w:r>
          </w:p>
        </w:tc>
        <w:tc>
          <w:tcPr>
            <w:tcW w:w="773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73" w:rsidRPr="00D0705F" w:rsidRDefault="000E0873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26,423,625</w:t>
            </w:r>
          </w:p>
        </w:tc>
      </w:tr>
      <w:tr w:rsidR="000E0873" w:rsidRPr="00277725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19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E0873" w:rsidRDefault="000E0873" w:rsidP="00622EEC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3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รวมรายการเทียบเท่าเงินสด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73" w:rsidRPr="00D0705F" w:rsidRDefault="00F470F9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176,990,999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0873" w:rsidRPr="00D0705F" w:rsidRDefault="000E0873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D0705F">
              <w:rPr>
                <w:rFonts w:ascii="Angsana New" w:hAnsi="Angsana New" w:cs="Angsana New"/>
                <w:sz w:val="32"/>
                <w:szCs w:val="32"/>
                <w:lang w:eastAsia="zh-CN"/>
              </w:rPr>
              <w:t>130,645,628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73" w:rsidRPr="00D0705F" w:rsidRDefault="00F470F9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173,928,044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873" w:rsidRPr="00D0705F" w:rsidRDefault="000E0873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D0705F">
              <w:rPr>
                <w:rFonts w:ascii="Angsana New" w:hAnsi="Angsana New" w:cs="Angsana New"/>
                <w:sz w:val="32"/>
                <w:szCs w:val="32"/>
                <w:lang w:eastAsia="zh-CN"/>
              </w:rPr>
              <w:t>126,856,671</w:t>
            </w:r>
          </w:p>
        </w:tc>
      </w:tr>
    </w:tbl>
    <w:p w:rsidR="0006115F" w:rsidRDefault="0006115F">
      <w:pPr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</w:p>
    <w:p w:rsidR="00B61437" w:rsidRPr="00DB15A4" w:rsidRDefault="008A209E" w:rsidP="00330F31">
      <w:pPr>
        <w:pStyle w:val="af"/>
        <w:numPr>
          <w:ilvl w:val="0"/>
          <w:numId w:val="1"/>
        </w:numPr>
        <w:spacing w:line="221" w:lineRule="auto"/>
        <w:ind w:left="680" w:right="5670" w:hanging="680"/>
        <w:jc w:val="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DB15A4">
        <w:rPr>
          <w:rFonts w:ascii="Angsana New" w:hAnsi="Angsana New"/>
          <w:b/>
          <w:bCs/>
          <w:spacing w:val="-6"/>
          <w:sz w:val="32"/>
          <w:szCs w:val="32"/>
          <w:cs/>
        </w:rPr>
        <w:t>ลูกหนี้การค้าและลูกหนี้</w:t>
      </w:r>
      <w:r w:rsidR="00DB15A4" w:rsidRPr="00DB15A4">
        <w:rPr>
          <w:rFonts w:ascii="Angsana New" w:hAnsi="Angsana New" w:hint="cs"/>
          <w:b/>
          <w:bCs/>
          <w:spacing w:val="-6"/>
          <w:sz w:val="32"/>
          <w:szCs w:val="32"/>
          <w:cs/>
        </w:rPr>
        <w:t>หมุนเวียน</w:t>
      </w:r>
      <w:r w:rsidRPr="00DB15A4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อื่น </w:t>
      </w:r>
    </w:p>
    <w:p w:rsidR="00251FAA" w:rsidRPr="00CB49D0" w:rsidRDefault="001B16F3" w:rsidP="00A208A2">
      <w:pPr>
        <w:spacing w:line="221" w:lineRule="auto"/>
        <w:ind w:left="446" w:right="7"/>
        <w:jc w:val="right"/>
        <w:rPr>
          <w:rFonts w:ascii="Angsana New" w:hAnsi="Angsana New" w:cs="Angsana New"/>
          <w:sz w:val="30"/>
          <w:szCs w:val="30"/>
        </w:rPr>
      </w:pPr>
      <w:r w:rsidRPr="00CB49D0">
        <w:rPr>
          <w:rFonts w:ascii="Angsana New" w:hAnsi="Angsana New" w:cs="Angsana New"/>
          <w:sz w:val="30"/>
          <w:szCs w:val="30"/>
          <w:cs/>
        </w:rPr>
        <w:t>หน่วย :</w:t>
      </w:r>
      <w:r w:rsidRPr="00CB49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259B" w:rsidRPr="00CB49D0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0" w:type="auto"/>
        <w:jc w:val="center"/>
        <w:tblInd w:w="-339" w:type="dxa"/>
        <w:tblLayout w:type="fixed"/>
        <w:tblLook w:val="0000"/>
      </w:tblPr>
      <w:tblGrid>
        <w:gridCol w:w="3641"/>
        <w:gridCol w:w="1472"/>
        <w:gridCol w:w="1472"/>
        <w:gridCol w:w="1472"/>
        <w:gridCol w:w="1473"/>
      </w:tblGrid>
      <w:tr w:rsidR="00EA2657" w:rsidRPr="0065386D" w:rsidTr="00A208A2">
        <w:trPr>
          <w:trHeight w:val="20"/>
          <w:jc w:val="center"/>
        </w:trPr>
        <w:tc>
          <w:tcPr>
            <w:tcW w:w="364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2657" w:rsidRPr="0065386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9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2657" w:rsidRPr="0065386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5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65386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2657" w:rsidRPr="0065386D" w:rsidTr="00A208A2">
        <w:trPr>
          <w:trHeight w:val="279"/>
          <w:jc w:val="center"/>
        </w:trPr>
        <w:tc>
          <w:tcPr>
            <w:tcW w:w="3641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2657" w:rsidRPr="0065386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EA2657" w:rsidRDefault="00EA2657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265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E0873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EA2657" w:rsidRDefault="00EA2657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265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E0873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72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EA2657" w:rsidRDefault="00EA2657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265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E0873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EA2657" w:rsidRDefault="00EA2657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265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E0873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EA2657" w:rsidRPr="0065386D" w:rsidTr="00A208A2">
        <w:trPr>
          <w:trHeight w:val="331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EA2657" w:rsidRPr="0065386D" w:rsidRDefault="00EA2657" w:rsidP="00330F31">
            <w:pPr>
              <w:spacing w:before="30" w:line="221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472" w:type="dxa"/>
            <w:tcBorders>
              <w:left w:val="single" w:sz="6" w:space="0" w:color="auto"/>
              <w:right w:val="single" w:sz="4" w:space="0" w:color="auto"/>
            </w:tcBorders>
          </w:tcPr>
          <w:p w:rsidR="00EA2657" w:rsidRPr="0065386D" w:rsidRDefault="00EA2657" w:rsidP="00330F31">
            <w:pPr>
              <w:tabs>
                <w:tab w:val="decimal" w:pos="1146"/>
              </w:tabs>
              <w:spacing w:before="30" w:line="221" w:lineRule="auto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</w:tcPr>
          <w:p w:rsidR="00EA2657" w:rsidRPr="005B24BA" w:rsidRDefault="00EA2657" w:rsidP="00330F31">
            <w:pPr>
              <w:tabs>
                <w:tab w:val="decimal" w:pos="1169"/>
              </w:tabs>
              <w:spacing w:before="30" w:line="221" w:lineRule="auto"/>
              <w:ind w:right="-5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EA2657" w:rsidRPr="0065386D" w:rsidRDefault="00EA2657" w:rsidP="00330F31">
            <w:pPr>
              <w:tabs>
                <w:tab w:val="decimal" w:pos="1169"/>
              </w:tabs>
              <w:spacing w:before="30" w:line="221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657" w:rsidRPr="0065386D" w:rsidRDefault="00EA2657" w:rsidP="00330F31">
            <w:pPr>
              <w:tabs>
                <w:tab w:val="decimal" w:pos="1169"/>
              </w:tabs>
              <w:spacing w:before="30" w:line="221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289A" w:rsidRPr="0065386D" w:rsidTr="00A208A2">
        <w:trPr>
          <w:trHeight w:val="392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02289A" w:rsidRPr="0065386D" w:rsidRDefault="0002289A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72" w:type="dxa"/>
            <w:tcBorders>
              <w:left w:val="single" w:sz="6" w:space="0" w:color="auto"/>
              <w:right w:val="single" w:sz="4" w:space="0" w:color="auto"/>
            </w:tcBorders>
          </w:tcPr>
          <w:p w:rsidR="0002289A" w:rsidRPr="00654D41" w:rsidRDefault="00421D8D" w:rsidP="00E31650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231,805,840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235,065,614</w:t>
            </w:r>
          </w:p>
        </w:tc>
        <w:tc>
          <w:tcPr>
            <w:tcW w:w="147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421D8D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231,805,840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235,065,614</w:t>
            </w:r>
          </w:p>
        </w:tc>
      </w:tr>
      <w:tr w:rsidR="0002289A" w:rsidRPr="0065386D" w:rsidTr="00A208A2">
        <w:trPr>
          <w:trHeight w:val="410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02289A" w:rsidRPr="0065386D" w:rsidRDefault="0002289A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เกินกำหนดชำระไม่เกิน 3 เดือน</w:t>
            </w:r>
          </w:p>
        </w:tc>
        <w:tc>
          <w:tcPr>
            <w:tcW w:w="1472" w:type="dxa"/>
            <w:tcBorders>
              <w:left w:val="single" w:sz="6" w:space="0" w:color="auto"/>
              <w:right w:val="single" w:sz="4" w:space="0" w:color="auto"/>
            </w:tcBorders>
          </w:tcPr>
          <w:p w:rsidR="0002289A" w:rsidRPr="00654D41" w:rsidRDefault="0002289A" w:rsidP="00E31650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75,525,950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73,591,665</w:t>
            </w:r>
          </w:p>
        </w:tc>
        <w:tc>
          <w:tcPr>
            <w:tcW w:w="147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75,525,950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73,591,665</w:t>
            </w:r>
          </w:p>
        </w:tc>
      </w:tr>
      <w:tr w:rsidR="0002289A" w:rsidRPr="0065386D" w:rsidTr="00A208A2">
        <w:trPr>
          <w:trHeight w:val="338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02289A" w:rsidRPr="0065386D" w:rsidRDefault="0002289A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472" w:type="dxa"/>
            <w:tcBorders>
              <w:left w:val="single" w:sz="6" w:space="0" w:color="auto"/>
              <w:right w:val="single" w:sz="4" w:space="0" w:color="auto"/>
            </w:tcBorders>
          </w:tcPr>
          <w:p w:rsidR="0002289A" w:rsidRPr="00654D41" w:rsidRDefault="0002289A" w:rsidP="00E31650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100,435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32,192</w:t>
            </w:r>
          </w:p>
        </w:tc>
        <w:tc>
          <w:tcPr>
            <w:tcW w:w="147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100,435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32,192</w:t>
            </w:r>
          </w:p>
        </w:tc>
      </w:tr>
      <w:tr w:rsidR="0002289A" w:rsidRPr="0065386D" w:rsidTr="00A208A2">
        <w:trPr>
          <w:trHeight w:val="347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02289A" w:rsidRPr="0065386D" w:rsidRDefault="0002289A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472" w:type="dxa"/>
            <w:tcBorders>
              <w:left w:val="single" w:sz="6" w:space="0" w:color="auto"/>
              <w:right w:val="single" w:sz="4" w:space="0" w:color="auto"/>
            </w:tcBorders>
          </w:tcPr>
          <w:p w:rsidR="0002289A" w:rsidRPr="00654D41" w:rsidRDefault="0002289A" w:rsidP="00E31650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21,541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10,082</w:t>
            </w:r>
          </w:p>
        </w:tc>
        <w:tc>
          <w:tcPr>
            <w:tcW w:w="147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21,541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10,082</w:t>
            </w:r>
          </w:p>
        </w:tc>
      </w:tr>
      <w:tr w:rsidR="0002289A" w:rsidRPr="0065386D" w:rsidTr="00A208A2">
        <w:trPr>
          <w:trHeight w:val="350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02289A" w:rsidRPr="0065386D" w:rsidRDefault="0002289A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2289A" w:rsidRPr="00654D41" w:rsidRDefault="00421D8D" w:rsidP="00E31650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307,453,766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308,699,553</w:t>
            </w:r>
          </w:p>
        </w:tc>
        <w:tc>
          <w:tcPr>
            <w:tcW w:w="147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421D8D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307,453,766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308,699,553</w:t>
            </w:r>
          </w:p>
        </w:tc>
      </w:tr>
      <w:tr w:rsidR="0002289A" w:rsidRPr="0065386D" w:rsidTr="00A208A2">
        <w:trPr>
          <w:trHeight w:val="365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02289A" w:rsidRPr="0065386D" w:rsidRDefault="0002289A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472" w:type="dxa"/>
            <w:tcBorders>
              <w:left w:val="single" w:sz="6" w:space="0" w:color="auto"/>
              <w:right w:val="single" w:sz="4" w:space="0" w:color="auto"/>
            </w:tcBorders>
          </w:tcPr>
          <w:p w:rsidR="0002289A" w:rsidRPr="00654D41" w:rsidRDefault="0002289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7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</w:p>
        </w:tc>
      </w:tr>
      <w:tr w:rsidR="0002289A" w:rsidRPr="0065386D" w:rsidTr="00A208A2">
        <w:trPr>
          <w:trHeight w:val="365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02289A" w:rsidRPr="0065386D" w:rsidRDefault="0002289A" w:rsidP="000E0873">
            <w:pPr>
              <w:spacing w:before="30" w:line="221" w:lineRule="auto"/>
              <w:ind w:left="272" w:right="29" w:firstLine="387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A4D1B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72" w:type="dxa"/>
            <w:tcBorders>
              <w:left w:val="single" w:sz="6" w:space="0" w:color="auto"/>
              <w:right w:val="single" w:sz="4" w:space="0" w:color="auto"/>
            </w:tcBorders>
          </w:tcPr>
          <w:p w:rsidR="0002289A" w:rsidRPr="00654D41" w:rsidRDefault="0002289A" w:rsidP="00E31650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(904,205)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(73,644)</w:t>
            </w:r>
          </w:p>
        </w:tc>
        <w:tc>
          <w:tcPr>
            <w:tcW w:w="147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(904,205)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(73,644)</w:t>
            </w:r>
          </w:p>
        </w:tc>
      </w:tr>
      <w:tr w:rsidR="0002289A" w:rsidRPr="0065386D" w:rsidTr="00A208A2">
        <w:trPr>
          <w:trHeight w:val="368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02289A" w:rsidRPr="0065386D" w:rsidRDefault="0002289A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รวมลูกหนี้การค้า-สุทธิ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289A" w:rsidRPr="00654D41" w:rsidRDefault="00421D8D" w:rsidP="00E31650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306,549,561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308,625,909</w:t>
            </w:r>
          </w:p>
        </w:tc>
        <w:tc>
          <w:tcPr>
            <w:tcW w:w="14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421D8D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306,549,561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308,625,909</w:t>
            </w:r>
          </w:p>
        </w:tc>
      </w:tr>
      <w:tr w:rsidR="0002289A" w:rsidRPr="0065386D" w:rsidTr="00A208A2">
        <w:trPr>
          <w:trHeight w:val="368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02289A" w:rsidRPr="0065386D" w:rsidRDefault="0002289A" w:rsidP="00330F31">
            <w:pPr>
              <w:spacing w:before="30" w:line="221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2289A" w:rsidRPr="00654D41" w:rsidRDefault="0002289A" w:rsidP="00330F31">
            <w:pPr>
              <w:tabs>
                <w:tab w:val="decimal" w:pos="1189"/>
                <w:tab w:val="decimal" w:pos="1527"/>
              </w:tabs>
              <w:spacing w:before="30" w:line="221" w:lineRule="auto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  <w:tab w:val="decimal" w:pos="1527"/>
              </w:tabs>
              <w:spacing w:before="30" w:line="221" w:lineRule="auto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330F31">
            <w:pPr>
              <w:tabs>
                <w:tab w:val="decimal" w:pos="1189"/>
                <w:tab w:val="decimal" w:pos="1527"/>
              </w:tabs>
              <w:spacing w:before="30" w:line="221" w:lineRule="auto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  <w:tab w:val="decimal" w:pos="1527"/>
              </w:tabs>
              <w:spacing w:before="30" w:line="221" w:lineRule="auto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2289A" w:rsidRPr="0065386D" w:rsidTr="00A208A2">
        <w:trPr>
          <w:trHeight w:val="365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02289A" w:rsidRPr="0065386D" w:rsidRDefault="00E64CE9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72" w:type="dxa"/>
            <w:tcBorders>
              <w:left w:val="single" w:sz="6" w:space="0" w:color="auto"/>
              <w:right w:val="single" w:sz="4" w:space="0" w:color="auto"/>
            </w:tcBorders>
          </w:tcPr>
          <w:p w:rsidR="0002289A" w:rsidRPr="00654D41" w:rsidRDefault="0002289A" w:rsidP="0002289A">
            <w:pPr>
              <w:spacing w:line="216" w:lineRule="auto"/>
              <w:ind w:left="-97" w:right="-122" w:hanging="14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--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E64CE9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648,103</w:t>
            </w:r>
          </w:p>
        </w:tc>
        <w:tc>
          <w:tcPr>
            <w:tcW w:w="147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02289A">
            <w:pPr>
              <w:spacing w:line="216" w:lineRule="auto"/>
              <w:ind w:left="-97" w:right="-122" w:hanging="14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E64CE9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26,637</w:t>
            </w:r>
          </w:p>
        </w:tc>
      </w:tr>
      <w:tr w:rsidR="0002289A" w:rsidRPr="0065386D" w:rsidTr="00A208A2">
        <w:trPr>
          <w:trHeight w:val="383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02289A" w:rsidRPr="0065386D" w:rsidRDefault="0002289A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ภาษีมูลค่าเพิ่มรอรับคืน</w:t>
            </w:r>
          </w:p>
        </w:tc>
        <w:tc>
          <w:tcPr>
            <w:tcW w:w="1472" w:type="dxa"/>
            <w:tcBorders>
              <w:left w:val="single" w:sz="6" w:space="0" w:color="auto"/>
              <w:right w:val="single" w:sz="4" w:space="0" w:color="auto"/>
            </w:tcBorders>
          </w:tcPr>
          <w:p w:rsidR="0002289A" w:rsidRPr="00654D41" w:rsidRDefault="0002289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4,820,450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2,892,929</w:t>
            </w:r>
          </w:p>
        </w:tc>
        <w:tc>
          <w:tcPr>
            <w:tcW w:w="147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83206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4,698,65</w:t>
            </w:r>
            <w:r w:rsidR="00832061">
              <w:rPr>
                <w:rFonts w:ascii="Angsana New" w:hAnsi="Angsana New" w:cs="Angsana New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2,799,463</w:t>
            </w:r>
          </w:p>
        </w:tc>
      </w:tr>
      <w:tr w:rsidR="0002289A" w:rsidRPr="0065386D" w:rsidTr="00A208A2">
        <w:trPr>
          <w:trHeight w:val="302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02289A" w:rsidRPr="0065386D" w:rsidRDefault="0002289A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7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289A" w:rsidRPr="00654D41" w:rsidRDefault="00E53B4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8,120,553</w:t>
            </w:r>
          </w:p>
        </w:tc>
        <w:tc>
          <w:tcPr>
            <w:tcW w:w="1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E64CE9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6,728</w:t>
            </w:r>
            <w:r w:rsidR="0002289A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325</w:t>
            </w:r>
          </w:p>
        </w:tc>
        <w:tc>
          <w:tcPr>
            <w:tcW w:w="147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E53B4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8,120,553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E64CE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6,</w:t>
            </w:r>
            <w:r w:rsidR="00E64CE9">
              <w:rPr>
                <w:rFonts w:ascii="Angsana New" w:hAnsi="Angsana New" w:cs="Angsana New" w:hint="cs"/>
                <w:sz w:val="30"/>
                <w:szCs w:val="30"/>
                <w:cs/>
                <w:lang w:eastAsia="zh-CN"/>
              </w:rPr>
              <w:t>748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="00E64CE9">
              <w:rPr>
                <w:rFonts w:ascii="Angsana New" w:hAnsi="Angsana New" w:cs="Angsana New"/>
                <w:sz w:val="30"/>
                <w:szCs w:val="30"/>
                <w:lang w:eastAsia="zh-CN"/>
              </w:rPr>
              <w:t>712</w:t>
            </w:r>
          </w:p>
        </w:tc>
      </w:tr>
      <w:tr w:rsidR="0002289A" w:rsidRPr="0065386D" w:rsidTr="00A208A2">
        <w:trPr>
          <w:trHeight w:val="310"/>
          <w:jc w:val="center"/>
        </w:trPr>
        <w:tc>
          <w:tcPr>
            <w:tcW w:w="3641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02289A" w:rsidRPr="0065386D" w:rsidRDefault="0002289A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289A" w:rsidRPr="00654D41" w:rsidRDefault="00E53B4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12,941,003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10,269,357</w:t>
            </w:r>
          </w:p>
        </w:tc>
        <w:tc>
          <w:tcPr>
            <w:tcW w:w="14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E53B4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12,819,205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9,574,812</w:t>
            </w:r>
          </w:p>
        </w:tc>
      </w:tr>
      <w:tr w:rsidR="0002289A" w:rsidRPr="0065386D" w:rsidTr="00A208A2">
        <w:trPr>
          <w:trHeight w:val="328"/>
          <w:jc w:val="center"/>
        </w:trPr>
        <w:tc>
          <w:tcPr>
            <w:tcW w:w="36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2289A" w:rsidRPr="0065386D" w:rsidRDefault="0002289A" w:rsidP="00330F31">
            <w:pPr>
              <w:spacing w:before="100" w:beforeAutospacing="1" w:line="221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มุน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เวียน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89A" w:rsidRPr="00654D41" w:rsidRDefault="00421D8D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319,490,564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318,895,266</w:t>
            </w:r>
          </w:p>
        </w:tc>
        <w:tc>
          <w:tcPr>
            <w:tcW w:w="14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89A" w:rsidRPr="00654D41" w:rsidRDefault="00421D8D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319,368,766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89A" w:rsidRPr="00654D41" w:rsidRDefault="0002289A" w:rsidP="0079392F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318,200,721</w:t>
            </w:r>
          </w:p>
        </w:tc>
      </w:tr>
    </w:tbl>
    <w:p w:rsidR="001B7297" w:rsidRPr="001B7297" w:rsidRDefault="001B7297" w:rsidP="001B7297">
      <w:pPr>
        <w:spacing w:line="235" w:lineRule="auto"/>
        <w:ind w:left="720" w:right="-14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B7297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เมื่อวันที่ </w:t>
      </w:r>
      <w:r w:rsidRPr="001B7297">
        <w:rPr>
          <w:rFonts w:ascii="Angsana New" w:hAnsi="Angsana New" w:cs="Angsana New"/>
          <w:color w:val="000000"/>
          <w:sz w:val="32"/>
          <w:szCs w:val="32"/>
        </w:rPr>
        <w:t>24</w:t>
      </w:r>
      <w:r w:rsidRPr="001B729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</w:t>
      </w:r>
      <w:r w:rsidRPr="001B729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B7297">
        <w:rPr>
          <w:rFonts w:ascii="Angsana New" w:hAnsi="Angsana New" w:cs="Angsana New"/>
          <w:color w:val="000000"/>
          <w:sz w:val="32"/>
          <w:szCs w:val="32"/>
        </w:rPr>
        <w:t xml:space="preserve">2564 </w:t>
      </w:r>
      <w:r w:rsidRPr="001B7297">
        <w:rPr>
          <w:rFonts w:ascii="Angsana New" w:hAnsi="Angsana New" w:cs="Angsana New"/>
          <w:color w:val="000000"/>
          <w:sz w:val="32"/>
          <w:szCs w:val="32"/>
          <w:cs/>
        </w:rPr>
        <w:t>ที่ประชุมคณะกรรมการบริษัท</w:t>
      </w:r>
      <w:r w:rsidRPr="001B729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ทีมพรีซิชั่น จำกัด (มหาชน) </w:t>
      </w:r>
      <w:r w:rsidRPr="001B7297">
        <w:rPr>
          <w:rFonts w:ascii="Angsana New" w:hAnsi="Angsana New" w:cs="Angsana New"/>
          <w:color w:val="000000"/>
          <w:sz w:val="32"/>
          <w:szCs w:val="32"/>
          <w:cs/>
        </w:rPr>
        <w:t>มีมติ</w:t>
      </w:r>
      <w:r w:rsidRPr="001B7297">
        <w:rPr>
          <w:rFonts w:ascii="Angsana New" w:hAnsi="Angsana New" w:cs="Angsana New" w:hint="cs"/>
          <w:color w:val="000000"/>
          <w:sz w:val="32"/>
          <w:szCs w:val="32"/>
          <w:cs/>
        </w:rPr>
        <w:t>ให้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TPA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Holding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LLC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 </w:t>
      </w:r>
      <w:r w:rsidRPr="00302BA7">
        <w:rPr>
          <w:rFonts w:ascii="Angsana New" w:eastAsia="MS Mincho" w:hAnsi="Angsana New" w:cs="Angsana New" w:hint="cs"/>
          <w:sz w:val="32"/>
          <w:szCs w:val="32"/>
          <w:cs/>
        </w:rPr>
        <w:t>ซึ่งเป็นบริษัทย่อยในต่างประเทศ</w:t>
      </w:r>
      <w:r>
        <w:rPr>
          <w:rFonts w:ascii="Angsana New" w:eastAsia="MS Mincho" w:hAnsi="Angsana New" w:cs="Angsana New" w:hint="cs"/>
          <w:sz w:val="32"/>
          <w:szCs w:val="32"/>
          <w:cs/>
        </w:rPr>
        <w:t>เลิกกิจการ โดย</w:t>
      </w:r>
      <w:r>
        <w:rPr>
          <w:rFonts w:ascii="Angsana New" w:hAnsi="Angsana New" w:cs="Angsana New" w:hint="cs"/>
          <w:sz w:val="32"/>
          <w:szCs w:val="32"/>
          <w:cs/>
        </w:rPr>
        <w:t>จดทะเบียน</w:t>
      </w:r>
      <w:r w:rsidRPr="003129B0">
        <w:rPr>
          <w:rFonts w:ascii="Angsana New" w:hAnsi="Angsana New" w:cs="Angsana New" w:hint="cs"/>
          <w:sz w:val="32"/>
          <w:szCs w:val="32"/>
          <w:cs/>
        </w:rPr>
        <w:t>เลิกกิจการตามกฎหมายของต่างประเทศแล้ว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เมื่อ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eastAsia="MS Mincho" w:hAnsi="Angsana New" w:cs="Angsana New"/>
          <w:sz w:val="32"/>
          <w:szCs w:val="32"/>
        </w:rPr>
        <w:t>29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eastAsia="MS Mincho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E64936">
        <w:rPr>
          <w:rFonts w:ascii="Angsana New" w:hAnsi="Angsana New" w:cs="Angsana New"/>
          <w:sz w:val="32"/>
          <w:szCs w:val="32"/>
          <w:cs/>
        </w:rPr>
        <w:t>มีมติอนุมัติลด</w:t>
      </w:r>
      <w:r w:rsidR="00475A9D">
        <w:rPr>
          <w:rFonts w:ascii="Angsana New" w:hAnsi="Angsana New" w:cs="Angsana New" w:hint="cs"/>
          <w:sz w:val="32"/>
          <w:szCs w:val="32"/>
          <w:cs/>
        </w:rPr>
        <w:t>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ดอกเบี้ยค้างรับ จำนวน </w:t>
      </w:r>
      <w:r>
        <w:rPr>
          <w:rFonts w:ascii="Angsana New" w:hAnsi="Angsana New" w:cs="Angsana New"/>
          <w:sz w:val="32"/>
          <w:szCs w:val="32"/>
        </w:rPr>
        <w:t xml:space="preserve">2,144 </w:t>
      </w:r>
      <w:r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 (</w:t>
      </w:r>
      <w:r>
        <w:rPr>
          <w:rFonts w:ascii="Angsana New" w:hAnsi="Angsana New" w:cs="Angsana New"/>
          <w:sz w:val="32"/>
          <w:szCs w:val="32"/>
        </w:rPr>
        <w:t>0.07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  <w:r>
        <w:rPr>
          <w:rFonts w:ascii="Angsana New" w:hAnsi="Angsana New" w:cs="Angsana New" w:hint="cs"/>
          <w:sz w:val="32"/>
          <w:szCs w:val="32"/>
          <w:cs/>
        </w:rPr>
        <w:t xml:space="preserve"> (ดูหมายเหตุประกอบงบการเงินข้อ </w:t>
      </w:r>
      <w:r>
        <w:rPr>
          <w:rFonts w:ascii="Angsana New" w:hAnsi="Angsana New" w:cs="Angsana New"/>
          <w:sz w:val="32"/>
          <w:szCs w:val="32"/>
        </w:rPr>
        <w:t>10</w:t>
      </w:r>
      <w:r w:rsidR="00E06A19">
        <w:rPr>
          <w:rFonts w:ascii="Angsana New" w:hAnsi="Angsana New" w:cs="Angsana New"/>
          <w:sz w:val="32"/>
          <w:szCs w:val="32"/>
        </w:rPr>
        <w:t xml:space="preserve"> </w:t>
      </w:r>
      <w:r w:rsidR="00E06A19">
        <w:rPr>
          <w:rFonts w:ascii="Angsana New" w:hAnsi="Angsana New" w:cs="Angsana New" w:hint="cs"/>
          <w:sz w:val="32"/>
          <w:szCs w:val="32"/>
          <w:cs/>
        </w:rPr>
        <w:t>ประกอบ</w:t>
      </w:r>
      <w:r>
        <w:rPr>
          <w:rFonts w:ascii="Angsana New" w:hAnsi="Angsana New" w:cs="Angsana New"/>
          <w:sz w:val="32"/>
          <w:szCs w:val="32"/>
        </w:rPr>
        <w:t>)</w:t>
      </w:r>
    </w:p>
    <w:p w:rsidR="001B7297" w:rsidRPr="001B7297" w:rsidRDefault="001B7297" w:rsidP="001B7297">
      <w:pPr>
        <w:pStyle w:val="af"/>
        <w:spacing w:line="0" w:lineRule="atLeast"/>
        <w:ind w:right="5145"/>
        <w:rPr>
          <w:rFonts w:ascii="Angsana New" w:hAnsi="Angsana New"/>
          <w:sz w:val="32"/>
          <w:szCs w:val="32"/>
        </w:rPr>
      </w:pPr>
    </w:p>
    <w:p w:rsidR="00133829" w:rsidRDefault="0048572B" w:rsidP="000D1BF5">
      <w:pPr>
        <w:pStyle w:val="af"/>
        <w:numPr>
          <w:ilvl w:val="0"/>
          <w:numId w:val="1"/>
        </w:numPr>
        <w:spacing w:line="0" w:lineRule="atLeast"/>
        <w:ind w:left="720" w:right="5145" w:hanging="720"/>
        <w:jc w:val="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:rsidR="000A64F6" w:rsidRPr="00BA251A" w:rsidRDefault="000A64F6" w:rsidP="00B72C9D">
      <w:pPr>
        <w:ind w:left="446" w:right="-22"/>
        <w:jc w:val="right"/>
        <w:rPr>
          <w:rFonts w:ascii="Angsana New" w:hAnsi="Angsana New" w:cs="Angsana New"/>
          <w:sz w:val="30"/>
          <w:szCs w:val="30"/>
          <w:cs/>
        </w:rPr>
      </w:pPr>
      <w:r w:rsidRPr="00BA251A">
        <w:rPr>
          <w:rFonts w:ascii="Angsana New" w:hAnsi="Angsana New" w:cs="Angsana New"/>
          <w:sz w:val="30"/>
          <w:szCs w:val="30"/>
          <w:cs/>
        </w:rPr>
        <w:t>หน่วย</w:t>
      </w:r>
      <w:r w:rsidRPr="00BA251A">
        <w:rPr>
          <w:rFonts w:ascii="Angsana New" w:hAnsi="Angsana New" w:cs="Angsana New"/>
          <w:sz w:val="30"/>
          <w:szCs w:val="30"/>
        </w:rPr>
        <w:t xml:space="preserve"> :</w:t>
      </w:r>
      <w:r w:rsidR="001B16F3" w:rsidRPr="00BA251A">
        <w:rPr>
          <w:rFonts w:ascii="Angsana New" w:hAnsi="Angsana New" w:cs="Angsana New"/>
          <w:sz w:val="30"/>
          <w:szCs w:val="30"/>
          <w:cs/>
        </w:rPr>
        <w:t xml:space="preserve"> </w:t>
      </w:r>
      <w:r w:rsidR="000E46AB" w:rsidRPr="00BA251A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9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1543"/>
        <w:gridCol w:w="1543"/>
        <w:gridCol w:w="1543"/>
        <w:gridCol w:w="1544"/>
      </w:tblGrid>
      <w:tr w:rsidR="008010D9" w:rsidRPr="000A64F6" w:rsidTr="008010D9">
        <w:trPr>
          <w:trHeight w:hRule="exact" w:val="454"/>
        </w:trPr>
        <w:tc>
          <w:tcPr>
            <w:tcW w:w="3402" w:type="dxa"/>
            <w:vMerge w:val="restart"/>
            <w:vAlign w:val="center"/>
          </w:tcPr>
          <w:p w:rsidR="008010D9" w:rsidRPr="008010D9" w:rsidRDefault="008010D9" w:rsidP="005713C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086" w:type="dxa"/>
            <w:gridSpan w:val="2"/>
            <w:tcBorders>
              <w:bottom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0D9" w:rsidRPr="000A64F6" w:rsidTr="008010D9">
        <w:trPr>
          <w:trHeight w:hRule="exact" w:val="431"/>
        </w:trPr>
        <w:tc>
          <w:tcPr>
            <w:tcW w:w="3402" w:type="dxa"/>
            <w:vMerge/>
            <w:vAlign w:val="center"/>
          </w:tcPr>
          <w:p w:rsidR="008010D9" w:rsidRPr="008010D9" w:rsidRDefault="008010D9" w:rsidP="005713C5">
            <w:pPr>
              <w:spacing w:line="216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righ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8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87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43" w:type="dxa"/>
            <w:tcBorders>
              <w:righ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8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44" w:type="dxa"/>
            <w:tcBorders>
              <w:lef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87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010D9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Team Precision America, LLC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0873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0E0873" w:rsidRPr="008010D9" w:rsidRDefault="000E0873" w:rsidP="007A4650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ยอดคงเหลือยกมาต้น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67450E" w:rsidP="0067450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622EEC">
            <w:pPr>
              <w:tabs>
                <w:tab w:val="decimal" w:pos="1218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8010D9">
              <w:rPr>
                <w:rFonts w:ascii="Angsana New" w:hAnsi="Angsana New" w:cs="Angsana New"/>
                <w:sz w:val="30"/>
                <w:szCs w:val="30"/>
              </w:rPr>
              <w:t>,895,582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0E0873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342"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FC0EB3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21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,500)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873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0E0873" w:rsidRPr="008010D9" w:rsidRDefault="0067450E" w:rsidP="00935F0F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35F0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67450E" w:rsidP="0067450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622EEC">
            <w:pPr>
              <w:tabs>
                <w:tab w:val="decimal" w:pos="1218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010D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8010D9">
              <w:rPr>
                <w:rFonts w:ascii="Angsana New" w:hAnsi="Angsana New" w:cs="Angsana New"/>
                <w:sz w:val="30"/>
                <w:szCs w:val="30"/>
              </w:rPr>
              <w:t>,895,582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625378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0E0873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0E0873" w:rsidRPr="008010D9" w:rsidRDefault="000E0873" w:rsidP="005713C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FC0EB3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21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,500)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0873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0E0873" w:rsidRPr="008010D9" w:rsidRDefault="000E0873" w:rsidP="007A4650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ยอดคงเหลือยกไปปลาย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0E0873" w:rsidRPr="000A64F6" w:rsidTr="008010D9">
        <w:trPr>
          <w:trHeight w:hRule="exact" w:val="360"/>
        </w:trPr>
        <w:tc>
          <w:tcPr>
            <w:tcW w:w="3402" w:type="dxa"/>
            <w:tcBorders>
              <w:top w:val="single" w:sz="4" w:space="0" w:color="auto"/>
              <w:bottom w:val="nil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TPA Holding LLC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650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E31650" w:rsidRPr="008010D9" w:rsidRDefault="00E31650" w:rsidP="007A4650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>ยอดคงเหลือยกมาต้น</w:t>
            </w:r>
            <w:r w:rsidRPr="008010D9">
              <w:rPr>
                <w:rFonts w:ascii="AngsanaUPC" w:hAnsi="AngsanaUPC" w:cs="AngsanaUPC" w:hint="cs"/>
                <w:sz w:val="30"/>
                <w:szCs w:val="30"/>
                <w:cs/>
              </w:rPr>
              <w:t>ปี</w:t>
            </w:r>
            <w:r w:rsidRPr="008010D9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1650" w:rsidRPr="008010D9" w:rsidRDefault="00E31650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1650" w:rsidRPr="008010D9" w:rsidRDefault="00E31650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1650" w:rsidRPr="00622EEC" w:rsidRDefault="00E31650" w:rsidP="00622EEC">
            <w:pPr>
              <w:tabs>
                <w:tab w:val="decimal" w:pos="1218"/>
              </w:tabs>
              <w:spacing w:line="216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622EEC">
              <w:rPr>
                <w:rFonts w:ascii="Angsana New" w:hAnsi="Angsana New" w:cs="Angsana New"/>
                <w:sz w:val="30"/>
                <w:szCs w:val="30"/>
              </w:rPr>
              <w:t>15,456,379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1650" w:rsidRPr="00622EEC" w:rsidRDefault="00E31650" w:rsidP="00622EEC">
            <w:pPr>
              <w:tabs>
                <w:tab w:val="decimal" w:pos="1218"/>
              </w:tabs>
              <w:spacing w:line="216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622EEC">
              <w:rPr>
                <w:rFonts w:ascii="Angsana New" w:hAnsi="Angsana New" w:cs="Angsana New"/>
                <w:sz w:val="30"/>
                <w:szCs w:val="30"/>
              </w:rPr>
              <w:t>6,819,699</w:t>
            </w:r>
          </w:p>
        </w:tc>
      </w:tr>
      <w:tr w:rsidR="00E31650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E31650" w:rsidRPr="008010D9" w:rsidRDefault="00E31650" w:rsidP="005713C5">
            <w:pPr>
              <w:spacing w:line="216" w:lineRule="auto"/>
              <w:ind w:left="34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1650" w:rsidRPr="008010D9" w:rsidRDefault="00E31650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1650" w:rsidRPr="008010D9" w:rsidRDefault="00E31650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1650" w:rsidRPr="008010D9" w:rsidRDefault="00E31650" w:rsidP="00E3165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517,500)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1650" w:rsidRPr="008010D9" w:rsidRDefault="00E31650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227,500)</w:t>
            </w:r>
          </w:p>
        </w:tc>
      </w:tr>
      <w:tr w:rsidR="000E0873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0E0873" w:rsidRPr="008010D9" w:rsidRDefault="000E0873" w:rsidP="007A4650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บวก</w:t>
            </w: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 xml:space="preserve"> ให้กู้เพิ่มระหว่าง</w:t>
            </w:r>
            <w:r w:rsidRPr="008010D9">
              <w:rPr>
                <w:rFonts w:ascii="AngsanaUPC" w:hAnsi="AngsanaUPC" w:cs="AngsanaUPC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E31650" w:rsidRDefault="00E31650" w:rsidP="00622EEC">
            <w:pPr>
              <w:tabs>
                <w:tab w:val="decimal" w:pos="1218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742,</w:t>
            </w:r>
            <w:r w:rsidRPr="00622EEC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E74298" w:rsidRPr="00622EE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622EEC">
            <w:pPr>
              <w:tabs>
                <w:tab w:val="decimal" w:pos="1218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9,200,</w:t>
            </w:r>
            <w:r w:rsidRPr="00622EEC">
              <w:rPr>
                <w:rFonts w:ascii="Angsana New" w:hAnsi="Angsana New" w:cs="Angsana New"/>
                <w:sz w:val="30"/>
                <w:szCs w:val="30"/>
              </w:rPr>
              <w:t>661</w:t>
            </w:r>
          </w:p>
        </w:tc>
      </w:tr>
      <w:tr w:rsidR="000E0873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0E0873" w:rsidRPr="008010D9" w:rsidRDefault="000E0873" w:rsidP="005713C5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E31650" w:rsidRDefault="000E0873" w:rsidP="00622EEC">
            <w:pPr>
              <w:spacing w:line="216" w:lineRule="auto"/>
              <w:ind w:left="-97" w:right="-21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1650">
              <w:rPr>
                <w:rFonts w:asciiTheme="majorBidi" w:hAnsiTheme="majorBidi" w:cstheme="majorBidi"/>
                <w:sz w:val="30"/>
                <w:szCs w:val="30"/>
              </w:rPr>
              <w:t>(USD 2</w:t>
            </w:r>
            <w:r w:rsidR="00E3165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31650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290,000)</w:t>
            </w:r>
          </w:p>
        </w:tc>
      </w:tr>
      <w:tr w:rsidR="000E0873" w:rsidRPr="000A64F6" w:rsidTr="008010D9">
        <w:trPr>
          <w:trHeight w:hRule="exact" w:val="410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0E0873" w:rsidRPr="008010D9" w:rsidRDefault="00222EA9" w:rsidP="005713C5">
            <w:pPr>
              <w:spacing w:line="216" w:lineRule="auto"/>
              <w:ind w:left="72"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กำไร(</w:t>
            </w:r>
            <w:r w:rsidR="000E0873" w:rsidRPr="008010D9">
              <w:rPr>
                <w:rFonts w:ascii="AngsanaUPC" w:hAnsi="AngsanaUPC" w:cs="AngsanaUPC"/>
                <w:sz w:val="30"/>
                <w:szCs w:val="30"/>
                <w:cs/>
              </w:rPr>
              <w:t>ขาดทุน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  <w:r w:rsidR="000E0873" w:rsidRPr="008010D9">
              <w:rPr>
                <w:rFonts w:ascii="AngsanaUPC" w:hAnsi="AngsanaUPC" w:cs="AngsanaUPC"/>
                <w:sz w:val="30"/>
                <w:szCs w:val="30"/>
                <w:cs/>
              </w:rPr>
              <w:t>ที่ยัง</w:t>
            </w:r>
            <w:r w:rsidR="000E0873" w:rsidRPr="008010D9">
              <w:rPr>
                <w:rFonts w:ascii="AngsanaUPC" w:hAnsi="AngsanaUPC" w:cs="AngsanaUPC" w:hint="cs"/>
                <w:sz w:val="30"/>
                <w:szCs w:val="30"/>
                <w:cs/>
              </w:rPr>
              <w:t>ไม่เกิดขึ้น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E31650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873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0E0873" w:rsidRPr="008010D9" w:rsidRDefault="000E0873" w:rsidP="005713C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54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73" w:rsidRPr="00E31650" w:rsidRDefault="00E31650" w:rsidP="00622EEC">
            <w:pPr>
              <w:tabs>
                <w:tab w:val="decimal" w:pos="1218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1,813,091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E0873" w:rsidRPr="008010D9" w:rsidRDefault="000E0873" w:rsidP="00622EEC">
            <w:pPr>
              <w:tabs>
                <w:tab w:val="decimal" w:pos="1218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(563,981)</w:t>
            </w:r>
          </w:p>
        </w:tc>
      </w:tr>
      <w:tr w:rsidR="000E0873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0E0873" w:rsidRPr="008010D9" w:rsidRDefault="000E0873" w:rsidP="005713C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0873" w:rsidRPr="00E31650" w:rsidRDefault="00E31650" w:rsidP="00622EEC">
            <w:pPr>
              <w:tabs>
                <w:tab w:val="decimal" w:pos="1218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18,011,96</w:t>
            </w:r>
            <w:r w:rsidR="00E742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622EEC">
            <w:pPr>
              <w:tabs>
                <w:tab w:val="decimal" w:pos="1218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15,456,</w:t>
            </w:r>
            <w:r w:rsidRPr="008010D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379</w:t>
            </w:r>
          </w:p>
        </w:tc>
      </w:tr>
      <w:tr w:rsidR="000E0873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0E0873" w:rsidRPr="008010D9" w:rsidRDefault="000E0873" w:rsidP="005713C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E31650" w:rsidRDefault="000E0873" w:rsidP="00622EEC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1650">
              <w:rPr>
                <w:rFonts w:asciiTheme="majorBidi" w:hAnsiTheme="majorBidi" w:cstheme="majorBidi"/>
                <w:sz w:val="30"/>
                <w:szCs w:val="30"/>
              </w:rPr>
              <w:t xml:space="preserve">(USD </w:t>
            </w:r>
            <w:r w:rsidR="00E31650">
              <w:rPr>
                <w:rFonts w:asciiTheme="majorBidi" w:hAnsiTheme="majorBidi" w:cstheme="majorBidi"/>
                <w:sz w:val="30"/>
                <w:szCs w:val="30"/>
              </w:rPr>
              <w:t>539,500</w:t>
            </w:r>
            <w:r w:rsidRPr="00E3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517,500)</w:t>
            </w:r>
          </w:p>
        </w:tc>
      </w:tr>
      <w:tr w:rsidR="000E0873" w:rsidRPr="000A64F6" w:rsidTr="00625378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0E0873" w:rsidRPr="008010D9" w:rsidRDefault="000E0873" w:rsidP="00D301AB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E31650" w:rsidRDefault="000E0873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873" w:rsidRPr="000A64F6" w:rsidTr="00625378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0E0873" w:rsidRPr="008010D9" w:rsidRDefault="000E0873" w:rsidP="00625378">
            <w:pPr>
              <w:spacing w:line="216" w:lineRule="auto"/>
              <w:ind w:left="612" w:right="-108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625378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E31650" w:rsidRDefault="003654DA" w:rsidP="003654DA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622EEC">
            <w:pPr>
              <w:tabs>
                <w:tab w:val="decimal" w:pos="1218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(15,456,379)</w:t>
            </w:r>
          </w:p>
        </w:tc>
      </w:tr>
      <w:tr w:rsidR="000E0873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8010D9" w:rsidRDefault="000E0873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E0873" w:rsidRPr="00E31650" w:rsidRDefault="000E0873" w:rsidP="00E3165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0873" w:rsidRPr="008010D9" w:rsidRDefault="000E0873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517,500)</w:t>
            </w:r>
          </w:p>
        </w:tc>
      </w:tr>
      <w:tr w:rsidR="003654DA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3654DA" w:rsidRPr="008010D9" w:rsidRDefault="003654DA" w:rsidP="001B7297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357DD">
              <w:rPr>
                <w:rFonts w:ascii="AngsanaUPC" w:hAnsi="AngsanaUPC" w:cs="AngsanaUPC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</w:t>
            </w:r>
            <w:r w:rsidR="001B7297">
              <w:rPr>
                <w:rFonts w:ascii="AngsanaUPC" w:hAnsi="AngsanaUPC" w:cs="AngsanaUPC" w:hint="cs"/>
                <w:sz w:val="30"/>
                <w:szCs w:val="30"/>
                <w:cs/>
              </w:rPr>
              <w:t>ขาดทุนจากการลดหนี้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54DA" w:rsidRPr="008010D9" w:rsidRDefault="003654DA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54DA" w:rsidRPr="008010D9" w:rsidRDefault="003654DA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54DA" w:rsidRPr="00E31650" w:rsidRDefault="003654DA" w:rsidP="00622EEC">
            <w:pPr>
              <w:tabs>
                <w:tab w:val="decimal" w:pos="1218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E316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4298">
              <w:rPr>
                <w:rFonts w:asciiTheme="majorBidi" w:hAnsiTheme="majorBidi" w:cstheme="majorBidi"/>
                <w:sz w:val="30"/>
                <w:szCs w:val="30"/>
              </w:rPr>
              <w:t>18,011,962</w:t>
            </w:r>
            <w:r w:rsidRPr="00E3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54DA" w:rsidRPr="008010D9" w:rsidRDefault="003654DA" w:rsidP="008E14A6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3654DA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3654DA" w:rsidRPr="008010D9" w:rsidRDefault="003654DA" w:rsidP="005713C5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54DA" w:rsidRPr="008010D9" w:rsidRDefault="003654DA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54DA" w:rsidRPr="008010D9" w:rsidRDefault="003654DA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54DA" w:rsidRPr="00E31650" w:rsidRDefault="003654DA" w:rsidP="00622EEC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650">
              <w:rPr>
                <w:rFonts w:asciiTheme="majorBidi" w:hAnsiTheme="majorBidi" w:cstheme="majorBidi"/>
                <w:sz w:val="30"/>
                <w:szCs w:val="30"/>
              </w:rPr>
              <w:t xml:space="preserve">(USD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539,500</w:t>
            </w:r>
            <w:r w:rsidRPr="00E3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54DA" w:rsidRPr="008010D9" w:rsidRDefault="003654DA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54DA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3654DA" w:rsidRPr="008010D9" w:rsidRDefault="003654DA" w:rsidP="007A4650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>ยอดคงเหลือยกไปปลาย</w:t>
            </w:r>
            <w:r w:rsidRPr="008010D9">
              <w:rPr>
                <w:rFonts w:ascii="AngsanaUPC" w:hAnsi="AngsanaUPC" w:cs="AngsanaUPC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54DA" w:rsidRPr="008010D9" w:rsidRDefault="003654DA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654DA" w:rsidRPr="008010D9" w:rsidRDefault="003654DA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54DA" w:rsidRPr="008010D9" w:rsidRDefault="003654DA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654DA" w:rsidRPr="008010D9" w:rsidRDefault="003654DA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3654DA" w:rsidRPr="000A64F6" w:rsidTr="008010D9">
        <w:trPr>
          <w:trHeight w:hRule="exact" w:val="360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54DA" w:rsidRPr="008010D9" w:rsidRDefault="003654DA" w:rsidP="005713C5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DA" w:rsidRPr="008010D9" w:rsidRDefault="003654DA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4DA" w:rsidRPr="008010D9" w:rsidRDefault="003654DA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DA" w:rsidRPr="008010D9" w:rsidRDefault="003654DA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4DA" w:rsidRPr="008010D9" w:rsidRDefault="003654DA" w:rsidP="0079392F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--</w:t>
            </w:r>
          </w:p>
        </w:tc>
      </w:tr>
    </w:tbl>
    <w:p w:rsidR="00056B92" w:rsidRPr="00115C7E" w:rsidRDefault="00056B92" w:rsidP="00056B92">
      <w:pPr>
        <w:spacing w:line="216" w:lineRule="auto"/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0A6B49" w:rsidRPr="00D552C6" w:rsidRDefault="000A6B49" w:rsidP="00935F0F">
      <w:pPr>
        <w:ind w:left="709" w:right="29"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5F0F">
        <w:rPr>
          <w:rFonts w:ascii="Angsana New" w:hAnsi="Angsana New" w:cs="Angsana New"/>
          <w:color w:val="000000"/>
          <w:sz w:val="32"/>
          <w:szCs w:val="32"/>
          <w:cs/>
        </w:rPr>
        <w:t>เมื่อ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24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E0873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2564</w:t>
      </w:r>
      <w:r w:rsidRPr="000E0873">
        <w:rPr>
          <w:rFonts w:ascii="Angsana New" w:hAnsi="Angsana New" w:cs="Angsana New"/>
          <w:sz w:val="32"/>
          <w:szCs w:val="32"/>
        </w:rPr>
        <w:t xml:space="preserve"> </w:t>
      </w:r>
      <w:r w:rsidRPr="000E0873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ทีมพรีซิชั่น จำกัด (มหาชน) 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>มีมติ</w:t>
      </w:r>
      <w:r>
        <w:rPr>
          <w:rFonts w:ascii="Angsana New" w:hAnsi="Angsana New" w:cs="Angsana New" w:hint="cs"/>
          <w:sz w:val="32"/>
          <w:szCs w:val="32"/>
          <w:cs/>
        </w:rPr>
        <w:t>ให้</w:t>
      </w:r>
      <w:r>
        <w:rPr>
          <w:rFonts w:ascii="Angsana New" w:eastAsia="MS Mincho" w:hAnsi="Angsana New" w:cs="Angsana New" w:hint="cs"/>
          <w:sz w:val="32"/>
          <w:szCs w:val="32"/>
          <w:cs/>
        </w:rPr>
        <w:t>ลดหนี้เงินให้กู้ยืมระยะสั้น</w:t>
      </w:r>
      <w:r w:rsidR="00D6191F">
        <w:rPr>
          <w:rFonts w:ascii="Angsana New" w:eastAsia="MS Mincho" w:hAnsi="Angsana New" w:cs="Angsana New" w:hint="cs"/>
          <w:sz w:val="32"/>
          <w:szCs w:val="32"/>
          <w:cs/>
        </w:rPr>
        <w:t xml:space="preserve">แก่ </w:t>
      </w:r>
      <w:r w:rsidR="00D6191F">
        <w:rPr>
          <w:rFonts w:ascii="Angsana New" w:eastAsia="MS Mincho" w:hAnsi="Angsana New" w:cs="Angsana New"/>
          <w:sz w:val="32"/>
          <w:szCs w:val="32"/>
        </w:rPr>
        <w:t>TPA Holding LLC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 และเมื่อวันที่ </w:t>
      </w:r>
      <w:r>
        <w:rPr>
          <w:rFonts w:ascii="Angsana New" w:eastAsia="MS Mincho" w:hAnsi="Angsana New" w:cs="Angsana New"/>
          <w:sz w:val="32"/>
          <w:szCs w:val="32"/>
        </w:rPr>
        <w:t xml:space="preserve">29 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eastAsia="MS Mincho" w:hAnsi="Angsana New" w:cs="Angsana New"/>
          <w:sz w:val="32"/>
          <w:szCs w:val="32"/>
        </w:rPr>
        <w:t xml:space="preserve">2564 </w:t>
      </w:r>
      <w:r w:rsidR="00E64936">
        <w:rPr>
          <w:rFonts w:ascii="Angsana New" w:eastAsia="MS Mincho" w:hAnsi="Angsana New" w:cs="Angsana New" w:hint="cs"/>
          <w:sz w:val="32"/>
          <w:szCs w:val="32"/>
          <w:cs/>
        </w:rPr>
        <w:t>บริษัทได้บันทึกผลขาดทุนจากการ</w:t>
      </w:r>
      <w:r w:rsidR="001B7297">
        <w:rPr>
          <w:rFonts w:ascii="Angsana New" w:eastAsia="MS Mincho" w:hAnsi="Angsana New" w:cs="Angsana New" w:hint="cs"/>
          <w:sz w:val="32"/>
          <w:szCs w:val="32"/>
          <w:cs/>
        </w:rPr>
        <w:t>ลดหนี้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 xml:space="preserve">539,500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ดอลลาร์สหรัฐอเมริกา (18.01</w:t>
      </w:r>
      <w:r w:rsidRPr="000E087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ล้านบาท)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E64936">
        <w:rPr>
          <w:rFonts w:ascii="Angsana New" w:hAnsi="Angsana New" w:cs="Angsana New" w:hint="cs"/>
          <w:sz w:val="32"/>
          <w:szCs w:val="32"/>
          <w:cs/>
        </w:rPr>
        <w:t>ในงบการเงินปี 2564 แล้ว</w:t>
      </w:r>
      <w:r w:rsidR="00D552C6">
        <w:rPr>
          <w:rFonts w:ascii="Angsana New" w:hAnsi="Angsana New" w:cs="Angsana New" w:hint="cs"/>
          <w:sz w:val="32"/>
          <w:szCs w:val="32"/>
          <w:cs/>
        </w:rPr>
        <w:t xml:space="preserve"> (ดูหมายเหตุประกอบงบการเงินข้อ </w:t>
      </w:r>
      <w:r w:rsidR="00D552C6">
        <w:rPr>
          <w:rFonts w:ascii="Angsana New" w:hAnsi="Angsana New" w:cs="Angsana New"/>
          <w:sz w:val="32"/>
          <w:szCs w:val="32"/>
        </w:rPr>
        <w:t>9</w:t>
      </w:r>
      <w:r w:rsidR="006E346A">
        <w:rPr>
          <w:rFonts w:ascii="Angsana New" w:hAnsi="Angsana New" w:cs="Angsana New"/>
          <w:sz w:val="32"/>
          <w:szCs w:val="32"/>
        </w:rPr>
        <w:t xml:space="preserve"> </w:t>
      </w:r>
      <w:r w:rsidR="006E346A">
        <w:rPr>
          <w:rFonts w:ascii="Angsana New" w:hAnsi="Angsana New" w:cs="Angsana New" w:hint="cs"/>
          <w:sz w:val="32"/>
          <w:szCs w:val="32"/>
          <w:cs/>
        </w:rPr>
        <w:t>ประกอบ</w:t>
      </w:r>
      <w:r w:rsidR="00D552C6">
        <w:rPr>
          <w:rFonts w:ascii="Angsana New" w:hAnsi="Angsana New" w:cs="Angsana New"/>
          <w:sz w:val="32"/>
          <w:szCs w:val="32"/>
        </w:rPr>
        <w:t>)</w:t>
      </w:r>
    </w:p>
    <w:p w:rsidR="000E0873" w:rsidRPr="00430375" w:rsidRDefault="000E0873" w:rsidP="000F688F">
      <w:pPr>
        <w:ind w:left="709" w:right="29"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30375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เงินให้กู้ยืมระยะสั้นแก่กิจการที่เกี่ยวข้องกัน เป็นเงินให้กู้ยืมที่ไม่มีหลักประกัน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และเนื่องจากคาดว่าจะไม่ได้รับคืน จึง</w:t>
      </w:r>
      <w:r w:rsidRPr="00430375">
        <w:rPr>
          <w:rFonts w:ascii="Angsana New" w:hAnsi="Angsana New" w:cs="Angsana New"/>
          <w:color w:val="000000"/>
          <w:sz w:val="32"/>
          <w:szCs w:val="32"/>
          <w:cs/>
        </w:rPr>
        <w:t>บันทึก</w:t>
      </w:r>
      <w:r w:rsidR="00935F0F">
        <w:rPr>
          <w:rFonts w:ascii="Angsana New" w:hAnsi="Angsana New" w:cs="Angsana New" w:hint="cs"/>
          <w:color w:val="000000"/>
          <w:sz w:val="32"/>
          <w:szCs w:val="32"/>
          <w:cs/>
        </w:rPr>
        <w:t>หนี้สูญ</w:t>
      </w:r>
      <w:r w:rsidRPr="00430375">
        <w:rPr>
          <w:rFonts w:ascii="Angsana New" w:hAnsi="Angsana New" w:cs="Angsana New" w:hint="cs"/>
          <w:color w:val="000000"/>
          <w:sz w:val="32"/>
          <w:szCs w:val="32"/>
          <w:cs/>
        </w:rPr>
        <w:t>ทั้งจำนวน</w:t>
      </w:r>
    </w:p>
    <w:p w:rsidR="000E0873" w:rsidRPr="00430375" w:rsidRDefault="000E0873" w:rsidP="000F688F">
      <w:pPr>
        <w:ind w:left="706" w:right="29" w:firstLine="706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30375">
        <w:rPr>
          <w:rFonts w:ascii="Angsana New" w:hAnsi="Angsana New" w:cs="Angsana New" w:hint="cs"/>
          <w:color w:val="000000"/>
          <w:sz w:val="32"/>
          <w:szCs w:val="32"/>
          <w:cs/>
        </w:rPr>
        <w:t>เงินให้กู้ยืมระยะสั้นแก่กิจการที่เกี่ยวข้องกัน ไม่มีการคิดดอกเบี้ยระหว่างกัน</w:t>
      </w:r>
    </w:p>
    <w:p w:rsidR="006907D6" w:rsidRPr="00AF4397" w:rsidRDefault="006907D6" w:rsidP="000F688F">
      <w:pPr>
        <w:rPr>
          <w:rFonts w:ascii="Angsana New" w:hAnsi="Angsana New" w:cs="Angsana New"/>
          <w:sz w:val="32"/>
          <w:szCs w:val="32"/>
        </w:rPr>
      </w:pPr>
    </w:p>
    <w:p w:rsidR="00EC3932" w:rsidRPr="007613D6" w:rsidRDefault="00EC3932" w:rsidP="000F688F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7613D6" w:rsidRPr="007613D6" w:rsidRDefault="00B0761E" w:rsidP="000F688F">
      <w:pPr>
        <w:ind w:left="446" w:right="-54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0"/>
        <w:gridCol w:w="1615"/>
        <w:gridCol w:w="1615"/>
        <w:gridCol w:w="1615"/>
        <w:gridCol w:w="1616"/>
      </w:tblGrid>
      <w:tr w:rsidR="007613D6" w:rsidTr="00152F94">
        <w:trPr>
          <w:trHeight w:val="20"/>
        </w:trPr>
        <w:tc>
          <w:tcPr>
            <w:tcW w:w="2970" w:type="dxa"/>
            <w:vMerge w:val="restart"/>
            <w:vAlign w:val="center"/>
          </w:tcPr>
          <w:p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31" w:type="dxa"/>
            <w:gridSpan w:val="2"/>
            <w:tcBorders>
              <w:bottom w:val="single" w:sz="4" w:space="0" w:color="auto"/>
            </w:tcBorders>
          </w:tcPr>
          <w:p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0F30" w:rsidTr="00152F94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:rsidR="00FB0F30" w:rsidRPr="0018752B" w:rsidRDefault="00FB0F30" w:rsidP="000F688F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18752B" w:rsidRDefault="00FB0F30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E087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18752B" w:rsidRDefault="00FB0F30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E087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18752B" w:rsidRDefault="00FB0F30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E087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0F30" w:rsidRPr="0018752B" w:rsidRDefault="00FB0F30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E087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F201CF" w:rsidTr="00F201CF">
        <w:trPr>
          <w:trHeight w:val="20"/>
        </w:trPr>
        <w:tc>
          <w:tcPr>
            <w:tcW w:w="2970" w:type="dxa"/>
            <w:tcBorders>
              <w:bottom w:val="nil"/>
            </w:tcBorders>
            <w:vAlign w:val="center"/>
          </w:tcPr>
          <w:p w:rsidR="00F201CF" w:rsidRPr="0018752B" w:rsidRDefault="00F201CF" w:rsidP="000F688F">
            <w:pPr>
              <w:spacing w:before="100" w:beforeAutospacing="1"/>
              <w:ind w:right="29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15" w:type="dxa"/>
            <w:tcBorders>
              <w:bottom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52,489,493</w:t>
            </w:r>
          </w:p>
        </w:tc>
        <w:tc>
          <w:tcPr>
            <w:tcW w:w="161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33,324,573</w:t>
            </w:r>
          </w:p>
        </w:tc>
        <w:tc>
          <w:tcPr>
            <w:tcW w:w="161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52,489,493</w:t>
            </w:r>
          </w:p>
        </w:tc>
        <w:tc>
          <w:tcPr>
            <w:tcW w:w="1616" w:type="dxa"/>
            <w:tcBorders>
              <w:left w:val="single" w:sz="4" w:space="0" w:color="auto"/>
              <w:bottom w:val="nil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33,324,573</w:t>
            </w:r>
          </w:p>
        </w:tc>
      </w:tr>
      <w:tr w:rsidR="00F201CF" w:rsidTr="00F201CF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F201CF" w:rsidRPr="0018752B" w:rsidRDefault="00F201CF" w:rsidP="000F688F">
            <w:pPr>
              <w:spacing w:before="100" w:beforeAutospacing="1"/>
              <w:ind w:right="-108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615" w:type="dxa"/>
            <w:tcBorders>
              <w:top w:val="nil"/>
              <w:bottom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54,730,709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68,928,009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54,730,709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68,928,009</w:t>
            </w:r>
          </w:p>
        </w:tc>
      </w:tr>
      <w:tr w:rsidR="00F201CF" w:rsidTr="00F201CF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F201CF" w:rsidRPr="0018752B" w:rsidRDefault="00F201CF" w:rsidP="000F688F">
            <w:pPr>
              <w:spacing w:before="100" w:beforeAutospacing="1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15" w:type="dxa"/>
            <w:tcBorders>
              <w:top w:val="nil"/>
              <w:bottom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813,959,293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410,813,669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813,796,994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410,806,568</w:t>
            </w:r>
          </w:p>
        </w:tc>
      </w:tr>
      <w:tr w:rsidR="00F201CF" w:rsidTr="00152F94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F201CF" w:rsidRPr="0018752B" w:rsidRDefault="00F201CF" w:rsidP="000F688F">
            <w:pPr>
              <w:spacing w:before="100" w:beforeAutospacing="1"/>
              <w:ind w:right="29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61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27,340,863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28,147,675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27,340,863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28,147,675</w:t>
            </w:r>
          </w:p>
        </w:tc>
      </w:tr>
      <w:tr w:rsidR="00F201CF" w:rsidTr="00152F94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F201CF" w:rsidRPr="0018752B" w:rsidRDefault="00F201CF" w:rsidP="000F688F">
            <w:pPr>
              <w:spacing w:before="100" w:beforeAutospacing="1"/>
              <w:ind w:left="369" w:right="29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1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948,520,358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541,213,926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948,358,059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541,206,825</w:t>
            </w:r>
          </w:p>
        </w:tc>
      </w:tr>
      <w:tr w:rsidR="00F201CF" w:rsidTr="00152F94">
        <w:trPr>
          <w:trHeight w:val="20"/>
        </w:trPr>
        <w:tc>
          <w:tcPr>
            <w:tcW w:w="2970" w:type="dxa"/>
            <w:tcBorders>
              <w:top w:val="nil"/>
            </w:tcBorders>
            <w:vAlign w:val="center"/>
          </w:tcPr>
          <w:p w:rsidR="00F201CF" w:rsidRPr="0018752B" w:rsidRDefault="00F201CF" w:rsidP="000F688F">
            <w:pPr>
              <w:ind w:right="-108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18752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15" w:type="dxa"/>
            <w:tcBorders>
              <w:top w:val="nil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(46,880,112)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(50,963,312)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(46,880,112)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(50,963,312)</w:t>
            </w:r>
          </w:p>
        </w:tc>
      </w:tr>
      <w:tr w:rsidR="00F201CF" w:rsidTr="00152F94">
        <w:trPr>
          <w:trHeight w:val="20"/>
        </w:trPr>
        <w:tc>
          <w:tcPr>
            <w:tcW w:w="2970" w:type="dxa"/>
            <w:vAlign w:val="center"/>
          </w:tcPr>
          <w:p w:rsidR="00F201CF" w:rsidRPr="0018752B" w:rsidRDefault="00F201CF" w:rsidP="000F688F">
            <w:pPr>
              <w:spacing w:before="30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615" w:type="dxa"/>
            <w:tcBorders>
              <w:right w:val="single" w:sz="4" w:space="0" w:color="auto"/>
            </w:tcBorders>
            <w:vAlign w:val="center"/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901,640,246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490,250,614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901,477,947</w:t>
            </w: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F201CF" w:rsidRPr="0018752B" w:rsidRDefault="00F201CF" w:rsidP="000F688F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490,243,513</w:t>
            </w:r>
          </w:p>
        </w:tc>
      </w:tr>
    </w:tbl>
    <w:p w:rsidR="000B6D8A" w:rsidRPr="00152F94" w:rsidRDefault="000B6D8A" w:rsidP="000F688F">
      <w:pPr>
        <w:ind w:left="720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5473DA" w:rsidRPr="00AA55EA" w:rsidRDefault="000E0873" w:rsidP="000F688F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ขาดทุนจากการลงทุน</w:t>
      </w:r>
      <w:r w:rsidR="005473DA" w:rsidRPr="00827ABB">
        <w:rPr>
          <w:rFonts w:ascii="Angsana New" w:hAnsi="Angsana New" w:cs="Angsana New" w:hint="cs"/>
          <w:b/>
          <w:bCs/>
          <w:sz w:val="32"/>
          <w:szCs w:val="32"/>
          <w:cs/>
        </w:rPr>
        <w:t>ในบริษัทร่วม</w:t>
      </w:r>
    </w:p>
    <w:p w:rsidR="000E0873" w:rsidRPr="000E0873" w:rsidRDefault="000E0873" w:rsidP="000F688F">
      <w:pPr>
        <w:ind w:left="709" w:right="29" w:firstLine="709"/>
        <w:jc w:val="thaiDistribute"/>
        <w:rPr>
          <w:rFonts w:ascii="Angsana New" w:hAnsi="Angsana New" w:cs="Angsana New"/>
          <w:sz w:val="32"/>
          <w:szCs w:val="32"/>
        </w:rPr>
      </w:pPr>
      <w:r w:rsidRPr="000E0873">
        <w:rPr>
          <w:rFonts w:ascii="Angsana New" w:hAnsi="Angsana New" w:cs="Angsana New"/>
          <w:sz w:val="32"/>
          <w:szCs w:val="32"/>
          <w:cs/>
        </w:rPr>
        <w:t>เมื่อ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 xml:space="preserve">วันที่ </w:t>
      </w:r>
      <w:r w:rsidRPr="000E0873">
        <w:rPr>
          <w:rFonts w:ascii="Angsana New" w:hAnsi="Angsana New" w:cs="Angsana New"/>
          <w:sz w:val="32"/>
          <w:szCs w:val="32"/>
        </w:rPr>
        <w:t>24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0E0873">
        <w:rPr>
          <w:rFonts w:ascii="Angsana New" w:hAnsi="Angsana New" w:cs="Angsana New"/>
          <w:sz w:val="32"/>
          <w:szCs w:val="32"/>
        </w:rPr>
        <w:t xml:space="preserve">2563 </w:t>
      </w:r>
      <w:r w:rsidRPr="000E0873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ทีมพรีซิชั่น จำกัด (มหาชน) </w:t>
      </w:r>
      <w:r w:rsidRPr="000E0873">
        <w:rPr>
          <w:rFonts w:ascii="Angsana New" w:hAnsi="Angsana New" w:cs="Angsana New" w:hint="cs"/>
          <w:sz w:val="32"/>
          <w:szCs w:val="32"/>
          <w:cs/>
          <w:lang w:val="th-TH"/>
        </w:rPr>
        <w:t>และ</w:t>
      </w:r>
      <w:r w:rsidRPr="000E0873">
        <w:rPr>
          <w:rFonts w:ascii="Angsana New" w:hAnsi="Angsana New" w:cs="Angsana New"/>
          <w:sz w:val="32"/>
          <w:szCs w:val="32"/>
        </w:rPr>
        <w:t xml:space="preserve"> TPA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Holding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LLC</w:t>
      </w:r>
      <w:r w:rsidRPr="000E08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0873">
        <w:rPr>
          <w:rFonts w:ascii="Angsana New" w:hAnsi="Angsana New" w:cs="Angsana New" w:hint="cs"/>
          <w:sz w:val="32"/>
          <w:szCs w:val="32"/>
          <w:cs/>
        </w:rPr>
        <w:t>(บริษัทย่อย)</w:t>
      </w:r>
      <w:r w:rsidRPr="000E087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>มีมติ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ให้ </w:t>
      </w:r>
      <w:r w:rsidRPr="000E0873">
        <w:rPr>
          <w:rFonts w:ascii="Angsana New" w:hAnsi="Angsana New" w:cs="Angsana New"/>
          <w:sz w:val="32"/>
          <w:szCs w:val="32"/>
        </w:rPr>
        <w:t>TPA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Holding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LLC</w:t>
      </w:r>
      <w:r w:rsidRPr="000E08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 xml:space="preserve">ใช้สิทธิขายคืนหุ้นที่ถืออยู่สัดส่วนร้อยละ </w:t>
      </w:r>
      <w:r w:rsidRPr="000E0873">
        <w:rPr>
          <w:rFonts w:ascii="Angsana New" w:hAnsi="Angsana New" w:cs="Angsana New"/>
          <w:sz w:val="32"/>
          <w:szCs w:val="32"/>
        </w:rPr>
        <w:t>20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>ใน</w:t>
      </w:r>
      <w:r w:rsidRPr="000E087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Team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Precision America, LLC (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>บริษัทร่วม</w:t>
      </w:r>
      <w:r w:rsidRPr="000E0873">
        <w:rPr>
          <w:rFonts w:ascii="Angsana New" w:hAnsi="Angsana New" w:cs="Angsana New"/>
          <w:sz w:val="32"/>
          <w:szCs w:val="32"/>
        </w:rPr>
        <w:t xml:space="preserve">) 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>ให้แก่</w:t>
      </w:r>
      <w:r w:rsidRPr="000E087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>Technology Partners America</w:t>
      </w:r>
      <w:r w:rsidRPr="000E0873">
        <w:rPr>
          <w:rFonts w:ascii="Angsana New" w:hAnsi="Angsana New" w:cs="Angsana New" w:hint="cs"/>
          <w:sz w:val="32"/>
          <w:szCs w:val="32"/>
          <w:cs/>
          <w:lang w:val="th-TH"/>
        </w:rPr>
        <w:t>,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 xml:space="preserve"> LLC</w:t>
      </w:r>
      <w:r w:rsidRPr="000E087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(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>ผู้ถือหุ้นเดิม</w:t>
      </w:r>
      <w:r w:rsidRPr="000E0873">
        <w:rPr>
          <w:rFonts w:ascii="Angsana New" w:hAnsi="Angsana New" w:cs="Angsana New" w:hint="cs"/>
          <w:sz w:val="32"/>
          <w:szCs w:val="32"/>
          <w:cs/>
          <w:lang w:val="th-TH"/>
        </w:rPr>
        <w:t>) ในราคาทุนเดิมซึ่งเป็นไปตามเงื่อนไขในการร่วมลงทุน อย่างไรก็ตามเนื่องจากการใช้สิทธิขายคืนดังกล่าวยังไม่ได้รับชำระและยังไม่มีการโอนหุ้นคืน</w:t>
      </w:r>
      <w:r w:rsidRPr="000E087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บริษัทย่อยจึงบันทึกเป็นลูกหนี้จากการใช้สิทธิขายคืนเงินลงทุน จำนวน </w:t>
      </w:r>
      <w:r w:rsidRPr="000E0873">
        <w:rPr>
          <w:rFonts w:ascii="Angsana New" w:hAnsi="Angsana New" w:cs="Angsana New"/>
          <w:color w:val="000000"/>
          <w:sz w:val="32"/>
          <w:szCs w:val="32"/>
        </w:rPr>
        <w:t>1,077,200</w:t>
      </w:r>
      <w:r w:rsidRPr="000E087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ดอลลาร์สหรัฐอเมริกา (33.65 ล้านบาท)</w:t>
      </w:r>
      <w:r w:rsidRPr="000E087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0E0873">
        <w:rPr>
          <w:rFonts w:ascii="Angsana New" w:hAnsi="Angsana New" w:cs="Angsana New" w:hint="cs"/>
          <w:sz w:val="32"/>
          <w:szCs w:val="32"/>
          <w:cs/>
        </w:rPr>
        <w:t>มี</w:t>
      </w:r>
      <w:r w:rsidRPr="000E0873">
        <w:rPr>
          <w:rFonts w:ascii="Angsana New" w:hAnsi="Angsana New" w:cs="Angsana New" w:hint="cs"/>
          <w:sz w:val="32"/>
          <w:szCs w:val="32"/>
          <w:cs/>
          <w:lang w:val="th-TH"/>
        </w:rPr>
        <w:t>ผลกำไรจากการใช้สิทธิขายคืนเงินลงทุน จำนวน</w:t>
      </w:r>
      <w:r w:rsidRPr="000E0873">
        <w:rPr>
          <w:rFonts w:ascii="Angsana New" w:hAnsi="Angsana New" w:cs="Angsana New"/>
          <w:sz w:val="32"/>
          <w:szCs w:val="32"/>
        </w:rPr>
        <w:t xml:space="preserve"> 846,451 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ดอลลาร์สหรัฐอเมริกา (26.92 ล้านบาท) </w:t>
      </w:r>
      <w:r w:rsidRPr="000E0873">
        <w:rPr>
          <w:rFonts w:ascii="Angsana New" w:hAnsi="Angsana New" w:cs="Angsana New" w:hint="cs"/>
          <w:color w:val="000000"/>
          <w:sz w:val="32"/>
          <w:szCs w:val="32"/>
          <w:cs/>
        </w:rPr>
        <w:t>แต่เนื่องจาก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บริษัทย่อยคาดว่าจะไม่ได้รับเงินคืน จึงตั้งค่าเผื่อผลขาดทุนด้านเครดิตที่คาดว่าจะเกิดขึ้นทั้งจำนวนในงบการเงินปี 2563 </w:t>
      </w:r>
    </w:p>
    <w:p w:rsidR="000E0873" w:rsidRDefault="000E0873" w:rsidP="000F688F">
      <w:pPr>
        <w:ind w:left="709" w:right="29" w:firstLine="709"/>
        <w:jc w:val="thaiDistribute"/>
        <w:rPr>
          <w:rFonts w:ascii="Angsana New" w:hAnsi="Angsana New" w:cs="Angsana New"/>
          <w:sz w:val="32"/>
          <w:szCs w:val="32"/>
        </w:rPr>
      </w:pPr>
      <w:r w:rsidRPr="000E0873">
        <w:rPr>
          <w:rFonts w:ascii="Angsana New" w:hAnsi="Angsana New" w:cs="Angsana New" w:hint="cs"/>
          <w:sz w:val="32"/>
          <w:szCs w:val="32"/>
          <w:cs/>
        </w:rPr>
        <w:t>บริษัทย่อยได้หยุดการบันทึกบัญชีตามวิธีส่วนได้เสีย ตั้งแต่วันที่ 24 กุมภาพันธ์ 2563</w:t>
      </w:r>
    </w:p>
    <w:p w:rsidR="000E0873" w:rsidRPr="000E0873" w:rsidRDefault="000E0873" w:rsidP="00163695">
      <w:pPr>
        <w:ind w:left="709" w:right="29" w:firstLine="709"/>
        <w:jc w:val="thaiDistribute"/>
        <w:rPr>
          <w:rFonts w:ascii="Angsana New" w:hAnsi="Angsana New" w:cs="Angsana New"/>
          <w:sz w:val="8"/>
          <w:szCs w:val="8"/>
        </w:rPr>
      </w:pPr>
    </w:p>
    <w:p w:rsidR="00163695" w:rsidRDefault="00163695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55642B" w:rsidRPr="003A131A" w:rsidRDefault="0055642B" w:rsidP="00163695">
      <w:pPr>
        <w:tabs>
          <w:tab w:val="center" w:pos="5865"/>
        </w:tabs>
        <w:ind w:right="-11" w:firstLine="720"/>
        <w:rPr>
          <w:rFonts w:ascii="Angsana New" w:hAnsi="Angsana New" w:cs="Angsana New"/>
          <w:b/>
          <w:bCs/>
          <w:sz w:val="32"/>
          <w:szCs w:val="32"/>
          <w:cs/>
        </w:rPr>
      </w:pPr>
      <w:r w:rsidRPr="003A131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รายการเปลี่ยนแปลงโดยสรุป</w:t>
      </w:r>
    </w:p>
    <w:tbl>
      <w:tblPr>
        <w:tblStyle w:val="ad"/>
        <w:tblW w:w="0" w:type="auto"/>
        <w:tblInd w:w="817" w:type="dxa"/>
        <w:tblLook w:val="04A0"/>
      </w:tblPr>
      <w:tblGrid>
        <w:gridCol w:w="5954"/>
        <w:gridCol w:w="2913"/>
      </w:tblGrid>
      <w:tr w:rsidR="0055642B" w:rsidRPr="00F25F36" w:rsidTr="00605717">
        <w:trPr>
          <w:trHeight w:val="535"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5642B" w:rsidRPr="00F25F36" w:rsidRDefault="0055642B" w:rsidP="0016369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642B" w:rsidRPr="008473FC" w:rsidRDefault="0055642B" w:rsidP="0016369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(บาท)</w:t>
            </w:r>
          </w:p>
        </w:tc>
      </w:tr>
      <w:tr w:rsidR="0055642B" w:rsidRPr="00F25F36" w:rsidTr="00605717">
        <w:tc>
          <w:tcPr>
            <w:tcW w:w="5954" w:type="dxa"/>
            <w:tcBorders>
              <w:bottom w:val="nil"/>
            </w:tcBorders>
          </w:tcPr>
          <w:p w:rsidR="0055642B" w:rsidRPr="00066A21" w:rsidRDefault="0055642B" w:rsidP="00163695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ลูกหนี้จากการใช้สิทธิขายคืนเงินลงทุน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ในราคาทุนเดิม</w:t>
            </w:r>
          </w:p>
        </w:tc>
        <w:tc>
          <w:tcPr>
            <w:tcW w:w="2913" w:type="dxa"/>
            <w:tcBorders>
              <w:bottom w:val="nil"/>
            </w:tcBorders>
            <w:shd w:val="clear" w:color="auto" w:fill="auto"/>
          </w:tcPr>
          <w:p w:rsidR="0055642B" w:rsidRPr="008473FC" w:rsidRDefault="0055642B" w:rsidP="00163695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33,652</w:t>
            </w:r>
            <w:r w:rsidR="008473FC" w:rsidRPr="008473FC">
              <w:rPr>
                <w:rFonts w:ascii="Angsana New" w:hAnsi="Angsana New" w:cs="Angsana New"/>
                <w:sz w:val="32"/>
                <w:szCs w:val="32"/>
              </w:rPr>
              <w:t>,267</w:t>
            </w:r>
          </w:p>
        </w:tc>
      </w:tr>
      <w:tr w:rsidR="0055642B" w:rsidRPr="00F25F36" w:rsidTr="00485A89">
        <w:tc>
          <w:tcPr>
            <w:tcW w:w="5954" w:type="dxa"/>
            <w:tcBorders>
              <w:top w:val="nil"/>
              <w:bottom w:val="nil"/>
            </w:tcBorders>
          </w:tcPr>
          <w:p w:rsidR="0055642B" w:rsidRPr="00F25F36" w:rsidRDefault="0055642B" w:rsidP="00163695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</w:t>
            </w:r>
            <w:r w:rsidR="00654C7D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9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642B" w:rsidRPr="008473FC" w:rsidRDefault="0055642B" w:rsidP="00163695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(33,652</w:t>
            </w:r>
            <w:r w:rsidR="008473FC" w:rsidRPr="008473FC">
              <w:rPr>
                <w:rFonts w:ascii="Angsana New" w:hAnsi="Angsana New" w:cs="Angsana New"/>
                <w:sz w:val="32"/>
                <w:szCs w:val="32"/>
              </w:rPr>
              <w:t>,267</w:t>
            </w:r>
            <w:r w:rsidRPr="008473F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642B" w:rsidRPr="00F25F36" w:rsidTr="00485A89">
        <w:tc>
          <w:tcPr>
            <w:tcW w:w="5954" w:type="dxa"/>
            <w:tcBorders>
              <w:top w:val="nil"/>
              <w:bottom w:val="nil"/>
              <w:right w:val="single" w:sz="4" w:space="0" w:color="auto"/>
            </w:tcBorders>
          </w:tcPr>
          <w:p w:rsidR="0055642B" w:rsidRPr="00F25F36" w:rsidRDefault="0055642B" w:rsidP="00163695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61B44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กการใช้สิทธิขายคืนเงิ</w:t>
            </w: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นลงทุน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5642B" w:rsidRPr="008473FC" w:rsidRDefault="0055642B" w:rsidP="00163695">
            <w:pPr>
              <w:tabs>
                <w:tab w:val="decimal" w:pos="1451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55642B" w:rsidRPr="00F25F36" w:rsidTr="00605717">
        <w:tc>
          <w:tcPr>
            <w:tcW w:w="5954" w:type="dxa"/>
            <w:tcBorders>
              <w:top w:val="nil"/>
              <w:bottom w:val="nil"/>
            </w:tcBorders>
          </w:tcPr>
          <w:p w:rsidR="0055642B" w:rsidRPr="00F25F36" w:rsidRDefault="0055642B" w:rsidP="00163695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คืน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เงินลงทุนในราคาทุนเดิม</w:t>
            </w:r>
          </w:p>
        </w:tc>
        <w:tc>
          <w:tcPr>
            <w:tcW w:w="291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5642B" w:rsidRPr="008473FC" w:rsidRDefault="0055642B" w:rsidP="00163695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33,652</w:t>
            </w:r>
            <w:r w:rsidR="008473FC">
              <w:rPr>
                <w:rFonts w:ascii="Angsana New" w:hAnsi="Angsana New" w:cs="Angsana New"/>
                <w:sz w:val="32"/>
                <w:szCs w:val="32"/>
              </w:rPr>
              <w:t>,267</w:t>
            </w:r>
          </w:p>
        </w:tc>
      </w:tr>
      <w:tr w:rsidR="0055642B" w:rsidRPr="00F25F36" w:rsidTr="00152F94">
        <w:tc>
          <w:tcPr>
            <w:tcW w:w="5954" w:type="dxa"/>
            <w:tcBorders>
              <w:top w:val="nil"/>
              <w:bottom w:val="nil"/>
            </w:tcBorders>
          </w:tcPr>
          <w:p w:rsidR="0055642B" w:rsidRPr="00F25F36" w:rsidRDefault="0055642B" w:rsidP="00163695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มูลค่า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ตามบัญชี ณ วันที่ใช้สิทธิขายคืนเงินลงทุน</w:t>
            </w:r>
          </w:p>
        </w:tc>
        <w:tc>
          <w:tcPr>
            <w:tcW w:w="29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642B" w:rsidRPr="008473FC" w:rsidRDefault="008473FC" w:rsidP="00163695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(6,727,978</w:t>
            </w:r>
            <w:r w:rsidR="0055642B" w:rsidRPr="008473F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642B" w:rsidRPr="00F25F36" w:rsidTr="00152F94">
        <w:tc>
          <w:tcPr>
            <w:tcW w:w="5954" w:type="dxa"/>
            <w:tcBorders>
              <w:top w:val="nil"/>
              <w:bottom w:val="nil"/>
            </w:tcBorders>
          </w:tcPr>
          <w:p w:rsidR="0055642B" w:rsidRPr="00F25F36" w:rsidRDefault="0055642B" w:rsidP="00163695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ใช้สิทธิขายคืน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91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642B" w:rsidRPr="008473FC" w:rsidRDefault="0055642B" w:rsidP="00163695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26,924</w:t>
            </w:r>
            <w:r w:rsidR="008473FC">
              <w:rPr>
                <w:rFonts w:ascii="Angsana New" w:hAnsi="Angsana New" w:cs="Angsana New"/>
                <w:sz w:val="32"/>
                <w:szCs w:val="32"/>
              </w:rPr>
              <w:t>,289</w:t>
            </w:r>
          </w:p>
        </w:tc>
      </w:tr>
      <w:tr w:rsidR="000E0873" w:rsidRPr="00F25F36" w:rsidTr="00152F94">
        <w:tc>
          <w:tcPr>
            <w:tcW w:w="5954" w:type="dxa"/>
            <w:tcBorders>
              <w:top w:val="nil"/>
              <w:bottom w:val="nil"/>
            </w:tcBorders>
          </w:tcPr>
          <w:p w:rsidR="000E0873" w:rsidRPr="00F25F36" w:rsidRDefault="000E0873" w:rsidP="00163695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037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43037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291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873" w:rsidRPr="008473FC" w:rsidRDefault="000E0873" w:rsidP="00163695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642B" w:rsidRPr="00F25F36" w:rsidTr="00152F94">
        <w:tc>
          <w:tcPr>
            <w:tcW w:w="5954" w:type="dxa"/>
            <w:tcBorders>
              <w:top w:val="nil"/>
              <w:bottom w:val="nil"/>
            </w:tcBorders>
          </w:tcPr>
          <w:p w:rsidR="0055642B" w:rsidRPr="00F25F36" w:rsidRDefault="000E0873" w:rsidP="00163695">
            <w:pPr>
              <w:ind w:right="-11" w:firstLine="102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0375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จากการใช้สิทธิขายคืนเงินลงทุน</w:t>
            </w:r>
          </w:p>
        </w:tc>
        <w:tc>
          <w:tcPr>
            <w:tcW w:w="29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642B" w:rsidRPr="008473FC" w:rsidRDefault="0055642B" w:rsidP="00163695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(33,652</w:t>
            </w:r>
            <w:r w:rsidR="008473FC">
              <w:rPr>
                <w:rFonts w:ascii="Angsana New" w:hAnsi="Angsana New" w:cs="Angsana New"/>
                <w:sz w:val="32"/>
                <w:szCs w:val="32"/>
              </w:rPr>
              <w:t>,267</w:t>
            </w:r>
            <w:r w:rsidRPr="008473F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642B" w:rsidRPr="00F25F36" w:rsidTr="00152F94">
        <w:tc>
          <w:tcPr>
            <w:tcW w:w="5954" w:type="dxa"/>
          </w:tcPr>
          <w:p w:rsidR="0055642B" w:rsidRPr="00F25F36" w:rsidRDefault="0055642B" w:rsidP="00163695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ลงทุน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2913" w:type="dxa"/>
            <w:shd w:val="clear" w:color="auto" w:fill="auto"/>
          </w:tcPr>
          <w:p w:rsidR="0055642B" w:rsidRPr="00605717" w:rsidRDefault="008473FC" w:rsidP="00163695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05717">
              <w:rPr>
                <w:rFonts w:ascii="Angsana New" w:hAnsi="Angsana New" w:cs="Angsana New"/>
                <w:b/>
                <w:bCs/>
                <w:sz w:val="32"/>
                <w:szCs w:val="32"/>
              </w:rPr>
              <w:t>(6,727,978</w:t>
            </w:r>
            <w:r w:rsidR="0055642B" w:rsidRPr="00605717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</w:tr>
    </w:tbl>
    <w:p w:rsidR="00835143" w:rsidRPr="00835143" w:rsidRDefault="00835143" w:rsidP="00163695">
      <w:pPr>
        <w:ind w:left="720" w:right="-11" w:firstLine="697"/>
        <w:jc w:val="thaiDistribute"/>
        <w:rPr>
          <w:rFonts w:ascii="Angsana New" w:hAnsi="Angsana New" w:cs="Angsana New"/>
          <w:sz w:val="8"/>
          <w:szCs w:val="8"/>
        </w:rPr>
      </w:pPr>
    </w:p>
    <w:p w:rsidR="006B7002" w:rsidRPr="00910C93" w:rsidRDefault="006B7002" w:rsidP="00163695">
      <w:pPr>
        <w:ind w:left="720" w:right="-11" w:firstLine="69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282">
        <w:rPr>
          <w:rFonts w:ascii="Angsana New" w:hAnsi="Angsana New" w:cs="Angsana New" w:hint="cs"/>
          <w:sz w:val="32"/>
          <w:szCs w:val="32"/>
          <w:cs/>
        </w:rPr>
        <w:t>ส่วนแบ่งขาดทุนจากเงินลงทุนตามวิธีส่วนได้เสีย ที่บันทึกในงบกำไรขาดทุนเบ็ดเสร็จรวม</w:t>
      </w:r>
      <w:r w:rsidRPr="00D17282">
        <w:rPr>
          <w:rFonts w:ascii="Angsana New" w:hAnsi="Angsana New" w:cs="Angsana New"/>
          <w:sz w:val="32"/>
          <w:szCs w:val="32"/>
        </w:rPr>
        <w:t xml:space="preserve"> </w:t>
      </w:r>
      <w:r w:rsidRPr="00D17282">
        <w:rPr>
          <w:rFonts w:ascii="Angsana New" w:hAnsi="Angsana New" w:cs="Angsana New" w:hint="cs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D17282">
        <w:rPr>
          <w:rFonts w:ascii="Angsana New" w:hAnsi="Angsana New" w:cs="Angsana New" w:hint="cs"/>
          <w:sz w:val="32"/>
          <w:szCs w:val="32"/>
          <w:cs/>
        </w:rPr>
        <w:t>สิ้นสุดวันที</w:t>
      </w:r>
      <w:r w:rsidRPr="00D17282">
        <w:rPr>
          <w:rFonts w:ascii="Angsana New" w:hAnsi="Angsana New" w:cs="Angsana New"/>
          <w:sz w:val="32"/>
          <w:szCs w:val="32"/>
          <w:cs/>
        </w:rPr>
        <w:t>่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282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1</w:t>
      </w:r>
      <w:r w:rsidRPr="00D1728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282">
        <w:rPr>
          <w:rFonts w:ascii="Angsana New" w:hAnsi="Angsana New" w:cs="Angsana New"/>
          <w:sz w:val="32"/>
          <w:szCs w:val="32"/>
        </w:rPr>
        <w:t>2563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มีจำนวนเงิน </w:t>
      </w:r>
      <w:r w:rsidRPr="00D17282">
        <w:rPr>
          <w:rFonts w:ascii="Angsana New" w:hAnsi="Angsana New" w:cs="Angsana New"/>
          <w:sz w:val="32"/>
          <w:szCs w:val="32"/>
        </w:rPr>
        <w:t>0.71</w:t>
      </w:r>
      <w:r w:rsidR="0026444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90BA1">
        <w:rPr>
          <w:rFonts w:ascii="Angsana New" w:hAnsi="Angsana New" w:cs="Angsana New" w:hint="cs"/>
          <w:sz w:val="32"/>
          <w:szCs w:val="32"/>
          <w:cs/>
        </w:rPr>
        <w:t xml:space="preserve"> (ก่อนการใช้สิทธิขายคืน)</w:t>
      </w:r>
    </w:p>
    <w:p w:rsidR="00CA6C40" w:rsidRPr="000A6B49" w:rsidRDefault="00CA6C40" w:rsidP="006715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E1435F" w:rsidRDefault="00E1435F" w:rsidP="0067157E">
      <w:pPr>
        <w:numPr>
          <w:ilvl w:val="0"/>
          <w:numId w:val="1"/>
        </w:numPr>
        <w:tabs>
          <w:tab w:val="left" w:pos="720"/>
        </w:tabs>
        <w:ind w:left="720" w:right="28" w:hanging="720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6D74FB" w:rsidRPr="009C6BFC" w:rsidRDefault="0095240B" w:rsidP="0067157E">
      <w:pPr>
        <w:ind w:right="-13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59" w:type="pct"/>
        <w:tblInd w:w="378" w:type="dxa"/>
        <w:tblLook w:val="0000"/>
      </w:tblPr>
      <w:tblGrid>
        <w:gridCol w:w="3107"/>
        <w:gridCol w:w="1189"/>
        <w:gridCol w:w="1194"/>
        <w:gridCol w:w="1898"/>
        <w:gridCol w:w="1898"/>
      </w:tblGrid>
      <w:tr w:rsidR="00E3237F" w:rsidRPr="00E11249" w:rsidTr="00BA251A">
        <w:trPr>
          <w:trHeight w:val="269"/>
        </w:trPr>
        <w:tc>
          <w:tcPr>
            <w:tcW w:w="16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20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D1484C" w:rsidRPr="00E11249" w:rsidTr="00C935FD">
        <w:trPr>
          <w:trHeight w:val="310"/>
        </w:trPr>
        <w:tc>
          <w:tcPr>
            <w:tcW w:w="1673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67157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935F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935F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935F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935F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935FD" w:rsidRPr="00E11249" w:rsidTr="00C935FD">
        <w:trPr>
          <w:trHeight w:val="332"/>
        </w:trPr>
        <w:tc>
          <w:tcPr>
            <w:tcW w:w="16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35FD" w:rsidRPr="00DE7CA4" w:rsidRDefault="00C935FD" w:rsidP="0067157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935FD" w:rsidRPr="00C80744" w:rsidRDefault="00C935FD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35FD" w:rsidRPr="00C80744" w:rsidRDefault="00C935FD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935FD" w:rsidRPr="00C80744" w:rsidRDefault="00C935FD" w:rsidP="0067157E">
            <w:pPr>
              <w:tabs>
                <w:tab w:val="decimal" w:pos="13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9,788,311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935FD" w:rsidRPr="00C80744" w:rsidRDefault="00C935FD" w:rsidP="0067157E">
            <w:pPr>
              <w:tabs>
                <w:tab w:val="decimal" w:pos="13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9,788,311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C935FD" w:rsidRPr="00E11249" w:rsidTr="00C935FD">
        <w:trPr>
          <w:trHeight w:val="230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35FD" w:rsidRPr="00DE7CA4" w:rsidRDefault="00C935FD" w:rsidP="0067157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35FD" w:rsidRPr="00C80744" w:rsidRDefault="00C935FD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35FD" w:rsidRPr="00C80744" w:rsidRDefault="00C935FD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35FD" w:rsidRPr="00C80744" w:rsidRDefault="00C935FD" w:rsidP="0067157E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10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35FD" w:rsidRPr="00C80744" w:rsidRDefault="00C935FD" w:rsidP="0067157E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  <w:tr w:rsidR="00C935FD" w:rsidRPr="00E11249" w:rsidTr="00C935FD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935FD" w:rsidRPr="00DE7CA4" w:rsidRDefault="00C935FD" w:rsidP="0067157E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TPA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Holding LLC 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935FD" w:rsidRPr="00C80744" w:rsidRDefault="00FD3F82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35FD" w:rsidRPr="00C80744" w:rsidRDefault="00C935FD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935FD" w:rsidRPr="00C80744" w:rsidRDefault="00FD3F82" w:rsidP="0067157E">
            <w:pPr>
              <w:tabs>
                <w:tab w:val="decimal" w:pos="795"/>
              </w:tabs>
              <w:spacing w:before="30"/>
              <w:ind w:right="4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935FD" w:rsidRPr="00C80744" w:rsidRDefault="00C935FD" w:rsidP="0067157E">
            <w:pPr>
              <w:tabs>
                <w:tab w:val="decimal" w:pos="1305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 xml:space="preserve">33,634,060 </w:t>
            </w:r>
          </w:p>
        </w:tc>
      </w:tr>
      <w:tr w:rsidR="00C935FD" w:rsidRPr="00E11249" w:rsidTr="00C935FD">
        <w:trPr>
          <w:trHeight w:val="432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35FD" w:rsidRPr="00DE7CA4" w:rsidRDefault="00C935FD" w:rsidP="0067157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35FD" w:rsidRPr="00C80744" w:rsidRDefault="00C935FD" w:rsidP="0067157E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35FD" w:rsidRPr="00C80744" w:rsidRDefault="00C935FD" w:rsidP="0067157E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35FD" w:rsidRPr="00C80744" w:rsidRDefault="00C935FD" w:rsidP="0067157E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35FD" w:rsidRPr="00C80744" w:rsidRDefault="00C935FD" w:rsidP="0067157E">
            <w:pPr>
              <w:spacing w:before="30"/>
              <w:ind w:left="-96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(USD 1,077,300)</w:t>
            </w:r>
          </w:p>
        </w:tc>
      </w:tr>
      <w:tr w:rsidR="00C935FD" w:rsidRPr="00E11249" w:rsidTr="00C935FD">
        <w:trPr>
          <w:trHeight w:val="368"/>
        </w:trPr>
        <w:tc>
          <w:tcPr>
            <w:tcW w:w="295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35FD" w:rsidRPr="00C80744" w:rsidRDefault="00C935FD" w:rsidP="0067157E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ค่าเผื่อการลดมูลค่าเงินลงทุน </w:t>
            </w:r>
            <w:r w:rsidR="00FD3F8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80744">
              <w:rPr>
                <w:rFonts w:ascii="Angsana New" w:hAnsi="Angsana New" w:cs="Angsana New"/>
                <w:sz w:val="30"/>
                <w:szCs w:val="30"/>
              </w:rPr>
              <w:t>TPA Holding LLC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35FD" w:rsidRPr="00C80744" w:rsidRDefault="00FD3F82" w:rsidP="0067157E">
            <w:pPr>
              <w:tabs>
                <w:tab w:val="decimal" w:pos="795"/>
              </w:tabs>
              <w:spacing w:before="30"/>
              <w:ind w:right="4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35FD" w:rsidRPr="00C80744" w:rsidRDefault="00C935FD" w:rsidP="0067157E">
            <w:pPr>
              <w:tabs>
                <w:tab w:val="decimal" w:pos="13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(33,634,060)</w:t>
            </w:r>
          </w:p>
        </w:tc>
      </w:tr>
      <w:tr w:rsidR="00C935FD" w:rsidRPr="00E11249" w:rsidTr="00C935FD">
        <w:trPr>
          <w:trHeight w:val="31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C935FD" w:rsidRPr="004A0BC3" w:rsidRDefault="00C935FD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B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35FD" w:rsidRPr="00C80744" w:rsidRDefault="00C935FD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5FD" w:rsidRPr="00B337E3" w:rsidRDefault="00C935FD" w:rsidP="0067157E">
            <w:pPr>
              <w:tabs>
                <w:tab w:val="decimal" w:pos="1332"/>
              </w:tabs>
              <w:spacing w:before="30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37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9,788,311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35FD" w:rsidRPr="00B337E3" w:rsidRDefault="00C935FD" w:rsidP="0067157E">
            <w:pPr>
              <w:tabs>
                <w:tab w:val="decimal" w:pos="1332"/>
              </w:tabs>
              <w:spacing w:before="30"/>
              <w:ind w:right="5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37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9,788,311</w:t>
            </w:r>
          </w:p>
        </w:tc>
      </w:tr>
    </w:tbl>
    <w:p w:rsidR="00C935FD" w:rsidRDefault="00C935FD" w:rsidP="0067157E"/>
    <w:tbl>
      <w:tblPr>
        <w:tblW w:w="4759" w:type="pct"/>
        <w:tblInd w:w="378" w:type="dxa"/>
        <w:tblLook w:val="0000"/>
      </w:tblPr>
      <w:tblGrid>
        <w:gridCol w:w="1628"/>
        <w:gridCol w:w="1714"/>
        <w:gridCol w:w="1489"/>
        <w:gridCol w:w="1493"/>
        <w:gridCol w:w="1491"/>
        <w:gridCol w:w="1471"/>
      </w:tblGrid>
      <w:tr w:rsidR="00E85C9B" w:rsidRPr="00EB2BE9" w:rsidTr="00C935FD">
        <w:trPr>
          <w:cantSplit/>
        </w:trPr>
        <w:tc>
          <w:tcPr>
            <w:tcW w:w="876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B93815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622EF" w:rsidRPr="00EB2BE9" w:rsidTr="00C935FD">
        <w:trPr>
          <w:cantSplit/>
          <w:trHeight w:val="368"/>
        </w:trPr>
        <w:tc>
          <w:tcPr>
            <w:tcW w:w="876" w:type="pct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EF" w:rsidRPr="00EB2BE9" w:rsidRDefault="00E622EF" w:rsidP="0067157E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3" w:type="pct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EF" w:rsidRPr="00EB2BE9" w:rsidRDefault="00E622EF" w:rsidP="0067157E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02" w:type="pct"/>
            <w:tcBorders>
              <w:left w:val="nil"/>
              <w:bottom w:val="dashed" w:sz="4" w:space="0" w:color="auto"/>
              <w:right w:val="single" w:sz="6" w:space="0" w:color="auto"/>
            </w:tcBorders>
          </w:tcPr>
          <w:p w:rsidR="00E622EF" w:rsidRPr="008322D5" w:rsidRDefault="00E622EF" w:rsidP="0067157E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D3F8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04" w:type="pct"/>
            <w:tcBorders>
              <w:left w:val="single" w:sz="6" w:space="0" w:color="auto"/>
              <w:bottom w:val="dashed" w:sz="4" w:space="0" w:color="auto"/>
              <w:right w:val="single" w:sz="6" w:space="0" w:color="auto"/>
            </w:tcBorders>
            <w:shd w:val="clear" w:color="auto" w:fill="auto"/>
          </w:tcPr>
          <w:p w:rsidR="00E622EF" w:rsidRPr="008322D5" w:rsidRDefault="00E622EF" w:rsidP="0067157E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D3F8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622EF" w:rsidRPr="008322D5" w:rsidRDefault="00E622EF" w:rsidP="0067157E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D3F8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622EF" w:rsidRPr="008322D5" w:rsidRDefault="00E622EF" w:rsidP="0067157E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D3F8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DE7CA4" w:rsidRPr="00EB2BE9" w:rsidTr="00C935FD">
        <w:trPr>
          <w:cantSplit/>
          <w:trHeight w:val="70"/>
        </w:trPr>
        <w:tc>
          <w:tcPr>
            <w:tcW w:w="876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DE7CA4" w:rsidRPr="00C80744" w:rsidRDefault="00DE7CA4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>DKK 500</w:t>
            </w:r>
            <w:r w:rsidR="00E622EF" w:rsidRPr="00C80744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C80744" w:rsidRDefault="00DE7CA4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>DKK 500</w:t>
            </w:r>
            <w:r w:rsidR="00E622EF" w:rsidRPr="00C80744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EB2BE9" w:rsidTr="00C935FD">
        <w:trPr>
          <w:cantSplit/>
          <w:trHeight w:val="70"/>
        </w:trPr>
        <w:tc>
          <w:tcPr>
            <w:tcW w:w="876" w:type="pct"/>
            <w:tcBorders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(Europe) ApS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</w:tcPr>
          <w:p w:rsidR="00DE7CA4" w:rsidRPr="00EB2BE9" w:rsidRDefault="00242ADC" w:rsidP="0067157E">
            <w:pPr>
              <w:spacing w:before="30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802" w:type="pct"/>
            <w:tcBorders>
              <w:left w:val="nil"/>
              <w:right w:val="single" w:sz="6" w:space="0" w:color="auto"/>
            </w:tcBorders>
          </w:tcPr>
          <w:p w:rsidR="00DE7CA4" w:rsidRPr="00C80744" w:rsidRDefault="00DE7CA4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C80744" w:rsidRDefault="00DE7CA4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C935FD">
        <w:trPr>
          <w:cantSplit/>
          <w:trHeight w:val="70"/>
        </w:trPr>
        <w:tc>
          <w:tcPr>
            <w:tcW w:w="876" w:type="pct"/>
            <w:tcBorders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802" w:type="pct"/>
            <w:tcBorders>
              <w:left w:val="nil"/>
              <w:right w:val="single" w:sz="6" w:space="0" w:color="auto"/>
            </w:tcBorders>
          </w:tcPr>
          <w:p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C935FD">
        <w:trPr>
          <w:cantSplit/>
          <w:trHeight w:val="70"/>
        </w:trPr>
        <w:tc>
          <w:tcPr>
            <w:tcW w:w="876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242ADC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802" w:type="pct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C935FD">
        <w:trPr>
          <w:cantSplit/>
          <w:trHeight w:val="70"/>
        </w:trPr>
        <w:tc>
          <w:tcPr>
            <w:tcW w:w="87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37F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E323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3237F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DE7CA4" w:rsidRPr="00D1484C" w:rsidRDefault="00FD3F82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EB2BE9" w:rsidRDefault="00AB06AE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USD 1,077</w:t>
            </w:r>
            <w:r>
              <w:rPr>
                <w:rFonts w:ascii="Angsana New" w:hAnsi="Angsana New" w:cs="Angsana New"/>
                <w:sz w:val="28"/>
                <w:szCs w:val="28"/>
              </w:rPr>
              <w:t>,300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:rsidR="00074C77" w:rsidRPr="00166C6F" w:rsidRDefault="00E052F3" w:rsidP="0067157E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873">
        <w:rPr>
          <w:rFonts w:ascii="Angsana New" w:hAnsi="Angsana New" w:cs="Angsana New"/>
          <w:sz w:val="32"/>
          <w:szCs w:val="32"/>
          <w:cs/>
        </w:rPr>
        <w:lastRenderedPageBreak/>
        <w:t>เมื่อ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 xml:space="preserve">วันที่ </w:t>
      </w:r>
      <w:r w:rsidR="00074C77">
        <w:rPr>
          <w:rFonts w:ascii="Angsana New" w:hAnsi="Angsana New" w:cs="Angsana New"/>
          <w:sz w:val="32"/>
          <w:szCs w:val="32"/>
        </w:rPr>
        <w:t>24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E0873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2564</w:t>
      </w:r>
      <w:r w:rsidRPr="000E0873">
        <w:rPr>
          <w:rFonts w:ascii="Angsana New" w:hAnsi="Angsana New" w:cs="Angsana New"/>
          <w:sz w:val="32"/>
          <w:szCs w:val="32"/>
        </w:rPr>
        <w:t xml:space="preserve"> </w:t>
      </w:r>
      <w:r w:rsidRPr="000E0873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ทีมพรีซิชั่น จำกัด (มหาชน) 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>มีมติ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ให้ </w:t>
      </w:r>
      <w:r w:rsidRPr="000E0873">
        <w:rPr>
          <w:rFonts w:ascii="Angsana New" w:hAnsi="Angsana New" w:cs="Angsana New"/>
          <w:sz w:val="32"/>
          <w:szCs w:val="32"/>
        </w:rPr>
        <w:t>TPA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Holding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LLC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 </w:t>
      </w:r>
      <w:r w:rsidR="00302BA7" w:rsidRPr="00302BA7">
        <w:rPr>
          <w:rFonts w:ascii="Angsana New" w:eastAsia="MS Mincho" w:hAnsi="Angsana New" w:cs="Angsana New" w:hint="cs"/>
          <w:sz w:val="32"/>
          <w:szCs w:val="32"/>
          <w:cs/>
        </w:rPr>
        <w:t>ซึ่งเป็นบริษัทย่อยในต่างประเทศ</w:t>
      </w:r>
      <w:r w:rsidR="00074C77">
        <w:rPr>
          <w:rFonts w:ascii="Angsana New" w:eastAsia="MS Mincho" w:hAnsi="Angsana New" w:cs="Angsana New" w:hint="cs"/>
          <w:sz w:val="32"/>
          <w:szCs w:val="32"/>
          <w:cs/>
        </w:rPr>
        <w:t xml:space="preserve">เลิกกิจการ </w:t>
      </w:r>
      <w:r w:rsidR="00DF706E">
        <w:rPr>
          <w:rFonts w:ascii="Angsana New" w:eastAsia="MS Mincho" w:hAnsi="Angsana New" w:cs="Angsana New" w:hint="cs"/>
          <w:sz w:val="32"/>
          <w:szCs w:val="32"/>
          <w:cs/>
        </w:rPr>
        <w:t>โดย</w:t>
      </w:r>
      <w:r w:rsidR="00074C77">
        <w:rPr>
          <w:rFonts w:ascii="Angsana New" w:hAnsi="Angsana New" w:cs="Angsana New" w:hint="cs"/>
          <w:sz w:val="32"/>
          <w:szCs w:val="32"/>
          <w:cs/>
        </w:rPr>
        <w:t>จดทะเบียน</w:t>
      </w:r>
      <w:r w:rsidR="00074C77" w:rsidRPr="003129B0">
        <w:rPr>
          <w:rFonts w:ascii="Angsana New" w:hAnsi="Angsana New" w:cs="Angsana New" w:hint="cs"/>
          <w:sz w:val="32"/>
          <w:szCs w:val="32"/>
          <w:cs/>
        </w:rPr>
        <w:t>เลิกกิจการตามกฎหมายของต่างประเทศแล้ว</w:t>
      </w:r>
      <w:r w:rsidR="00E64936">
        <w:rPr>
          <w:rFonts w:ascii="Angsana New" w:hAnsi="Angsana New" w:cs="Angsana New" w:hint="cs"/>
          <w:sz w:val="32"/>
          <w:szCs w:val="32"/>
          <w:cs/>
        </w:rPr>
        <w:t xml:space="preserve"> เมื่อ</w:t>
      </w:r>
      <w:r w:rsidR="00E64936">
        <w:rPr>
          <w:rFonts w:ascii="Angsana New" w:eastAsia="MS Mincho" w:hAnsi="Angsana New" w:cs="Angsana New" w:hint="cs"/>
          <w:sz w:val="32"/>
          <w:szCs w:val="32"/>
          <w:cs/>
        </w:rPr>
        <w:t xml:space="preserve">วันที่ </w:t>
      </w:r>
      <w:r w:rsidR="00E64936">
        <w:rPr>
          <w:rFonts w:ascii="Angsana New" w:eastAsia="MS Mincho" w:hAnsi="Angsana New" w:cs="Angsana New"/>
          <w:sz w:val="32"/>
          <w:szCs w:val="32"/>
        </w:rPr>
        <w:t>29</w:t>
      </w:r>
      <w:r w:rsidR="00E64936">
        <w:rPr>
          <w:rFonts w:ascii="Angsana New" w:eastAsia="MS Mincho" w:hAnsi="Angsana New" w:cs="Angsana New" w:hint="cs"/>
          <w:sz w:val="32"/>
          <w:szCs w:val="32"/>
          <w:cs/>
        </w:rPr>
        <w:t xml:space="preserve"> ธันวาคม </w:t>
      </w:r>
      <w:r w:rsidR="00E64936">
        <w:rPr>
          <w:rFonts w:ascii="Angsana New" w:eastAsia="MS Mincho" w:hAnsi="Angsana New" w:cs="Angsana New"/>
          <w:sz w:val="32"/>
          <w:szCs w:val="32"/>
        </w:rPr>
        <w:t>2564</w:t>
      </w:r>
      <w:r w:rsidR="00880770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64936">
        <w:rPr>
          <w:rFonts w:ascii="Angsana New" w:hAnsi="Angsana New" w:cs="Angsana New" w:hint="cs"/>
          <w:sz w:val="32"/>
          <w:szCs w:val="32"/>
          <w:cs/>
        </w:rPr>
        <w:t>และ</w:t>
      </w:r>
      <w:r w:rsidR="00DF706E">
        <w:rPr>
          <w:rFonts w:ascii="Angsana New" w:hAnsi="Angsana New" w:cs="Angsana New"/>
          <w:sz w:val="32"/>
          <w:szCs w:val="32"/>
          <w:cs/>
        </w:rPr>
        <w:t>มีมติอนุมัติ</w:t>
      </w:r>
      <w:r w:rsidR="00E64936" w:rsidRPr="00E64936">
        <w:rPr>
          <w:rFonts w:ascii="Angsana New" w:hAnsi="Angsana New" w:cs="Angsana New"/>
          <w:sz w:val="32"/>
          <w:szCs w:val="32"/>
          <w:cs/>
        </w:rPr>
        <w:t>ลดหนี้เงินให้กู้ยืมระยะสั้นแก่บริษัทย่อย</w:t>
      </w:r>
      <w:r w:rsidR="004426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64936">
        <w:rPr>
          <w:rFonts w:ascii="Angsana New" w:hAnsi="Angsana New" w:cs="Angsana New" w:hint="cs"/>
          <w:sz w:val="32"/>
          <w:szCs w:val="32"/>
          <w:cs/>
        </w:rPr>
        <w:t>ลูกหนี้โอนสิทธิในการรับชำระหนี้</w:t>
      </w:r>
      <w:r w:rsidR="004426B3">
        <w:rPr>
          <w:rFonts w:ascii="Angsana New" w:hAnsi="Angsana New" w:cs="Angsana New" w:hint="cs"/>
          <w:sz w:val="32"/>
          <w:szCs w:val="32"/>
          <w:cs/>
        </w:rPr>
        <w:t xml:space="preserve"> และดอกเบี้ยค้างรับ </w:t>
      </w:r>
      <w:r w:rsidR="00E64936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E64936">
        <w:rPr>
          <w:rFonts w:ascii="Angsana New" w:hAnsi="Angsana New" w:cs="Angsana New"/>
          <w:sz w:val="32"/>
          <w:szCs w:val="32"/>
        </w:rPr>
        <w:t xml:space="preserve">539,500 </w:t>
      </w:r>
      <w:r w:rsidR="00E64936"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 (</w:t>
      </w:r>
      <w:r w:rsidR="00E64936">
        <w:rPr>
          <w:rFonts w:ascii="Angsana New" w:hAnsi="Angsana New" w:cs="Angsana New"/>
          <w:sz w:val="32"/>
          <w:szCs w:val="32"/>
        </w:rPr>
        <w:t>18.01</w:t>
      </w:r>
      <w:r w:rsidR="00E64936" w:rsidRPr="000E0873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  <w:r w:rsidR="004426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6493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64936">
        <w:rPr>
          <w:rFonts w:ascii="Angsana New" w:hAnsi="Angsana New" w:cs="Angsana New"/>
          <w:sz w:val="32"/>
          <w:szCs w:val="32"/>
        </w:rPr>
        <w:t xml:space="preserve">435,726 </w:t>
      </w:r>
      <w:r w:rsidR="00E64936"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 (</w:t>
      </w:r>
      <w:r w:rsidR="00E64936">
        <w:rPr>
          <w:rFonts w:ascii="Angsana New" w:hAnsi="Angsana New" w:cs="Angsana New"/>
          <w:sz w:val="32"/>
          <w:szCs w:val="32"/>
        </w:rPr>
        <w:t>14.54</w:t>
      </w:r>
      <w:r w:rsidR="00E64936" w:rsidRPr="000E0873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  <w:r w:rsidR="004426B3">
        <w:rPr>
          <w:rFonts w:ascii="Angsana New" w:hAnsi="Angsana New" w:cs="Angsana New"/>
          <w:sz w:val="32"/>
          <w:szCs w:val="32"/>
        </w:rPr>
        <w:t xml:space="preserve"> </w:t>
      </w:r>
      <w:r w:rsidR="004426B3">
        <w:rPr>
          <w:rFonts w:ascii="Angsana New" w:hAnsi="Angsana New" w:cs="Angsana New" w:hint="cs"/>
          <w:sz w:val="32"/>
          <w:szCs w:val="32"/>
          <w:cs/>
        </w:rPr>
        <w:t>และ</w:t>
      </w:r>
      <w:r w:rsidR="004426B3">
        <w:rPr>
          <w:rFonts w:ascii="Angsana New" w:hAnsi="Angsana New" w:cs="Angsana New"/>
          <w:sz w:val="32"/>
          <w:szCs w:val="32"/>
        </w:rPr>
        <w:t xml:space="preserve"> 2,144 </w:t>
      </w:r>
      <w:r w:rsidR="004426B3"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 (</w:t>
      </w:r>
      <w:r w:rsidR="004426B3">
        <w:rPr>
          <w:rFonts w:ascii="Angsana New" w:hAnsi="Angsana New" w:cs="Angsana New"/>
          <w:sz w:val="32"/>
          <w:szCs w:val="32"/>
        </w:rPr>
        <w:t>0.07</w:t>
      </w:r>
      <w:r w:rsidR="004426B3" w:rsidRPr="000E0873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  <w:r w:rsidR="004426B3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="00AF4397">
        <w:rPr>
          <w:rFonts w:ascii="Angsana New" w:hAnsi="Angsana New" w:cs="Angsana New"/>
          <w:sz w:val="32"/>
          <w:szCs w:val="32"/>
        </w:rPr>
        <w:t xml:space="preserve"> (</w:t>
      </w:r>
      <w:r w:rsidR="00AF4397">
        <w:rPr>
          <w:rFonts w:ascii="Angsana New" w:hAnsi="Angsana New" w:cs="Angsana New" w:hint="cs"/>
          <w:sz w:val="32"/>
          <w:szCs w:val="32"/>
          <w:cs/>
        </w:rPr>
        <w:t>ดูหมายเหตุประกอบงบการเงินข้อ 26</w:t>
      </w:r>
      <w:r w:rsidR="00034EBE">
        <w:rPr>
          <w:rFonts w:ascii="Angsana New" w:hAnsi="Angsana New" w:cs="Angsana New" w:hint="cs"/>
          <w:sz w:val="32"/>
          <w:szCs w:val="32"/>
          <w:cs/>
        </w:rPr>
        <w:t xml:space="preserve"> ประกอบ</w:t>
      </w:r>
      <w:r w:rsidR="00AF4397">
        <w:rPr>
          <w:rFonts w:ascii="Angsana New" w:hAnsi="Angsana New" w:cs="Angsana New" w:hint="cs"/>
          <w:sz w:val="32"/>
          <w:szCs w:val="32"/>
          <w:cs/>
        </w:rPr>
        <w:t>)</w:t>
      </w:r>
    </w:p>
    <w:p w:rsidR="00302BA7" w:rsidRPr="00E64936" w:rsidRDefault="00302BA7" w:rsidP="002E027E">
      <w:pPr>
        <w:ind w:left="434" w:hanging="150"/>
        <w:jc w:val="both"/>
        <w:rPr>
          <w:rFonts w:ascii="Angsana New" w:hAnsi="Angsana New" w:cs="Angsana New"/>
          <w:b/>
          <w:bCs/>
          <w:sz w:val="12"/>
          <w:szCs w:val="12"/>
        </w:rPr>
      </w:pPr>
    </w:p>
    <w:p w:rsidR="00E64936" w:rsidRPr="00E64936" w:rsidRDefault="00E64936" w:rsidP="00E64936">
      <w:pPr>
        <w:tabs>
          <w:tab w:val="left" w:pos="-990"/>
          <w:tab w:val="left" w:pos="-720"/>
          <w:tab w:val="left" w:pos="900"/>
        </w:tabs>
        <w:ind w:left="360" w:firstLine="53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บริษัทมีผลขาดทุน</w:t>
      </w:r>
      <w:r w:rsidRPr="00E64936">
        <w:rPr>
          <w:rFonts w:ascii="Angsana New" w:hAnsi="Angsana New" w:cs="Angsana New"/>
          <w:sz w:val="32"/>
          <w:szCs w:val="32"/>
          <w:cs/>
        </w:rPr>
        <w:t>จากการ</w:t>
      </w:r>
      <w:r>
        <w:rPr>
          <w:rFonts w:ascii="Angsana New" w:hAnsi="Angsana New" w:cs="Angsana New" w:hint="cs"/>
          <w:sz w:val="32"/>
          <w:szCs w:val="32"/>
          <w:cs/>
        </w:rPr>
        <w:t>เลิก</w:t>
      </w:r>
      <w:r>
        <w:rPr>
          <w:rFonts w:ascii="Angsana New" w:hAnsi="Angsana New" w:cs="Angsana New"/>
          <w:sz w:val="32"/>
          <w:szCs w:val="32"/>
          <w:cs/>
        </w:rPr>
        <w:t>ลงทุน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ในบริษัทย่อย </w:t>
      </w:r>
      <w:r w:rsidRPr="00E64936">
        <w:rPr>
          <w:rFonts w:ascii="Angsana New" w:hAnsi="Angsana New" w:cs="Angsana New"/>
          <w:sz w:val="32"/>
          <w:szCs w:val="32"/>
          <w:cs/>
        </w:rPr>
        <w:t>ขาดทุนจากการลดหนี้เงินให้กู้ยืมระยะสั้นแก่บริษัทย่อย</w:t>
      </w:r>
      <w:r w:rsidR="004426B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ลูกหนี้โอนสิทธิในการรับชำระหนี้</w:t>
      </w:r>
      <w:r w:rsidR="004426B3">
        <w:rPr>
          <w:rFonts w:ascii="Angsana New" w:hAnsi="Angsana New" w:cs="Angsana New" w:hint="cs"/>
          <w:sz w:val="32"/>
          <w:szCs w:val="32"/>
          <w:cs/>
        </w:rPr>
        <w:t>และดอกเบี้ยค้างรับ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4936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E64936" w:rsidRPr="00E64936" w:rsidRDefault="00E64936" w:rsidP="001A343A">
      <w:pPr>
        <w:tabs>
          <w:tab w:val="left" w:pos="-990"/>
          <w:tab w:val="left" w:pos="-720"/>
          <w:tab w:val="left" w:pos="360"/>
        </w:tabs>
        <w:ind w:right="-49"/>
        <w:jc w:val="right"/>
        <w:rPr>
          <w:rFonts w:ascii="Angsana New" w:hAnsi="Angsana New" w:cs="Angsana New"/>
          <w:sz w:val="32"/>
          <w:szCs w:val="32"/>
          <w:cs/>
        </w:rPr>
      </w:pPr>
      <w:r w:rsidRPr="00E64936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E64936">
        <w:rPr>
          <w:rFonts w:ascii="Angsana New" w:hAnsi="Angsana New" w:cs="Angsana New"/>
          <w:sz w:val="32"/>
          <w:szCs w:val="32"/>
        </w:rPr>
        <w:t>:</w:t>
      </w:r>
      <w:r w:rsidRPr="00E64936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tbl>
      <w:tblPr>
        <w:tblW w:w="9319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75"/>
        <w:gridCol w:w="2072"/>
        <w:gridCol w:w="2072"/>
      </w:tblGrid>
      <w:tr w:rsidR="00E64936" w:rsidRPr="00E64936" w:rsidTr="003357A6">
        <w:tc>
          <w:tcPr>
            <w:tcW w:w="5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936" w:rsidRPr="00E64936" w:rsidRDefault="00E64936" w:rsidP="00E64936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936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:rsidR="00E64936" w:rsidRPr="00E64936" w:rsidRDefault="00E64936" w:rsidP="00E64936">
            <w:pPr>
              <w:tabs>
                <w:tab w:val="left" w:pos="-990"/>
                <w:tab w:val="left" w:pos="-720"/>
                <w:tab w:val="left" w:pos="3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93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:rsidR="00E64936" w:rsidRPr="00E64936" w:rsidRDefault="00E64936" w:rsidP="00E64936">
            <w:pPr>
              <w:tabs>
                <w:tab w:val="left" w:pos="-990"/>
                <w:tab w:val="left" w:pos="-720"/>
                <w:tab w:val="left" w:pos="3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93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E64936" w:rsidRPr="00E64936" w:rsidRDefault="00E64936" w:rsidP="00E64936">
            <w:pPr>
              <w:tabs>
                <w:tab w:val="left" w:pos="-990"/>
                <w:tab w:val="left" w:pos="-720"/>
                <w:tab w:val="left" w:pos="3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936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64936" w:rsidRPr="00E64936" w:rsidTr="003357A6">
        <w:trPr>
          <w:trHeight w:val="472"/>
        </w:trPr>
        <w:tc>
          <w:tcPr>
            <w:tcW w:w="5175" w:type="dxa"/>
            <w:tcBorders>
              <w:top w:val="single" w:sz="4" w:space="0" w:color="auto"/>
              <w:bottom w:val="nil"/>
            </w:tcBorders>
            <w:vAlign w:val="center"/>
          </w:tcPr>
          <w:p w:rsidR="00E64936" w:rsidRPr="00E64936" w:rsidRDefault="00E64936" w:rsidP="00E64936">
            <w:pPr>
              <w:tabs>
                <w:tab w:val="left" w:pos="900"/>
                <w:tab w:val="left" w:pos="1680"/>
              </w:tabs>
              <w:ind w:left="360" w:hanging="216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936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</w:t>
            </w:r>
            <w:r w:rsidRPr="00E64936">
              <w:rPr>
                <w:rFonts w:ascii="Angsana New" w:hAnsi="Angsana New" w:cs="Angsana New"/>
                <w:sz w:val="32"/>
                <w:szCs w:val="32"/>
                <w:cs/>
              </w:rPr>
              <w:t>ากการ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เลิก</w:t>
            </w:r>
            <w:r w:rsidRPr="00E64936">
              <w:rPr>
                <w:rFonts w:ascii="Angsana New" w:hAnsi="Angsana New" w:cs="Angsana New"/>
                <w:sz w:val="32"/>
                <w:szCs w:val="32"/>
                <w:cs/>
              </w:rPr>
              <w:t>ลงทุนในบริษัทย่อย</w:t>
            </w:r>
          </w:p>
        </w:tc>
        <w:tc>
          <w:tcPr>
            <w:tcW w:w="2072" w:type="dxa"/>
            <w:tcBorders>
              <w:top w:val="single" w:sz="4" w:space="0" w:color="auto"/>
              <w:bottom w:val="nil"/>
            </w:tcBorders>
            <w:vAlign w:val="center"/>
          </w:tcPr>
          <w:p w:rsidR="00E64936" w:rsidRPr="00E64936" w:rsidRDefault="004426B3" w:rsidP="004426B3">
            <w:pPr>
              <w:tabs>
                <w:tab w:val="decimal" w:pos="1406"/>
              </w:tabs>
              <w:spacing w:line="211" w:lineRule="auto"/>
              <w:ind w:left="-108" w:right="-92" w:hanging="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11,730</w:t>
            </w:r>
          </w:p>
        </w:tc>
        <w:tc>
          <w:tcPr>
            <w:tcW w:w="2072" w:type="dxa"/>
            <w:tcBorders>
              <w:top w:val="single" w:sz="4" w:space="0" w:color="auto"/>
              <w:bottom w:val="nil"/>
            </w:tcBorders>
            <w:vAlign w:val="center"/>
          </w:tcPr>
          <w:p w:rsidR="00E64936" w:rsidRPr="00E64936" w:rsidRDefault="004426B3" w:rsidP="004426B3">
            <w:pPr>
              <w:tabs>
                <w:tab w:val="left" w:pos="-990"/>
                <w:tab w:val="left" w:pos="-720"/>
              </w:tabs>
              <w:ind w:left="-108"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E64936" w:rsidRPr="00E64936" w:rsidTr="003357A6">
        <w:trPr>
          <w:trHeight w:val="472"/>
        </w:trPr>
        <w:tc>
          <w:tcPr>
            <w:tcW w:w="5175" w:type="dxa"/>
            <w:tcBorders>
              <w:top w:val="nil"/>
              <w:bottom w:val="single" w:sz="4" w:space="0" w:color="auto"/>
            </w:tcBorders>
            <w:vAlign w:val="center"/>
          </w:tcPr>
          <w:p w:rsidR="00E64936" w:rsidRPr="00E64936" w:rsidRDefault="00E64936" w:rsidP="004426B3">
            <w:pPr>
              <w:tabs>
                <w:tab w:val="left" w:pos="900"/>
                <w:tab w:val="left" w:pos="1680"/>
              </w:tabs>
              <w:ind w:left="360" w:hanging="216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4936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ขาดทุนจากการลดหนี้</w:t>
            </w:r>
            <w:r w:rsidR="003357A6">
              <w:rPr>
                <w:rFonts w:ascii="Angsana New" w:hAnsi="Angsana New" w:cs="Angsana New" w:hint="cs"/>
                <w:sz w:val="32"/>
                <w:szCs w:val="32"/>
                <w:cs/>
              </w:rPr>
              <w:t>ให้</w:t>
            </w:r>
            <w:r w:rsidRPr="00E64936">
              <w:rPr>
                <w:rFonts w:ascii="Angsana New" w:hAnsi="Angsana New" w:cs="Angsana New"/>
                <w:sz w:val="32"/>
                <w:szCs w:val="32"/>
                <w:cs/>
              </w:rPr>
              <w:t>แก่บริษัทย่อย</w:t>
            </w:r>
          </w:p>
        </w:tc>
        <w:tc>
          <w:tcPr>
            <w:tcW w:w="2072" w:type="dxa"/>
            <w:tcBorders>
              <w:top w:val="nil"/>
              <w:bottom w:val="single" w:sz="4" w:space="0" w:color="auto"/>
            </w:tcBorders>
            <w:vAlign w:val="center"/>
          </w:tcPr>
          <w:p w:rsidR="00E64936" w:rsidRPr="00E64936" w:rsidRDefault="00E64936" w:rsidP="004426B3">
            <w:pPr>
              <w:tabs>
                <w:tab w:val="left" w:pos="-990"/>
                <w:tab w:val="left" w:pos="-720"/>
              </w:tabs>
              <w:ind w:left="-108" w:right="43" w:firstLine="22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4936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072" w:type="dxa"/>
            <w:tcBorders>
              <w:top w:val="nil"/>
              <w:bottom w:val="single" w:sz="4" w:space="0" w:color="auto"/>
            </w:tcBorders>
            <w:vAlign w:val="center"/>
          </w:tcPr>
          <w:p w:rsidR="00E64936" w:rsidRPr="00E64936" w:rsidRDefault="004426B3" w:rsidP="00E64936">
            <w:pPr>
              <w:tabs>
                <w:tab w:val="decimal" w:pos="1406"/>
              </w:tabs>
              <w:spacing w:line="211" w:lineRule="auto"/>
              <w:ind w:left="-108" w:right="-92" w:hanging="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32,621,333</w:t>
            </w:r>
          </w:p>
        </w:tc>
      </w:tr>
    </w:tbl>
    <w:p w:rsidR="000A6B49" w:rsidRDefault="000A6B49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565B4B" w:rsidRPr="00565B4B" w:rsidRDefault="004426B3" w:rsidP="002E027E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ง</w:t>
      </w:r>
      <w:r w:rsidR="00565B4B" w:rsidRPr="00565B4B">
        <w:rPr>
          <w:rFonts w:ascii="Angsana New" w:hAnsi="Angsana New" w:cs="Angsana New"/>
          <w:b/>
          <w:bCs/>
          <w:sz w:val="32"/>
          <w:szCs w:val="32"/>
          <w:cs/>
        </w:rPr>
        <w:t>บ</w:t>
      </w:r>
      <w:r w:rsidR="00565B4B" w:rsidRPr="00565B4B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:rsidR="00565B4B" w:rsidRDefault="00565B4B" w:rsidP="002E027E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5B4B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565B4B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ในต่างประเทศได้</w:t>
      </w:r>
      <w:r w:rsidR="005F64D9">
        <w:rPr>
          <w:rFonts w:ascii="Angsana New" w:eastAsia="MS Mincho" w:hAnsi="Angsana New" w:cs="Angsana New" w:hint="cs"/>
          <w:sz w:val="32"/>
          <w:szCs w:val="32"/>
          <w:cs/>
        </w:rPr>
        <w:t>ผ่านการ</w:t>
      </w:r>
      <w:r w:rsidR="00360DB6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="00224AD3"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06AE">
        <w:rPr>
          <w:rFonts w:ascii="Angsana New" w:hAnsi="Angsana New" w:cs="Angsana New"/>
          <w:sz w:val="32"/>
          <w:szCs w:val="32"/>
          <w:cs/>
        </w:rPr>
        <w:t>และนำมาจัดทำงบการเงิน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รวมสำหรั</w:t>
      </w:r>
      <w:r w:rsidR="00224AD3">
        <w:rPr>
          <w:rFonts w:ascii="Angsana New" w:hAnsi="Angsana New" w:cs="Angsana New"/>
          <w:sz w:val="32"/>
          <w:szCs w:val="32"/>
          <w:cs/>
        </w:rPr>
        <w:t>บ</w:t>
      </w:r>
      <w:r w:rsidR="00AB06AE">
        <w:rPr>
          <w:rFonts w:ascii="Angsana New" w:hAnsi="Angsana New" w:cs="Angsana New" w:hint="cs"/>
          <w:sz w:val="32"/>
          <w:szCs w:val="32"/>
          <w:cs/>
        </w:rPr>
        <w:t>ปี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สิ้นสุด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1484C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35FD">
        <w:rPr>
          <w:rFonts w:ascii="Angsana New" w:hAnsi="Angsana New" w:cs="Angsana New"/>
          <w:sz w:val="32"/>
          <w:szCs w:val="32"/>
        </w:rPr>
        <w:t>2564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35FD">
        <w:rPr>
          <w:rFonts w:ascii="Angsana New" w:hAnsi="Angsana New" w:cs="Angsana New"/>
          <w:sz w:val="32"/>
          <w:szCs w:val="32"/>
        </w:rPr>
        <w:t>2563</w:t>
      </w:r>
      <w:r w:rsidR="00D1484C">
        <w:rPr>
          <w:rFonts w:ascii="Angsana New" w:hAnsi="Angsana New" w:cs="Angsana New"/>
          <w:sz w:val="32"/>
          <w:szCs w:val="32"/>
        </w:rPr>
        <w:t xml:space="preserve"> </w:t>
      </w:r>
      <w:r w:rsidRPr="00565B4B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565B4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224AD3" w:rsidRPr="00D50FB7" w:rsidRDefault="00224AD3" w:rsidP="00565B4B">
      <w:pPr>
        <w:ind w:left="448" w:firstLine="567"/>
        <w:jc w:val="thaiDistribute"/>
        <w:rPr>
          <w:rFonts w:ascii="Angsana New" w:hAnsi="Angsana New" w:cs="Angsana New"/>
          <w:sz w:val="4"/>
          <w:szCs w:val="4"/>
        </w:rPr>
      </w:pPr>
    </w:p>
    <w:p w:rsidR="008E5E88" w:rsidRPr="00AB06AE" w:rsidRDefault="008E5E88" w:rsidP="00B37C2A">
      <w:pPr>
        <w:ind w:left="448" w:right="-49" w:firstLine="567"/>
        <w:jc w:val="right"/>
        <w:rPr>
          <w:rFonts w:ascii="Angsana New" w:hAnsi="Angsana New" w:cs="Angsana New"/>
          <w:sz w:val="32"/>
          <w:szCs w:val="32"/>
          <w:cs/>
        </w:rPr>
      </w:pPr>
      <w:r w:rsidRPr="00AB06AE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AB06AE">
        <w:rPr>
          <w:rFonts w:ascii="Angsana New" w:hAnsi="Angsana New" w:cs="Angsana New"/>
          <w:sz w:val="32"/>
          <w:szCs w:val="32"/>
        </w:rPr>
        <w:t xml:space="preserve">: </w:t>
      </w:r>
      <w:r w:rsidRPr="00AB06AE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tbl>
      <w:tblPr>
        <w:tblW w:w="9309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0"/>
        <w:gridCol w:w="1331"/>
        <w:gridCol w:w="1331"/>
        <w:gridCol w:w="1888"/>
        <w:gridCol w:w="1889"/>
      </w:tblGrid>
      <w:tr w:rsidR="00175F87" w:rsidRPr="008E5E88" w:rsidTr="0067157E">
        <w:trPr>
          <w:trHeight w:val="340"/>
        </w:trPr>
        <w:tc>
          <w:tcPr>
            <w:tcW w:w="2870" w:type="dxa"/>
            <w:vMerge w:val="restart"/>
            <w:vAlign w:val="center"/>
          </w:tcPr>
          <w:p w:rsidR="00175F87" w:rsidRPr="00AB06AE" w:rsidRDefault="00175F87" w:rsidP="00175F87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  <w:vAlign w:val="center"/>
          </w:tcPr>
          <w:p w:rsidR="00175F87" w:rsidRPr="00AB06AE" w:rsidRDefault="00175F8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3777" w:type="dxa"/>
            <w:gridSpan w:val="2"/>
            <w:tcBorders>
              <w:bottom w:val="single" w:sz="4" w:space="0" w:color="auto"/>
            </w:tcBorders>
            <w:vAlign w:val="center"/>
          </w:tcPr>
          <w:p w:rsidR="00175F87" w:rsidRPr="00AB06AE" w:rsidRDefault="00175F87" w:rsidP="00AB06AE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รายได้สำหรับ</w:t>
            </w:r>
            <w:r w:rsidRPr="00AB06AE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 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D1484C" w:rsidRPr="008E5E88" w:rsidTr="0067157E">
        <w:trPr>
          <w:trHeight w:val="340"/>
        </w:trPr>
        <w:tc>
          <w:tcPr>
            <w:tcW w:w="2870" w:type="dxa"/>
            <w:vMerge/>
            <w:vAlign w:val="center"/>
          </w:tcPr>
          <w:p w:rsidR="00D1484C" w:rsidRPr="00AB06AE" w:rsidRDefault="00D1484C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1484C" w:rsidRPr="00AB06AE" w:rsidRDefault="00D1484C" w:rsidP="00D1484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C935F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84C" w:rsidRPr="00AB06AE" w:rsidRDefault="00D1484C" w:rsidP="00D1484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AB06A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C935F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8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484C" w:rsidRPr="00AB06AE" w:rsidRDefault="00D1484C" w:rsidP="005713C5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C935F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889" w:type="dxa"/>
            <w:tcBorders>
              <w:left w:val="single" w:sz="4" w:space="0" w:color="auto"/>
            </w:tcBorders>
            <w:vAlign w:val="center"/>
          </w:tcPr>
          <w:p w:rsidR="00D1484C" w:rsidRPr="00AB06AE" w:rsidRDefault="00D1484C" w:rsidP="005713C5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AB06A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C935F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C935FD" w:rsidRPr="008E5E88" w:rsidTr="0067157E">
        <w:trPr>
          <w:trHeight w:val="340"/>
        </w:trPr>
        <w:tc>
          <w:tcPr>
            <w:tcW w:w="2870" w:type="dxa"/>
            <w:tcBorders>
              <w:top w:val="nil"/>
              <w:bottom w:val="dotted" w:sz="4" w:space="0" w:color="auto"/>
            </w:tcBorders>
            <w:vAlign w:val="center"/>
          </w:tcPr>
          <w:p w:rsidR="00C935FD" w:rsidRPr="00AB06AE" w:rsidRDefault="00C935FD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Team Precision (Europe) ApS</w:t>
            </w:r>
          </w:p>
        </w:tc>
        <w:tc>
          <w:tcPr>
            <w:tcW w:w="1331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935FD" w:rsidRPr="00C94BB1" w:rsidRDefault="00523BB9" w:rsidP="00175F87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8.93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935FD" w:rsidRPr="00C94BB1" w:rsidRDefault="00C935FD" w:rsidP="0079392F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935FD" w:rsidRPr="00AB06AE" w:rsidRDefault="00523BB9" w:rsidP="00E16F78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42.69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:rsidR="00C935FD" w:rsidRPr="00AB06AE" w:rsidRDefault="00C935FD" w:rsidP="0079392F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52.90</w:t>
            </w:r>
          </w:p>
        </w:tc>
      </w:tr>
      <w:tr w:rsidR="00C935FD" w:rsidRPr="008E5E88" w:rsidTr="0067157E">
        <w:trPr>
          <w:trHeight w:val="340"/>
        </w:trPr>
        <w:tc>
          <w:tcPr>
            <w:tcW w:w="2870" w:type="dxa"/>
            <w:tcBorders>
              <w:top w:val="nil"/>
              <w:bottom w:val="single" w:sz="4" w:space="0" w:color="auto"/>
            </w:tcBorders>
            <w:vAlign w:val="center"/>
          </w:tcPr>
          <w:p w:rsidR="00C935FD" w:rsidRPr="00AB06AE" w:rsidRDefault="00C935FD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TPA</w:t>
            </w:r>
            <w:r w:rsidRPr="00AB06A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Holding LLC</w:t>
            </w:r>
          </w:p>
        </w:tc>
        <w:tc>
          <w:tcPr>
            <w:tcW w:w="133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5FD" w:rsidRPr="00C94BB1" w:rsidRDefault="00302BA7" w:rsidP="00175F87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FD" w:rsidRPr="00C94BB1" w:rsidRDefault="00C935FD" w:rsidP="0079392F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39.13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FD" w:rsidRPr="00AB06AE" w:rsidRDefault="00C935FD" w:rsidP="00C935FD">
            <w:pPr>
              <w:spacing w:before="30"/>
              <w:ind w:right="7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935FD" w:rsidRPr="00AB06AE" w:rsidRDefault="00C935FD" w:rsidP="00C935FD">
            <w:pPr>
              <w:spacing w:before="30"/>
              <w:ind w:right="7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</w:tbl>
    <w:p w:rsidR="004426B3" w:rsidRDefault="004426B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F2AB8" w:rsidRDefault="000F2AB8" w:rsidP="00F821A4">
      <w:pPr>
        <w:pStyle w:val="af"/>
        <w:numPr>
          <w:ilvl w:val="0"/>
          <w:numId w:val="1"/>
        </w:numPr>
        <w:tabs>
          <w:tab w:val="left" w:pos="720"/>
        </w:tabs>
        <w:spacing w:before="60" w:line="235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18CF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ลูกหนี้จากการโอนสิทธิในการรับชำระหนี้</w:t>
      </w:r>
    </w:p>
    <w:p w:rsidR="00C935FD" w:rsidRPr="00201E70" w:rsidRDefault="00C935FD" w:rsidP="00F821A4">
      <w:pPr>
        <w:spacing w:line="235" w:lineRule="auto"/>
        <w:ind w:left="448" w:firstLine="567"/>
        <w:jc w:val="right"/>
        <w:rPr>
          <w:rFonts w:ascii="Angsana New" w:hAnsi="Angsana New" w:cs="Angsana New"/>
          <w:sz w:val="30"/>
          <w:szCs w:val="30"/>
          <w:cs/>
        </w:rPr>
      </w:pPr>
      <w:r w:rsidRPr="00201E70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201E70">
        <w:rPr>
          <w:rFonts w:ascii="Angsana New" w:hAnsi="Angsana New" w:cs="Angsana New"/>
          <w:sz w:val="30"/>
          <w:szCs w:val="30"/>
        </w:rPr>
        <w:t xml:space="preserve">: </w:t>
      </w:r>
      <w:r w:rsidRPr="00201E70">
        <w:rPr>
          <w:rFonts w:ascii="Angsana New" w:hAnsi="Angsana New" w:cs="Angsana New"/>
          <w:sz w:val="30"/>
          <w:szCs w:val="30"/>
          <w:cs/>
        </w:rPr>
        <w:t>บา</w:t>
      </w:r>
      <w:r w:rsidRPr="00201E70">
        <w:rPr>
          <w:rFonts w:ascii="Angsana New" w:hAnsi="Angsana New" w:cs="Angsana New" w:hint="cs"/>
          <w:sz w:val="30"/>
          <w:szCs w:val="30"/>
          <w:cs/>
        </w:rPr>
        <w:t>ท</w:t>
      </w:r>
    </w:p>
    <w:tbl>
      <w:tblPr>
        <w:tblW w:w="882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2"/>
        <w:gridCol w:w="1772"/>
        <w:gridCol w:w="1772"/>
        <w:gridCol w:w="1300"/>
        <w:gridCol w:w="1301"/>
      </w:tblGrid>
      <w:tr w:rsidR="00C935FD" w:rsidRPr="00C51F8C" w:rsidTr="0079392F">
        <w:trPr>
          <w:trHeight w:val="227"/>
        </w:trPr>
        <w:tc>
          <w:tcPr>
            <w:tcW w:w="2682" w:type="dxa"/>
            <w:vMerge w:val="restart"/>
            <w:vAlign w:val="center"/>
          </w:tcPr>
          <w:p w:rsidR="00C935FD" w:rsidRPr="00982F41" w:rsidRDefault="00C935FD" w:rsidP="00F821A4">
            <w:pPr>
              <w:spacing w:line="235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601" w:type="dxa"/>
            <w:gridSpan w:val="2"/>
            <w:vAlign w:val="center"/>
          </w:tcPr>
          <w:p w:rsidR="00C935FD" w:rsidRPr="00982F41" w:rsidRDefault="00C935FD" w:rsidP="00F821A4">
            <w:pPr>
              <w:spacing w:line="235" w:lineRule="auto"/>
              <w:ind w:left="-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อัตราดอกเบี้ย(ร้อยละ)ต่อปี</w:t>
            </w:r>
          </w:p>
        </w:tc>
      </w:tr>
      <w:tr w:rsidR="00C935FD" w:rsidRPr="00C51F8C" w:rsidTr="0079392F">
        <w:trPr>
          <w:trHeight w:val="227"/>
        </w:trPr>
        <w:tc>
          <w:tcPr>
            <w:tcW w:w="2682" w:type="dxa"/>
            <w:vMerge/>
            <w:vAlign w:val="center"/>
          </w:tcPr>
          <w:p w:rsidR="00C935FD" w:rsidRPr="00982F41" w:rsidRDefault="00C935FD" w:rsidP="00F821A4">
            <w:pPr>
              <w:spacing w:line="235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:rsidR="00C935FD" w:rsidRPr="00C00275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:rsidR="00C935FD" w:rsidRPr="00C00275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C935FD" w:rsidRPr="00C00275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:rsidR="00C935FD" w:rsidRPr="00C00275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C935FD" w:rsidRPr="00C51F8C" w:rsidTr="0079392F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72" w:right="-2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TPA Holding LLC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935FD" w:rsidRPr="00C51F8C" w:rsidTr="0079392F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72" w:right="-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ยอดคงเหลือยกม</w:t>
            </w: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>าต้น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935FD" w:rsidRPr="00B85509" w:rsidRDefault="00C935FD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37,393,938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C935FD" w:rsidRPr="00982F41" w:rsidRDefault="00C935FD" w:rsidP="00F821A4">
            <w:pPr>
              <w:spacing w:line="235" w:lineRule="auto"/>
              <w:ind w:left="-97" w:right="-392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935FD" w:rsidRPr="00C51F8C" w:rsidTr="0079392F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72" w:right="-2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935FD" w:rsidRPr="00B85509" w:rsidRDefault="00C935FD" w:rsidP="00F821A4">
            <w:pPr>
              <w:tabs>
                <w:tab w:val="decimal" w:pos="1404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 w:rsidRPr="00B8550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85509">
              <w:rPr>
                <w:rFonts w:ascii="Angsana New" w:hAnsi="Angsana New" w:cs="Angsana New"/>
                <w:sz w:val="30"/>
                <w:szCs w:val="30"/>
              </w:rPr>
              <w:t>USD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1,251,998</w:t>
            </w:r>
            <w:r w:rsidRPr="00B8550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935FD" w:rsidRPr="00C51F8C" w:rsidTr="0079392F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72" w:right="-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เพิ่มขึ้นระหว่าง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935FD" w:rsidRPr="00B85509" w:rsidRDefault="00C935FD" w:rsidP="00F821A4">
            <w:pPr>
              <w:spacing w:line="235" w:lineRule="auto"/>
              <w:ind w:left="-97" w:right="-392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5509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C935FD" w:rsidRPr="00982F41" w:rsidRDefault="00C935FD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108,043,950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935FD" w:rsidRPr="00C51F8C" w:rsidTr="0079392F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72" w:right="-25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935FD" w:rsidRPr="00B85509" w:rsidRDefault="00C935FD" w:rsidP="00F821A4">
            <w:pPr>
              <w:spacing w:line="235" w:lineRule="auto"/>
              <w:ind w:left="-97" w:right="-392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C935FD" w:rsidRPr="00982F41" w:rsidRDefault="00C935FD" w:rsidP="00F821A4">
            <w:pPr>
              <w:tabs>
                <w:tab w:val="decimal" w:pos="1437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82F41">
              <w:rPr>
                <w:rFonts w:ascii="Angsana New" w:hAnsi="Angsana New" w:cs="Angsana New"/>
                <w:sz w:val="30"/>
                <w:szCs w:val="30"/>
              </w:rPr>
              <w:t>USD 3,500,000)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935FD" w:rsidRPr="00C51F8C" w:rsidTr="0079392F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72" w:right="-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รับชำระคืนระหว่าง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935FD" w:rsidRPr="00E17BB2" w:rsidRDefault="00C935FD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 w:rsidRPr="00E17BB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17BB2">
              <w:rPr>
                <w:rFonts w:ascii="Angsana New" w:hAnsi="Angsana New" w:cs="Angsana New"/>
                <w:sz w:val="30"/>
                <w:szCs w:val="30"/>
              </w:rPr>
              <w:t>25,198,075</w:t>
            </w:r>
            <w:r w:rsidRPr="00E17BB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C935FD" w:rsidRPr="00982F41" w:rsidRDefault="00C935FD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(69,395</w:t>
            </w:r>
            <w:r>
              <w:rPr>
                <w:rFonts w:ascii="Angsana New" w:hAnsi="Angsana New" w:cs="Angsana New"/>
                <w:sz w:val="30"/>
                <w:szCs w:val="30"/>
              </w:rPr>
              <w:t>,134</w:t>
            </w:r>
            <w:r w:rsidRPr="00982F4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935FD" w:rsidRPr="00C51F8C" w:rsidTr="0079392F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72" w:right="-25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935FD" w:rsidRPr="00E17BB2" w:rsidRDefault="00C935FD" w:rsidP="00F821A4">
            <w:pPr>
              <w:tabs>
                <w:tab w:val="decimal" w:pos="1404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 w:rsidRPr="00E17BB2">
              <w:rPr>
                <w:rFonts w:ascii="Angsana New" w:hAnsi="Angsana New" w:cs="Angsana New"/>
                <w:sz w:val="30"/>
                <w:szCs w:val="30"/>
              </w:rPr>
              <w:t xml:space="preserve">(USD </w:t>
            </w:r>
            <w:r w:rsidR="00DA1AE4">
              <w:rPr>
                <w:rFonts w:ascii="Angsana New" w:hAnsi="Angsana New" w:cs="Angsana New"/>
                <w:sz w:val="30"/>
                <w:szCs w:val="30"/>
              </w:rPr>
              <w:t>816,272</w:t>
            </w:r>
            <w:r w:rsidRPr="00E17BB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C935FD" w:rsidRPr="00982F41" w:rsidRDefault="00C935FD" w:rsidP="00F821A4">
            <w:pPr>
              <w:tabs>
                <w:tab w:val="decimal" w:pos="1437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(USD 2,248,002)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935FD" w:rsidRPr="00C51F8C" w:rsidTr="00DA4EA5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72" w:right="-25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กำไร(ขาดทุน) </w:t>
            </w: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935FD" w:rsidRPr="00E17BB2" w:rsidRDefault="00C935FD" w:rsidP="00F821A4">
            <w:pPr>
              <w:tabs>
                <w:tab w:val="decimal" w:pos="1692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935FD" w:rsidRPr="00C51F8C" w:rsidTr="00DA4EA5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72" w:right="-250" w:firstLine="4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935FD" w:rsidRPr="00E17BB2" w:rsidRDefault="00DA1AE4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2,341,972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C935FD" w:rsidRPr="00982F41" w:rsidRDefault="00C935FD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(1,254,878</w:t>
            </w:r>
            <w:r w:rsidRPr="00982F4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37079A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A4EA5" w:rsidRPr="00C51F8C" w:rsidTr="00DA4EA5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DA4EA5" w:rsidRPr="00982F41" w:rsidRDefault="00DA4EA5" w:rsidP="00F821A4">
            <w:pPr>
              <w:spacing w:line="235" w:lineRule="auto"/>
              <w:ind w:left="72" w:right="-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EA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ขาดทุนจากการลดหนี้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4EA5" w:rsidRPr="00E17BB2" w:rsidRDefault="00DA1AE4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(14,537,835)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DA4EA5" w:rsidRDefault="00DA1AE4" w:rsidP="00F821A4">
            <w:pPr>
              <w:spacing w:line="235" w:lineRule="auto"/>
              <w:ind w:left="-97" w:right="-392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EA5" w:rsidRPr="0037079A" w:rsidRDefault="00DA4EA5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EA5" w:rsidRPr="00982F41" w:rsidRDefault="00DA4EA5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A4EA5" w:rsidRPr="00C51F8C" w:rsidTr="0079392F">
        <w:trPr>
          <w:trHeight w:val="227"/>
        </w:trPr>
        <w:tc>
          <w:tcPr>
            <w:tcW w:w="2682" w:type="dxa"/>
            <w:tcBorders>
              <w:top w:val="nil"/>
              <w:bottom w:val="single" w:sz="4" w:space="0" w:color="auto"/>
            </w:tcBorders>
            <w:vAlign w:val="center"/>
          </w:tcPr>
          <w:p w:rsidR="00DA4EA5" w:rsidRPr="00982F41" w:rsidRDefault="00DA4EA5" w:rsidP="00F821A4">
            <w:pPr>
              <w:spacing w:line="235" w:lineRule="auto"/>
              <w:ind w:left="72" w:right="-250" w:firstLine="4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EA5" w:rsidRPr="00E17BB2" w:rsidRDefault="00DA1AE4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 w:rsidRPr="00E17BB2">
              <w:rPr>
                <w:rFonts w:ascii="Angsana New" w:hAnsi="Angsana New" w:cs="Angsana New"/>
                <w:sz w:val="30"/>
                <w:szCs w:val="30"/>
              </w:rPr>
              <w:t xml:space="preserve">(USD </w:t>
            </w:r>
            <w:r>
              <w:rPr>
                <w:rFonts w:ascii="Angsana New" w:hAnsi="Angsana New" w:cs="Angsana New"/>
                <w:sz w:val="30"/>
                <w:szCs w:val="30"/>
              </w:rPr>
              <w:t>435,726</w:t>
            </w:r>
            <w:r w:rsidRPr="00E17BB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A4EA5" w:rsidRDefault="00DA4EA5" w:rsidP="00F821A4">
            <w:pPr>
              <w:tabs>
                <w:tab w:val="decimal" w:pos="1676"/>
              </w:tabs>
              <w:spacing w:line="235" w:lineRule="auto"/>
              <w:ind w:left="-97" w:right="151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EA5" w:rsidRPr="0037079A" w:rsidRDefault="00DA4EA5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EA5" w:rsidRPr="00982F41" w:rsidRDefault="00DA4EA5" w:rsidP="00F821A4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935FD" w:rsidRPr="00C51F8C" w:rsidTr="0079392F">
        <w:trPr>
          <w:trHeight w:val="227"/>
        </w:trPr>
        <w:tc>
          <w:tcPr>
            <w:tcW w:w="2682" w:type="dxa"/>
            <w:tcBorders>
              <w:top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72" w:right="-2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ยอดคงเหลือ</w:t>
            </w:r>
            <w:r w:rsidRPr="00982F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ปลาย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7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5FD" w:rsidRPr="00E17BB2" w:rsidRDefault="00DA1AE4" w:rsidP="00F821A4">
            <w:pPr>
              <w:spacing w:line="235" w:lineRule="auto"/>
              <w:ind w:left="-97" w:right="-392" w:hanging="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77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935FD" w:rsidRPr="00982F41" w:rsidRDefault="00C935FD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37,393,938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37079A" w:rsidRDefault="00C935FD" w:rsidP="00F821A4">
            <w:pPr>
              <w:spacing w:line="235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79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7079A">
              <w:rPr>
                <w:rFonts w:ascii="Angsana New" w:hAnsi="Angsana New" w:cs="Angsana New"/>
                <w:sz w:val="30"/>
                <w:szCs w:val="30"/>
                <w:cs/>
              </w:rPr>
              <w:t>.00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.00</w:t>
            </w:r>
          </w:p>
        </w:tc>
      </w:tr>
      <w:tr w:rsidR="00C935FD" w:rsidRPr="00C51F8C" w:rsidTr="0079392F">
        <w:trPr>
          <w:trHeight w:val="227"/>
        </w:trPr>
        <w:tc>
          <w:tcPr>
            <w:tcW w:w="2682" w:type="dxa"/>
            <w:tcBorders>
              <w:top w:val="nil"/>
              <w:bottom w:val="single" w:sz="4" w:space="0" w:color="auto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72" w:right="-2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5FD" w:rsidRPr="00E17BB2" w:rsidRDefault="00C935FD" w:rsidP="00F821A4">
            <w:pPr>
              <w:tabs>
                <w:tab w:val="decimal" w:pos="1404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935FD" w:rsidRPr="00982F41" w:rsidRDefault="00C935FD" w:rsidP="00F821A4">
            <w:pPr>
              <w:tabs>
                <w:tab w:val="decimal" w:pos="1437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982F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USD 1,251,998)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35FD" w:rsidRPr="00982F41" w:rsidRDefault="00C935F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57DD" w:rsidRPr="00C51F8C" w:rsidTr="00D357DD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</w:tcPr>
          <w:p w:rsidR="00D357DD" w:rsidRPr="00D357DD" w:rsidRDefault="00412FE2" w:rsidP="00F821A4">
            <w:pPr>
              <w:pStyle w:val="af"/>
              <w:spacing w:line="235" w:lineRule="auto"/>
              <w:ind w:left="394" w:hanging="3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="00D357DD" w:rsidRPr="00D357DD">
              <w:rPr>
                <w:rFonts w:ascii="Angsana New" w:hAnsi="Angsana New" w:hint="cs"/>
                <w:sz w:val="30"/>
                <w:szCs w:val="30"/>
                <w:cs/>
              </w:rPr>
              <w:t>ยกมาต้นปี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357DD" w:rsidRPr="00D357DD" w:rsidRDefault="00D357DD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26,637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D357DD" w:rsidRPr="00D357DD" w:rsidRDefault="00D357DD" w:rsidP="00F821A4">
            <w:pPr>
              <w:spacing w:line="235" w:lineRule="auto"/>
              <w:ind w:left="-97" w:right="-392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357DD" w:rsidRPr="00982F41" w:rsidRDefault="00D357D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357DD" w:rsidRPr="00982F41" w:rsidRDefault="00D357D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57DD" w:rsidRPr="00C51F8C" w:rsidTr="00D357DD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</w:tcPr>
          <w:p w:rsidR="00D357DD" w:rsidRPr="00D357DD" w:rsidRDefault="00D357DD" w:rsidP="00F821A4">
            <w:pPr>
              <w:pStyle w:val="af"/>
              <w:spacing w:line="235" w:lineRule="auto"/>
              <w:ind w:left="394" w:hanging="32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357D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 w:rsidRPr="00D357DD">
              <w:rPr>
                <w:rFonts w:ascii="Angsana New" w:hAnsi="Angsana New" w:hint="cs"/>
                <w:sz w:val="30"/>
                <w:szCs w:val="30"/>
                <w:cs/>
              </w:rPr>
              <w:t xml:space="preserve">  เพิ่มขึ้นระหว่างปี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357DD" w:rsidRPr="00D357DD" w:rsidRDefault="00D357DD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7DD">
              <w:rPr>
                <w:rFonts w:ascii="Angsana New" w:hAnsi="Angsana New" w:cs="Angsana New"/>
                <w:sz w:val="30"/>
                <w:szCs w:val="30"/>
              </w:rPr>
              <w:t>740,401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D357DD" w:rsidRPr="00D357DD" w:rsidRDefault="00D357DD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755,496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357DD" w:rsidRPr="00982F41" w:rsidRDefault="00D357D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357DD" w:rsidRPr="00982F41" w:rsidRDefault="00D357D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57DD" w:rsidRPr="00C51F8C" w:rsidTr="00D357DD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</w:tcPr>
          <w:p w:rsidR="00D357DD" w:rsidRPr="00D357DD" w:rsidRDefault="00D357DD" w:rsidP="00F821A4">
            <w:pPr>
              <w:pStyle w:val="af"/>
              <w:spacing w:line="235" w:lineRule="auto"/>
              <w:ind w:left="394" w:hanging="3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57D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D357DD">
              <w:rPr>
                <w:rFonts w:ascii="Angsana New" w:hAnsi="Angsana New" w:hint="cs"/>
                <w:sz w:val="30"/>
                <w:szCs w:val="30"/>
                <w:cs/>
              </w:rPr>
              <w:t xml:space="preserve">    รับชำระระหว่างปี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357DD" w:rsidRPr="00D357DD" w:rsidRDefault="00D357DD" w:rsidP="009F2BB3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</w:t>
            </w:r>
            <w:r w:rsidR="009F2BB3">
              <w:rPr>
                <w:rFonts w:ascii="Angsana New" w:hAnsi="Angsana New" w:cs="Angsana New"/>
                <w:sz w:val="30"/>
                <w:szCs w:val="30"/>
              </w:rPr>
              <w:t>95,502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D357DD" w:rsidRPr="00D357DD" w:rsidRDefault="00D357DD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(728,859)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357DD" w:rsidRPr="00982F41" w:rsidRDefault="00D357D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357DD" w:rsidRPr="00982F41" w:rsidRDefault="00D357D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57DD" w:rsidRPr="00C51F8C" w:rsidTr="00D357DD">
        <w:trPr>
          <w:trHeight w:val="227"/>
        </w:trPr>
        <w:tc>
          <w:tcPr>
            <w:tcW w:w="2682" w:type="dxa"/>
            <w:tcBorders>
              <w:top w:val="nil"/>
              <w:bottom w:val="single" w:sz="4" w:space="0" w:color="auto"/>
            </w:tcBorders>
          </w:tcPr>
          <w:p w:rsidR="00D357DD" w:rsidRPr="00D357DD" w:rsidRDefault="00D357DD" w:rsidP="00163695">
            <w:pPr>
              <w:pStyle w:val="af"/>
              <w:spacing w:line="235" w:lineRule="auto"/>
              <w:ind w:left="394" w:hanging="32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357D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D357D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63695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ขาดทุนจากการลดหนี้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7DD" w:rsidRPr="00D357DD" w:rsidRDefault="00D357DD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(71,536)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357DD" w:rsidRPr="00D357DD" w:rsidRDefault="00D357DD" w:rsidP="00F821A4">
            <w:pPr>
              <w:spacing w:line="235" w:lineRule="auto"/>
              <w:ind w:left="-97" w:right="-392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357DD" w:rsidRPr="00982F41" w:rsidRDefault="00D357D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357DD" w:rsidRPr="00982F41" w:rsidRDefault="00D357D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57DD" w:rsidRPr="00C51F8C" w:rsidTr="00D357DD">
        <w:trPr>
          <w:trHeight w:val="227"/>
        </w:trPr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:rsidR="00D357DD" w:rsidRPr="00D357DD" w:rsidRDefault="00412FE2" w:rsidP="00F821A4">
            <w:pPr>
              <w:pStyle w:val="af"/>
              <w:spacing w:line="235" w:lineRule="auto"/>
              <w:ind w:left="394" w:hanging="32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="00D357DD" w:rsidRPr="00D357DD">
              <w:rPr>
                <w:rFonts w:ascii="Angsana New" w:hAnsi="Angsana New" w:hint="cs"/>
                <w:sz w:val="30"/>
                <w:szCs w:val="30"/>
                <w:cs/>
              </w:rPr>
              <w:t>ปลายปี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7DD" w:rsidRPr="00163695" w:rsidRDefault="00D357DD" w:rsidP="00F821A4">
            <w:pPr>
              <w:spacing w:line="235" w:lineRule="auto"/>
              <w:ind w:left="-97" w:right="-392" w:hanging="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36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DD" w:rsidRPr="00163695" w:rsidRDefault="00D357DD" w:rsidP="00F821A4">
            <w:pPr>
              <w:tabs>
                <w:tab w:val="decimal" w:pos="1418"/>
              </w:tabs>
              <w:spacing w:line="235" w:lineRule="auto"/>
              <w:ind w:left="-97" w:right="-122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36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26,637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357DD" w:rsidRPr="00982F41" w:rsidRDefault="00D357D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357DD" w:rsidRPr="00982F41" w:rsidRDefault="00D357DD" w:rsidP="00F821A4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0F2AB8" w:rsidRDefault="000F2AB8" w:rsidP="00F821A4">
      <w:pPr>
        <w:autoSpaceDE w:val="0"/>
        <w:autoSpaceDN w:val="0"/>
        <w:adjustRightInd w:val="0"/>
        <w:spacing w:line="235" w:lineRule="auto"/>
        <w:rPr>
          <w:rFonts w:ascii="Angsana New" w:hAnsi="Angsana New" w:cs="Angsana New"/>
          <w:sz w:val="16"/>
          <w:szCs w:val="16"/>
        </w:rPr>
      </w:pPr>
    </w:p>
    <w:p w:rsidR="004426B3" w:rsidRDefault="004426B3" w:rsidP="00F821A4">
      <w:pPr>
        <w:spacing w:line="235" w:lineRule="auto"/>
        <w:ind w:left="720" w:right="-14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873">
        <w:rPr>
          <w:rFonts w:ascii="Angsana New" w:hAnsi="Angsana New" w:cs="Angsana New"/>
          <w:sz w:val="32"/>
          <w:szCs w:val="32"/>
          <w:cs/>
        </w:rPr>
        <w:t>เมื่อ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24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E0873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2564</w:t>
      </w:r>
      <w:r w:rsidRPr="000E0873">
        <w:rPr>
          <w:rFonts w:ascii="Angsana New" w:hAnsi="Angsana New" w:cs="Angsana New"/>
          <w:sz w:val="32"/>
          <w:szCs w:val="32"/>
        </w:rPr>
        <w:t xml:space="preserve"> </w:t>
      </w:r>
      <w:r w:rsidRPr="000E0873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ทีมพรีซิชั่น จำกัด (มหาชน) 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>มีมติ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ให้ </w:t>
      </w:r>
      <w:r w:rsidRPr="000E0873">
        <w:rPr>
          <w:rFonts w:ascii="Angsana New" w:hAnsi="Angsana New" w:cs="Angsana New"/>
          <w:sz w:val="32"/>
          <w:szCs w:val="32"/>
        </w:rPr>
        <w:t>TPA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Holding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LLC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 </w:t>
      </w:r>
      <w:r w:rsidRPr="00302BA7">
        <w:rPr>
          <w:rFonts w:ascii="Angsana New" w:eastAsia="MS Mincho" w:hAnsi="Angsana New" w:cs="Angsana New" w:hint="cs"/>
          <w:sz w:val="32"/>
          <w:szCs w:val="32"/>
          <w:cs/>
        </w:rPr>
        <w:t>ซึ่งเป็นบริษัทย่อยในต่างประเทศ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เลิกกิจการ </w:t>
      </w:r>
      <w:r w:rsidR="00E4675A">
        <w:rPr>
          <w:rFonts w:ascii="Angsana New" w:eastAsia="MS Mincho" w:hAnsi="Angsana New" w:cs="Angsana New" w:hint="cs"/>
          <w:sz w:val="32"/>
          <w:szCs w:val="32"/>
          <w:cs/>
        </w:rPr>
        <w:t>โดย</w:t>
      </w:r>
      <w:r>
        <w:rPr>
          <w:rFonts w:ascii="Angsana New" w:hAnsi="Angsana New" w:cs="Angsana New" w:hint="cs"/>
          <w:sz w:val="32"/>
          <w:szCs w:val="32"/>
          <w:cs/>
        </w:rPr>
        <w:t>จดทะเบียน</w:t>
      </w:r>
      <w:r w:rsidRPr="003129B0">
        <w:rPr>
          <w:rFonts w:ascii="Angsana New" w:hAnsi="Angsana New" w:cs="Angsana New" w:hint="cs"/>
          <w:sz w:val="32"/>
          <w:szCs w:val="32"/>
          <w:cs/>
        </w:rPr>
        <w:t>เลิกกิจการตามกฎหมายของต่างประเทศแล้ว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เมื่อ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eastAsia="MS Mincho" w:hAnsi="Angsana New" w:cs="Angsana New"/>
          <w:sz w:val="32"/>
          <w:szCs w:val="32"/>
        </w:rPr>
        <w:t>29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eastAsia="MS Mincho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E64936">
        <w:rPr>
          <w:rFonts w:ascii="Angsana New" w:hAnsi="Angsana New" w:cs="Angsana New"/>
          <w:sz w:val="32"/>
          <w:szCs w:val="32"/>
          <w:cs/>
        </w:rPr>
        <w:t>มีมติอนุมัติลดหนี้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ลูกหนี้โอนสิทธิในการรับชำระหนี้และดอกเบี้ยค้างรับ จำนวน </w:t>
      </w:r>
      <w:r>
        <w:rPr>
          <w:rFonts w:ascii="Angsana New" w:hAnsi="Angsana New" w:cs="Angsana New"/>
          <w:sz w:val="32"/>
          <w:szCs w:val="32"/>
        </w:rPr>
        <w:t xml:space="preserve">435,726 </w:t>
      </w:r>
      <w:r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 (</w:t>
      </w:r>
      <w:r>
        <w:rPr>
          <w:rFonts w:ascii="Angsana New" w:hAnsi="Angsana New" w:cs="Angsana New"/>
          <w:sz w:val="32"/>
          <w:szCs w:val="32"/>
        </w:rPr>
        <w:t>14.54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</w:rPr>
        <w:t xml:space="preserve"> 2,144 </w:t>
      </w:r>
      <w:r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 (</w:t>
      </w:r>
      <w:r>
        <w:rPr>
          <w:rFonts w:ascii="Angsana New" w:hAnsi="Angsana New" w:cs="Angsana New"/>
          <w:sz w:val="32"/>
          <w:szCs w:val="32"/>
        </w:rPr>
        <w:t>0.07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  <w:r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="00F043A2">
        <w:rPr>
          <w:rFonts w:ascii="Angsana New" w:hAnsi="Angsana New" w:cs="Angsana New"/>
          <w:sz w:val="32"/>
          <w:szCs w:val="32"/>
        </w:rPr>
        <w:t xml:space="preserve"> </w:t>
      </w:r>
    </w:p>
    <w:p w:rsidR="001E3B5C" w:rsidRPr="00F821A4" w:rsidRDefault="001E3B5C" w:rsidP="00F821A4">
      <w:pPr>
        <w:spacing w:line="235" w:lineRule="auto"/>
        <w:ind w:left="720" w:right="-14" w:firstLine="720"/>
        <w:jc w:val="thaiDistribute"/>
        <w:rPr>
          <w:rFonts w:ascii="Angsana New" w:hAnsi="Angsana New" w:cs="Angsana New"/>
          <w:sz w:val="4"/>
          <w:szCs w:val="4"/>
          <w:cs/>
        </w:rPr>
      </w:pPr>
    </w:p>
    <w:p w:rsidR="000F2AB8" w:rsidRDefault="000F2AB8" w:rsidP="00F821A4">
      <w:pPr>
        <w:spacing w:line="235" w:lineRule="auto"/>
        <w:ind w:left="720" w:right="-14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652120">
        <w:rPr>
          <w:rFonts w:ascii="Angsana New" w:eastAsia="MS Mincho" w:hAnsi="Angsana New" w:cs="Angsana New" w:hint="cs"/>
          <w:sz w:val="32"/>
          <w:szCs w:val="32"/>
          <w:cs/>
        </w:rPr>
        <w:t>เมื่อ</w:t>
      </w:r>
      <w:r>
        <w:rPr>
          <w:rFonts w:ascii="AngsanaNew" w:hAnsi="Times New Roman" w:cs="AngsanaNew" w:hint="cs"/>
          <w:sz w:val="32"/>
          <w:szCs w:val="32"/>
          <w:cs/>
        </w:rPr>
        <w:t xml:space="preserve">วันที่ 19 </w:t>
      </w:r>
      <w:r w:rsidRPr="00715629">
        <w:rPr>
          <w:rFonts w:ascii="Angsana New" w:eastAsia="MS Mincho" w:hAnsi="Angsana New" w:cs="Angsana New" w:hint="cs"/>
          <w:sz w:val="32"/>
          <w:szCs w:val="32"/>
          <w:cs/>
        </w:rPr>
        <w:t>มิถุนายน</w:t>
      </w:r>
      <w:r>
        <w:rPr>
          <w:rFonts w:ascii="AngsanaNew" w:hAnsi="Times New Roman" w:cs="AngsanaNew" w:hint="cs"/>
          <w:sz w:val="32"/>
          <w:szCs w:val="32"/>
          <w:cs/>
        </w:rPr>
        <w:t xml:space="preserve"> 2563</w:t>
      </w:r>
      <w:r>
        <w:rPr>
          <w:rFonts w:ascii="AngsanaNew" w:hAnsi="Times New Roman" w:cs="AngsanaNew"/>
          <w:sz w:val="32"/>
          <w:szCs w:val="32"/>
        </w:rPr>
        <w:t xml:space="preserve"> </w:t>
      </w:r>
      <w:r>
        <w:rPr>
          <w:rFonts w:ascii="AngsanaNew" w:hAnsi="Times New Roman" w:cs="AngsanaNew" w:hint="cs"/>
          <w:sz w:val="32"/>
          <w:szCs w:val="32"/>
          <w:cs/>
        </w:rPr>
        <w:t>ที่ประชุมคณะกรรมการบริษัท ทีมพรีซิชั่น จำกัด (มหาชน) มีมติให้โอนสิทธิในการรับชำระเงินในลูกหนี</w:t>
      </w:r>
      <w:r>
        <w:rPr>
          <w:rFonts w:asciiTheme="minorHAnsi" w:hAnsiTheme="minorHAnsi" w:cs="AngsanaNew" w:hint="cs"/>
          <w:sz w:val="32"/>
          <w:szCs w:val="32"/>
          <w:cs/>
        </w:rPr>
        <w:t>้</w:t>
      </w:r>
      <w:r>
        <w:rPr>
          <w:rFonts w:ascii="AngsanaNew" w:hAnsi="Times New Roman" w:cs="AngsanaNew" w:hint="cs"/>
          <w:sz w:val="32"/>
          <w:szCs w:val="32"/>
          <w:cs/>
        </w:rPr>
        <w:t>การค้า ระหว่างบริษัทกับ</w:t>
      </w:r>
      <w:r>
        <w:rPr>
          <w:rFonts w:ascii="AngsanaNew" w:hAnsi="Times New Roman" w:cs="AngsanaNew"/>
          <w:sz w:val="32"/>
          <w:szCs w:val="32"/>
        </w:rPr>
        <w:t xml:space="preserve"> Team Precision America, LLC </w:t>
      </w:r>
      <w:r>
        <w:rPr>
          <w:rFonts w:ascii="AngsanaNew" w:hAnsi="Times New Roman" w:cs="AngsanaNew" w:hint="cs"/>
          <w:sz w:val="32"/>
          <w:szCs w:val="32"/>
          <w:cs/>
        </w:rPr>
        <w:t>ทั</w:t>
      </w:r>
      <w:r>
        <w:rPr>
          <w:rFonts w:asciiTheme="minorHAnsi" w:hAnsiTheme="minorHAnsi" w:cs="AngsanaNew" w:hint="cs"/>
          <w:sz w:val="32"/>
          <w:szCs w:val="32"/>
          <w:cs/>
        </w:rPr>
        <w:t>้ง</w:t>
      </w:r>
      <w:r>
        <w:rPr>
          <w:rFonts w:ascii="AngsanaNew" w:hAnsi="Times New Roman" w:cs="AngsanaNew" w:hint="cs"/>
          <w:sz w:val="32"/>
          <w:szCs w:val="32"/>
          <w:cs/>
        </w:rPr>
        <w:t>หมดจำนวน</w:t>
      </w:r>
      <w:r>
        <w:rPr>
          <w:rFonts w:ascii="AngsanaNew" w:hAnsi="Times New Roman" w:cs="AngsanaNew"/>
          <w:sz w:val="32"/>
          <w:szCs w:val="32"/>
        </w:rPr>
        <w:t xml:space="preserve"> </w:t>
      </w:r>
      <w:r w:rsidRPr="004010CE">
        <w:rPr>
          <w:rFonts w:ascii="AngsanaNew" w:hAnsi="Times New Roman" w:cs="AngsanaNew" w:hint="cs"/>
          <w:sz w:val="32"/>
          <w:szCs w:val="32"/>
          <w:cs/>
        </w:rPr>
        <w:t>5.50 ล้านดอลลาร์สหรัฐอเมริกา</w:t>
      </w:r>
      <w:r w:rsidRPr="004010CE">
        <w:rPr>
          <w:rFonts w:ascii="AngsanaNew" w:hAnsi="Times New Roman" w:cs="AngsanaNew"/>
          <w:sz w:val="32"/>
          <w:szCs w:val="32"/>
        </w:rPr>
        <w:t xml:space="preserve"> </w:t>
      </w:r>
      <w:r w:rsidRPr="004010CE">
        <w:rPr>
          <w:rFonts w:ascii="AngsanaNew" w:hAnsi="Times New Roman" w:cs="AngsanaNew" w:hint="cs"/>
          <w:sz w:val="32"/>
          <w:szCs w:val="32"/>
          <w:cs/>
        </w:rPr>
        <w:t>(170.50 ล้านบาท) ให้กับ</w:t>
      </w:r>
      <w:r w:rsidRPr="004010CE">
        <w:rPr>
          <w:rFonts w:ascii="AngsanaNew" w:hAnsi="Times New Roman" w:cs="AngsanaNew"/>
          <w:sz w:val="32"/>
          <w:szCs w:val="32"/>
        </w:rPr>
        <w:t xml:space="preserve"> TPA Holding LLC </w:t>
      </w:r>
      <w:r w:rsidRPr="004010CE">
        <w:rPr>
          <w:rFonts w:ascii="AngsanaNew" w:hAnsi="Times New Roman" w:cs="AngsanaNew" w:hint="cs"/>
          <w:sz w:val="32"/>
          <w:szCs w:val="32"/>
          <w:cs/>
        </w:rPr>
        <w:t>(บริษัทย่อย) ในมูลค่า</w:t>
      </w:r>
      <w:r w:rsidRPr="004010CE">
        <w:rPr>
          <w:rFonts w:ascii="AngsanaNew" w:hAnsi="Times New Roman" w:cs="AngsanaNew"/>
          <w:sz w:val="32"/>
          <w:szCs w:val="32"/>
        </w:rPr>
        <w:t xml:space="preserve"> 3.50 </w:t>
      </w:r>
      <w:r w:rsidRPr="004010CE">
        <w:rPr>
          <w:rFonts w:ascii="AngsanaNew" w:hAnsi="Times New Roman" w:cs="AngsanaNew" w:hint="cs"/>
          <w:sz w:val="32"/>
          <w:szCs w:val="32"/>
          <w:cs/>
        </w:rPr>
        <w:t>ล้านดอลลาร์สหรัฐอเมริกา</w:t>
      </w:r>
      <w:r w:rsidRPr="004010CE">
        <w:rPr>
          <w:rFonts w:ascii="AngsanaNew" w:hAnsi="Times New Roman" w:cs="AngsanaNew"/>
          <w:sz w:val="32"/>
          <w:szCs w:val="32"/>
        </w:rPr>
        <w:t xml:space="preserve"> (108.0</w:t>
      </w:r>
      <w:r w:rsidRPr="004010CE">
        <w:rPr>
          <w:rFonts w:ascii="AngsanaNew" w:hAnsi="Times New Roman" w:cs="AngsanaNew" w:hint="cs"/>
          <w:sz w:val="32"/>
          <w:szCs w:val="32"/>
          <w:cs/>
        </w:rPr>
        <w:t>4</w:t>
      </w:r>
      <w:r w:rsidRPr="004010CE">
        <w:rPr>
          <w:rFonts w:ascii="AngsanaNew" w:hAnsi="Times New Roman" w:cs="AngsanaNew"/>
          <w:sz w:val="32"/>
          <w:szCs w:val="32"/>
        </w:rPr>
        <w:t xml:space="preserve"> </w:t>
      </w:r>
      <w:r w:rsidRPr="004010CE">
        <w:rPr>
          <w:rFonts w:ascii="AngsanaNew" w:hAnsi="Times New Roman" w:cs="AngsanaNew" w:hint="cs"/>
          <w:sz w:val="32"/>
          <w:szCs w:val="32"/>
          <w:cs/>
        </w:rPr>
        <w:t>ล้านบาท</w:t>
      </w:r>
      <w:r w:rsidRPr="004010CE">
        <w:rPr>
          <w:rFonts w:ascii="AngsanaNew" w:hAnsi="Times New Roman" w:cs="AngsanaNew"/>
          <w:sz w:val="32"/>
          <w:szCs w:val="32"/>
        </w:rPr>
        <w:t xml:space="preserve">) </w:t>
      </w:r>
      <w:r w:rsidRPr="004010CE">
        <w:rPr>
          <w:rFonts w:ascii="AngsanaNew" w:hAnsi="Times New Roman" w:cs="AngsanaNew" w:hint="cs"/>
          <w:sz w:val="32"/>
          <w:szCs w:val="32"/>
          <w:cs/>
        </w:rPr>
        <w:t>มีกำหนดชำระคืนให้เสร็จสิ้นภายใน 1 มิถุนายน 2568</w:t>
      </w:r>
      <w:r w:rsidRPr="004010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10CE">
        <w:rPr>
          <w:rFonts w:asciiTheme="majorBidi" w:hAnsiTheme="majorBidi" w:cstheme="majorBidi"/>
          <w:sz w:val="32"/>
          <w:szCs w:val="32"/>
          <w:cs/>
        </w:rPr>
        <w:t>โดย</w:t>
      </w:r>
      <w:r w:rsidRPr="004010CE">
        <w:rPr>
          <w:rFonts w:asciiTheme="majorBidi" w:hAnsiTheme="majorBidi" w:cstheme="majorBidi" w:hint="cs"/>
          <w:sz w:val="32"/>
          <w:szCs w:val="32"/>
          <w:cs/>
        </w:rPr>
        <w:t>บริษัทจะมีสถานะเป็นเจ้าหนี้บริษัทย่อยและ</w:t>
      </w:r>
      <w:r w:rsidRPr="004010CE">
        <w:rPr>
          <w:rFonts w:asciiTheme="majorBidi" w:hAnsiTheme="majorBidi" w:cstheme="majorBidi"/>
          <w:sz w:val="32"/>
          <w:szCs w:val="32"/>
          <w:cs/>
        </w:rPr>
        <w:t xml:space="preserve">บริษัทย่อยจะมีสถานะเป็นเจ้าหนี้ตามสัญญาการประนอมหนี้แก่ </w:t>
      </w:r>
      <w:r w:rsidRPr="004010CE">
        <w:rPr>
          <w:rFonts w:asciiTheme="majorBidi" w:hAnsiTheme="majorBidi" w:cstheme="majorBidi"/>
          <w:sz w:val="32"/>
          <w:szCs w:val="32"/>
        </w:rPr>
        <w:t xml:space="preserve">Team Precision America, LLC </w:t>
      </w:r>
      <w:r w:rsidRPr="004010CE">
        <w:rPr>
          <w:rFonts w:asciiTheme="majorBidi" w:hAnsiTheme="majorBidi" w:cstheme="majorBidi" w:hint="cs"/>
          <w:sz w:val="32"/>
          <w:szCs w:val="32"/>
          <w:cs/>
        </w:rPr>
        <w:t>ทั้งนี้บริษัท ทีมพรีซิชั่น จำกัด (มหาชน) ได้บันทึกรับรู้หนี้สูญจำนวน 2 ล้านดอลลาร์สหรัฐอเมริกา (61.77 ล้านบาท) ในงบการเงิน</w:t>
      </w:r>
      <w:r w:rsidR="002941C9">
        <w:rPr>
          <w:rFonts w:asciiTheme="majorBidi" w:hAnsiTheme="majorBidi" w:cstheme="majorBidi" w:hint="cs"/>
          <w:sz w:val="32"/>
          <w:szCs w:val="32"/>
          <w:cs/>
        </w:rPr>
        <w:t>ปี 2563 แล้ว</w:t>
      </w:r>
    </w:p>
    <w:p w:rsidR="00AE06F0" w:rsidRPr="007E5369" w:rsidRDefault="00AE06F0" w:rsidP="00F821A4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5369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ลูกหนี้ตามสัญญาการประนอมหนี้</w:t>
      </w:r>
    </w:p>
    <w:p w:rsidR="00C935FD" w:rsidRPr="00C935FD" w:rsidRDefault="00C935FD" w:rsidP="00F821A4">
      <w:pPr>
        <w:ind w:left="448" w:firstLine="567"/>
        <w:jc w:val="right"/>
        <w:rPr>
          <w:rFonts w:ascii="Angsana New" w:hAnsi="Angsana New" w:cs="Angsana New"/>
          <w:sz w:val="30"/>
          <w:szCs w:val="30"/>
        </w:rPr>
      </w:pPr>
      <w:r w:rsidRPr="00C935FD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C935FD">
        <w:rPr>
          <w:rFonts w:ascii="Angsana New" w:hAnsi="Angsana New" w:cs="Angsana New"/>
          <w:sz w:val="30"/>
          <w:szCs w:val="30"/>
        </w:rPr>
        <w:t xml:space="preserve">: </w:t>
      </w:r>
      <w:r w:rsidRPr="00C935FD">
        <w:rPr>
          <w:rFonts w:ascii="Angsana New" w:hAnsi="Angsana New" w:cs="Angsana New"/>
          <w:sz w:val="30"/>
          <w:szCs w:val="30"/>
          <w:cs/>
        </w:rPr>
        <w:t>บา</w:t>
      </w:r>
      <w:r w:rsidRPr="00C935FD">
        <w:rPr>
          <w:rFonts w:ascii="Angsana New" w:hAnsi="Angsana New" w:cs="Angsana New" w:hint="cs"/>
          <w:sz w:val="30"/>
          <w:szCs w:val="30"/>
          <w:cs/>
        </w:rPr>
        <w:t>ท</w:t>
      </w:r>
    </w:p>
    <w:tbl>
      <w:tblPr>
        <w:tblW w:w="8883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033"/>
        <w:gridCol w:w="1925"/>
        <w:gridCol w:w="1925"/>
      </w:tblGrid>
      <w:tr w:rsidR="00C935FD" w:rsidRPr="00AF0F97" w:rsidTr="0079392F">
        <w:trPr>
          <w:cantSplit/>
          <w:trHeight w:val="394"/>
        </w:trPr>
        <w:tc>
          <w:tcPr>
            <w:tcW w:w="5033" w:type="dxa"/>
            <w:vMerge w:val="restart"/>
            <w:tcBorders>
              <w:top w:val="single" w:sz="4" w:space="0" w:color="auto"/>
              <w:left w:val="single" w:sz="6" w:space="0" w:color="auto"/>
              <w:right w:val="nil"/>
            </w:tcBorders>
            <w:vAlign w:val="center"/>
          </w:tcPr>
          <w:p w:rsidR="00C935FD" w:rsidRPr="00C00275" w:rsidRDefault="00C935FD" w:rsidP="00F821A4">
            <w:pPr>
              <w:ind w:left="-108" w:hanging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0275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35FD" w:rsidRPr="00C00275" w:rsidRDefault="00C935FD" w:rsidP="00F821A4">
            <w:pPr>
              <w:ind w:right="-10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027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935FD" w:rsidRPr="005E0412" w:rsidTr="0079392F">
        <w:trPr>
          <w:cantSplit/>
          <w:trHeight w:val="394"/>
        </w:trPr>
        <w:tc>
          <w:tcPr>
            <w:tcW w:w="5033" w:type="dxa"/>
            <w:vMerge/>
            <w:tcBorders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:rsidR="00C935FD" w:rsidRPr="00C00275" w:rsidRDefault="00C935FD" w:rsidP="00F821A4">
            <w:pPr>
              <w:ind w:left="-108" w:hanging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35FD" w:rsidRPr="00430375" w:rsidRDefault="00C935FD" w:rsidP="00F821A4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0275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35FD" w:rsidRPr="00430375" w:rsidRDefault="00C935FD" w:rsidP="00F821A4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0375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C935FD" w:rsidRPr="005E0412" w:rsidTr="0079392F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35FD" w:rsidRPr="0051358B" w:rsidRDefault="00C935FD" w:rsidP="00F821A4">
            <w:pPr>
              <w:ind w:left="162" w:right="-108" w:firstLine="10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Team Precision America, LLC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935FD" w:rsidRPr="00E7508D" w:rsidRDefault="00C935FD" w:rsidP="00F821A4">
            <w:pPr>
              <w:tabs>
                <w:tab w:val="decimal" w:pos="13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35FD" w:rsidRPr="005E0412" w:rsidRDefault="00C935FD" w:rsidP="00F821A4">
            <w:pPr>
              <w:tabs>
                <w:tab w:val="decimal" w:pos="13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935FD" w:rsidRPr="005E0412" w:rsidTr="0079392F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35FD" w:rsidRPr="005E0412" w:rsidRDefault="00C935FD" w:rsidP="00F821A4">
            <w:pPr>
              <w:tabs>
                <w:tab w:val="left" w:pos="88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412"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  <w:r w:rsidRPr="005E0412">
              <w:rPr>
                <w:rFonts w:ascii="Angsana New" w:hAnsi="Angsana New" w:cs="Angsana New" w:hint="cs"/>
                <w:sz w:val="32"/>
                <w:szCs w:val="32"/>
                <w:cs/>
              </w:rPr>
              <w:t>ยกมา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935FD" w:rsidRPr="00E7508D" w:rsidRDefault="00C935FD" w:rsidP="00F821A4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37,805</w:t>
            </w:r>
            <w:r w:rsidR="00FA724E">
              <w:rPr>
                <w:rFonts w:ascii="Angsana New" w:hAnsi="Angsana New" w:cs="Angsana New"/>
                <w:sz w:val="32"/>
                <w:szCs w:val="32"/>
              </w:rPr>
              <w:t>,324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35FD" w:rsidRPr="006E2E43" w:rsidRDefault="00C935FD" w:rsidP="00F821A4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C935FD" w:rsidRPr="005E0412" w:rsidTr="0079392F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35FD" w:rsidRPr="005E0412" w:rsidRDefault="00C935FD" w:rsidP="00F821A4">
            <w:pPr>
              <w:tabs>
                <w:tab w:val="left" w:pos="88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935FD" w:rsidRPr="00E7508D" w:rsidRDefault="00C935FD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508D">
              <w:rPr>
                <w:rFonts w:ascii="Angsana New" w:hAnsi="Angsana New" w:cs="Angsana New"/>
                <w:sz w:val="32"/>
                <w:szCs w:val="32"/>
              </w:rPr>
              <w:t>(USD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1,258,621</w:t>
            </w:r>
            <w:r w:rsidRPr="00E7508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35FD" w:rsidRPr="006E2E43" w:rsidRDefault="00C935FD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935FD" w:rsidRPr="005E0412" w:rsidTr="0079392F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35FD" w:rsidRPr="007F4BDE" w:rsidRDefault="00C935FD" w:rsidP="00F821A4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935FD" w:rsidRPr="006E2E43" w:rsidRDefault="00C935FD" w:rsidP="00F821A4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35FD" w:rsidRPr="006E2E43" w:rsidRDefault="00C935FD" w:rsidP="00F821A4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108,043,950</w:t>
            </w:r>
          </w:p>
        </w:tc>
      </w:tr>
      <w:tr w:rsidR="00C935FD" w:rsidRPr="005E0412" w:rsidTr="0079392F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35FD" w:rsidRPr="005E0412" w:rsidRDefault="00C935FD" w:rsidP="00F821A4">
            <w:pPr>
              <w:tabs>
                <w:tab w:val="left" w:pos="88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935FD" w:rsidRPr="00FA724E" w:rsidRDefault="00C935FD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35FD" w:rsidRPr="006E2E43" w:rsidRDefault="00C935FD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3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500,000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935FD" w:rsidRPr="005E0412" w:rsidTr="0079392F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35FD" w:rsidRPr="005E0412" w:rsidRDefault="00C935FD" w:rsidP="00F821A4">
            <w:pPr>
              <w:tabs>
                <w:tab w:val="left" w:pos="88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รับชำระคืนระหว่างปี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935FD" w:rsidRPr="002C22B8" w:rsidRDefault="00C935FD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2B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C22B8">
              <w:rPr>
                <w:rFonts w:ascii="Angsana New" w:hAnsi="Angsana New" w:cs="Angsana New"/>
                <w:sz w:val="32"/>
                <w:szCs w:val="32"/>
              </w:rPr>
              <w:t>26,796,810</w:t>
            </w:r>
            <w:r w:rsidRPr="002C22B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35FD" w:rsidRDefault="00C935FD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(70,238,626)</w:t>
            </w:r>
          </w:p>
        </w:tc>
      </w:tr>
      <w:tr w:rsidR="00C935FD" w:rsidRPr="005E0412" w:rsidTr="00466B6A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35FD" w:rsidRPr="005E0412" w:rsidRDefault="00C935FD" w:rsidP="00F821A4">
            <w:pPr>
              <w:tabs>
                <w:tab w:val="left" w:pos="88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935FD" w:rsidRPr="002C22B8" w:rsidRDefault="00C935FD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2B8">
              <w:rPr>
                <w:rFonts w:ascii="Angsana New" w:hAnsi="Angsana New" w:cs="Angsana New"/>
                <w:sz w:val="32"/>
                <w:szCs w:val="32"/>
              </w:rPr>
              <w:t xml:space="preserve">(USD </w:t>
            </w:r>
            <w:r w:rsidR="001B0985">
              <w:rPr>
                <w:rFonts w:ascii="Angsana New" w:hAnsi="Angsana New" w:cs="Angsana New"/>
                <w:sz w:val="32"/>
                <w:szCs w:val="32"/>
              </w:rPr>
              <w:t>781</w:t>
            </w:r>
            <w:r w:rsidR="002C22B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B0985">
              <w:rPr>
                <w:rFonts w:ascii="Angsana New" w:hAnsi="Angsana New" w:cs="Angsana New"/>
                <w:sz w:val="32"/>
                <w:szCs w:val="32"/>
              </w:rPr>
              <w:t>113</w:t>
            </w:r>
            <w:r w:rsidRPr="002C22B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35FD" w:rsidRDefault="00C935FD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2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241,379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935FD" w:rsidRPr="005E0412" w:rsidTr="00466B6A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35FD" w:rsidRPr="006E2E43" w:rsidRDefault="00C935FD" w:rsidP="00F821A4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E2E43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ที่ยังไม่เกิดขึ้น</w:t>
            </w:r>
            <w:r w:rsidRPr="006E2E43">
              <w:rPr>
                <w:rFonts w:ascii="Angsana New" w:hAnsi="Angsana New" w:cs="Angsana New" w:hint="cs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935FD" w:rsidRPr="002C22B8" w:rsidRDefault="002C22B8" w:rsidP="00F821A4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22B8">
              <w:rPr>
                <w:rFonts w:ascii="Angsana New" w:hAnsi="Angsana New" w:cs="Angsana New"/>
                <w:sz w:val="32"/>
                <w:szCs w:val="32"/>
              </w:rPr>
              <w:t>4,260,806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35FD" w:rsidRPr="006E2E43" w:rsidRDefault="00C935FD" w:rsidP="00F821A4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466B6A" w:rsidRPr="005E0412" w:rsidTr="00466B6A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66B6A" w:rsidRPr="006E2E43" w:rsidRDefault="00466B6A" w:rsidP="00F821A4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098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1B0985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ขาดทุนจากการลดหนี้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466B6A" w:rsidRPr="001B0985" w:rsidRDefault="003F347B" w:rsidP="003F347B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66B6A" w:rsidRPr="001B0985">
              <w:rPr>
                <w:rFonts w:ascii="Angsana New" w:hAnsi="Angsana New" w:cs="Angsana New"/>
                <w:sz w:val="32"/>
                <w:szCs w:val="32"/>
              </w:rPr>
              <w:t>15,269,320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6B6A" w:rsidRDefault="00201E70" w:rsidP="00F821A4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466B6A" w:rsidRPr="005E0412" w:rsidTr="00466B6A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66B6A" w:rsidRPr="006E2E43" w:rsidRDefault="00466B6A" w:rsidP="00F821A4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B6A" w:rsidRPr="001B0985" w:rsidRDefault="00466B6A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22B8">
              <w:rPr>
                <w:rFonts w:ascii="Angsana New" w:hAnsi="Angsana New" w:cs="Angsana New"/>
                <w:sz w:val="32"/>
                <w:szCs w:val="32"/>
              </w:rPr>
              <w:t>(USD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477,508</w:t>
            </w:r>
            <w:r w:rsidRPr="002C22B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B6A" w:rsidRDefault="00466B6A" w:rsidP="00F821A4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66B6A" w:rsidRPr="005E0412" w:rsidTr="0079392F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66B6A" w:rsidRPr="006D263A" w:rsidRDefault="00466B6A" w:rsidP="00F821A4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2AD0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466B6A" w:rsidRPr="002C22B8" w:rsidRDefault="00E960BD" w:rsidP="00F821A4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6B6A" w:rsidRPr="006E2E43" w:rsidRDefault="00466B6A" w:rsidP="00F821A4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37,805,324</w:t>
            </w:r>
          </w:p>
        </w:tc>
      </w:tr>
      <w:tr w:rsidR="00466B6A" w:rsidRPr="005E0412" w:rsidTr="0079392F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66B6A" w:rsidRPr="00A02AD0" w:rsidRDefault="00466B6A" w:rsidP="00F821A4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466B6A" w:rsidRPr="00FA724E" w:rsidRDefault="00466B6A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6B6A" w:rsidRPr="006E2E43" w:rsidRDefault="00466B6A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2E43">
              <w:rPr>
                <w:rFonts w:ascii="Angsana New" w:hAnsi="Angsana New" w:cs="Angsana New"/>
                <w:sz w:val="32"/>
                <w:szCs w:val="32"/>
              </w:rPr>
              <w:t>(USD 1,</w:t>
            </w:r>
            <w:r>
              <w:rPr>
                <w:rFonts w:ascii="Angsana New" w:hAnsi="Angsana New" w:cs="Angsana New"/>
                <w:sz w:val="32"/>
                <w:szCs w:val="32"/>
              </w:rPr>
              <w:t>258,621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66B6A" w:rsidRPr="005E0412" w:rsidTr="001B0985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66B6A" w:rsidRPr="005E0412" w:rsidRDefault="00466B6A" w:rsidP="00F821A4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C5535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ลูกหนี้ตามสัญญา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0C55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ประนอมหนี้ไม่เกิน 1 ปี 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466B6A" w:rsidRPr="001B0985" w:rsidRDefault="00466B6A" w:rsidP="00F821A4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098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6B6A" w:rsidRPr="006E2E43" w:rsidRDefault="00466B6A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2E43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1,832,263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66B6A" w:rsidRPr="005E0412" w:rsidTr="001B0985">
        <w:trPr>
          <w:trHeight w:val="526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66B6A" w:rsidRDefault="00466B6A" w:rsidP="00F821A4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466B6A" w:rsidRPr="001B0985" w:rsidRDefault="00466B6A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6B6A" w:rsidRPr="006E2E43" w:rsidRDefault="00466B6A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2E43">
              <w:rPr>
                <w:rFonts w:ascii="Angsana New" w:hAnsi="Angsana New" w:cs="Angsana New"/>
                <w:sz w:val="32"/>
                <w:szCs w:val="32"/>
              </w:rPr>
              <w:t>(USD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61,000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66B6A" w:rsidRPr="005E0412" w:rsidTr="0079392F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66B6A" w:rsidRPr="00103CA9" w:rsidRDefault="00466B6A" w:rsidP="00F821A4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03CA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ลูกหนี้ตามสัญญาการประนอมหนี้ระยะยาว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466B6A" w:rsidRPr="001B0985" w:rsidRDefault="00466B6A" w:rsidP="00F821A4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--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6B6A" w:rsidRPr="00103CA9" w:rsidRDefault="00466B6A" w:rsidP="00F821A4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03CA9">
              <w:rPr>
                <w:rFonts w:ascii="Angsana New" w:hAnsi="Angsana New" w:cs="Angsana New"/>
                <w:b/>
                <w:bCs/>
                <w:sz w:val="32"/>
                <w:szCs w:val="32"/>
              </w:rPr>
              <w:t>35,973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,061</w:t>
            </w:r>
          </w:p>
        </w:tc>
      </w:tr>
      <w:tr w:rsidR="00466B6A" w:rsidRPr="005E0412" w:rsidTr="0079392F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66B6A" w:rsidRDefault="00466B6A" w:rsidP="00F821A4">
            <w:pPr>
              <w:ind w:left="415" w:right="-108" w:firstLine="7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B6A" w:rsidRPr="001B0985" w:rsidRDefault="00466B6A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B6A" w:rsidRPr="00DD0680" w:rsidRDefault="00466B6A" w:rsidP="00F821A4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D0680">
              <w:rPr>
                <w:rFonts w:ascii="Angsana New" w:hAnsi="Angsana New" w:cs="Angsana New"/>
                <w:b/>
                <w:bCs/>
                <w:sz w:val="32"/>
                <w:szCs w:val="32"/>
              </w:rPr>
              <w:t>(USD 1,197,621)</w:t>
            </w:r>
          </w:p>
        </w:tc>
      </w:tr>
      <w:tr w:rsidR="00466B6A" w:rsidRPr="005E0412" w:rsidTr="0079392F">
        <w:trPr>
          <w:trHeight w:val="394"/>
        </w:trPr>
        <w:tc>
          <w:tcPr>
            <w:tcW w:w="5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66B6A" w:rsidRPr="005E0412" w:rsidRDefault="00466B6A" w:rsidP="00F821A4">
            <w:pPr>
              <w:ind w:left="162" w:righ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6B6A" w:rsidRPr="001B0985" w:rsidRDefault="00466B6A" w:rsidP="00F821A4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1,150,824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6A" w:rsidRPr="005E0412" w:rsidRDefault="00466B6A" w:rsidP="00F821A4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1,595,728</w:t>
            </w:r>
          </w:p>
        </w:tc>
      </w:tr>
      <w:tr w:rsidR="00466B6A" w:rsidRPr="005E0412" w:rsidTr="0079392F">
        <w:trPr>
          <w:trHeight w:val="394"/>
        </w:trPr>
        <w:tc>
          <w:tcPr>
            <w:tcW w:w="5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66B6A" w:rsidRPr="005E0412" w:rsidRDefault="00466B6A" w:rsidP="00F821A4">
            <w:pPr>
              <w:ind w:left="162" w:righ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6B6A" w:rsidRPr="001B0985" w:rsidRDefault="00466B6A" w:rsidP="00F821A4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6A" w:rsidRDefault="00466B6A" w:rsidP="00F821A4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648,103</w:t>
            </w:r>
          </w:p>
        </w:tc>
      </w:tr>
    </w:tbl>
    <w:p w:rsidR="00D467A3" w:rsidRPr="00D467A3" w:rsidRDefault="00D467A3" w:rsidP="00F821A4">
      <w:pPr>
        <w:ind w:left="720" w:right="-11" w:firstLine="720"/>
        <w:jc w:val="thaiDistribute"/>
        <w:rPr>
          <w:rFonts w:ascii="Angsana New" w:hAnsi="Angsana New" w:cs="Angsana New"/>
          <w:sz w:val="8"/>
          <w:szCs w:val="8"/>
        </w:rPr>
      </w:pPr>
    </w:p>
    <w:p w:rsidR="00E960BD" w:rsidRPr="00166C6F" w:rsidRDefault="00E960BD" w:rsidP="00F821A4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873">
        <w:rPr>
          <w:rFonts w:ascii="Angsana New" w:hAnsi="Angsana New" w:cs="Angsana New"/>
          <w:sz w:val="32"/>
          <w:szCs w:val="32"/>
          <w:cs/>
        </w:rPr>
        <w:t>เมื่อ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24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E0873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2564</w:t>
      </w:r>
      <w:r w:rsidRPr="000E0873">
        <w:rPr>
          <w:rFonts w:ascii="Angsana New" w:hAnsi="Angsana New" w:cs="Angsana New"/>
          <w:sz w:val="32"/>
          <w:szCs w:val="32"/>
        </w:rPr>
        <w:t xml:space="preserve"> </w:t>
      </w:r>
      <w:r w:rsidRPr="000E0873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ทีมพรีซิชั่น จำกัด (มหาชน) </w:t>
      </w:r>
      <w:r w:rsidRPr="000E0873">
        <w:rPr>
          <w:rFonts w:ascii="Angsana New" w:hAnsi="Angsana New" w:cs="Angsana New"/>
          <w:sz w:val="32"/>
          <w:szCs w:val="32"/>
          <w:cs/>
          <w:lang w:val="th-TH"/>
        </w:rPr>
        <w:t>มีมติ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ให้ </w:t>
      </w:r>
      <w:r w:rsidRPr="000E0873">
        <w:rPr>
          <w:rFonts w:ascii="Angsana New" w:hAnsi="Angsana New" w:cs="Angsana New"/>
          <w:sz w:val="32"/>
          <w:szCs w:val="32"/>
        </w:rPr>
        <w:t>TPA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Holding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873">
        <w:rPr>
          <w:rFonts w:ascii="Angsana New" w:hAnsi="Angsana New" w:cs="Angsana New"/>
          <w:sz w:val="32"/>
          <w:szCs w:val="32"/>
        </w:rPr>
        <w:t>LLC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 </w:t>
      </w:r>
      <w:r w:rsidRPr="00302BA7">
        <w:rPr>
          <w:rFonts w:ascii="Angsana New" w:eastAsia="MS Mincho" w:hAnsi="Angsana New" w:cs="Angsana New" w:hint="cs"/>
          <w:sz w:val="32"/>
          <w:szCs w:val="32"/>
          <w:cs/>
        </w:rPr>
        <w:t>ซึ่งเป็นบริษัทย่อยในต่างประเทศ</w:t>
      </w:r>
      <w:r>
        <w:rPr>
          <w:rFonts w:ascii="Angsana New" w:eastAsia="MS Mincho" w:hAnsi="Angsana New" w:cs="Angsana New" w:hint="cs"/>
          <w:sz w:val="32"/>
          <w:szCs w:val="32"/>
          <w:cs/>
        </w:rPr>
        <w:t>เลิกกิจการ โดย</w:t>
      </w:r>
      <w:r>
        <w:rPr>
          <w:rFonts w:ascii="Angsana New" w:hAnsi="Angsana New" w:cs="Angsana New" w:hint="cs"/>
          <w:sz w:val="32"/>
          <w:szCs w:val="32"/>
          <w:cs/>
        </w:rPr>
        <w:t>จดทะเบียน</w:t>
      </w:r>
      <w:r w:rsidRPr="003129B0">
        <w:rPr>
          <w:rFonts w:ascii="Angsana New" w:hAnsi="Angsana New" w:cs="Angsana New" w:hint="cs"/>
          <w:sz w:val="32"/>
          <w:szCs w:val="32"/>
          <w:cs/>
        </w:rPr>
        <w:t>เลิกกิจการตามกฎหมายของต่างประเทศแล้ว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เมื่อ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eastAsia="MS Mincho" w:hAnsi="Angsana New" w:cs="Angsana New"/>
          <w:sz w:val="32"/>
          <w:szCs w:val="32"/>
        </w:rPr>
        <w:t>29</w:t>
      </w:r>
      <w:r>
        <w:rPr>
          <w:rFonts w:ascii="Angsana New" w:eastAsia="MS Mincho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eastAsia="MS Mincho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>มีมติอนุมัติ</w:t>
      </w:r>
      <w:r w:rsidRPr="00E64936">
        <w:rPr>
          <w:rFonts w:ascii="Angsana New" w:hAnsi="Angsana New" w:cs="Angsana New"/>
          <w:sz w:val="32"/>
          <w:szCs w:val="32"/>
          <w:cs/>
        </w:rPr>
        <w:t>ลดหนี้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ลูกหนี้ตามสัญญาประนอมหนี้ จำนวน </w:t>
      </w:r>
      <w:r w:rsidR="0094230A">
        <w:rPr>
          <w:rFonts w:ascii="Angsana New" w:hAnsi="Angsana New" w:cs="Angsana New"/>
          <w:sz w:val="32"/>
          <w:szCs w:val="32"/>
        </w:rPr>
        <w:t>477,508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ดอลลาร์สหรัฐอเมริกา (</w:t>
      </w:r>
      <w:r>
        <w:rPr>
          <w:rFonts w:ascii="Angsana New" w:hAnsi="Angsana New" w:cs="Angsana New"/>
          <w:sz w:val="32"/>
          <w:szCs w:val="32"/>
        </w:rPr>
        <w:t>15.27</w:t>
      </w:r>
      <w:r w:rsidRPr="000E0873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</w:p>
    <w:p w:rsidR="00D467A3" w:rsidRPr="009C6D72" w:rsidRDefault="00D467A3" w:rsidP="00F821A4">
      <w:pPr>
        <w:ind w:left="720" w:right="-11" w:firstLine="720"/>
        <w:jc w:val="thaiDistribute"/>
        <w:rPr>
          <w:rFonts w:ascii="Angsana New" w:hAnsi="Angsana New" w:cs="Angsana New"/>
          <w:sz w:val="8"/>
          <w:szCs w:val="8"/>
        </w:rPr>
      </w:pPr>
    </w:p>
    <w:p w:rsidR="00E933F7" w:rsidRDefault="00AE06F0" w:rsidP="00F821A4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TPA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Holding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LLC</w:t>
      </w:r>
      <w:r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D6C76">
        <w:rPr>
          <w:rFonts w:ascii="Angsana New" w:hAnsi="Angsana New" w:cs="Angsana New" w:hint="cs"/>
          <w:sz w:val="32"/>
          <w:szCs w:val="32"/>
          <w:cs/>
        </w:rPr>
        <w:t>(บริษัทย่อย) ได้รับ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โอนสิทธิในการรับชำระเงินในลูกหนี้การค้า </w:t>
      </w:r>
      <w:r>
        <w:rPr>
          <w:rFonts w:ascii="Angsana New" w:hAnsi="Angsana New" w:cs="Angsana New"/>
          <w:sz w:val="32"/>
          <w:szCs w:val="32"/>
        </w:rPr>
        <w:t>Team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Precision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America,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LLC</w:t>
      </w:r>
      <w:r w:rsidR="00A96C2C">
        <w:rPr>
          <w:rFonts w:ascii="Angsana New" w:hAnsi="Angsana New" w:cs="Angsana New" w:hint="cs"/>
          <w:sz w:val="32"/>
          <w:szCs w:val="32"/>
          <w:cs/>
        </w:rPr>
        <w:t xml:space="preserve"> จำนวน 3.50 ล้านดอล</w:t>
      </w:r>
      <w:r>
        <w:rPr>
          <w:rFonts w:ascii="Angsana New" w:hAnsi="Angsana New" w:cs="Angsana New" w:hint="cs"/>
          <w:sz w:val="32"/>
          <w:szCs w:val="32"/>
          <w:cs/>
        </w:rPr>
        <w:t>ลาร์สหรัฐอเมริกา (108.04 ล้านบาท)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จากบริษัท ทีมพรีซิชั่น จำกัด (มหาชน) (ดูหมายเหตุประกอบงบการเงินข้อ </w:t>
      </w:r>
      <w:r w:rsidR="006075F1">
        <w:rPr>
          <w:rFonts w:ascii="Angsana New" w:hAnsi="Angsana New" w:cs="Angsana New"/>
          <w:sz w:val="32"/>
          <w:szCs w:val="32"/>
        </w:rPr>
        <w:t>10</w:t>
      </w:r>
      <w:r w:rsidR="00FF6D22">
        <w:rPr>
          <w:rFonts w:ascii="Angsana New" w:hAnsi="Angsana New" w:cs="Angsana New"/>
          <w:sz w:val="32"/>
          <w:szCs w:val="32"/>
        </w:rPr>
        <w:t xml:space="preserve"> </w:t>
      </w:r>
      <w:r w:rsidR="00FF6D22">
        <w:rPr>
          <w:rFonts w:ascii="Angsana New" w:hAnsi="Angsana New" w:cs="Angsana New" w:hint="cs"/>
          <w:sz w:val="32"/>
          <w:szCs w:val="32"/>
          <w:cs/>
        </w:rPr>
        <w:t>ประกอบ</w:t>
      </w:r>
      <w:r>
        <w:rPr>
          <w:rFonts w:ascii="Angsana New" w:hAnsi="Angsana New" w:cs="Angsana New"/>
          <w:sz w:val="32"/>
          <w:szCs w:val="32"/>
        </w:rPr>
        <w:t>)</w:t>
      </w:r>
    </w:p>
    <w:p w:rsidR="00F821A4" w:rsidRDefault="00F821A4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AE06F0" w:rsidRDefault="00AE06F0" w:rsidP="00F821A4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TPA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Holding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LLC</w:t>
      </w:r>
      <w:r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(บริษัทย่อย) </w:t>
      </w:r>
      <w:r w:rsidRPr="001C7AA4">
        <w:rPr>
          <w:rFonts w:ascii="Angsana New" w:hAnsi="Angsana New" w:cs="Angsana New" w:hint="cs"/>
          <w:sz w:val="32"/>
          <w:szCs w:val="32"/>
          <w:cs/>
        </w:rPr>
        <w:t>ได้ทำสัญญา</w:t>
      </w:r>
      <w:r>
        <w:rPr>
          <w:rFonts w:ascii="Angsana New" w:hAnsi="Angsana New" w:cs="Angsana New" w:hint="cs"/>
          <w:sz w:val="32"/>
          <w:szCs w:val="32"/>
          <w:cs/>
        </w:rPr>
        <w:t>การประนอม</w:t>
      </w:r>
      <w:r w:rsidRPr="001C7AA4">
        <w:rPr>
          <w:rFonts w:ascii="Angsana New" w:hAnsi="Angsana New" w:cs="Angsana New" w:hint="cs"/>
          <w:sz w:val="32"/>
          <w:szCs w:val="32"/>
          <w:cs/>
        </w:rPr>
        <w:t>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กับ </w:t>
      </w:r>
      <w:r>
        <w:rPr>
          <w:rFonts w:ascii="Angsana New" w:hAnsi="Angsana New" w:cs="Angsana New"/>
          <w:sz w:val="32"/>
          <w:szCs w:val="32"/>
        </w:rPr>
        <w:t>Team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Precision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America,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LLC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มีเงินต้น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>3.50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ล้านดอลลาร์สหรัฐอเมริกา (108.04 ล้านบาท)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โดยมีรายละเอียดการจ่ายชำระ</w:t>
      </w:r>
      <w:r>
        <w:rPr>
          <w:rFonts w:ascii="Angsana New" w:hAnsi="Angsana New" w:cs="Angsana New" w:hint="cs"/>
          <w:sz w:val="32"/>
          <w:szCs w:val="32"/>
          <w:cs/>
        </w:rPr>
        <w:t>ตามสัญญา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:rsidR="00AE06F0" w:rsidRDefault="00AE06F0" w:rsidP="002E027E">
      <w:pPr>
        <w:pStyle w:val="af"/>
        <w:numPr>
          <w:ilvl w:val="0"/>
          <w:numId w:val="30"/>
        </w:numPr>
        <w:tabs>
          <w:tab w:val="left" w:pos="1260"/>
          <w:tab w:val="left" w:pos="1800"/>
          <w:tab w:val="left" w:pos="8010"/>
        </w:tabs>
        <w:ind w:left="993" w:right="9" w:firstLine="4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ชำระ</w:t>
      </w:r>
      <w:r w:rsidRPr="00B3254A">
        <w:rPr>
          <w:rFonts w:ascii="Angsana New" w:hAnsi="Angsana New" w:hint="cs"/>
          <w:sz w:val="32"/>
          <w:szCs w:val="32"/>
          <w:cs/>
        </w:rPr>
        <w:t xml:space="preserve">เงินต้นจำนวน </w:t>
      </w:r>
      <w:r>
        <w:rPr>
          <w:rFonts w:ascii="Angsana New" w:hAnsi="Angsana New"/>
          <w:sz w:val="32"/>
          <w:szCs w:val="32"/>
        </w:rPr>
        <w:t>2.50</w:t>
      </w:r>
      <w:r w:rsidRPr="00B325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ล้านดอลลาร์สหรัฐอเมริกา (77.17 ล้านบาท) โดย </w:t>
      </w:r>
    </w:p>
    <w:p w:rsidR="00AE06F0" w:rsidRDefault="00AE06F0" w:rsidP="002E027E">
      <w:pPr>
        <w:pStyle w:val="af"/>
        <w:numPr>
          <w:ilvl w:val="0"/>
          <w:numId w:val="31"/>
        </w:numPr>
        <w:tabs>
          <w:tab w:val="left" w:pos="1276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เงินต้นจำนวน 2 ล้านดอลลาร์สหรัฐอเมริกา กำหนดชำระให้เสร็จสิ้นภายในวันที่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2564 </w:t>
      </w:r>
    </w:p>
    <w:p w:rsidR="00AE06F0" w:rsidRDefault="00AE06F0" w:rsidP="002E027E">
      <w:pPr>
        <w:pStyle w:val="af"/>
        <w:numPr>
          <w:ilvl w:val="0"/>
          <w:numId w:val="31"/>
        </w:numPr>
        <w:tabs>
          <w:tab w:val="left" w:pos="1260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เงินต้นจำนวน 0.50 ล้านดอลลาร์สหรัฐอเมริกา  กำหนดชำระให้เสร็จสิ้นภายในวันที่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2568 </w:t>
      </w:r>
    </w:p>
    <w:p w:rsidR="00FA724E" w:rsidRDefault="00FA724E" w:rsidP="00FA724E">
      <w:pPr>
        <w:pStyle w:val="af"/>
        <w:tabs>
          <w:tab w:val="left" w:pos="1800"/>
          <w:tab w:val="left" w:pos="2127"/>
        </w:tabs>
        <w:ind w:left="1800" w:right="9" w:firstLine="1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 31 ธันวาคม 2564 และ 2563 บริษัท</w:t>
      </w:r>
      <w:r w:rsidRPr="00EC114A">
        <w:rPr>
          <w:rFonts w:ascii="Angsana New" w:hAnsi="Angsana New" w:hint="cs"/>
          <w:sz w:val="32"/>
          <w:szCs w:val="32"/>
          <w:cs/>
        </w:rPr>
        <w:t xml:space="preserve">ย่อยได้รับชำระเงินต้นแล้วจำนวน </w:t>
      </w:r>
      <w:r w:rsidR="00A579E2" w:rsidRPr="00A579E2">
        <w:rPr>
          <w:rFonts w:ascii="Angsana New" w:hAnsi="Angsana New"/>
          <w:sz w:val="32"/>
          <w:szCs w:val="32"/>
        </w:rPr>
        <w:t>0.78</w:t>
      </w:r>
      <w:r w:rsidRPr="00A579E2">
        <w:rPr>
          <w:rFonts w:ascii="Angsana New" w:hAnsi="Angsana New" w:hint="cs"/>
          <w:sz w:val="32"/>
          <w:szCs w:val="32"/>
          <w:cs/>
        </w:rPr>
        <w:t xml:space="preserve"> ล้านดอลลาร์สหรัฐอเมริกา (</w:t>
      </w:r>
      <w:r w:rsidR="00A579E2" w:rsidRPr="00A579E2">
        <w:rPr>
          <w:rFonts w:ascii="Angsana New" w:hAnsi="Angsana New"/>
          <w:sz w:val="32"/>
          <w:szCs w:val="32"/>
        </w:rPr>
        <w:t>26.80</w:t>
      </w:r>
      <w:r w:rsidRPr="00A579E2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>
        <w:rPr>
          <w:rFonts w:ascii="Angsana New" w:hAnsi="Angsana New" w:hint="cs"/>
          <w:sz w:val="32"/>
          <w:szCs w:val="32"/>
          <w:cs/>
        </w:rPr>
        <w:t xml:space="preserve"> 2.24 </w:t>
      </w:r>
      <w:r w:rsidRPr="00EC114A">
        <w:rPr>
          <w:rFonts w:ascii="Angsana New" w:hAnsi="Angsana New" w:hint="cs"/>
          <w:sz w:val="32"/>
          <w:szCs w:val="32"/>
          <w:cs/>
        </w:rPr>
        <w:t>ล้านดอลลาร์สหรัฐอเมริกา (</w:t>
      </w:r>
      <w:r>
        <w:rPr>
          <w:rFonts w:ascii="Angsana New" w:hAnsi="Angsana New" w:hint="cs"/>
          <w:sz w:val="32"/>
          <w:szCs w:val="32"/>
          <w:cs/>
        </w:rPr>
        <w:t xml:space="preserve">70.24 </w:t>
      </w:r>
      <w:r w:rsidRPr="00EC114A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</w:p>
    <w:p w:rsidR="002941C9" w:rsidRPr="00FA724E" w:rsidRDefault="002941C9">
      <w:pPr>
        <w:rPr>
          <w:rFonts w:ascii="Angsana New" w:hAnsi="Angsana New" w:cs="Angsana New"/>
          <w:sz w:val="8"/>
          <w:szCs w:val="8"/>
          <w:cs/>
        </w:rPr>
      </w:pPr>
    </w:p>
    <w:p w:rsidR="00AE06F0" w:rsidRDefault="00AE06F0" w:rsidP="002E027E">
      <w:pPr>
        <w:pStyle w:val="af"/>
        <w:numPr>
          <w:ilvl w:val="0"/>
          <w:numId w:val="30"/>
        </w:numPr>
        <w:tabs>
          <w:tab w:val="left" w:pos="1260"/>
          <w:tab w:val="left" w:pos="1800"/>
          <w:tab w:val="left" w:pos="8010"/>
        </w:tabs>
        <w:ind w:left="180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ชำระเงินต้นจำนวน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8F4EC2">
        <w:rPr>
          <w:rFonts w:ascii="Angsana New" w:hAnsi="Angsana New" w:hint="cs"/>
          <w:sz w:val="32"/>
          <w:szCs w:val="32"/>
          <w:cs/>
        </w:rPr>
        <w:t>ดอลลาร์สหรัฐอเมริกา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 (30.87 ล้านบาท) กำหนดชำระให้เสร็จสิ้นภายในวันที่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โดย</w:t>
      </w:r>
    </w:p>
    <w:p w:rsidR="00AE06F0" w:rsidRDefault="00AE06F0" w:rsidP="002E027E">
      <w:pPr>
        <w:pStyle w:val="af"/>
        <w:numPr>
          <w:ilvl w:val="0"/>
          <w:numId w:val="31"/>
        </w:numPr>
        <w:tabs>
          <w:tab w:val="left" w:pos="1260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เมษายน 2564 - มีนาคม 2565  ชำระเงินต้นพร้อมดอกเบี้ย เดือนละ 10,000 ดอลลาร์สหรัฐอเมริกา</w:t>
      </w:r>
    </w:p>
    <w:p w:rsidR="00AE06F0" w:rsidRDefault="00AE06F0" w:rsidP="002E027E">
      <w:pPr>
        <w:pStyle w:val="af"/>
        <w:numPr>
          <w:ilvl w:val="0"/>
          <w:numId w:val="31"/>
        </w:numPr>
        <w:tabs>
          <w:tab w:val="left" w:pos="1260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เมษายน 2565 - มีนาคม 2568  ชำระเงินต้นพร้อมดอกเบี้ย เดือนละ 26,161.71 ดอลลาร์สหรัฐอเมริกา</w:t>
      </w:r>
    </w:p>
    <w:p w:rsidR="004656EE" w:rsidRPr="004656EE" w:rsidRDefault="004656EE" w:rsidP="004656EE">
      <w:pPr>
        <w:pStyle w:val="af"/>
        <w:numPr>
          <w:ilvl w:val="0"/>
          <w:numId w:val="31"/>
        </w:numPr>
        <w:tabs>
          <w:tab w:val="left" w:pos="1260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ให้ชำระดอกเบี้ยค้างจ่ายจนครบก่อน ส่วนที่เหลือจึงชำระเงินต้น</w:t>
      </w:r>
    </w:p>
    <w:p w:rsidR="00AE06F0" w:rsidRDefault="00AE06F0" w:rsidP="002E027E">
      <w:pPr>
        <w:pStyle w:val="af"/>
        <w:numPr>
          <w:ilvl w:val="0"/>
          <w:numId w:val="30"/>
        </w:numPr>
        <w:tabs>
          <w:tab w:val="left" w:pos="1260"/>
          <w:tab w:val="left" w:pos="1800"/>
          <w:tab w:val="left" w:pos="8010"/>
        </w:tabs>
        <w:ind w:left="180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อัตราดอกเบี้ยร้อยละ 2 ต่อปี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กรณีผิดเงื่อนไขตามสัญญา อัตราดอกเบี้ยร้อยละ 7 ต่อปี)</w:t>
      </w:r>
    </w:p>
    <w:p w:rsidR="00AE06F0" w:rsidRPr="00EE4464" w:rsidRDefault="00AE06F0" w:rsidP="00EE4464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456E5">
        <w:rPr>
          <w:rFonts w:ascii="Angsana New" w:hAnsi="Angsana New" w:cs="Angsana New"/>
          <w:sz w:val="32"/>
          <w:szCs w:val="32"/>
          <w:cs/>
        </w:rPr>
        <w:t xml:space="preserve">ทั้งนี้ตามสัญญาระบุว่า สิทธิของบริษัทย่อยในการเป็นเจ้าของหุ้น </w:t>
      </w:r>
      <w:r w:rsidRPr="006456E5">
        <w:rPr>
          <w:rFonts w:ascii="Angsana New" w:hAnsi="Angsana New" w:cs="Angsana New"/>
          <w:sz w:val="32"/>
          <w:szCs w:val="32"/>
        </w:rPr>
        <w:t>Team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Precision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America,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LLC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จะถูกยกเลิกเมื่อมีการจ่ายชำระครบถ้วน</w:t>
      </w:r>
    </w:p>
    <w:p w:rsidR="0055642B" w:rsidRPr="00AE06F0" w:rsidRDefault="0055642B">
      <w:pPr>
        <w:rPr>
          <w:rFonts w:ascii="Angsana New" w:hAnsi="Angsana New" w:cs="Angsana New"/>
        </w:rPr>
      </w:pPr>
    </w:p>
    <w:p w:rsidR="004D6E87" w:rsidRDefault="004D6E87">
      <w:pPr>
        <w:rPr>
          <w:rFonts w:ascii="Angsana New" w:hAnsi="Angsana New" w:cs="Angsana New"/>
          <w:b/>
          <w:bCs/>
          <w:sz w:val="32"/>
          <w:szCs w:val="32"/>
          <w:cs/>
        </w:rPr>
        <w:sectPr w:rsidR="004D6E87" w:rsidSect="00F6436D">
          <w:headerReference w:type="default" r:id="rId8"/>
          <w:footerReference w:type="default" r:id="rId9"/>
          <w:footerReference w:type="first" r:id="rId10"/>
          <w:pgSz w:w="11909" w:h="16834" w:code="9"/>
          <w:pgMar w:top="1364" w:right="929" w:bottom="284" w:left="1440" w:header="737" w:footer="737" w:gutter="0"/>
          <w:pgNumType w:start="12"/>
          <w:cols w:space="720"/>
          <w:noEndnote/>
          <w:titlePg/>
          <w:docGrid w:linePitch="360"/>
        </w:sectPr>
      </w:pPr>
    </w:p>
    <w:p w:rsidR="004D6E87" w:rsidRPr="003B3FDD" w:rsidRDefault="00D91411" w:rsidP="00FA724E">
      <w:pPr>
        <w:numPr>
          <w:ilvl w:val="0"/>
          <w:numId w:val="1"/>
        </w:numPr>
        <w:tabs>
          <w:tab w:val="left" w:pos="720"/>
        </w:tabs>
        <w:ind w:left="720" w:right="28" w:hanging="7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B3FDD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 และอุปกรณ์</w:t>
      </w: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267"/>
        <w:gridCol w:w="1267"/>
        <w:gridCol w:w="1267"/>
        <w:gridCol w:w="1267"/>
        <w:gridCol w:w="1268"/>
        <w:gridCol w:w="1267"/>
        <w:gridCol w:w="1267"/>
        <w:gridCol w:w="1267"/>
        <w:gridCol w:w="1267"/>
        <w:gridCol w:w="1268"/>
      </w:tblGrid>
      <w:tr w:rsidR="00DA6E01" w:rsidRPr="00B84F45" w:rsidTr="005340E6">
        <w:trPr>
          <w:cantSplit/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DA6E01" w:rsidRPr="003B3FDD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3FDD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672" w:type="dxa"/>
            <w:gridSpan w:val="10"/>
            <w:tcBorders>
              <w:top w:val="single" w:sz="4" w:space="0" w:color="auto"/>
            </w:tcBorders>
            <w:vAlign w:val="center"/>
          </w:tcPr>
          <w:p w:rsidR="00DA6E01" w:rsidRPr="00B84F45" w:rsidRDefault="00DA6E01" w:rsidP="009E0E03">
            <w:pPr>
              <w:spacing w:line="235" w:lineRule="auto"/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3FD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="00140452"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3B3FDD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DA6E01" w:rsidRPr="00B84F45" w:rsidTr="005340E6">
        <w:trPr>
          <w:cantSplit/>
          <w:trHeight w:val="73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DA6E01" w:rsidRPr="00B84F45" w:rsidRDefault="00DA6E01" w:rsidP="009E0E03">
            <w:pPr>
              <w:spacing w:line="235" w:lineRule="auto"/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06095A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A6E01" w:rsidRPr="00EC0B24" w:rsidTr="005340E6">
        <w:trPr>
          <w:cantSplit/>
          <w:trHeight w:val="309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140452" w:rsidRDefault="00DA6E01" w:rsidP="009E0E03">
            <w:pPr>
              <w:pStyle w:val="9"/>
              <w:tabs>
                <w:tab w:val="left" w:pos="34"/>
              </w:tabs>
              <w:spacing w:line="235" w:lineRule="auto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04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  <w:tab w:val="decimal" w:pos="1038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724E" w:rsidRPr="00EC0B24" w:rsidTr="005340E6">
        <w:trPr>
          <w:cantSplit/>
          <w:trHeight w:val="271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คม 25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8,356,558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275,414,026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756,897,933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29,325,816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75,319,003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44,419,997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69,236,080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6,085,294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1,326,738,141</w:t>
            </w:r>
          </w:p>
        </w:tc>
      </w:tr>
      <w:tr w:rsidR="00FA724E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30,385,433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600,000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872,803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708,383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32,566,619</w:t>
            </w:r>
          </w:p>
        </w:tc>
      </w:tr>
      <w:tr w:rsidR="00FA724E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(22,042,124)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(1,372,050)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(360,000)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(793,646)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(24,567,820)</w:t>
            </w:r>
          </w:p>
        </w:tc>
      </w:tr>
      <w:tr w:rsidR="00FA724E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232,710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5,268,497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19,000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(5,501,207)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19,000</w:t>
            </w:r>
          </w:p>
        </w:tc>
      </w:tr>
      <w:tr w:rsidR="00FA724E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โอนไปสินทรัพย์สิทธิการใช้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(6,527,698)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(6,527,698)</w:t>
            </w:r>
          </w:p>
        </w:tc>
      </w:tr>
      <w:tr w:rsidR="00FA724E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8,356,558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275,646,736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770,509,739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22,026,068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74,959,003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44,438,997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69,315,237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1,292,470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ind w:firstLine="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1,328,228,242</w:t>
            </w:r>
          </w:p>
        </w:tc>
      </w:tr>
      <w:tr w:rsidR="00FA724E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B476F9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76F9">
              <w:rPr>
                <w:rFonts w:ascii="Angsana New" w:hAnsi="Angsana New" w:cs="Angsana New"/>
                <w:sz w:val="24"/>
                <w:szCs w:val="24"/>
              </w:rPr>
              <w:t>810,775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B476F9" w:rsidRDefault="00B476F9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76F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12C07" w:rsidRPr="00B476F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B476F9">
              <w:rPr>
                <w:rFonts w:ascii="Angsana New" w:hAnsi="Angsana New" w:cs="Angsana New"/>
                <w:sz w:val="24"/>
                <w:szCs w:val="24"/>
              </w:rPr>
              <w:t>,20</w:t>
            </w:r>
            <w:r w:rsidR="00912C07" w:rsidRPr="00B476F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B476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12C07" w:rsidRPr="00B476F9">
              <w:rPr>
                <w:rFonts w:ascii="Angsana New" w:hAnsi="Angsana New" w:cs="Angsana New"/>
                <w:sz w:val="24"/>
                <w:szCs w:val="24"/>
              </w:rPr>
              <w:t>835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B476F9" w:rsidRDefault="00106BD9" w:rsidP="005C610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620</w:t>
            </w:r>
            <w:r>
              <w:rPr>
                <w:rFonts w:ascii="Angsana New" w:hAnsi="Angsana New" w:cs="Angsana New"/>
                <w:sz w:val="24"/>
                <w:szCs w:val="24"/>
              </w:rPr>
              <w:t>,600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2,785,460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2,355,937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8,084,830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845D35" w:rsidP="00106BD9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80,</w:t>
            </w:r>
            <w:r w:rsidR="00106BD9">
              <w:rPr>
                <w:rFonts w:ascii="Angsana New" w:hAnsi="Angsana New" w:cs="Angsana New"/>
                <w:sz w:val="24"/>
                <w:szCs w:val="24"/>
              </w:rPr>
              <w:t>867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6BD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12C07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  <w:tr w:rsidR="00FA724E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B476F9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76F9">
              <w:rPr>
                <w:rFonts w:ascii="Angsana New" w:hAnsi="Angsana New" w:cs="Angsana New"/>
                <w:sz w:val="24"/>
                <w:szCs w:val="24"/>
              </w:rPr>
              <w:t>(84,800)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B476F9" w:rsidRDefault="00912C07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76F9">
              <w:rPr>
                <w:rFonts w:ascii="Angsana New" w:hAnsi="Angsana New" w:cs="Angsana New"/>
                <w:sz w:val="24"/>
                <w:szCs w:val="24"/>
              </w:rPr>
              <w:t>(4,185,417)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B476F9" w:rsidRDefault="00912C07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76F9">
              <w:rPr>
                <w:rFonts w:ascii="Angsana New" w:hAnsi="Angsana New" w:cs="Angsana New"/>
                <w:sz w:val="24"/>
                <w:szCs w:val="24"/>
              </w:rPr>
              <w:t>(3,094,740)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(1,266,419)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(8,631,376)</w:t>
            </w:r>
          </w:p>
        </w:tc>
      </w:tr>
      <w:tr w:rsidR="00FA724E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691,093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(691,093)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7B028C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7B028C" w:rsidRDefault="009E0E03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</w:t>
            </w:r>
            <w:r w:rsidR="007B028C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7B028C" w:rsidRDefault="007B028C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7B028C" w:rsidRDefault="007B028C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7B028C" w:rsidRDefault="007B028C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7B028C" w:rsidRDefault="007B028C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7B028C" w:rsidRDefault="007B028C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7B028C" w:rsidRDefault="007B028C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7B028C" w:rsidRDefault="007B028C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7B028C" w:rsidRDefault="007B028C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7B028C" w:rsidRDefault="007B028C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7B028C" w:rsidRDefault="007B028C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724E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845D35" w:rsidP="00106BD9">
            <w:pPr>
              <w:tabs>
                <w:tab w:val="decimal" w:pos="997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="00106BD9">
              <w:rPr>
                <w:rFonts w:ascii="Angsana New" w:hAnsi="Angsana New" w:cs="Angsana New"/>
                <w:sz w:val="24"/>
                <w:szCs w:val="24"/>
              </w:rPr>
              <w:t>000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6BD9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12C0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912C07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845D35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="00106BD9">
              <w:rPr>
                <w:rFonts w:ascii="Angsana New" w:hAnsi="Angsana New" w:cs="Angsana New"/>
                <w:sz w:val="24"/>
                <w:szCs w:val="24"/>
              </w:rPr>
              <w:t>00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12C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6BD9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FA724E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E2390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E2390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8,356,558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E2390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276,372,711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E2390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833,225,250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845D3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26,552,04</w:t>
            </w:r>
            <w:r w:rsidR="00E2390E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E2390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77,744,463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E2390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44,438,997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E2390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70,404,755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E2390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8,686,207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845D35" w:rsidP="009E0E03">
            <w:pPr>
              <w:tabs>
                <w:tab w:val="decimal" w:pos="942"/>
              </w:tabs>
              <w:spacing w:line="235" w:lineRule="auto"/>
              <w:ind w:firstLine="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1,407,464,42</w:t>
            </w:r>
            <w:r w:rsidR="00E2390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FA724E" w:rsidRPr="00EC0B24" w:rsidTr="005340E6">
        <w:trPr>
          <w:cantSplit/>
          <w:trHeight w:val="309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9E0E03">
            <w:pPr>
              <w:pStyle w:val="9"/>
              <w:tabs>
                <w:tab w:val="left" w:pos="34"/>
              </w:tabs>
              <w:spacing w:line="235" w:lineRule="auto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FA724E" w:rsidRPr="00FA724E" w:rsidRDefault="00FA724E" w:rsidP="009E0E03">
            <w:pPr>
              <w:tabs>
                <w:tab w:val="decimal" w:pos="1118"/>
              </w:tabs>
              <w:spacing w:line="235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FA724E" w:rsidRPr="00FA724E" w:rsidRDefault="00FA724E" w:rsidP="009E0E03">
            <w:pPr>
              <w:tabs>
                <w:tab w:val="decimal" w:pos="1118"/>
              </w:tabs>
              <w:spacing w:line="235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9E0E03">
            <w:pPr>
              <w:tabs>
                <w:tab w:val="decimal" w:pos="1118"/>
              </w:tabs>
              <w:spacing w:line="235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724E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1 มกราคม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25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8,253,830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135,210,621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626,259,803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22,647,905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54,770,137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42,939,299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64,283,262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954,364,857</w:t>
            </w:r>
          </w:p>
        </w:tc>
      </w:tr>
      <w:tr w:rsidR="00FA724E" w:rsidRPr="00EC0B24" w:rsidTr="00FA724E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 25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29,326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9,100,744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34,164,666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561,954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2,715,033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206,987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2,507,613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49,286,323</w:t>
            </w:r>
          </w:p>
        </w:tc>
      </w:tr>
      <w:tr w:rsidR="00FA724E" w:rsidRPr="00EC0B24" w:rsidTr="00FA724E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(22,036,668)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(1,372,045)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(359,999)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(768,279)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(24,536,991)</w:t>
            </w:r>
          </w:p>
        </w:tc>
      </w:tr>
      <w:tr w:rsidR="00FA724E" w:rsidRPr="00EC0B24" w:rsidTr="00FA724E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โอนไปสินทรัพย์สิทธิการใช้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(1,786,423)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(1,786,423)</w:t>
            </w:r>
          </w:p>
        </w:tc>
      </w:tr>
      <w:tr w:rsidR="00FA724E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25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8,283,156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144,311,365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638,387,801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20,051,391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57,125,171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43,146,286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66,022,596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977,327,766</w:t>
            </w:r>
          </w:p>
        </w:tc>
      </w:tr>
      <w:tr w:rsidR="00FA724E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 256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26,789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9,371,071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33,967,588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646,117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3,097,148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18,819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2,121,006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49,248,538</w:t>
            </w:r>
          </w:p>
        </w:tc>
      </w:tr>
      <w:tr w:rsidR="00FA724E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(84,797)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(3,884,691)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(2,185,738)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(1,222,236)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(7,377,462)</w:t>
            </w:r>
          </w:p>
        </w:tc>
      </w:tr>
      <w:tr w:rsidR="009E0E03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E0E03" w:rsidRDefault="009E0E03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รับโอนจาก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Default="009E0E03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9E0E03" w:rsidRDefault="009E0E03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Default="009E0E03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9E0E03" w:rsidRDefault="009E0E03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0E03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E0E03" w:rsidRPr="00FA724E" w:rsidRDefault="009E0E03" w:rsidP="009E0E03">
            <w:pPr>
              <w:spacing w:line="235" w:lineRule="auto"/>
              <w:ind w:right="-72" w:firstLine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Pr="00FA724E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Pr="00FA724E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Pr="00FA724E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Pr="00FA724E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9E0E03" w:rsidRPr="00FA724E" w:rsidRDefault="00845D35" w:rsidP="009E0E03">
            <w:pPr>
              <w:tabs>
                <w:tab w:val="decimal" w:pos="102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4,093,86</w:t>
            </w:r>
            <w:r w:rsidR="009E0E0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Pr="00FA724E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Pr="00FA724E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Pr="00FA724E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E0E03" w:rsidRPr="00FA724E" w:rsidRDefault="009E0E0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9E0E03" w:rsidRPr="00FA724E" w:rsidRDefault="00845D35" w:rsidP="00A24154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4,093,86</w:t>
            </w:r>
            <w:r w:rsidR="009E0E0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FA724E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25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5A6B1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5A6B13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8,309,945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5A6B13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153,597,639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5A6B13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668,470,698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845D3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22,605,63</w:t>
            </w:r>
            <w:r w:rsidR="005A6B1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5A6B13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60,222,319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5A6B13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43,165,105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5A6B13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66,921,366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5A6B1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845D35" w:rsidP="00A24154">
            <w:pPr>
              <w:tabs>
                <w:tab w:val="decimal" w:pos="942"/>
              </w:tabs>
              <w:spacing w:line="235" w:lineRule="auto"/>
              <w:ind w:firstLine="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1,023,292,70</w:t>
            </w:r>
            <w:r w:rsidR="005A6B1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</w:tbl>
    <w:p w:rsidR="00FA724E" w:rsidRDefault="00FA724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261"/>
        <w:gridCol w:w="1262"/>
        <w:gridCol w:w="1261"/>
        <w:gridCol w:w="1262"/>
        <w:gridCol w:w="1262"/>
        <w:gridCol w:w="1261"/>
        <w:gridCol w:w="1262"/>
        <w:gridCol w:w="1261"/>
        <w:gridCol w:w="1262"/>
        <w:gridCol w:w="1262"/>
      </w:tblGrid>
      <w:tr w:rsidR="00C53E53" w:rsidRPr="00B84F45" w:rsidTr="00C53E53">
        <w:trPr>
          <w:cantSplit/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616" w:type="dxa"/>
            <w:gridSpan w:val="10"/>
            <w:tcBorders>
              <w:top w:val="single" w:sz="4" w:space="0" w:color="auto"/>
            </w:tcBorders>
            <w:vAlign w:val="center"/>
          </w:tcPr>
          <w:p w:rsidR="00C53E53" w:rsidRPr="00B84F45" w:rsidRDefault="00C53E53" w:rsidP="00C53E53">
            <w:pPr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B84F45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C53E53" w:rsidRPr="00B84F45" w:rsidTr="007C7EA3">
        <w:trPr>
          <w:cantSplit/>
          <w:trHeight w:val="73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C53E53" w:rsidRPr="00B84F45" w:rsidRDefault="00C53E53" w:rsidP="00C53E53">
            <w:pPr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3E53" w:rsidRPr="00EC0B24" w:rsidTr="007C7EA3">
        <w:trPr>
          <w:cantSplit/>
          <w:trHeight w:val="310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C53E53" w:rsidRPr="00140452" w:rsidRDefault="00C53E53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4045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ส่วนที่ตีราคาเพิ่ม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37A8" w:rsidRPr="00EC0B24" w:rsidTr="007C7EA3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D37A8" w:rsidRPr="008842BF" w:rsidRDefault="008D37A8" w:rsidP="008D37A8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31 ธันวาคม</w:t>
            </w: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256</w:t>
            </w:r>
            <w:r w:rsidR="00FA724E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</w:tr>
      <w:tr w:rsidR="00FE7355" w:rsidRPr="00EC0B24" w:rsidTr="007C7EA3">
        <w:trPr>
          <w:cantSplit/>
          <w:trHeight w:val="31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bottom"/>
          </w:tcPr>
          <w:p w:rsidR="00FE7355" w:rsidRPr="008842BF" w:rsidRDefault="00FE7355" w:rsidP="008D37A8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31 ธันวาคม 256</w:t>
            </w:r>
            <w:r w:rsidR="00FA724E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7F2CD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E7355" w:rsidRPr="00EC0B24" w:rsidRDefault="00FE7355" w:rsidP="007F2CD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</w:tr>
      <w:tr w:rsidR="00FE7355" w:rsidRPr="00EC0B24" w:rsidTr="005340E6">
        <w:trPr>
          <w:cantSplit/>
          <w:trHeight w:val="310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FE7355" w:rsidRPr="00144789" w:rsidRDefault="00FE7355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447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724E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A724E" w:rsidRPr="00EC0B24" w:rsidRDefault="00FA724E" w:rsidP="008D37A8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31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EC0B24" w:rsidRDefault="00FA724E" w:rsidP="0079392F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128,246,959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EC0B24" w:rsidRDefault="00FA724E" w:rsidP="0079392F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73,402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EC0B24" w:rsidRDefault="00FA724E" w:rsidP="0079392F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131,335,371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EC0B24" w:rsidRDefault="00FA724E" w:rsidP="0079392F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132,121,938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EC0B24" w:rsidRDefault="00FA724E" w:rsidP="0079392F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1,974,677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EC0B24" w:rsidRDefault="00FA724E" w:rsidP="0079392F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17,833,832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EC0B24" w:rsidRDefault="00FA724E" w:rsidP="0079392F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1,292,711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EC0B24" w:rsidRDefault="00FA724E" w:rsidP="0079392F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3,292,641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EC0B24" w:rsidRDefault="00FA724E" w:rsidP="0079392F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1,292,470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EC0B24" w:rsidRDefault="00FA724E" w:rsidP="0079392F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417,464,001</w:t>
            </w:r>
          </w:p>
        </w:tc>
      </w:tr>
      <w:tr w:rsidR="00EA01AC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bottom"/>
          </w:tcPr>
          <w:p w:rsidR="00EA01AC" w:rsidRPr="00EC0B24" w:rsidRDefault="00EA01AC" w:rsidP="008D37A8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A724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3D40EA" w:rsidP="007F2CD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128,246,959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3D40E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46,613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3D40E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122,775,072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3D40E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164,754,552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3D40E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3,946,418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3D40E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17,522,144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3D40E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1,273,892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3D40E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3,483,389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3D40E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8,686,207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3D40E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450,735,246</w:t>
            </w:r>
          </w:p>
        </w:tc>
      </w:tr>
    </w:tbl>
    <w:p w:rsidR="009B7D52" w:rsidRPr="009B7D52" w:rsidRDefault="009B7D52" w:rsidP="002E027E">
      <w:pPr>
        <w:ind w:left="288" w:firstLine="562"/>
        <w:jc w:val="thaiDistribute"/>
        <w:rPr>
          <w:rFonts w:ascii="Angsana New" w:hAnsi="Angsana New" w:cs="Angsana New"/>
          <w:sz w:val="16"/>
          <w:szCs w:val="16"/>
        </w:rPr>
      </w:pPr>
    </w:p>
    <w:p w:rsidR="002722FB" w:rsidRDefault="002722FB" w:rsidP="002722FB">
      <w:pPr>
        <w:ind w:left="720" w:right="-14" w:firstLine="13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แสดง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A724E">
        <w:rPr>
          <w:rFonts w:ascii="Angsana New" w:hAnsi="Angsana New" w:cs="Angsana New"/>
          <w:spacing w:val="-2"/>
          <w:sz w:val="32"/>
          <w:szCs w:val="32"/>
        </w:rPr>
        <w:t>2564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A724E">
        <w:rPr>
          <w:rFonts w:ascii="Angsana New" w:hAnsi="Angsana New" w:cs="Angsana New" w:hint="cs"/>
          <w:spacing w:val="-2"/>
          <w:sz w:val="32"/>
          <w:szCs w:val="32"/>
          <w:cs/>
        </w:rPr>
        <w:t>และ 2563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2722FB" w:rsidRPr="00CB49D0" w:rsidRDefault="002722FB" w:rsidP="002722FB">
      <w:pPr>
        <w:pStyle w:val="af"/>
        <w:tabs>
          <w:tab w:val="left" w:pos="720"/>
          <w:tab w:val="left" w:pos="10490"/>
        </w:tabs>
        <w:spacing w:before="60" w:line="228" w:lineRule="auto"/>
        <w:ind w:left="706" w:right="29" w:firstLine="10209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976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62"/>
        <w:gridCol w:w="2409"/>
        <w:gridCol w:w="2410"/>
      </w:tblGrid>
      <w:tr w:rsidR="002722FB" w:rsidRPr="00CB49D0" w:rsidTr="002722FB">
        <w:trPr>
          <w:trHeight w:val="432"/>
        </w:trPr>
        <w:tc>
          <w:tcPr>
            <w:tcW w:w="6362" w:type="dxa"/>
            <w:vMerge w:val="restart"/>
          </w:tcPr>
          <w:p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819" w:type="dxa"/>
            <w:gridSpan w:val="2"/>
            <w:tcBorders>
              <w:right w:val="single" w:sz="4" w:space="0" w:color="auto"/>
            </w:tcBorders>
          </w:tcPr>
          <w:p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722FB" w:rsidRPr="00CB49D0" w:rsidTr="002722FB">
        <w:trPr>
          <w:trHeight w:val="432"/>
        </w:trPr>
        <w:tc>
          <w:tcPr>
            <w:tcW w:w="6362" w:type="dxa"/>
            <w:vMerge/>
            <w:tcBorders>
              <w:bottom w:val="nil"/>
            </w:tcBorders>
          </w:tcPr>
          <w:p w:rsidR="002722FB" w:rsidRPr="00CB49D0" w:rsidRDefault="002722FB" w:rsidP="002722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722FB" w:rsidRPr="00CB49D0" w:rsidRDefault="002722FB" w:rsidP="002722FB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A724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722FB" w:rsidRPr="00CB49D0" w:rsidRDefault="002722FB" w:rsidP="002722FB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A724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FA724E" w:rsidRPr="00CB49D0" w:rsidTr="002722FB">
        <w:trPr>
          <w:trHeight w:val="432"/>
        </w:trPr>
        <w:tc>
          <w:tcPr>
            <w:tcW w:w="6362" w:type="dxa"/>
            <w:tcBorders>
              <w:bottom w:val="nil"/>
            </w:tcBorders>
          </w:tcPr>
          <w:p w:rsidR="00FA724E" w:rsidRPr="00CB49D0" w:rsidRDefault="00FA724E" w:rsidP="002722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40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FA724E" w:rsidRPr="00CB49D0" w:rsidRDefault="00697C56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47,623</w:t>
            </w:r>
            <w:r w:rsidR="00425BA8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564</w:t>
            </w: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FA724E" w:rsidRPr="00CB49D0" w:rsidRDefault="00FA724E" w:rsidP="0079392F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47,281,870</w:t>
            </w:r>
          </w:p>
        </w:tc>
      </w:tr>
      <w:tr w:rsidR="00FA724E" w:rsidRPr="00CB49D0" w:rsidTr="002722FB">
        <w:trPr>
          <w:trHeight w:val="432"/>
        </w:trPr>
        <w:tc>
          <w:tcPr>
            <w:tcW w:w="6362" w:type="dxa"/>
            <w:tcBorders>
              <w:top w:val="nil"/>
              <w:bottom w:val="nil"/>
            </w:tcBorders>
          </w:tcPr>
          <w:p w:rsidR="00FA724E" w:rsidRPr="00CB49D0" w:rsidRDefault="00FA724E" w:rsidP="002722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40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A724E" w:rsidRPr="00CB49D0" w:rsidRDefault="004C272C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153,234</w:t>
            </w: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A724E" w:rsidRPr="00CB49D0" w:rsidRDefault="00FA724E" w:rsidP="0079392F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153,408</w:t>
            </w:r>
          </w:p>
        </w:tc>
      </w:tr>
      <w:tr w:rsidR="00FA724E" w:rsidRPr="00CB49D0" w:rsidTr="002722FB">
        <w:trPr>
          <w:trHeight w:val="432"/>
        </w:trPr>
        <w:tc>
          <w:tcPr>
            <w:tcW w:w="6362" w:type="dxa"/>
            <w:tcBorders>
              <w:top w:val="nil"/>
            </w:tcBorders>
          </w:tcPr>
          <w:p w:rsidR="00FA724E" w:rsidRPr="00CB49D0" w:rsidRDefault="00FA724E" w:rsidP="002722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40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FA724E" w:rsidRPr="00CB49D0" w:rsidRDefault="00697C56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1,471</w:t>
            </w:r>
            <w:r w:rsidR="00425BA8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740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FA724E" w:rsidRPr="00CB49D0" w:rsidRDefault="00FA724E" w:rsidP="0079392F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1,851,045</w:t>
            </w:r>
          </w:p>
        </w:tc>
      </w:tr>
      <w:tr w:rsidR="00FA724E" w:rsidRPr="00CB49D0" w:rsidTr="002722FB">
        <w:trPr>
          <w:trHeight w:val="432"/>
        </w:trPr>
        <w:tc>
          <w:tcPr>
            <w:tcW w:w="6362" w:type="dxa"/>
          </w:tcPr>
          <w:p w:rsidR="00FA724E" w:rsidRPr="00CB49D0" w:rsidRDefault="00FA724E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shd w:val="clear" w:color="auto" w:fill="auto"/>
          </w:tcPr>
          <w:p w:rsidR="00FA724E" w:rsidRPr="00CB49D0" w:rsidRDefault="004C272C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49,248,538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:rsidR="00FA724E" w:rsidRPr="00CB49D0" w:rsidRDefault="00FA724E" w:rsidP="0079392F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49,286,323</w:t>
            </w:r>
          </w:p>
        </w:tc>
      </w:tr>
    </w:tbl>
    <w:p w:rsidR="00C53E53" w:rsidRDefault="00C53E53">
      <w:pPr>
        <w:rPr>
          <w:rFonts w:ascii="Angsana New" w:hAnsi="Angsana New"/>
          <w:b/>
          <w:bCs/>
          <w:sz w:val="32"/>
          <w:szCs w:val="32"/>
        </w:rPr>
      </w:pPr>
    </w:p>
    <w:p w:rsidR="002722FB" w:rsidRDefault="002722FB">
      <w:pPr>
        <w:rPr>
          <w:rFonts w:ascii="Angsana New" w:hAnsi="Angsana New"/>
          <w:b/>
          <w:bCs/>
          <w:sz w:val="32"/>
          <w:szCs w:val="32"/>
        </w:rPr>
        <w:sectPr w:rsidR="002722FB" w:rsidSect="00EE723E">
          <w:headerReference w:type="first" r:id="rId11"/>
          <w:pgSz w:w="16834" w:h="11909" w:orient="landscape" w:code="9"/>
          <w:pgMar w:top="929" w:right="571" w:bottom="1440" w:left="1364" w:header="737" w:footer="737" w:gutter="0"/>
          <w:pgNumType w:start="30"/>
          <w:cols w:space="720"/>
          <w:noEndnote/>
          <w:titlePg/>
          <w:docGrid w:linePitch="360"/>
        </w:sectPr>
      </w:pPr>
    </w:p>
    <w:p w:rsidR="002F4A42" w:rsidRDefault="002F4A42" w:rsidP="00CB49D0">
      <w:pPr>
        <w:pStyle w:val="af"/>
        <w:numPr>
          <w:ilvl w:val="0"/>
          <w:numId w:val="1"/>
        </w:numPr>
        <w:tabs>
          <w:tab w:val="left" w:pos="720"/>
        </w:tabs>
        <w:spacing w:before="60" w:line="22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4D05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:rsidR="00FA724E" w:rsidRPr="00FA724E" w:rsidRDefault="00FA724E" w:rsidP="00FA724E">
      <w:pPr>
        <w:tabs>
          <w:tab w:val="left" w:pos="142"/>
          <w:tab w:val="left" w:pos="426"/>
          <w:tab w:val="left" w:pos="11057"/>
        </w:tabs>
        <w:spacing w:line="228" w:lineRule="auto"/>
        <w:ind w:left="850"/>
        <w:jc w:val="right"/>
        <w:rPr>
          <w:rFonts w:ascii="Angsana New" w:hAnsi="Angsana New" w:cs="Angsana New"/>
          <w:sz w:val="30"/>
          <w:szCs w:val="30"/>
        </w:rPr>
      </w:pPr>
      <w:r w:rsidRPr="00FA724E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FA724E">
        <w:rPr>
          <w:rFonts w:ascii="Angsana New" w:hAnsi="Angsana New" w:cs="Angsana New"/>
          <w:sz w:val="30"/>
          <w:szCs w:val="30"/>
        </w:rPr>
        <w:t xml:space="preserve">: </w:t>
      </w:r>
      <w:r w:rsidRPr="00FA724E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27"/>
        <w:gridCol w:w="2793"/>
      </w:tblGrid>
      <w:tr w:rsidR="00FA724E" w:rsidRPr="00D80CBD" w:rsidTr="0079392F">
        <w:trPr>
          <w:trHeight w:val="406"/>
        </w:trPr>
        <w:tc>
          <w:tcPr>
            <w:tcW w:w="6027" w:type="dxa"/>
            <w:tcBorders>
              <w:top w:val="single" w:sz="4" w:space="0" w:color="auto"/>
            </w:tcBorders>
          </w:tcPr>
          <w:p w:rsidR="00FA724E" w:rsidRPr="00445889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3" w:type="dxa"/>
            <w:tcBorders>
              <w:top w:val="single" w:sz="4" w:space="0" w:color="auto"/>
            </w:tcBorders>
          </w:tcPr>
          <w:p w:rsidR="00FA724E" w:rsidRPr="00445889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FA724E" w:rsidRPr="00445889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lef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724E" w:rsidRPr="00D80CBD" w:rsidTr="0079392F">
        <w:trPr>
          <w:trHeight w:val="405"/>
        </w:trPr>
        <w:tc>
          <w:tcPr>
            <w:tcW w:w="6027" w:type="dxa"/>
            <w:tcBorders>
              <w:bottom w:val="nil"/>
            </w:tcBorders>
          </w:tcPr>
          <w:p w:rsidR="00FA724E" w:rsidRPr="007B4D46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B4D4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93" w:type="dxa"/>
            <w:tcBorders>
              <w:bottom w:val="nil"/>
            </w:tcBorders>
          </w:tcPr>
          <w:p w:rsidR="00FA724E" w:rsidRPr="00D80CBD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2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724E" w:rsidRPr="00D80CBD" w:rsidTr="0079392F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FA724E" w:rsidRPr="00FA724E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 1 มกราคม 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FA724E" w:rsidRDefault="00FA724E" w:rsidP="0079392F">
            <w:pPr>
              <w:tabs>
                <w:tab w:val="decimal" w:pos="1650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FA724E" w:rsidRPr="00D80CBD" w:rsidTr="0079392F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FA724E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สินทรัพย์สิทธิการใช้เพิ่มขึ้นจากการรับโอน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FA724E" w:rsidRDefault="0079392F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6,527,698</w:t>
            </w:r>
          </w:p>
        </w:tc>
      </w:tr>
      <w:tr w:rsidR="0079392F" w:rsidRPr="00D80CBD" w:rsidTr="0079392F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CB49D0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สินทรัพย์สิทธิการใช้เพิ่มขึ้นจาก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ผลกระทบการนำมาตรฐานรายงาน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79392F" w:rsidRDefault="0079392F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9392F" w:rsidRPr="00D80CBD" w:rsidTr="00794A3C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CB49D0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51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ทางการเงินฉบับที่ 16 เรื่อง สัญญาเช่า มาถือปฏิบัติใช้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</w:tcPr>
          <w:p w:rsidR="0079392F" w:rsidRDefault="0079392F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1,047,204</w:t>
            </w:r>
          </w:p>
        </w:tc>
      </w:tr>
      <w:tr w:rsidR="0079392F" w:rsidRPr="00D80CBD" w:rsidTr="00794A3C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7B4D46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 31 ธันวาคม 2563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</w:tcPr>
          <w:p w:rsidR="0079392F" w:rsidRPr="00D80CBD" w:rsidRDefault="0079392F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7,574</w:t>
            </w:r>
            <w:r w:rsidRPr="00CB49D0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902</w:t>
            </w:r>
          </w:p>
        </w:tc>
      </w:tr>
      <w:tr w:rsidR="00794A3C" w:rsidRPr="00D80CBD" w:rsidTr="00794A3C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794A3C" w:rsidRDefault="000244F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ปรับปรุงยอดยกมา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794A3C" w:rsidRDefault="009F61EE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441,835</w:t>
            </w:r>
          </w:p>
        </w:tc>
      </w:tr>
      <w:tr w:rsidR="0079392F" w:rsidRPr="00D80CBD" w:rsidTr="00106B8E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D80CBD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โอนออกเป็นสินทรัพย์ถาวร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79392F" w:rsidRPr="007B4D46" w:rsidRDefault="00794A3C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</w:t>
            </w:r>
            <w:r w:rsidR="007918A9">
              <w:rPr>
                <w:rFonts w:ascii="Angsana New" w:hAnsi="Angsana New" w:cs="Angsana New"/>
                <w:sz w:val="32"/>
                <w:szCs w:val="32"/>
              </w:rPr>
              <w:t>00</w:t>
            </w:r>
            <w:r>
              <w:rPr>
                <w:rFonts w:ascii="Angsana New" w:hAnsi="Angsana New" w:cs="Angsana New"/>
                <w:sz w:val="32"/>
                <w:szCs w:val="32"/>
              </w:rPr>
              <w:t>0,</w:t>
            </w:r>
            <w:r w:rsidR="007918A9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E71A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9392F" w:rsidRPr="00D80CBD" w:rsidTr="00106B8E">
        <w:trPr>
          <w:trHeight w:val="405"/>
        </w:trPr>
        <w:tc>
          <w:tcPr>
            <w:tcW w:w="6027" w:type="dxa"/>
            <w:tcBorders>
              <w:top w:val="nil"/>
              <w:bottom w:val="single" w:sz="4" w:space="0" w:color="auto"/>
            </w:tcBorders>
          </w:tcPr>
          <w:p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 ณ วันที่ 31 ธันวาคม 2564</w:t>
            </w:r>
          </w:p>
        </w:tc>
        <w:tc>
          <w:tcPr>
            <w:tcW w:w="2793" w:type="dxa"/>
            <w:tcBorders>
              <w:top w:val="single" w:sz="4" w:space="0" w:color="auto"/>
              <w:bottom w:val="single" w:sz="4" w:space="0" w:color="auto"/>
            </w:tcBorders>
          </w:tcPr>
          <w:p w:rsidR="0079392F" w:rsidRPr="007B4D46" w:rsidRDefault="009E71A4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1,016,617</w:t>
            </w:r>
          </w:p>
        </w:tc>
      </w:tr>
      <w:tr w:rsidR="0079392F" w:rsidRPr="00D80CBD" w:rsidTr="0079392F">
        <w:trPr>
          <w:trHeight w:val="405"/>
        </w:trPr>
        <w:tc>
          <w:tcPr>
            <w:tcW w:w="6027" w:type="dxa"/>
            <w:tcBorders>
              <w:top w:val="single" w:sz="4" w:space="0" w:color="auto"/>
              <w:bottom w:val="nil"/>
            </w:tcBorders>
          </w:tcPr>
          <w:p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</w:tcPr>
          <w:p w:rsidR="0079392F" w:rsidRDefault="0079392F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9392F" w:rsidRPr="00D80CBD" w:rsidTr="0079392F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 1 มกราคม 256</w:t>
            </w:r>
            <w:r w:rsidRPr="00710A8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79392F" w:rsidRPr="00D80CBD" w:rsidRDefault="0079392F" w:rsidP="0079392F">
            <w:pPr>
              <w:tabs>
                <w:tab w:val="decimal" w:pos="1650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79392F" w:rsidRPr="00D80CBD" w:rsidTr="0079392F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เพิ่มขึ้นจากการรับโอน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79392F" w:rsidRDefault="0079392F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1,786,423</w:t>
            </w:r>
          </w:p>
        </w:tc>
      </w:tr>
      <w:tr w:rsidR="0079392F" w:rsidRPr="00D80CBD" w:rsidTr="0079392F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  <w:r w:rsidR="003D0A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D0A35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</w:tcPr>
          <w:p w:rsidR="0079392F" w:rsidRPr="00D80CBD" w:rsidRDefault="0079392F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1,353,992</w:t>
            </w:r>
          </w:p>
        </w:tc>
      </w:tr>
      <w:tr w:rsidR="0079392F" w:rsidRPr="00D80CBD" w:rsidTr="009E71A4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 31 ธันวาคม 2563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</w:tcPr>
          <w:p w:rsidR="0079392F" w:rsidRPr="00CB49D0" w:rsidRDefault="0079392F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3,140,415</w:t>
            </w:r>
          </w:p>
        </w:tc>
      </w:tr>
      <w:tr w:rsidR="00207209" w:rsidRPr="00D80CBD" w:rsidTr="009E71A4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207209" w:rsidRPr="00710A8B" w:rsidRDefault="00207209" w:rsidP="00E6157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ปรับปรุงยอดยกมา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207209" w:rsidRDefault="00207209" w:rsidP="00E6157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441,835</w:t>
            </w:r>
          </w:p>
        </w:tc>
      </w:tr>
      <w:tr w:rsidR="00207209" w:rsidRPr="00D80CBD" w:rsidTr="009E71A4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207209" w:rsidRPr="00710A8B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  <w:r w:rsidR="00C237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2564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207209" w:rsidRPr="00D80CBD" w:rsidRDefault="00207209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1,135,553</w:t>
            </w:r>
          </w:p>
        </w:tc>
      </w:tr>
      <w:tr w:rsidR="00207209" w:rsidRPr="00D80CBD" w:rsidTr="009E71A4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207209" w:rsidRPr="00710A8B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โอนออกเป็นสินทรัพย์ถาวร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207209" w:rsidRPr="00D80CBD" w:rsidRDefault="00207209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(4,093,860)</w:t>
            </w:r>
          </w:p>
        </w:tc>
      </w:tr>
      <w:tr w:rsidR="00207209" w:rsidRPr="00D80CBD" w:rsidTr="009E71A4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207209" w:rsidRPr="00710A8B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</w:tcPr>
          <w:p w:rsidR="00207209" w:rsidRDefault="00207209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24,561</w:t>
            </w:r>
          </w:p>
        </w:tc>
      </w:tr>
      <w:tr w:rsidR="00207209" w:rsidRPr="00D80CBD" w:rsidTr="0079392F">
        <w:trPr>
          <w:trHeight w:val="406"/>
        </w:trPr>
        <w:tc>
          <w:tcPr>
            <w:tcW w:w="6027" w:type="dxa"/>
            <w:tcBorders>
              <w:top w:val="nil"/>
              <w:bottom w:val="single" w:sz="4" w:space="0" w:color="auto"/>
            </w:tcBorders>
          </w:tcPr>
          <w:p w:rsidR="00207209" w:rsidRPr="00D80CBD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 31</w:t>
            </w:r>
            <w:r w:rsidRPr="003D60B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3D60B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2564</w:t>
            </w:r>
          </w:p>
        </w:tc>
        <w:tc>
          <w:tcPr>
            <w:tcW w:w="2793" w:type="dxa"/>
            <w:tcBorders>
              <w:top w:val="single" w:sz="4" w:space="0" w:color="auto"/>
              <w:bottom w:val="single" w:sz="4" w:space="0" w:color="auto"/>
            </w:tcBorders>
          </w:tcPr>
          <w:p w:rsidR="00207209" w:rsidRDefault="00207209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648,504</w:t>
            </w:r>
          </w:p>
        </w:tc>
      </w:tr>
      <w:tr w:rsidR="00207209" w:rsidRPr="00D80CBD" w:rsidTr="0028030A">
        <w:trPr>
          <w:trHeight w:val="406"/>
        </w:trPr>
        <w:tc>
          <w:tcPr>
            <w:tcW w:w="6027" w:type="dxa"/>
            <w:tcBorders>
              <w:bottom w:val="nil"/>
            </w:tcBorders>
          </w:tcPr>
          <w:p w:rsidR="00207209" w:rsidRPr="003D60B8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D60B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793" w:type="dxa"/>
            <w:tcBorders>
              <w:bottom w:val="nil"/>
            </w:tcBorders>
          </w:tcPr>
          <w:p w:rsidR="00207209" w:rsidRPr="0053551B" w:rsidRDefault="00207209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207209" w:rsidRPr="00D80CBD" w:rsidTr="0028030A">
        <w:trPr>
          <w:trHeight w:val="406"/>
        </w:trPr>
        <w:tc>
          <w:tcPr>
            <w:tcW w:w="6027" w:type="dxa"/>
            <w:tcBorders>
              <w:top w:val="nil"/>
              <w:bottom w:val="dotted" w:sz="4" w:space="0" w:color="auto"/>
            </w:tcBorders>
          </w:tcPr>
          <w:p w:rsidR="00207209" w:rsidRPr="00D80CBD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 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793" w:type="dxa"/>
            <w:tcBorders>
              <w:top w:val="nil"/>
              <w:bottom w:val="dotted" w:sz="4" w:space="0" w:color="auto"/>
            </w:tcBorders>
          </w:tcPr>
          <w:p w:rsidR="00207209" w:rsidRPr="0053551B" w:rsidRDefault="00207209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b/>
                <w:bCs/>
                <w:sz w:val="32"/>
                <w:szCs w:val="32"/>
              </w:rPr>
              <w:t>4,434,487</w:t>
            </w:r>
          </w:p>
        </w:tc>
      </w:tr>
      <w:tr w:rsidR="00207209" w:rsidRPr="00D80CBD" w:rsidTr="0028030A">
        <w:trPr>
          <w:trHeight w:val="406"/>
        </w:trPr>
        <w:tc>
          <w:tcPr>
            <w:tcW w:w="6027" w:type="dxa"/>
            <w:tcBorders>
              <w:top w:val="dotted" w:sz="4" w:space="0" w:color="auto"/>
            </w:tcBorders>
          </w:tcPr>
          <w:p w:rsidR="00207209" w:rsidRPr="00D80CBD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 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793" w:type="dxa"/>
            <w:tcBorders>
              <w:top w:val="dotted" w:sz="4" w:space="0" w:color="auto"/>
            </w:tcBorders>
          </w:tcPr>
          <w:p w:rsidR="00207209" w:rsidRDefault="00207209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368,113</w:t>
            </w:r>
          </w:p>
        </w:tc>
      </w:tr>
    </w:tbl>
    <w:p w:rsidR="00710A8B" w:rsidRDefault="00710A8B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2F4A42" w:rsidRDefault="002F4A42" w:rsidP="002E027E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702DA">
        <w:rPr>
          <w:rFonts w:ascii="Angsana New" w:hAnsi="Angsana New" w:cs="Angsana New"/>
          <w:sz w:val="32"/>
          <w:szCs w:val="32"/>
          <w:cs/>
        </w:rPr>
        <w:lastRenderedPageBreak/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Pr="008702DA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068D"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="0004068D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4068D">
        <w:rPr>
          <w:rFonts w:ascii="Angsana New" w:hAnsi="Angsana New" w:cs="Angsana New"/>
          <w:spacing w:val="-2"/>
          <w:sz w:val="32"/>
          <w:szCs w:val="32"/>
        </w:rPr>
        <w:t>31</w:t>
      </w:r>
      <w:r w:rsidR="0004068D"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068D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04068D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F4EEF">
        <w:rPr>
          <w:rFonts w:ascii="Angsana New" w:hAnsi="Angsana New" w:cs="Angsana New"/>
          <w:spacing w:val="-2"/>
          <w:sz w:val="32"/>
          <w:szCs w:val="32"/>
        </w:rPr>
        <w:t>2564</w:t>
      </w:r>
      <w:r w:rsidR="00AF4EE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="00AF4EEF">
        <w:rPr>
          <w:rFonts w:ascii="Angsana New" w:hAnsi="Angsana New" w:cs="Angsana New"/>
          <w:spacing w:val="-2"/>
          <w:sz w:val="32"/>
          <w:szCs w:val="32"/>
        </w:rPr>
        <w:t>2563</w:t>
      </w:r>
      <w:r w:rsidR="0004068D"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068D"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3D39F4" w:rsidRPr="00CB49D0" w:rsidRDefault="003D39F4" w:rsidP="003D39F4">
      <w:pPr>
        <w:pStyle w:val="af"/>
        <w:tabs>
          <w:tab w:val="left" w:pos="720"/>
        </w:tabs>
        <w:spacing w:before="60" w:line="228" w:lineRule="auto"/>
        <w:ind w:left="706" w:right="29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38"/>
        <w:gridCol w:w="2344"/>
        <w:gridCol w:w="2345"/>
      </w:tblGrid>
      <w:tr w:rsidR="000010EC" w:rsidRPr="00CB49D0" w:rsidTr="00A86ED1">
        <w:trPr>
          <w:trHeight w:val="442"/>
        </w:trPr>
        <w:tc>
          <w:tcPr>
            <w:tcW w:w="4138" w:type="dxa"/>
            <w:vMerge w:val="restart"/>
            <w:vAlign w:val="center"/>
          </w:tcPr>
          <w:p w:rsidR="000010EC" w:rsidRPr="00CB49D0" w:rsidRDefault="000010EC" w:rsidP="00A86ED1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9" w:type="dxa"/>
            <w:gridSpan w:val="2"/>
            <w:tcBorders>
              <w:right w:val="single" w:sz="4" w:space="0" w:color="auto"/>
            </w:tcBorders>
          </w:tcPr>
          <w:p w:rsidR="000010EC" w:rsidRPr="00CB49D0" w:rsidRDefault="000010EC" w:rsidP="000010EC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010EC" w:rsidRPr="00CB49D0" w:rsidTr="000010EC">
        <w:trPr>
          <w:trHeight w:val="432"/>
        </w:trPr>
        <w:tc>
          <w:tcPr>
            <w:tcW w:w="4138" w:type="dxa"/>
            <w:vMerge/>
            <w:tcBorders>
              <w:bottom w:val="nil"/>
            </w:tcBorders>
          </w:tcPr>
          <w:p w:rsidR="000010EC" w:rsidRPr="00CB49D0" w:rsidRDefault="000010EC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10EC" w:rsidRPr="003D39F4" w:rsidRDefault="000010EC" w:rsidP="000010EC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345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10EC" w:rsidRPr="003D39F4" w:rsidRDefault="000010EC" w:rsidP="000010EC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010EC" w:rsidRPr="00CB49D0" w:rsidTr="000010EC">
        <w:trPr>
          <w:trHeight w:val="432"/>
        </w:trPr>
        <w:tc>
          <w:tcPr>
            <w:tcW w:w="4138" w:type="dxa"/>
            <w:tcBorders>
              <w:bottom w:val="nil"/>
            </w:tcBorders>
          </w:tcPr>
          <w:p w:rsidR="000010EC" w:rsidRPr="00CB49D0" w:rsidRDefault="000010EC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34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10EC" w:rsidRPr="003D39F4" w:rsidRDefault="00D64F0A" w:rsidP="000010EC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491,833</w:t>
            </w:r>
          </w:p>
        </w:tc>
        <w:tc>
          <w:tcPr>
            <w:tcW w:w="2345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10EC" w:rsidRPr="003D39F4" w:rsidRDefault="000010EC" w:rsidP="000010EC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 w:rsidRPr="003D39F4">
              <w:rPr>
                <w:rFonts w:ascii="Angsana New" w:hAnsi="Angsana New" w:cs="Angsana New"/>
                <w:sz w:val="32"/>
                <w:szCs w:val="32"/>
              </w:rPr>
              <w:t>619,593</w:t>
            </w:r>
          </w:p>
        </w:tc>
      </w:tr>
      <w:tr w:rsidR="000010EC" w:rsidRPr="00CB49D0" w:rsidTr="000010EC">
        <w:trPr>
          <w:trHeight w:val="432"/>
        </w:trPr>
        <w:tc>
          <w:tcPr>
            <w:tcW w:w="4138" w:type="dxa"/>
            <w:tcBorders>
              <w:top w:val="nil"/>
              <w:bottom w:val="nil"/>
            </w:tcBorders>
          </w:tcPr>
          <w:p w:rsidR="000010EC" w:rsidRPr="00CB49D0" w:rsidRDefault="000010EC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34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10EC" w:rsidRPr="003D39F4" w:rsidRDefault="00D64F0A" w:rsidP="000010EC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643,720</w:t>
            </w:r>
          </w:p>
        </w:tc>
        <w:tc>
          <w:tcPr>
            <w:tcW w:w="23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10EC" w:rsidRPr="003D39F4" w:rsidRDefault="000010EC" w:rsidP="000010EC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 w:rsidRPr="003D39F4">
              <w:rPr>
                <w:rFonts w:ascii="Angsana New" w:hAnsi="Angsana New" w:cs="Angsana New"/>
                <w:sz w:val="32"/>
                <w:szCs w:val="32"/>
              </w:rPr>
              <w:t>734,399</w:t>
            </w:r>
          </w:p>
        </w:tc>
      </w:tr>
      <w:tr w:rsidR="000010EC" w:rsidRPr="00CB49D0" w:rsidTr="000010EC">
        <w:trPr>
          <w:trHeight w:val="432"/>
        </w:trPr>
        <w:tc>
          <w:tcPr>
            <w:tcW w:w="4138" w:type="dxa"/>
          </w:tcPr>
          <w:p w:rsidR="000010EC" w:rsidRPr="00CB49D0" w:rsidRDefault="000010EC" w:rsidP="004C6D59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5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344" w:type="dxa"/>
            <w:tcBorders>
              <w:right w:val="single" w:sz="4" w:space="0" w:color="auto"/>
            </w:tcBorders>
            <w:shd w:val="clear" w:color="auto" w:fill="auto"/>
          </w:tcPr>
          <w:p w:rsidR="000010EC" w:rsidRPr="003D39F4" w:rsidRDefault="00D64F0A" w:rsidP="000010EC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1,135,553</w:t>
            </w:r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</w:tcPr>
          <w:p w:rsidR="000010EC" w:rsidRPr="003D39F4" w:rsidRDefault="000010EC" w:rsidP="000010EC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 w:rsidRPr="003D39F4">
              <w:rPr>
                <w:rFonts w:ascii="Angsana New" w:hAnsi="Angsana New" w:cs="Angsana New"/>
                <w:sz w:val="32"/>
                <w:szCs w:val="32"/>
              </w:rPr>
              <w:t>1,353,992</w:t>
            </w:r>
          </w:p>
        </w:tc>
      </w:tr>
    </w:tbl>
    <w:p w:rsidR="002722FB" w:rsidRDefault="002722FB">
      <w:pPr>
        <w:rPr>
          <w:rFonts w:ascii="Angsana New" w:hAnsi="Angsana New"/>
          <w:b/>
          <w:bCs/>
          <w:sz w:val="32"/>
          <w:szCs w:val="32"/>
        </w:rPr>
      </w:pPr>
    </w:p>
    <w:p w:rsidR="000010EC" w:rsidRDefault="000010EC" w:rsidP="000010EC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A0D4D">
        <w:rPr>
          <w:rFonts w:ascii="Angsana New" w:hAnsi="Angsana New" w:cs="Angsana New"/>
          <w:sz w:val="32"/>
          <w:szCs w:val="32"/>
          <w:cs/>
        </w:rPr>
        <w:t xml:space="preserve">บริษัทมีค่าใช้จ่ายเกี่ยวกับสัญญาเช่าที่รับรู้ในส่วนของกำไรขาดทุนเบ็ดเสร็จ </w:t>
      </w:r>
      <w:r w:rsidRPr="00EA0D4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Pr="00EA0D4D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EA0D4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EA0D4D">
        <w:rPr>
          <w:rFonts w:ascii="Angsana New" w:hAnsi="Angsana New" w:cs="Angsana New"/>
          <w:spacing w:val="-2"/>
          <w:sz w:val="32"/>
          <w:szCs w:val="32"/>
        </w:rPr>
        <w:t>2564</w:t>
      </w:r>
      <w:r w:rsidRPr="00EA0D4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Pr="00EA0D4D">
        <w:rPr>
          <w:rFonts w:ascii="Angsana New" w:hAnsi="Angsana New" w:cs="Angsana New"/>
          <w:spacing w:val="-2"/>
          <w:sz w:val="32"/>
          <w:szCs w:val="32"/>
        </w:rPr>
        <w:t xml:space="preserve">2563 </w:t>
      </w:r>
      <w:r w:rsidRPr="00EA0D4D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0010EC" w:rsidRPr="000010EC" w:rsidRDefault="000010EC" w:rsidP="00A86ED1">
      <w:pPr>
        <w:pStyle w:val="af"/>
        <w:tabs>
          <w:tab w:val="left" w:pos="720"/>
        </w:tabs>
        <w:spacing w:before="60" w:line="228" w:lineRule="auto"/>
        <w:ind w:left="706" w:right="-99"/>
        <w:jc w:val="right"/>
        <w:rPr>
          <w:rFonts w:ascii="Angsana New" w:hAnsi="Angsana New"/>
          <w:sz w:val="32"/>
          <w:szCs w:val="32"/>
        </w:rPr>
      </w:pPr>
      <w:r w:rsidRPr="000010EC">
        <w:rPr>
          <w:rFonts w:ascii="Angsana New" w:hAnsi="Angsana New" w:hint="cs"/>
          <w:sz w:val="32"/>
          <w:szCs w:val="32"/>
          <w:cs/>
        </w:rPr>
        <w:t>หน่วย</w:t>
      </w:r>
      <w:r w:rsidR="00EA0D4D">
        <w:rPr>
          <w:rFonts w:ascii="Angsana New" w:hAnsi="Angsana New"/>
          <w:sz w:val="32"/>
          <w:szCs w:val="32"/>
        </w:rPr>
        <w:t xml:space="preserve"> : </w:t>
      </w:r>
      <w:r w:rsidRPr="000010EC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34"/>
        <w:gridCol w:w="1847"/>
        <w:gridCol w:w="1847"/>
      </w:tblGrid>
      <w:tr w:rsidR="000010EC" w:rsidRPr="009075A8" w:rsidTr="00A86ED1">
        <w:trPr>
          <w:trHeight w:val="432"/>
        </w:trPr>
        <w:tc>
          <w:tcPr>
            <w:tcW w:w="5234" w:type="dxa"/>
            <w:vMerge w:val="restart"/>
            <w:vAlign w:val="center"/>
          </w:tcPr>
          <w:p w:rsidR="000010EC" w:rsidRPr="00C364B9" w:rsidRDefault="000010EC" w:rsidP="00A86ED1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694" w:type="dxa"/>
            <w:gridSpan w:val="2"/>
            <w:tcBorders>
              <w:right w:val="single" w:sz="4" w:space="0" w:color="auto"/>
            </w:tcBorders>
          </w:tcPr>
          <w:p w:rsidR="000010EC" w:rsidRPr="00C364B9" w:rsidRDefault="000010EC" w:rsidP="000010E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010EC" w:rsidRPr="009075A8" w:rsidTr="000010EC">
        <w:trPr>
          <w:trHeight w:val="333"/>
        </w:trPr>
        <w:tc>
          <w:tcPr>
            <w:tcW w:w="5234" w:type="dxa"/>
            <w:vMerge/>
            <w:tcBorders>
              <w:bottom w:val="nil"/>
            </w:tcBorders>
          </w:tcPr>
          <w:p w:rsidR="000010EC" w:rsidRPr="00C364B9" w:rsidRDefault="000010EC" w:rsidP="0040662C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bottom w:val="nil"/>
              <w:right w:val="single" w:sz="4" w:space="0" w:color="auto"/>
            </w:tcBorders>
          </w:tcPr>
          <w:p w:rsidR="000010EC" w:rsidRPr="003D39F4" w:rsidRDefault="000010EC" w:rsidP="0040662C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847" w:type="dxa"/>
            <w:tcBorders>
              <w:bottom w:val="nil"/>
              <w:right w:val="single" w:sz="4" w:space="0" w:color="auto"/>
            </w:tcBorders>
          </w:tcPr>
          <w:p w:rsidR="000010EC" w:rsidRPr="003D39F4" w:rsidRDefault="000010EC" w:rsidP="0040662C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010EC" w:rsidRPr="009075A8" w:rsidTr="00EA0D4D">
        <w:trPr>
          <w:trHeight w:val="432"/>
        </w:trPr>
        <w:tc>
          <w:tcPr>
            <w:tcW w:w="5234" w:type="dxa"/>
            <w:tcBorders>
              <w:bottom w:val="nil"/>
            </w:tcBorders>
          </w:tcPr>
          <w:p w:rsidR="000010EC" w:rsidRPr="00C364B9" w:rsidRDefault="000010EC" w:rsidP="0040662C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10EC" w:rsidRPr="00425BA8" w:rsidRDefault="004A29B4" w:rsidP="000010EC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1,135,553</w:t>
            </w:r>
          </w:p>
        </w:tc>
        <w:tc>
          <w:tcPr>
            <w:tcW w:w="184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10EC" w:rsidRPr="00425BA8" w:rsidRDefault="00425BA8" w:rsidP="0040662C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425BA8">
              <w:rPr>
                <w:rFonts w:ascii="Angsana New" w:hAnsi="Angsana New" w:cs="Angsana New"/>
                <w:sz w:val="32"/>
                <w:szCs w:val="32"/>
              </w:rPr>
              <w:t>1,353,992</w:t>
            </w:r>
          </w:p>
        </w:tc>
      </w:tr>
      <w:tr w:rsidR="000010EC" w:rsidRPr="009075A8" w:rsidTr="005F0E60">
        <w:trPr>
          <w:trHeight w:val="432"/>
        </w:trPr>
        <w:tc>
          <w:tcPr>
            <w:tcW w:w="5234" w:type="dxa"/>
            <w:tcBorders>
              <w:top w:val="nil"/>
              <w:bottom w:val="nil"/>
            </w:tcBorders>
          </w:tcPr>
          <w:p w:rsidR="000010EC" w:rsidRPr="00C364B9" w:rsidRDefault="000010EC" w:rsidP="0040662C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10EC" w:rsidRPr="00425BA8" w:rsidRDefault="005F0E60" w:rsidP="000010EC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40,184</w:t>
            </w:r>
          </w:p>
        </w:tc>
        <w:tc>
          <w:tcPr>
            <w:tcW w:w="18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10EC" w:rsidRPr="00425BA8" w:rsidRDefault="0026151A" w:rsidP="0040662C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110,222</w:t>
            </w:r>
          </w:p>
        </w:tc>
      </w:tr>
      <w:tr w:rsidR="000010EC" w:rsidRPr="009075A8" w:rsidTr="003C465C">
        <w:trPr>
          <w:trHeight w:val="432"/>
        </w:trPr>
        <w:tc>
          <w:tcPr>
            <w:tcW w:w="5234" w:type="dxa"/>
            <w:tcBorders>
              <w:top w:val="nil"/>
              <w:bottom w:val="single" w:sz="4" w:space="0" w:color="auto"/>
            </w:tcBorders>
          </w:tcPr>
          <w:p w:rsidR="000010EC" w:rsidRPr="00C364B9" w:rsidRDefault="000010EC" w:rsidP="0040662C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Pr="00C364B9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ึ่ง</w:t>
            </w:r>
            <w:r w:rsidRPr="00C364B9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Pr="00425BA8" w:rsidRDefault="00EA0D4D" w:rsidP="000010EC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423,081</w:t>
            </w: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Pr="00425BA8" w:rsidRDefault="003C465C" w:rsidP="0040662C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451,050</w:t>
            </w:r>
          </w:p>
        </w:tc>
      </w:tr>
    </w:tbl>
    <w:p w:rsidR="000010EC" w:rsidRDefault="000010EC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5700F" w:rsidRDefault="0075700F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DB238D" w:rsidRPr="00CB49D0" w:rsidRDefault="00DB238D" w:rsidP="002E027E">
      <w:pPr>
        <w:pStyle w:val="af"/>
        <w:tabs>
          <w:tab w:val="left" w:pos="-426"/>
        </w:tabs>
        <w:ind w:left="450"/>
        <w:jc w:val="right"/>
        <w:rPr>
          <w:rFonts w:ascii="Angsana New" w:hAnsi="Angsana New"/>
          <w:sz w:val="30"/>
          <w:szCs w:val="30"/>
          <w:cs/>
        </w:rPr>
      </w:pPr>
      <w:r w:rsidRPr="00CB49D0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CB49D0">
        <w:rPr>
          <w:rFonts w:ascii="Angsana New" w:hAnsi="Angsana New"/>
          <w:sz w:val="30"/>
          <w:szCs w:val="30"/>
        </w:rPr>
        <w:t xml:space="preserve">: </w:t>
      </w:r>
      <w:r w:rsidRPr="00CB49D0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11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04"/>
        <w:gridCol w:w="1362"/>
        <w:gridCol w:w="1362"/>
        <w:gridCol w:w="1362"/>
        <w:gridCol w:w="1362"/>
        <w:gridCol w:w="1362"/>
      </w:tblGrid>
      <w:tr w:rsidR="0075700F" w:rsidRPr="00276E07" w:rsidTr="00A86ED1">
        <w:trPr>
          <w:trHeight w:val="386"/>
        </w:trPr>
        <w:tc>
          <w:tcPr>
            <w:tcW w:w="2304" w:type="dxa"/>
            <w:vMerge w:val="restart"/>
            <w:vAlign w:val="center"/>
          </w:tcPr>
          <w:p w:rsidR="0075700F" w:rsidRPr="0075700F" w:rsidRDefault="0075700F" w:rsidP="00A86E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810" w:type="dxa"/>
            <w:gridSpan w:val="5"/>
            <w:vAlign w:val="center"/>
          </w:tcPr>
          <w:p w:rsidR="0075700F" w:rsidRPr="0075700F" w:rsidRDefault="0075700F" w:rsidP="00214B1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75700F" w:rsidRPr="008D0BD6" w:rsidTr="003505D0">
        <w:trPr>
          <w:trHeight w:val="378"/>
        </w:trPr>
        <w:tc>
          <w:tcPr>
            <w:tcW w:w="2304" w:type="dxa"/>
            <w:vMerge/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ม.ค. 25</w:t>
            </w:r>
            <w:r w:rsidRPr="007570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010E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ธ.ค. 25</w:t>
            </w:r>
            <w:r w:rsidRPr="007570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010E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ธ.ค. 25</w:t>
            </w:r>
            <w:r w:rsidRPr="007570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010E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010EC" w:rsidTr="003505D0">
        <w:trPr>
          <w:trHeight w:val="442"/>
        </w:trPr>
        <w:tc>
          <w:tcPr>
            <w:tcW w:w="2304" w:type="dxa"/>
            <w:tcBorders>
              <w:bottom w:val="nil"/>
            </w:tcBorders>
            <w:vAlign w:val="center"/>
          </w:tcPr>
          <w:p w:rsidR="000010EC" w:rsidRPr="0075700F" w:rsidRDefault="000010EC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0010EC" w:rsidRPr="0075700F" w:rsidRDefault="000010EC" w:rsidP="0040662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32,536,224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0010EC" w:rsidRPr="0075700F" w:rsidRDefault="000010EC" w:rsidP="0040662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0010EC" w:rsidRPr="0075700F" w:rsidRDefault="000010EC" w:rsidP="0040662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32,676,224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0010EC" w:rsidRPr="0075700F" w:rsidRDefault="00B949A3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54A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918</w:t>
            </w:r>
            <w:r w:rsidR="00D54A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327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0010EC" w:rsidRPr="0075700F" w:rsidRDefault="00D54A1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34,594,551</w:t>
            </w:r>
          </w:p>
        </w:tc>
      </w:tr>
      <w:tr w:rsidR="000010EC" w:rsidTr="003505D0">
        <w:trPr>
          <w:trHeight w:val="277"/>
        </w:trPr>
        <w:tc>
          <w:tcPr>
            <w:tcW w:w="2304" w:type="dxa"/>
            <w:tcBorders>
              <w:top w:val="nil"/>
              <w:bottom w:val="nil"/>
            </w:tcBorders>
            <w:vAlign w:val="center"/>
          </w:tcPr>
          <w:p w:rsidR="000010EC" w:rsidRPr="0075700F" w:rsidRDefault="000010EC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center"/>
          </w:tcPr>
          <w:p w:rsidR="000010EC" w:rsidRPr="0075700F" w:rsidRDefault="000010EC" w:rsidP="0040662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(31,639,750)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center"/>
          </w:tcPr>
          <w:p w:rsidR="000010EC" w:rsidRPr="0075700F" w:rsidRDefault="000010EC" w:rsidP="0040662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(510,173)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0010EC" w:rsidRPr="0075700F" w:rsidRDefault="000010EC" w:rsidP="0040662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(32,149,923)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center"/>
          </w:tcPr>
          <w:p w:rsidR="000010EC" w:rsidRPr="0075700F" w:rsidRDefault="00D54A1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(468,615)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0010EC" w:rsidRPr="0075700F" w:rsidRDefault="00D54A1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(32,618,538)</w:t>
            </w:r>
          </w:p>
        </w:tc>
      </w:tr>
      <w:tr w:rsidR="000010EC" w:rsidRPr="003A2B33" w:rsidTr="003505D0">
        <w:trPr>
          <w:trHeight w:val="27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0EC" w:rsidRPr="0075700F" w:rsidRDefault="000010EC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010EC" w:rsidRPr="0075700F" w:rsidRDefault="000010EC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010EC" w:rsidRPr="0075700F" w:rsidRDefault="000010EC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left w:val="single" w:sz="4" w:space="0" w:color="auto"/>
            </w:tcBorders>
            <w:vAlign w:val="center"/>
          </w:tcPr>
          <w:p w:rsidR="000010EC" w:rsidRPr="0075700F" w:rsidRDefault="000010EC" w:rsidP="0040662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526,301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0010EC" w:rsidRPr="0075700F" w:rsidRDefault="000010EC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center"/>
          </w:tcPr>
          <w:p w:rsidR="000010EC" w:rsidRPr="0075700F" w:rsidRDefault="00D54A1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1,976,013</w:t>
            </w:r>
          </w:p>
        </w:tc>
      </w:tr>
      <w:tr w:rsidR="000010EC" w:rsidRPr="003A2B33" w:rsidTr="003505D0">
        <w:trPr>
          <w:trHeight w:val="27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0EC" w:rsidRPr="0075700F" w:rsidRDefault="000010EC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010EC" w:rsidRPr="0075700F" w:rsidRDefault="000010EC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10EC" w:rsidRPr="0075700F" w:rsidRDefault="000010EC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010EC" w:rsidRDefault="000010EC" w:rsidP="0040662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510,173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0010EC" w:rsidRPr="0075700F" w:rsidRDefault="000010EC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0010EC" w:rsidRDefault="00D54A1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468,615</w:t>
            </w:r>
          </w:p>
        </w:tc>
      </w:tr>
    </w:tbl>
    <w:p w:rsidR="00710A8B" w:rsidRDefault="00710A8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3D39F4" w:rsidRDefault="003D39F4" w:rsidP="003D39F4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702DA">
        <w:rPr>
          <w:rFonts w:ascii="Angsana New" w:hAnsi="Angsana New" w:cs="Angsana New"/>
          <w:sz w:val="32"/>
          <w:szCs w:val="32"/>
          <w:cs/>
        </w:rPr>
        <w:lastRenderedPageBreak/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="008334C0">
        <w:rPr>
          <w:rFonts w:ascii="Angsana New" w:hAnsi="Angsana New" w:cs="Angsana New" w:hint="cs"/>
          <w:sz w:val="32"/>
          <w:szCs w:val="32"/>
          <w:cs/>
        </w:rPr>
        <w:t>ค่าตัดจำหน่ายสินทรัพย์ไม่มีตัวตน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010EC">
        <w:rPr>
          <w:rFonts w:ascii="Angsana New" w:hAnsi="Angsana New" w:cs="Angsana New"/>
          <w:spacing w:val="-2"/>
          <w:sz w:val="32"/>
          <w:szCs w:val="32"/>
        </w:rPr>
        <w:t>2564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010EC">
        <w:rPr>
          <w:rFonts w:ascii="Angsana New" w:hAnsi="Angsana New" w:cs="Angsana New" w:hint="cs"/>
          <w:spacing w:val="-2"/>
          <w:sz w:val="32"/>
          <w:szCs w:val="32"/>
          <w:cs/>
        </w:rPr>
        <w:t>และ 2563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3D39F4" w:rsidRPr="00CB49D0" w:rsidRDefault="003D39F4" w:rsidP="003D39F4">
      <w:pPr>
        <w:pStyle w:val="af"/>
        <w:tabs>
          <w:tab w:val="left" w:pos="720"/>
        </w:tabs>
        <w:spacing w:before="60" w:line="228" w:lineRule="auto"/>
        <w:ind w:left="706" w:right="29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38"/>
        <w:gridCol w:w="2337"/>
        <w:gridCol w:w="2338"/>
      </w:tblGrid>
      <w:tr w:rsidR="003D39F4" w:rsidRPr="00CB49D0" w:rsidTr="003804E5">
        <w:trPr>
          <w:trHeight w:val="432"/>
        </w:trPr>
        <w:tc>
          <w:tcPr>
            <w:tcW w:w="4138" w:type="dxa"/>
            <w:vMerge w:val="restart"/>
            <w:vAlign w:val="center"/>
          </w:tcPr>
          <w:p w:rsidR="003D39F4" w:rsidRPr="00CB49D0" w:rsidRDefault="003D39F4" w:rsidP="003804E5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675" w:type="dxa"/>
            <w:gridSpan w:val="2"/>
            <w:tcBorders>
              <w:right w:val="single" w:sz="4" w:space="0" w:color="auto"/>
            </w:tcBorders>
          </w:tcPr>
          <w:p w:rsidR="003D39F4" w:rsidRPr="00CB49D0" w:rsidRDefault="003D39F4" w:rsidP="003D39F4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D39F4" w:rsidRPr="00CB49D0" w:rsidTr="00BA251A">
        <w:trPr>
          <w:trHeight w:val="432"/>
        </w:trPr>
        <w:tc>
          <w:tcPr>
            <w:tcW w:w="4138" w:type="dxa"/>
            <w:vMerge/>
            <w:tcBorders>
              <w:bottom w:val="single" w:sz="4" w:space="0" w:color="auto"/>
            </w:tcBorders>
          </w:tcPr>
          <w:p w:rsidR="003D39F4" w:rsidRPr="00CB49D0" w:rsidRDefault="003D39F4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9F4" w:rsidRPr="00CB49D0" w:rsidRDefault="003D39F4" w:rsidP="003D39F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010E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9F4" w:rsidRPr="00CB49D0" w:rsidRDefault="003D39F4" w:rsidP="003D39F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010E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010EC" w:rsidRPr="00CB49D0" w:rsidTr="00F26867">
        <w:trPr>
          <w:trHeight w:val="432"/>
        </w:trPr>
        <w:tc>
          <w:tcPr>
            <w:tcW w:w="4138" w:type="dxa"/>
            <w:tcBorders>
              <w:bottom w:val="nil"/>
            </w:tcBorders>
          </w:tcPr>
          <w:p w:rsidR="000010EC" w:rsidRPr="00CB49D0" w:rsidRDefault="000010EC" w:rsidP="00FD7366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33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10EC" w:rsidRPr="00CB49D0" w:rsidRDefault="00D54A18" w:rsidP="00F26867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446,152</w:t>
            </w:r>
          </w:p>
        </w:tc>
        <w:tc>
          <w:tcPr>
            <w:tcW w:w="233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10EC" w:rsidRPr="00CB49D0" w:rsidRDefault="000010EC" w:rsidP="000010EC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485,962</w:t>
            </w:r>
          </w:p>
        </w:tc>
      </w:tr>
      <w:tr w:rsidR="000010EC" w:rsidRPr="00CB49D0" w:rsidTr="00F26867">
        <w:trPr>
          <w:trHeight w:val="432"/>
        </w:trPr>
        <w:tc>
          <w:tcPr>
            <w:tcW w:w="4138" w:type="dxa"/>
            <w:tcBorders>
              <w:top w:val="nil"/>
              <w:bottom w:val="single" w:sz="4" w:space="0" w:color="auto"/>
            </w:tcBorders>
          </w:tcPr>
          <w:p w:rsidR="000010EC" w:rsidRPr="00CB49D0" w:rsidRDefault="000010EC" w:rsidP="00FD7366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33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Default="00D54A18" w:rsidP="00BA251A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22,463</w:t>
            </w:r>
          </w:p>
        </w:tc>
        <w:tc>
          <w:tcPr>
            <w:tcW w:w="23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Default="000010EC" w:rsidP="0040662C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24,211</w:t>
            </w:r>
          </w:p>
        </w:tc>
      </w:tr>
      <w:tr w:rsidR="000010EC" w:rsidRPr="00CB49D0" w:rsidTr="00864025">
        <w:trPr>
          <w:trHeight w:val="295"/>
        </w:trPr>
        <w:tc>
          <w:tcPr>
            <w:tcW w:w="4138" w:type="dxa"/>
            <w:tcBorders>
              <w:top w:val="single" w:sz="4" w:space="0" w:color="auto"/>
              <w:bottom w:val="single" w:sz="4" w:space="0" w:color="auto"/>
            </w:tcBorders>
          </w:tcPr>
          <w:p w:rsidR="000010EC" w:rsidRPr="00CB49D0" w:rsidRDefault="000010EC" w:rsidP="004C6D59">
            <w:pPr>
              <w:ind w:left="270" w:right="-13" w:hanging="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4CB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Default="00D54A18" w:rsidP="00BA251A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468,615</w:t>
            </w:r>
          </w:p>
        </w:tc>
        <w:tc>
          <w:tcPr>
            <w:tcW w:w="2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Default="000010EC" w:rsidP="0040662C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510,173</w:t>
            </w:r>
          </w:p>
        </w:tc>
      </w:tr>
    </w:tbl>
    <w:p w:rsidR="000010EC" w:rsidRDefault="000010EC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16370B" w:rsidRDefault="00CE42D4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CE42D4" w:rsidRPr="002F37CC" w:rsidRDefault="00CE42D4" w:rsidP="002E027E">
      <w:pPr>
        <w:pStyle w:val="af"/>
        <w:tabs>
          <w:tab w:val="left" w:pos="-426"/>
        </w:tabs>
        <w:ind w:left="450"/>
        <w:jc w:val="right"/>
        <w:rPr>
          <w:rFonts w:ascii="Angsana New" w:hAnsi="Angsana New"/>
          <w:b/>
          <w:bCs/>
          <w:sz w:val="32"/>
          <w:szCs w:val="32"/>
        </w:rPr>
      </w:pPr>
      <w:r w:rsidRPr="002F37CC">
        <w:rPr>
          <w:rFonts w:ascii="Angsana New" w:hAnsi="Angsana New"/>
          <w:sz w:val="32"/>
          <w:szCs w:val="32"/>
          <w:cs/>
        </w:rPr>
        <w:t>หน่วย : 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2340"/>
        <w:gridCol w:w="2340"/>
      </w:tblGrid>
      <w:tr w:rsidR="00CE42D4" w:rsidRPr="00F44102" w:rsidTr="003505D0">
        <w:trPr>
          <w:cantSplit/>
          <w:trHeight w:val="423"/>
        </w:trPr>
        <w:tc>
          <w:tcPr>
            <w:tcW w:w="4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3804E5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30CA8" w:rsidRPr="00F44102" w:rsidTr="003505D0">
        <w:trPr>
          <w:cantSplit/>
          <w:trHeight w:val="423"/>
        </w:trPr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0CA8" w:rsidRPr="000946D4" w:rsidRDefault="00930CA8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A8" w:rsidRPr="00E70F0C" w:rsidRDefault="00930CA8" w:rsidP="00930CA8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0010E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CA8" w:rsidRPr="00E70F0C" w:rsidRDefault="00930CA8" w:rsidP="005713C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0010EC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</w:tr>
      <w:tr w:rsidR="000010EC" w:rsidRPr="002F37CC" w:rsidTr="003505D0">
        <w:trPr>
          <w:cantSplit/>
          <w:trHeight w:val="476"/>
        </w:trPr>
        <w:tc>
          <w:tcPr>
            <w:tcW w:w="4140" w:type="dxa"/>
            <w:tcBorders>
              <w:left w:val="single" w:sz="4" w:space="0" w:color="auto"/>
              <w:bottom w:val="nil"/>
            </w:tcBorders>
          </w:tcPr>
          <w:p w:rsidR="000010EC" w:rsidRPr="000946D4" w:rsidRDefault="000010EC" w:rsidP="001061D9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สั้นจากสถาบันการเงิน</w:t>
            </w:r>
          </w:p>
        </w:tc>
        <w:tc>
          <w:tcPr>
            <w:tcW w:w="23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010EC" w:rsidRPr="000946D4" w:rsidRDefault="00D54A18" w:rsidP="00D54A18">
            <w:pPr>
              <w:tabs>
                <w:tab w:val="decimal" w:pos="124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10EC" w:rsidRPr="000946D4" w:rsidRDefault="000010EC" w:rsidP="0040662C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30,000,000</w:t>
            </w:r>
          </w:p>
        </w:tc>
      </w:tr>
      <w:tr w:rsidR="000010EC" w:rsidRPr="002F37CC" w:rsidTr="003505D0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</w:tcBorders>
          </w:tcPr>
          <w:p w:rsidR="000010EC" w:rsidRPr="000946D4" w:rsidRDefault="000010EC" w:rsidP="001061D9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เงินกู้ทรัสต์รีซีท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010EC" w:rsidRPr="000946D4" w:rsidRDefault="00D54A18" w:rsidP="000E5CB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121,710,026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0EC" w:rsidRPr="000946D4" w:rsidRDefault="000010EC" w:rsidP="0040662C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16,395,285</w:t>
            </w:r>
          </w:p>
        </w:tc>
      </w:tr>
      <w:tr w:rsidR="000010EC" w:rsidRPr="002F37CC" w:rsidTr="003505D0">
        <w:trPr>
          <w:cantSplit/>
          <w:trHeight w:val="476"/>
        </w:trPr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</w:tcPr>
          <w:p w:rsidR="000010EC" w:rsidRPr="002A4CB2" w:rsidRDefault="000010EC" w:rsidP="004C6D59">
            <w:pPr>
              <w:ind w:left="270" w:right="-13" w:hanging="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4CB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0EC" w:rsidRPr="002A4CB2" w:rsidRDefault="00D54A18" w:rsidP="000E5CB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121,710,026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0EC" w:rsidRPr="002A4CB2" w:rsidRDefault="000010EC" w:rsidP="0040662C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46,395,285</w:t>
            </w:r>
          </w:p>
        </w:tc>
      </w:tr>
    </w:tbl>
    <w:p w:rsidR="000F5442" w:rsidRPr="00D50FB7" w:rsidRDefault="000F5442" w:rsidP="000F5442">
      <w:pPr>
        <w:ind w:left="270" w:right="-13" w:firstLine="990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:rsidR="000010EC" w:rsidRDefault="000010EC" w:rsidP="000010EC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-4"/>
          <w:sz w:val="32"/>
          <w:szCs w:val="32"/>
        </w:rPr>
        <w:t>2564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148CF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Pr="00A148CF">
        <w:rPr>
          <w:rFonts w:ascii="Angsana New" w:hAnsi="Angsana New" w:cs="Angsana New" w:hint="cs"/>
          <w:spacing w:val="-2"/>
          <w:sz w:val="32"/>
          <w:szCs w:val="32"/>
          <w:cs/>
        </w:rPr>
        <w:t>งินกู้ยืมระยะสั้นจากสถาบันการเงินมีอัตราดอกเบี้ย</w:t>
      </w:r>
      <w:r w:rsidRPr="00FC38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ร้อยละ </w:t>
      </w:r>
      <w:r w:rsidRPr="00FC3892">
        <w:rPr>
          <w:rFonts w:ascii="Angsana New" w:hAnsi="Angsana New" w:cs="Angsana New"/>
          <w:spacing w:val="-2"/>
          <w:sz w:val="32"/>
          <w:szCs w:val="32"/>
        </w:rPr>
        <w:t>1.85</w:t>
      </w:r>
      <w:r w:rsidRPr="00FC38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- </w:t>
      </w:r>
      <w:r w:rsidRPr="00FC3892">
        <w:rPr>
          <w:rFonts w:ascii="Angsana New" w:hAnsi="Angsana New" w:cs="Angsana New"/>
          <w:spacing w:val="-2"/>
          <w:sz w:val="32"/>
          <w:szCs w:val="32"/>
        </w:rPr>
        <w:t>1.95</w:t>
      </w:r>
      <w:r w:rsidRPr="00FC38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ต่อปี</w:t>
      </w:r>
      <w:r>
        <w:rPr>
          <w:rFonts w:ascii="Angsana New" w:hAnsi="Angsana New" w:cs="Angsana New"/>
          <w:spacing w:val="-2"/>
          <w:sz w:val="32"/>
          <w:szCs w:val="32"/>
        </w:rPr>
        <w:t xml:space="preserve"> (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ปี 2563 </w:t>
      </w:r>
      <w:r>
        <w:rPr>
          <w:rFonts w:ascii="Angsana New" w:hAnsi="Angsana New" w:cs="Angsana New"/>
          <w:spacing w:val="-2"/>
          <w:sz w:val="32"/>
          <w:szCs w:val="32"/>
        </w:rPr>
        <w:t>: 1.95 - 2.23%)</w:t>
      </w:r>
    </w:p>
    <w:p w:rsidR="00CE42D4" w:rsidRPr="000010EC" w:rsidRDefault="00CE42D4" w:rsidP="002E027E">
      <w:pPr>
        <w:ind w:left="720" w:right="-14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:rsidR="00CE42D4" w:rsidRDefault="00CE42D4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</w:t>
      </w:r>
      <w:r w:rsidR="00011FA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7613D6" w:rsidRDefault="007613D6" w:rsidP="00B62C42">
      <w:pPr>
        <w:pStyle w:val="af"/>
        <w:tabs>
          <w:tab w:val="left" w:pos="-426"/>
        </w:tabs>
        <w:ind w:left="450" w:right="42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>หน่วย : 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0"/>
        <w:gridCol w:w="1665"/>
        <w:gridCol w:w="1665"/>
        <w:gridCol w:w="1665"/>
        <w:gridCol w:w="1665"/>
      </w:tblGrid>
      <w:tr w:rsidR="007613D6" w:rsidTr="003505D0">
        <w:tc>
          <w:tcPr>
            <w:tcW w:w="2160" w:type="dxa"/>
            <w:vMerge w:val="restart"/>
            <w:vAlign w:val="center"/>
          </w:tcPr>
          <w:p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7EA0" w:rsidTr="003505D0"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B67EA0" w:rsidRPr="0018752B" w:rsidRDefault="00B67EA0" w:rsidP="0018752B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67EA0" w:rsidRPr="0018752B" w:rsidRDefault="00B67EA0" w:rsidP="00B67EA0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0010E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A0" w:rsidRPr="0018752B" w:rsidRDefault="00B67EA0" w:rsidP="0018752B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0010E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A0" w:rsidRPr="0018752B" w:rsidRDefault="00B67EA0" w:rsidP="005713C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0010E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67EA0" w:rsidRPr="0018752B" w:rsidRDefault="00B67EA0" w:rsidP="005713C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0010E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010EC" w:rsidTr="003505D0">
        <w:tc>
          <w:tcPr>
            <w:tcW w:w="2160" w:type="dxa"/>
            <w:tcBorders>
              <w:bottom w:val="nil"/>
            </w:tcBorders>
            <w:vAlign w:val="bottom"/>
          </w:tcPr>
          <w:p w:rsidR="000010EC" w:rsidRPr="0018752B" w:rsidRDefault="000010EC" w:rsidP="004C6D59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65" w:type="dxa"/>
            <w:tcBorders>
              <w:bottom w:val="nil"/>
              <w:right w:val="single" w:sz="4" w:space="0" w:color="auto"/>
            </w:tcBorders>
          </w:tcPr>
          <w:p w:rsidR="000010EC" w:rsidRPr="0018752B" w:rsidRDefault="0014599E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524,087,52</w:t>
            </w:r>
            <w:r w:rsidR="00E9483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10EC" w:rsidRPr="0018752B" w:rsidRDefault="000010EC" w:rsidP="0040662C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324,984,809</w:t>
            </w:r>
          </w:p>
        </w:tc>
        <w:tc>
          <w:tcPr>
            <w:tcW w:w="166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10EC" w:rsidRPr="0018752B" w:rsidRDefault="0014599E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523,379,09</w:t>
            </w:r>
            <w:r w:rsidR="00E9483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65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0010EC" w:rsidRPr="0018752B" w:rsidRDefault="000010EC" w:rsidP="0040662C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324,423,593</w:t>
            </w:r>
          </w:p>
        </w:tc>
      </w:tr>
      <w:tr w:rsidR="000010EC" w:rsidTr="003505D0">
        <w:tc>
          <w:tcPr>
            <w:tcW w:w="2160" w:type="dxa"/>
            <w:tcBorders>
              <w:top w:val="nil"/>
              <w:bottom w:val="nil"/>
            </w:tcBorders>
          </w:tcPr>
          <w:p w:rsidR="000010EC" w:rsidRPr="0018752B" w:rsidRDefault="000010EC" w:rsidP="004C6D59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65" w:type="dxa"/>
            <w:tcBorders>
              <w:top w:val="nil"/>
              <w:bottom w:val="nil"/>
              <w:right w:val="single" w:sz="4" w:space="0" w:color="auto"/>
            </w:tcBorders>
          </w:tcPr>
          <w:p w:rsidR="000010EC" w:rsidRPr="0018752B" w:rsidRDefault="00F909A7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20,128,170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10EC" w:rsidRPr="0018752B" w:rsidRDefault="000010EC" w:rsidP="0040662C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16,592,779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10EC" w:rsidRPr="0018752B" w:rsidRDefault="00F909A7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20,128,170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0010EC" w:rsidRPr="0018752B" w:rsidRDefault="000010EC" w:rsidP="0040662C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16,592,779</w:t>
            </w:r>
          </w:p>
        </w:tc>
      </w:tr>
      <w:tr w:rsidR="000010EC" w:rsidTr="003505D0">
        <w:tc>
          <w:tcPr>
            <w:tcW w:w="2160" w:type="dxa"/>
            <w:tcBorders>
              <w:top w:val="nil"/>
              <w:bottom w:val="nil"/>
            </w:tcBorders>
          </w:tcPr>
          <w:p w:rsidR="000010EC" w:rsidRPr="0018752B" w:rsidRDefault="000010EC" w:rsidP="004C6D59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65" w:type="dxa"/>
            <w:tcBorders>
              <w:top w:val="nil"/>
              <w:bottom w:val="nil"/>
              <w:right w:val="single" w:sz="4" w:space="0" w:color="auto"/>
            </w:tcBorders>
          </w:tcPr>
          <w:p w:rsidR="000010EC" w:rsidRPr="0018752B" w:rsidRDefault="00F909A7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1,953,047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10EC" w:rsidRPr="0018752B" w:rsidRDefault="000010EC" w:rsidP="0040662C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23,859,353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10EC" w:rsidRPr="0018752B" w:rsidRDefault="00F909A7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1,953,047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0010EC" w:rsidRPr="0018752B" w:rsidRDefault="000010EC" w:rsidP="0040662C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23,859,353</w:t>
            </w:r>
          </w:p>
        </w:tc>
      </w:tr>
      <w:tr w:rsidR="000010EC" w:rsidTr="003505D0">
        <w:tc>
          <w:tcPr>
            <w:tcW w:w="2160" w:type="dxa"/>
            <w:tcBorders>
              <w:top w:val="nil"/>
            </w:tcBorders>
          </w:tcPr>
          <w:p w:rsidR="000010EC" w:rsidRPr="0018752B" w:rsidRDefault="000010EC" w:rsidP="004C6D59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65" w:type="dxa"/>
            <w:tcBorders>
              <w:top w:val="nil"/>
              <w:right w:val="single" w:sz="4" w:space="0" w:color="auto"/>
            </w:tcBorders>
          </w:tcPr>
          <w:p w:rsidR="000010EC" w:rsidRPr="0018752B" w:rsidRDefault="00AE08F6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7,298,94</w:t>
            </w:r>
            <w:r w:rsidR="00E9483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Pr="0018752B" w:rsidRDefault="000010EC" w:rsidP="0040662C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10,174,902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Pr="0018752B" w:rsidRDefault="00AE08F6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6,970,599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0010EC" w:rsidRPr="0018752B" w:rsidRDefault="000010EC" w:rsidP="0040662C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9,726,210</w:t>
            </w:r>
          </w:p>
        </w:tc>
      </w:tr>
      <w:tr w:rsidR="000010EC" w:rsidTr="003505D0">
        <w:tc>
          <w:tcPr>
            <w:tcW w:w="2160" w:type="dxa"/>
          </w:tcPr>
          <w:p w:rsidR="000010EC" w:rsidRPr="0018752B" w:rsidRDefault="000010EC" w:rsidP="004C6D59">
            <w:pPr>
              <w:ind w:left="270" w:right="-13" w:hanging="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tcBorders>
              <w:right w:val="single" w:sz="4" w:space="0" w:color="auto"/>
            </w:tcBorders>
          </w:tcPr>
          <w:p w:rsidR="000010EC" w:rsidRPr="0018752B" w:rsidRDefault="00AE08F6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553,467,68</w:t>
            </w:r>
            <w:r w:rsidR="00E9483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Pr="0018752B" w:rsidRDefault="000010EC" w:rsidP="0040662C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375,611,843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Pr="0018752B" w:rsidRDefault="00AE08F6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552,430,9</w:t>
            </w:r>
            <w:r w:rsidR="00E9483C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665" w:type="dxa"/>
            <w:tcBorders>
              <w:left w:val="single" w:sz="4" w:space="0" w:color="auto"/>
            </w:tcBorders>
            <w:shd w:val="clear" w:color="auto" w:fill="auto"/>
          </w:tcPr>
          <w:p w:rsidR="000010EC" w:rsidRPr="0018752B" w:rsidRDefault="000010EC" w:rsidP="0040662C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374,601,935</w:t>
            </w:r>
          </w:p>
        </w:tc>
      </w:tr>
    </w:tbl>
    <w:p w:rsidR="005B2AEE" w:rsidRDefault="005B2AEE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0010EC" w:rsidRDefault="000010E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267D0" w:rsidRDefault="001267D0" w:rsidP="000D1BF5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:rsidR="005713C5" w:rsidRPr="00CB49D0" w:rsidRDefault="005713C5" w:rsidP="005713C5">
      <w:pPr>
        <w:pStyle w:val="af"/>
        <w:tabs>
          <w:tab w:val="left" w:pos="-426"/>
        </w:tabs>
        <w:ind w:left="450" w:right="-7"/>
        <w:jc w:val="right"/>
        <w:rPr>
          <w:rFonts w:ascii="Angsana New" w:hAnsi="Angsana New"/>
          <w:b/>
          <w:bCs/>
          <w:sz w:val="31"/>
          <w:szCs w:val="31"/>
        </w:rPr>
      </w:pPr>
      <w:r w:rsidRPr="00CB49D0">
        <w:rPr>
          <w:rFonts w:ascii="Angsana New" w:hAnsi="Angsana New"/>
          <w:sz w:val="31"/>
          <w:szCs w:val="31"/>
          <w:cs/>
        </w:rPr>
        <w:t>หน่วย : บาท</w:t>
      </w:r>
    </w:p>
    <w:tbl>
      <w:tblPr>
        <w:tblStyle w:val="ad"/>
        <w:tblW w:w="0" w:type="auto"/>
        <w:tblInd w:w="819" w:type="dxa"/>
        <w:tblLook w:val="04A0"/>
      </w:tblPr>
      <w:tblGrid>
        <w:gridCol w:w="5126"/>
        <w:gridCol w:w="1813"/>
        <w:gridCol w:w="1897"/>
      </w:tblGrid>
      <w:tr w:rsidR="005713C5" w:rsidRPr="00A85EAA" w:rsidTr="005713C5">
        <w:trPr>
          <w:trHeight w:val="516"/>
        </w:trPr>
        <w:tc>
          <w:tcPr>
            <w:tcW w:w="5126" w:type="dxa"/>
            <w:vMerge w:val="restart"/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71933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3710" w:type="dxa"/>
            <w:gridSpan w:val="2"/>
            <w:tcBorders>
              <w:bottom w:val="single" w:sz="4" w:space="0" w:color="auto"/>
            </w:tcBorders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br/>
            </w: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5713C5" w:rsidRPr="00A85EAA" w:rsidTr="005713C5">
        <w:trPr>
          <w:trHeight w:val="440"/>
        </w:trPr>
        <w:tc>
          <w:tcPr>
            <w:tcW w:w="5126" w:type="dxa"/>
            <w:vMerge/>
            <w:tcBorders>
              <w:bottom w:val="single" w:sz="4" w:space="0" w:color="auto"/>
            </w:tcBorders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813" w:type="dxa"/>
            <w:tcBorders>
              <w:bottom w:val="single" w:sz="4" w:space="0" w:color="auto"/>
            </w:tcBorders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71933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AA0D43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256</w:t>
            </w:r>
            <w:r w:rsidR="00AA0D43">
              <w:rPr>
                <w:rFonts w:ascii="Angsana New" w:hAnsi="Angsana New" w:cs="Angsana New" w:hint="cs"/>
                <w:sz w:val="31"/>
                <w:szCs w:val="31"/>
                <w:cs/>
              </w:rPr>
              <w:t>3</w:t>
            </w:r>
          </w:p>
        </w:tc>
      </w:tr>
      <w:tr w:rsidR="005713C5" w:rsidRPr="00A85EAA" w:rsidTr="005713C5">
        <w:tc>
          <w:tcPr>
            <w:tcW w:w="5126" w:type="dxa"/>
            <w:tcBorders>
              <w:bottom w:val="nil"/>
            </w:tcBorders>
          </w:tcPr>
          <w:p w:rsidR="005713C5" w:rsidRPr="004F2BEA" w:rsidRDefault="005713C5" w:rsidP="005713C5">
            <w:pPr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หนี้สินตามสัญญาเช่า ณ วันที่ 1 มกราคม </w:t>
            </w:r>
          </w:p>
        </w:tc>
        <w:tc>
          <w:tcPr>
            <w:tcW w:w="1813" w:type="dxa"/>
            <w:tcBorders>
              <w:bottom w:val="nil"/>
            </w:tcBorders>
            <w:vAlign w:val="center"/>
          </w:tcPr>
          <w:p w:rsidR="005713C5" w:rsidRPr="00071933" w:rsidRDefault="005713C5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nil"/>
            </w:tcBorders>
            <w:vAlign w:val="center"/>
          </w:tcPr>
          <w:p w:rsidR="005713C5" w:rsidRPr="00071933" w:rsidRDefault="005713C5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0D43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AA0D43" w:rsidRPr="004F2BEA" w:rsidRDefault="00AA0D43" w:rsidP="005713C5">
            <w:pPr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ตามมาตรฐานการรายงานทางการเงินเดิม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AA0D43" w:rsidRPr="004F2BEA" w:rsidRDefault="00DF4355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1,644,005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2,405,295</w:t>
            </w:r>
          </w:p>
        </w:tc>
      </w:tr>
      <w:tr w:rsidR="00AA0D43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AA0D43" w:rsidRPr="004F2BEA" w:rsidRDefault="00AA0D43" w:rsidP="005713C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ผลกระทบจากการนำมาตรฐานการรายงานทางการเงินฉบับที่ 16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AA0D43" w:rsidRPr="004F2BEA" w:rsidRDefault="00AA0D43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0D43" w:rsidRPr="00A85EAA" w:rsidTr="00DF4355">
        <w:tc>
          <w:tcPr>
            <w:tcW w:w="5126" w:type="dxa"/>
            <w:tcBorders>
              <w:top w:val="nil"/>
              <w:bottom w:val="nil"/>
            </w:tcBorders>
          </w:tcPr>
          <w:p w:rsidR="00AA0D43" w:rsidRPr="004F2BEA" w:rsidRDefault="00AA0D43" w:rsidP="005713C5">
            <w:pPr>
              <w:pStyle w:val="af"/>
              <w:tabs>
                <w:tab w:val="left" w:pos="-426"/>
              </w:tabs>
              <w:ind w:left="0" w:right="29" w:firstLine="17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มาถือปฏิบัติใช้ ณ วันที่ 1 มกราคม 2563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AA0D43" w:rsidRPr="004F2BEA" w:rsidRDefault="00DF4355" w:rsidP="00DF4355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1,090,200</w:t>
            </w:r>
          </w:p>
        </w:tc>
      </w:tr>
      <w:tr w:rsidR="00AA0D43" w:rsidRPr="00A85EAA" w:rsidTr="00DF4355">
        <w:tc>
          <w:tcPr>
            <w:tcW w:w="5126" w:type="dxa"/>
            <w:tcBorders>
              <w:top w:val="nil"/>
              <w:bottom w:val="nil"/>
            </w:tcBorders>
          </w:tcPr>
          <w:p w:rsidR="00AA0D43" w:rsidRPr="00EE7452" w:rsidRDefault="00AA0D43" w:rsidP="005713C5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E7452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EE7452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เงินจ่ายชำระระหว่าง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AA0D43" w:rsidRPr="004F2BEA" w:rsidRDefault="00881D74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(1,423,989</w:t>
            </w:r>
            <w:r w:rsidR="00DF43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(1,851,490)</w:t>
            </w:r>
          </w:p>
        </w:tc>
      </w:tr>
      <w:tr w:rsidR="00DF4355" w:rsidRPr="00A85EAA" w:rsidTr="00DF4355">
        <w:tc>
          <w:tcPr>
            <w:tcW w:w="5126" w:type="dxa"/>
            <w:tcBorders>
              <w:top w:val="nil"/>
              <w:bottom w:val="nil"/>
            </w:tcBorders>
          </w:tcPr>
          <w:p w:rsidR="00DF4355" w:rsidRPr="00EE7452" w:rsidRDefault="00B3409F" w:rsidP="00B3409F">
            <w:pPr>
              <w:tabs>
                <w:tab w:val="left" w:pos="711"/>
              </w:tabs>
              <w:ind w:firstLine="171"/>
              <w:jc w:val="both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266428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266428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266428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266428">
              <w:rPr>
                <w:rFonts w:ascii="Angsana New" w:hAnsi="Angsana New" w:cs="Angsana New" w:hint="cs"/>
                <w:sz w:val="29"/>
                <w:szCs w:val="29"/>
                <w:cs/>
              </w:rPr>
              <w:t>ลดลงจากการลดค่าเช่า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DF4355" w:rsidRDefault="00B3409F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(25,850)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F4355" w:rsidRDefault="00DF4355" w:rsidP="00DF4355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AA0D43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AA0D43" w:rsidRPr="004F2BEA" w:rsidRDefault="00AA0D43" w:rsidP="005713C5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หนี้สินตามสัญญาเช่าปลาย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0D43" w:rsidRPr="004F2BEA" w:rsidRDefault="00B3409F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194,16</w:t>
            </w:r>
            <w:r w:rsidR="00881D7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1,644,005</w:t>
            </w:r>
          </w:p>
        </w:tc>
      </w:tr>
      <w:tr w:rsidR="00AA0D43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AA0D43" w:rsidRPr="004F2BEA" w:rsidRDefault="00AA0D43" w:rsidP="005713C5">
            <w:pPr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ดอกเบี้ยรอตัดจ่าย ณ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วันที่ </w:t>
            </w: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1 มกราคม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vAlign w:val="center"/>
          </w:tcPr>
          <w:p w:rsidR="00AA0D43" w:rsidRPr="004F2BEA" w:rsidRDefault="00AA0D43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0D43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AA0D43" w:rsidRPr="004F2BEA" w:rsidRDefault="00AA0D43" w:rsidP="005713C5">
            <w:pPr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ตามมาตรฐานการรายงานทางการเงินเดิม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AA0D43" w:rsidRPr="004F2BEA" w:rsidRDefault="00B3409F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45,820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113,046</w:t>
            </w:r>
          </w:p>
        </w:tc>
      </w:tr>
      <w:tr w:rsidR="00AA0D43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AA0D43" w:rsidRPr="004F2BEA" w:rsidRDefault="00AA0D43" w:rsidP="005713C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ผลกระทบจากการนำมาตรฐานการรายงานทางการเงินฉบับที่ 16 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AA0D43" w:rsidRPr="004F2BEA" w:rsidRDefault="00AA0D43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A0D43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AA0D43" w:rsidRPr="004F2BEA" w:rsidRDefault="00AA0D43" w:rsidP="005713C5">
            <w:pPr>
              <w:pStyle w:val="af"/>
              <w:tabs>
                <w:tab w:val="left" w:pos="-426"/>
              </w:tabs>
              <w:ind w:left="0" w:right="29" w:firstLine="17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มาถือปฏิบัติใช้ ณ วันที่ 1 มกราคม 2563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AA0D43" w:rsidRPr="004F2BEA" w:rsidRDefault="00B3409F" w:rsidP="00B3409F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42,996</w:t>
            </w:r>
          </w:p>
        </w:tc>
      </w:tr>
      <w:tr w:rsidR="00AA0D43" w:rsidRPr="00A85EAA" w:rsidTr="00B3409F">
        <w:tc>
          <w:tcPr>
            <w:tcW w:w="5126" w:type="dxa"/>
            <w:tcBorders>
              <w:top w:val="nil"/>
              <w:bottom w:val="nil"/>
            </w:tcBorders>
          </w:tcPr>
          <w:p w:rsidR="00AA0D43" w:rsidRPr="004F2BEA" w:rsidRDefault="00AA0D43" w:rsidP="005713C5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E7452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ดอกเบี้ยจ่าย</w:t>
            </w:r>
            <w:r w:rsidRPr="00EE7452">
              <w:rPr>
                <w:rFonts w:ascii="Angsana New" w:hAnsi="Angsana New" w:cs="Angsana New" w:hint="cs"/>
                <w:sz w:val="29"/>
                <w:szCs w:val="29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AA0D43" w:rsidRPr="004F2BEA" w:rsidRDefault="00B3409F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(40,184)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(110,222)</w:t>
            </w:r>
          </w:p>
        </w:tc>
      </w:tr>
      <w:tr w:rsidR="00B3409F" w:rsidRPr="00A85EAA" w:rsidTr="00B3409F">
        <w:tc>
          <w:tcPr>
            <w:tcW w:w="5126" w:type="dxa"/>
            <w:tcBorders>
              <w:top w:val="nil"/>
              <w:bottom w:val="nil"/>
            </w:tcBorders>
          </w:tcPr>
          <w:p w:rsidR="00B3409F" w:rsidRPr="00EE7452" w:rsidRDefault="00B3409F" w:rsidP="005713C5">
            <w:pPr>
              <w:tabs>
                <w:tab w:val="left" w:pos="711"/>
              </w:tabs>
              <w:ind w:firstLine="171"/>
              <w:jc w:val="both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266428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266428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266428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266428">
              <w:rPr>
                <w:rFonts w:ascii="Angsana New" w:hAnsi="Angsana New" w:cs="Angsana New" w:hint="cs"/>
                <w:sz w:val="29"/>
                <w:szCs w:val="29"/>
                <w:cs/>
              </w:rPr>
              <w:t>ลดลงจากการลดค่าเช่า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B3409F" w:rsidRDefault="00B3409F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3409F" w:rsidRDefault="00B3409F" w:rsidP="00B3409F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AA0D43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AA0D43" w:rsidRPr="004F2BEA" w:rsidRDefault="00AA0D43" w:rsidP="005713C5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ดอกเบี้ยรอตัดจ่ายปลาย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0D43" w:rsidRPr="004F2BEA" w:rsidRDefault="00B3409F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5,558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45,820</w:t>
            </w:r>
          </w:p>
        </w:tc>
      </w:tr>
      <w:tr w:rsidR="00AA0D43" w:rsidRPr="00A85EAA" w:rsidTr="00537A46">
        <w:tc>
          <w:tcPr>
            <w:tcW w:w="5126" w:type="dxa"/>
            <w:tcBorders>
              <w:top w:val="single" w:sz="4" w:space="0" w:color="auto"/>
              <w:bottom w:val="nil"/>
            </w:tcBorders>
          </w:tcPr>
          <w:p w:rsidR="00AA0D43" w:rsidRPr="004F2BEA" w:rsidRDefault="00AA0D43" w:rsidP="005713C5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vAlign w:val="center"/>
          </w:tcPr>
          <w:p w:rsidR="00AA0D43" w:rsidRPr="004F2BEA" w:rsidRDefault="00B3409F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188,60</w:t>
            </w:r>
            <w:r w:rsidR="00881D7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1,598,185</w:t>
            </w:r>
          </w:p>
        </w:tc>
      </w:tr>
      <w:tr w:rsidR="00AA0D43" w:rsidRPr="00A85EAA" w:rsidTr="00537A46">
        <w:tc>
          <w:tcPr>
            <w:tcW w:w="5126" w:type="dxa"/>
            <w:tcBorders>
              <w:top w:val="nil"/>
              <w:bottom w:val="single" w:sz="4" w:space="0" w:color="auto"/>
            </w:tcBorders>
          </w:tcPr>
          <w:p w:rsidR="00AA0D43" w:rsidRPr="004F2BEA" w:rsidRDefault="00AA0D43" w:rsidP="00C2058D">
            <w:pPr>
              <w:tabs>
                <w:tab w:val="left" w:pos="711"/>
              </w:tabs>
              <w:ind w:firstLine="2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56DC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756DC4">
              <w:rPr>
                <w:rFonts w:ascii="Angsana New" w:hAnsi="Angsana New" w:cs="Angsana New"/>
                <w:cs/>
              </w:rPr>
              <w:tab/>
            </w:r>
            <w:r w:rsidRPr="00756DC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หนี้สินตามสัญญาเช่าที่ถึงกำหนดชำระภายใน 1 ปี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AA0D43" w:rsidRPr="004F2BEA" w:rsidRDefault="00031DE4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(137,090</w:t>
            </w:r>
            <w:r w:rsidR="00B3409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(1,409,577)</w:t>
            </w:r>
          </w:p>
        </w:tc>
      </w:tr>
      <w:tr w:rsidR="00AA0D43" w:rsidRPr="00A85EAA" w:rsidTr="00537A46">
        <w:tc>
          <w:tcPr>
            <w:tcW w:w="5126" w:type="dxa"/>
            <w:tcBorders>
              <w:top w:val="single" w:sz="4" w:space="0" w:color="auto"/>
            </w:tcBorders>
          </w:tcPr>
          <w:p w:rsidR="00AA0D43" w:rsidRPr="004F2BEA" w:rsidRDefault="00AA0D43" w:rsidP="005713C5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 – สุทธิ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vAlign w:val="center"/>
          </w:tcPr>
          <w:p w:rsidR="00AA0D43" w:rsidRPr="004F2BEA" w:rsidRDefault="00B3409F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51,51</w:t>
            </w:r>
            <w:r w:rsidR="00692B4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0D43" w:rsidRPr="004F2BEA" w:rsidRDefault="00AA0D43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188,608</w:t>
            </w:r>
          </w:p>
        </w:tc>
      </w:tr>
    </w:tbl>
    <w:p w:rsidR="005713C5" w:rsidRPr="00C51158" w:rsidRDefault="005713C5" w:rsidP="005713C5">
      <w:pPr>
        <w:ind w:left="720" w:right="-13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5713C5" w:rsidRPr="00C51158" w:rsidRDefault="005713C5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1158">
        <w:rPr>
          <w:rFonts w:ascii="Angsana New" w:hAnsi="Angsana New" w:cs="Angsana New" w:hint="cs"/>
          <w:sz w:val="32"/>
          <w:szCs w:val="32"/>
          <w:cs/>
        </w:rPr>
        <w:t>บริษัทมีดอกเ</w:t>
      </w:r>
      <w:r>
        <w:rPr>
          <w:rFonts w:ascii="Angsana New" w:hAnsi="Angsana New" w:cs="Angsana New" w:hint="cs"/>
          <w:sz w:val="32"/>
          <w:szCs w:val="32"/>
          <w:cs/>
        </w:rPr>
        <w:t>บี้ยจ่ายจากหนี้สินตามสัญญาเช่าที่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</w:rPr>
        <w:t>256</w:t>
      </w:r>
      <w:r w:rsidR="00AA0D43">
        <w:rPr>
          <w:rFonts w:ascii="Angsana New" w:hAnsi="Angsana New" w:cs="Angsana New"/>
          <w:spacing w:val="-2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0D43">
        <w:rPr>
          <w:rFonts w:ascii="Angsana New" w:hAnsi="Angsana New" w:cs="Angsana New" w:hint="cs"/>
          <w:sz w:val="32"/>
          <w:szCs w:val="32"/>
          <w:cs/>
        </w:rPr>
        <w:t>และ 2563</w:t>
      </w:r>
      <w:r w:rsidR="00B247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409F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2705DD" w:rsidRPr="00B3409F">
        <w:rPr>
          <w:rFonts w:ascii="Angsana New" w:hAnsi="Angsana New" w:cs="Angsana New"/>
          <w:sz w:val="32"/>
          <w:szCs w:val="32"/>
        </w:rPr>
        <w:t>0.</w:t>
      </w:r>
      <w:r w:rsidR="00B3409F" w:rsidRPr="00B3409F">
        <w:rPr>
          <w:rFonts w:ascii="Angsana New" w:hAnsi="Angsana New" w:cs="Angsana New"/>
          <w:sz w:val="32"/>
          <w:szCs w:val="32"/>
        </w:rPr>
        <w:t>04</w:t>
      </w:r>
      <w:r w:rsidRPr="002705DD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C511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486A">
        <w:rPr>
          <w:rFonts w:ascii="Angsana New" w:hAnsi="Angsana New" w:cs="Angsana New" w:hint="cs"/>
          <w:sz w:val="32"/>
          <w:szCs w:val="32"/>
          <w:cs/>
        </w:rPr>
        <w:t>และ 0.11</w:t>
      </w:r>
      <w:r w:rsidR="00B24799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:rsidR="001267D0" w:rsidRPr="005D37ED" w:rsidRDefault="001267D0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5D37ED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="005D37ED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Pr="005D37ED">
        <w:rPr>
          <w:rFonts w:ascii="Angsana New" w:hAnsi="Angsana New" w:cs="Angsana New" w:hint="cs"/>
          <w:sz w:val="32"/>
          <w:szCs w:val="32"/>
          <w:cs/>
        </w:rPr>
        <w:t>มีกำหนดชำระเป็นรายเดือน ซึ่งจะเสร็จสิ้นภายในปี 256</w:t>
      </w:r>
      <w:r w:rsidR="00910937" w:rsidRPr="005D37ED">
        <w:rPr>
          <w:rFonts w:ascii="Angsana New" w:hAnsi="Angsana New" w:cs="Angsana New"/>
          <w:sz w:val="32"/>
          <w:szCs w:val="32"/>
        </w:rPr>
        <w:t>6</w:t>
      </w:r>
    </w:p>
    <w:p w:rsidR="001267D0" w:rsidRDefault="001267D0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5D37ED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5D37ED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:rsidR="00BA486A" w:rsidRDefault="00BA486A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5682A" w:rsidRDefault="0035682A" w:rsidP="002E027E">
      <w:pPr>
        <w:pStyle w:val="af"/>
        <w:numPr>
          <w:ilvl w:val="0"/>
          <w:numId w:val="1"/>
        </w:numPr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0112BB">
        <w:rPr>
          <w:rFonts w:ascii="Angsana New" w:hAnsi="Angsana New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:rsidR="0035682A" w:rsidRPr="00E10E30" w:rsidRDefault="0035682A" w:rsidP="002E027E">
      <w:pPr>
        <w:jc w:val="right"/>
        <w:rPr>
          <w:rFonts w:ascii="Angsana New" w:hAnsi="Angsana New" w:cs="Angsana New"/>
          <w:sz w:val="32"/>
          <w:szCs w:val="32"/>
          <w:cs/>
        </w:rPr>
      </w:pPr>
      <w:r w:rsidRPr="00E10E30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E10E30">
        <w:rPr>
          <w:rFonts w:ascii="Angsana New" w:hAnsi="Angsana New" w:cs="Angsana New"/>
          <w:sz w:val="32"/>
          <w:szCs w:val="32"/>
        </w:rPr>
        <w:t xml:space="preserve">: </w:t>
      </w:r>
      <w:r w:rsidRPr="00E10E30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884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92"/>
        <w:gridCol w:w="1806"/>
        <w:gridCol w:w="1949"/>
      </w:tblGrid>
      <w:tr w:rsidR="0035682A" w:rsidRPr="000112BB" w:rsidTr="00617CBF">
        <w:trPr>
          <w:trHeight w:val="562"/>
        </w:trPr>
        <w:tc>
          <w:tcPr>
            <w:tcW w:w="5092" w:type="dxa"/>
            <w:vMerge w:val="restart"/>
            <w:vAlign w:val="center"/>
          </w:tcPr>
          <w:p w:rsidR="0035682A" w:rsidRPr="00E10E30" w:rsidRDefault="0035682A" w:rsidP="00E10E30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755" w:type="dxa"/>
            <w:gridSpan w:val="2"/>
            <w:tcBorders>
              <w:bottom w:val="single" w:sz="4" w:space="0" w:color="auto"/>
            </w:tcBorders>
            <w:vAlign w:val="center"/>
          </w:tcPr>
          <w:p w:rsidR="0035682A" w:rsidRPr="00E10E30" w:rsidRDefault="0035682A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682A" w:rsidRPr="000112BB" w:rsidTr="00617CBF">
        <w:trPr>
          <w:trHeight w:val="413"/>
        </w:trPr>
        <w:tc>
          <w:tcPr>
            <w:tcW w:w="5092" w:type="dxa"/>
            <w:vMerge/>
            <w:tcBorders>
              <w:bottom w:val="single" w:sz="4" w:space="0" w:color="auto"/>
            </w:tcBorders>
            <w:vAlign w:val="center"/>
          </w:tcPr>
          <w:p w:rsidR="0035682A" w:rsidRPr="00E10E30" w:rsidRDefault="0035682A" w:rsidP="0035682A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35682A" w:rsidRPr="00E10E30" w:rsidRDefault="00EF1DA2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A486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:rsidR="0035682A" w:rsidRPr="00E10E30" w:rsidRDefault="00EF1DA2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A486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5682A" w:rsidRPr="000112BB" w:rsidTr="00617CBF">
        <w:trPr>
          <w:trHeight w:val="420"/>
        </w:trPr>
        <w:tc>
          <w:tcPr>
            <w:tcW w:w="5092" w:type="dxa"/>
            <w:tcBorders>
              <w:bottom w:val="nil"/>
            </w:tcBorders>
          </w:tcPr>
          <w:p w:rsidR="0035682A" w:rsidRPr="00E10E30" w:rsidRDefault="0035682A" w:rsidP="0035682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ภาระผูกพันตามโครงการผลประโยชน์</w:t>
            </w:r>
          </w:p>
        </w:tc>
        <w:tc>
          <w:tcPr>
            <w:tcW w:w="1806" w:type="dxa"/>
            <w:tcBorders>
              <w:bottom w:val="nil"/>
            </w:tcBorders>
          </w:tcPr>
          <w:p w:rsidR="0035682A" w:rsidRPr="00E10E30" w:rsidRDefault="0035682A" w:rsidP="0035682A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49" w:type="dxa"/>
            <w:tcBorders>
              <w:bottom w:val="nil"/>
            </w:tcBorders>
          </w:tcPr>
          <w:p w:rsidR="0035682A" w:rsidRPr="00E10E30" w:rsidRDefault="0035682A" w:rsidP="0035682A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A486A" w:rsidRPr="000112BB" w:rsidTr="00617CBF">
        <w:trPr>
          <w:trHeight w:val="420"/>
        </w:trPr>
        <w:tc>
          <w:tcPr>
            <w:tcW w:w="5092" w:type="dxa"/>
            <w:tcBorders>
              <w:top w:val="nil"/>
              <w:bottom w:val="nil"/>
            </w:tcBorders>
          </w:tcPr>
          <w:p w:rsidR="00BA486A" w:rsidRPr="00E10E30" w:rsidRDefault="00BA486A" w:rsidP="00243E91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มูลค่าหนี้สิน ณ ต้นปี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BA486A" w:rsidRPr="00E10E30" w:rsidRDefault="0087538E" w:rsidP="00243E91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98,899,365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BA486A" w:rsidRPr="00E10E30" w:rsidRDefault="00BA486A" w:rsidP="0040662C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84,628,334</w:t>
            </w:r>
          </w:p>
        </w:tc>
      </w:tr>
      <w:tr w:rsidR="00BA486A" w:rsidRPr="000112BB" w:rsidTr="00617CBF">
        <w:trPr>
          <w:trHeight w:val="420"/>
        </w:trPr>
        <w:tc>
          <w:tcPr>
            <w:tcW w:w="5092" w:type="dxa"/>
            <w:tcBorders>
              <w:top w:val="nil"/>
              <w:bottom w:val="nil"/>
            </w:tcBorders>
          </w:tcPr>
          <w:p w:rsidR="00BA486A" w:rsidRPr="00E10E30" w:rsidRDefault="00BA486A" w:rsidP="0035682A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ต้นทุนบริการในปัจจุบัน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BA486A" w:rsidRPr="00E10E30" w:rsidRDefault="0087538E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10,245,154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BA486A" w:rsidRPr="00E10E30" w:rsidRDefault="00BA486A" w:rsidP="0040662C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12,781,129</w:t>
            </w:r>
          </w:p>
        </w:tc>
      </w:tr>
      <w:tr w:rsidR="00BA486A" w:rsidRPr="000112BB" w:rsidTr="00617CBF">
        <w:trPr>
          <w:trHeight w:val="420"/>
        </w:trPr>
        <w:tc>
          <w:tcPr>
            <w:tcW w:w="5092" w:type="dxa"/>
            <w:tcBorders>
              <w:top w:val="nil"/>
              <w:bottom w:val="nil"/>
            </w:tcBorders>
          </w:tcPr>
          <w:p w:rsidR="00BA486A" w:rsidRPr="00E10E30" w:rsidRDefault="00BA486A" w:rsidP="0035682A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BA486A" w:rsidRPr="00E10E30" w:rsidRDefault="0087538E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931,553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BA486A" w:rsidRPr="00E10E30" w:rsidRDefault="00BA486A" w:rsidP="0040662C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2,318,880</w:t>
            </w:r>
          </w:p>
        </w:tc>
      </w:tr>
      <w:tr w:rsidR="00617CBF" w:rsidRPr="000112BB" w:rsidTr="00617CBF">
        <w:trPr>
          <w:trHeight w:val="420"/>
        </w:trPr>
        <w:tc>
          <w:tcPr>
            <w:tcW w:w="5092" w:type="dxa"/>
            <w:tcBorders>
              <w:top w:val="nil"/>
              <w:bottom w:val="nil"/>
            </w:tcBorders>
          </w:tcPr>
          <w:p w:rsidR="00617CBF" w:rsidRPr="00B53562" w:rsidRDefault="00617CBF" w:rsidP="0040662C">
            <w:pPr>
              <w:tabs>
                <w:tab w:val="left" w:pos="284"/>
                <w:tab w:val="left" w:pos="743"/>
                <w:tab w:val="left" w:pos="1890"/>
              </w:tabs>
              <w:spacing w:line="233" w:lineRule="auto"/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B5356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5356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17CB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ผลกำไรจากการประมาณการตามหลักคณิตศาสตร์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617CBF" w:rsidRPr="00E10E30" w:rsidRDefault="00617CBF" w:rsidP="002705DD">
            <w:pPr>
              <w:tabs>
                <w:tab w:val="decimal" w:pos="104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617CBF" w:rsidRPr="00E10E30" w:rsidRDefault="00617CBF" w:rsidP="0040662C">
            <w:pPr>
              <w:tabs>
                <w:tab w:val="decimal" w:pos="104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7CBF" w:rsidRPr="000112BB" w:rsidTr="00617CBF">
        <w:trPr>
          <w:trHeight w:val="420"/>
        </w:trPr>
        <w:tc>
          <w:tcPr>
            <w:tcW w:w="5092" w:type="dxa"/>
            <w:tcBorders>
              <w:top w:val="nil"/>
              <w:bottom w:val="nil"/>
            </w:tcBorders>
          </w:tcPr>
          <w:p w:rsidR="00617CBF" w:rsidRPr="00B53562" w:rsidRDefault="00617CBF" w:rsidP="0040662C">
            <w:pPr>
              <w:tabs>
                <w:tab w:val="left" w:pos="284"/>
                <w:tab w:val="left" w:pos="743"/>
                <w:tab w:val="left" w:pos="1890"/>
              </w:tabs>
              <w:spacing w:line="233" w:lineRule="auto"/>
              <w:ind w:firstLine="7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53562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B5356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53562">
              <w:rPr>
                <w:rFonts w:ascii="Angsana New" w:hAnsi="Angsana New" w:cs="Angsana New" w:hint="cs"/>
                <w:sz w:val="32"/>
                <w:szCs w:val="32"/>
                <w:cs/>
              </w:rPr>
              <w:t>ประกันภัย (รับรู้ในกำไรขาดทุนเบ็ดเสร็จอื่น)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617CBF" w:rsidRPr="00E10E30" w:rsidRDefault="0087538E" w:rsidP="0087538E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(9,258,051)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617CBF" w:rsidRPr="00E10E30" w:rsidRDefault="008E6DDD" w:rsidP="0040662C">
            <w:pPr>
              <w:tabs>
                <w:tab w:val="decimal" w:pos="104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617CBF" w:rsidRPr="000112BB" w:rsidTr="00617CBF">
        <w:trPr>
          <w:trHeight w:val="420"/>
        </w:trPr>
        <w:tc>
          <w:tcPr>
            <w:tcW w:w="5092" w:type="dxa"/>
            <w:tcBorders>
              <w:top w:val="nil"/>
              <w:bottom w:val="single" w:sz="4" w:space="0" w:color="auto"/>
            </w:tcBorders>
          </w:tcPr>
          <w:p w:rsidR="00617CBF" w:rsidRPr="00E10E30" w:rsidRDefault="00617CBF" w:rsidP="0035682A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617CBF" w:rsidRPr="00E10E30" w:rsidRDefault="0087538E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(4,170,053)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617CBF" w:rsidRPr="00E10E30" w:rsidRDefault="00617CBF" w:rsidP="0040662C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(828,978)</w:t>
            </w:r>
          </w:p>
        </w:tc>
      </w:tr>
      <w:tr w:rsidR="00617CBF" w:rsidRPr="000112BB" w:rsidTr="00617CBF">
        <w:trPr>
          <w:trHeight w:val="420"/>
        </w:trPr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:rsidR="00617CBF" w:rsidRPr="00E10E30" w:rsidRDefault="00617CBF" w:rsidP="0035682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:rsidR="00617CBF" w:rsidRPr="00E10E30" w:rsidRDefault="0087538E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96,647,968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:rsidR="00617CBF" w:rsidRPr="00E10E30" w:rsidRDefault="00617CBF" w:rsidP="0040662C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98,899,365</w:t>
            </w:r>
          </w:p>
        </w:tc>
      </w:tr>
    </w:tbl>
    <w:p w:rsidR="00011FA3" w:rsidRPr="00011FA3" w:rsidRDefault="00011FA3" w:rsidP="00BC6FD4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16"/>
          <w:szCs w:val="16"/>
          <w:lang w:val="en-GB" w:eastAsia="zh-CN"/>
        </w:rPr>
      </w:pPr>
    </w:p>
    <w:p w:rsidR="00BC6FD4" w:rsidRDefault="00BC6FD4" w:rsidP="002E027E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32"/>
          <w:szCs w:val="32"/>
          <w:lang w:val="en-GB" w:eastAsia="zh-CN"/>
        </w:rPr>
      </w:pPr>
      <w:r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</w:t>
      </w:r>
      <w:r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มีค่าใช้จ่ายผลประโยชน์ระยะยาวพนักงาน 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2F37CC">
        <w:rPr>
          <w:rFonts w:ascii="Angsana New" w:hAnsi="Angsana New" w:cs="Angsana New"/>
          <w:sz w:val="32"/>
          <w:szCs w:val="32"/>
          <w:cs/>
        </w:rPr>
        <w:t>สำหรับปีสิ้นสุด</w:t>
      </w: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17CBF"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 xml:space="preserve"> </w:t>
      </w:r>
      <w:r w:rsidR="00617CBF">
        <w:rPr>
          <w:rFonts w:ascii="Angsana New" w:hAnsi="Angsana New" w:cs="Angsana New" w:hint="cs"/>
          <w:sz w:val="32"/>
          <w:szCs w:val="32"/>
          <w:cs/>
          <w:lang w:val="en-GB" w:eastAsia="zh-CN"/>
        </w:rPr>
        <w:t>และ 2563</w:t>
      </w:r>
      <w:r w:rsidR="00845D8D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 </w:t>
      </w:r>
      <w:r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:rsidR="00E10E30" w:rsidRPr="00CB49D0" w:rsidRDefault="00E10E30" w:rsidP="00E10E30">
      <w:pPr>
        <w:pStyle w:val="af"/>
        <w:tabs>
          <w:tab w:val="left" w:pos="720"/>
        </w:tabs>
        <w:spacing w:before="60" w:line="228" w:lineRule="auto"/>
        <w:ind w:left="706" w:right="29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92"/>
        <w:gridCol w:w="1860"/>
        <w:gridCol w:w="1861"/>
      </w:tblGrid>
      <w:tr w:rsidR="00E10E30" w:rsidRPr="00CB49D0" w:rsidTr="00617CBF">
        <w:trPr>
          <w:trHeight w:val="432"/>
        </w:trPr>
        <w:tc>
          <w:tcPr>
            <w:tcW w:w="5092" w:type="dxa"/>
            <w:vMerge w:val="restart"/>
            <w:vAlign w:val="center"/>
          </w:tcPr>
          <w:p w:rsidR="00E10E30" w:rsidRPr="00CB49D0" w:rsidRDefault="00E10E30" w:rsidP="00E10E30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721" w:type="dxa"/>
            <w:gridSpan w:val="2"/>
            <w:tcBorders>
              <w:right w:val="single" w:sz="4" w:space="0" w:color="auto"/>
            </w:tcBorders>
          </w:tcPr>
          <w:p w:rsidR="00E10E30" w:rsidRPr="00CB49D0" w:rsidRDefault="00E10E30" w:rsidP="00E10E3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10E30" w:rsidRPr="00CB49D0" w:rsidTr="00617CBF">
        <w:trPr>
          <w:trHeight w:val="432"/>
        </w:trPr>
        <w:tc>
          <w:tcPr>
            <w:tcW w:w="5092" w:type="dxa"/>
            <w:vMerge/>
            <w:tcBorders>
              <w:bottom w:val="nil"/>
            </w:tcBorders>
          </w:tcPr>
          <w:p w:rsidR="00E10E30" w:rsidRPr="00CB49D0" w:rsidRDefault="00E10E30" w:rsidP="00E10E3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17CB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861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17CB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617CBF" w:rsidRPr="00CB49D0" w:rsidTr="00617CBF">
        <w:trPr>
          <w:trHeight w:val="432"/>
        </w:trPr>
        <w:tc>
          <w:tcPr>
            <w:tcW w:w="5092" w:type="dxa"/>
            <w:tcBorders>
              <w:bottom w:val="nil"/>
            </w:tcBorders>
          </w:tcPr>
          <w:p w:rsidR="00617CBF" w:rsidRPr="00CB49D0" w:rsidRDefault="00617CBF" w:rsidP="00E10E3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186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617CBF" w:rsidRPr="00CB49D0" w:rsidRDefault="005A2E81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7,633,434</w:t>
            </w:r>
          </w:p>
        </w:tc>
        <w:tc>
          <w:tcPr>
            <w:tcW w:w="1861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617CBF" w:rsidRPr="00CB49D0" w:rsidRDefault="00617CBF" w:rsidP="0040662C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8,888,365</w:t>
            </w:r>
          </w:p>
        </w:tc>
      </w:tr>
      <w:tr w:rsidR="00617CBF" w:rsidRPr="00CB49D0" w:rsidTr="00617CBF">
        <w:trPr>
          <w:trHeight w:val="432"/>
        </w:trPr>
        <w:tc>
          <w:tcPr>
            <w:tcW w:w="5092" w:type="dxa"/>
            <w:tcBorders>
              <w:top w:val="nil"/>
              <w:bottom w:val="nil"/>
            </w:tcBorders>
          </w:tcPr>
          <w:p w:rsidR="00617CBF" w:rsidRPr="00CB49D0" w:rsidRDefault="00617CBF" w:rsidP="00E10E3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8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17CBF" w:rsidRPr="00CB49D0" w:rsidRDefault="005A2E81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927,751</w:t>
            </w:r>
          </w:p>
        </w:tc>
        <w:tc>
          <w:tcPr>
            <w:tcW w:w="186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17CBF" w:rsidRPr="00CB49D0" w:rsidRDefault="00617CBF" w:rsidP="0040662C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970</w:t>
            </w:r>
            <w:r w:rsidRPr="00CB49D0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853</w:t>
            </w:r>
          </w:p>
        </w:tc>
      </w:tr>
      <w:tr w:rsidR="00617CBF" w:rsidRPr="00CB49D0" w:rsidTr="00617CBF">
        <w:trPr>
          <w:trHeight w:val="432"/>
        </w:trPr>
        <w:tc>
          <w:tcPr>
            <w:tcW w:w="5092" w:type="dxa"/>
            <w:tcBorders>
              <w:top w:val="nil"/>
            </w:tcBorders>
          </w:tcPr>
          <w:p w:rsidR="00617CBF" w:rsidRPr="00CB49D0" w:rsidRDefault="00617CBF" w:rsidP="00E10E3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8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617CBF" w:rsidRPr="00CB49D0" w:rsidRDefault="005A2E81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2,615,522</w:t>
            </w:r>
          </w:p>
        </w:tc>
        <w:tc>
          <w:tcPr>
            <w:tcW w:w="1861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617CBF" w:rsidRPr="00CB49D0" w:rsidRDefault="00617CBF" w:rsidP="0040662C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5,240,791</w:t>
            </w:r>
          </w:p>
        </w:tc>
      </w:tr>
      <w:tr w:rsidR="00617CBF" w:rsidRPr="00CB49D0" w:rsidTr="00617CBF">
        <w:trPr>
          <w:trHeight w:val="432"/>
        </w:trPr>
        <w:tc>
          <w:tcPr>
            <w:tcW w:w="5092" w:type="dxa"/>
          </w:tcPr>
          <w:p w:rsidR="00617CBF" w:rsidRPr="00CB49D0" w:rsidRDefault="00617CBF" w:rsidP="00A4375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shd w:val="clear" w:color="auto" w:fill="auto"/>
          </w:tcPr>
          <w:p w:rsidR="00617CBF" w:rsidRPr="00CB49D0" w:rsidRDefault="005A2E81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11,176,707</w:t>
            </w:r>
          </w:p>
        </w:tc>
        <w:tc>
          <w:tcPr>
            <w:tcW w:w="1861" w:type="dxa"/>
            <w:tcBorders>
              <w:right w:val="single" w:sz="4" w:space="0" w:color="auto"/>
            </w:tcBorders>
            <w:shd w:val="clear" w:color="auto" w:fill="auto"/>
          </w:tcPr>
          <w:p w:rsidR="00617CBF" w:rsidRPr="00CB49D0" w:rsidRDefault="00617CBF" w:rsidP="0040662C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15,100,009</w:t>
            </w:r>
          </w:p>
        </w:tc>
      </w:tr>
    </w:tbl>
    <w:p w:rsidR="008674E9" w:rsidRPr="005715E2" w:rsidRDefault="008674E9" w:rsidP="008674E9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35682A" w:rsidRDefault="0035682A" w:rsidP="00E13810">
      <w:pPr>
        <w:spacing w:line="235" w:lineRule="auto"/>
        <w:ind w:left="720" w:right="-14" w:firstLine="720"/>
        <w:jc w:val="thaiDistribute"/>
        <w:rPr>
          <w:rFonts w:ascii="Angsana New" w:hAnsi="Angsana New" w:cs="Angsana New"/>
          <w:sz w:val="32"/>
          <w:szCs w:val="32"/>
        </w:rPr>
      </w:pPr>
      <w:r w:rsidRPr="0096647A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1874"/>
        <w:gridCol w:w="1875"/>
      </w:tblGrid>
      <w:tr w:rsidR="004C6D59" w:rsidRPr="00ED7D2F" w:rsidTr="004C6D59">
        <w:trPr>
          <w:trHeight w:val="509"/>
        </w:trPr>
        <w:tc>
          <w:tcPr>
            <w:tcW w:w="5103" w:type="dxa"/>
            <w:vMerge w:val="restart"/>
            <w:vAlign w:val="center"/>
          </w:tcPr>
          <w:p w:rsidR="004C6D59" w:rsidRPr="006A5F60" w:rsidRDefault="004C6D59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749" w:type="dxa"/>
            <w:gridSpan w:val="2"/>
            <w:vAlign w:val="center"/>
          </w:tcPr>
          <w:p w:rsidR="004C6D59" w:rsidRPr="006A5F60" w:rsidRDefault="004C6D59" w:rsidP="004C6D59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C6D59" w:rsidRPr="00ED7D2F" w:rsidTr="004C6D59">
        <w:trPr>
          <w:trHeight w:val="417"/>
        </w:trPr>
        <w:tc>
          <w:tcPr>
            <w:tcW w:w="5103" w:type="dxa"/>
            <w:vMerge/>
            <w:vAlign w:val="center"/>
          </w:tcPr>
          <w:p w:rsidR="004C6D59" w:rsidRPr="006A5F60" w:rsidRDefault="004C6D59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74" w:type="dxa"/>
            <w:vAlign w:val="center"/>
          </w:tcPr>
          <w:p w:rsidR="004C6D59" w:rsidRPr="006A5F60" w:rsidRDefault="004C6D59" w:rsidP="004C6D5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875" w:type="dxa"/>
            <w:vAlign w:val="center"/>
          </w:tcPr>
          <w:p w:rsidR="004C6D59" w:rsidRPr="006A5F60" w:rsidRDefault="004C6D59" w:rsidP="004C6D5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4C6D59" w:rsidRPr="004934BA" w:rsidTr="004C6D59">
        <w:trPr>
          <w:trHeight w:val="383"/>
        </w:trPr>
        <w:tc>
          <w:tcPr>
            <w:tcW w:w="5103" w:type="dxa"/>
            <w:tcBorders>
              <w:bottom w:val="nil"/>
            </w:tcBorders>
          </w:tcPr>
          <w:p w:rsidR="004C6D59" w:rsidRPr="006A5F60" w:rsidRDefault="004C6D59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74" w:type="dxa"/>
            <w:tcBorders>
              <w:bottom w:val="nil"/>
            </w:tcBorders>
          </w:tcPr>
          <w:p w:rsidR="004C6D59" w:rsidRPr="003A76B0" w:rsidRDefault="004C6D59" w:rsidP="00B47713">
            <w:pPr>
              <w:tabs>
                <w:tab w:val="left" w:pos="1076"/>
              </w:tabs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1.05%</w:t>
            </w:r>
          </w:p>
        </w:tc>
        <w:tc>
          <w:tcPr>
            <w:tcW w:w="1875" w:type="dxa"/>
            <w:tcBorders>
              <w:bottom w:val="nil"/>
            </w:tcBorders>
          </w:tcPr>
          <w:p w:rsidR="004C6D59" w:rsidRPr="003A76B0" w:rsidRDefault="004C6D59" w:rsidP="00E13810">
            <w:pPr>
              <w:tabs>
                <w:tab w:val="left" w:pos="1076"/>
              </w:tabs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2.75</w:t>
            </w:r>
            <w:r w:rsidRPr="003A76B0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  <w:tr w:rsidR="004C6D59" w:rsidTr="004C6D59">
        <w:trPr>
          <w:trHeight w:val="371"/>
        </w:trPr>
        <w:tc>
          <w:tcPr>
            <w:tcW w:w="5103" w:type="dxa"/>
            <w:tcBorders>
              <w:top w:val="nil"/>
              <w:bottom w:val="nil"/>
            </w:tcBorders>
          </w:tcPr>
          <w:p w:rsidR="004C6D59" w:rsidRPr="006A5F60" w:rsidRDefault="004C6D59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4C6D59" w:rsidRPr="003A76B0" w:rsidRDefault="004C6D59" w:rsidP="00B47713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1-3%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4C6D59" w:rsidRPr="003A76B0" w:rsidRDefault="004C6D59" w:rsidP="00E13810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1-5</w:t>
            </w:r>
            <w:r w:rsidRPr="003A76B0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  <w:tr w:rsidR="004C6D59" w:rsidTr="004C6D59">
        <w:trPr>
          <w:trHeight w:val="363"/>
        </w:trPr>
        <w:tc>
          <w:tcPr>
            <w:tcW w:w="5103" w:type="dxa"/>
            <w:tcBorders>
              <w:top w:val="nil"/>
              <w:bottom w:val="nil"/>
            </w:tcBorders>
          </w:tcPr>
          <w:p w:rsidR="004C6D59" w:rsidRPr="006A5F60" w:rsidRDefault="004C6D59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อัตราคนพิการ</w:t>
            </w: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4C6D59" w:rsidRPr="003A76B0" w:rsidRDefault="004C6D59" w:rsidP="00B47713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4C6D59" w:rsidRPr="003A76B0" w:rsidRDefault="004C6D59" w:rsidP="00E13810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</w:tr>
      <w:tr w:rsidR="004C6D59" w:rsidTr="004C6D59">
        <w:trPr>
          <w:trHeight w:val="505"/>
        </w:trPr>
        <w:tc>
          <w:tcPr>
            <w:tcW w:w="5103" w:type="dxa"/>
            <w:tcBorders>
              <w:top w:val="nil"/>
              <w:bottom w:val="single" w:sz="4" w:space="0" w:color="auto"/>
            </w:tcBorders>
          </w:tcPr>
          <w:p w:rsidR="004C6D59" w:rsidRPr="006A5F60" w:rsidRDefault="004C6D59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74" w:type="dxa"/>
            <w:tcBorders>
              <w:top w:val="nil"/>
              <w:bottom w:val="single" w:sz="4" w:space="0" w:color="auto"/>
            </w:tcBorders>
          </w:tcPr>
          <w:p w:rsidR="004C6D59" w:rsidRPr="003A76B0" w:rsidRDefault="004C6D59" w:rsidP="00B47713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0-49%</w:t>
            </w:r>
          </w:p>
        </w:tc>
        <w:tc>
          <w:tcPr>
            <w:tcW w:w="1875" w:type="dxa"/>
            <w:tcBorders>
              <w:top w:val="nil"/>
              <w:bottom w:val="single" w:sz="4" w:space="0" w:color="auto"/>
            </w:tcBorders>
          </w:tcPr>
          <w:p w:rsidR="004C6D59" w:rsidRPr="003A76B0" w:rsidRDefault="004C6D59" w:rsidP="003A76B0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0-</w:t>
            </w:r>
            <w:r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3A76B0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</w:tbl>
    <w:p w:rsidR="004C6D59" w:rsidRDefault="004C6D59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35682A" w:rsidRDefault="0035682A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F73873">
        <w:rPr>
          <w:rFonts w:ascii="Angsana New" w:hAnsi="Angsana New" w:cs="Angsana New"/>
          <w:sz w:val="32"/>
          <w:szCs w:val="32"/>
          <w:cs/>
        </w:rPr>
        <w:lastRenderedPageBreak/>
        <w:t>การวิเคราะห์ความอ่อนไหวของข้อสมมติฐานหลัก</w:t>
      </w:r>
      <w:r>
        <w:rPr>
          <w:rFonts w:ascii="Angsana New" w:hAnsi="Angsana New" w:cs="Angsana New" w:hint="cs"/>
          <w:sz w:val="32"/>
          <w:szCs w:val="32"/>
          <w:cs/>
        </w:rPr>
        <w:t>ในการคำนวณ</w:t>
      </w:r>
    </w:p>
    <w:p w:rsidR="0035682A" w:rsidRPr="008D3FB2" w:rsidRDefault="0035682A" w:rsidP="00E13810">
      <w:pPr>
        <w:spacing w:line="235" w:lineRule="auto"/>
        <w:jc w:val="right"/>
        <w:rPr>
          <w:rFonts w:ascii="Angsana New" w:hAnsi="Angsana New" w:cs="Angsana New"/>
          <w:sz w:val="30"/>
          <w:szCs w:val="30"/>
          <w:cs/>
        </w:rPr>
      </w:pPr>
      <w:r w:rsidRPr="008D3FB2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8D3FB2">
        <w:rPr>
          <w:rFonts w:ascii="Angsana New" w:hAnsi="Angsana New" w:cs="Angsana New"/>
          <w:sz w:val="30"/>
          <w:szCs w:val="30"/>
        </w:rPr>
        <w:t xml:space="preserve">: </w:t>
      </w:r>
      <w:r w:rsidRPr="008D3FB2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1"/>
        <w:gridCol w:w="1854"/>
        <w:gridCol w:w="1854"/>
      </w:tblGrid>
      <w:tr w:rsidR="0035682A" w:rsidRPr="00ED7D2F" w:rsidTr="0035682A">
        <w:trPr>
          <w:trHeight w:val="451"/>
        </w:trPr>
        <w:tc>
          <w:tcPr>
            <w:tcW w:w="5231" w:type="dxa"/>
            <w:vMerge w:val="restart"/>
            <w:vAlign w:val="center"/>
          </w:tcPr>
          <w:p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708" w:type="dxa"/>
            <w:gridSpan w:val="2"/>
            <w:vAlign w:val="center"/>
          </w:tcPr>
          <w:p w:rsidR="0035682A" w:rsidRPr="00FF00CB" w:rsidRDefault="0035682A" w:rsidP="00E13810">
            <w:pPr>
              <w:spacing w:line="235" w:lineRule="auto"/>
              <w:ind w:left="-29" w:right="-144" w:hanging="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5682A" w:rsidRPr="00CF6D57" w:rsidTr="0035682A">
        <w:trPr>
          <w:trHeight w:val="418"/>
        </w:trPr>
        <w:tc>
          <w:tcPr>
            <w:tcW w:w="5231" w:type="dxa"/>
            <w:vMerge/>
            <w:vAlign w:val="center"/>
          </w:tcPr>
          <w:p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vAlign w:val="center"/>
          </w:tcPr>
          <w:p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lang w:eastAsia="zh-CN"/>
              </w:rPr>
              <w:t>256</w:t>
            </w:r>
            <w:r w:rsidR="00617CBF">
              <w:rPr>
                <w:rFonts w:ascii="Angsana New" w:hAnsi="Angsana New" w:cs="Angsana New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854" w:type="dxa"/>
            <w:vAlign w:val="center"/>
          </w:tcPr>
          <w:p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lang w:eastAsia="zh-CN"/>
              </w:rPr>
              <w:t>256</w:t>
            </w:r>
            <w:r w:rsidR="00617CBF">
              <w:rPr>
                <w:rFonts w:ascii="Angsana New" w:hAnsi="Angsana New" w:cs="Angsana New"/>
                <w:sz w:val="30"/>
                <w:szCs w:val="30"/>
                <w:lang w:eastAsia="zh-CN"/>
              </w:rPr>
              <w:t>3</w:t>
            </w:r>
          </w:p>
        </w:tc>
      </w:tr>
      <w:tr w:rsidR="0035682A" w:rsidRPr="00CF6D57" w:rsidTr="0035682A">
        <w:trPr>
          <w:trHeight w:val="383"/>
        </w:trPr>
        <w:tc>
          <w:tcPr>
            <w:tcW w:w="5231" w:type="dxa"/>
            <w:tcBorders>
              <w:bottom w:val="nil"/>
            </w:tcBorders>
          </w:tcPr>
          <w:p w:rsidR="0035682A" w:rsidRPr="005816AE" w:rsidRDefault="0035682A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854" w:type="dxa"/>
            <w:tcBorders>
              <w:bottom w:val="nil"/>
            </w:tcBorders>
          </w:tcPr>
          <w:p w:rsidR="0035682A" w:rsidRPr="00FF00CB" w:rsidRDefault="0035682A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tcBorders>
              <w:bottom w:val="nil"/>
            </w:tcBorders>
          </w:tcPr>
          <w:p w:rsidR="0035682A" w:rsidRPr="00FF00CB" w:rsidRDefault="0035682A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CBF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617CBF" w:rsidRPr="00FF00CB" w:rsidRDefault="00617CBF" w:rsidP="00E1381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3E43EB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8,037,382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40662C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7,954,165</w:t>
            </w:r>
          </w:p>
        </w:tc>
      </w:tr>
      <w:tr w:rsidR="00617CBF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617CBF" w:rsidRPr="00FF00CB" w:rsidRDefault="00617CBF" w:rsidP="00E1381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3E43EB" w:rsidP="00E1381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(7,068,191)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40662C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(6,988,170)</w:t>
            </w:r>
          </w:p>
        </w:tc>
      </w:tr>
      <w:tr w:rsidR="00617CBF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617CBF" w:rsidRPr="005816AE" w:rsidRDefault="00617CBF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E1381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40662C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CBF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617CBF" w:rsidRPr="00FF00CB" w:rsidRDefault="00617CBF" w:rsidP="00E1381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3E43EB" w:rsidP="00E1381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(7,305,648)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40662C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(8,598,402)</w:t>
            </w:r>
          </w:p>
        </w:tc>
      </w:tr>
      <w:tr w:rsidR="00617CBF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617CBF" w:rsidRPr="00FF00CB" w:rsidRDefault="00617CBF" w:rsidP="00E1381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3E43EB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8,162,351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40662C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9,678,285</w:t>
            </w:r>
          </w:p>
        </w:tc>
      </w:tr>
      <w:tr w:rsidR="00617CBF" w:rsidRPr="00CF6D57" w:rsidTr="0035682A">
        <w:trPr>
          <w:trHeight w:val="363"/>
        </w:trPr>
        <w:tc>
          <w:tcPr>
            <w:tcW w:w="5231" w:type="dxa"/>
            <w:tcBorders>
              <w:top w:val="nil"/>
              <w:bottom w:val="nil"/>
            </w:tcBorders>
          </w:tcPr>
          <w:p w:rsidR="00617CBF" w:rsidRPr="005816AE" w:rsidRDefault="00617CBF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อัตราการหมุนเวียน 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40662C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CBF" w:rsidRPr="00CF6D57" w:rsidTr="0035682A">
        <w:trPr>
          <w:trHeight w:val="363"/>
        </w:trPr>
        <w:tc>
          <w:tcPr>
            <w:tcW w:w="5231" w:type="dxa"/>
            <w:tcBorders>
              <w:top w:val="nil"/>
              <w:bottom w:val="nil"/>
            </w:tcBorders>
          </w:tcPr>
          <w:p w:rsidR="00617CBF" w:rsidRPr="00FF00CB" w:rsidRDefault="00617CBF" w:rsidP="00E1381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FF00C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3E43EB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2,031,992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40662C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1,921,038</w:t>
            </w:r>
          </w:p>
        </w:tc>
      </w:tr>
      <w:tr w:rsidR="00617CBF" w:rsidRPr="00CF6D57" w:rsidTr="00617CBF">
        <w:trPr>
          <w:trHeight w:val="317"/>
        </w:trPr>
        <w:tc>
          <w:tcPr>
            <w:tcW w:w="5231" w:type="dxa"/>
            <w:tcBorders>
              <w:top w:val="nil"/>
              <w:bottom w:val="single" w:sz="4" w:space="0" w:color="auto"/>
            </w:tcBorders>
          </w:tcPr>
          <w:p w:rsidR="00617CBF" w:rsidRPr="00FF00CB" w:rsidRDefault="00617CBF" w:rsidP="00E1381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single" w:sz="4" w:space="0" w:color="auto"/>
            </w:tcBorders>
          </w:tcPr>
          <w:p w:rsidR="00617CBF" w:rsidRPr="00FF00CB" w:rsidRDefault="005715E2" w:rsidP="00E85192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E43EB">
              <w:rPr>
                <w:rFonts w:ascii="Angsana New" w:hAnsi="Angsana New" w:cs="Angsana New"/>
                <w:sz w:val="30"/>
                <w:szCs w:val="30"/>
              </w:rPr>
              <w:t>7,396,025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4" w:type="dxa"/>
            <w:tcBorders>
              <w:top w:val="nil"/>
              <w:bottom w:val="single" w:sz="4" w:space="0" w:color="auto"/>
            </w:tcBorders>
          </w:tcPr>
          <w:p w:rsidR="00617CBF" w:rsidRPr="00FF00CB" w:rsidRDefault="00617CBF" w:rsidP="0040662C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(7,459,400)</w:t>
            </w:r>
          </w:p>
        </w:tc>
      </w:tr>
    </w:tbl>
    <w:p w:rsidR="0035682A" w:rsidRPr="007D37F8" w:rsidRDefault="0035682A" w:rsidP="00E13810">
      <w:pPr>
        <w:spacing w:line="235" w:lineRule="auto"/>
        <w:rPr>
          <w:rFonts w:ascii="Angsana New" w:hAnsi="Angsana New" w:cs="Angsana New"/>
          <w:sz w:val="32"/>
          <w:szCs w:val="32"/>
        </w:rPr>
      </w:pPr>
    </w:p>
    <w:p w:rsidR="005816AE" w:rsidRPr="007F1CC3" w:rsidRDefault="005816AE" w:rsidP="00E13810">
      <w:pPr>
        <w:pStyle w:val="af"/>
        <w:numPr>
          <w:ilvl w:val="0"/>
          <w:numId w:val="1"/>
        </w:numPr>
        <w:spacing w:line="235" w:lineRule="auto"/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7F1CC3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:rsidR="005816AE" w:rsidRPr="00E50553" w:rsidRDefault="005816AE" w:rsidP="00E13810">
      <w:pPr>
        <w:spacing w:line="235" w:lineRule="auto"/>
        <w:ind w:left="720" w:right="29" w:firstLine="273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:rsidR="005816AE" w:rsidRDefault="00C747FF" w:rsidP="00E13810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19</w:t>
      </w:r>
      <w:r w:rsidR="005816AE">
        <w:rPr>
          <w:rFonts w:ascii="Angsana New" w:hAnsi="Angsana New" w:cs="Angsana New"/>
          <w:b/>
          <w:bCs/>
          <w:spacing w:val="-4"/>
          <w:sz w:val="32"/>
          <w:szCs w:val="32"/>
        </w:rPr>
        <w:t>.1</w:t>
      </w:r>
      <w:r w:rsidR="005816AE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="005816AE" w:rsidRPr="003B04D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การจ่ายเงินปันผลและค่าตอบแทนกรรมการ</w:t>
      </w:r>
    </w:p>
    <w:p w:rsidR="00617CBF" w:rsidRDefault="00617CBF" w:rsidP="00617CBF">
      <w:pPr>
        <w:pStyle w:val="af"/>
        <w:spacing w:line="233" w:lineRule="auto"/>
        <w:ind w:right="29" w:firstLine="720"/>
        <w:jc w:val="thaiDistribute"/>
        <w:rPr>
          <w:rFonts w:ascii="Angsana New" w:hAnsi="Angsana New"/>
          <w:sz w:val="32"/>
          <w:szCs w:val="32"/>
        </w:rPr>
      </w:pPr>
      <w:r w:rsidRPr="004C5979">
        <w:rPr>
          <w:rFonts w:ascii="Angsana New" w:hAnsi="Angsana New" w:hint="cs"/>
          <w:sz w:val="32"/>
          <w:szCs w:val="32"/>
          <w:cs/>
        </w:rPr>
        <w:t xml:space="preserve">เมื่อวันที่ 22 กุมภาพันธ์ </w:t>
      </w:r>
      <w:r w:rsidRPr="004C5979">
        <w:rPr>
          <w:rFonts w:ascii="Angsana New" w:hAnsi="Angsana New"/>
          <w:sz w:val="32"/>
          <w:szCs w:val="32"/>
        </w:rPr>
        <w:t>2564</w:t>
      </w:r>
      <w:r w:rsidRPr="004C597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</w:t>
      </w:r>
      <w:r w:rsidRPr="004C5979">
        <w:rPr>
          <w:rFonts w:ascii="Angsana New" w:hAnsi="Angsana New"/>
          <w:sz w:val="32"/>
          <w:szCs w:val="32"/>
        </w:rPr>
        <w:t>1/2564</w:t>
      </w:r>
      <w:r w:rsidRPr="004C5979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4C5979">
        <w:rPr>
          <w:rFonts w:ascii="Angsana New" w:hAnsi="Angsana New"/>
          <w:sz w:val="32"/>
          <w:szCs w:val="32"/>
        </w:rPr>
        <w:t xml:space="preserve">23 </w:t>
      </w:r>
      <w:r w:rsidRPr="004C597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C5979">
        <w:rPr>
          <w:rFonts w:ascii="Angsana New" w:hAnsi="Angsana New"/>
          <w:sz w:val="32"/>
          <w:szCs w:val="32"/>
        </w:rPr>
        <w:t xml:space="preserve">2564 </w:t>
      </w:r>
      <w:r w:rsidRPr="004C5979">
        <w:rPr>
          <w:rFonts w:ascii="Angsana New" w:hAnsi="Angsana New" w:hint="cs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4C5979">
        <w:rPr>
          <w:rFonts w:ascii="Angsana New" w:hAnsi="Angsana New"/>
          <w:sz w:val="32"/>
          <w:szCs w:val="32"/>
        </w:rPr>
        <w:t xml:space="preserve"> </w:t>
      </w:r>
      <w:r w:rsidRPr="004C5979">
        <w:rPr>
          <w:rFonts w:ascii="Angsana New" w:hAnsi="Angsana New" w:hint="cs"/>
          <w:sz w:val="32"/>
          <w:szCs w:val="32"/>
          <w:cs/>
        </w:rPr>
        <w:t>จำนวนไม่เกิน 2.</w:t>
      </w:r>
      <w:r w:rsidRPr="004C5979">
        <w:rPr>
          <w:rFonts w:ascii="Angsana New" w:hAnsi="Angsana New"/>
          <w:sz w:val="32"/>
          <w:szCs w:val="32"/>
        </w:rPr>
        <w:t>73</w:t>
      </w:r>
      <w:r w:rsidRPr="004C5979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617CBF" w:rsidRPr="008F1441" w:rsidRDefault="00617CBF" w:rsidP="00617CBF">
      <w:pPr>
        <w:pStyle w:val="af"/>
        <w:spacing w:line="233" w:lineRule="auto"/>
        <w:ind w:right="29" w:firstLine="720"/>
        <w:jc w:val="thaiDistribute"/>
        <w:rPr>
          <w:rFonts w:ascii="Angsana New" w:hAnsi="Angsana New"/>
          <w:sz w:val="32"/>
          <w:szCs w:val="32"/>
          <w:cs/>
        </w:rPr>
      </w:pPr>
      <w:r w:rsidRPr="003502ED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502ED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ที่</w:t>
      </w:r>
      <w:r w:rsidRPr="003502ED">
        <w:rPr>
          <w:rFonts w:ascii="Angsana New" w:hAnsi="Angsana New"/>
          <w:sz w:val="32"/>
          <w:szCs w:val="32"/>
          <w:cs/>
        </w:rPr>
        <w:t>ประชุมคณะกรรมการของบริษัท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ครั้งที่ 5/2564</w:t>
      </w:r>
      <w:r w:rsidRPr="003502ED">
        <w:rPr>
          <w:rFonts w:ascii="Angsana New" w:hAnsi="Angsana New"/>
          <w:sz w:val="32"/>
          <w:szCs w:val="32"/>
          <w:cs/>
        </w:rPr>
        <w:t xml:space="preserve"> ได้มีมติอน</w:t>
      </w:r>
      <w:r>
        <w:rPr>
          <w:rFonts w:ascii="Angsana New" w:hAnsi="Angsana New"/>
          <w:sz w:val="32"/>
          <w:szCs w:val="32"/>
          <w:cs/>
        </w:rPr>
        <w:t>ุมัติ</w:t>
      </w:r>
      <w:r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/>
          <w:sz w:val="32"/>
          <w:szCs w:val="32"/>
          <w:cs/>
        </w:rPr>
        <w:t>จ่ายเงินปันผลระหว่างกาล</w:t>
      </w:r>
      <w:r w:rsidRPr="003502ED">
        <w:rPr>
          <w:rFonts w:ascii="Angsana New" w:hAnsi="Angsana New"/>
          <w:sz w:val="32"/>
          <w:szCs w:val="32"/>
          <w:cs/>
        </w:rPr>
        <w:t xml:space="preserve">ให้แก่ผู้ถือหุ้น จำนวน </w:t>
      </w:r>
      <w:r>
        <w:rPr>
          <w:rFonts w:ascii="Angsana New" w:hAnsi="Angsana New" w:hint="cs"/>
          <w:sz w:val="32"/>
          <w:szCs w:val="32"/>
          <w:cs/>
        </w:rPr>
        <w:t xml:space="preserve">637,063,385 </w:t>
      </w:r>
      <w:r w:rsidRPr="003502ED">
        <w:rPr>
          <w:rFonts w:ascii="Angsana New" w:hAnsi="Angsana New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502ED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0.05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502ED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>
        <w:rPr>
          <w:rFonts w:ascii="Angsana New" w:hAnsi="Angsana New"/>
          <w:sz w:val="32"/>
          <w:szCs w:val="32"/>
        </w:rPr>
        <w:t>31,853,169.25</w:t>
      </w:r>
      <w:r w:rsidRPr="003502ED">
        <w:rPr>
          <w:rFonts w:ascii="Angsana New" w:hAnsi="Angsana New"/>
          <w:sz w:val="32"/>
          <w:szCs w:val="32"/>
        </w:rPr>
        <w:t xml:space="preserve"> </w:t>
      </w:r>
      <w:r w:rsidRPr="003502ED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โดยมีการจ่ายเงินปันผลแล้วเมื่อวันที่ 7 กันยายน 2564 </w:t>
      </w:r>
    </w:p>
    <w:p w:rsidR="00617CBF" w:rsidRPr="008F1441" w:rsidRDefault="00617CBF" w:rsidP="00617CBF">
      <w:pPr>
        <w:pStyle w:val="af"/>
        <w:spacing w:line="233" w:lineRule="auto"/>
        <w:ind w:right="29" w:firstLine="720"/>
        <w:jc w:val="thaiDistribute"/>
        <w:rPr>
          <w:rFonts w:ascii="Angsana New" w:hAnsi="Angsana New"/>
          <w:sz w:val="16"/>
          <w:szCs w:val="16"/>
        </w:rPr>
      </w:pPr>
    </w:p>
    <w:p w:rsidR="00617CBF" w:rsidRDefault="00617CBF" w:rsidP="00617CBF">
      <w:pPr>
        <w:pStyle w:val="af"/>
        <w:spacing w:line="233" w:lineRule="auto"/>
        <w:ind w:right="29" w:firstLine="720"/>
        <w:jc w:val="thaiDistribute"/>
        <w:rPr>
          <w:rFonts w:ascii="Angsana New" w:hAnsi="Angsana New"/>
          <w:sz w:val="32"/>
          <w:szCs w:val="32"/>
        </w:rPr>
      </w:pPr>
      <w:r w:rsidRPr="008F1441">
        <w:rPr>
          <w:rFonts w:ascii="Angsana New" w:hAnsi="Angsana New" w:hint="cs"/>
          <w:sz w:val="32"/>
          <w:szCs w:val="32"/>
          <w:cs/>
        </w:rPr>
        <w:t>เมื่อวันที่ 2</w:t>
      </w:r>
      <w:r w:rsidRPr="008F1441">
        <w:rPr>
          <w:rFonts w:ascii="Angsana New" w:hAnsi="Angsana New"/>
          <w:sz w:val="32"/>
          <w:szCs w:val="32"/>
        </w:rPr>
        <w:t>4</w:t>
      </w:r>
      <w:r w:rsidRPr="008F1441">
        <w:rPr>
          <w:rFonts w:ascii="Angsana New" w:hAnsi="Angsana New" w:hint="cs"/>
          <w:sz w:val="32"/>
          <w:szCs w:val="32"/>
          <w:cs/>
        </w:rPr>
        <w:t xml:space="preserve"> กุมภาพันธ์ 25</w:t>
      </w:r>
      <w:r w:rsidRPr="008F1441">
        <w:rPr>
          <w:rFonts w:ascii="Angsana New" w:hAnsi="Angsana New"/>
          <w:sz w:val="32"/>
          <w:szCs w:val="32"/>
        </w:rPr>
        <w:t>63</w:t>
      </w:r>
      <w:r w:rsidRPr="008F1441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8F1441">
        <w:rPr>
          <w:rFonts w:ascii="Angsana New" w:hAnsi="Angsana New"/>
          <w:sz w:val="32"/>
          <w:szCs w:val="32"/>
        </w:rPr>
        <w:t>56</w:t>
      </w:r>
      <w:r w:rsidRPr="008F1441">
        <w:rPr>
          <w:rFonts w:ascii="Angsana New" w:hAnsi="Angsana New" w:hint="cs"/>
          <w:sz w:val="32"/>
          <w:szCs w:val="32"/>
          <w:cs/>
        </w:rPr>
        <w:t xml:space="preserve">3 เมื่อวันที่ </w:t>
      </w:r>
      <w:r w:rsidRPr="008F1441">
        <w:rPr>
          <w:rFonts w:ascii="Angsana New" w:hAnsi="Angsana New"/>
          <w:sz w:val="32"/>
          <w:szCs w:val="32"/>
        </w:rPr>
        <w:t>2</w:t>
      </w:r>
      <w:r w:rsidRPr="008F1441">
        <w:rPr>
          <w:rFonts w:ascii="Angsana New" w:hAnsi="Angsana New" w:hint="cs"/>
          <w:sz w:val="32"/>
          <w:szCs w:val="32"/>
          <w:cs/>
        </w:rPr>
        <w:t>7</w:t>
      </w:r>
      <w:r w:rsidRPr="008F1441">
        <w:rPr>
          <w:rFonts w:ascii="Angsana New" w:hAnsi="Angsana New"/>
          <w:sz w:val="32"/>
          <w:szCs w:val="32"/>
        </w:rPr>
        <w:t xml:space="preserve"> </w:t>
      </w:r>
      <w:r w:rsidRPr="008F144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F1441">
        <w:rPr>
          <w:rFonts w:ascii="Angsana New" w:hAnsi="Angsana New"/>
          <w:sz w:val="32"/>
          <w:szCs w:val="32"/>
        </w:rPr>
        <w:t>256</w:t>
      </w:r>
      <w:r w:rsidRPr="008F1441">
        <w:rPr>
          <w:rFonts w:ascii="Angsana New" w:hAnsi="Angsana New" w:hint="cs"/>
          <w:sz w:val="32"/>
          <w:szCs w:val="32"/>
          <w:cs/>
        </w:rPr>
        <w:t>3</w:t>
      </w:r>
      <w:r w:rsidRPr="008F1441">
        <w:rPr>
          <w:rFonts w:ascii="Angsana New" w:hAnsi="Angsana New"/>
          <w:sz w:val="32"/>
          <w:szCs w:val="32"/>
        </w:rPr>
        <w:t xml:space="preserve"> </w:t>
      </w:r>
      <w:r w:rsidRPr="008F1441">
        <w:rPr>
          <w:rFonts w:ascii="Angsana New" w:hAnsi="Angsana New" w:hint="cs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8F1441">
        <w:rPr>
          <w:rFonts w:ascii="Angsana New" w:hAnsi="Angsana New"/>
          <w:sz w:val="32"/>
          <w:szCs w:val="32"/>
        </w:rPr>
        <w:t xml:space="preserve"> </w:t>
      </w:r>
      <w:r w:rsidRPr="008F1441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Pr="008F1441">
        <w:rPr>
          <w:rFonts w:ascii="Angsana New" w:hAnsi="Angsana New"/>
          <w:sz w:val="32"/>
          <w:szCs w:val="32"/>
        </w:rPr>
        <w:t>1.36</w:t>
      </w:r>
      <w:r w:rsidRPr="008F1441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2A26E1" w:rsidRPr="002A26E1" w:rsidRDefault="002A26E1" w:rsidP="00617CBF">
      <w:pPr>
        <w:pStyle w:val="af"/>
        <w:spacing w:line="233" w:lineRule="auto"/>
        <w:ind w:right="29" w:firstLine="720"/>
        <w:jc w:val="thaiDistribute"/>
        <w:rPr>
          <w:rFonts w:ascii="Angsana New" w:hAnsi="Angsana New"/>
          <w:sz w:val="16"/>
          <w:szCs w:val="16"/>
        </w:rPr>
      </w:pPr>
    </w:p>
    <w:p w:rsidR="00C747FF" w:rsidRDefault="00C747FF" w:rsidP="00C747FF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19.2</w:t>
      </w:r>
      <w:r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ทุนสำรองตามกฎหมาย</w:t>
      </w:r>
    </w:p>
    <w:p w:rsidR="00C747FF" w:rsidRDefault="00C747FF" w:rsidP="00C747FF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Pr="00150642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</w:t>
      </w:r>
      <w:r>
        <w:rPr>
          <w:rFonts w:ascii="Angsana New" w:hAnsi="Angsana New" w:cs="Angsana New"/>
          <w:sz w:val="32"/>
          <w:szCs w:val="32"/>
          <w:cs/>
        </w:rPr>
        <w:t>่าวจะนำไปจ่ายเป็นเงินปันผลไม่ได</w:t>
      </w:r>
      <w:r>
        <w:rPr>
          <w:rFonts w:ascii="Angsana New" w:hAnsi="Angsana New" w:cs="Angsana New" w:hint="cs"/>
          <w:sz w:val="32"/>
          <w:szCs w:val="32"/>
          <w:cs/>
        </w:rPr>
        <w:t>้</w:t>
      </w:r>
    </w:p>
    <w:p w:rsidR="00C747FF" w:rsidRPr="00C747FF" w:rsidRDefault="00C747FF" w:rsidP="00C747FF">
      <w:pPr>
        <w:spacing w:line="235" w:lineRule="auto"/>
        <w:ind w:left="720" w:right="29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747FF">
        <w:rPr>
          <w:rFonts w:ascii="Angsana New" w:hAnsi="Angsana New" w:cs="Angsana New"/>
          <w:spacing w:val="-4"/>
          <w:sz w:val="32"/>
          <w:szCs w:val="32"/>
          <w:cs/>
        </w:rPr>
        <w:t>ปัจจุบันบริษัทได้จัดสรรทุนสำรองตามกฎหมายครบแล้ว</w:t>
      </w:r>
    </w:p>
    <w:p w:rsidR="00AC12B7" w:rsidRPr="008B34C6" w:rsidRDefault="00AC12B7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34C6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</w:t>
      </w:r>
    </w:p>
    <w:p w:rsidR="00B90055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</w:t>
      </w:r>
      <w:r w:rsidRPr="00771A0E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CF33ED">
        <w:rPr>
          <w:rFonts w:ascii="Angsana New" w:hAnsi="Angsana New" w:cs="Angsana New"/>
          <w:sz w:val="32"/>
          <w:szCs w:val="32"/>
          <w:cs/>
        </w:rPr>
        <w:t>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="001267D0">
        <w:rPr>
          <w:rFonts w:ascii="Angsana New" w:hAnsi="Angsana New" w:cs="Angsana New" w:hint="cs"/>
          <w:sz w:val="32"/>
          <w:szCs w:val="32"/>
          <w:cs/>
        </w:rPr>
        <w:t>ปี</w:t>
      </w:r>
      <w:r w:rsidRPr="00CF33ED">
        <w:rPr>
          <w:rFonts w:ascii="Angsana New" w:hAnsi="Angsana New" w:cs="Angsana New"/>
          <w:sz w:val="32"/>
          <w:szCs w:val="32"/>
          <w:cs/>
        </w:rPr>
        <w:t>สิ้นสุด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4185C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17CBF">
        <w:rPr>
          <w:rFonts w:ascii="Angsana New" w:hAnsi="Angsana New" w:cs="Angsana New"/>
          <w:sz w:val="32"/>
          <w:szCs w:val="32"/>
        </w:rPr>
        <w:t>2564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17CBF">
        <w:rPr>
          <w:rFonts w:ascii="Angsana New" w:hAnsi="Angsana New" w:cs="Angsana New"/>
          <w:sz w:val="32"/>
          <w:szCs w:val="32"/>
        </w:rPr>
        <w:t>2563</w:t>
      </w:r>
      <w:r w:rsidR="006907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D56">
        <w:rPr>
          <w:rFonts w:ascii="Angsana New" w:hAnsi="Angsana New" w:cs="Angsana New"/>
          <w:sz w:val="32"/>
          <w:szCs w:val="32"/>
          <w:cs/>
        </w:rPr>
        <w:t>คำนวณจาก</w:t>
      </w:r>
      <w:r w:rsidR="00835F22">
        <w:rPr>
          <w:rFonts w:ascii="Angsana New" w:hAnsi="Angsana New" w:cs="Angsana New" w:hint="cs"/>
          <w:sz w:val="32"/>
          <w:szCs w:val="32"/>
          <w:cs/>
        </w:rPr>
        <w:t>กำไร</w:t>
      </w:r>
      <w:r w:rsidR="00DD387F">
        <w:rPr>
          <w:rFonts w:ascii="Angsana New" w:hAnsi="Angsana New" w:cs="Angsana New" w:hint="cs"/>
          <w:sz w:val="32"/>
          <w:szCs w:val="32"/>
          <w:cs/>
        </w:rPr>
        <w:t>(ขาดทุน)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AC12B7" w:rsidRPr="00CF33ED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>อัตราร้อยละ 20</w:t>
      </w:r>
    </w:p>
    <w:p w:rsidR="00AC12B7" w:rsidRPr="008B34C6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</w:t>
      </w:r>
      <w:r w:rsidRPr="008B34C6">
        <w:rPr>
          <w:rFonts w:ascii="Angsana New" w:hAnsi="Angsana New" w:cs="Angsana New"/>
          <w:sz w:val="32"/>
          <w:szCs w:val="32"/>
          <w:cs/>
        </w:rPr>
        <w:t>ลงทุน (ดูหมายเหตุ</w:t>
      </w:r>
      <w:r w:rsidR="00B840F2" w:rsidRPr="008B34C6">
        <w:rPr>
          <w:rFonts w:ascii="Angsana New" w:hAnsi="Angsana New" w:cs="Angsana New" w:hint="cs"/>
          <w:sz w:val="32"/>
          <w:szCs w:val="32"/>
          <w:cs/>
        </w:rPr>
        <w:t>ประกอบงบการเงินข้อ</w:t>
      </w:r>
      <w:r w:rsidR="00CB49D0" w:rsidRPr="008B34C6">
        <w:rPr>
          <w:rFonts w:ascii="Angsana New" w:hAnsi="Angsana New" w:cs="Angsana New" w:hint="cs"/>
          <w:sz w:val="32"/>
          <w:szCs w:val="32"/>
          <w:cs/>
        </w:rPr>
        <w:t xml:space="preserve"> 2</w:t>
      </w:r>
      <w:r w:rsidR="008B34C6" w:rsidRPr="008B34C6">
        <w:rPr>
          <w:rFonts w:ascii="Angsana New" w:hAnsi="Angsana New" w:cs="Angsana New"/>
          <w:sz w:val="32"/>
          <w:szCs w:val="32"/>
        </w:rPr>
        <w:t>1</w:t>
      </w:r>
      <w:r w:rsidR="00875562" w:rsidRPr="008B34C6">
        <w:rPr>
          <w:rFonts w:ascii="Angsana New" w:hAnsi="Angsana New" w:cs="Angsana New"/>
          <w:sz w:val="32"/>
          <w:szCs w:val="32"/>
        </w:rPr>
        <w:t xml:space="preserve"> </w:t>
      </w:r>
      <w:r w:rsidRPr="008B34C6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135BFC" w:rsidRPr="008B34C6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8B34C6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 w:rsidR="00CA12E0" w:rsidRPr="008B34C6"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8B34C6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:rsidR="00FE02A8" w:rsidRDefault="00B77D56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8B34C6">
        <w:rPr>
          <w:rFonts w:ascii="Angsana New" w:hAnsi="Angsana New" w:cs="Angsana New" w:hint="cs"/>
          <w:sz w:val="32"/>
          <w:szCs w:val="32"/>
          <w:cs/>
        </w:rPr>
        <w:t>ค่าใช้จ่าย(</w:t>
      </w:r>
      <w:r w:rsidR="005962B1" w:rsidRPr="008B34C6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8B34C6">
        <w:rPr>
          <w:rFonts w:ascii="Angsana New" w:hAnsi="Angsana New" w:cs="Angsana New" w:hint="cs"/>
          <w:sz w:val="32"/>
          <w:szCs w:val="32"/>
          <w:cs/>
        </w:rPr>
        <w:t>)</w:t>
      </w:r>
      <w:r w:rsidR="00AC12B7" w:rsidRPr="008B34C6">
        <w:rPr>
          <w:rFonts w:ascii="Angsana New" w:hAnsi="Angsana New" w:cs="Angsana New"/>
          <w:sz w:val="32"/>
          <w:szCs w:val="32"/>
          <w:cs/>
        </w:rPr>
        <w:t xml:space="preserve">ภาษีเงินได้ที่รับรู้ในงบกำไรขาดทุนเบ็ดเสร็จ </w:t>
      </w:r>
      <w:r w:rsidR="00910937" w:rsidRPr="008B34C6">
        <w:rPr>
          <w:rFonts w:ascii="Angsana New" w:hAnsi="Angsana New" w:cs="Angsana New" w:hint="cs"/>
          <w:sz w:val="32"/>
          <w:szCs w:val="32"/>
          <w:cs/>
        </w:rPr>
        <w:t>สำหรับปีสิ้นสุด</w:t>
      </w:r>
      <w:r w:rsidR="00FC6403" w:rsidRPr="008B34C6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F7229C" w:rsidRPr="008B34C6">
        <w:rPr>
          <w:rFonts w:ascii="Angsana New" w:hAnsi="Angsana New" w:cs="Angsana New"/>
          <w:sz w:val="32"/>
          <w:szCs w:val="32"/>
        </w:rPr>
        <w:t>31</w:t>
      </w:r>
      <w:r w:rsidR="00FC6403" w:rsidRPr="008B34C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17CBF" w:rsidRPr="008B34C6">
        <w:rPr>
          <w:rFonts w:ascii="Angsana New" w:hAnsi="Angsana New" w:cs="Angsana New"/>
          <w:sz w:val="32"/>
          <w:szCs w:val="32"/>
        </w:rPr>
        <w:t>2564</w:t>
      </w:r>
      <w:r w:rsidR="00910937" w:rsidRPr="008B34C6">
        <w:rPr>
          <w:rFonts w:ascii="Angsana New" w:hAnsi="Angsana New" w:cs="Angsana New"/>
          <w:sz w:val="32"/>
          <w:szCs w:val="32"/>
        </w:rPr>
        <w:t xml:space="preserve"> </w:t>
      </w:r>
      <w:r w:rsidR="005816AE" w:rsidRPr="008B34C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17CBF" w:rsidRPr="008B34C6">
        <w:rPr>
          <w:rFonts w:ascii="Angsana New" w:hAnsi="Angsana New" w:cs="Angsana New"/>
          <w:sz w:val="32"/>
          <w:szCs w:val="32"/>
        </w:rPr>
        <w:t>2563</w:t>
      </w:r>
      <w:r w:rsidR="005816AE" w:rsidRPr="008B34C6">
        <w:rPr>
          <w:rFonts w:ascii="Angsana New" w:hAnsi="Angsana New" w:cs="Angsana New"/>
          <w:sz w:val="32"/>
          <w:szCs w:val="32"/>
        </w:rPr>
        <w:t xml:space="preserve"> </w:t>
      </w:r>
      <w:r w:rsidR="00AC12B7" w:rsidRPr="008B34C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7038C7" w:rsidRPr="00150642" w:rsidRDefault="007038C7" w:rsidP="007038C7">
      <w:pPr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0"/>
        <w:gridCol w:w="1755"/>
        <w:gridCol w:w="1755"/>
      </w:tblGrid>
      <w:tr w:rsidR="007038C7" w:rsidRPr="00FE02A8" w:rsidTr="00BA4579">
        <w:trPr>
          <w:trHeight w:val="422"/>
        </w:trPr>
        <w:tc>
          <w:tcPr>
            <w:tcW w:w="5310" w:type="dxa"/>
            <w:vMerge w:val="restart"/>
            <w:vAlign w:val="center"/>
          </w:tcPr>
          <w:p w:rsidR="007038C7" w:rsidRPr="007038C7" w:rsidRDefault="007038C7" w:rsidP="00BA4579">
            <w:pPr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:rsidR="007038C7" w:rsidRPr="007038C7" w:rsidRDefault="007038C7" w:rsidP="007038C7">
            <w:pPr>
              <w:tabs>
                <w:tab w:val="left" w:pos="360"/>
                <w:tab w:val="left" w:pos="900"/>
                <w:tab w:val="left" w:pos="1440"/>
              </w:tabs>
              <w:ind w:left="-88" w:right="-158" w:hanging="9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038C7" w:rsidRPr="00FE02A8" w:rsidTr="00BA4579">
        <w:trPr>
          <w:trHeight w:val="153"/>
        </w:trPr>
        <w:tc>
          <w:tcPr>
            <w:tcW w:w="5310" w:type="dxa"/>
            <w:vMerge/>
            <w:tcBorders>
              <w:bottom w:val="single" w:sz="4" w:space="0" w:color="auto"/>
            </w:tcBorders>
          </w:tcPr>
          <w:p w:rsidR="007038C7" w:rsidRPr="007038C7" w:rsidRDefault="007038C7" w:rsidP="00BA457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</w:tcPr>
          <w:p w:rsidR="007038C7" w:rsidRPr="007038C7" w:rsidRDefault="007038C7" w:rsidP="00BA4579">
            <w:pPr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</w:tcBorders>
          </w:tcPr>
          <w:p w:rsidR="007038C7" w:rsidRPr="007038C7" w:rsidRDefault="007038C7" w:rsidP="00BA4579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7038C7" w:rsidRPr="00FE02A8" w:rsidTr="00BA4579">
        <w:trPr>
          <w:trHeight w:val="297"/>
        </w:trPr>
        <w:tc>
          <w:tcPr>
            <w:tcW w:w="5310" w:type="dxa"/>
            <w:tcBorders>
              <w:top w:val="nil"/>
              <w:bottom w:val="nil"/>
            </w:tcBorders>
          </w:tcPr>
          <w:p w:rsidR="007038C7" w:rsidRPr="006524A1" w:rsidRDefault="007038C7" w:rsidP="00BA45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24A1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</w:tcPr>
          <w:p w:rsidR="007038C7" w:rsidRPr="006524A1" w:rsidRDefault="007038C7" w:rsidP="00BA4579">
            <w:pPr>
              <w:ind w:left="-137" w:right="-3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524A1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</w:tcPr>
          <w:p w:rsidR="007038C7" w:rsidRPr="006524A1" w:rsidRDefault="007038C7" w:rsidP="00BA4579">
            <w:pPr>
              <w:ind w:left="-137" w:right="-3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24A1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7038C7" w:rsidRPr="00FE02A8" w:rsidTr="00D35C4F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</w:tcPr>
          <w:p w:rsidR="007038C7" w:rsidRPr="006524A1" w:rsidRDefault="007038C7" w:rsidP="00BA45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24A1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</w:tcPr>
          <w:p w:rsidR="007038C7" w:rsidRPr="006524A1" w:rsidRDefault="007038C7" w:rsidP="00BA4579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</w:tcPr>
          <w:p w:rsidR="007038C7" w:rsidRPr="006524A1" w:rsidRDefault="007038C7" w:rsidP="00BA4579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038C7" w:rsidRPr="00FE02A8" w:rsidTr="00D35C4F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</w:tcPr>
          <w:p w:rsidR="007038C7" w:rsidRPr="006524A1" w:rsidRDefault="007038C7" w:rsidP="00BA4579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24A1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038C7" w:rsidRPr="006524A1" w:rsidRDefault="007038C7" w:rsidP="007038C7">
            <w:pPr>
              <w:tabs>
                <w:tab w:val="decimal" w:pos="1239"/>
              </w:tabs>
              <w:ind w:right="-7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24A1">
              <w:rPr>
                <w:rFonts w:ascii="Angsana New" w:hAnsi="Angsana New" w:cs="Angsana New"/>
                <w:sz w:val="32"/>
                <w:szCs w:val="32"/>
              </w:rPr>
              <w:t>1,751,588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38C7" w:rsidRPr="006524A1" w:rsidRDefault="007038C7" w:rsidP="007038C7">
            <w:pPr>
              <w:tabs>
                <w:tab w:val="decimal" w:pos="1239"/>
              </w:tabs>
              <w:ind w:right="-77"/>
              <w:rPr>
                <w:rFonts w:ascii="Angsana New" w:hAnsi="Angsana New" w:cs="Angsana New"/>
                <w:sz w:val="32"/>
                <w:szCs w:val="32"/>
              </w:rPr>
            </w:pPr>
            <w:r w:rsidRPr="006524A1">
              <w:rPr>
                <w:rFonts w:ascii="Angsana New" w:hAnsi="Angsana New" w:cs="Angsana New"/>
                <w:sz w:val="32"/>
                <w:szCs w:val="32"/>
              </w:rPr>
              <w:t>(2,602,268)</w:t>
            </w:r>
          </w:p>
        </w:tc>
      </w:tr>
      <w:tr w:rsidR="007038C7" w:rsidRPr="00FE02A8" w:rsidTr="00D35C4F">
        <w:trPr>
          <w:trHeight w:val="453"/>
        </w:trPr>
        <w:tc>
          <w:tcPr>
            <w:tcW w:w="5310" w:type="dxa"/>
            <w:tcBorders>
              <w:top w:val="nil"/>
              <w:bottom w:val="single" w:sz="4" w:space="0" w:color="auto"/>
            </w:tcBorders>
            <w:vAlign w:val="center"/>
          </w:tcPr>
          <w:p w:rsidR="007038C7" w:rsidRPr="006524A1" w:rsidRDefault="007038C7" w:rsidP="00BA4579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24A1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ค่าใช้จ่าย(รายได้)ภาษีเงินได้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8C7" w:rsidRPr="006524A1" w:rsidRDefault="007038C7" w:rsidP="00BA4579">
            <w:pPr>
              <w:tabs>
                <w:tab w:val="decimal" w:pos="1239"/>
              </w:tabs>
              <w:ind w:right="-77"/>
              <w:rPr>
                <w:rFonts w:ascii="Angsana New" w:hAnsi="Angsana New" w:cs="Angsana New"/>
                <w:sz w:val="32"/>
                <w:szCs w:val="32"/>
              </w:rPr>
            </w:pPr>
            <w:r w:rsidRPr="006524A1">
              <w:rPr>
                <w:rFonts w:ascii="Angsana New" w:hAnsi="Angsana New" w:cs="Angsana New"/>
                <w:sz w:val="32"/>
                <w:szCs w:val="32"/>
              </w:rPr>
              <w:t>1,751,588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8C7" w:rsidRPr="006524A1" w:rsidRDefault="007038C7" w:rsidP="00BA4579">
            <w:pPr>
              <w:tabs>
                <w:tab w:val="decimal" w:pos="1239"/>
              </w:tabs>
              <w:ind w:right="-77"/>
              <w:rPr>
                <w:rFonts w:ascii="Angsana New" w:hAnsi="Angsana New" w:cs="Angsana New"/>
                <w:sz w:val="32"/>
                <w:szCs w:val="32"/>
              </w:rPr>
            </w:pPr>
            <w:r w:rsidRPr="006524A1">
              <w:rPr>
                <w:rFonts w:ascii="Angsana New" w:hAnsi="Angsana New" w:cs="Angsana New"/>
                <w:sz w:val="32"/>
                <w:szCs w:val="32"/>
              </w:rPr>
              <w:t>(2,602,268)</w:t>
            </w:r>
          </w:p>
        </w:tc>
      </w:tr>
    </w:tbl>
    <w:p w:rsidR="00E50553" w:rsidRPr="005816AE" w:rsidRDefault="00E50553" w:rsidP="00FE02A8">
      <w:pPr>
        <w:rPr>
          <w:rFonts w:ascii="Angsana New" w:hAnsi="Angsana New" w:cs="Angsana New"/>
          <w:sz w:val="16"/>
          <w:szCs w:val="16"/>
          <w:cs/>
        </w:rPr>
      </w:pPr>
    </w:p>
    <w:p w:rsidR="00F15CD6" w:rsidRPr="00F15CD6" w:rsidRDefault="00FE6B11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FC6403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ED1C96">
        <w:rPr>
          <w:rFonts w:ascii="Angsana New" w:hAnsi="Angsana New" w:cs="Angsana New"/>
          <w:sz w:val="32"/>
          <w:szCs w:val="32"/>
        </w:rPr>
        <w:t>31</w:t>
      </w:r>
      <w:r w:rsidR="00ED1C9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17CBF">
        <w:rPr>
          <w:rFonts w:ascii="Angsana New" w:hAnsi="Angsana New" w:cs="Angsana New"/>
          <w:sz w:val="32"/>
          <w:szCs w:val="32"/>
        </w:rPr>
        <w:t>2564</w:t>
      </w:r>
      <w:r w:rsidR="00ED1C9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617CBF">
        <w:rPr>
          <w:rFonts w:ascii="Angsana New" w:hAnsi="Angsana New" w:cs="Angsana New"/>
          <w:sz w:val="32"/>
          <w:szCs w:val="32"/>
        </w:rPr>
        <w:t>2563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</w:t>
      </w:r>
      <w:r w:rsidR="008E56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>ประกอบด้วยผลแตกต่างชั่วคราว ดังต่อไปนี้</w:t>
      </w:r>
    </w:p>
    <w:p w:rsidR="00AC12B7" w:rsidRPr="00150642" w:rsidRDefault="00AC12B7" w:rsidP="002E027E">
      <w:pPr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="00131BD8"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0"/>
        <w:gridCol w:w="1755"/>
        <w:gridCol w:w="1755"/>
      </w:tblGrid>
      <w:tr w:rsidR="00EE2256" w:rsidRPr="00FE02A8" w:rsidTr="001F07B1">
        <w:trPr>
          <w:trHeight w:val="422"/>
        </w:trPr>
        <w:tc>
          <w:tcPr>
            <w:tcW w:w="5310" w:type="dxa"/>
            <w:vMerge w:val="restart"/>
            <w:vAlign w:val="center"/>
          </w:tcPr>
          <w:p w:rsidR="00EE2256" w:rsidRPr="00FE02A8" w:rsidRDefault="00EE2256" w:rsidP="0050227E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:rsidR="00EE2256" w:rsidRPr="00FE02A8" w:rsidRDefault="00EE2256" w:rsidP="00FE02A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2256" w:rsidRPr="00FE02A8" w:rsidTr="001F07B1">
        <w:trPr>
          <w:trHeight w:val="153"/>
        </w:trPr>
        <w:tc>
          <w:tcPr>
            <w:tcW w:w="5310" w:type="dxa"/>
            <w:vMerge/>
            <w:tcBorders>
              <w:bottom w:val="single" w:sz="4" w:space="0" w:color="auto"/>
            </w:tcBorders>
          </w:tcPr>
          <w:p w:rsidR="00EE2256" w:rsidRPr="00FE02A8" w:rsidRDefault="00EE2256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</w:tcPr>
          <w:p w:rsidR="00EE2256" w:rsidRPr="00FE02A8" w:rsidRDefault="007C5384" w:rsidP="00FE02A8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17CB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</w:tcBorders>
          </w:tcPr>
          <w:p w:rsidR="00EE2256" w:rsidRPr="00FE02A8" w:rsidRDefault="007C5384" w:rsidP="00FE02A8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17CB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574EA" w:rsidRPr="00FE02A8" w:rsidTr="001F07B1">
        <w:trPr>
          <w:trHeight w:val="297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7574EA" w:rsidP="00FE02A8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CBF" w:rsidRPr="00FE02A8" w:rsidTr="001F07B1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FE02A8" w:rsidRDefault="00063E4B" w:rsidP="00063E4B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7038C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34,369</w:t>
            </w:r>
          </w:p>
        </w:tc>
      </w:tr>
      <w:tr w:rsidR="00617CBF" w:rsidRPr="00FE02A8" w:rsidTr="001F07B1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FE02A8" w:rsidRDefault="00063E4B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6,332,591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24,738,060</w:t>
            </w:r>
          </w:p>
        </w:tc>
      </w:tr>
      <w:tr w:rsidR="00617CBF" w:rsidRPr="00FE02A8" w:rsidTr="001F07B1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FE02A8" w:rsidRDefault="00063E4B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1,789,135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1,457,097</w:t>
            </w:r>
          </w:p>
        </w:tc>
      </w:tr>
      <w:tr w:rsidR="00617CBF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Pr="0084333C">
              <w:rPr>
                <w:rFonts w:ascii="Angsana New" w:hAnsi="Angsana New" w:cs="Angsana New"/>
                <w:sz w:val="30"/>
                <w:szCs w:val="30"/>
                <w:cs/>
              </w:rPr>
              <w:t>ตามสัญญา</w:t>
            </w:r>
            <w:r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84333C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FE02A8" w:rsidRDefault="00063E4B" w:rsidP="00063E4B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(297,532)</w:t>
            </w:r>
          </w:p>
        </w:tc>
      </w:tr>
      <w:tr w:rsidR="00617CBF" w:rsidRPr="00FE02A8" w:rsidTr="00E933F7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84333C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เจ้าหนี้ตามสัญญาขายเงินตราต่างประเทศล่วงหน้า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Default="00063E4B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48,573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Default="00063E4B" w:rsidP="00063E4B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617CBF" w:rsidRPr="00FE02A8" w:rsidTr="00E933F7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CBF" w:rsidRPr="00FE02A8" w:rsidRDefault="00063E4B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(66,919,386)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(45,700,861)</w:t>
            </w:r>
          </w:p>
        </w:tc>
      </w:tr>
    </w:tbl>
    <w:p w:rsidR="00E933F7" w:rsidRDefault="00E933F7" w:rsidP="00E933F7">
      <w:pPr>
        <w:jc w:val="right"/>
      </w:pPr>
      <w:r w:rsidRPr="00150642">
        <w:rPr>
          <w:rFonts w:ascii="Angsana New" w:hAnsi="Angsana New" w:cs="Angsana New"/>
          <w:sz w:val="30"/>
          <w:szCs w:val="30"/>
          <w:cs/>
        </w:rPr>
        <w:lastRenderedPageBreak/>
        <w:t>หน่วย</w:t>
      </w:r>
      <w:r w:rsidR="00131BD8"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0"/>
        <w:gridCol w:w="1755"/>
        <w:gridCol w:w="1755"/>
      </w:tblGrid>
      <w:tr w:rsidR="00E933F7" w:rsidRPr="00FE02A8" w:rsidTr="00E933F7">
        <w:trPr>
          <w:trHeight w:val="85"/>
        </w:trPr>
        <w:tc>
          <w:tcPr>
            <w:tcW w:w="5310" w:type="dxa"/>
            <w:vMerge w:val="restart"/>
            <w:tcBorders>
              <w:top w:val="single" w:sz="4" w:space="0" w:color="auto"/>
            </w:tcBorders>
            <w:vAlign w:val="center"/>
          </w:tcPr>
          <w:p w:rsidR="00E933F7" w:rsidRPr="00FE02A8" w:rsidRDefault="00E933F7" w:rsidP="0050227E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933F7" w:rsidRDefault="00E933F7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933F7" w:rsidRPr="00FE02A8" w:rsidTr="00826DAE">
        <w:trPr>
          <w:trHeight w:val="85"/>
        </w:trPr>
        <w:tc>
          <w:tcPr>
            <w:tcW w:w="5310" w:type="dxa"/>
            <w:vMerge/>
            <w:tcBorders>
              <w:bottom w:val="single" w:sz="4" w:space="0" w:color="auto"/>
            </w:tcBorders>
            <w:vAlign w:val="center"/>
          </w:tcPr>
          <w:p w:rsidR="00E933F7" w:rsidRPr="00FE02A8" w:rsidRDefault="00E933F7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3F7" w:rsidRPr="00FE02A8" w:rsidRDefault="00E933F7" w:rsidP="00E933F7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3F7" w:rsidRPr="00FE02A8" w:rsidRDefault="00E933F7" w:rsidP="00E933F7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26DAE" w:rsidRPr="00FE02A8" w:rsidTr="00826DAE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:rsidR="00826DAE" w:rsidRPr="00FE02A8" w:rsidRDefault="00826DAE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</w:t>
            </w:r>
            <w:r w:rsidRPr="00CC00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</w:t>
            </w:r>
            <w:r w:rsidR="00CC007B" w:rsidRPr="00CC00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C007B" w:rsidRPr="00CC00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DAE" w:rsidRDefault="00826DAE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26DAE" w:rsidRDefault="00826DAE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933F7" w:rsidRPr="00FE02A8" w:rsidTr="00826DAE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33F7" w:rsidRPr="00FE02A8" w:rsidRDefault="00E933F7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83,061,260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933F7" w:rsidRPr="00FE02A8" w:rsidRDefault="00E933F7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44,388,939</w:t>
            </w:r>
          </w:p>
        </w:tc>
      </w:tr>
      <w:tr w:rsidR="00E933F7" w:rsidRPr="00FE02A8" w:rsidTr="009944EF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33F7" w:rsidRPr="00FE02A8" w:rsidRDefault="00E933F7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21,631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933F7" w:rsidRPr="00FE02A8" w:rsidRDefault="00E933F7" w:rsidP="0040662C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85,128</w:t>
            </w:r>
          </w:p>
        </w:tc>
      </w:tr>
      <w:tr w:rsidR="00E933F7" w:rsidRPr="00FE02A8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FE02A8" w:rsidRDefault="00D9283D" w:rsidP="00D9283D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9283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FE02A8" w:rsidRDefault="00E933F7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24,333,804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FE02A8" w:rsidRDefault="00E933F7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84333C">
              <w:rPr>
                <w:rFonts w:ascii="AngsanaUPC" w:hAnsi="AngsanaUPC" w:cs="AngsanaUPC"/>
                <w:sz w:val="30"/>
                <w:szCs w:val="30"/>
              </w:rPr>
              <w:t>24,705,200</w:t>
            </w:r>
          </w:p>
        </w:tc>
      </w:tr>
      <w:tr w:rsidR="00E933F7" w:rsidRPr="00FE02A8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50227E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E933F7" w:rsidRPr="00FE02A8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933F7" w:rsidRPr="00FE02A8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(66,563,525)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(66,563,525)</w:t>
            </w:r>
          </w:p>
        </w:tc>
      </w:tr>
      <w:tr w:rsidR="00E933F7" w:rsidRPr="00FE02A8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36057F" w:rsidRDefault="00E933F7" w:rsidP="0050227E">
            <w:pPr>
              <w:tabs>
                <w:tab w:val="left" w:pos="360"/>
                <w:tab w:val="left" w:pos="900"/>
                <w:tab w:val="left" w:pos="1440"/>
              </w:tabs>
              <w:ind w:right="-338" w:firstLine="2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ผลแตกต่างชั่วคราวที่รับรู้ในกำไรสะสม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933F7" w:rsidRPr="00FE02A8" w:rsidTr="00C80F8A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36057F" w:rsidRDefault="00E933F7" w:rsidP="0050227E">
            <w:pPr>
              <w:tabs>
                <w:tab w:val="left" w:pos="360"/>
                <w:tab w:val="left" w:pos="900"/>
                <w:tab w:val="left" w:pos="1440"/>
              </w:tabs>
              <w:ind w:left="342" w:right="-338" w:firstLine="2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2176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(4,155,285)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E933F7" w:rsidRPr="00FE02A8" w:rsidTr="00C80F8A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36057F" w:rsidRDefault="00E933F7" w:rsidP="0067450E">
            <w:pPr>
              <w:tabs>
                <w:tab w:val="left" w:pos="360"/>
                <w:tab w:val="left" w:pos="900"/>
                <w:tab w:val="left" w:pos="1440"/>
              </w:tabs>
              <w:ind w:left="342" w:right="-338" w:hanging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50227E" w:rsidRDefault="00E933F7" w:rsidP="0067450E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50227E">
              <w:rPr>
                <w:rFonts w:ascii="AngsanaUPC" w:hAnsi="AngsanaUPC" w:cs="AngsanaUPC"/>
                <w:b/>
                <w:bCs/>
                <w:sz w:val="30"/>
                <w:szCs w:val="30"/>
              </w:rPr>
              <w:t>(46,385,006)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50227E" w:rsidRDefault="00E933F7" w:rsidP="0067450E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50227E">
              <w:rPr>
                <w:rFonts w:ascii="AngsanaUPC" w:hAnsi="AngsanaUPC" w:cs="AngsanaUPC"/>
                <w:b/>
                <w:bCs/>
                <w:sz w:val="30"/>
                <w:szCs w:val="30"/>
              </w:rPr>
              <w:t>(41,858,325)</w:t>
            </w:r>
          </w:p>
        </w:tc>
      </w:tr>
      <w:tr w:rsidR="00617CBF" w:rsidRPr="00FE02A8" w:rsidTr="00FC5E5C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(BOI-50% 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7CBF" w:rsidRPr="00FE02A8" w:rsidRDefault="00617CB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17CBF" w:rsidRPr="00FE02A8" w:rsidTr="00FC5E5C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2F3E5E" w:rsidRDefault="00617CBF" w:rsidP="004B2EEB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FE02A8" w:rsidRDefault="00347AA9" w:rsidP="00347AA9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39,275</w:t>
            </w:r>
          </w:p>
        </w:tc>
      </w:tr>
      <w:tr w:rsidR="00617CB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FE02A8" w:rsidRDefault="00347AA9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6,842,813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26,225,252</w:t>
            </w:r>
          </w:p>
        </w:tc>
      </w:tr>
      <w:tr w:rsidR="00617CB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FE02A8" w:rsidRDefault="00347AA9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2,073,087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1,635,775</w:t>
            </w:r>
          </w:p>
        </w:tc>
      </w:tr>
      <w:tr w:rsidR="00617CB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84333C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Pr="0084333C">
              <w:rPr>
                <w:rFonts w:ascii="Angsana New" w:hAnsi="Angsana New" w:cs="Angsana New"/>
                <w:sz w:val="30"/>
                <w:szCs w:val="30"/>
                <w:cs/>
              </w:rPr>
              <w:t>ตามสัญญา</w:t>
            </w:r>
            <w:r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84333C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84333C" w:rsidRDefault="00347AA9" w:rsidP="00347AA9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84333C" w:rsidRDefault="00617CBF" w:rsidP="0040662C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(510,855)</w:t>
            </w:r>
          </w:p>
        </w:tc>
      </w:tr>
      <w:tr w:rsidR="00617CB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84333C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เจ้าหนี้ตามสัญญาขายเงินตราต่างประเทศล่วงหน้า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Default="00347AA9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61,421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Default="00347AA9" w:rsidP="00347AA9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617CB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FE02A8" w:rsidRDefault="00347AA9" w:rsidP="00D93B3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(2,198,879)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(1,596,549)</w:t>
            </w:r>
          </w:p>
        </w:tc>
      </w:tr>
      <w:tr w:rsidR="00617CB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FE02A8" w:rsidRDefault="00347AA9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19,928,939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17,627,257</w:t>
            </w:r>
          </w:p>
        </w:tc>
      </w:tr>
      <w:tr w:rsidR="00617CBF" w:rsidRPr="00FE02A8" w:rsidTr="00617CBF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CBF" w:rsidRPr="00FE02A8" w:rsidRDefault="00347AA9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27,352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87,684</w:t>
            </w:r>
          </w:p>
        </w:tc>
      </w:tr>
      <w:tr w:rsidR="00617CBF" w:rsidRPr="00FE02A8" w:rsidTr="00617CBF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CBF" w:rsidRPr="00617CBF" w:rsidRDefault="00347AA9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26,734,733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CBF" w:rsidRPr="00617CBF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617CBF">
              <w:rPr>
                <w:rFonts w:ascii="AngsanaUPC" w:hAnsi="AngsanaUPC" w:cs="AngsanaUPC"/>
                <w:sz w:val="30"/>
                <w:szCs w:val="30"/>
              </w:rPr>
              <w:t>43,507,839</w:t>
            </w:r>
          </w:p>
        </w:tc>
      </w:tr>
      <w:tr w:rsidR="00617CBF" w:rsidRPr="00FE02A8" w:rsidTr="00617CBF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36057F" w:rsidRDefault="00617CBF" w:rsidP="0040662C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br w:type="page"/>
            </w:r>
            <w:r w:rsidRPr="0036057F">
              <w:br w:type="page"/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ผลแตกต่างชั่วคราวที่รับรู้ในกำไรสะสม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7CBF" w:rsidRPr="00FE02A8" w:rsidRDefault="00617CB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17CBF" w:rsidRPr="00FE02A8" w:rsidTr="00617CBF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36057F" w:rsidRDefault="00617CBF" w:rsidP="009F182C">
            <w:pPr>
              <w:tabs>
                <w:tab w:val="left" w:pos="360"/>
                <w:tab w:val="left" w:pos="900"/>
                <w:tab w:val="left" w:pos="1440"/>
              </w:tabs>
              <w:ind w:left="342" w:right="-338" w:firstLine="2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CBF" w:rsidRPr="00FE02A8" w:rsidRDefault="00347AA9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(1,650,102)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17CBF" w:rsidRPr="00FE02A8" w:rsidRDefault="00347AA9" w:rsidP="00347AA9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617CBF" w:rsidRPr="00FE02A8" w:rsidTr="00617CBF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</w:tcBorders>
            <w:vAlign w:val="center"/>
          </w:tcPr>
          <w:p w:rsidR="00617CBF" w:rsidRPr="0036057F" w:rsidRDefault="00617CBF" w:rsidP="0040662C">
            <w:pPr>
              <w:tabs>
                <w:tab w:val="left" w:pos="360"/>
                <w:tab w:val="left" w:pos="900"/>
                <w:tab w:val="left" w:pos="1440"/>
              </w:tabs>
              <w:ind w:right="-338" w:firstLine="2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CBF" w:rsidRPr="00617CBF" w:rsidRDefault="00347AA9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25,084,631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CBF" w:rsidRPr="00617CBF" w:rsidRDefault="00347AA9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43,507,839</w:t>
            </w:r>
          </w:p>
        </w:tc>
      </w:tr>
      <w:tr w:rsidR="00617CBF" w:rsidRPr="00FE02A8" w:rsidTr="00617CBF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7CBF" w:rsidRPr="00FE02A8" w:rsidRDefault="00617CB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17CBF" w:rsidRPr="00FE02A8" w:rsidTr="006C47CE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FE02A8" w:rsidRDefault="00347AA9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(9,277,000)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84333C">
              <w:rPr>
                <w:rFonts w:ascii="AngsanaUPC" w:hAnsi="AngsanaUPC" w:cs="AngsanaUPC"/>
                <w:sz w:val="30"/>
                <w:szCs w:val="30"/>
              </w:rPr>
              <w:t>8,371,665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617CBF" w:rsidRPr="00FE02A8" w:rsidTr="006C47CE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 xml:space="preserve">10% 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 xml:space="preserve">BOI-50% 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ของอัตราภาษีปกติ)</w:t>
            </w:r>
          </w:p>
        </w:tc>
        <w:tc>
          <w:tcPr>
            <w:tcW w:w="1755" w:type="dxa"/>
            <w:tcBorders>
              <w:top w:val="nil"/>
              <w:right w:val="single" w:sz="4" w:space="0" w:color="auto"/>
            </w:tcBorders>
            <w:vAlign w:val="center"/>
          </w:tcPr>
          <w:p w:rsidR="00617CBF" w:rsidRPr="00FE02A8" w:rsidRDefault="00347AA9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2,508,464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84333C">
              <w:rPr>
                <w:rFonts w:ascii="AngsanaUPC" w:hAnsi="AngsanaUPC" w:cs="AngsanaUPC"/>
                <w:sz w:val="30"/>
                <w:szCs w:val="30"/>
              </w:rPr>
              <w:t>4,350,784</w:t>
            </w:r>
          </w:p>
        </w:tc>
      </w:tr>
      <w:tr w:rsidR="00617CBF" w:rsidRPr="00FE02A8" w:rsidTr="006C47CE">
        <w:trPr>
          <w:trHeight w:val="85"/>
        </w:trPr>
        <w:tc>
          <w:tcPr>
            <w:tcW w:w="5310" w:type="dxa"/>
            <w:tcBorders>
              <w:top w:val="nil"/>
            </w:tcBorders>
            <w:vAlign w:val="center"/>
          </w:tcPr>
          <w:p w:rsidR="00617CBF" w:rsidRPr="00617CBF" w:rsidRDefault="00617CBF" w:rsidP="00BA251A">
            <w:pPr>
              <w:ind w:left="370" w:right="-338" w:hanging="3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7CB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617CBF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617C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17CBF" w:rsidRPr="00FE02A8" w:rsidRDefault="00347AA9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(6,768,536)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84333C">
              <w:rPr>
                <w:rFonts w:ascii="AngsanaUPC" w:hAnsi="AngsanaUPC" w:cs="AngsanaUPC"/>
                <w:sz w:val="30"/>
                <w:szCs w:val="30"/>
              </w:rPr>
              <w:t>4,020,881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</w:tbl>
    <w:p w:rsidR="00DC11FC" w:rsidRDefault="00E50553" w:rsidP="00617CBF">
      <w:pPr>
        <w:pStyle w:val="af"/>
        <w:numPr>
          <w:ilvl w:val="0"/>
          <w:numId w:val="1"/>
        </w:numPr>
        <w:tabs>
          <w:tab w:val="left" w:pos="-426"/>
        </w:tabs>
        <w:spacing w:line="238" w:lineRule="auto"/>
        <w:ind w:left="720" w:right="29" w:hanging="81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C11FC"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สิทธิ</w:t>
      </w:r>
      <w:r w:rsidR="0090328F" w:rsidRPr="00A63755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="00DC11FC" w:rsidRPr="00A63755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="00DC11FC" w:rsidRPr="00A63755">
        <w:rPr>
          <w:rFonts w:ascii="Angsana New" w:hAnsi="Angsana New"/>
          <w:sz w:val="32"/>
          <w:szCs w:val="32"/>
        </w:rPr>
        <w:t xml:space="preserve"> </w:t>
      </w:r>
    </w:p>
    <w:p w:rsidR="00617CBF" w:rsidRDefault="00617CBF" w:rsidP="00617CBF">
      <w:pPr>
        <w:spacing w:line="238" w:lineRule="auto"/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17CBF">
        <w:rPr>
          <w:rFonts w:ascii="Angsana New" w:hAnsi="Angsana New" w:cs="Angsana New"/>
          <w:sz w:val="32"/>
          <w:szCs w:val="32"/>
          <w:cs/>
        </w:rPr>
        <w:t xml:space="preserve">บริษัท ทีมพรีซิชั่น จำกัด (มหาชน) ได้รับการส่งเสริมการลงทุนจากสำนักงานคณะกรรมการส่งเสริมการลงทุน เป็นจำนวน </w:t>
      </w:r>
      <w:r w:rsidRPr="00617CBF">
        <w:rPr>
          <w:rFonts w:ascii="Angsana New" w:hAnsi="Angsana New" w:cs="Angsana New"/>
          <w:sz w:val="32"/>
          <w:szCs w:val="32"/>
        </w:rPr>
        <w:t xml:space="preserve">8 </w:t>
      </w:r>
      <w:r w:rsidRPr="00617CBF">
        <w:rPr>
          <w:rFonts w:ascii="Angsana New" w:hAnsi="Angsana New" w:cs="Angsana New"/>
          <w:sz w:val="32"/>
          <w:szCs w:val="32"/>
          <w:cs/>
        </w:rPr>
        <w:t>บัตร ตามรายละเอียดดังนี้</w:t>
      </w:r>
    </w:p>
    <w:p w:rsidR="00617CBF" w:rsidRPr="00617CBF" w:rsidRDefault="00617CBF" w:rsidP="00617CBF">
      <w:pPr>
        <w:spacing w:line="238" w:lineRule="auto"/>
        <w:ind w:left="720" w:right="-11" w:firstLine="72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0"/>
        <w:gridCol w:w="1440"/>
        <w:gridCol w:w="4410"/>
        <w:gridCol w:w="2015"/>
      </w:tblGrid>
      <w:tr w:rsidR="00617CBF" w:rsidRPr="0052493F" w:rsidTr="0040662C">
        <w:tc>
          <w:tcPr>
            <w:tcW w:w="1710" w:type="dxa"/>
          </w:tcPr>
          <w:p w:rsidR="00617CBF" w:rsidRDefault="00617CBF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บัตรส่งเสริมเลขที่</w:t>
            </w:r>
          </w:p>
          <w:p w:rsidR="00617CBF" w:rsidRPr="0052493F" w:rsidRDefault="00617CBF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ลงวันที่</w:t>
            </w:r>
          </w:p>
        </w:tc>
        <w:tc>
          <w:tcPr>
            <w:tcW w:w="1440" w:type="dxa"/>
          </w:tcPr>
          <w:p w:rsidR="00617CBF" w:rsidRPr="0052493F" w:rsidRDefault="00617CBF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วันที่เริ่มใช้สิทธิในบัตรส่งเสริม</w:t>
            </w:r>
          </w:p>
        </w:tc>
        <w:tc>
          <w:tcPr>
            <w:tcW w:w="4410" w:type="dxa"/>
          </w:tcPr>
          <w:p w:rsidR="00617CBF" w:rsidRPr="0052493F" w:rsidRDefault="00617CBF" w:rsidP="00617CBF">
            <w:pPr>
              <w:spacing w:line="238" w:lineRule="auto"/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เพื่อส่งเสริมการลงทุนในกิจการ</w:t>
            </w:r>
          </w:p>
        </w:tc>
        <w:tc>
          <w:tcPr>
            <w:tcW w:w="2015" w:type="dxa"/>
          </w:tcPr>
          <w:p w:rsidR="00617CBF" w:rsidRPr="0052493F" w:rsidRDefault="00617CBF" w:rsidP="00617CBF">
            <w:pPr>
              <w:spacing w:line="238" w:lineRule="auto"/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วันที่ครบกำหนดตาม</w:t>
            </w:r>
          </w:p>
          <w:p w:rsidR="00617CBF" w:rsidRPr="0052493F" w:rsidRDefault="00617CBF" w:rsidP="00617CBF">
            <w:pPr>
              <w:spacing w:line="238" w:lineRule="auto"/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5.3</w:t>
            </w:r>
          </w:p>
        </w:tc>
      </w:tr>
      <w:tr w:rsidR="00617CBF" w:rsidRPr="00F878F2" w:rsidTr="0040662C">
        <w:tc>
          <w:tcPr>
            <w:tcW w:w="1710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1759/2539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12 พ.ย. 2539</w:t>
            </w:r>
          </w:p>
        </w:tc>
        <w:tc>
          <w:tcPr>
            <w:tcW w:w="1440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1 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ธ.ค. 39</w:t>
            </w:r>
          </w:p>
        </w:tc>
        <w:tc>
          <w:tcPr>
            <w:tcW w:w="4410" w:type="dxa"/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ผลิตชิ้นส่วนหรืออุปกรณ์ที่ใช้กับผลิตภัณฑ์อิเล็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30 พ.ย. 47</w:t>
            </w:r>
          </w:p>
        </w:tc>
      </w:tr>
      <w:tr w:rsidR="00617CBF" w:rsidRPr="00F878F2" w:rsidTr="0040662C">
        <w:tc>
          <w:tcPr>
            <w:tcW w:w="1710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1760/2543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4 ต.ค. 2543</w:t>
            </w:r>
          </w:p>
        </w:tc>
        <w:tc>
          <w:tcPr>
            <w:tcW w:w="1440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10 พ.ย. 47</w:t>
            </w:r>
          </w:p>
        </w:tc>
        <w:tc>
          <w:tcPr>
            <w:tcW w:w="4410" w:type="dxa"/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15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9 พ.ย. 55</w:t>
            </w:r>
          </w:p>
        </w:tc>
      </w:tr>
      <w:tr w:rsidR="00617CBF" w:rsidRPr="00F878F2" w:rsidTr="0040662C">
        <w:tc>
          <w:tcPr>
            <w:tcW w:w="1710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1696/อ./2546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(แทนบัตรเดิมเลขที่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1057/2534)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281425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21 มี.ค. 34</w:t>
            </w:r>
          </w:p>
        </w:tc>
        <w:tc>
          <w:tcPr>
            <w:tcW w:w="1440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13 พ.ย. 33</w:t>
            </w:r>
          </w:p>
        </w:tc>
        <w:tc>
          <w:tcPr>
            <w:tcW w:w="4410" w:type="dxa"/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ผลิตหรือประกอบผลิตภัณฑ์อิเล็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--</w:t>
            </w:r>
          </w:p>
        </w:tc>
      </w:tr>
      <w:tr w:rsidR="00617CBF" w:rsidRPr="00F878F2" w:rsidTr="0040662C">
        <w:tc>
          <w:tcPr>
            <w:tcW w:w="1710" w:type="dxa"/>
            <w:tcBorders>
              <w:bottom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1218(2)/2550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6 มี.ค. 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6 ก.ค. 50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และ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5 ก.ค. 55</w:t>
            </w:r>
          </w:p>
        </w:tc>
      </w:tr>
      <w:tr w:rsidR="00617CBF" w:rsidRPr="00F878F2" w:rsidTr="0040662C"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1355(1)/2553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24 มี.ค. 53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17 ก.พ. 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ผลิตเครื่องมือ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แพทย์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16 ก.พ. 62</w:t>
            </w:r>
          </w:p>
        </w:tc>
      </w:tr>
      <w:tr w:rsidR="00617CBF" w:rsidRPr="00F878F2" w:rsidTr="0040662C"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</w:p>
        </w:tc>
        <w:tc>
          <w:tcPr>
            <w:tcW w:w="4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16 ก.พ. 59</w:t>
            </w:r>
          </w:p>
        </w:tc>
      </w:tr>
      <w:tr w:rsidR="00617CBF" w:rsidRPr="00F878F2" w:rsidTr="0040662C">
        <w:trPr>
          <w:trHeight w:val="299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1356(1)/2553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24 มี.ค. 53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23 ก.พ. 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สำหรับงานอุตสาหกรรม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22 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ก.พ. 62</w:t>
            </w:r>
          </w:p>
        </w:tc>
      </w:tr>
      <w:tr w:rsidR="00617CBF" w:rsidRPr="00F878F2" w:rsidTr="0040662C">
        <w:trPr>
          <w:trHeight w:val="276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 xml:space="preserve">22 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62</w:t>
            </w:r>
          </w:p>
        </w:tc>
      </w:tr>
      <w:tr w:rsidR="00617CBF" w:rsidRPr="00F878F2" w:rsidTr="0040662C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59-1112-0-00-1-0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4 ก.ค. 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ส.ค. 64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ผลิตชิ้นส่วน และ/หรืออุปกรณ์อิเล็กทรอนิกส์หรือชิ้นส่วนและ/หรืออุปกรณ์ที่ใช้กับผลิตภัณฑ์อิเล็กทรอนิกส์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ส.ค. 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72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หรือมีมูลค่าภาษีไม่เกิน 159.40 ล้านบาท</w:t>
            </w:r>
          </w:p>
        </w:tc>
      </w:tr>
      <w:tr w:rsidR="00617CBF" w:rsidRPr="00506572" w:rsidTr="0040662C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59-1186-0-00-1-0</w:t>
            </w:r>
          </w:p>
          <w:p w:rsidR="00617CBF" w:rsidRPr="0052493F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วันที่ 26 ก.ค. 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50657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ส.ค. 64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CBF" w:rsidRPr="00ED7794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เครื่องมือแพทย์ผลิตภัณฑ์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ผลิตชิ้นส่วน และ/หรืออุปกรณ์อิเล็กทรอนิกส์หรือชิ้นส่วนและ/หรืออุปกรณ์ที่ใช้กับผลิตภัณฑ์อิเล็กทรอนิกส์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50657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ส.ค. 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72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หรือมีมูลค่าภาษีไม่เกิน 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356.60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17CBF" w:rsidRPr="00432DA2" w:rsidTr="0040662C">
        <w:tc>
          <w:tcPr>
            <w:tcW w:w="95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CBF" w:rsidRPr="00432DA2" w:rsidRDefault="00617CBF" w:rsidP="00617CBF">
            <w:pPr>
              <w:tabs>
                <w:tab w:val="left" w:pos="432"/>
              </w:tabs>
              <w:spacing w:line="238" w:lineRule="auto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>สิทธิประโยชน์สำคัญที่บริษัทได้รับ</w:t>
            </w:r>
          </w:p>
        </w:tc>
      </w:tr>
      <w:tr w:rsidR="00617CBF" w:rsidRPr="00432DA2" w:rsidTr="0040662C">
        <w:tc>
          <w:tcPr>
            <w:tcW w:w="95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432DA2" w:rsidRDefault="00617CBF" w:rsidP="00617CBF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(ยกเว้นบัตรส่งเสริมเลขที่ 1218(2)/2550 และ 1355(1)/2553 เฉพาะ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ได้รับ 5 ปี)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โดยบัตรส่งเสริมเลขที่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59-1112-0-00-1-0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59-1186-0-00-1-0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159.40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356.60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ตามลำดับ ทั้งนี้ให้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100 ของเงินลงทุน ไม่รวมค่าที่ดินและทุนหมุนเวียนมีกำหนดเวลา 8 ปี นับแต่วันที่เริ่มมีรายได้จากการประกอบกิจการนั้น</w:t>
            </w:r>
          </w:p>
          <w:p w:rsidR="00617CBF" w:rsidRDefault="00617CBF" w:rsidP="00617CBF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ของอัตราปกตินับจากพ้นกำหนดเวลา 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เป็นระยะเวลา 5 ปี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สำหรับบัตรส่งเสริมเลขที่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1355(1)/2553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ผลิตเครื่องมือ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แพทย์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1356(1)/2553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สำหรับงานอุตสาหกรรม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</w:p>
          <w:p w:rsidR="00617CBF" w:rsidRPr="00432DA2" w:rsidRDefault="00617CBF" w:rsidP="00617CBF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ไปรวมคำนวณเพื่อเสียภาษีเงินได้ตามระยะเวลาที่ได้รับยกเว้นภาษีเงินได้ในแต่ละบัตร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</w:p>
          <w:p w:rsidR="00617CBF" w:rsidRPr="00432DA2" w:rsidRDefault="00617CBF" w:rsidP="00617CBF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ไปหักออกจากกำไรสุทธิ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ที่เกิดขึ้น นับแต่วันที่พ้นกำหนดเวลายกเว้นภาษีเงินได้นิติบุคคล เป็นระยะเวลาไม่เกิน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โดยจะเลือกหักจากกำไรสุทธิของปีใด</w:t>
            </w:r>
            <w:r w:rsidR="00131BD8">
              <w:rPr>
                <w:rFonts w:ascii="Angsana New" w:eastAsia="SimSun" w:hAnsi="Angsana New" w:cs="Angsana New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ปีหนึ่งหรือหลายปีก็ได้</w:t>
            </w:r>
          </w:p>
        </w:tc>
      </w:tr>
    </w:tbl>
    <w:p w:rsidR="00617CBF" w:rsidRPr="00617CBF" w:rsidRDefault="00617CBF" w:rsidP="00617CBF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F2D03">
        <w:rPr>
          <w:rFonts w:ascii="Angsana New" w:hAnsi="Angsana New" w:cs="Angsana New"/>
          <w:sz w:val="32"/>
          <w:szCs w:val="32"/>
          <w:cs/>
        </w:rPr>
        <w:lastRenderedPageBreak/>
        <w:t>ใ</w:t>
      </w:r>
      <w:r w:rsidRPr="00617CBF">
        <w:rPr>
          <w:rFonts w:ascii="Angsana New" w:hAnsi="Angsana New" w:cs="Angsana New" w:hint="cs"/>
          <w:sz w:val="32"/>
          <w:szCs w:val="32"/>
          <w:cs/>
        </w:rPr>
        <w:t>นฐานะที่เป็นกิจการที่ได้รับการส่งเสริมการลงทุน บริษัทจะต้องปฏิบัติตามเงื่อนไขและข้อกำหนดต่างๆ เกี่ยวกับการส่งเสริมการลงทุนโดยเคร่งครัด</w:t>
      </w:r>
    </w:p>
    <w:p w:rsidR="00617CBF" w:rsidRDefault="00617CBF" w:rsidP="00617CBF">
      <w:pPr>
        <w:ind w:left="709" w:firstLine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บริษัทมียอดขายในประเทศและต่างประเทศ 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ตามหมายเหตุประกอบงบการเงินข้อ </w:t>
      </w:r>
      <w:r w:rsidR="00663D97">
        <w:rPr>
          <w:rFonts w:ascii="Angsana New" w:hAnsi="Angsana New" w:cs="Angsana New"/>
          <w:sz w:val="32"/>
          <w:szCs w:val="32"/>
        </w:rPr>
        <w:t>25</w:t>
      </w:r>
    </w:p>
    <w:p w:rsidR="00617CBF" w:rsidRPr="00617CBF" w:rsidRDefault="00617CBF" w:rsidP="00617CBF">
      <w:pPr>
        <w:pStyle w:val="af"/>
        <w:tabs>
          <w:tab w:val="left" w:pos="-426"/>
        </w:tabs>
        <w:ind w:right="29"/>
        <w:jc w:val="thaiDistribute"/>
        <w:rPr>
          <w:rFonts w:ascii="Angsana New" w:hAnsi="Angsana New"/>
          <w:sz w:val="32"/>
          <w:szCs w:val="32"/>
        </w:rPr>
      </w:pPr>
    </w:p>
    <w:p w:rsidR="00FF4663" w:rsidRPr="001A1656" w:rsidRDefault="00FF4663" w:rsidP="00AD527C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1656">
        <w:rPr>
          <w:rFonts w:ascii="Angsana New" w:hAnsi="Angsana New"/>
          <w:b/>
          <w:bCs/>
          <w:sz w:val="32"/>
          <w:szCs w:val="32"/>
          <w:cs/>
        </w:rPr>
        <w:t>การจำแนกค่าใช้จ่ายตามลักษณะของค่าใช้จ่าย</w:t>
      </w:r>
    </w:p>
    <w:p w:rsidR="00FF4663" w:rsidRPr="00A76A95" w:rsidRDefault="00FF4663" w:rsidP="00AD527C">
      <w:pPr>
        <w:ind w:right="-241"/>
        <w:jc w:val="right"/>
        <w:rPr>
          <w:rFonts w:ascii="Angsana New" w:hAnsi="Angsana New" w:cs="Angsana New"/>
          <w:sz w:val="30"/>
          <w:szCs w:val="30"/>
        </w:rPr>
      </w:pPr>
      <w:r w:rsidRPr="00A76A95">
        <w:rPr>
          <w:rFonts w:ascii="Angsana New" w:hAnsi="Angsana New" w:cs="Angsana New"/>
          <w:sz w:val="30"/>
          <w:szCs w:val="30"/>
          <w:cs/>
        </w:rPr>
        <w:t>หน่วย : บาท</w:t>
      </w: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9"/>
        <w:gridCol w:w="1475"/>
        <w:gridCol w:w="1476"/>
        <w:gridCol w:w="1476"/>
        <w:gridCol w:w="1476"/>
      </w:tblGrid>
      <w:tr w:rsidR="00FF4663" w:rsidRPr="002F37CC" w:rsidTr="00722DE8">
        <w:tc>
          <w:tcPr>
            <w:tcW w:w="3169" w:type="dxa"/>
            <w:vMerge w:val="restart"/>
            <w:shd w:val="clear" w:color="auto" w:fill="auto"/>
            <w:vAlign w:val="center"/>
          </w:tcPr>
          <w:p w:rsidR="00FF4663" w:rsidRPr="00A76A95" w:rsidRDefault="00FF4663" w:rsidP="005F5886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bottom w:val="single" w:sz="4" w:space="0" w:color="auto"/>
            </w:tcBorders>
            <w:vAlign w:val="center"/>
          </w:tcPr>
          <w:p w:rsidR="00FF4663" w:rsidRPr="00A76A95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</w:tcPr>
          <w:p w:rsidR="00FF4663" w:rsidRPr="00A76A95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150752" w:rsidRPr="002F37CC" w:rsidTr="00722DE8">
        <w:trPr>
          <w:trHeight w:val="315"/>
        </w:trPr>
        <w:tc>
          <w:tcPr>
            <w:tcW w:w="31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50752" w:rsidRPr="00A76A95" w:rsidRDefault="00150752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50752" w:rsidRPr="00A76A95" w:rsidRDefault="00150752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617CBF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52" w:rsidRPr="00A76A95" w:rsidRDefault="00150752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617CBF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52" w:rsidRPr="00A76A95" w:rsidRDefault="00150752" w:rsidP="00733F2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617CBF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52" w:rsidRPr="00A76A95" w:rsidRDefault="00150752" w:rsidP="00733F2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617CBF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</w:tr>
      <w:tr w:rsidR="00150752" w:rsidRPr="002F37CC" w:rsidTr="00722DE8">
        <w:tc>
          <w:tcPr>
            <w:tcW w:w="3169" w:type="dxa"/>
            <w:tcBorders>
              <w:bottom w:val="nil"/>
            </w:tcBorders>
            <w:vAlign w:val="center"/>
          </w:tcPr>
          <w:p w:rsidR="00150752" w:rsidRPr="00A76A95" w:rsidRDefault="00150752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75" w:type="dxa"/>
            <w:tcBorders>
              <w:bottom w:val="nil"/>
              <w:right w:val="single" w:sz="4" w:space="0" w:color="auto"/>
            </w:tcBorders>
            <w:vAlign w:val="center"/>
          </w:tcPr>
          <w:p w:rsidR="00150752" w:rsidRPr="00A76A95" w:rsidRDefault="00150752" w:rsidP="00E16F78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0752" w:rsidRPr="00A76A95" w:rsidRDefault="00150752" w:rsidP="00733F2D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0752" w:rsidRPr="00A76A95" w:rsidRDefault="00150752" w:rsidP="00E16F78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</w:tcBorders>
            <w:vAlign w:val="center"/>
          </w:tcPr>
          <w:p w:rsidR="00150752" w:rsidRPr="00A76A95" w:rsidRDefault="00150752" w:rsidP="00733F2D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17CBF" w:rsidRPr="002F37CC" w:rsidTr="00722DE8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:rsidR="00617CBF" w:rsidRPr="00722DE8" w:rsidRDefault="00617CBF" w:rsidP="00E16F78">
            <w:pPr>
              <w:spacing w:line="276" w:lineRule="auto"/>
              <w:ind w:right="29" w:firstLine="187"/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</w:pPr>
            <w:r w:rsidRPr="00722DE8"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  <w:t>และงานระหว่างทำ</w:t>
            </w:r>
            <w:r w:rsidRPr="00722DE8">
              <w:rPr>
                <w:rFonts w:ascii="Angsana New" w:hAnsi="Angsana New" w:cs="Angsana New"/>
                <w:spacing w:val="-2"/>
                <w:sz w:val="31"/>
                <w:szCs w:val="31"/>
              </w:rPr>
              <w:t>(</w:t>
            </w:r>
            <w:r w:rsidRPr="00722DE8"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  <w:t>เพิ่มขึ้น</w:t>
            </w:r>
            <w:r w:rsidRPr="00722DE8">
              <w:rPr>
                <w:rFonts w:ascii="Angsana New" w:hAnsi="Angsana New" w:cs="Angsana New" w:hint="cs"/>
                <w:spacing w:val="-2"/>
                <w:sz w:val="31"/>
                <w:szCs w:val="31"/>
                <w:cs/>
              </w:rPr>
              <w:t>)ลดลง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A76A95" w:rsidRDefault="00956987" w:rsidP="00801367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(4,967,620</w:t>
            </w:r>
            <w:r w:rsidR="004F32D2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7CBF" w:rsidRPr="00A76A95" w:rsidRDefault="00617CBF" w:rsidP="00DA00FA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(903,096</w:t>
            </w:r>
            <w:r w:rsidRPr="00A76A95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7CBF" w:rsidRPr="00A76A95" w:rsidRDefault="00956987" w:rsidP="00801367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(4,967,620</w:t>
            </w:r>
            <w:r w:rsidR="004F32D2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A76A95" w:rsidRDefault="00617CBF" w:rsidP="0080136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(903,096</w:t>
            </w:r>
            <w:r w:rsidRPr="00A76A95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617CBF" w:rsidRPr="002F37CC" w:rsidTr="00722DE8">
        <w:trPr>
          <w:trHeight w:val="401"/>
        </w:trPr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:rsidR="00617CBF" w:rsidRPr="00A76A95" w:rsidRDefault="00617CBF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7CBF" w:rsidRPr="00A76A95" w:rsidRDefault="004F32D2" w:rsidP="0013313F">
            <w:pPr>
              <w:tabs>
                <w:tab w:val="decimal" w:pos="1168"/>
              </w:tabs>
              <w:spacing w:line="276" w:lineRule="auto"/>
              <w:ind w:right="-123" w:hanging="4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1,793,620,34</w:t>
            </w:r>
            <w:r w:rsidR="00956987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7CBF" w:rsidRPr="00A76A95" w:rsidRDefault="00617CBF" w:rsidP="0013313F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1,333,371,209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7CBF" w:rsidRPr="00A76A95" w:rsidRDefault="004F32D2" w:rsidP="0048690A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1,794,029,59</w:t>
            </w:r>
            <w:r w:rsidR="00956987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A76A95" w:rsidRDefault="00617CBF" w:rsidP="0013313F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1,333,894,117</w:t>
            </w:r>
          </w:p>
        </w:tc>
      </w:tr>
      <w:tr w:rsidR="00617CBF" w:rsidRPr="002F37CC" w:rsidTr="00722DE8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:rsidR="00617CBF" w:rsidRPr="00A76A95" w:rsidRDefault="00617CBF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ค่าตอบแทนกรรมการและผู้บริหาร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CBF" w:rsidRPr="00A76A95" w:rsidRDefault="00423BDC" w:rsidP="0013313F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36,806,417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CBF" w:rsidRPr="00A76A95" w:rsidRDefault="00617CBF" w:rsidP="0040662C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31,843,356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CBF" w:rsidRPr="00A76A95" w:rsidRDefault="00423BDC" w:rsidP="0080136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36,806,417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A76A95" w:rsidRDefault="00617CBF" w:rsidP="0040662C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31,843,356</w:t>
            </w:r>
          </w:p>
        </w:tc>
      </w:tr>
      <w:tr w:rsidR="00617CBF" w:rsidRPr="002F37CC" w:rsidTr="00722DE8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:rsidR="00617CBF" w:rsidRPr="00A76A95" w:rsidRDefault="00617CBF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ค่าใช้จ่ายพนักงาน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CBF" w:rsidRPr="00F071F5" w:rsidRDefault="00687B04" w:rsidP="0013313F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284,446,137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CBF" w:rsidRPr="00F071F5" w:rsidRDefault="00617CBF" w:rsidP="0040662C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071F5">
              <w:rPr>
                <w:rFonts w:ascii="Angsana New" w:hAnsi="Angsana New" w:cs="Angsana New"/>
                <w:sz w:val="31"/>
                <w:szCs w:val="31"/>
              </w:rPr>
              <w:t>256,595,433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CBF" w:rsidRPr="00F071F5" w:rsidRDefault="008635E8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284,446</w:t>
            </w:r>
            <w:r w:rsidR="00360D26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137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7CBF" w:rsidRPr="00A76A95" w:rsidRDefault="00617CBF" w:rsidP="0040662C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256,595,433</w:t>
            </w:r>
          </w:p>
        </w:tc>
      </w:tr>
      <w:tr w:rsidR="00617CBF" w:rsidRPr="002F37CC" w:rsidTr="00722DE8">
        <w:tc>
          <w:tcPr>
            <w:tcW w:w="3169" w:type="dxa"/>
            <w:tcBorders>
              <w:top w:val="nil"/>
              <w:bottom w:val="single" w:sz="4" w:space="0" w:color="auto"/>
            </w:tcBorders>
            <w:vAlign w:val="center"/>
          </w:tcPr>
          <w:p w:rsidR="00617CBF" w:rsidRPr="00A76A95" w:rsidRDefault="00617CBF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ค่าเสื่อมราคาและค่าตัดจำหน่าย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BF" w:rsidRPr="00F071F5" w:rsidRDefault="00C05CFE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50,852,70</w:t>
            </w:r>
            <w:r w:rsidR="006C47CE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BF" w:rsidRPr="00F071F5" w:rsidRDefault="00617CBF" w:rsidP="0040662C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071F5">
              <w:rPr>
                <w:rFonts w:ascii="Angsana New" w:hAnsi="Angsana New" w:cs="Angsana New"/>
                <w:sz w:val="31"/>
                <w:szCs w:val="31"/>
              </w:rPr>
              <w:t>51,150,488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BF" w:rsidRPr="00F071F5" w:rsidRDefault="00C05CFE" w:rsidP="006D1A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50,852,70</w:t>
            </w:r>
            <w:r w:rsidR="005546ED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17CBF" w:rsidRPr="00A76A95" w:rsidRDefault="00617CBF" w:rsidP="0040662C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51,150,488</w:t>
            </w:r>
          </w:p>
        </w:tc>
      </w:tr>
    </w:tbl>
    <w:p w:rsidR="00617CBF" w:rsidRDefault="00617CBF" w:rsidP="002556BA">
      <w:pPr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556BA" w:rsidRDefault="002556BA" w:rsidP="002556BA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:rsidR="002556BA" w:rsidRPr="002556BA" w:rsidRDefault="002556BA" w:rsidP="002556BA">
      <w:pPr>
        <w:ind w:right="-241"/>
        <w:jc w:val="right"/>
        <w:rPr>
          <w:rFonts w:ascii="Angsana New" w:hAnsi="Angsana New"/>
          <w:sz w:val="30"/>
          <w:szCs w:val="30"/>
        </w:rPr>
      </w:pPr>
      <w:r w:rsidRPr="002556BA">
        <w:rPr>
          <w:rFonts w:ascii="Angsana New" w:hAnsi="Angsana New" w:cs="Angsana New"/>
          <w:sz w:val="30"/>
          <w:szCs w:val="30"/>
          <w:cs/>
        </w:rPr>
        <w:t>หน่วย : บาท</w:t>
      </w: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9"/>
        <w:gridCol w:w="1475"/>
        <w:gridCol w:w="1476"/>
        <w:gridCol w:w="1476"/>
        <w:gridCol w:w="1476"/>
      </w:tblGrid>
      <w:tr w:rsidR="002556BA" w:rsidRPr="00A76A95" w:rsidTr="00595871">
        <w:tc>
          <w:tcPr>
            <w:tcW w:w="3169" w:type="dxa"/>
            <w:vMerge w:val="restart"/>
            <w:shd w:val="clear" w:color="auto" w:fill="auto"/>
            <w:vAlign w:val="center"/>
          </w:tcPr>
          <w:p w:rsidR="002556BA" w:rsidRPr="00A76A95" w:rsidRDefault="002556BA" w:rsidP="000643AB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bottom w:val="single" w:sz="4" w:space="0" w:color="auto"/>
            </w:tcBorders>
            <w:vAlign w:val="center"/>
          </w:tcPr>
          <w:p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</w:tcPr>
          <w:p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556BA" w:rsidRPr="00A76A95" w:rsidTr="00595871">
        <w:trPr>
          <w:trHeight w:val="315"/>
        </w:trPr>
        <w:tc>
          <w:tcPr>
            <w:tcW w:w="31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</w:tr>
      <w:tr w:rsidR="00021F49" w:rsidRPr="00A76A95" w:rsidTr="00595871">
        <w:tc>
          <w:tcPr>
            <w:tcW w:w="3169" w:type="dxa"/>
            <w:tcBorders>
              <w:bottom w:val="nil"/>
            </w:tcBorders>
            <w:vAlign w:val="center"/>
          </w:tcPr>
          <w:p w:rsidR="00021F49" w:rsidRDefault="00021F49" w:rsidP="00021F49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ค่าใช้จ่ายดอกเบี้ย</w:t>
            </w:r>
            <w:r w:rsidR="00595871">
              <w:rPr>
                <w:rFonts w:ascii="Angsana New" w:hAnsi="Angsana New" w:cs="Angsana New" w:hint="cs"/>
                <w:sz w:val="31"/>
                <w:szCs w:val="31"/>
                <w:cs/>
              </w:rPr>
              <w:t>จากหนี้สิน</w:t>
            </w:r>
            <w:r w:rsidR="002751CE">
              <w:rPr>
                <w:rFonts w:ascii="Angsana New" w:hAnsi="Angsana New" w:cs="Angsana New" w:hint="cs"/>
                <w:sz w:val="31"/>
                <w:szCs w:val="31"/>
                <w:cs/>
              </w:rPr>
              <w:t>ตาม</w:t>
            </w:r>
          </w:p>
        </w:tc>
        <w:tc>
          <w:tcPr>
            <w:tcW w:w="1475" w:type="dxa"/>
            <w:tcBorders>
              <w:bottom w:val="nil"/>
              <w:right w:val="single" w:sz="4" w:space="0" w:color="auto"/>
            </w:tcBorders>
            <w:vAlign w:val="center"/>
          </w:tcPr>
          <w:p w:rsidR="00021F49" w:rsidRDefault="00021F49" w:rsidP="00FB1678">
            <w:pPr>
              <w:tabs>
                <w:tab w:val="decimal" w:pos="102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1F49" w:rsidRDefault="00021F49" w:rsidP="00FB1678">
            <w:pPr>
              <w:tabs>
                <w:tab w:val="decimal" w:pos="102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1F49" w:rsidRDefault="00021F49" w:rsidP="00FB1678">
            <w:pPr>
              <w:tabs>
                <w:tab w:val="decimal" w:pos="102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</w:tcBorders>
            <w:vAlign w:val="center"/>
          </w:tcPr>
          <w:p w:rsidR="00021F49" w:rsidRDefault="00021F49" w:rsidP="00FB1678">
            <w:pPr>
              <w:tabs>
                <w:tab w:val="decimal" w:pos="102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2556BA" w:rsidRPr="00A76A95" w:rsidTr="00595871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:rsidR="002556BA" w:rsidRPr="00A76A95" w:rsidRDefault="002556BA" w:rsidP="00021F49">
            <w:pPr>
              <w:spacing w:line="276" w:lineRule="auto"/>
              <w:ind w:right="29" w:firstLine="191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สัญญาเช่า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6BA" w:rsidRPr="00A76A95" w:rsidRDefault="00FB1678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40,184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6BA" w:rsidRPr="00A76A95" w:rsidRDefault="00FB1678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110,222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6BA" w:rsidRPr="00A76A95" w:rsidRDefault="002751CE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</w:t>
            </w:r>
            <w:r w:rsidR="00FB1678">
              <w:rPr>
                <w:rFonts w:ascii="Angsana New" w:hAnsi="Angsana New" w:cs="Angsana New"/>
                <w:sz w:val="31"/>
                <w:szCs w:val="31"/>
              </w:rPr>
              <w:t>,184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56BA" w:rsidRPr="00A76A95" w:rsidRDefault="00FB1678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110,222</w:t>
            </w:r>
          </w:p>
        </w:tc>
      </w:tr>
      <w:tr w:rsidR="002556BA" w:rsidRPr="00A76A95" w:rsidTr="00595871">
        <w:tc>
          <w:tcPr>
            <w:tcW w:w="3169" w:type="dxa"/>
            <w:tcBorders>
              <w:top w:val="nil"/>
              <w:bottom w:val="single" w:sz="4" w:space="0" w:color="auto"/>
            </w:tcBorders>
            <w:vAlign w:val="center"/>
          </w:tcPr>
          <w:p w:rsidR="002556BA" w:rsidRPr="00722DE8" w:rsidRDefault="002556BA" w:rsidP="00FB1678">
            <w:pPr>
              <w:spacing w:line="276" w:lineRule="auto"/>
              <w:ind w:right="29"/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1"/>
                <w:szCs w:val="31"/>
                <w:cs/>
              </w:rPr>
              <w:t>ต้นทุนทางการเงินอื่นๆ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6BA" w:rsidRPr="00A76A95" w:rsidRDefault="00FB1678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710,745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BA" w:rsidRPr="00A76A95" w:rsidRDefault="00FB1678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4,270,295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BA" w:rsidRPr="00A76A95" w:rsidRDefault="00FB1678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701,691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556BA" w:rsidRPr="00A76A95" w:rsidRDefault="00FB1678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4,268,586</w:t>
            </w:r>
          </w:p>
        </w:tc>
      </w:tr>
      <w:tr w:rsidR="002556BA" w:rsidRPr="00A76A95" w:rsidTr="00595871">
        <w:trPr>
          <w:trHeight w:val="401"/>
        </w:trPr>
        <w:tc>
          <w:tcPr>
            <w:tcW w:w="3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6BA" w:rsidRPr="00A76A95" w:rsidRDefault="002556BA" w:rsidP="000643AB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BA" w:rsidRPr="00A76A95" w:rsidRDefault="00FB1678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750,929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BA" w:rsidRPr="00A76A95" w:rsidRDefault="00FB1678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4,380,517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BA" w:rsidRPr="00A76A95" w:rsidRDefault="00FB1678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741,875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6BA" w:rsidRPr="00A76A95" w:rsidRDefault="00FB1678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4,378,808</w:t>
            </w:r>
          </w:p>
        </w:tc>
      </w:tr>
    </w:tbl>
    <w:p w:rsidR="002556BA" w:rsidRDefault="002556BA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682F02" w:rsidRDefault="00682F02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A666E9" w:rsidRPr="00B840F2" w:rsidRDefault="00A666E9" w:rsidP="00AD527C">
      <w:pPr>
        <w:numPr>
          <w:ilvl w:val="0"/>
          <w:numId w:val="1"/>
        </w:numPr>
        <w:ind w:left="720" w:right="28" w:hanging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834DF9" w:rsidRDefault="00FB1678" w:rsidP="00AD527C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24</w:t>
      </w:r>
      <w:r w:rsidR="009358EE">
        <w:rPr>
          <w:rFonts w:ascii="Angsana New" w:hAnsi="Angsana New" w:cs="Angsana New"/>
          <w:b/>
          <w:bCs/>
          <w:spacing w:val="-4"/>
          <w:sz w:val="32"/>
          <w:szCs w:val="32"/>
        </w:rPr>
        <w:t>.1</w:t>
      </w:r>
      <w:r w:rsidR="00D32FEE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B840F2" w:rsidRPr="00441473" w:rsidRDefault="00B840F2" w:rsidP="00AD527C">
      <w:pPr>
        <w:ind w:left="1440" w:right="28"/>
        <w:rPr>
          <w:rFonts w:ascii="Angsana New" w:hAnsi="Angsana New" w:cs="Angsana New"/>
          <w:sz w:val="16"/>
          <w:szCs w:val="16"/>
        </w:rPr>
      </w:pPr>
    </w:p>
    <w:p w:rsidR="001055FF" w:rsidRPr="00A63755" w:rsidRDefault="00A666E9" w:rsidP="00AD527C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20058">
        <w:rPr>
          <w:rFonts w:ascii="Angsana New" w:hAnsi="Angsana New" w:cs="Angsana New"/>
          <w:sz w:val="32"/>
          <w:szCs w:val="32"/>
        </w:rPr>
        <w:t>31</w:t>
      </w:r>
      <w:r w:rsidR="00617CBF">
        <w:rPr>
          <w:rFonts w:ascii="Angsana New" w:hAnsi="Angsana New" w:cs="Angsana New"/>
          <w:sz w:val="32"/>
          <w:szCs w:val="32"/>
          <w:cs/>
        </w:rPr>
        <w:t xml:space="preserve"> ธันวาคม 256</w:t>
      </w:r>
      <w:r w:rsidR="00617CBF">
        <w:rPr>
          <w:rFonts w:ascii="Angsana New" w:hAnsi="Angsana New" w:cs="Angsana New" w:hint="cs"/>
          <w:sz w:val="32"/>
          <w:szCs w:val="32"/>
          <w:cs/>
        </w:rPr>
        <w:t>4</w:t>
      </w:r>
      <w:r w:rsidR="00A475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F4663">
        <w:rPr>
          <w:rFonts w:ascii="Angsana New" w:hAnsi="Angsana New" w:cs="Angsana New" w:hint="cs"/>
          <w:sz w:val="32"/>
          <w:szCs w:val="32"/>
          <w:cs/>
        </w:rPr>
        <w:t>และ</w:t>
      </w:r>
      <w:r w:rsidR="00A475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F4663">
        <w:rPr>
          <w:rFonts w:ascii="Angsana New" w:hAnsi="Angsana New" w:cs="Angsana New"/>
          <w:sz w:val="32"/>
          <w:szCs w:val="32"/>
        </w:rPr>
        <w:t>25</w:t>
      </w:r>
      <w:r w:rsidR="00617CBF">
        <w:rPr>
          <w:rFonts w:ascii="Angsana New" w:hAnsi="Angsana New" w:cs="Angsana New"/>
          <w:sz w:val="32"/>
          <w:szCs w:val="32"/>
        </w:rPr>
        <w:t>63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1D23D5">
        <w:rPr>
          <w:rFonts w:ascii="Angsana New" w:hAnsi="Angsana New" w:cs="Angsana New" w:hint="cs"/>
          <w:sz w:val="32"/>
          <w:szCs w:val="32"/>
          <w:cs/>
        </w:rPr>
        <w:t>ง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:rsidR="00A666E9" w:rsidRPr="00441473" w:rsidRDefault="00A666E9" w:rsidP="00427B34">
      <w:pPr>
        <w:ind w:left="360" w:right="42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08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58"/>
        <w:gridCol w:w="1553"/>
      </w:tblGrid>
      <w:tr w:rsidR="00694223" w:rsidRPr="00441473" w:rsidTr="00A475E7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C34A10" w:rsidRPr="00441473" w:rsidTr="00A475E7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34A10" w:rsidRPr="00441473" w:rsidRDefault="00C34A10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F50D9F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17CB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C34A10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17CB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C34A10" w:rsidP="00F50D9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="00F50D9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17CB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C34A10" w:rsidP="00F50D9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17CB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94223" w:rsidRPr="00441473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892B8D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13,231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10,409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892B8D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439,901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310,898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892B8D" w:rsidP="00892B8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892B8D" w:rsidP="00892B8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A475E7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CBF" w:rsidRPr="00441473" w:rsidRDefault="00892B8D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440,009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310,898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694223" w:rsidRDefault="00617CB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892B8D" w:rsidP="00C10FC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16,088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9,750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892B8D" w:rsidP="00C10FC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540,440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294,505</w:t>
            </w:r>
          </w:p>
        </w:tc>
      </w:tr>
      <w:tr w:rsidR="00617CBF" w:rsidRPr="00441473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ED2494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892B8D" w:rsidP="00ED249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892B8D" w:rsidP="00ED249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10,482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2,726</w:t>
            </w:r>
          </w:p>
        </w:tc>
      </w:tr>
      <w:tr w:rsidR="00892B8D" w:rsidRPr="00441473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2B8D" w:rsidRPr="00441473" w:rsidRDefault="00892B8D" w:rsidP="00ED2494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892B8D" w:rsidRPr="00441473" w:rsidRDefault="00892B8D" w:rsidP="00ED249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92B8D" w:rsidRDefault="00892B8D" w:rsidP="00892B8D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92B8D" w:rsidRPr="00441473" w:rsidRDefault="00892B8D" w:rsidP="00ED249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892B8D" w:rsidRDefault="00892B8D" w:rsidP="00892B8D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7958C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เยนญี่ปุ่น 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892B8D" w:rsidP="00FF248E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121,855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65,000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CBF" w:rsidRPr="00441473" w:rsidRDefault="00892B8D" w:rsidP="00FF248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35,874</w:t>
            </w:r>
          </w:p>
        </w:tc>
        <w:tc>
          <w:tcPr>
            <w:tcW w:w="15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19,141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CBF" w:rsidRPr="00441473" w:rsidRDefault="00617CBF" w:rsidP="00A475E7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CBF" w:rsidRPr="00441473" w:rsidRDefault="00892B8D" w:rsidP="007958C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586,82</w:t>
            </w:r>
            <w:r w:rsidR="00A0698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316,372</w:t>
            </w:r>
          </w:p>
        </w:tc>
      </w:tr>
      <w:tr w:rsidR="00617CBF" w:rsidRPr="00441473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694223" w:rsidRDefault="00617CBF" w:rsidP="00694223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7CBF" w:rsidRPr="00441473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D81587" w:rsidP="008C17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13,151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12,179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D81587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437,216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363,748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694223" w:rsidRDefault="00617CB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D81587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16,231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8C17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9,715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D81587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545,253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293,474</w:t>
            </w:r>
          </w:p>
        </w:tc>
      </w:tr>
      <w:tr w:rsidR="00617CBF" w:rsidRPr="00441473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D81587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D81587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3,720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2,684</w:t>
            </w:r>
          </w:p>
        </w:tc>
      </w:tr>
      <w:tr w:rsidR="00617CBF" w:rsidRPr="00441473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D81587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D81587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477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7958C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D81587" w:rsidP="008C17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121,855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8C17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65,000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CBF" w:rsidRPr="00441473" w:rsidRDefault="00D81587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35,874</w:t>
            </w:r>
          </w:p>
        </w:tc>
        <w:tc>
          <w:tcPr>
            <w:tcW w:w="15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19,141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CBF" w:rsidRPr="00441473" w:rsidRDefault="00617CBF" w:rsidP="00A475E7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834DF9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733F2D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CBF" w:rsidRPr="00441473" w:rsidRDefault="00D81587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585,292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315,776</w:t>
            </w:r>
          </w:p>
        </w:tc>
      </w:tr>
    </w:tbl>
    <w:p w:rsidR="009358EE" w:rsidRDefault="009358EE" w:rsidP="009358EE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958CB" w:rsidRDefault="007958CB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2191D" w:rsidRPr="00A652F9" w:rsidRDefault="00FB1678" w:rsidP="00A2191D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24</w:t>
      </w:r>
      <w:r w:rsidR="009358EE">
        <w:rPr>
          <w:rFonts w:ascii="Angsana New" w:hAnsi="Angsana New" w:cs="Angsana New"/>
          <w:b/>
          <w:bCs/>
          <w:sz w:val="32"/>
          <w:szCs w:val="32"/>
        </w:rPr>
        <w:t>.2</w:t>
      </w:r>
      <w:r w:rsidR="009358E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9358EE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2191D" w:rsidRPr="00A652F9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ซึ่งเกิดจากการซื้อสินค้าและการขายสินค้าที่เป็นเงินตราต่างประเทศ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กลุ่มบริษัทได้ทำสัญญาซื้อขายเงินตราต่างประเทศล่วงหน้า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ซึ่งรายการดังกล่าวจะมีอายุไม่เกินหนึ่งปี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เพื่อป้องกันความเสี่ยงของสินทรัพย์และหนี้สินทางการเงิน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ที่เป็นเงินตราต่างประเทศ สัญญาซื้อขายเงินตราต่างประเทศล่วงหน้า ณ วันที่รายงาน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:rsidR="00A652F9" w:rsidRPr="00A652F9" w:rsidRDefault="00A652F9" w:rsidP="00A2191D">
      <w:pPr>
        <w:tabs>
          <w:tab w:val="left" w:pos="1440"/>
        </w:tabs>
        <w:ind w:left="720" w:right="29" w:firstLine="698"/>
        <w:jc w:val="thaiDistribute"/>
        <w:rPr>
          <w:rFonts w:ascii="Angsana New" w:hAnsi="Angsana New" w:cs="Angsana New"/>
          <w:sz w:val="16"/>
          <w:szCs w:val="16"/>
        </w:rPr>
      </w:pPr>
    </w:p>
    <w:p w:rsidR="009358EE" w:rsidRPr="00A652F9" w:rsidRDefault="009358EE" w:rsidP="00A2191D">
      <w:pPr>
        <w:tabs>
          <w:tab w:val="left" w:pos="1440"/>
        </w:tabs>
        <w:ind w:left="720" w:right="29" w:firstLine="698"/>
        <w:jc w:val="thaiDistribute"/>
        <w:rPr>
          <w:rFonts w:ascii="Angsana New" w:hAnsi="Angsana New" w:cs="Angsana New"/>
          <w:sz w:val="32"/>
          <w:szCs w:val="32"/>
        </w:rPr>
      </w:pPr>
      <w:r w:rsidRPr="00A652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52F9">
        <w:rPr>
          <w:rFonts w:ascii="Angsana New" w:hAnsi="Angsana New" w:cs="Angsana New"/>
          <w:sz w:val="32"/>
          <w:szCs w:val="32"/>
        </w:rPr>
        <w:t xml:space="preserve">31 </w:t>
      </w:r>
      <w:r w:rsidRPr="00A652F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652F9">
        <w:rPr>
          <w:rFonts w:ascii="Angsana New" w:hAnsi="Angsana New" w:cs="Angsana New"/>
          <w:sz w:val="32"/>
          <w:szCs w:val="32"/>
          <w:cs/>
        </w:rPr>
        <w:t xml:space="preserve"> </w:t>
      </w:r>
      <w:r w:rsidR="00617CBF">
        <w:rPr>
          <w:rFonts w:ascii="Angsana New" w:hAnsi="Angsana New" w:cs="Angsana New"/>
          <w:sz w:val="32"/>
          <w:szCs w:val="32"/>
        </w:rPr>
        <w:t>2564</w:t>
      </w:r>
      <w:r w:rsidRPr="00A652F9">
        <w:rPr>
          <w:rFonts w:ascii="Angsana New" w:hAnsi="Angsana New" w:cs="Angsana New"/>
          <w:sz w:val="32"/>
          <w:szCs w:val="32"/>
        </w:rPr>
        <w:t xml:space="preserve"> </w:t>
      </w:r>
      <w:r w:rsidR="00FB1678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B1678">
        <w:rPr>
          <w:rFonts w:ascii="Angsana New" w:hAnsi="Angsana New" w:cs="Angsana New"/>
          <w:sz w:val="32"/>
          <w:szCs w:val="32"/>
        </w:rPr>
        <w:t>2563</w:t>
      </w:r>
      <w:r w:rsidR="00FB16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บริษัทมีสัญญา</w:t>
      </w:r>
      <w:r w:rsidRPr="00A652F9">
        <w:rPr>
          <w:rFonts w:ascii="Angsana New" w:hAnsi="Angsana New" w:cs="Angsana New" w:hint="cs"/>
          <w:sz w:val="32"/>
          <w:szCs w:val="32"/>
          <w:cs/>
        </w:rPr>
        <w:t>ขาย</w:t>
      </w:r>
      <w:r w:rsidRPr="00A652F9">
        <w:rPr>
          <w:rFonts w:ascii="Angsana New" w:hAnsi="Angsana New" w:cs="Angsana New"/>
          <w:sz w:val="32"/>
          <w:szCs w:val="32"/>
          <w:cs/>
        </w:rPr>
        <w:t>เงินตราต่างประเทศล่วงหน้า กับธนาคารพาณิชย์ในประเทศ</w:t>
      </w:r>
      <w:r w:rsidRPr="00A652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ที่อาจมีผลกระทบต่อจำนวนเงินบาท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ที่บริษัทจะได้รับชำระจากลูกหนี้การค้าต่างประเทศ สรุปได้ดังนี้</w:t>
      </w:r>
    </w:p>
    <w:p w:rsidR="009358EE" w:rsidRPr="00A55836" w:rsidRDefault="009358EE" w:rsidP="00AD527C">
      <w:pPr>
        <w:tabs>
          <w:tab w:val="left" w:pos="1440"/>
        </w:tabs>
        <w:ind w:left="720" w:right="29"/>
        <w:jc w:val="right"/>
        <w:rPr>
          <w:rFonts w:ascii="Angsana New" w:hAnsi="Angsana New" w:cs="Angsana New"/>
          <w:sz w:val="29"/>
          <w:szCs w:val="29"/>
        </w:rPr>
      </w:pPr>
      <w:r w:rsidRPr="00A55836">
        <w:rPr>
          <w:rFonts w:ascii="Angsana New" w:hAnsi="Angsana New" w:cs="Angsana New" w:hint="cs"/>
          <w:sz w:val="29"/>
          <w:szCs w:val="29"/>
          <w:cs/>
        </w:rPr>
        <w:t xml:space="preserve">หน่วย </w:t>
      </w:r>
      <w:r w:rsidRPr="00A55836">
        <w:rPr>
          <w:rFonts w:ascii="Angsana New" w:hAnsi="Angsana New" w:cs="Angsana New"/>
          <w:sz w:val="29"/>
          <w:szCs w:val="29"/>
        </w:rPr>
        <w:t xml:space="preserve">: </w:t>
      </w:r>
      <w:r w:rsidRPr="00A55836">
        <w:rPr>
          <w:rFonts w:ascii="Angsana New" w:hAnsi="Angsana New" w:cs="Angsana New" w:hint="cs"/>
          <w:sz w:val="29"/>
          <w:szCs w:val="29"/>
          <w:cs/>
        </w:rPr>
        <w:t>พัน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4"/>
        <w:gridCol w:w="1843"/>
        <w:gridCol w:w="1843"/>
        <w:gridCol w:w="2310"/>
      </w:tblGrid>
      <w:tr w:rsidR="009358EE" w:rsidRPr="00A55836" w:rsidTr="00A55836">
        <w:tc>
          <w:tcPr>
            <w:tcW w:w="2824" w:type="dxa"/>
            <w:vMerge w:val="restart"/>
            <w:vAlign w:val="center"/>
          </w:tcPr>
          <w:p w:rsidR="009358EE" w:rsidRPr="00A55836" w:rsidRDefault="009358EE" w:rsidP="00733F2D">
            <w:pPr>
              <w:ind w:right="29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5996" w:type="dxa"/>
            <w:gridSpan w:val="3"/>
            <w:tcBorders>
              <w:bottom w:val="single" w:sz="4" w:space="0" w:color="auto"/>
            </w:tcBorders>
          </w:tcPr>
          <w:p w:rsidR="009358EE" w:rsidRPr="00A55836" w:rsidRDefault="009358EE" w:rsidP="00733F2D">
            <w:pPr>
              <w:ind w:right="29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9358EE" w:rsidRPr="00A55836" w:rsidTr="00A55836">
        <w:tc>
          <w:tcPr>
            <w:tcW w:w="2824" w:type="dxa"/>
            <w:vMerge/>
          </w:tcPr>
          <w:p w:rsidR="009358EE" w:rsidRPr="00A55836" w:rsidRDefault="009358EE" w:rsidP="00733F2D">
            <w:pPr>
              <w:ind w:right="2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bottom w:val="nil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สกุลเงิน</w:t>
            </w:r>
          </w:p>
        </w:tc>
        <w:tc>
          <w:tcPr>
            <w:tcW w:w="1843" w:type="dxa"/>
            <w:vMerge w:val="restart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มูลค่ายุติธรรม</w:t>
            </w:r>
          </w:p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ในสกุลเงินบาท</w:t>
            </w:r>
          </w:p>
        </w:tc>
        <w:tc>
          <w:tcPr>
            <w:tcW w:w="2310" w:type="dxa"/>
            <w:vMerge w:val="restart"/>
            <w:tcBorders>
              <w:lef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ครบกำหนดภายใน</w:t>
            </w: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9358EE" w:rsidRPr="00A55836" w:rsidTr="00A55836">
        <w:tc>
          <w:tcPr>
            <w:tcW w:w="2824" w:type="dxa"/>
            <w:vMerge/>
            <w:tcBorders>
              <w:bottom w:val="single" w:sz="4" w:space="0" w:color="auto"/>
            </w:tcBorders>
          </w:tcPr>
          <w:p w:rsidR="009358EE" w:rsidRPr="00A55836" w:rsidRDefault="009358EE" w:rsidP="00733F2D">
            <w:pPr>
              <w:ind w:right="2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ต่างประเทศ</w:t>
            </w:r>
          </w:p>
        </w:tc>
        <w:tc>
          <w:tcPr>
            <w:tcW w:w="1843" w:type="dxa"/>
            <w:vMerge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10" w:type="dxa"/>
            <w:vMerge/>
            <w:tcBorders>
              <w:left w:val="dashed" w:sz="4" w:space="0" w:color="auto"/>
              <w:bottom w:val="single" w:sz="4" w:space="0" w:color="auto"/>
            </w:tcBorders>
          </w:tcPr>
          <w:p w:rsidR="009358EE" w:rsidRPr="00A55836" w:rsidRDefault="009358EE" w:rsidP="00733F2D">
            <w:pPr>
              <w:ind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358EE" w:rsidRPr="00A55836" w:rsidTr="00C01ACF">
        <w:tc>
          <w:tcPr>
            <w:tcW w:w="2824" w:type="dxa"/>
            <w:tcBorders>
              <w:bottom w:val="nil"/>
            </w:tcBorders>
          </w:tcPr>
          <w:p w:rsidR="009358EE" w:rsidRPr="00A55836" w:rsidRDefault="009358EE" w:rsidP="008E0B3E">
            <w:pPr>
              <w:ind w:right="2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8E0B3E" w:rsidRPr="00A55836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</w:t>
            </w:r>
            <w:r w:rsidR="008E0B3E" w:rsidRPr="00A5583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A5583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="008E0B3E" w:rsidRPr="00A5583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 w:rsidR="00617CBF">
              <w:rPr>
                <w:rFonts w:ascii="Angsana New" w:hAnsi="Angsana New" w:cs="Angsana New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1843" w:type="dxa"/>
            <w:tcBorders>
              <w:bottom w:val="nil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10" w:type="dxa"/>
            <w:tcBorders>
              <w:left w:val="dashed" w:sz="4" w:space="0" w:color="auto"/>
              <w:bottom w:val="nil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9358EE" w:rsidRPr="00A55836" w:rsidTr="00C01ACF">
        <w:trPr>
          <w:trHeight w:val="416"/>
        </w:trPr>
        <w:tc>
          <w:tcPr>
            <w:tcW w:w="2824" w:type="dxa"/>
            <w:tcBorders>
              <w:top w:val="nil"/>
              <w:bottom w:val="single" w:sz="4" w:space="0" w:color="auto"/>
            </w:tcBorders>
          </w:tcPr>
          <w:p w:rsidR="009358EE" w:rsidRPr="00A55836" w:rsidRDefault="009358EE" w:rsidP="00733F2D">
            <w:pPr>
              <w:ind w:right="29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ดอลล่าร์สหรัฐอเมริกา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9358EE" w:rsidRPr="00A55836" w:rsidRDefault="00FC4D83" w:rsidP="00733F2D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519.26</w:t>
            </w:r>
          </w:p>
        </w:tc>
        <w:tc>
          <w:tcPr>
            <w:tcW w:w="1843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358EE" w:rsidRPr="00A55836" w:rsidRDefault="00FC4D83" w:rsidP="00733F2D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17,358.89</w:t>
            </w:r>
          </w:p>
        </w:tc>
        <w:tc>
          <w:tcPr>
            <w:tcW w:w="231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021002" w:rsidRPr="00A55836" w:rsidRDefault="00FC4D83" w:rsidP="00733F2D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</w:tr>
    </w:tbl>
    <w:p w:rsidR="00330F31" w:rsidRPr="00FB1678" w:rsidRDefault="00330F31" w:rsidP="00330F31">
      <w:pPr>
        <w:ind w:left="720" w:right="28"/>
        <w:rPr>
          <w:rFonts w:ascii="Angsana New" w:hAnsi="Angsana New" w:cs="Angsana New"/>
          <w:b/>
          <w:bCs/>
          <w:sz w:val="16"/>
          <w:szCs w:val="16"/>
        </w:rPr>
      </w:pPr>
    </w:p>
    <w:p w:rsidR="00FB1678" w:rsidRPr="00A55836" w:rsidRDefault="00FB1678" w:rsidP="00FB1678">
      <w:pPr>
        <w:tabs>
          <w:tab w:val="left" w:pos="1440"/>
        </w:tabs>
        <w:ind w:left="720" w:right="29"/>
        <w:jc w:val="right"/>
        <w:rPr>
          <w:rFonts w:ascii="Angsana New" w:hAnsi="Angsana New" w:cs="Angsana New"/>
          <w:sz w:val="29"/>
          <w:szCs w:val="29"/>
        </w:rPr>
      </w:pPr>
      <w:r w:rsidRPr="00A55836">
        <w:rPr>
          <w:rFonts w:ascii="Angsana New" w:hAnsi="Angsana New" w:cs="Angsana New" w:hint="cs"/>
          <w:sz w:val="29"/>
          <w:szCs w:val="29"/>
          <w:cs/>
        </w:rPr>
        <w:t xml:space="preserve">หน่วย </w:t>
      </w:r>
      <w:r w:rsidRPr="00A55836">
        <w:rPr>
          <w:rFonts w:ascii="Angsana New" w:hAnsi="Angsana New" w:cs="Angsana New"/>
          <w:sz w:val="29"/>
          <w:szCs w:val="29"/>
        </w:rPr>
        <w:t xml:space="preserve">: </w:t>
      </w:r>
      <w:r w:rsidRPr="00A55836">
        <w:rPr>
          <w:rFonts w:ascii="Angsana New" w:hAnsi="Angsana New" w:cs="Angsana New" w:hint="cs"/>
          <w:sz w:val="29"/>
          <w:szCs w:val="29"/>
          <w:cs/>
        </w:rPr>
        <w:t>พัน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4"/>
        <w:gridCol w:w="1843"/>
        <w:gridCol w:w="1843"/>
        <w:gridCol w:w="2310"/>
      </w:tblGrid>
      <w:tr w:rsidR="00FB1678" w:rsidRPr="00A55836" w:rsidTr="000643AB">
        <w:tc>
          <w:tcPr>
            <w:tcW w:w="2824" w:type="dxa"/>
            <w:vMerge w:val="restart"/>
            <w:vAlign w:val="center"/>
          </w:tcPr>
          <w:p w:rsidR="00FB1678" w:rsidRPr="00A55836" w:rsidRDefault="00FB1678" w:rsidP="000643AB">
            <w:pPr>
              <w:ind w:right="29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5996" w:type="dxa"/>
            <w:gridSpan w:val="3"/>
            <w:tcBorders>
              <w:bottom w:val="single" w:sz="4" w:space="0" w:color="auto"/>
            </w:tcBorders>
          </w:tcPr>
          <w:p w:rsidR="00FB1678" w:rsidRPr="00A55836" w:rsidRDefault="00FB1678" w:rsidP="000643AB">
            <w:pPr>
              <w:ind w:right="29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FB1678" w:rsidRPr="00A55836" w:rsidTr="000643AB">
        <w:tc>
          <w:tcPr>
            <w:tcW w:w="2824" w:type="dxa"/>
            <w:vMerge/>
          </w:tcPr>
          <w:p w:rsidR="00FB1678" w:rsidRPr="00A55836" w:rsidRDefault="00FB1678" w:rsidP="000643AB">
            <w:pPr>
              <w:ind w:right="2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bottom w:val="nil"/>
              <w:right w:val="dashed" w:sz="4" w:space="0" w:color="auto"/>
            </w:tcBorders>
          </w:tcPr>
          <w:p w:rsidR="00FB1678" w:rsidRPr="00A55836" w:rsidRDefault="00FB1678" w:rsidP="000643AB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สกุลเงิน</w:t>
            </w:r>
          </w:p>
        </w:tc>
        <w:tc>
          <w:tcPr>
            <w:tcW w:w="1843" w:type="dxa"/>
            <w:vMerge w:val="restart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FB1678" w:rsidRPr="00A55836" w:rsidRDefault="00FB1678" w:rsidP="000643AB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มูลค่ายุติธรรม</w:t>
            </w:r>
          </w:p>
          <w:p w:rsidR="00FB1678" w:rsidRPr="00A55836" w:rsidRDefault="00FB1678" w:rsidP="000643AB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ในสกุลเงินบาท</w:t>
            </w:r>
          </w:p>
        </w:tc>
        <w:tc>
          <w:tcPr>
            <w:tcW w:w="2310" w:type="dxa"/>
            <w:vMerge w:val="restart"/>
            <w:tcBorders>
              <w:left w:val="dashed" w:sz="4" w:space="0" w:color="auto"/>
            </w:tcBorders>
          </w:tcPr>
          <w:p w:rsidR="00FB1678" w:rsidRPr="00A55836" w:rsidRDefault="00FB1678" w:rsidP="000643AB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ครบกำหนดภายใน</w:t>
            </w: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FB1678" w:rsidRPr="00A55836" w:rsidTr="000643AB">
        <w:tc>
          <w:tcPr>
            <w:tcW w:w="2824" w:type="dxa"/>
            <w:vMerge/>
            <w:tcBorders>
              <w:bottom w:val="single" w:sz="4" w:space="0" w:color="auto"/>
            </w:tcBorders>
          </w:tcPr>
          <w:p w:rsidR="00FB1678" w:rsidRPr="00A55836" w:rsidRDefault="00FB1678" w:rsidP="000643AB">
            <w:pPr>
              <w:ind w:right="2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FB1678" w:rsidRPr="00A55836" w:rsidRDefault="00FB1678" w:rsidP="000643AB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ต่างประเทศ</w:t>
            </w:r>
          </w:p>
        </w:tc>
        <w:tc>
          <w:tcPr>
            <w:tcW w:w="1843" w:type="dxa"/>
            <w:vMerge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FB1678" w:rsidRPr="00A55836" w:rsidRDefault="00FB1678" w:rsidP="000643AB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10" w:type="dxa"/>
            <w:vMerge/>
            <w:tcBorders>
              <w:left w:val="dashed" w:sz="4" w:space="0" w:color="auto"/>
              <w:bottom w:val="single" w:sz="4" w:space="0" w:color="auto"/>
            </w:tcBorders>
          </w:tcPr>
          <w:p w:rsidR="00FB1678" w:rsidRPr="00A55836" w:rsidRDefault="00FB1678" w:rsidP="000643AB">
            <w:pPr>
              <w:ind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FB1678" w:rsidRPr="00A55836" w:rsidTr="000643AB">
        <w:tc>
          <w:tcPr>
            <w:tcW w:w="2824" w:type="dxa"/>
            <w:tcBorders>
              <w:bottom w:val="nil"/>
            </w:tcBorders>
          </w:tcPr>
          <w:p w:rsidR="00FB1678" w:rsidRPr="00A55836" w:rsidRDefault="00FB1678" w:rsidP="000643AB">
            <w:pPr>
              <w:ind w:right="2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A5583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843" w:type="dxa"/>
            <w:tcBorders>
              <w:bottom w:val="nil"/>
              <w:right w:val="dashed" w:sz="4" w:space="0" w:color="auto"/>
            </w:tcBorders>
          </w:tcPr>
          <w:p w:rsidR="00FB1678" w:rsidRPr="00A55836" w:rsidRDefault="00FB1678" w:rsidP="000643AB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FB1678" w:rsidRPr="00A55836" w:rsidRDefault="00FB1678" w:rsidP="000643AB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10" w:type="dxa"/>
            <w:tcBorders>
              <w:left w:val="dashed" w:sz="4" w:space="0" w:color="auto"/>
              <w:bottom w:val="nil"/>
            </w:tcBorders>
          </w:tcPr>
          <w:p w:rsidR="00FB1678" w:rsidRPr="00A55836" w:rsidRDefault="00FB1678" w:rsidP="000643AB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FB1678" w:rsidRPr="00A55836" w:rsidTr="000643AB">
        <w:trPr>
          <w:trHeight w:val="416"/>
        </w:trPr>
        <w:tc>
          <w:tcPr>
            <w:tcW w:w="2824" w:type="dxa"/>
            <w:tcBorders>
              <w:top w:val="nil"/>
              <w:bottom w:val="nil"/>
            </w:tcBorders>
          </w:tcPr>
          <w:p w:rsidR="00FB1678" w:rsidRPr="00A55836" w:rsidRDefault="00FB1678" w:rsidP="000643AB">
            <w:pPr>
              <w:ind w:right="29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ดอลล่าร์สหรัฐอเมริกา</w:t>
            </w:r>
          </w:p>
        </w:tc>
        <w:tc>
          <w:tcPr>
            <w:tcW w:w="1843" w:type="dxa"/>
            <w:tcBorders>
              <w:top w:val="nil"/>
              <w:bottom w:val="nil"/>
              <w:right w:val="dashed" w:sz="4" w:space="0" w:color="auto"/>
            </w:tcBorders>
          </w:tcPr>
          <w:p w:rsidR="00FB1678" w:rsidRPr="00A55836" w:rsidRDefault="00FB1678" w:rsidP="000643AB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367.53</w:t>
            </w:r>
          </w:p>
        </w:tc>
        <w:tc>
          <w:tcPr>
            <w:tcW w:w="184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</w:tcPr>
          <w:p w:rsidR="00FB1678" w:rsidRPr="00A55836" w:rsidRDefault="00FB1678" w:rsidP="000643AB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11</w:t>
            </w:r>
            <w:r w:rsidRPr="00A5583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038.84</w:t>
            </w:r>
          </w:p>
        </w:tc>
        <w:tc>
          <w:tcPr>
            <w:tcW w:w="2310" w:type="dxa"/>
            <w:tcBorders>
              <w:top w:val="nil"/>
              <w:left w:val="dashed" w:sz="4" w:space="0" w:color="auto"/>
              <w:bottom w:val="nil"/>
            </w:tcBorders>
          </w:tcPr>
          <w:p w:rsidR="00FB1678" w:rsidRPr="00A55836" w:rsidRDefault="00FB1678" w:rsidP="00BE2A7E">
            <w:pPr>
              <w:tabs>
                <w:tab w:val="decimal" w:pos="1692"/>
              </w:tabs>
              <w:ind w:right="38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 2564</w:t>
            </w:r>
          </w:p>
        </w:tc>
      </w:tr>
      <w:tr w:rsidR="00FB1678" w:rsidRPr="00A55836" w:rsidTr="000643AB">
        <w:trPr>
          <w:trHeight w:val="416"/>
        </w:trPr>
        <w:tc>
          <w:tcPr>
            <w:tcW w:w="2824" w:type="dxa"/>
            <w:tcBorders>
              <w:top w:val="nil"/>
              <w:bottom w:val="nil"/>
            </w:tcBorders>
          </w:tcPr>
          <w:p w:rsidR="00FB1678" w:rsidRPr="00A55836" w:rsidRDefault="00FB1678" w:rsidP="000643AB">
            <w:pPr>
              <w:ind w:right="29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dashed" w:sz="4" w:space="0" w:color="auto"/>
            </w:tcBorders>
          </w:tcPr>
          <w:p w:rsidR="00FB1678" w:rsidRPr="00A55836" w:rsidRDefault="00FB1678" w:rsidP="000643AB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403.20</w:t>
            </w:r>
          </w:p>
        </w:tc>
        <w:tc>
          <w:tcPr>
            <w:tcW w:w="184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</w:tcPr>
          <w:p w:rsidR="00FB1678" w:rsidRPr="00A55836" w:rsidRDefault="00FB1678" w:rsidP="000643AB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12,110</w:t>
            </w:r>
            <w:r w:rsidRPr="00A55836">
              <w:rPr>
                <w:rFonts w:ascii="Angsana New" w:hAnsi="Angsana New" w:cs="Angsana New"/>
                <w:sz w:val="29"/>
                <w:szCs w:val="29"/>
              </w:rPr>
              <w:t>.</w:t>
            </w:r>
            <w:r>
              <w:rPr>
                <w:rFonts w:ascii="Angsana New" w:hAnsi="Angsana New" w:cs="Angsana New"/>
                <w:sz w:val="29"/>
                <w:szCs w:val="29"/>
              </w:rPr>
              <w:t>26</w:t>
            </w:r>
          </w:p>
        </w:tc>
        <w:tc>
          <w:tcPr>
            <w:tcW w:w="2310" w:type="dxa"/>
            <w:tcBorders>
              <w:top w:val="nil"/>
              <w:left w:val="dashed" w:sz="4" w:space="0" w:color="auto"/>
              <w:bottom w:val="nil"/>
            </w:tcBorders>
          </w:tcPr>
          <w:p w:rsidR="00FB1678" w:rsidRPr="00A55836" w:rsidRDefault="00FB1678" w:rsidP="00BE2A7E">
            <w:pPr>
              <w:tabs>
                <w:tab w:val="decimal" w:pos="1692"/>
              </w:tabs>
              <w:ind w:right="38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พฤษภาคม 2564</w:t>
            </w:r>
          </w:p>
        </w:tc>
      </w:tr>
      <w:tr w:rsidR="00FB1678" w:rsidRPr="00A55836" w:rsidTr="000643AB">
        <w:trPr>
          <w:trHeight w:val="416"/>
        </w:trPr>
        <w:tc>
          <w:tcPr>
            <w:tcW w:w="2824" w:type="dxa"/>
            <w:tcBorders>
              <w:top w:val="nil"/>
              <w:bottom w:val="single" w:sz="4" w:space="0" w:color="auto"/>
            </w:tcBorders>
          </w:tcPr>
          <w:p w:rsidR="00FB1678" w:rsidRPr="00A55836" w:rsidRDefault="00FB1678" w:rsidP="000643AB">
            <w:pPr>
              <w:ind w:right="29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FB1678" w:rsidRPr="00A55836" w:rsidRDefault="00FB1678" w:rsidP="000643AB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700</w:t>
            </w:r>
            <w:r w:rsidRPr="00A55836">
              <w:rPr>
                <w:rFonts w:ascii="Angsana New" w:hAnsi="Angsana New" w:cs="Angsana New"/>
                <w:sz w:val="29"/>
                <w:szCs w:val="29"/>
              </w:rPr>
              <w:t>.00</w:t>
            </w:r>
          </w:p>
        </w:tc>
        <w:tc>
          <w:tcPr>
            <w:tcW w:w="1843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FB1678" w:rsidRPr="00A55836" w:rsidRDefault="00FB1678" w:rsidP="000643AB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</w:t>
            </w:r>
            <w:r w:rsidRPr="00A55836">
              <w:rPr>
                <w:rFonts w:ascii="Angsana New" w:hAnsi="Angsana New" w:cs="Angsana New"/>
                <w:sz w:val="29"/>
                <w:szCs w:val="29"/>
              </w:rPr>
              <w:t>,0</w:t>
            </w: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  <w:r w:rsidRPr="00A55836">
              <w:rPr>
                <w:rFonts w:ascii="Angsana New" w:hAnsi="Angsana New" w:cs="Angsana New"/>
                <w:sz w:val="29"/>
                <w:szCs w:val="29"/>
              </w:rPr>
              <w:t>.</w:t>
            </w:r>
            <w:r>
              <w:rPr>
                <w:rFonts w:ascii="Angsana New" w:hAnsi="Angsana New" w:cs="Angsana New"/>
                <w:sz w:val="29"/>
                <w:szCs w:val="29"/>
              </w:rPr>
              <w:t>28</w:t>
            </w:r>
          </w:p>
        </w:tc>
        <w:tc>
          <w:tcPr>
            <w:tcW w:w="231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FB1678" w:rsidRPr="00A55836" w:rsidRDefault="00FB1678" w:rsidP="00BE2A7E">
            <w:pPr>
              <w:tabs>
                <w:tab w:val="decimal" w:pos="1692"/>
              </w:tabs>
              <w:ind w:right="38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มิถุนายน 2564</w:t>
            </w:r>
          </w:p>
        </w:tc>
      </w:tr>
    </w:tbl>
    <w:p w:rsidR="00E304F8" w:rsidRDefault="00E304F8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DC11FC" w:rsidRPr="0048343D" w:rsidRDefault="00DC11FC" w:rsidP="00AD527C">
      <w:pPr>
        <w:numPr>
          <w:ilvl w:val="0"/>
          <w:numId w:val="1"/>
        </w:numPr>
        <w:ind w:left="720" w:right="28" w:hanging="720"/>
        <w:rPr>
          <w:rFonts w:ascii="Angsana New" w:hAnsi="Angsana New" w:cs="Angsana New"/>
          <w:b/>
          <w:bCs/>
          <w:sz w:val="32"/>
          <w:szCs w:val="32"/>
        </w:rPr>
      </w:pPr>
      <w:r w:rsidRPr="0048343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</w:p>
    <w:p w:rsidR="005155C9" w:rsidRPr="00A31A05" w:rsidRDefault="00DC11FC" w:rsidP="00AD527C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1A05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A31A0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A31A05">
        <w:rPr>
          <w:rFonts w:ascii="Angsana New" w:hAnsi="Angsana New" w:cs="Angsana New"/>
          <w:sz w:val="32"/>
          <w:szCs w:val="32"/>
          <w:cs/>
        </w:rPr>
        <w:t>ดำเนินธุรกิจผลิตและประกอบแผงวงจรไฟฟ้า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="0066449A" w:rsidRPr="00A31A05">
        <w:rPr>
          <w:rFonts w:ascii="Angsana New" w:hAnsi="Angsana New" w:cs="Angsana New"/>
          <w:sz w:val="32"/>
          <w:szCs w:val="32"/>
          <w:cs/>
        </w:rPr>
        <w:t>หรือแผงวงจรอิเล็</w:t>
      </w:r>
      <w:r w:rsidR="0066449A" w:rsidRPr="00A31A05">
        <w:rPr>
          <w:rFonts w:ascii="Angsana New" w:hAnsi="Angsana New" w:cs="Angsana New" w:hint="cs"/>
          <w:sz w:val="32"/>
          <w:szCs w:val="32"/>
          <w:cs/>
        </w:rPr>
        <w:t>ก</w:t>
      </w:r>
      <w:r w:rsidR="0066449A" w:rsidRPr="00A31A05">
        <w:rPr>
          <w:rFonts w:ascii="Angsana New" w:hAnsi="Angsana New" w:cs="Angsana New"/>
          <w:sz w:val="32"/>
          <w:szCs w:val="32"/>
          <w:cs/>
        </w:rPr>
        <w:t>ทรอนิ</w:t>
      </w:r>
      <w:r w:rsidR="0066449A" w:rsidRPr="00A31A05">
        <w:rPr>
          <w:rFonts w:ascii="Angsana New" w:hAnsi="Angsana New" w:cs="Angsana New" w:hint="cs"/>
          <w:sz w:val="32"/>
          <w:szCs w:val="32"/>
          <w:cs/>
        </w:rPr>
        <w:t>ก</w:t>
      </w:r>
      <w:r w:rsidRPr="00A31A05">
        <w:rPr>
          <w:rFonts w:ascii="Angsana New" w:hAnsi="Angsana New" w:cs="Angsana New"/>
          <w:sz w:val="32"/>
          <w:szCs w:val="32"/>
          <w:cs/>
        </w:rPr>
        <w:t>ส์</w:t>
      </w:r>
      <w:r w:rsidR="00F21932" w:rsidRPr="00A31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1A05">
        <w:rPr>
          <w:rFonts w:ascii="Angsana New" w:hAnsi="Angsana New" w:cs="Angsana New"/>
          <w:sz w:val="32"/>
          <w:szCs w:val="32"/>
          <w:cs/>
        </w:rPr>
        <w:t>เพียงธุรกิจเดียว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Pr="00A31A05">
        <w:rPr>
          <w:rFonts w:ascii="Angsana New" w:hAnsi="Angsana New" w:cs="Angsana New"/>
          <w:sz w:val="32"/>
          <w:szCs w:val="32"/>
          <w:cs/>
        </w:rPr>
        <w:t>และดำเนินธุรกิจในส่วนงานทางภูมิศาสตร์คือทั้งในประเทศและต่างประเทศ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="00BD7173" w:rsidRPr="00A31A05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FF4663" w:rsidRPr="00A31A05">
        <w:rPr>
          <w:rFonts w:ascii="Angsana New" w:hAnsi="Angsana New" w:cs="Angsana New" w:hint="cs"/>
          <w:sz w:val="32"/>
          <w:szCs w:val="32"/>
          <w:cs/>
        </w:rPr>
        <w:t>ปี</w:t>
      </w:r>
      <w:r w:rsidR="00BD7173" w:rsidRPr="00A31A05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FC6403" w:rsidRPr="00A31A0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2C479E" w:rsidRPr="00A31A05">
        <w:rPr>
          <w:rFonts w:ascii="Angsana New" w:hAnsi="Angsana New" w:cs="Angsana New"/>
          <w:sz w:val="32"/>
          <w:szCs w:val="32"/>
        </w:rPr>
        <w:t>31</w:t>
      </w:r>
      <w:r w:rsidR="00FC6403" w:rsidRPr="00A31A0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F726A" w:rsidRPr="00A31A05">
        <w:rPr>
          <w:rFonts w:ascii="Angsana New" w:hAnsi="Angsana New" w:cs="Angsana New"/>
          <w:sz w:val="32"/>
          <w:szCs w:val="32"/>
        </w:rPr>
        <w:t>2564</w:t>
      </w:r>
      <w:r w:rsidR="00E35814" w:rsidRPr="00A31A0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F726A" w:rsidRPr="00A31A05">
        <w:rPr>
          <w:rFonts w:ascii="Angsana New" w:hAnsi="Angsana New" w:cs="Angsana New"/>
          <w:sz w:val="32"/>
          <w:szCs w:val="32"/>
        </w:rPr>
        <w:t>2563</w:t>
      </w:r>
      <w:r w:rsidR="00A301CA" w:rsidRPr="00A31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B3BF8" w:rsidRPr="00A31A0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C978F1" w:rsidRPr="00EB493A" w:rsidRDefault="00EB493A" w:rsidP="00AD527C">
      <w:pPr>
        <w:ind w:left="720" w:right="-241" w:firstLine="778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B493A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EB493A">
        <w:rPr>
          <w:rFonts w:ascii="Angsana New" w:hAnsi="Angsana New" w:cs="Angsana New"/>
          <w:sz w:val="28"/>
          <w:szCs w:val="28"/>
        </w:rPr>
        <w:t xml:space="preserve">: </w:t>
      </w:r>
      <w:r w:rsidRPr="00EB493A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47"/>
        <w:gridCol w:w="810"/>
        <w:gridCol w:w="393"/>
        <w:gridCol w:w="1203"/>
        <w:gridCol w:w="1206"/>
        <w:gridCol w:w="878"/>
        <w:gridCol w:w="35"/>
        <w:gridCol w:w="291"/>
        <w:gridCol w:w="1204"/>
        <w:gridCol w:w="1214"/>
      </w:tblGrid>
      <w:tr w:rsidR="00C978F1" w:rsidRPr="00530DA8" w:rsidTr="00923997">
        <w:trPr>
          <w:cantSplit/>
          <w:trHeight w:val="188"/>
        </w:trPr>
        <w:tc>
          <w:tcPr>
            <w:tcW w:w="2547" w:type="dxa"/>
            <w:vMerge w:val="restart"/>
            <w:vAlign w:val="center"/>
          </w:tcPr>
          <w:p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7234" w:type="dxa"/>
            <w:gridSpan w:val="9"/>
            <w:tcBorders>
              <w:right w:val="single" w:sz="4" w:space="0" w:color="auto"/>
            </w:tcBorders>
          </w:tcPr>
          <w:p w:rsidR="00C978F1" w:rsidRPr="00F91091" w:rsidRDefault="00EB493A" w:rsidP="002852A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978F1" w:rsidRPr="00530DA8" w:rsidTr="00923997">
        <w:trPr>
          <w:cantSplit/>
          <w:trHeight w:val="187"/>
        </w:trPr>
        <w:tc>
          <w:tcPr>
            <w:tcW w:w="2547" w:type="dxa"/>
            <w:vMerge/>
            <w:vAlign w:val="center"/>
          </w:tcPr>
          <w:p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12" w:type="dxa"/>
            <w:gridSpan w:val="4"/>
            <w:tcBorders>
              <w:right w:val="single" w:sz="4" w:space="0" w:color="auto"/>
            </w:tcBorders>
          </w:tcPr>
          <w:p w:rsidR="00C978F1" w:rsidRPr="00F91091" w:rsidRDefault="00C978F1" w:rsidP="002C479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726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62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978F1" w:rsidRPr="00F91091" w:rsidRDefault="00C978F1" w:rsidP="002C479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726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C978F1" w:rsidRPr="00530DA8" w:rsidTr="00923997">
        <w:trPr>
          <w:cantSplit/>
        </w:trPr>
        <w:tc>
          <w:tcPr>
            <w:tcW w:w="2547" w:type="dxa"/>
            <w:vMerge/>
            <w:tcBorders>
              <w:bottom w:val="single" w:sz="4" w:space="0" w:color="auto"/>
            </w:tcBorders>
          </w:tcPr>
          <w:p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F726A" w:rsidRPr="00F82A12" w:rsidTr="00923997">
        <w:tc>
          <w:tcPr>
            <w:tcW w:w="2547" w:type="dxa"/>
            <w:tcBorders>
              <w:top w:val="nil"/>
              <w:bottom w:val="nil"/>
            </w:tcBorders>
          </w:tcPr>
          <w:p w:rsidR="004F726A" w:rsidRPr="00F91091" w:rsidRDefault="004F726A" w:rsidP="00C978F1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:rsidR="004F726A" w:rsidRPr="00F91091" w:rsidRDefault="00FC1563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58.45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4F726A" w:rsidRPr="00F91091" w:rsidRDefault="00FC1563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2,441.79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4F726A" w:rsidRPr="00F91091" w:rsidRDefault="00FC1563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2,500.24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:rsidR="004F726A" w:rsidRPr="00F91091" w:rsidRDefault="004F726A" w:rsidP="0040662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66.71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4F726A" w:rsidRPr="00F91091" w:rsidRDefault="004F726A" w:rsidP="0040662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1,800.12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:rsidR="004F726A" w:rsidRPr="00F91091" w:rsidRDefault="004F726A" w:rsidP="0040662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1,866.83</w:t>
            </w:r>
          </w:p>
        </w:tc>
      </w:tr>
      <w:tr w:rsidR="00A43754" w:rsidRPr="00C93D78" w:rsidTr="00923997">
        <w:tc>
          <w:tcPr>
            <w:tcW w:w="2547" w:type="dxa"/>
            <w:tcBorders>
              <w:top w:val="nil"/>
              <w:bottom w:val="nil"/>
            </w:tcBorders>
          </w:tcPr>
          <w:p w:rsidR="00A43754" w:rsidRPr="00F91091" w:rsidRDefault="00A43754" w:rsidP="00B47713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:rsidR="00A43754" w:rsidRPr="00F91091" w:rsidRDefault="00A43754" w:rsidP="00222EA9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(50.56)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43754" w:rsidRPr="00F91091" w:rsidRDefault="00A43754" w:rsidP="00222EA9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(2,111.56)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A43754" w:rsidRPr="00F91091" w:rsidRDefault="00A43754" w:rsidP="00222EA9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(2,162.12)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:rsidR="00A43754" w:rsidRPr="00F91091" w:rsidRDefault="00A43754" w:rsidP="00B47713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(60.65)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A43754" w:rsidRPr="00F91091" w:rsidRDefault="00A43754" w:rsidP="00B47713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(1,636.23)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:rsidR="00A43754" w:rsidRPr="00F91091" w:rsidRDefault="00A43754" w:rsidP="00B47713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(1,696.88)</w:t>
            </w:r>
          </w:p>
        </w:tc>
      </w:tr>
      <w:tr w:rsidR="00A43754" w:rsidRPr="00C93D78" w:rsidTr="00923997">
        <w:tc>
          <w:tcPr>
            <w:tcW w:w="2547" w:type="dxa"/>
            <w:tcBorders>
              <w:top w:val="nil"/>
              <w:bottom w:val="nil"/>
            </w:tcBorders>
          </w:tcPr>
          <w:p w:rsidR="00A43754" w:rsidRPr="00F91091" w:rsidRDefault="00A43754" w:rsidP="00A31A05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:rsidR="00A43754" w:rsidRPr="00F91091" w:rsidRDefault="00A43754" w:rsidP="00222EA9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(0.25)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A43754" w:rsidRPr="00F91091" w:rsidRDefault="00A43754" w:rsidP="00222EA9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(29.71)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A43754" w:rsidRPr="00F91091" w:rsidRDefault="00A43754" w:rsidP="00222EA9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(29.96)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:rsidR="00A43754" w:rsidRPr="00F91091" w:rsidRDefault="00A43754" w:rsidP="00A31A05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(0.33)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A43754" w:rsidRPr="00F91091" w:rsidRDefault="00A43754" w:rsidP="00A31A05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(27.63)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:rsidR="00A43754" w:rsidRPr="00F91091" w:rsidRDefault="00A43754" w:rsidP="00A31A05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(27.96)</w:t>
            </w:r>
          </w:p>
        </w:tc>
      </w:tr>
      <w:tr w:rsidR="00A43754" w:rsidRPr="00D515D9" w:rsidTr="00923997"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</w:tcPr>
          <w:p w:rsidR="00A43754" w:rsidRPr="00F91091" w:rsidRDefault="00A43754" w:rsidP="00C978F1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จำแนกตามส่วนงาน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754" w:rsidRPr="00F91091" w:rsidRDefault="00A43754" w:rsidP="00415734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7.64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754" w:rsidRPr="00F91091" w:rsidRDefault="00A43754" w:rsidP="00C607BE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300.52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754" w:rsidRPr="00F91091" w:rsidRDefault="00A43754" w:rsidP="00C607BE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308.16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754" w:rsidRPr="00F91091" w:rsidRDefault="00A43754" w:rsidP="0040662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5.73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754" w:rsidRPr="00F91091" w:rsidRDefault="00A43754" w:rsidP="0040662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136.26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43754" w:rsidRPr="00F91091" w:rsidRDefault="00A43754" w:rsidP="0040662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141.99</w:t>
            </w:r>
          </w:p>
        </w:tc>
      </w:tr>
      <w:tr w:rsidR="00A43754" w:rsidRPr="00F82A12" w:rsidTr="00923997">
        <w:trPr>
          <w:trHeight w:val="187"/>
        </w:trPr>
        <w:tc>
          <w:tcPr>
            <w:tcW w:w="2547" w:type="dxa"/>
            <w:tcBorders>
              <w:top w:val="nil"/>
              <w:bottom w:val="nil"/>
              <w:right w:val="nil"/>
            </w:tcBorders>
          </w:tcPr>
          <w:p w:rsidR="00A43754" w:rsidRPr="00F91091" w:rsidRDefault="00A43754" w:rsidP="00C978F1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(ขาดทุน)</w:t>
            </w: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ส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ำหรับปี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43754" w:rsidRPr="00522D6D" w:rsidRDefault="00A43754" w:rsidP="00C04B3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202.67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A43754" w:rsidRPr="00522D6D" w:rsidRDefault="00A43754" w:rsidP="00AC5CD0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A43754" w:rsidRPr="00F91091" w:rsidRDefault="00A43754" w:rsidP="00F9109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(16.18)</w:t>
            </w:r>
          </w:p>
        </w:tc>
      </w:tr>
      <w:tr w:rsidR="00A43754" w:rsidRPr="00F82A12" w:rsidTr="00923997">
        <w:tc>
          <w:tcPr>
            <w:tcW w:w="4953" w:type="dxa"/>
            <w:gridSpan w:val="4"/>
            <w:tcBorders>
              <w:top w:val="nil"/>
              <w:bottom w:val="single" w:sz="4" w:space="0" w:color="auto"/>
            </w:tcBorders>
          </w:tcPr>
          <w:p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43754" w:rsidRPr="00F91091" w:rsidRDefault="00A43754" w:rsidP="00A53F59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450.74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  <w:right w:val="nil"/>
            </w:tcBorders>
          </w:tcPr>
          <w:p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A43754" w:rsidRPr="00F91091" w:rsidRDefault="00A43754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417.46</w:t>
            </w:r>
          </w:p>
        </w:tc>
      </w:tr>
    </w:tbl>
    <w:p w:rsidR="002D5B55" w:rsidRDefault="002D5B55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173339" w:rsidRPr="00173339" w:rsidRDefault="00214E3B" w:rsidP="00173339">
      <w:pPr>
        <w:numPr>
          <w:ilvl w:val="0"/>
          <w:numId w:val="1"/>
        </w:numPr>
        <w:spacing w:before="60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การลดหนี้</w:t>
      </w:r>
      <w:r w:rsidR="00173339" w:rsidRPr="00173339">
        <w:rPr>
          <w:rFonts w:ascii="Angsana New" w:hAnsi="Angsana New" w:cs="Angsana New" w:hint="cs"/>
          <w:b/>
          <w:bCs/>
          <w:sz w:val="32"/>
          <w:szCs w:val="32"/>
          <w:cs/>
        </w:rPr>
        <w:t>ให้แก่บริษัทย่อย</w:t>
      </w:r>
    </w:p>
    <w:p w:rsidR="00AF4397" w:rsidRDefault="00AF4397" w:rsidP="00AF4397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AF4397">
        <w:rPr>
          <w:rFonts w:ascii="Angsana New" w:hAnsi="Angsana New" w:cs="Angsana New" w:hint="cs"/>
          <w:cs/>
        </w:rPr>
        <w:t>เมื่อ</w:t>
      </w:r>
      <w:r w:rsidRPr="00AF4397">
        <w:rPr>
          <w:rFonts w:ascii="Angsana New" w:eastAsia="MS Mincho" w:hAnsi="Angsana New" w:cs="Angsana New" w:hint="cs"/>
          <w:cs/>
        </w:rPr>
        <w:t xml:space="preserve">วันที่ </w:t>
      </w:r>
      <w:r w:rsidRPr="00AF4397">
        <w:rPr>
          <w:rFonts w:ascii="Angsana New" w:eastAsia="MS Mincho" w:hAnsi="Angsana New" w:cs="Angsana New"/>
        </w:rPr>
        <w:t>29</w:t>
      </w:r>
      <w:r w:rsidRPr="00AF4397">
        <w:rPr>
          <w:rFonts w:ascii="Angsana New" w:eastAsia="MS Mincho" w:hAnsi="Angsana New" w:cs="Angsana New" w:hint="cs"/>
          <w:cs/>
        </w:rPr>
        <w:t xml:space="preserve"> ธันวาคม </w:t>
      </w:r>
      <w:r w:rsidRPr="00AF4397">
        <w:rPr>
          <w:rFonts w:ascii="Angsana New" w:eastAsia="MS Mincho" w:hAnsi="Angsana New" w:cs="Angsana New"/>
        </w:rPr>
        <w:t>2564</w:t>
      </w:r>
      <w:r>
        <w:rPr>
          <w:rFonts w:ascii="Angsana New" w:hAnsi="Angsana New" w:cs="Angsana New" w:hint="cs"/>
          <w:cs/>
        </w:rPr>
        <w:t xml:space="preserve"> บริษัท ทีมพรีซิชั่น จำกัด (มหาชน) </w:t>
      </w:r>
      <w:r w:rsidR="00214E3B">
        <w:rPr>
          <w:rFonts w:ascii="Angsana New" w:hAnsi="Angsana New" w:cs="Angsana New"/>
          <w:cs/>
        </w:rPr>
        <w:t>มี</w:t>
      </w:r>
      <w:r w:rsidR="00214E3B">
        <w:rPr>
          <w:rFonts w:ascii="Angsana New" w:hAnsi="Angsana New" w:cs="Angsana New" w:hint="cs"/>
          <w:cs/>
        </w:rPr>
        <w:t>การ</w:t>
      </w:r>
      <w:r w:rsidRPr="00AF4397">
        <w:rPr>
          <w:rFonts w:ascii="Angsana New" w:hAnsi="Angsana New" w:cs="Angsana New"/>
          <w:cs/>
        </w:rPr>
        <w:t>อนุมัติลดหนี้เงินให้กู้ยืมระยะสั้นแก่บริษัทย่อย</w:t>
      </w:r>
      <w:r w:rsidRPr="00AF4397">
        <w:rPr>
          <w:rFonts w:ascii="Angsana New" w:hAnsi="Angsana New" w:cs="Angsana New" w:hint="cs"/>
          <w:cs/>
        </w:rPr>
        <w:t xml:space="preserve"> ลูกหนี้โอนสิทธิในการรับชำระหนี้ และดอกเบี้ยค้างรับ จำนวน </w:t>
      </w:r>
      <w:r w:rsidRPr="00AF4397">
        <w:rPr>
          <w:rFonts w:ascii="Angsana New" w:hAnsi="Angsana New" w:cs="Angsana New"/>
        </w:rPr>
        <w:t xml:space="preserve">539,500 </w:t>
      </w:r>
      <w:r w:rsidRPr="00AF4397">
        <w:rPr>
          <w:rFonts w:ascii="Angsana New" w:hAnsi="Angsana New" w:cs="Angsana New" w:hint="cs"/>
          <w:cs/>
        </w:rPr>
        <w:t>ดอลลาร์สหรัฐอเมริกา (</w:t>
      </w:r>
      <w:r w:rsidRPr="00AF4397">
        <w:rPr>
          <w:rFonts w:ascii="Angsana New" w:hAnsi="Angsana New" w:cs="Angsana New"/>
        </w:rPr>
        <w:t>18.01</w:t>
      </w:r>
      <w:r w:rsidR="00EF3B23">
        <w:rPr>
          <w:rFonts w:ascii="Angsana New" w:hAnsi="Angsana New" w:cs="Angsana New" w:hint="cs"/>
          <w:cs/>
        </w:rPr>
        <w:t xml:space="preserve"> ล้านบาท)</w:t>
      </w:r>
      <w:r w:rsidRPr="00AF4397">
        <w:rPr>
          <w:rFonts w:ascii="Angsana New" w:hAnsi="Angsana New" w:cs="Angsana New" w:hint="cs"/>
          <w:cs/>
        </w:rPr>
        <w:t xml:space="preserve"> </w:t>
      </w:r>
      <w:r w:rsidRPr="00AF4397">
        <w:rPr>
          <w:rFonts w:ascii="Angsana New" w:hAnsi="Angsana New" w:cs="Angsana New"/>
        </w:rPr>
        <w:t xml:space="preserve">435,726 </w:t>
      </w:r>
      <w:r w:rsidRPr="00AF4397">
        <w:rPr>
          <w:rFonts w:ascii="Angsana New" w:hAnsi="Angsana New" w:cs="Angsana New" w:hint="cs"/>
          <w:cs/>
        </w:rPr>
        <w:t>ดอลลาร์สหรัฐอเมริกา (</w:t>
      </w:r>
      <w:r w:rsidRPr="00AF4397">
        <w:rPr>
          <w:rFonts w:ascii="Angsana New" w:hAnsi="Angsana New" w:cs="Angsana New"/>
        </w:rPr>
        <w:t>14.54</w:t>
      </w:r>
      <w:r w:rsidRPr="00AF4397">
        <w:rPr>
          <w:rFonts w:ascii="Angsana New" w:hAnsi="Angsana New" w:cs="Angsana New" w:hint="cs"/>
          <w:cs/>
        </w:rPr>
        <w:t xml:space="preserve"> ล้านบาท)</w:t>
      </w:r>
      <w:r w:rsidRPr="00AF4397">
        <w:rPr>
          <w:rFonts w:ascii="Angsana New" w:hAnsi="Angsana New" w:cs="Angsana New"/>
        </w:rPr>
        <w:t xml:space="preserve"> </w:t>
      </w:r>
      <w:r w:rsidRPr="00AF4397">
        <w:rPr>
          <w:rFonts w:ascii="Angsana New" w:hAnsi="Angsana New" w:cs="Angsana New" w:hint="cs"/>
          <w:cs/>
        </w:rPr>
        <w:t>และ</w:t>
      </w:r>
      <w:r w:rsidRPr="00AF4397">
        <w:rPr>
          <w:rFonts w:ascii="Angsana New" w:hAnsi="Angsana New" w:cs="Angsana New"/>
        </w:rPr>
        <w:t xml:space="preserve"> 2,144 </w:t>
      </w:r>
      <w:r w:rsidRPr="00AF4397">
        <w:rPr>
          <w:rFonts w:ascii="Angsana New" w:hAnsi="Angsana New" w:cs="Angsana New" w:hint="cs"/>
          <w:cs/>
        </w:rPr>
        <w:t>ดอลลาร์สหรัฐอเมริกา (</w:t>
      </w:r>
      <w:r w:rsidRPr="00AF4397">
        <w:rPr>
          <w:rFonts w:ascii="Angsana New" w:hAnsi="Angsana New" w:cs="Angsana New"/>
        </w:rPr>
        <w:t>0.07</w:t>
      </w:r>
      <w:r w:rsidRPr="00AF4397">
        <w:rPr>
          <w:rFonts w:ascii="Angsana New" w:hAnsi="Angsana New" w:cs="Angsana New" w:hint="cs"/>
          <w:cs/>
        </w:rPr>
        <w:t xml:space="preserve"> ล้านบาท) ตามลำดับ</w:t>
      </w:r>
      <w:r w:rsidRPr="00AF4397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โดยมีรายละเอียดดังนี้</w:t>
      </w:r>
    </w:p>
    <w:p w:rsidR="00214E3B" w:rsidRPr="00214E3B" w:rsidRDefault="00214E3B" w:rsidP="00AF4397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z w:val="4"/>
          <w:szCs w:val="4"/>
        </w:rPr>
      </w:pPr>
    </w:p>
    <w:p w:rsidR="00AF4397" w:rsidRPr="00AF4397" w:rsidRDefault="00214E3B" w:rsidP="00214E3B">
      <w:pPr>
        <w:pStyle w:val="a8"/>
        <w:tabs>
          <w:tab w:val="clear" w:pos="900"/>
        </w:tabs>
        <w:ind w:left="720" w:right="-14" w:hanging="11"/>
        <w:jc w:val="thaiDistribute"/>
        <w:rPr>
          <w:rFonts w:ascii="Angsana New" w:hAnsi="Angsana New" w:cs="Angsana New"/>
          <w:sz w:val="16"/>
          <w:szCs w:val="16"/>
          <w:cs/>
        </w:rPr>
      </w:pPr>
      <w:r w:rsidRPr="00EF3B23">
        <w:rPr>
          <w:rFonts w:ascii="Angsana New" w:hAnsi="Angsana New" w:hint="cs"/>
          <w:b/>
          <w:bCs/>
          <w:cs/>
        </w:rPr>
        <w:t>เงินให้กู้ยืมระยะสั้นแก่บริษัทย่อย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8"/>
        <w:gridCol w:w="3310"/>
      </w:tblGrid>
      <w:tr w:rsidR="00AF4397" w:rsidRPr="00E71E9E" w:rsidTr="00EF3B23">
        <w:tc>
          <w:tcPr>
            <w:tcW w:w="5528" w:type="dxa"/>
            <w:tcBorders>
              <w:bottom w:val="single" w:sz="4" w:space="0" w:color="auto"/>
            </w:tcBorders>
          </w:tcPr>
          <w:p w:rsidR="00AF4397" w:rsidRPr="00E71E9E" w:rsidRDefault="00AF4397" w:rsidP="00AF4397">
            <w:pPr>
              <w:pStyle w:val="af"/>
              <w:ind w:left="0"/>
              <w:jc w:val="center"/>
              <w:rPr>
                <w:rFonts w:ascii="Angsana New" w:hAnsi="Angsana New"/>
                <w:szCs w:val="32"/>
                <w:cs/>
              </w:rPr>
            </w:pPr>
            <w:r w:rsidRPr="00E71E9E">
              <w:rPr>
                <w:rFonts w:ascii="Angsana New" w:hAnsi="Angsana New" w:hint="cs"/>
                <w:szCs w:val="32"/>
                <w:cs/>
              </w:rPr>
              <w:t>รายการ</w:t>
            </w:r>
          </w:p>
        </w:tc>
        <w:tc>
          <w:tcPr>
            <w:tcW w:w="3310" w:type="dxa"/>
            <w:tcBorders>
              <w:bottom w:val="single" w:sz="4" w:space="0" w:color="auto"/>
            </w:tcBorders>
          </w:tcPr>
          <w:p w:rsidR="00AF4397" w:rsidRPr="00E71E9E" w:rsidRDefault="005763A0" w:rsidP="00AF4397">
            <w:pPr>
              <w:pStyle w:val="af"/>
              <w:ind w:left="0"/>
              <w:jc w:val="center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จำนวนเงิน (บาท</w:t>
            </w:r>
            <w:r w:rsidR="00AF4397">
              <w:rPr>
                <w:rFonts w:ascii="Angsana New" w:hAnsi="Angsana New" w:hint="cs"/>
                <w:szCs w:val="32"/>
                <w:cs/>
              </w:rPr>
              <w:t>)</w:t>
            </w:r>
          </w:p>
        </w:tc>
      </w:tr>
      <w:tr w:rsidR="00AF4397" w:rsidRPr="00585BD3" w:rsidTr="00EF3B23">
        <w:tc>
          <w:tcPr>
            <w:tcW w:w="5528" w:type="dxa"/>
            <w:tcBorders>
              <w:top w:val="nil"/>
              <w:bottom w:val="nil"/>
            </w:tcBorders>
          </w:tcPr>
          <w:p w:rsidR="00AF4397" w:rsidRPr="00E71E9E" w:rsidRDefault="00EF3B23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ยอดคงเหลือ ณ 1 มกราคม 2564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F4397" w:rsidRPr="00EF3B23" w:rsidRDefault="00EF3B23" w:rsidP="00AF439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15,456,379</w:t>
            </w:r>
          </w:p>
        </w:tc>
      </w:tr>
      <w:tr w:rsidR="00EF3B23" w:rsidRPr="00585BD3" w:rsidTr="00EF3B23">
        <w:tc>
          <w:tcPr>
            <w:tcW w:w="5528" w:type="dxa"/>
            <w:tcBorders>
              <w:top w:val="nil"/>
              <w:bottom w:val="nil"/>
            </w:tcBorders>
          </w:tcPr>
          <w:p w:rsidR="00EF3B23" w:rsidRDefault="00EF3B23" w:rsidP="00AF4397">
            <w:pPr>
              <w:pStyle w:val="af"/>
              <w:ind w:left="394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F3B23" w:rsidRPr="00EF3B23" w:rsidRDefault="00EF3B23" w:rsidP="00AF439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(USD 517,500)</w:t>
            </w:r>
          </w:p>
        </w:tc>
      </w:tr>
      <w:tr w:rsidR="00AF4397" w:rsidRPr="00585BD3" w:rsidTr="00AF4397">
        <w:tc>
          <w:tcPr>
            <w:tcW w:w="5528" w:type="dxa"/>
            <w:tcBorders>
              <w:top w:val="nil"/>
              <w:bottom w:val="nil"/>
            </w:tcBorders>
          </w:tcPr>
          <w:p w:rsidR="00AF4397" w:rsidRPr="00E71E9E" w:rsidRDefault="00EF3B23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 w:rsidRPr="00EF3B23">
              <w:rPr>
                <w:rFonts w:ascii="Angsana New" w:hAnsi="Angsana New" w:hint="cs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Cs w:val="32"/>
                <w:cs/>
              </w:rPr>
              <w:t xml:space="preserve"> ใ</w:t>
            </w:r>
            <w:r w:rsidR="00AF4397">
              <w:rPr>
                <w:rFonts w:ascii="Angsana New" w:hAnsi="Angsana New" w:hint="cs"/>
                <w:szCs w:val="32"/>
                <w:cs/>
              </w:rPr>
              <w:t>ห้กู้เพิ่ม</w:t>
            </w:r>
            <w:r w:rsidR="000F688F">
              <w:rPr>
                <w:rFonts w:ascii="Angsana New" w:hAnsi="Angsana New" w:hint="cs"/>
                <w:szCs w:val="32"/>
                <w:cs/>
              </w:rPr>
              <w:t>ระหว่างปี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F4397" w:rsidRPr="00EF3B23" w:rsidRDefault="00EF3B23" w:rsidP="00AF439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742,492</w:t>
            </w:r>
          </w:p>
        </w:tc>
      </w:tr>
      <w:tr w:rsidR="00EF3B23" w:rsidRPr="00585BD3" w:rsidTr="00EF3B23">
        <w:tc>
          <w:tcPr>
            <w:tcW w:w="5528" w:type="dxa"/>
            <w:tcBorders>
              <w:top w:val="nil"/>
              <w:bottom w:val="nil"/>
            </w:tcBorders>
          </w:tcPr>
          <w:p w:rsidR="00EF3B23" w:rsidRDefault="00EF3B23" w:rsidP="00AF4397">
            <w:pPr>
              <w:pStyle w:val="af"/>
              <w:ind w:left="394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F3B23" w:rsidRPr="00EF3B23" w:rsidRDefault="00EF3B23" w:rsidP="00AF439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(USD 22,000)</w:t>
            </w:r>
          </w:p>
        </w:tc>
      </w:tr>
      <w:tr w:rsidR="00EF3B23" w:rsidRPr="00585BD3" w:rsidTr="00EF3B23">
        <w:tc>
          <w:tcPr>
            <w:tcW w:w="5528" w:type="dxa"/>
            <w:tcBorders>
              <w:top w:val="nil"/>
              <w:bottom w:val="nil"/>
            </w:tcBorders>
          </w:tcPr>
          <w:p w:rsidR="00EF3B23" w:rsidRDefault="00EF3B23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3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3B23" w:rsidRPr="00EF3B23" w:rsidRDefault="00EF3B23" w:rsidP="00AF439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1,813,091</w:t>
            </w:r>
          </w:p>
        </w:tc>
      </w:tr>
      <w:tr w:rsidR="00AF4397" w:rsidRPr="00585BD3" w:rsidTr="00EF3B23">
        <w:tc>
          <w:tcPr>
            <w:tcW w:w="5528" w:type="dxa"/>
            <w:tcBorders>
              <w:top w:val="nil"/>
              <w:bottom w:val="nil"/>
            </w:tcBorders>
          </w:tcPr>
          <w:p w:rsidR="00AF4397" w:rsidRPr="00E71E9E" w:rsidRDefault="00AF4397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</w:rPr>
            </w:pPr>
          </w:p>
        </w:tc>
        <w:tc>
          <w:tcPr>
            <w:tcW w:w="331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4397" w:rsidRPr="00EF3B23" w:rsidRDefault="00EF3B23" w:rsidP="00AF439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18,011,962</w:t>
            </w:r>
          </w:p>
        </w:tc>
      </w:tr>
      <w:tr w:rsidR="00EF3B23" w:rsidRPr="00585BD3" w:rsidTr="00EF3B23">
        <w:tc>
          <w:tcPr>
            <w:tcW w:w="5528" w:type="dxa"/>
            <w:tcBorders>
              <w:top w:val="nil"/>
              <w:bottom w:val="nil"/>
            </w:tcBorders>
          </w:tcPr>
          <w:p w:rsidR="00EF3B23" w:rsidRPr="00EF3B23" w:rsidRDefault="00EF3B23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F3B23" w:rsidRPr="00EF3B23" w:rsidRDefault="00EF3B23" w:rsidP="00AF439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(USD 539,500)</w:t>
            </w:r>
          </w:p>
        </w:tc>
      </w:tr>
      <w:tr w:rsidR="00EF3B23" w:rsidRPr="00585BD3" w:rsidTr="00EF3B23">
        <w:tc>
          <w:tcPr>
            <w:tcW w:w="5528" w:type="dxa"/>
            <w:tcBorders>
              <w:top w:val="nil"/>
              <w:bottom w:val="nil"/>
            </w:tcBorders>
          </w:tcPr>
          <w:p w:rsidR="00EF3B23" w:rsidRPr="00E71E9E" w:rsidRDefault="00EF3B23" w:rsidP="00B22451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</w:rPr>
            </w:pPr>
            <w:r w:rsidRPr="00EF3B23">
              <w:rPr>
                <w:rFonts w:ascii="Angsana New" w:hAnsi="Angsana New" w:hint="cs"/>
                <w:szCs w:val="32"/>
                <w:u w:val="single"/>
                <w:cs/>
              </w:rPr>
              <w:t>หัก</w:t>
            </w:r>
            <w:r w:rsidR="00B22451">
              <w:rPr>
                <w:rFonts w:ascii="Angsana New" w:hAnsi="Angsana New" w:hint="cs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Cs w:val="32"/>
                <w:cs/>
              </w:rPr>
              <w:t>ขาดทุนจากการลด</w:t>
            </w:r>
            <w:r w:rsidRPr="00E71E9E">
              <w:rPr>
                <w:rFonts w:ascii="Angsana New" w:hAnsi="Angsana New" w:hint="cs"/>
                <w:szCs w:val="32"/>
                <w:cs/>
              </w:rPr>
              <w:t>หนี้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F3B23" w:rsidRPr="00EF3B23" w:rsidRDefault="00EF3B23" w:rsidP="00EF3B23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(18,011,962)</w:t>
            </w:r>
          </w:p>
        </w:tc>
      </w:tr>
      <w:tr w:rsidR="00EF3B23" w:rsidRPr="00585BD3" w:rsidTr="00AF4397">
        <w:tc>
          <w:tcPr>
            <w:tcW w:w="5528" w:type="dxa"/>
            <w:tcBorders>
              <w:top w:val="nil"/>
              <w:bottom w:val="nil"/>
            </w:tcBorders>
          </w:tcPr>
          <w:p w:rsidR="00EF3B23" w:rsidRPr="00EF3B23" w:rsidRDefault="00EF3B23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3B23" w:rsidRPr="00EF3B23" w:rsidRDefault="00EF3B23" w:rsidP="00EF3B23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(USD 539,500)</w:t>
            </w:r>
          </w:p>
        </w:tc>
      </w:tr>
      <w:tr w:rsidR="00EF3B23" w:rsidRPr="00585BD3" w:rsidTr="00AF4397"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:rsidR="00EF3B23" w:rsidRPr="00E71E9E" w:rsidRDefault="00EF3B23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 w:hint="cs"/>
                <w:szCs w:val="32"/>
                <w:cs/>
              </w:rPr>
              <w:t>ยอด</w:t>
            </w:r>
            <w:r w:rsidRPr="00EF3B23">
              <w:rPr>
                <w:rFonts w:ascii="Angsana New" w:hAnsi="Angsana New" w:hint="cs"/>
                <w:sz w:val="32"/>
                <w:szCs w:val="32"/>
                <w:cs/>
              </w:rPr>
              <w:t xml:space="preserve">คงเหลือ ณ </w:t>
            </w:r>
            <w:r w:rsidRPr="00EF3B23">
              <w:rPr>
                <w:rFonts w:ascii="Angsana New" w:hAnsi="Angsana New"/>
                <w:sz w:val="32"/>
                <w:szCs w:val="32"/>
              </w:rPr>
              <w:t>31</w:t>
            </w:r>
            <w:r w:rsidRPr="00EF3B2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F3B2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23" w:rsidRPr="00EF3B23" w:rsidRDefault="00EF3B23" w:rsidP="00AF4397">
            <w:pPr>
              <w:tabs>
                <w:tab w:val="decimal" w:pos="1593"/>
              </w:tabs>
              <w:ind w:left="-109" w:right="-9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F3B2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--</w:t>
            </w:r>
          </w:p>
        </w:tc>
      </w:tr>
    </w:tbl>
    <w:p w:rsidR="00D56977" w:rsidRDefault="00D56977">
      <w:pPr>
        <w:rPr>
          <w:rFonts w:ascii="Angsana New" w:hAnsi="Angsana New" w:cs="AngsanaUPC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:rsidR="00AF4397" w:rsidRPr="00214E3B" w:rsidRDefault="00214E3B" w:rsidP="00214E3B">
      <w:pPr>
        <w:pStyle w:val="a8"/>
        <w:tabs>
          <w:tab w:val="clear" w:pos="900"/>
        </w:tabs>
        <w:ind w:left="720" w:right="-14" w:hanging="11"/>
        <w:jc w:val="thaiDistribute"/>
        <w:rPr>
          <w:rFonts w:ascii="Angsana New" w:hAnsi="Angsana New" w:cs="Angsana New"/>
          <w:b/>
          <w:bCs/>
        </w:rPr>
      </w:pPr>
      <w:r w:rsidRPr="00214E3B">
        <w:rPr>
          <w:rFonts w:ascii="Angsana New" w:hAnsi="Angsana New"/>
          <w:b/>
          <w:bCs/>
          <w:cs/>
        </w:rPr>
        <w:lastRenderedPageBreak/>
        <w:t>ลูกหนี้</w:t>
      </w:r>
      <w:r w:rsidRPr="00214E3B">
        <w:rPr>
          <w:rFonts w:ascii="Angsana New" w:hAnsi="Angsana New" w:cs="Angsana New"/>
          <w:b/>
          <w:bCs/>
          <w:cs/>
        </w:rPr>
        <w:t>โอนสิทธิจากการรับชำระหนี้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8"/>
        <w:gridCol w:w="3310"/>
      </w:tblGrid>
      <w:tr w:rsidR="00EF3B23" w:rsidRPr="00E71E9E" w:rsidTr="00EF3B23">
        <w:tc>
          <w:tcPr>
            <w:tcW w:w="5528" w:type="dxa"/>
            <w:tcBorders>
              <w:bottom w:val="single" w:sz="4" w:space="0" w:color="auto"/>
            </w:tcBorders>
          </w:tcPr>
          <w:p w:rsidR="00EF3B23" w:rsidRPr="00E71E9E" w:rsidRDefault="00EF3B23" w:rsidP="00EF3B23">
            <w:pPr>
              <w:pStyle w:val="af"/>
              <w:ind w:left="0"/>
              <w:jc w:val="center"/>
              <w:rPr>
                <w:rFonts w:ascii="Angsana New" w:hAnsi="Angsana New"/>
                <w:szCs w:val="32"/>
                <w:cs/>
              </w:rPr>
            </w:pPr>
            <w:r w:rsidRPr="00E71E9E">
              <w:rPr>
                <w:rFonts w:ascii="Angsana New" w:hAnsi="Angsana New" w:hint="cs"/>
                <w:szCs w:val="32"/>
                <w:cs/>
              </w:rPr>
              <w:t>รายการ</w:t>
            </w:r>
          </w:p>
        </w:tc>
        <w:tc>
          <w:tcPr>
            <w:tcW w:w="3310" w:type="dxa"/>
            <w:tcBorders>
              <w:bottom w:val="single" w:sz="4" w:space="0" w:color="auto"/>
            </w:tcBorders>
          </w:tcPr>
          <w:p w:rsidR="00EF3B23" w:rsidRPr="00E71E9E" w:rsidRDefault="005763A0" w:rsidP="00EF3B23">
            <w:pPr>
              <w:pStyle w:val="af"/>
              <w:ind w:left="0"/>
              <w:jc w:val="center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จำนวนเงิน (บาท</w:t>
            </w:r>
            <w:r w:rsidR="00EF3B23">
              <w:rPr>
                <w:rFonts w:ascii="Angsana New" w:hAnsi="Angsana New" w:hint="cs"/>
                <w:szCs w:val="32"/>
                <w:cs/>
              </w:rPr>
              <w:t>)</w:t>
            </w:r>
          </w:p>
        </w:tc>
      </w:tr>
      <w:tr w:rsidR="00EF3B23" w:rsidRPr="00EF3B23" w:rsidTr="00EF3B23">
        <w:tc>
          <w:tcPr>
            <w:tcW w:w="5528" w:type="dxa"/>
            <w:tcBorders>
              <w:top w:val="nil"/>
              <w:bottom w:val="nil"/>
            </w:tcBorders>
          </w:tcPr>
          <w:p w:rsidR="00EF3B23" w:rsidRPr="00E71E9E" w:rsidRDefault="00EF3B23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ยอดคงเหลือ ณ 1 มกราคม 2564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F3B23" w:rsidRPr="00EF3B23" w:rsidRDefault="00214E3B" w:rsidP="00EF3B23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37,393,938</w:t>
            </w:r>
          </w:p>
        </w:tc>
      </w:tr>
      <w:tr w:rsidR="00EF3B23" w:rsidRPr="00EF3B23" w:rsidTr="00EF3B23">
        <w:tc>
          <w:tcPr>
            <w:tcW w:w="5528" w:type="dxa"/>
            <w:tcBorders>
              <w:top w:val="nil"/>
              <w:bottom w:val="nil"/>
            </w:tcBorders>
          </w:tcPr>
          <w:p w:rsidR="00EF3B23" w:rsidRDefault="00EF3B23" w:rsidP="00EF3B23">
            <w:pPr>
              <w:pStyle w:val="af"/>
              <w:ind w:left="394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F3B23" w:rsidRPr="00EF3B23" w:rsidRDefault="00214E3B" w:rsidP="00EF3B23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1,251,998)</w:t>
            </w:r>
          </w:p>
        </w:tc>
      </w:tr>
      <w:tr w:rsidR="00EF3B23" w:rsidRPr="00EF3B23" w:rsidTr="00EF3B23">
        <w:tc>
          <w:tcPr>
            <w:tcW w:w="5528" w:type="dxa"/>
            <w:tcBorders>
              <w:top w:val="nil"/>
              <w:bottom w:val="nil"/>
            </w:tcBorders>
          </w:tcPr>
          <w:p w:rsidR="00EF3B23" w:rsidRPr="00E71E9E" w:rsidRDefault="00214E3B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 w:rsidRPr="00EF3B23">
              <w:rPr>
                <w:rFonts w:ascii="Angsana New" w:hAnsi="Angsana New" w:hint="cs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Cs w:val="32"/>
                <w:cs/>
              </w:rPr>
              <w:t xml:space="preserve">    </w:t>
            </w:r>
            <w:r w:rsidRPr="00E71E9E">
              <w:rPr>
                <w:rFonts w:ascii="Angsana New" w:hAnsi="Angsana New" w:hint="cs"/>
                <w:szCs w:val="32"/>
                <w:cs/>
              </w:rPr>
              <w:t>รับชำระ</w:t>
            </w:r>
            <w:r>
              <w:rPr>
                <w:rFonts w:ascii="Angsana New" w:hAnsi="Angsana New" w:hint="cs"/>
                <w:szCs w:val="32"/>
                <w:cs/>
              </w:rPr>
              <w:t>ระหว่างปี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F3B23" w:rsidRPr="00EF3B23" w:rsidRDefault="00214E3B" w:rsidP="00EF3B23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(25,198,075)</w:t>
            </w:r>
          </w:p>
        </w:tc>
      </w:tr>
      <w:tr w:rsidR="00EF3B23" w:rsidRPr="00EF3B23" w:rsidTr="00EF3B23">
        <w:tc>
          <w:tcPr>
            <w:tcW w:w="5528" w:type="dxa"/>
            <w:tcBorders>
              <w:top w:val="nil"/>
              <w:bottom w:val="nil"/>
            </w:tcBorders>
          </w:tcPr>
          <w:p w:rsidR="00EF3B23" w:rsidRDefault="00EF3B23" w:rsidP="00EF3B23">
            <w:pPr>
              <w:pStyle w:val="af"/>
              <w:ind w:left="394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F3B23" w:rsidRPr="00EF3B23" w:rsidRDefault="00214E3B" w:rsidP="00EF3B23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816,272)</w:t>
            </w:r>
          </w:p>
        </w:tc>
      </w:tr>
      <w:tr w:rsidR="00EF3B23" w:rsidRPr="00EF3B23" w:rsidTr="00EF3B23">
        <w:tc>
          <w:tcPr>
            <w:tcW w:w="5528" w:type="dxa"/>
            <w:tcBorders>
              <w:top w:val="nil"/>
              <w:bottom w:val="nil"/>
            </w:tcBorders>
          </w:tcPr>
          <w:p w:rsidR="00EF3B23" w:rsidRDefault="00EF3B23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3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3B23" w:rsidRPr="00EF3B23" w:rsidRDefault="00214E3B" w:rsidP="00EF3B23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2,341,972</w:t>
            </w:r>
          </w:p>
        </w:tc>
      </w:tr>
      <w:tr w:rsidR="00EF3B23" w:rsidRPr="00EF3B23" w:rsidTr="00EF3B23">
        <w:tc>
          <w:tcPr>
            <w:tcW w:w="5528" w:type="dxa"/>
            <w:tcBorders>
              <w:top w:val="nil"/>
              <w:bottom w:val="nil"/>
            </w:tcBorders>
          </w:tcPr>
          <w:p w:rsidR="00EF3B23" w:rsidRPr="00E71E9E" w:rsidRDefault="00EF3B23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</w:rPr>
            </w:pPr>
          </w:p>
        </w:tc>
        <w:tc>
          <w:tcPr>
            <w:tcW w:w="331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3B23" w:rsidRPr="00EF3B23" w:rsidRDefault="00214E3B" w:rsidP="00EF3B23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14,537,835</w:t>
            </w:r>
          </w:p>
        </w:tc>
      </w:tr>
      <w:tr w:rsidR="00EF3B23" w:rsidRPr="00EF3B23" w:rsidTr="00EF3B23">
        <w:tc>
          <w:tcPr>
            <w:tcW w:w="5528" w:type="dxa"/>
            <w:tcBorders>
              <w:top w:val="nil"/>
              <w:bottom w:val="nil"/>
            </w:tcBorders>
          </w:tcPr>
          <w:p w:rsidR="00EF3B23" w:rsidRPr="00EF3B23" w:rsidRDefault="00EF3B23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F3B23" w:rsidRPr="00EF3B23" w:rsidRDefault="00214E3B" w:rsidP="00EF3B23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435,726)</w:t>
            </w:r>
          </w:p>
        </w:tc>
      </w:tr>
      <w:tr w:rsidR="00214E3B" w:rsidRPr="00EF3B23" w:rsidTr="00EF3B23">
        <w:tc>
          <w:tcPr>
            <w:tcW w:w="5528" w:type="dxa"/>
            <w:tcBorders>
              <w:top w:val="nil"/>
              <w:bottom w:val="nil"/>
            </w:tcBorders>
          </w:tcPr>
          <w:p w:rsidR="00214E3B" w:rsidRPr="00E71E9E" w:rsidRDefault="00214E3B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</w:rPr>
            </w:pPr>
            <w:r w:rsidRPr="00EF3B23">
              <w:rPr>
                <w:rFonts w:ascii="Angsana New" w:hAnsi="Angsana New" w:hint="cs"/>
                <w:szCs w:val="32"/>
                <w:u w:val="single"/>
                <w:cs/>
              </w:rPr>
              <w:t>หัก</w:t>
            </w:r>
            <w:r w:rsidR="004E3CB8">
              <w:rPr>
                <w:rFonts w:ascii="Angsana New" w:hAnsi="Angsana New" w:hint="cs"/>
                <w:szCs w:val="32"/>
                <w:cs/>
              </w:rPr>
              <w:t xml:space="preserve">     </w:t>
            </w:r>
            <w:r>
              <w:rPr>
                <w:rFonts w:ascii="Angsana New" w:hAnsi="Angsana New" w:hint="cs"/>
                <w:szCs w:val="32"/>
                <w:cs/>
              </w:rPr>
              <w:t>ขาดทุนจากการลด</w:t>
            </w:r>
            <w:r w:rsidRPr="00E71E9E">
              <w:rPr>
                <w:rFonts w:ascii="Angsana New" w:hAnsi="Angsana New" w:hint="cs"/>
                <w:szCs w:val="32"/>
                <w:cs/>
              </w:rPr>
              <w:t>หนี้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14E3B" w:rsidRPr="00EF3B23" w:rsidRDefault="00214E3B" w:rsidP="00214E3B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(14,537,835)</w:t>
            </w:r>
          </w:p>
        </w:tc>
      </w:tr>
      <w:tr w:rsidR="00214E3B" w:rsidRPr="00EF3B23" w:rsidTr="00214E3B">
        <w:tc>
          <w:tcPr>
            <w:tcW w:w="5528" w:type="dxa"/>
            <w:tcBorders>
              <w:top w:val="nil"/>
              <w:bottom w:val="nil"/>
            </w:tcBorders>
          </w:tcPr>
          <w:p w:rsidR="00214E3B" w:rsidRPr="00EF3B23" w:rsidRDefault="00214E3B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4E3B" w:rsidRPr="00EF3B23" w:rsidRDefault="00214E3B" w:rsidP="00214E3B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435,726)</w:t>
            </w:r>
          </w:p>
        </w:tc>
      </w:tr>
      <w:tr w:rsidR="00214E3B" w:rsidRPr="00EF3B23" w:rsidTr="00214E3B"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:rsidR="00214E3B" w:rsidRPr="00E71E9E" w:rsidRDefault="00214E3B" w:rsidP="00EF3B23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ยอด</w:t>
            </w:r>
            <w:r w:rsidRPr="00EF3B23">
              <w:rPr>
                <w:rFonts w:ascii="Angsana New" w:hAnsi="Angsana New" w:hint="cs"/>
                <w:sz w:val="32"/>
                <w:szCs w:val="32"/>
                <w:cs/>
              </w:rPr>
              <w:t xml:space="preserve">คงเหลือ ณ </w:t>
            </w:r>
            <w:r w:rsidRPr="00EF3B23">
              <w:rPr>
                <w:rFonts w:ascii="Angsana New" w:hAnsi="Angsana New"/>
                <w:sz w:val="32"/>
                <w:szCs w:val="32"/>
              </w:rPr>
              <w:t>31</w:t>
            </w:r>
            <w:r w:rsidRPr="00EF3B2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F3B2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3B" w:rsidRPr="00EF3B23" w:rsidRDefault="00214E3B" w:rsidP="00EF3B23">
            <w:pPr>
              <w:tabs>
                <w:tab w:val="decimal" w:pos="1593"/>
              </w:tabs>
              <w:ind w:left="-109" w:right="-9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--</w:t>
            </w:r>
          </w:p>
        </w:tc>
      </w:tr>
      <w:tr w:rsidR="00214E3B" w:rsidRPr="00EF3B23" w:rsidTr="00214E3B">
        <w:tc>
          <w:tcPr>
            <w:tcW w:w="5528" w:type="dxa"/>
            <w:tcBorders>
              <w:top w:val="single" w:sz="4" w:space="0" w:color="auto"/>
              <w:bottom w:val="nil"/>
            </w:tcBorders>
          </w:tcPr>
          <w:p w:rsidR="00214E3B" w:rsidRPr="00214E3B" w:rsidRDefault="00214E3B" w:rsidP="00214E3B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4E3B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ดอกเบี้ยค้างรับยกมาต้นปี</w:t>
            </w:r>
          </w:p>
        </w:tc>
        <w:tc>
          <w:tcPr>
            <w:tcW w:w="33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14E3B" w:rsidRPr="00214E3B" w:rsidRDefault="00214E3B" w:rsidP="00214E3B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214E3B">
              <w:rPr>
                <w:rFonts w:ascii="Angsana New" w:hAnsi="Angsana New" w:cs="Angsana New"/>
                <w:sz w:val="32"/>
                <w:szCs w:val="32"/>
              </w:rPr>
              <w:t>26,637</w:t>
            </w:r>
          </w:p>
        </w:tc>
      </w:tr>
      <w:tr w:rsidR="00214E3B" w:rsidRPr="00EF3B23" w:rsidTr="00214E3B">
        <w:tc>
          <w:tcPr>
            <w:tcW w:w="5528" w:type="dxa"/>
            <w:tcBorders>
              <w:top w:val="nil"/>
              <w:bottom w:val="nil"/>
            </w:tcBorders>
          </w:tcPr>
          <w:p w:rsidR="00214E3B" w:rsidRPr="00214E3B" w:rsidRDefault="00214E3B" w:rsidP="00214E3B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14E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214E3B">
              <w:rPr>
                <w:rFonts w:ascii="Angsana New" w:hAnsi="Angsana New" w:hint="cs"/>
                <w:sz w:val="32"/>
                <w:szCs w:val="32"/>
                <w:cs/>
              </w:rPr>
              <w:t xml:space="preserve">  เพิ่มขึ้นระหว่างปี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</w:tcPr>
          <w:p w:rsidR="00214E3B" w:rsidRPr="00214E3B" w:rsidRDefault="00214E3B" w:rsidP="00214E3B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214E3B">
              <w:rPr>
                <w:rFonts w:ascii="Angsana New" w:hAnsi="Angsana New" w:cs="Angsana New"/>
                <w:sz w:val="32"/>
                <w:szCs w:val="32"/>
              </w:rPr>
              <w:t>740,401</w:t>
            </w:r>
          </w:p>
        </w:tc>
      </w:tr>
      <w:tr w:rsidR="00214E3B" w:rsidRPr="00EF3B23" w:rsidTr="00214E3B">
        <w:tc>
          <w:tcPr>
            <w:tcW w:w="5528" w:type="dxa"/>
            <w:tcBorders>
              <w:top w:val="nil"/>
              <w:bottom w:val="nil"/>
            </w:tcBorders>
          </w:tcPr>
          <w:p w:rsidR="00214E3B" w:rsidRPr="00214E3B" w:rsidRDefault="00214E3B" w:rsidP="00214E3B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4E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14E3B">
              <w:rPr>
                <w:rFonts w:ascii="Angsana New" w:hAnsi="Angsana New" w:hint="cs"/>
                <w:sz w:val="32"/>
                <w:szCs w:val="32"/>
                <w:cs/>
              </w:rPr>
              <w:t xml:space="preserve">    รับชำระระหว่างปี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</w:tcPr>
          <w:p w:rsidR="00214E3B" w:rsidRPr="00214E3B" w:rsidRDefault="00214E3B" w:rsidP="00214E3B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214E3B">
              <w:rPr>
                <w:rFonts w:ascii="Angsana New" w:hAnsi="Angsana New" w:cs="Angsana New"/>
                <w:sz w:val="32"/>
                <w:szCs w:val="32"/>
              </w:rPr>
              <w:t>(695,502)</w:t>
            </w:r>
          </w:p>
        </w:tc>
      </w:tr>
      <w:tr w:rsidR="00214E3B" w:rsidRPr="00EF3B23" w:rsidTr="00214E3B">
        <w:tc>
          <w:tcPr>
            <w:tcW w:w="5528" w:type="dxa"/>
            <w:tcBorders>
              <w:top w:val="nil"/>
              <w:bottom w:val="nil"/>
            </w:tcBorders>
          </w:tcPr>
          <w:p w:rsidR="00214E3B" w:rsidRPr="00214E3B" w:rsidRDefault="00214E3B" w:rsidP="00214E3B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14E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14E3B">
              <w:rPr>
                <w:rFonts w:ascii="Angsana New" w:hAnsi="Angsana New" w:hint="cs"/>
                <w:sz w:val="32"/>
                <w:szCs w:val="32"/>
                <w:cs/>
              </w:rPr>
              <w:t xml:space="preserve">    ขาดทุนจากการลดหนี้</w:t>
            </w:r>
          </w:p>
        </w:tc>
        <w:tc>
          <w:tcPr>
            <w:tcW w:w="33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14E3B" w:rsidRPr="00214E3B" w:rsidRDefault="00214E3B" w:rsidP="00214E3B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214E3B">
              <w:rPr>
                <w:rFonts w:ascii="Angsana New" w:hAnsi="Angsana New" w:cs="Angsana New"/>
                <w:sz w:val="32"/>
                <w:szCs w:val="32"/>
              </w:rPr>
              <w:t>(71,536)</w:t>
            </w:r>
          </w:p>
        </w:tc>
      </w:tr>
      <w:tr w:rsidR="00214E3B" w:rsidRPr="00EF3B23" w:rsidTr="00214E3B"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:rsidR="00214E3B" w:rsidRPr="00214E3B" w:rsidRDefault="00214E3B" w:rsidP="00214E3B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14E3B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ดอกเบี้ยค้างรับปลายปี</w:t>
            </w:r>
          </w:p>
        </w:tc>
        <w:tc>
          <w:tcPr>
            <w:tcW w:w="3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3B" w:rsidRDefault="00214E3B" w:rsidP="00EF3B23">
            <w:pPr>
              <w:tabs>
                <w:tab w:val="decimal" w:pos="1593"/>
              </w:tabs>
              <w:ind w:left="-109" w:right="-9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--</w:t>
            </w:r>
          </w:p>
        </w:tc>
      </w:tr>
    </w:tbl>
    <w:p w:rsidR="000244F9" w:rsidRDefault="000244F9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EF0C7A" w:rsidRPr="00C70472" w:rsidRDefault="00EF0C7A" w:rsidP="00AD527C">
      <w:pPr>
        <w:numPr>
          <w:ilvl w:val="0"/>
          <w:numId w:val="1"/>
        </w:numPr>
        <w:spacing w:before="60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7047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8C2385" w:rsidRDefault="003D670E" w:rsidP="00AD527C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C70472">
        <w:rPr>
          <w:rFonts w:ascii="Angsana New" w:hAnsi="Angsana New" w:cs="Angsana New"/>
          <w:spacing w:val="-2"/>
          <w:cs/>
        </w:rPr>
        <w:t>บริษัท</w:t>
      </w:r>
      <w:r w:rsidRPr="002A2FFA">
        <w:rPr>
          <w:rFonts w:ascii="Angsana New" w:hAnsi="Angsana New" w:cs="Angsana New"/>
          <w:spacing w:val="-2"/>
          <w:cs/>
        </w:rPr>
        <w:t>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:rsidR="00B21C4D" w:rsidRPr="00B21C4D" w:rsidRDefault="00B21C4D" w:rsidP="00AD527C">
      <w:pPr>
        <w:pStyle w:val="a8"/>
        <w:tabs>
          <w:tab w:val="clear" w:pos="900"/>
        </w:tabs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869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75"/>
        <w:gridCol w:w="2758"/>
        <w:gridCol w:w="2436"/>
      </w:tblGrid>
      <w:tr w:rsidR="005155C9" w:rsidRPr="002A2FFA" w:rsidTr="00F20E52">
        <w:trPr>
          <w:trHeight w:val="360"/>
        </w:trPr>
        <w:tc>
          <w:tcPr>
            <w:tcW w:w="3675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36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2A2FFA" w:rsidTr="00F20E52">
        <w:trPr>
          <w:trHeight w:val="485"/>
        </w:trPr>
        <w:tc>
          <w:tcPr>
            <w:tcW w:w="367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2758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5D37ED" w:rsidRDefault="005155C9" w:rsidP="00FE368F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5D37E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5D37ED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5D37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31A0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36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5155C9" w:rsidRPr="00411DBB" w:rsidTr="00F20E52">
        <w:trPr>
          <w:trHeight w:val="20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5155C9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="000566AC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2758" w:type="dxa"/>
            <w:tcBorders>
              <w:top w:val="dotted" w:sz="4" w:space="0" w:color="auto"/>
              <w:bottom w:val="nil"/>
            </w:tcBorders>
          </w:tcPr>
          <w:p w:rsidR="005155C9" w:rsidRPr="005D37ED" w:rsidRDefault="000566AC" w:rsidP="007B19CB">
            <w:pPr>
              <w:ind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D37E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5D37ED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5D37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31A0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บริษัทย่อย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  <w:r w:rsidR="002A26E1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(เลิกกิจการ</w:t>
            </w:r>
            <w:r w:rsidR="00B34A94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เมื่อวันที่</w:t>
            </w:r>
            <w:r w:rsidR="002A26E1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  <w:r w:rsidR="002A26E1">
              <w:rPr>
                <w:rFonts w:ascii="Angsana New" w:hAnsi="Angsana New" w:cs="Angsana New"/>
                <w:position w:val="-28"/>
                <w:sz w:val="28"/>
                <w:szCs w:val="28"/>
              </w:rPr>
              <w:t>29</w:t>
            </w:r>
            <w:r w:rsidR="002A26E1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ธันวาคม </w:t>
            </w:r>
            <w:r w:rsidR="002A26E1">
              <w:rPr>
                <w:rFonts w:ascii="Angsana New" w:hAnsi="Angsana New" w:cs="Angsana New"/>
                <w:position w:val="-28"/>
                <w:sz w:val="28"/>
                <w:szCs w:val="28"/>
              </w:rPr>
              <w:t>2564</w:t>
            </w:r>
            <w:r w:rsidR="002A26E1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)</w:t>
            </w:r>
          </w:p>
        </w:tc>
      </w:tr>
      <w:tr w:rsidR="00F90F51" w:rsidRPr="00411DBB" w:rsidTr="00F20E52">
        <w:trPr>
          <w:trHeight w:val="20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3)</w:t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America, LLC</w:t>
            </w:r>
          </w:p>
        </w:tc>
        <w:tc>
          <w:tcPr>
            <w:tcW w:w="2758" w:type="dxa"/>
            <w:tcBorders>
              <w:top w:val="dotted" w:sz="4" w:space="0" w:color="auto"/>
              <w:bottom w:val="nil"/>
            </w:tcBorders>
          </w:tcPr>
          <w:p w:rsidR="00F90F51" w:rsidRPr="005D37ED" w:rsidRDefault="00F90F51" w:rsidP="00F90F51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D37E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5D37ED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Pr="005D37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31A0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B21C4D" w:rsidRDefault="00F90F51" w:rsidP="004471DC">
            <w:pPr>
              <w:ind w:right="-223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บริษัทร่วม</w:t>
            </w:r>
            <w:r w:rsidR="004471DC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(ใช้สิทธิขายคืนเงินลงทุนเมื่อวันที่ 24 กุมภาพันธ์ 2563)</w:t>
            </w:r>
          </w:p>
        </w:tc>
      </w:tr>
      <w:tr w:rsidR="00F90F51" w:rsidRPr="002A2FFA" w:rsidTr="00F20E52">
        <w:trPr>
          <w:trHeight w:val="679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="006A678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2758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  <w:r w:rsidR="0066449A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และอิเล็กทรอนิก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2A2FFA" w:rsidTr="00F20E52">
        <w:trPr>
          <w:trHeight w:val="742"/>
        </w:trPr>
        <w:tc>
          <w:tcPr>
            <w:tcW w:w="36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  <w:p w:rsidR="00F90F51" w:rsidRPr="00B21C4D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องมืออุปกรณ์ไฟฟ้าและอิเล็กทรอนิก</w:t>
            </w: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F8B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2A2FFA" w:rsidTr="00F20E52">
        <w:trPr>
          <w:trHeight w:val="395"/>
        </w:trPr>
        <w:tc>
          <w:tcPr>
            <w:tcW w:w="367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ไฟน์เนส เมด ดีไซน์ จำกัด</w:t>
            </w:r>
          </w:p>
          <w:p w:rsidR="00F90F51" w:rsidRPr="00B21C4D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5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ออกแบบและค้าชิ้นส่วนแผงวงจรไฟฟ้า </w:t>
            </w:r>
            <w:r w:rsidR="0066449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แผงวงจรอิเล็กทรอนิก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ผู้ถือหุ้นรายใหญ่เป็นกรรมการและผู้ถือหุ้น</w:t>
            </w:r>
          </w:p>
        </w:tc>
      </w:tr>
    </w:tbl>
    <w:p w:rsidR="00D32FEE" w:rsidRDefault="00D32FEE" w:rsidP="00765958">
      <w:pPr>
        <w:pStyle w:val="a8"/>
        <w:tabs>
          <w:tab w:val="clear" w:pos="900"/>
        </w:tabs>
        <w:spacing w:line="276" w:lineRule="auto"/>
        <w:ind w:left="0" w:right="29" w:firstLine="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:rsidR="003D670E" w:rsidRPr="008E5644" w:rsidRDefault="003D670E" w:rsidP="00AD527C">
      <w:pPr>
        <w:ind w:firstLine="1418"/>
        <w:rPr>
          <w:rFonts w:ascii="Angsana New" w:hAnsi="Angsana New" w:cs="Angsana New"/>
          <w:spacing w:val="-2"/>
          <w:sz w:val="32"/>
          <w:szCs w:val="32"/>
        </w:rPr>
      </w:pPr>
      <w:r w:rsidRPr="008E5644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รายการบัญชีกับกิจการที่เกี่ยวข้องกันที่สำคัญ มีดังนี้</w:t>
      </w:r>
    </w:p>
    <w:p w:rsidR="00DD4911" w:rsidRDefault="00DD4911" w:rsidP="00E304F8">
      <w:pPr>
        <w:pStyle w:val="a8"/>
        <w:tabs>
          <w:tab w:val="clear" w:pos="900"/>
        </w:tabs>
        <w:ind w:left="7952" w:right="-4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B21C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49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204"/>
        <w:gridCol w:w="1346"/>
        <w:gridCol w:w="1346"/>
        <w:gridCol w:w="1346"/>
        <w:gridCol w:w="1346"/>
      </w:tblGrid>
      <w:tr w:rsidR="00D70DB5" w:rsidRPr="002F37CC" w:rsidTr="00F20E52">
        <w:trPr>
          <w:trHeight w:val="360"/>
        </w:trPr>
        <w:tc>
          <w:tcPr>
            <w:tcW w:w="219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70DB5" w:rsidRPr="002F37C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F37C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F37C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3BC0" w:rsidRPr="002F37CC" w:rsidTr="00F20E52">
        <w:trPr>
          <w:trHeight w:val="360"/>
        </w:trPr>
        <w:tc>
          <w:tcPr>
            <w:tcW w:w="219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3BC0" w:rsidRPr="002F37CC" w:rsidRDefault="00323BC0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C0" w:rsidRPr="002F37CC" w:rsidRDefault="00323BC0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726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C0" w:rsidRPr="002F37CC" w:rsidRDefault="00323BC0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726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C0" w:rsidRPr="002F37CC" w:rsidRDefault="00323BC0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726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3BC0" w:rsidRPr="002F37CC" w:rsidRDefault="00323BC0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726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23BC0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23BC0" w:rsidRPr="00BE58BA" w:rsidRDefault="00323BC0" w:rsidP="00E304F8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3BC0" w:rsidRPr="002F37CC" w:rsidRDefault="00323BC0" w:rsidP="00E304F8">
            <w:pPr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3BC0" w:rsidRPr="002F37CC" w:rsidRDefault="00323BC0" w:rsidP="00E304F8">
            <w:pPr>
              <w:tabs>
                <w:tab w:val="decimal" w:pos="475"/>
              </w:tabs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3BC0" w:rsidRPr="002F37CC" w:rsidRDefault="00323BC0" w:rsidP="00E304F8">
            <w:pPr>
              <w:tabs>
                <w:tab w:val="decimal" w:pos="746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23BC0" w:rsidRPr="002F37CC" w:rsidRDefault="00323BC0" w:rsidP="00E304F8">
            <w:pPr>
              <w:tabs>
                <w:tab w:val="decimal" w:pos="562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F726A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1100B1" w:rsidRDefault="004F726A" w:rsidP="00E304F8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00B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100B1">
              <w:rPr>
                <w:rFonts w:ascii="Angsana New" w:hAnsi="Angsana New" w:cs="Angsana New" w:hint="cs"/>
                <w:sz w:val="28"/>
                <w:szCs w:val="28"/>
                <w:cs/>
              </w:rPr>
              <w:t>บจก. แอลไพน์ เทคโนโลยี แมนูแฟคเจอริ่ง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726A" w:rsidRDefault="004F726A" w:rsidP="00E304F8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726A" w:rsidRPr="002F37CC" w:rsidTr="001E7005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266DBF" w:rsidRDefault="004F726A" w:rsidP="00E304F8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2C5778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958,989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1,336,289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2C5778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958,989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726A" w:rsidRDefault="004F726A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1,336,289</w:t>
            </w:r>
          </w:p>
        </w:tc>
      </w:tr>
      <w:tr w:rsidR="004F726A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BE58BA" w:rsidRDefault="004F726A" w:rsidP="00E304F8">
            <w:pPr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tabs>
                <w:tab w:val="decimal" w:pos="746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tabs>
                <w:tab w:val="decimal" w:pos="746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tabs>
                <w:tab w:val="decimal" w:pos="746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726A" w:rsidRDefault="004F726A" w:rsidP="00E304F8">
            <w:pPr>
              <w:tabs>
                <w:tab w:val="decimal" w:pos="746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726A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1F5F71" w:rsidRDefault="004F726A" w:rsidP="00E304F8">
            <w:pPr>
              <w:ind w:right="29" w:firstLine="130"/>
              <w:rPr>
                <w:rFonts w:ascii="Angsana New" w:hAnsi="Angsana New"/>
                <w:sz w:val="28"/>
                <w:szCs w:val="28"/>
                <w:cs/>
              </w:rPr>
            </w:pPr>
            <w:r w:rsidRPr="001F5F7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5F71">
              <w:rPr>
                <w:rFonts w:ascii="Angsana New" w:hAnsi="Angsana New"/>
                <w:sz w:val="28"/>
                <w:szCs w:val="28"/>
              </w:rPr>
              <w:t>TPA Holding LLC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1C7DB5" w:rsidP="00E304F8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1C7DB5" w:rsidP="00E304F8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726A" w:rsidRDefault="004F726A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26,637</w:t>
            </w:r>
          </w:p>
        </w:tc>
      </w:tr>
      <w:tr w:rsidR="004F726A" w:rsidRPr="002F37CC" w:rsidTr="001C7DB5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441473" w:rsidRDefault="004F726A" w:rsidP="00E304F8">
            <w:pPr>
              <w:ind w:right="29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1C7DB5" w:rsidRDefault="001C7DB5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7D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958,989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F726A" w:rsidRPr="001C7DB5" w:rsidRDefault="004F726A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7D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1,336,289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1C7DB5" w:rsidRDefault="001C7DB5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7D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958,989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26A" w:rsidRPr="001C7DB5" w:rsidRDefault="004F726A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7D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1,362,926</w:t>
            </w:r>
          </w:p>
        </w:tc>
      </w:tr>
      <w:tr w:rsidR="004F726A" w:rsidRPr="002F37CC" w:rsidTr="00F20E52">
        <w:trPr>
          <w:trHeight w:val="266"/>
        </w:trPr>
        <w:tc>
          <w:tcPr>
            <w:tcW w:w="219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354D3C" w:rsidRDefault="004F726A" w:rsidP="00E304F8">
            <w:pPr>
              <w:tabs>
                <w:tab w:val="left" w:pos="1131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54D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ลูกหนี้ตามสัญญาการประนอมหนี้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726A" w:rsidRDefault="004F726A" w:rsidP="00E304F8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F726A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DB3C28" w:rsidRDefault="004F726A" w:rsidP="00E304F8">
            <w:pPr>
              <w:ind w:right="29" w:firstLine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3C28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DB3C28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="00A31A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(ดูหมายเหตุ 11</w:t>
            </w:r>
            <w:r w:rsidRPr="00DB3C2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E21AB0" w:rsidRDefault="006A508A" w:rsidP="00E304F8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E21AB0" w:rsidRDefault="004F726A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37,805,324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E21AB0" w:rsidRDefault="006A508A" w:rsidP="00E304F8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F726A" w:rsidRPr="00E21AB0" w:rsidRDefault="004F726A" w:rsidP="00E304F8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21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</w:tr>
    </w:tbl>
    <w:p w:rsidR="00214E3B" w:rsidRDefault="00214E3B">
      <w:pPr>
        <w:rPr>
          <w:cs/>
        </w:rPr>
      </w:pPr>
    </w:p>
    <w:p w:rsidR="00214E3B" w:rsidRDefault="00214E3B">
      <w:pPr>
        <w:rPr>
          <w:cs/>
        </w:rPr>
      </w:pPr>
      <w:r>
        <w:rPr>
          <w:cs/>
        </w:rPr>
        <w:br w:type="page"/>
      </w:r>
    </w:p>
    <w:p w:rsidR="00214E3B" w:rsidRDefault="00214E3B" w:rsidP="00214E3B">
      <w:pPr>
        <w:pStyle w:val="a8"/>
        <w:tabs>
          <w:tab w:val="clear" w:pos="900"/>
        </w:tabs>
        <w:spacing w:line="233" w:lineRule="auto"/>
        <w:ind w:left="7952" w:right="-4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B21C4D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49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204"/>
        <w:gridCol w:w="1346"/>
        <w:gridCol w:w="1346"/>
        <w:gridCol w:w="1346"/>
        <w:gridCol w:w="1346"/>
      </w:tblGrid>
      <w:tr w:rsidR="00214E3B" w:rsidRPr="002F37CC" w:rsidTr="00214E3B">
        <w:trPr>
          <w:trHeight w:val="266"/>
        </w:trPr>
        <w:tc>
          <w:tcPr>
            <w:tcW w:w="219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4E3B" w:rsidRPr="002F37CC" w:rsidRDefault="00214E3B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2F37CC" w:rsidRDefault="00214E3B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14E3B" w:rsidRPr="002F37CC" w:rsidRDefault="00214E3B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4E3B" w:rsidRPr="002F37CC" w:rsidTr="00214E3B">
        <w:trPr>
          <w:trHeight w:val="266"/>
        </w:trPr>
        <w:tc>
          <w:tcPr>
            <w:tcW w:w="2192" w:type="pct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214E3B" w:rsidRPr="00DB3C28" w:rsidRDefault="00214E3B" w:rsidP="00214E3B">
            <w:pPr>
              <w:spacing w:line="233" w:lineRule="auto"/>
              <w:ind w:right="29"/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2F37CC" w:rsidRDefault="00214E3B" w:rsidP="00214E3B">
            <w:pPr>
              <w:tabs>
                <w:tab w:val="decimal" w:pos="683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tabs>
                <w:tab w:val="decimal" w:pos="683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2F37CC" w:rsidRDefault="00214E3B" w:rsidP="00214E3B">
            <w:pPr>
              <w:tabs>
                <w:tab w:val="decimal" w:pos="746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14E3B" w:rsidRDefault="00214E3B" w:rsidP="00214E3B">
            <w:pPr>
              <w:tabs>
                <w:tab w:val="decimal" w:pos="78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214E3B" w:rsidRPr="002F37CC" w:rsidTr="00F20E52">
        <w:trPr>
          <w:trHeight w:val="266"/>
        </w:trPr>
        <w:tc>
          <w:tcPr>
            <w:tcW w:w="219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DB3C28" w:rsidRDefault="00214E3B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3C28">
              <w:br w:type="page"/>
            </w:r>
            <w:r w:rsidRPr="00DB3C2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2F37CC" w:rsidRDefault="00214E3B" w:rsidP="00214E3B">
            <w:pPr>
              <w:tabs>
                <w:tab w:val="decimal" w:pos="735"/>
                <w:tab w:val="decimal" w:pos="781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tabs>
                <w:tab w:val="decimal" w:pos="683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2F37CC" w:rsidRDefault="00214E3B" w:rsidP="00214E3B">
            <w:pPr>
              <w:tabs>
                <w:tab w:val="decimal" w:pos="746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14E3B" w:rsidRDefault="00214E3B" w:rsidP="00214E3B">
            <w:pPr>
              <w:tabs>
                <w:tab w:val="decimal" w:pos="78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4E3B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14E3B" w:rsidRPr="00DB3C28" w:rsidRDefault="00214E3B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3C2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B3C28">
              <w:rPr>
                <w:rFonts w:ascii="Angsana New" w:hAnsi="Angsana New"/>
                <w:sz w:val="28"/>
                <w:szCs w:val="28"/>
              </w:rPr>
              <w:t xml:space="preserve">TPA Holding LLC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(ดูหมายเหตุ 6</w:t>
            </w:r>
            <w:r w:rsidRPr="00DB3C2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2F37CC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2F37CC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2F37CC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14E3B" w:rsidRPr="002F37CC" w:rsidRDefault="00214E3B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15,456,379</w:t>
            </w:r>
          </w:p>
        </w:tc>
      </w:tr>
      <w:tr w:rsidR="00214E3B" w:rsidRPr="002F37CC" w:rsidTr="00F20E52">
        <w:trPr>
          <w:trHeight w:val="347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14E3B" w:rsidRPr="00DB3C28" w:rsidRDefault="00214E3B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3C28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DB3C28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(ดูหมายเหตุ 6</w:t>
            </w:r>
            <w:r w:rsidRPr="00DB3C2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6,895,582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2F37CC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14E3B" w:rsidRPr="002F37CC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214E3B" w:rsidRPr="002F37CC" w:rsidTr="00F20E52">
        <w:trPr>
          <w:trHeight w:val="347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14E3B" w:rsidRPr="00BD4DE8" w:rsidRDefault="00214E3B" w:rsidP="00214E3B">
            <w:pPr>
              <w:spacing w:line="233" w:lineRule="auto"/>
              <w:ind w:right="29" w:firstLine="25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หนี้สูญ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tabs>
                <w:tab w:val="decimal" w:pos="977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(6,895,582)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</w:tr>
      <w:tr w:rsidR="00214E3B" w:rsidRPr="002F37CC" w:rsidTr="00F20E52">
        <w:trPr>
          <w:trHeight w:val="347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14E3B" w:rsidRPr="009B751C" w:rsidRDefault="00214E3B" w:rsidP="00214E3B">
            <w:pPr>
              <w:spacing w:line="233" w:lineRule="auto"/>
              <w:ind w:right="29" w:firstLine="25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B75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B75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4E3B" w:rsidRPr="002F37CC" w:rsidTr="00F20E52">
        <w:trPr>
          <w:trHeight w:val="347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14E3B" w:rsidRPr="009B751C" w:rsidRDefault="00214E3B" w:rsidP="00214E3B">
            <w:pPr>
              <w:spacing w:line="233" w:lineRule="auto"/>
              <w:ind w:right="29" w:firstLine="88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14E3B" w:rsidRDefault="00214E3B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(15,456,379)</w:t>
            </w:r>
          </w:p>
        </w:tc>
      </w:tr>
      <w:tr w:rsidR="00214E3B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spacing w:line="233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9C49D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9C49D3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ให้กู้ยืม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4B0B61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4B0B61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3C3D0A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4E3B" w:rsidRPr="003C3D0A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</w:tr>
      <w:tr w:rsidR="00214E3B" w:rsidRPr="002F37CC" w:rsidTr="00F20E52">
        <w:trPr>
          <w:trHeight w:val="266"/>
        </w:trPr>
        <w:tc>
          <w:tcPr>
            <w:tcW w:w="219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26562C" w:rsidRDefault="00214E3B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ลูกหนี้จากการโอนสิทธิในการรับชำระหนี้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354D3C" w:rsidRDefault="00214E3B" w:rsidP="00214E3B">
            <w:pPr>
              <w:tabs>
                <w:tab w:val="decimal" w:pos="781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354D3C" w:rsidRDefault="00214E3B" w:rsidP="00214E3B">
            <w:pPr>
              <w:tabs>
                <w:tab w:val="decimal" w:pos="781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354D3C" w:rsidRDefault="00214E3B" w:rsidP="00214E3B">
            <w:pPr>
              <w:tabs>
                <w:tab w:val="decimal" w:pos="746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14E3B" w:rsidRPr="00354D3C" w:rsidRDefault="00214E3B" w:rsidP="00214E3B">
            <w:pPr>
              <w:tabs>
                <w:tab w:val="decimal" w:pos="746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14E3B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26562C" w:rsidRDefault="00214E3B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1F5F7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5F71">
              <w:rPr>
                <w:rFonts w:ascii="Angsana New" w:hAnsi="Angsana New"/>
                <w:sz w:val="28"/>
                <w:szCs w:val="28"/>
              </w:rPr>
              <w:t xml:space="preserve">TPA Holding </w:t>
            </w:r>
            <w:r w:rsidRPr="00DB3C28">
              <w:rPr>
                <w:rFonts w:ascii="Angsana New" w:hAnsi="Angsana New"/>
                <w:sz w:val="28"/>
                <w:szCs w:val="28"/>
              </w:rPr>
              <w:t xml:space="preserve">LLC </w:t>
            </w:r>
            <w:r w:rsidRPr="00DB3C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(ดูหมายเหตุ 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DB3C2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E21AB0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E21AB0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E21AB0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14E3B" w:rsidRPr="00E21AB0" w:rsidRDefault="00214E3B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37,393,938</w:t>
            </w:r>
          </w:p>
        </w:tc>
      </w:tr>
      <w:tr w:rsidR="00214E3B" w:rsidRPr="002F37CC" w:rsidTr="00F20E52">
        <w:trPr>
          <w:trHeight w:val="266"/>
        </w:trPr>
        <w:tc>
          <w:tcPr>
            <w:tcW w:w="219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E21AB0" w:rsidRDefault="00214E3B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1AB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Default="00214E3B" w:rsidP="00214E3B">
            <w:pPr>
              <w:tabs>
                <w:tab w:val="decimal" w:pos="88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14E3B" w:rsidRDefault="00214E3B" w:rsidP="00214E3B">
            <w:pPr>
              <w:tabs>
                <w:tab w:val="decimal" w:pos="88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4E3B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2F37CC" w:rsidRDefault="00214E3B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7958C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7958CB" w:rsidRDefault="00214E3B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7958CB" w:rsidRDefault="00214E3B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5,333,556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14E3B" w:rsidRPr="00E6368A" w:rsidRDefault="00214E3B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36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5,569,042</w:t>
            </w:r>
          </w:p>
        </w:tc>
      </w:tr>
      <w:tr w:rsidR="00214E3B" w:rsidRPr="002F37CC" w:rsidTr="00B47713">
        <w:trPr>
          <w:trHeight w:val="266"/>
        </w:trPr>
        <w:tc>
          <w:tcPr>
            <w:tcW w:w="219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80108C" w:rsidRDefault="00214E3B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08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F34C7E" w:rsidRDefault="00214E3B" w:rsidP="00214E3B">
            <w:pPr>
              <w:tabs>
                <w:tab w:val="decimal" w:pos="880"/>
              </w:tabs>
              <w:spacing w:line="233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F34C7E" w:rsidRDefault="00214E3B" w:rsidP="00214E3B">
            <w:pPr>
              <w:tabs>
                <w:tab w:val="decimal" w:pos="880"/>
              </w:tabs>
              <w:spacing w:line="233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BE58BA" w:rsidRDefault="00214E3B" w:rsidP="00214E3B">
            <w:pPr>
              <w:tabs>
                <w:tab w:val="decimal" w:pos="880"/>
              </w:tabs>
              <w:spacing w:line="233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14E3B" w:rsidRPr="00BE58BA" w:rsidRDefault="00214E3B" w:rsidP="00214E3B">
            <w:pPr>
              <w:tabs>
                <w:tab w:val="decimal" w:pos="880"/>
              </w:tabs>
              <w:spacing w:line="233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14E3B" w:rsidRPr="002F37CC" w:rsidTr="00B47713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2F37CC" w:rsidRDefault="00214E3B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บจก. </w:t>
            </w:r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>ไฟน์เนส เมด ดีไซน์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B47713" w:rsidRDefault="00214E3B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77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B47713" w:rsidRDefault="00214E3B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77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E3B" w:rsidRPr="00B47713" w:rsidRDefault="00214E3B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77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14E3B" w:rsidRPr="00B47713" w:rsidRDefault="00214E3B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77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</w:tr>
    </w:tbl>
    <w:p w:rsidR="00BF25D4" w:rsidRPr="00214E3B" w:rsidRDefault="00BF25D4" w:rsidP="00214E3B">
      <w:pPr>
        <w:spacing w:line="233" w:lineRule="auto"/>
        <w:rPr>
          <w:rFonts w:ascii="Angsana New" w:hAnsi="Angsana New" w:cs="Angsana New"/>
          <w:spacing w:val="-2"/>
          <w:sz w:val="12"/>
          <w:szCs w:val="12"/>
          <w:cs/>
        </w:rPr>
      </w:pPr>
    </w:p>
    <w:p w:rsidR="00D70DB5" w:rsidRPr="007B7A4D" w:rsidRDefault="001100B1" w:rsidP="00214E3B">
      <w:pPr>
        <w:pStyle w:val="a8"/>
        <w:tabs>
          <w:tab w:val="clear" w:pos="900"/>
        </w:tabs>
        <w:spacing w:line="233" w:lineRule="auto"/>
        <w:ind w:left="7952" w:right="-4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หน่วย </w:t>
      </w:r>
      <w:r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70DB5"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5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200"/>
        <w:gridCol w:w="1347"/>
        <w:gridCol w:w="1347"/>
        <w:gridCol w:w="1347"/>
        <w:gridCol w:w="1348"/>
      </w:tblGrid>
      <w:tr w:rsidR="00D70DB5" w:rsidRPr="00216A77" w:rsidTr="00F20E52">
        <w:trPr>
          <w:trHeight w:val="360"/>
        </w:trPr>
        <w:tc>
          <w:tcPr>
            <w:tcW w:w="4200" w:type="dxa"/>
            <w:vMerge w:val="restart"/>
            <w:tcBorders>
              <w:right w:val="single" w:sz="4" w:space="0" w:color="auto"/>
            </w:tcBorders>
            <w:vAlign w:val="center"/>
          </w:tcPr>
          <w:p w:rsidR="00D70DB5" w:rsidRPr="00266DBF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66DBF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66DBF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DB5" w:rsidRPr="00216A77" w:rsidTr="00F20E52">
        <w:trPr>
          <w:trHeight w:val="360"/>
        </w:trPr>
        <w:tc>
          <w:tcPr>
            <w:tcW w:w="42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0DB5" w:rsidRPr="00266DBF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B5" w:rsidRPr="00266DBF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726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B5" w:rsidRPr="00266DBF" w:rsidRDefault="00D70DB5" w:rsidP="00214E3B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726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B5" w:rsidRPr="00266DBF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726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66DBF" w:rsidRDefault="00D70DB5" w:rsidP="00214E3B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726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D70DB5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70DB5" w:rsidRPr="007958CB" w:rsidRDefault="00D70DB5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DB5" w:rsidRPr="007B2ECC" w:rsidRDefault="00D70DB5" w:rsidP="00214E3B">
            <w:pPr>
              <w:tabs>
                <w:tab w:val="decimal" w:pos="73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DB5" w:rsidRPr="007B2ECC" w:rsidRDefault="00D70DB5" w:rsidP="00214E3B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DB5" w:rsidRPr="007B2ECC" w:rsidRDefault="00D70DB5" w:rsidP="00214E3B">
            <w:pPr>
              <w:tabs>
                <w:tab w:val="decimal" w:pos="736"/>
                <w:tab w:val="decimal" w:pos="79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70DB5" w:rsidRPr="007B2ECC" w:rsidRDefault="00D70DB5" w:rsidP="00214E3B">
            <w:pPr>
              <w:tabs>
                <w:tab w:val="decimal" w:pos="759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726A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266DBF" w:rsidRDefault="004F726A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001A05" w:rsidRDefault="00001A05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A0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35,287,159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001A05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35,287,159</w:t>
            </w:r>
          </w:p>
        </w:tc>
      </w:tr>
      <w:tr w:rsidR="004F726A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1100B1" w:rsidRDefault="004F726A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00B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100B1">
              <w:rPr>
                <w:rFonts w:ascii="Angsana New" w:hAnsi="Angsana New" w:cs="Angsana New" w:hint="cs"/>
                <w:sz w:val="28"/>
                <w:szCs w:val="28"/>
                <w:cs/>
              </w:rPr>
              <w:t>บจก. แอลไพน์ เทคโนโลยี แมนูแฟคเจอริ่ง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726A" w:rsidRDefault="004F726A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726A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266DBF" w:rsidRDefault="004F726A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Default="00001A05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15,051,615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Default="004F726A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3,670,761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Default="00001A05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15,051,615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F726A" w:rsidRDefault="004F726A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3,670,761</w:t>
            </w:r>
          </w:p>
        </w:tc>
      </w:tr>
      <w:tr w:rsidR="004F726A" w:rsidRPr="00841D81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266DBF" w:rsidRDefault="004F726A" w:rsidP="00214E3B">
            <w:pPr>
              <w:spacing w:line="233" w:lineRule="auto"/>
              <w:ind w:left="97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รวมขาย</w:t>
            </w:r>
            <w:r w:rsidRPr="00B47713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841D81" w:rsidRDefault="00001A05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15,051,615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841D81" w:rsidRDefault="004F726A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1D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38,957,920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841D81" w:rsidRDefault="00001A05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15,051,615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726A" w:rsidRPr="002F284A" w:rsidRDefault="004F726A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8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38,957,920</w:t>
            </w:r>
          </w:p>
        </w:tc>
      </w:tr>
      <w:tr w:rsidR="004F726A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266DBF" w:rsidRDefault="004F726A" w:rsidP="00214E3B">
            <w:pPr>
              <w:spacing w:line="233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96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96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04F8" w:rsidRPr="00216A77" w:rsidTr="00F20E52">
        <w:trPr>
          <w:trHeight w:val="360"/>
        </w:trPr>
        <w:tc>
          <w:tcPr>
            <w:tcW w:w="42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958CB" w:rsidRDefault="00E304F8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73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73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736"/>
                <w:tab w:val="decimal" w:pos="79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736"/>
                <w:tab w:val="decimal" w:pos="79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04F8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04F8" w:rsidRPr="00266DBF" w:rsidRDefault="00E304F8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1100B1" w:rsidRDefault="004E3CB8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740,401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04F8" w:rsidRPr="001100B1" w:rsidRDefault="00E304F8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00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755,496</w:t>
            </w:r>
          </w:p>
        </w:tc>
      </w:tr>
      <w:tr w:rsidR="00E304F8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4F8" w:rsidRPr="002F37CC" w:rsidRDefault="00E304F8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รายได้ทางการเงิน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04F8" w:rsidRPr="00216A77" w:rsidTr="00F20E52">
        <w:trPr>
          <w:trHeight w:val="360"/>
        </w:trPr>
        <w:tc>
          <w:tcPr>
            <w:tcW w:w="42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958CB" w:rsidRDefault="00E304F8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04F8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04F8" w:rsidRPr="00266DBF" w:rsidRDefault="00E304F8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บจก. 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04F8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04F8" w:rsidRPr="00266DBF" w:rsidRDefault="00E304F8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958CB" w:rsidRDefault="00E304F8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958CB" w:rsidRDefault="00E304F8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958CB" w:rsidRDefault="00E304F8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04F8" w:rsidRPr="007958CB" w:rsidRDefault="00E304F8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</w:tr>
      <w:tr w:rsidR="00E304F8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4F8" w:rsidRDefault="00E304F8" w:rsidP="00214E3B">
            <w:pPr>
              <w:spacing w:line="233" w:lineRule="auto"/>
              <w:ind w:left="97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30EC8" w:rsidRPr="00216A77" w:rsidTr="005D6BA2">
        <w:trPr>
          <w:trHeight w:val="360"/>
        </w:trPr>
        <w:tc>
          <w:tcPr>
            <w:tcW w:w="42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958CB" w:rsidRDefault="00530EC8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214E3B">
            <w:pPr>
              <w:tabs>
                <w:tab w:val="decimal" w:pos="73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214E3B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214E3B">
            <w:pPr>
              <w:tabs>
                <w:tab w:val="decimal" w:pos="736"/>
                <w:tab w:val="decimal" w:pos="79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30EC8" w:rsidRPr="007B2ECC" w:rsidRDefault="00530EC8" w:rsidP="00214E3B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726A" w:rsidRPr="00216A77" w:rsidTr="005D6BA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266DBF" w:rsidRDefault="004F726A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604F0A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604F0A" w:rsidP="002D079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42,691,228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726A" w:rsidRPr="007B2ECC" w:rsidRDefault="004F726A" w:rsidP="002D079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52,898,286</w:t>
            </w:r>
          </w:p>
        </w:tc>
      </w:tr>
      <w:tr w:rsidR="004F726A" w:rsidRPr="00216A77" w:rsidTr="005D6BA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266DBF" w:rsidRDefault="004F726A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604F0A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7C4EA6" w:rsidP="008C61D2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7C4EA6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726A" w:rsidRPr="007B2ECC" w:rsidRDefault="004F726A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4F726A" w:rsidRPr="00216A77" w:rsidTr="005D6BA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266DBF" w:rsidRDefault="004F726A" w:rsidP="00214E3B">
            <w:pPr>
              <w:spacing w:line="233" w:lineRule="auto"/>
              <w:ind w:right="29" w:firstLine="5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รวมซื้อสินค้าและวัตถุดิบ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FA476B" w:rsidRDefault="00604F0A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FA476B" w:rsidRDefault="007C4EA6" w:rsidP="008C61D2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FA476B" w:rsidRDefault="00604F0A" w:rsidP="002D079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42,691,228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726A" w:rsidRPr="00FA476B" w:rsidRDefault="004F726A" w:rsidP="002D079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476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52,898,286</w:t>
            </w:r>
          </w:p>
        </w:tc>
      </w:tr>
      <w:tr w:rsidR="004F726A" w:rsidRPr="00216A77" w:rsidTr="005D6BA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266DBF" w:rsidRDefault="004F726A" w:rsidP="00214E3B">
            <w:pPr>
              <w:spacing w:line="233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61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61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61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61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214E3B" w:rsidRPr="007B7A4D" w:rsidRDefault="00214E3B" w:rsidP="00214E3B">
      <w:pPr>
        <w:pStyle w:val="a8"/>
        <w:tabs>
          <w:tab w:val="clear" w:pos="900"/>
        </w:tabs>
        <w:spacing w:line="233" w:lineRule="auto"/>
        <w:ind w:left="7952" w:right="-4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 xml:space="preserve">หน่วย </w:t>
      </w:r>
      <w:r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5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200"/>
        <w:gridCol w:w="1347"/>
        <w:gridCol w:w="1347"/>
        <w:gridCol w:w="1347"/>
        <w:gridCol w:w="1348"/>
      </w:tblGrid>
      <w:tr w:rsidR="00214E3B" w:rsidRPr="00216A77" w:rsidTr="00214E3B">
        <w:trPr>
          <w:trHeight w:val="360"/>
        </w:trPr>
        <w:tc>
          <w:tcPr>
            <w:tcW w:w="42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4E3B" w:rsidRPr="00266DBF" w:rsidRDefault="00214E3B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266DBF" w:rsidRDefault="00214E3B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14E3B" w:rsidRPr="00266DBF" w:rsidRDefault="00214E3B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4E3B" w:rsidRPr="00216A77" w:rsidTr="00214E3B">
        <w:trPr>
          <w:trHeight w:val="360"/>
        </w:trPr>
        <w:tc>
          <w:tcPr>
            <w:tcW w:w="4200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214E3B" w:rsidRPr="007958CB" w:rsidRDefault="00214E3B" w:rsidP="00E304F8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7B2ECC" w:rsidRDefault="00214E3B" w:rsidP="00E304F8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7B2ECC" w:rsidRDefault="00214E3B" w:rsidP="00E304F8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E3B" w:rsidRPr="00266DBF" w:rsidRDefault="00214E3B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14E3B" w:rsidRPr="00266DBF" w:rsidRDefault="00214E3B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4F726A" w:rsidRPr="00216A77" w:rsidTr="005D6BA2">
        <w:trPr>
          <w:trHeight w:val="360"/>
        </w:trPr>
        <w:tc>
          <w:tcPr>
            <w:tcW w:w="42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958CB" w:rsidRDefault="004F726A" w:rsidP="00E304F8">
            <w:pPr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4F726A" w:rsidP="00E304F8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4F726A" w:rsidP="00E304F8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4F726A" w:rsidP="00E304F8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726A" w:rsidRPr="007B2ECC" w:rsidRDefault="004F726A" w:rsidP="00E304F8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726A" w:rsidRPr="00216A77" w:rsidTr="005D6BA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</w:tcPr>
          <w:p w:rsidR="004F726A" w:rsidRPr="00266DBF" w:rsidRDefault="004F726A" w:rsidP="00E304F8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จก.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์ยี อินโนเวชั่น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3311FF" w:rsidP="008C61D2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  <w:r w:rsidR="00C85B4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3,171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4F726A" w:rsidP="008C61D2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236,563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7B2ECC" w:rsidRDefault="003311FF" w:rsidP="008C61D2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233</w:t>
            </w:r>
            <w:r w:rsidR="00C85B4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,171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726A" w:rsidRPr="007B2ECC" w:rsidRDefault="004F726A" w:rsidP="008C61D2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236,563</w:t>
            </w:r>
          </w:p>
        </w:tc>
      </w:tr>
      <w:tr w:rsidR="00530EC8" w:rsidRPr="00216A77" w:rsidTr="005D6BA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30EC8" w:rsidRPr="00266DBF" w:rsidRDefault="00530EC8" w:rsidP="00E304F8">
            <w:pPr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C8" w:rsidRPr="007B2ECC" w:rsidRDefault="00530EC8" w:rsidP="00E304F8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C8" w:rsidRPr="007B2ECC" w:rsidRDefault="00530EC8" w:rsidP="00E304F8">
            <w:pPr>
              <w:tabs>
                <w:tab w:val="decimal" w:pos="804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C8" w:rsidRPr="007B2ECC" w:rsidRDefault="00530EC8" w:rsidP="00E304F8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30EC8" w:rsidRPr="007B2ECC" w:rsidRDefault="00530EC8" w:rsidP="00E304F8">
            <w:pPr>
              <w:tabs>
                <w:tab w:val="decimal" w:pos="601"/>
              </w:tabs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3D670E" w:rsidRPr="007B7A4D" w:rsidRDefault="003D670E" w:rsidP="00E304F8">
      <w:pPr>
        <w:ind w:firstLine="8505"/>
        <w:rPr>
          <w:rFonts w:ascii="Angsana New" w:hAnsi="Angsana New" w:cs="Angsana New"/>
          <w:spacing w:val="-2"/>
          <w:sz w:val="28"/>
          <w:szCs w:val="28"/>
          <w:cs/>
        </w:rPr>
      </w:pPr>
    </w:p>
    <w:p w:rsidR="00DC11FC" w:rsidRPr="00832AE3" w:rsidRDefault="00DC11FC" w:rsidP="00E304F8">
      <w:pPr>
        <w:numPr>
          <w:ilvl w:val="0"/>
          <w:numId w:val="1"/>
        </w:numPr>
        <w:spacing w:before="60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32AE3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:rsidR="00DC11FC" w:rsidRDefault="00DC11FC" w:rsidP="00E304F8">
      <w:pPr>
        <w:tabs>
          <w:tab w:val="left" w:pos="1440"/>
        </w:tabs>
        <w:ind w:left="1080" w:right="-90" w:firstLine="362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C5E70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2</w:t>
      </w:r>
      <w:r w:rsidR="004F726A">
        <w:rPr>
          <w:rFonts w:ascii="Angsana New" w:hAnsi="Angsana New" w:cs="Angsana New"/>
          <w:sz w:val="32"/>
          <w:szCs w:val="32"/>
          <w:cs/>
        </w:rPr>
        <w:t>56</w:t>
      </w:r>
      <w:r w:rsidR="004F726A">
        <w:rPr>
          <w:rFonts w:ascii="Angsana New" w:hAnsi="Angsana New" w:cs="Angsana New" w:hint="cs"/>
          <w:sz w:val="32"/>
          <w:szCs w:val="32"/>
          <w:cs/>
        </w:rPr>
        <w:t>4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19FF" w:rsidRPr="005112AB">
        <w:rPr>
          <w:rFonts w:ascii="Angsana New" w:hAnsi="Angsana New" w:cs="Angsana New"/>
          <w:sz w:val="32"/>
          <w:szCs w:val="32"/>
        </w:rPr>
        <w:t>25</w:t>
      </w:r>
      <w:r w:rsidR="00810567">
        <w:rPr>
          <w:rFonts w:ascii="Angsana New" w:hAnsi="Angsana New" w:cs="Angsana New"/>
          <w:sz w:val="32"/>
          <w:szCs w:val="32"/>
        </w:rPr>
        <w:t>6</w:t>
      </w:r>
      <w:r w:rsidR="004F726A">
        <w:rPr>
          <w:rFonts w:ascii="Angsana New" w:hAnsi="Angsana New" w:cs="Angsana New"/>
          <w:sz w:val="32"/>
          <w:szCs w:val="32"/>
        </w:rPr>
        <w:t>3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B148B7">
        <w:rPr>
          <w:rFonts w:ascii="Angsana New" w:hAnsi="Angsana New" w:cs="Angsana New" w:hint="cs"/>
          <w:sz w:val="32"/>
          <w:szCs w:val="32"/>
          <w:cs/>
        </w:rPr>
        <w:t>ภาระผูกพันและ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A23599" w:rsidRPr="000B75CB" w:rsidRDefault="000B75CB" w:rsidP="00E304F8">
      <w:pPr>
        <w:tabs>
          <w:tab w:val="left" w:pos="1440"/>
        </w:tabs>
        <w:ind w:left="1080" w:right="-99" w:firstLine="7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75CB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0B75CB">
        <w:rPr>
          <w:rFonts w:ascii="Angsana New" w:hAnsi="Angsana New" w:cs="Angsana New"/>
          <w:sz w:val="30"/>
          <w:szCs w:val="30"/>
        </w:rPr>
        <w:t xml:space="preserve">: </w:t>
      </w:r>
      <w:r w:rsidRPr="000B75CB">
        <w:rPr>
          <w:rFonts w:ascii="Angsana New" w:hAnsi="Angsana New" w:cs="Angsana New" w:hint="cs"/>
          <w:sz w:val="30"/>
          <w:szCs w:val="30"/>
          <w:cs/>
        </w:rPr>
        <w:t>ล้าน</w:t>
      </w:r>
    </w:p>
    <w:tbl>
      <w:tblPr>
        <w:tblW w:w="8852" w:type="dxa"/>
        <w:tblInd w:w="817" w:type="dxa"/>
        <w:tblLayout w:type="fixed"/>
        <w:tblLook w:val="0000"/>
      </w:tblPr>
      <w:tblGrid>
        <w:gridCol w:w="4961"/>
        <w:gridCol w:w="1945"/>
        <w:gridCol w:w="1946"/>
      </w:tblGrid>
      <w:tr w:rsidR="00810567" w:rsidRPr="005112AB" w:rsidTr="004F726A">
        <w:trPr>
          <w:cantSplit/>
          <w:trHeight w:val="20"/>
        </w:trPr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0B75CB" w:rsidRDefault="00810567" w:rsidP="00E304F8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รายการ </w:t>
            </w:r>
          </w:p>
        </w:tc>
        <w:tc>
          <w:tcPr>
            <w:tcW w:w="38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567" w:rsidRPr="000B75CB" w:rsidRDefault="00810567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75CB" w:rsidRPr="005112AB" w:rsidTr="004F726A">
        <w:trPr>
          <w:cantSplit/>
          <w:trHeight w:val="303"/>
        </w:trPr>
        <w:tc>
          <w:tcPr>
            <w:tcW w:w="49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B75CB" w:rsidRPr="000B75CB" w:rsidRDefault="000B75CB" w:rsidP="00E304F8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CB" w:rsidRPr="000B75CB" w:rsidRDefault="000B75CB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4F726A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B75CB" w:rsidRPr="000B75CB" w:rsidRDefault="000B75CB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4F726A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</w:tr>
      <w:tr w:rsidR="000B75CB" w:rsidRPr="005112AB" w:rsidTr="004F726A">
        <w:trPr>
          <w:trHeight w:val="178"/>
        </w:trPr>
        <w:tc>
          <w:tcPr>
            <w:tcW w:w="49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75CB" w:rsidRPr="004F726A" w:rsidRDefault="000B75CB" w:rsidP="00E304F8">
            <w:pPr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F726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75CB" w:rsidRPr="000B75CB" w:rsidRDefault="000B75CB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75CB" w:rsidRPr="000B75CB" w:rsidRDefault="000B75CB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F726A" w:rsidRPr="005112AB" w:rsidTr="004F726A">
        <w:trPr>
          <w:trHeight w:val="130"/>
        </w:trPr>
        <w:tc>
          <w:tcPr>
            <w:tcW w:w="49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26A" w:rsidRPr="000B75CB" w:rsidRDefault="004F726A" w:rsidP="00E304F8">
            <w:pPr>
              <w:ind w:right="29" w:firstLine="2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สกุลเงิน</w:t>
            </w: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ดอลล่าร์สหรัฐอเมริกา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26A" w:rsidRPr="000B75CB" w:rsidRDefault="00106F60" w:rsidP="00E304F8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0.06</w:t>
            </w:r>
          </w:p>
        </w:tc>
        <w:tc>
          <w:tcPr>
            <w:tcW w:w="194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26A" w:rsidRPr="000B75CB" w:rsidRDefault="00106F60" w:rsidP="00E304F8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0.07</w:t>
            </w:r>
          </w:p>
        </w:tc>
      </w:tr>
      <w:tr w:rsidR="004F726A" w:rsidRPr="005112AB" w:rsidTr="004F726A">
        <w:trPr>
          <w:trHeight w:val="130"/>
        </w:trPr>
        <w:tc>
          <w:tcPr>
            <w:tcW w:w="49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26A" w:rsidRPr="000B75CB" w:rsidRDefault="004F726A" w:rsidP="00E304F8">
            <w:pPr>
              <w:ind w:right="29" w:firstLine="2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สกุลเงิน</w:t>
            </w: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ญี่ปุ่น</w:t>
            </w: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26A" w:rsidRPr="00106F60" w:rsidRDefault="00106F60" w:rsidP="00E304F8">
            <w:pPr>
              <w:ind w:right="-9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6F60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4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26A" w:rsidRPr="000B75CB" w:rsidRDefault="00106F60" w:rsidP="00E304F8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65.00</w:t>
            </w:r>
          </w:p>
        </w:tc>
      </w:tr>
      <w:tr w:rsidR="004F726A" w:rsidRPr="005112AB" w:rsidTr="004F726A">
        <w:trPr>
          <w:trHeight w:val="130"/>
        </w:trPr>
        <w:tc>
          <w:tcPr>
            <w:tcW w:w="49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26A" w:rsidRPr="000B75CB" w:rsidRDefault="004F726A" w:rsidP="00E304F8">
            <w:pPr>
              <w:pStyle w:val="af"/>
              <w:ind w:right="29" w:hanging="5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สกุลเงินบาท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26A" w:rsidRPr="00106F60" w:rsidRDefault="00106F60" w:rsidP="00E304F8">
            <w:pPr>
              <w:ind w:right="-9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6F60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4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26A" w:rsidRDefault="00106F60" w:rsidP="00E304F8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1.21</w:t>
            </w:r>
          </w:p>
        </w:tc>
      </w:tr>
      <w:tr w:rsidR="004F726A" w:rsidRPr="005112AB" w:rsidTr="004F726A">
        <w:trPr>
          <w:trHeight w:val="248"/>
        </w:trPr>
        <w:tc>
          <w:tcPr>
            <w:tcW w:w="49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26A" w:rsidRPr="004F726A" w:rsidRDefault="004F726A" w:rsidP="00E304F8">
            <w:pPr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F726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26A" w:rsidRPr="000B75CB" w:rsidRDefault="004F726A" w:rsidP="00E304F8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4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26A" w:rsidRPr="000B75CB" w:rsidRDefault="004F726A" w:rsidP="00E304F8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F726A" w:rsidRPr="005112AB" w:rsidTr="004F726A">
        <w:trPr>
          <w:trHeight w:val="248"/>
        </w:trPr>
        <w:tc>
          <w:tcPr>
            <w:tcW w:w="496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726A" w:rsidRPr="000B75CB" w:rsidRDefault="004F726A" w:rsidP="00E304F8">
            <w:pPr>
              <w:pStyle w:val="af"/>
              <w:ind w:right="29" w:hanging="5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สกุลเงินบาท</w:t>
            </w:r>
          </w:p>
        </w:tc>
        <w:tc>
          <w:tcPr>
            <w:tcW w:w="19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726A" w:rsidRPr="000B75CB" w:rsidRDefault="00106F60" w:rsidP="00E304F8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5.60</w:t>
            </w:r>
          </w:p>
        </w:tc>
        <w:tc>
          <w:tcPr>
            <w:tcW w:w="194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726A" w:rsidRPr="000B75CB" w:rsidRDefault="00106F60" w:rsidP="00E304F8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7.50</w:t>
            </w:r>
          </w:p>
        </w:tc>
      </w:tr>
    </w:tbl>
    <w:p w:rsidR="00810567" w:rsidRPr="00B9357E" w:rsidRDefault="00810567" w:rsidP="00E304F8">
      <w:pPr>
        <w:ind w:right="28" w:firstLine="448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:rsidR="00155D27" w:rsidRDefault="00DC11FC" w:rsidP="00E304F8">
      <w:pPr>
        <w:tabs>
          <w:tab w:val="left" w:pos="1440"/>
        </w:tabs>
        <w:ind w:left="709" w:right="-90"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1346B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346BE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F726A">
        <w:rPr>
          <w:rFonts w:ascii="Angsana New" w:hAnsi="Angsana New" w:cs="Angsana New"/>
          <w:sz w:val="32"/>
          <w:szCs w:val="32"/>
        </w:rPr>
        <w:t>2564</w:t>
      </w:r>
      <w:r w:rsidR="00A23599" w:rsidRPr="005112A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23599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726A">
        <w:rPr>
          <w:rFonts w:ascii="Angsana New" w:hAnsi="Angsana New" w:cs="Angsana New"/>
          <w:sz w:val="32"/>
          <w:szCs w:val="32"/>
        </w:rPr>
        <w:t>2563</w:t>
      </w:r>
      <w:r w:rsidR="00A23599"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5112AB">
        <w:rPr>
          <w:rFonts w:ascii="Angsana New" w:hAnsi="Angsana New" w:cs="Angsana New"/>
          <w:sz w:val="32"/>
          <w:szCs w:val="32"/>
          <w:cs/>
        </w:rPr>
        <w:t>รวมกัน</w:t>
      </w:r>
      <w:r w:rsidR="00B1659B">
        <w:rPr>
          <w:rFonts w:ascii="Angsana New" w:hAnsi="Angsana New" w:cs="Angsana New"/>
          <w:sz w:val="32"/>
          <w:szCs w:val="32"/>
        </w:rPr>
        <w:t xml:space="preserve"> </w:t>
      </w:r>
      <w:r w:rsidR="003E26DE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Pr="00CA5D0D">
        <w:rPr>
          <w:rFonts w:ascii="Angsana New" w:hAnsi="Angsana New" w:cs="Angsana New"/>
          <w:sz w:val="32"/>
          <w:szCs w:val="32"/>
          <w:cs/>
        </w:rPr>
        <w:t>วงเงิน</w:t>
      </w:r>
      <w:r w:rsidR="0046787F" w:rsidRPr="00CA5D0D">
        <w:rPr>
          <w:rFonts w:ascii="Angsana New" w:hAnsi="Angsana New" w:cs="Angsana New"/>
          <w:sz w:val="32"/>
          <w:szCs w:val="32"/>
        </w:rPr>
        <w:t xml:space="preserve"> </w:t>
      </w:r>
      <w:r w:rsidR="00AB1420">
        <w:rPr>
          <w:rFonts w:ascii="Angsana New" w:hAnsi="Angsana New" w:cs="Angsana New"/>
          <w:sz w:val="32"/>
          <w:szCs w:val="32"/>
        </w:rPr>
        <w:t>428</w:t>
      </w:r>
      <w:r w:rsidR="00A47774" w:rsidRPr="00CA5D0D">
        <w:rPr>
          <w:rFonts w:ascii="Angsana New" w:hAnsi="Angsana New" w:cs="Angsana New"/>
          <w:sz w:val="32"/>
          <w:szCs w:val="32"/>
        </w:rPr>
        <w:t xml:space="preserve"> </w:t>
      </w:r>
      <w:r w:rsidR="00A47774" w:rsidRPr="00CA5D0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C0673">
        <w:rPr>
          <w:rFonts w:ascii="Angsana New" w:hAnsi="Angsana New" w:cs="Angsana New"/>
          <w:sz w:val="32"/>
          <w:szCs w:val="32"/>
        </w:rPr>
        <w:t xml:space="preserve"> </w:t>
      </w:r>
      <w:r w:rsidR="007C067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F726A">
        <w:rPr>
          <w:rFonts w:ascii="Angsana New" w:hAnsi="Angsana New" w:cs="Angsana New"/>
          <w:sz w:val="32"/>
          <w:szCs w:val="32"/>
        </w:rPr>
        <w:t>533</w:t>
      </w:r>
      <w:r w:rsidR="007C0673">
        <w:rPr>
          <w:rFonts w:ascii="Angsana New" w:hAnsi="Angsana New" w:cs="Angsana New"/>
          <w:sz w:val="32"/>
          <w:szCs w:val="32"/>
        </w:rPr>
        <w:t xml:space="preserve"> </w:t>
      </w:r>
      <w:r w:rsidR="007C0673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AE0078" w:rsidRPr="00EF1841" w:rsidRDefault="00AE0078" w:rsidP="00AD527C">
      <w:pPr>
        <w:ind w:left="1440" w:right="-86" w:firstLine="63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6D1A97" w:rsidRPr="003D3746" w:rsidRDefault="006D1A97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746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:rsidR="006D1A97" w:rsidRPr="00530DA8" w:rsidRDefault="006D1A97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530DA8">
        <w:rPr>
          <w:rFonts w:ascii="Angsana New" w:hAnsi="Angsana New" w:cs="Angsana New" w:hint="cs"/>
          <w:cs/>
        </w:rPr>
        <w:t>บริษัทได้จัดตั้งกองทุนสำรองเลี้ยงชีพ ตามพระราชบัญญัต</w:t>
      </w:r>
      <w:r>
        <w:rPr>
          <w:rFonts w:ascii="Angsana New" w:hAnsi="Angsana New" w:cs="Angsana New" w:hint="cs"/>
          <w:cs/>
        </w:rPr>
        <w:t>ิกองทุนสำรองเลี้ยงชีพ พ.ศ.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2530</w:t>
      </w:r>
      <w:r>
        <w:rPr>
          <w:rFonts w:ascii="Angsana New" w:hAnsi="Angsana New" w:cs="Angsana New"/>
        </w:rPr>
        <w:t xml:space="preserve"> </w:t>
      </w:r>
      <w:r w:rsidRPr="00530DA8">
        <w:rPr>
          <w:rFonts w:ascii="Angsana New" w:hAnsi="Angsana New" w:cs="Angsana New" w:hint="cs"/>
          <w:cs/>
        </w:rPr>
        <w:t>เพื่อเป็นสวัสดิการตลอดจนเป็นหลักประกันแก่พนักงานเมื่อลาออกจากงานหรือครบอายุการทำงาน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</w:t>
      </w:r>
      <w:r>
        <w:rPr>
          <w:rFonts w:ascii="Angsana New" w:hAnsi="Angsana New" w:cs="Angsana New" w:hint="cs"/>
          <w:cs/>
        </w:rPr>
        <w:t xml:space="preserve">ในอัตราร้อยละ </w:t>
      </w:r>
      <w:r>
        <w:rPr>
          <w:rFonts w:ascii="Angsana New" w:hAnsi="Angsana New" w:cs="Angsana New"/>
        </w:rPr>
        <w:t>3</w:t>
      </w:r>
      <w:r w:rsidRPr="00530DA8">
        <w:rPr>
          <w:rFonts w:ascii="Angsana New" w:hAnsi="Angsana New" w:cs="Angsana New" w:hint="cs"/>
          <w:cs/>
        </w:rPr>
        <w:t xml:space="preserve"> ของเงินเดือน ทั้งนี้บริษัทได้แต่งตั้งบริษัทหลักทรัพย์จัดการกองทุน </w:t>
      </w:r>
      <w:r>
        <w:rPr>
          <w:rFonts w:ascii="Angsana New" w:hAnsi="Angsana New" w:cs="Angsana New" w:hint="cs"/>
          <w:cs/>
        </w:rPr>
        <w:t>ไทยพาณิชย์</w:t>
      </w:r>
      <w:r w:rsidRPr="00530DA8">
        <w:rPr>
          <w:rFonts w:ascii="Angsana New" w:hAnsi="Angsana New" w:cs="Angsana New" w:hint="cs"/>
          <w:cs/>
        </w:rPr>
        <w:t xml:space="preserve"> จำกัด เป็นผู้จัดการกองทุนเพื่อบริหารกองทุนดังกล่าว</w:t>
      </w:r>
    </w:p>
    <w:p w:rsidR="006D1A97" w:rsidRPr="00530DA8" w:rsidRDefault="006D1A97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530DA8">
        <w:rPr>
          <w:rFonts w:ascii="Angsana New" w:hAnsi="Angsana New" w:cs="Angsana New" w:hint="cs"/>
          <w:cs/>
        </w:rPr>
        <w:t>เงินสมทบกองทุนสำรองเลี้ยงชีพในส่วนของบริษัทที่จ่ายสำหรับพนักงาน และได้บันทึกเป็นค่าใช้จ่ายในงบกำไรขาดทุนเบ็ดเสร็จ</w:t>
      </w:r>
      <w:r>
        <w:rPr>
          <w:rFonts w:ascii="Angsana New" w:hAnsi="Angsana New" w:cs="Angsana New" w:hint="cs"/>
          <w:cs/>
        </w:rPr>
        <w:t>สำหรับปีสิ้นสุด</w:t>
      </w:r>
      <w:r w:rsidR="00FC6403">
        <w:rPr>
          <w:rFonts w:ascii="Angsana New" w:hAnsi="Angsana New" w:cs="Angsana New" w:hint="cs"/>
          <w:cs/>
        </w:rPr>
        <w:t xml:space="preserve">วันที่ </w:t>
      </w:r>
      <w:r w:rsidR="006D18CF">
        <w:rPr>
          <w:rFonts w:ascii="Angsana New" w:hAnsi="Angsana New" w:cs="Angsana New"/>
        </w:rPr>
        <w:t>31</w:t>
      </w:r>
      <w:r w:rsidR="00FC6403">
        <w:rPr>
          <w:rFonts w:ascii="Angsana New" w:hAnsi="Angsana New" w:cs="Angsana New" w:hint="cs"/>
          <w:cs/>
        </w:rPr>
        <w:t xml:space="preserve"> ธันวาคม </w:t>
      </w:r>
      <w:r w:rsidR="004F726A">
        <w:rPr>
          <w:rFonts w:ascii="Angsana New" w:hAnsi="Angsana New" w:cs="Angsana New"/>
        </w:rPr>
        <w:t>2564</w:t>
      </w:r>
      <w:r>
        <w:rPr>
          <w:rFonts w:ascii="Angsana New" w:hAnsi="Angsana New" w:cs="Angsana New" w:hint="cs"/>
          <w:cs/>
        </w:rPr>
        <w:t xml:space="preserve"> และ </w:t>
      </w:r>
      <w:r w:rsidR="004F726A">
        <w:rPr>
          <w:rFonts w:ascii="Angsana New" w:hAnsi="Angsana New" w:cs="Angsana New"/>
        </w:rPr>
        <w:t>2563</w:t>
      </w:r>
      <w:r w:rsidRPr="00530DA8">
        <w:rPr>
          <w:rFonts w:ascii="Angsana New" w:hAnsi="Angsana New" w:cs="Angsana New" w:hint="cs"/>
          <w:cs/>
        </w:rPr>
        <w:t xml:space="preserve"> </w:t>
      </w:r>
      <w:r w:rsidRPr="004B3F97">
        <w:rPr>
          <w:rFonts w:ascii="Angsana New" w:hAnsi="Angsana New" w:cs="Angsana New" w:hint="cs"/>
          <w:cs/>
        </w:rPr>
        <w:t>มีจำนวน</w:t>
      </w:r>
      <w:r w:rsidR="002A26E1">
        <w:rPr>
          <w:rFonts w:ascii="Angsana New" w:hAnsi="Angsana New" w:cs="Angsana New" w:hint="cs"/>
          <w:cs/>
        </w:rPr>
        <w:t xml:space="preserve"> </w:t>
      </w:r>
      <w:r w:rsidR="002A26E1">
        <w:rPr>
          <w:rFonts w:ascii="Angsana New" w:hAnsi="Angsana New" w:cs="Angsana New"/>
        </w:rPr>
        <w:t>4.25</w:t>
      </w:r>
      <w:r w:rsidR="002A26E1">
        <w:rPr>
          <w:rFonts w:ascii="Angsana New" w:hAnsi="Angsana New" w:cs="Angsana New" w:hint="cs"/>
          <w:cs/>
        </w:rPr>
        <w:t xml:space="preserve"> </w:t>
      </w:r>
      <w:r w:rsidRPr="004B3F97">
        <w:rPr>
          <w:rFonts w:ascii="Angsana New" w:hAnsi="Angsana New" w:cs="Angsana New" w:hint="cs"/>
          <w:cs/>
        </w:rPr>
        <w:t>ล้าน</w:t>
      </w:r>
      <w:r w:rsidRPr="00530DA8">
        <w:rPr>
          <w:rFonts w:ascii="Angsana New" w:hAnsi="Angsana New" w:cs="Angsana New" w:hint="cs"/>
          <w:cs/>
        </w:rPr>
        <w:t xml:space="preserve">บาท </w:t>
      </w:r>
      <w:r w:rsidRPr="00047CCA">
        <w:rPr>
          <w:rFonts w:ascii="Angsana New" w:hAnsi="Angsana New" w:cs="Angsana New" w:hint="cs"/>
          <w:cs/>
        </w:rPr>
        <w:t xml:space="preserve">และ </w:t>
      </w:r>
      <w:r w:rsidRPr="00047CCA">
        <w:rPr>
          <w:rFonts w:ascii="Angsana New" w:hAnsi="Angsana New" w:cs="Angsana New"/>
        </w:rPr>
        <w:t>4.</w:t>
      </w:r>
      <w:r w:rsidR="004F726A">
        <w:rPr>
          <w:rFonts w:ascii="Angsana New" w:hAnsi="Angsana New" w:cs="Angsana New"/>
        </w:rPr>
        <w:t>43</w:t>
      </w:r>
      <w:r w:rsidRPr="00530DA8">
        <w:rPr>
          <w:rFonts w:ascii="Angsana New" w:hAnsi="Angsana New" w:cs="Angsana New" w:hint="cs"/>
          <w:cs/>
        </w:rPr>
        <w:t xml:space="preserve"> ล้านบาท ตามลำดับ</w:t>
      </w:r>
    </w:p>
    <w:p w:rsidR="006D1A97" w:rsidRPr="006D1A97" w:rsidRDefault="006D1A97" w:rsidP="00D644B9">
      <w:pPr>
        <w:ind w:left="720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14E3B" w:rsidRDefault="00214E3B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A23599" w:rsidRDefault="00A23599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49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การเปิดเผยข้อมูลเกี่ยวกับเครื่องมือทางการเงิน</w:t>
      </w:r>
    </w:p>
    <w:p w:rsidR="00A23599" w:rsidRPr="002F37CC" w:rsidRDefault="00A23599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D3A2B">
        <w:rPr>
          <w:rFonts w:ascii="Angsana New" w:hAnsi="Angsana New" w:cs="Angsana New"/>
          <w:spacing w:val="-2"/>
          <w:cs/>
        </w:rPr>
        <w:t>บริษัท</w:t>
      </w:r>
      <w:r w:rsidRPr="001B049C">
        <w:rPr>
          <w:rFonts w:ascii="Angsana New" w:hAnsi="Angsana New" w:cs="Angsana New"/>
          <w:cs/>
        </w:rPr>
        <w:t>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ดังนี้</w:t>
      </w:r>
    </w:p>
    <w:p w:rsidR="00A23599" w:rsidRPr="002F37CC" w:rsidRDefault="00A23599" w:rsidP="00EA4423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นโยบายการบัญชีและวิธีการปฏิบัติทางการบัญชี</w:t>
      </w:r>
    </w:p>
    <w:p w:rsidR="007A70FF" w:rsidRDefault="001D23D5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23D5">
        <w:rPr>
          <w:rFonts w:ascii="Angsana New" w:hAnsi="Angsana New" w:cs="Angsana New" w:hint="cs"/>
          <w:sz w:val="32"/>
          <w:szCs w:val="32"/>
          <w:cs/>
        </w:rPr>
        <w:t>นโยบายการบัญชีได้เปิดเผยใน</w:t>
      </w:r>
      <w:r w:rsidRPr="001A0A36">
        <w:rPr>
          <w:rFonts w:ascii="Angsana New" w:hAnsi="Angsana New" w:cs="Angsana New" w:hint="cs"/>
          <w:sz w:val="32"/>
          <w:szCs w:val="32"/>
          <w:cs/>
        </w:rPr>
        <w:t xml:space="preserve">หมายเหตุประกอบงบการเงินข้อ </w:t>
      </w:r>
      <w:r w:rsidR="002526FE">
        <w:rPr>
          <w:rFonts w:ascii="Angsana New" w:hAnsi="Angsana New" w:cs="Angsana New"/>
          <w:sz w:val="32"/>
          <w:szCs w:val="32"/>
        </w:rPr>
        <w:t>3</w:t>
      </w:r>
      <w:r w:rsidRPr="001A0A36">
        <w:rPr>
          <w:rFonts w:ascii="Angsana New" w:hAnsi="Angsana New" w:cs="Angsana New"/>
          <w:sz w:val="32"/>
          <w:szCs w:val="32"/>
        </w:rPr>
        <w:t xml:space="preserve"> </w:t>
      </w:r>
    </w:p>
    <w:p w:rsidR="007A70FF" w:rsidRPr="00530EC8" w:rsidRDefault="007A70FF" w:rsidP="00D644B9">
      <w:pPr>
        <w:rPr>
          <w:rFonts w:ascii="Angsana New" w:hAnsi="Angsana New" w:cs="Angsana New"/>
          <w:sz w:val="12"/>
          <w:szCs w:val="12"/>
          <w:cs/>
        </w:rPr>
      </w:pPr>
    </w:p>
    <w:p w:rsidR="00A23599" w:rsidRPr="002F37CC" w:rsidRDefault="00A23599" w:rsidP="00EA4423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ความเสี่ยงจากการไม่ปฏิบัติตามสัญญา</w:t>
      </w:r>
    </w:p>
    <w:p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เกิดจากการที่คู่สัญญาไม่ปฏิบัติตามข้อกำหนดในสัญญา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ซึ่งก่อให้เกิดความเสียหายแก่บริษัทและบริษัทย่อย</w:t>
      </w:r>
    </w:p>
    <w:p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ความเสี่ยงจากลูกค้าไม่ได้เปิดเลตเตอร์ออฟเครดิตของธนาคาร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บริษัทมีนโยบายในการให้สินเชื่ออย่างระมัดระวัง นอกจากนี้บริษัทยังมีการวิเคราะห์ฐานะทางการเงินของลูกค้าอย่างสม่ำเสมอ</w:t>
      </w:r>
    </w:p>
    <w:p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บริษัทมีความเสี่ยงด้านสินเชื่อที่เกี่ยวเนื่องกับบัญชีลูกหนี้การค้า ซึ่งส่วนใหญ่เกิดจากการขายให้กับลูกค้าจำนวนน้อยราย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บริษัทมีนโยบายที่จะเพิ่มกำลังการผลิตเพื่อตอบสนองลูกค้ารายอื่น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และขยายฐานลูกค้าให้กว้างขึ้น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เพื่อปรับสัดส่วนของลูกค้าให้เหมาะสม</w:t>
      </w:r>
    </w:p>
    <w:p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สำหรับสินทรัพย์ทางการเงินที่แสดงในงบแสดงฐานะการเงิน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ราคาตามบัญชีของสินทรัพย์ดังกล่าวได้หักสำรองต่าง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เพื่อให้เป็นราคายุติธรรมโดยประมาณ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530EC8" w:rsidRDefault="00530EC8">
      <w:pPr>
        <w:rPr>
          <w:rFonts w:ascii="Angsana New" w:hAnsi="Angsana New" w:cs="Angsana New"/>
          <w:b/>
          <w:bCs/>
          <w:sz w:val="12"/>
          <w:szCs w:val="12"/>
          <w:cs/>
        </w:rPr>
      </w:pPr>
    </w:p>
    <w:p w:rsidR="00A23599" w:rsidRPr="002F37CC" w:rsidRDefault="00A23599" w:rsidP="00EA4423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C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ความเสี่ยงเกี่ยวกับอัตราดอกเบี้ย</w:t>
      </w:r>
    </w:p>
    <w:p w:rsidR="00A23599" w:rsidRDefault="00A23599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ความ</w:t>
      </w:r>
      <w:r w:rsidRPr="00077DC4">
        <w:rPr>
          <w:rFonts w:ascii="Angsana New" w:hAnsi="Angsana New" w:cs="Angsana New"/>
          <w:spacing w:val="-2"/>
          <w:cs/>
        </w:rPr>
        <w:t>เสี่ยง</w:t>
      </w:r>
      <w:r w:rsidRPr="002F37CC">
        <w:rPr>
          <w:rFonts w:ascii="Angsana New" w:hAnsi="Angsana New" w:cs="Angsana New"/>
          <w:cs/>
        </w:rPr>
        <w:t>ที่จะเกิดจากการเปลี่ยนแปลงของอัตราดอกเบี้ย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ซึ่งอาจก่อให้เกิดผลเสียหายแก่บริษัทในงวดปัจจุบันและงวดต่อๆไป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บริษัทคาดว่าจะสามารถบริหารความเสี่ยงที่อาจเกิดขึ้นได้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เนื่องจากบริษัทได้มีการวางแผนและติดตามสถานการณ์อยู่ตลอดเวลา</w:t>
      </w:r>
    </w:p>
    <w:p w:rsidR="001A0A36" w:rsidRPr="00530EC8" w:rsidRDefault="001A0A36" w:rsidP="00D644B9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A23599" w:rsidRPr="002F37CC" w:rsidRDefault="00A23599" w:rsidP="00EA4423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C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A23599" w:rsidRDefault="00A23599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 ในสกุลเงินตราต่างประเทศ ซึ่งบริษัทจะพิจารณาการจัดทำสัญญาประกันความเสี่ยงเป็นการล่วงหน้า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:rsidR="002D5B55" w:rsidRPr="00D73066" w:rsidRDefault="002D5B55" w:rsidP="00D644B9">
      <w:pPr>
        <w:rPr>
          <w:rFonts w:ascii="Angsana New" w:hAnsi="Angsana New" w:cs="Angsana New"/>
          <w:sz w:val="16"/>
          <w:szCs w:val="16"/>
          <w:cs/>
        </w:rPr>
      </w:pPr>
    </w:p>
    <w:p w:rsidR="00EA4423" w:rsidRDefault="00EA4423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23599" w:rsidRPr="00FD7366" w:rsidRDefault="00FD7366" w:rsidP="00EA4423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736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การกำหนดมูลค่ายุติธรรม</w:t>
      </w:r>
    </w:p>
    <w:p w:rsidR="00A03E7D" w:rsidRDefault="00A03E7D" w:rsidP="008C15C1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3662A4">
        <w:rPr>
          <w:rFonts w:ascii="Angsana New" w:hAnsi="Angsana New" w:cs="Angsana New"/>
          <w:cs/>
        </w:rPr>
        <w:t xml:space="preserve">ณ วันที่ </w:t>
      </w:r>
      <w:r w:rsidRPr="003662A4">
        <w:rPr>
          <w:rFonts w:ascii="Angsana New" w:hAnsi="Angsana New" w:cs="Angsana New"/>
        </w:rPr>
        <w:t xml:space="preserve">31 </w:t>
      </w:r>
      <w:r w:rsidRPr="003662A4">
        <w:rPr>
          <w:rFonts w:ascii="Angsana New" w:hAnsi="Angsana New" w:cs="Angsana New" w:hint="cs"/>
          <w:cs/>
        </w:rPr>
        <w:t xml:space="preserve">ธันวาคม </w:t>
      </w:r>
      <w:r w:rsidR="004F726A">
        <w:rPr>
          <w:rFonts w:ascii="Angsana New" w:hAnsi="Angsana New" w:cs="Angsana New"/>
        </w:rPr>
        <w:t>2564</w:t>
      </w:r>
      <w:r w:rsidRPr="003662A4">
        <w:rPr>
          <w:rFonts w:ascii="Angsana New" w:hAnsi="Angsana New" w:cs="Angsana New"/>
        </w:rPr>
        <w:t xml:space="preserve"> </w:t>
      </w:r>
      <w:r w:rsidR="0077084F">
        <w:rPr>
          <w:rFonts w:ascii="Angsana New" w:hAnsi="Angsana New" w:cs="Angsana New" w:hint="cs"/>
          <w:cs/>
        </w:rPr>
        <w:t xml:space="preserve">และ </w:t>
      </w:r>
      <w:r w:rsidR="0077084F">
        <w:rPr>
          <w:rFonts w:ascii="Angsana New" w:hAnsi="Angsana New" w:cs="Angsana New"/>
        </w:rPr>
        <w:t xml:space="preserve">2563 </w:t>
      </w:r>
      <w:r w:rsidRPr="003662A4">
        <w:rPr>
          <w:rFonts w:ascii="Angsana New" w:hAnsi="Angsana New" w:cs="Angsana New"/>
          <w:cs/>
        </w:rPr>
        <w:t>กลุ่มบริษัทมี</w:t>
      </w:r>
      <w:r w:rsidR="002E2340">
        <w:rPr>
          <w:rFonts w:ascii="Angsana New" w:hAnsi="Angsana New" w:cs="Angsana New" w:hint="cs"/>
          <w:cs/>
        </w:rPr>
        <w:t>สินทรัพย์และ</w:t>
      </w:r>
      <w:r w:rsidR="00BD4DE8">
        <w:rPr>
          <w:rFonts w:ascii="Angsana New" w:hAnsi="Angsana New" w:cs="Angsana New" w:hint="cs"/>
          <w:cs/>
        </w:rPr>
        <w:t>หนี้สิน</w:t>
      </w:r>
      <w:r w:rsidRPr="003662A4">
        <w:rPr>
          <w:rFonts w:ascii="Angsana New" w:hAnsi="Angsana New" w:cs="Angsana New" w:hint="cs"/>
          <w:cs/>
        </w:rPr>
        <w:t>ที่วัดมูลค่าด้วยมูลค่ายุติธรรม</w:t>
      </w:r>
      <w:r w:rsidRPr="003662A4">
        <w:rPr>
          <w:rFonts w:ascii="Angsana New" w:hAnsi="Angsana New" w:cs="Angsana New"/>
          <w:cs/>
        </w:rPr>
        <w:t>แยกแสดงตามลำดับชั้นของมูลค่ายุติธรรม ดังนี้</w:t>
      </w:r>
    </w:p>
    <w:p w:rsidR="00A03E7D" w:rsidRPr="00A03E7D" w:rsidRDefault="00A03E7D" w:rsidP="00D644B9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7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A03E7D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Pr="00A03E7D">
        <w:rPr>
          <w:rFonts w:ascii="Angsana New" w:hAnsi="Angsana New" w:cs="Angsana New"/>
          <w:sz w:val="28"/>
          <w:szCs w:val="28"/>
        </w:rPr>
        <w:t xml:space="preserve">: </w:t>
      </w:r>
      <w:r w:rsidRPr="00A03E7D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8824" w:type="dxa"/>
        <w:tblInd w:w="817" w:type="dxa"/>
        <w:tblLayout w:type="fixed"/>
        <w:tblLook w:val="01E0"/>
      </w:tblPr>
      <w:tblGrid>
        <w:gridCol w:w="3260"/>
        <w:gridCol w:w="284"/>
        <w:gridCol w:w="1134"/>
        <w:gridCol w:w="236"/>
        <w:gridCol w:w="1134"/>
        <w:gridCol w:w="236"/>
        <w:gridCol w:w="1134"/>
        <w:gridCol w:w="237"/>
        <w:gridCol w:w="1169"/>
      </w:tblGrid>
      <w:tr w:rsidR="00A03E7D" w:rsidRPr="00A03E7D" w:rsidTr="00225E26">
        <w:trPr>
          <w:tblHeader/>
        </w:trPr>
        <w:tc>
          <w:tcPr>
            <w:tcW w:w="3260" w:type="dxa"/>
          </w:tcPr>
          <w:p w:rsidR="00A03E7D" w:rsidRPr="00A03E7D" w:rsidRDefault="00A03E7D" w:rsidP="00D644B9">
            <w:pPr>
              <w:ind w:left="-18" w:firstLine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A03E7D" w:rsidRPr="00A03E7D" w:rsidRDefault="00A03E7D" w:rsidP="00D644B9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 xml:space="preserve"> ณ วันที่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</w:rPr>
              <w:t xml:space="preserve"> 31 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 xml:space="preserve">ธันวาคม 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</w:rPr>
              <w:t>256</w:t>
            </w:r>
            <w:r w:rsidR="00BD4DE8">
              <w:rPr>
                <w:rFonts w:ascii="AngsanaUPC" w:hAnsi="AngsanaUPC" w:cs="AngsanaUPC"/>
                <w:kern w:val="28"/>
                <w:sz w:val="28"/>
                <w:szCs w:val="28"/>
              </w:rPr>
              <w:t>4</w:t>
            </w:r>
          </w:p>
        </w:tc>
      </w:tr>
      <w:tr w:rsidR="00A03E7D" w:rsidRPr="00A03E7D" w:rsidTr="00225E26">
        <w:trPr>
          <w:tblHeader/>
        </w:trPr>
        <w:tc>
          <w:tcPr>
            <w:tcW w:w="3260" w:type="dxa"/>
          </w:tcPr>
          <w:p w:rsidR="00A03E7D" w:rsidRPr="00A03E7D" w:rsidRDefault="00A03E7D" w:rsidP="00D644B9">
            <w:pPr>
              <w:ind w:left="-18" w:firstLine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A03E7D" w:rsidRPr="00A03E7D" w:rsidRDefault="00A03E7D" w:rsidP="00D644B9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03E7D" w:rsidRPr="00A03E7D" w:rsidRDefault="00A03E7D" w:rsidP="00D644B9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03E7D" w:rsidRPr="00A03E7D" w:rsidRDefault="00A03E7D" w:rsidP="00D644B9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A03E7D" w:rsidRPr="00A03E7D" w:rsidRDefault="00A03E7D" w:rsidP="00D644B9">
            <w:pPr>
              <w:tabs>
                <w:tab w:val="left" w:pos="87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A03E7D" w:rsidRPr="00A03E7D" w:rsidTr="00225E26">
        <w:tc>
          <w:tcPr>
            <w:tcW w:w="3260" w:type="dxa"/>
          </w:tcPr>
          <w:p w:rsidR="00A03E7D" w:rsidRPr="00A03E7D" w:rsidRDefault="00BD4DE8" w:rsidP="00D644B9">
            <w:pPr>
              <w:ind w:left="-18" w:firstLine="18"/>
              <w:rPr>
                <w:rFonts w:ascii="AngsanaUPC" w:hAnsi="AngsanaUPC" w:cs="AngsanaUPC"/>
                <w:b/>
                <w:bCs/>
                <w:snapToGrid w:val="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="00A03E7D" w:rsidRPr="00A03E7D">
              <w:rPr>
                <w:rFonts w:ascii="AngsanaUPC" w:hAnsi="AngsanaUPC" w:cs="AngsanaUPC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28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A03E7D" w:rsidRPr="00A03E7D" w:rsidTr="00225E26">
        <w:tc>
          <w:tcPr>
            <w:tcW w:w="3260" w:type="dxa"/>
          </w:tcPr>
          <w:p w:rsidR="00A03E7D" w:rsidRPr="00A03E7D" w:rsidRDefault="00BD4DE8" w:rsidP="00BD56BF">
            <w:pPr>
              <w:ind w:left="180" w:right="-108" w:hanging="180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หนี้สิน</w:t>
            </w:r>
            <w:r w:rsidR="00625378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ทางการเงิน</w:t>
            </w:r>
            <w:r w:rsidR="00BD56B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A03E7D" w:rsidRPr="00A03E7D" w:rsidRDefault="00A03E7D" w:rsidP="00D644B9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A03E7D" w:rsidRP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BD56BF" w:rsidRPr="00A03E7D" w:rsidTr="00225E26">
        <w:tc>
          <w:tcPr>
            <w:tcW w:w="3260" w:type="dxa"/>
          </w:tcPr>
          <w:p w:rsidR="00BD56BF" w:rsidRDefault="00BD56BF" w:rsidP="00BD56BF">
            <w:pPr>
              <w:ind w:left="180" w:right="-108" w:hanging="4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:rsidR="00BD56BF" w:rsidRPr="00A03E7D" w:rsidRDefault="00BD56BF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BD56BF" w:rsidRPr="00A03E7D" w:rsidRDefault="00BD56BF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D56BF" w:rsidRPr="00A03E7D" w:rsidRDefault="00BD56BF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D56BF" w:rsidRPr="00A03E7D" w:rsidRDefault="00BD56BF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D56BF" w:rsidRPr="00A03E7D" w:rsidRDefault="00BD56BF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D56BF" w:rsidRPr="00A03E7D" w:rsidRDefault="00BD56BF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BD56BF" w:rsidRPr="00A03E7D" w:rsidRDefault="00BD56BF" w:rsidP="00D644B9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BD56BF" w:rsidRPr="00A03E7D" w:rsidRDefault="00BD56BF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A03E7D" w:rsidRPr="00A03E7D" w:rsidTr="00225E26">
        <w:tc>
          <w:tcPr>
            <w:tcW w:w="3260" w:type="dxa"/>
          </w:tcPr>
          <w:p w:rsidR="00A03E7D" w:rsidRDefault="00BD4DE8" w:rsidP="00BD56BF">
            <w:pPr>
              <w:ind w:left="180" w:right="-108" w:firstLine="279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เจ้าหนี้</w:t>
            </w:r>
            <w:r w:rsidR="00A95CD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จากสัญญา</w:t>
            </w:r>
            <w:r w:rsidR="00A03E7D" w:rsidRPr="00A03E7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ขาย</w:t>
            </w:r>
          </w:p>
          <w:p w:rsidR="00A03E7D" w:rsidRPr="00A03E7D" w:rsidRDefault="00A03E7D" w:rsidP="00BD56BF">
            <w:pPr>
              <w:ind w:left="180" w:right="-108" w:firstLine="563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A03E7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28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A03E7D" w:rsidRDefault="00A03E7D" w:rsidP="00D644B9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</w:p>
          <w:p w:rsidR="00225E26" w:rsidRPr="00A03E7D" w:rsidRDefault="00225E26" w:rsidP="00D644B9">
            <w:pPr>
              <w:ind w:right="-1667" w:firstLine="45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Default="00A03E7D" w:rsidP="00D644B9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</w:p>
          <w:p w:rsidR="00A03E7D" w:rsidRPr="00A03E7D" w:rsidRDefault="00BD4DE8" w:rsidP="00D644B9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</w:t>
            </w:r>
            <w:r w:rsidR="00A03E7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927</w:t>
            </w: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  <w:p w:rsidR="00225E26" w:rsidRPr="00A03E7D" w:rsidRDefault="00225E26" w:rsidP="00D644B9">
            <w:pPr>
              <w:ind w:right="-1667" w:firstLine="459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225E26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237" w:type="dxa"/>
          </w:tcPr>
          <w:p w:rsidR="00A03E7D" w:rsidRPr="00A03E7D" w:rsidRDefault="00A03E7D" w:rsidP="00D644B9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A03E7D" w:rsidRPr="00225E26" w:rsidRDefault="00A03E7D" w:rsidP="00D644B9">
            <w:pPr>
              <w:ind w:right="-1667" w:firstLine="459"/>
              <w:rPr>
                <w:rFonts w:ascii="Angsana New" w:hAnsi="Angsana New" w:cs="Angsana New"/>
                <w:sz w:val="28"/>
                <w:szCs w:val="28"/>
              </w:rPr>
            </w:pPr>
          </w:p>
          <w:p w:rsidR="00225E26" w:rsidRPr="00225E26" w:rsidRDefault="00BD4DE8" w:rsidP="00D644B9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</w:t>
            </w:r>
            <w:r w:rsidR="00225E2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927</w:t>
            </w:r>
          </w:p>
        </w:tc>
      </w:tr>
    </w:tbl>
    <w:p w:rsidR="0077084F" w:rsidRDefault="0077084F" w:rsidP="0077084F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7"/>
        <w:jc w:val="right"/>
        <w:rPr>
          <w:rFonts w:ascii="Angsana New" w:hAnsi="Angsana New" w:cs="Angsana New"/>
          <w:sz w:val="28"/>
          <w:szCs w:val="28"/>
        </w:rPr>
      </w:pPr>
    </w:p>
    <w:p w:rsidR="0077084F" w:rsidRPr="00A03E7D" w:rsidRDefault="0077084F" w:rsidP="0077084F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7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A03E7D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Pr="00A03E7D">
        <w:rPr>
          <w:rFonts w:ascii="Angsana New" w:hAnsi="Angsana New" w:cs="Angsana New"/>
          <w:sz w:val="28"/>
          <w:szCs w:val="28"/>
        </w:rPr>
        <w:t xml:space="preserve">: </w:t>
      </w:r>
      <w:r w:rsidRPr="00A03E7D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8824" w:type="dxa"/>
        <w:tblInd w:w="817" w:type="dxa"/>
        <w:tblLayout w:type="fixed"/>
        <w:tblLook w:val="01E0"/>
      </w:tblPr>
      <w:tblGrid>
        <w:gridCol w:w="3260"/>
        <w:gridCol w:w="284"/>
        <w:gridCol w:w="1134"/>
        <w:gridCol w:w="236"/>
        <w:gridCol w:w="1134"/>
        <w:gridCol w:w="236"/>
        <w:gridCol w:w="1134"/>
        <w:gridCol w:w="237"/>
        <w:gridCol w:w="1169"/>
      </w:tblGrid>
      <w:tr w:rsidR="0077084F" w:rsidRPr="00A03E7D" w:rsidTr="004908A1">
        <w:trPr>
          <w:tblHeader/>
        </w:trPr>
        <w:tc>
          <w:tcPr>
            <w:tcW w:w="3260" w:type="dxa"/>
          </w:tcPr>
          <w:p w:rsidR="0077084F" w:rsidRPr="00A03E7D" w:rsidRDefault="0077084F" w:rsidP="004908A1">
            <w:pPr>
              <w:ind w:left="-18" w:firstLine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7084F" w:rsidRPr="00A03E7D" w:rsidRDefault="0077084F" w:rsidP="004908A1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7084F" w:rsidRPr="00A03E7D" w:rsidRDefault="0077084F" w:rsidP="004908A1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 xml:space="preserve"> ณ วันที่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</w:rPr>
              <w:t xml:space="preserve"> 31 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 xml:space="preserve">ธันวาคม 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</w:rPr>
              <w:t>2563</w:t>
            </w:r>
          </w:p>
        </w:tc>
      </w:tr>
      <w:tr w:rsidR="0077084F" w:rsidRPr="00A03E7D" w:rsidTr="004908A1">
        <w:trPr>
          <w:tblHeader/>
        </w:trPr>
        <w:tc>
          <w:tcPr>
            <w:tcW w:w="3260" w:type="dxa"/>
          </w:tcPr>
          <w:p w:rsidR="0077084F" w:rsidRPr="00A03E7D" w:rsidRDefault="0077084F" w:rsidP="004908A1">
            <w:pPr>
              <w:ind w:left="-18" w:firstLine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7084F" w:rsidRPr="00A03E7D" w:rsidRDefault="0077084F" w:rsidP="004908A1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084F" w:rsidRPr="00A03E7D" w:rsidRDefault="0077084F" w:rsidP="004908A1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7084F" w:rsidRPr="00A03E7D" w:rsidRDefault="0077084F" w:rsidP="004908A1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084F" w:rsidRPr="00A03E7D" w:rsidRDefault="0077084F" w:rsidP="004908A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7084F" w:rsidRPr="00A03E7D" w:rsidRDefault="0077084F" w:rsidP="004908A1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084F" w:rsidRPr="00A03E7D" w:rsidRDefault="0077084F" w:rsidP="004908A1">
            <w:pPr>
              <w:ind w:left="-108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77084F" w:rsidRPr="00A03E7D" w:rsidRDefault="0077084F" w:rsidP="004908A1">
            <w:pPr>
              <w:tabs>
                <w:tab w:val="left" w:pos="87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77084F" w:rsidRPr="00A03E7D" w:rsidRDefault="0077084F" w:rsidP="004908A1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77084F" w:rsidRPr="00A03E7D" w:rsidTr="004908A1">
        <w:tc>
          <w:tcPr>
            <w:tcW w:w="3260" w:type="dxa"/>
          </w:tcPr>
          <w:p w:rsidR="0077084F" w:rsidRPr="00A03E7D" w:rsidRDefault="0077084F" w:rsidP="004908A1">
            <w:pPr>
              <w:ind w:left="-18" w:firstLine="18"/>
              <w:rPr>
                <w:rFonts w:ascii="AngsanaUPC" w:hAnsi="AngsanaUPC" w:cs="AngsanaUPC"/>
                <w:b/>
                <w:bCs/>
                <w:snapToGrid w:val="0"/>
                <w:sz w:val="28"/>
                <w:szCs w:val="28"/>
                <w:cs/>
              </w:rPr>
            </w:pPr>
            <w:r w:rsidRPr="00A03E7D">
              <w:rPr>
                <w:rFonts w:ascii="AngsanaUPC" w:hAnsi="AngsanaUPC" w:cs="AngsanaUPC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8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77084F" w:rsidRPr="00A03E7D" w:rsidTr="004908A1">
        <w:tc>
          <w:tcPr>
            <w:tcW w:w="3260" w:type="dxa"/>
          </w:tcPr>
          <w:p w:rsidR="0077084F" w:rsidRPr="00A03E7D" w:rsidRDefault="0077084F" w:rsidP="004908A1">
            <w:pPr>
              <w:ind w:left="180" w:right="-108" w:hanging="180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77084F" w:rsidRPr="00A03E7D" w:rsidRDefault="0077084F" w:rsidP="004908A1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77084F" w:rsidRPr="00A03E7D" w:rsidTr="004908A1">
        <w:tc>
          <w:tcPr>
            <w:tcW w:w="3260" w:type="dxa"/>
          </w:tcPr>
          <w:p w:rsidR="0077084F" w:rsidRDefault="0077084F" w:rsidP="004908A1">
            <w:pPr>
              <w:ind w:left="180" w:right="-108" w:hanging="4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77084F" w:rsidRPr="00A03E7D" w:rsidRDefault="0077084F" w:rsidP="004908A1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77084F" w:rsidRPr="00A03E7D" w:rsidTr="004908A1">
        <w:tc>
          <w:tcPr>
            <w:tcW w:w="3260" w:type="dxa"/>
          </w:tcPr>
          <w:p w:rsidR="0077084F" w:rsidRDefault="0077084F" w:rsidP="004908A1">
            <w:pPr>
              <w:ind w:left="180" w:right="-108" w:firstLine="279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ลูกหนี้จากสัญญา</w:t>
            </w:r>
            <w:r w:rsidRPr="00A03E7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ขาย</w:t>
            </w:r>
          </w:p>
          <w:p w:rsidR="0077084F" w:rsidRPr="00A03E7D" w:rsidRDefault="0077084F" w:rsidP="004908A1">
            <w:pPr>
              <w:ind w:left="180" w:right="-108" w:firstLine="563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A03E7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28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77084F" w:rsidRDefault="0077084F" w:rsidP="004908A1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</w:p>
          <w:p w:rsidR="0077084F" w:rsidRPr="00A03E7D" w:rsidRDefault="0077084F" w:rsidP="004908A1">
            <w:pPr>
              <w:ind w:right="-1667" w:firstLine="45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Default="0077084F" w:rsidP="004908A1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</w:p>
          <w:p w:rsidR="0077084F" w:rsidRPr="00A03E7D" w:rsidRDefault="0077084F" w:rsidP="004908A1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933,035</w:t>
            </w: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  <w:p w:rsidR="0077084F" w:rsidRPr="00A03E7D" w:rsidRDefault="0077084F" w:rsidP="004908A1">
            <w:pPr>
              <w:ind w:right="-1667" w:firstLine="459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225E26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237" w:type="dxa"/>
          </w:tcPr>
          <w:p w:rsidR="0077084F" w:rsidRPr="00A03E7D" w:rsidRDefault="0077084F" w:rsidP="004908A1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77084F" w:rsidRPr="00225E26" w:rsidRDefault="0077084F" w:rsidP="004908A1">
            <w:pPr>
              <w:ind w:right="-1667" w:firstLine="459"/>
              <w:rPr>
                <w:rFonts w:ascii="Angsana New" w:hAnsi="Angsana New" w:cs="Angsana New"/>
                <w:sz w:val="28"/>
                <w:szCs w:val="28"/>
              </w:rPr>
            </w:pPr>
          </w:p>
          <w:p w:rsidR="0077084F" w:rsidRPr="00225E26" w:rsidRDefault="0077084F" w:rsidP="004908A1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933,035</w:t>
            </w:r>
          </w:p>
        </w:tc>
      </w:tr>
    </w:tbl>
    <w:p w:rsidR="00A2191D" w:rsidRDefault="00A2191D" w:rsidP="00D644B9">
      <w:p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A23599" w:rsidRPr="002F37CC" w:rsidRDefault="00A23599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:rsidR="00A23599" w:rsidRDefault="00A23599" w:rsidP="00D644B9">
      <w:pPr>
        <w:tabs>
          <w:tab w:val="left" w:pos="-1890"/>
        </w:tabs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วัตถุประสงค์ของบริษัทในการบริหารจัดการทุนนั้น บริษัทจะต้องจัดให้มีโครงสร้างทางการเงินที่เหมาะสม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และการดำรงไว้ซึ่งความสามารถในการดำเนินงานอย่างต่อเนื่อง เพื่อก่อให้เกิดผลตอบแทนแก่ผู้ถือหุ้นและผู้มีส่วนได้เสียอื่น</w:t>
      </w:r>
    </w:p>
    <w:p w:rsidR="00530EC8" w:rsidRDefault="00530EC8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1D45F4" w:rsidRPr="005A487C" w:rsidRDefault="005A487C" w:rsidP="004E3CB8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487C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5A487C" w:rsidRPr="001D45F4" w:rsidRDefault="005A487C" w:rsidP="005A487C">
      <w:pPr>
        <w:ind w:left="709" w:right="29" w:firstLine="7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491BBC">
        <w:rPr>
          <w:rFonts w:ascii="Angsana New" w:hAnsi="Angsana New" w:cs="Angsana New"/>
          <w:sz w:val="32"/>
          <w:szCs w:val="32"/>
        </w:rPr>
        <w:t>22</w:t>
      </w:r>
      <w:r w:rsidR="00491BBC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="00491BBC">
        <w:rPr>
          <w:rFonts w:ascii="Angsana New" w:hAnsi="Angsana New" w:cs="Angsana New"/>
          <w:sz w:val="32"/>
          <w:szCs w:val="32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ที่ประชุมคณะกรรมการของบริษัท ครั้งที่ </w:t>
      </w:r>
      <w:r w:rsidR="006D478C">
        <w:rPr>
          <w:rFonts w:ascii="Angsana New" w:hAnsi="Angsana New" w:cs="Angsana New"/>
          <w:sz w:val="32"/>
          <w:szCs w:val="32"/>
        </w:rPr>
        <w:t>1/2565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ได้มีมติให้จ่ายปันผลสำหรับปี 2564 จำนวน </w:t>
      </w:r>
      <w:r w:rsidR="006D478C">
        <w:rPr>
          <w:rFonts w:ascii="Angsana New" w:hAnsi="Angsana New" w:cs="Angsana New"/>
          <w:sz w:val="32"/>
          <w:szCs w:val="32"/>
        </w:rPr>
        <w:t>637,063,385</w:t>
      </w:r>
      <w:r w:rsidR="00E4317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 ในอัตราหุ้นละ </w:t>
      </w:r>
      <w:r w:rsidR="006D478C">
        <w:rPr>
          <w:rFonts w:ascii="Angsana New" w:hAnsi="Angsana New" w:cs="Angsana New"/>
          <w:sz w:val="32"/>
          <w:szCs w:val="32"/>
        </w:rPr>
        <w:t>0.11</w:t>
      </w:r>
      <w:r w:rsidR="006D478C"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 </w:t>
      </w:r>
      <w:r w:rsidR="006D478C">
        <w:rPr>
          <w:rFonts w:ascii="Angsana New" w:hAnsi="Angsana New" w:cs="Angsana New"/>
          <w:sz w:val="32"/>
          <w:szCs w:val="32"/>
        </w:rPr>
        <w:t>70,076,972</w:t>
      </w:r>
      <w:r w:rsidR="001C180D">
        <w:rPr>
          <w:rFonts w:ascii="Angsana New" w:hAnsi="Angsana New" w:cs="Angsana New"/>
          <w:sz w:val="32"/>
          <w:szCs w:val="32"/>
        </w:rPr>
        <w:t>.35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โดยมีกำหนดจ่ายเงินปันผลในวันที่ </w:t>
      </w:r>
      <w:r w:rsidR="006D478C">
        <w:rPr>
          <w:rFonts w:ascii="Angsana New" w:hAnsi="Angsana New" w:cs="Angsana New" w:hint="cs"/>
          <w:sz w:val="32"/>
          <w:szCs w:val="32"/>
          <w:cs/>
        </w:rPr>
        <w:t xml:space="preserve">16 พฤษภาคม </w:t>
      </w:r>
      <w:r w:rsidR="006D478C">
        <w:rPr>
          <w:rFonts w:ascii="Angsana New" w:hAnsi="Angsana New" w:cs="Angsana New"/>
          <w:sz w:val="32"/>
          <w:szCs w:val="32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บริษัทจะนำเสนอเพื่อขออนุมัติการจ่ายเงินปันผล ในที่ประชุมสามัญประจำปีผู้ถือหุ้นของบริษัทต่อไป</w:t>
      </w:r>
    </w:p>
    <w:p w:rsidR="005A487C" w:rsidRDefault="005A487C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4E3CB8" w:rsidRPr="004E3CB8" w:rsidRDefault="004E3CB8" w:rsidP="004E3CB8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4E3CB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การจัดประเภทบัญชีใหม่</w:t>
      </w:r>
    </w:p>
    <w:p w:rsidR="004E3CB8" w:rsidRPr="004E3CB8" w:rsidRDefault="004E3CB8" w:rsidP="004E3CB8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3CB8">
        <w:rPr>
          <w:rFonts w:ascii="Angsana New" w:hAnsi="Angsana New" w:cs="Angsana New"/>
          <w:sz w:val="32"/>
          <w:szCs w:val="32"/>
          <w:cs/>
        </w:rPr>
        <w:t xml:space="preserve">กลุ่มบริษัทได้มีการจัดประเภทบัญชีใหม่ในงบการเงิน </w:t>
      </w:r>
      <w:r w:rsidR="00275DF9"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Pr="004E3CB8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2563</w:t>
      </w:r>
      <w:r w:rsidRPr="004E3CB8">
        <w:rPr>
          <w:rFonts w:ascii="Angsana New" w:hAnsi="Angsana New" w:cs="Angsana New"/>
          <w:sz w:val="32"/>
          <w:szCs w:val="32"/>
        </w:rPr>
        <w:t xml:space="preserve"> </w:t>
      </w:r>
      <w:r w:rsidRPr="004E3CB8">
        <w:rPr>
          <w:rFonts w:ascii="Angsana New" w:hAnsi="Angsana New" w:cs="Angsana New"/>
          <w:sz w:val="32"/>
          <w:szCs w:val="32"/>
          <w:cs/>
        </w:rPr>
        <w:t xml:space="preserve">เพื่อให้มีความสอดคล้องกับการแสดงงบการเงิน </w:t>
      </w:r>
      <w:r w:rsidR="00275DF9"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Pr="004E3CB8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2564</w:t>
      </w:r>
      <w:r w:rsidRPr="004E3CB8">
        <w:rPr>
          <w:rFonts w:ascii="Angsana New" w:hAnsi="Angsana New" w:cs="Angsana New"/>
          <w:sz w:val="32"/>
          <w:szCs w:val="32"/>
        </w:rPr>
        <w:t xml:space="preserve"> </w:t>
      </w:r>
      <w:r w:rsidR="00B5795C">
        <w:rPr>
          <w:rFonts w:ascii="Angsana New" w:hAnsi="Angsana New" w:cs="Angsana New"/>
          <w:sz w:val="32"/>
          <w:szCs w:val="32"/>
          <w:cs/>
        </w:rPr>
        <w:t>ซึ่งไม่มีผลกระทบต่อ</w:t>
      </w:r>
      <w:r w:rsidR="00B5795C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4E3CB8">
        <w:rPr>
          <w:rFonts w:ascii="Angsana New" w:hAnsi="Angsana New" w:cs="Angsana New"/>
          <w:sz w:val="32"/>
          <w:szCs w:val="32"/>
          <w:cs/>
        </w:rPr>
        <w:t>สำหรับปีหรือส่วนของผู้ถือหุ้นตามที่เคยรายงานไว้</w:t>
      </w:r>
    </w:p>
    <w:p w:rsidR="004E3CB8" w:rsidRPr="004E3CB8" w:rsidRDefault="004E3CB8" w:rsidP="004E3CB8">
      <w:pPr>
        <w:ind w:left="720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177D34" w:rsidRPr="00F6207A" w:rsidRDefault="00DE5353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A23599" w:rsidRDefault="00DE5353" w:rsidP="00D644B9">
      <w:pPr>
        <w:tabs>
          <w:tab w:val="left" w:pos="-1890"/>
        </w:tabs>
        <w:ind w:left="720" w:right="28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599">
        <w:rPr>
          <w:rFonts w:ascii="Angsana New" w:hAnsi="Angsana New" w:cs="Angsana New"/>
          <w:sz w:val="32"/>
          <w:szCs w:val="32"/>
          <w:cs/>
        </w:rPr>
        <w:t>งบการเงินนี้ได้รับ</w:t>
      </w:r>
      <w:r w:rsidR="002201EE" w:rsidRPr="00A23599">
        <w:rPr>
          <w:rFonts w:ascii="Angsana New" w:hAnsi="Angsana New" w:cs="Angsana New" w:hint="cs"/>
          <w:sz w:val="32"/>
          <w:szCs w:val="32"/>
          <w:cs/>
        </w:rPr>
        <w:t>การ</w:t>
      </w:r>
      <w:r w:rsidRPr="00A23599">
        <w:rPr>
          <w:rFonts w:ascii="Angsana New" w:hAnsi="Angsana New" w:cs="Angsana New"/>
          <w:sz w:val="32"/>
          <w:szCs w:val="32"/>
          <w:cs/>
        </w:rPr>
        <w:t>อนุมัติจากคณะกรรมการของ</w:t>
      </w:r>
      <w:r w:rsidRPr="004C6280">
        <w:rPr>
          <w:rFonts w:ascii="Angsana New" w:hAnsi="Angsana New" w:cs="Angsana New"/>
          <w:sz w:val="32"/>
          <w:szCs w:val="32"/>
          <w:cs/>
        </w:rPr>
        <w:t>บริษัทแล้ว</w:t>
      </w:r>
      <w:r w:rsidR="00837C4F" w:rsidRPr="004C62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628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4C6280" w:rsidRPr="004C6280">
        <w:rPr>
          <w:rFonts w:ascii="Angsana New" w:hAnsi="Angsana New" w:cs="Angsana New"/>
          <w:sz w:val="32"/>
          <w:szCs w:val="32"/>
        </w:rPr>
        <w:t>22</w:t>
      </w:r>
      <w:r w:rsidR="00A23599" w:rsidRPr="004C6280">
        <w:rPr>
          <w:rFonts w:ascii="Angsana New" w:hAnsi="Angsana New" w:cs="Angsana New"/>
          <w:sz w:val="32"/>
          <w:szCs w:val="32"/>
        </w:rPr>
        <w:t xml:space="preserve"> </w:t>
      </w:r>
      <w:r w:rsidR="00A23599" w:rsidRPr="004C6280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DB050B" w:rsidRPr="004C62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4A64" w:rsidRPr="004C6280">
        <w:rPr>
          <w:rFonts w:ascii="Angsana New" w:hAnsi="Angsana New" w:cs="Angsana New"/>
          <w:sz w:val="32"/>
          <w:szCs w:val="32"/>
        </w:rPr>
        <w:t>256</w:t>
      </w:r>
      <w:r w:rsidR="004F726A">
        <w:rPr>
          <w:rFonts w:ascii="Angsana New" w:hAnsi="Angsana New" w:cs="Angsana New"/>
          <w:sz w:val="32"/>
          <w:szCs w:val="32"/>
        </w:rPr>
        <w:t>5</w:t>
      </w:r>
    </w:p>
    <w:sectPr w:rsidR="00E20CF3" w:rsidRPr="00A23599" w:rsidSect="00EE723E">
      <w:pgSz w:w="11909" w:h="16834" w:code="9"/>
      <w:pgMar w:top="1364" w:right="929" w:bottom="284" w:left="1440" w:header="737" w:footer="737" w:gutter="0"/>
      <w:pgNumType w:start="32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436" w:rsidRDefault="00752436" w:rsidP="007167DA">
      <w:r>
        <w:separator/>
      </w:r>
    </w:p>
  </w:endnote>
  <w:endnote w:type="continuationSeparator" w:id="1">
    <w:p w:rsidR="00752436" w:rsidRDefault="00752436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579" w:rsidRPr="005B2AEE" w:rsidRDefault="00BA4579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5B2AEE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1571457"/>
        <w:docPartObj>
          <w:docPartGallery w:val="Page Numbers (Bottom of Page)"/>
          <w:docPartUnique/>
        </w:docPartObj>
      </w:sdtPr>
      <w:sdtContent>
        <w:r w:rsidR="00D50BEE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D50BEE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1C180D" w:rsidRPr="001C180D">
          <w:rPr>
            <w:rFonts w:ascii="Angsana New" w:hAnsi="Angsana New" w:cs="Angsana New"/>
            <w:i/>
            <w:iCs/>
            <w:noProof/>
            <w:sz w:val="32"/>
            <w:szCs w:val="32"/>
            <w:lang w:val="th-TH"/>
          </w:rPr>
          <w:t>50</w:t>
        </w:r>
        <w:r w:rsidR="00D50BEE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579" w:rsidRPr="005B2AEE" w:rsidRDefault="00BA4579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5B2AEE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1571455"/>
        <w:docPartObj>
          <w:docPartGallery w:val="Page Numbers (Bottom of Page)"/>
          <w:docPartUnique/>
        </w:docPartObj>
      </w:sdtPr>
      <w:sdtContent>
        <w:r w:rsidR="00D50BEE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D50BEE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6D478C" w:rsidRPr="006D478C">
          <w:rPr>
            <w:rFonts w:ascii="Angsana New" w:hAnsi="Angsana New" w:cs="Angsana New"/>
            <w:i/>
            <w:iCs/>
            <w:noProof/>
            <w:sz w:val="32"/>
            <w:szCs w:val="32"/>
            <w:lang w:val="th-TH"/>
          </w:rPr>
          <w:t>30</w:t>
        </w:r>
        <w:r w:rsidR="00D50BEE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436" w:rsidRDefault="00752436" w:rsidP="007167DA">
      <w:r>
        <w:separator/>
      </w:r>
    </w:p>
  </w:footnote>
  <w:footnote w:type="continuationSeparator" w:id="1">
    <w:p w:rsidR="00752436" w:rsidRDefault="00752436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579" w:rsidRPr="00076380" w:rsidRDefault="00BA4579" w:rsidP="004E51FB">
    <w:pPr>
      <w:pStyle w:val="a3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  <w:cs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579" w:rsidRPr="00EF36E0" w:rsidRDefault="00BA4579" w:rsidP="00EF36E0">
    <w:pPr>
      <w:pStyle w:val="a3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>
    <w:nsid w:val="0AD95AF9"/>
    <w:multiLevelType w:val="hybridMultilevel"/>
    <w:tmpl w:val="DA80FB2A"/>
    <w:lvl w:ilvl="0" w:tplc="BAC6EFE6">
      <w:start w:val="1"/>
      <w:numFmt w:val="decimal"/>
      <w:lvlText w:val="%1."/>
      <w:lvlJc w:val="left"/>
      <w:pPr>
        <w:ind w:left="149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F4323"/>
    <w:multiLevelType w:val="hybridMultilevel"/>
    <w:tmpl w:val="CA164FAE"/>
    <w:lvl w:ilvl="0" w:tplc="AE0EF894">
      <w:numFmt w:val="bullet"/>
      <w:lvlText w:val=""/>
      <w:lvlJc w:val="left"/>
      <w:pPr>
        <w:ind w:left="153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>
    <w:nsid w:val="18D433FA"/>
    <w:multiLevelType w:val="hybridMultilevel"/>
    <w:tmpl w:val="92E2965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9BE3A4C"/>
    <w:multiLevelType w:val="multilevel"/>
    <w:tmpl w:val="B5EA59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8">
    <w:nsid w:val="1E1E1C00"/>
    <w:multiLevelType w:val="multilevel"/>
    <w:tmpl w:val="C326FF78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10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11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2">
    <w:nsid w:val="29427F5B"/>
    <w:multiLevelType w:val="hybridMultilevel"/>
    <w:tmpl w:val="45B0FAD0"/>
    <w:lvl w:ilvl="0" w:tplc="CD166C12">
      <w:start w:val="1"/>
      <w:numFmt w:val="decimal"/>
      <w:lvlText w:val="%1)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FE5212"/>
    <w:multiLevelType w:val="hybridMultilevel"/>
    <w:tmpl w:val="962A4858"/>
    <w:lvl w:ilvl="0" w:tplc="19FE66A0"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AFC26E4"/>
    <w:multiLevelType w:val="hybridMultilevel"/>
    <w:tmpl w:val="630C400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3F6A7CAD"/>
    <w:multiLevelType w:val="hybridMultilevel"/>
    <w:tmpl w:val="9A32DBF8"/>
    <w:lvl w:ilvl="0" w:tplc="DC206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7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hint="default"/>
        <w:lang w:bidi="th-TH"/>
      </w:rPr>
    </w:lvl>
  </w:abstractNum>
  <w:abstractNum w:abstractNumId="18">
    <w:nsid w:val="44BA64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72A475D"/>
    <w:multiLevelType w:val="hybridMultilevel"/>
    <w:tmpl w:val="214CD99E"/>
    <w:lvl w:ilvl="0" w:tplc="678E3FB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3621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2F600C"/>
    <w:multiLevelType w:val="hybridMultilevel"/>
    <w:tmpl w:val="71C4C73E"/>
    <w:lvl w:ilvl="0" w:tplc="9B2C66C8">
      <w:numFmt w:val="bullet"/>
      <w:lvlText w:val=""/>
      <w:lvlJc w:val="left"/>
      <w:pPr>
        <w:ind w:left="189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2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36C97"/>
    <w:multiLevelType w:val="multilevel"/>
    <w:tmpl w:val="753AB5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6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27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29">
    <w:nsid w:val="615B22A5"/>
    <w:multiLevelType w:val="hybridMultilevel"/>
    <w:tmpl w:val="AA1ECB8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31B4340"/>
    <w:multiLevelType w:val="hybridMultilevel"/>
    <w:tmpl w:val="2320EFDE"/>
    <w:lvl w:ilvl="0" w:tplc="9796C3C6">
      <w:numFmt w:val="bullet"/>
      <w:lvlText w:val=""/>
      <w:lvlJc w:val="left"/>
      <w:pPr>
        <w:ind w:left="720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3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35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>
    <w:nsid w:val="716040F9"/>
    <w:multiLevelType w:val="hybridMultilevel"/>
    <w:tmpl w:val="93DA978E"/>
    <w:lvl w:ilvl="0" w:tplc="9266C9C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34C0564"/>
    <w:multiLevelType w:val="hybridMultilevel"/>
    <w:tmpl w:val="173E219C"/>
    <w:lvl w:ilvl="0" w:tplc="85EADBC0">
      <w:start w:val="1"/>
      <w:numFmt w:val="decimal"/>
      <w:lvlText w:val="22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77D4304"/>
    <w:multiLevelType w:val="hybridMultilevel"/>
    <w:tmpl w:val="768689CA"/>
    <w:lvl w:ilvl="0" w:tplc="D1F8D7E2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2F3AE6"/>
    <w:multiLevelType w:val="hybridMultilevel"/>
    <w:tmpl w:val="6CF2E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A201B6"/>
    <w:multiLevelType w:val="hybridMultilevel"/>
    <w:tmpl w:val="8368B0A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2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"/>
  </w:num>
  <w:num w:numId="3">
    <w:abstractNumId w:val="16"/>
  </w:num>
  <w:num w:numId="4">
    <w:abstractNumId w:val="27"/>
  </w:num>
  <w:num w:numId="5">
    <w:abstractNumId w:val="32"/>
  </w:num>
  <w:num w:numId="6">
    <w:abstractNumId w:val="42"/>
  </w:num>
  <w:num w:numId="7">
    <w:abstractNumId w:val="0"/>
  </w:num>
  <w:num w:numId="8">
    <w:abstractNumId w:val="22"/>
  </w:num>
  <w:num w:numId="9">
    <w:abstractNumId w:val="9"/>
  </w:num>
  <w:num w:numId="10">
    <w:abstractNumId w:val="1"/>
  </w:num>
  <w:num w:numId="11">
    <w:abstractNumId w:val="34"/>
  </w:num>
  <w:num w:numId="12">
    <w:abstractNumId w:val="10"/>
  </w:num>
  <w:num w:numId="13">
    <w:abstractNumId w:val="28"/>
  </w:num>
  <w:num w:numId="14">
    <w:abstractNumId w:val="30"/>
  </w:num>
  <w:num w:numId="15">
    <w:abstractNumId w:val="25"/>
  </w:num>
  <w:num w:numId="16">
    <w:abstractNumId w:val="17"/>
  </w:num>
  <w:num w:numId="17">
    <w:abstractNumId w:val="3"/>
  </w:num>
  <w:num w:numId="18">
    <w:abstractNumId w:val="33"/>
  </w:num>
  <w:num w:numId="19">
    <w:abstractNumId w:val="23"/>
  </w:num>
  <w:num w:numId="20">
    <w:abstractNumId w:val="20"/>
  </w:num>
  <w:num w:numId="21">
    <w:abstractNumId w:val="36"/>
  </w:num>
  <w:num w:numId="22">
    <w:abstractNumId w:val="19"/>
  </w:num>
  <w:num w:numId="23">
    <w:abstractNumId w:val="6"/>
  </w:num>
  <w:num w:numId="24">
    <w:abstractNumId w:val="2"/>
  </w:num>
  <w:num w:numId="25">
    <w:abstractNumId w:val="12"/>
  </w:num>
  <w:num w:numId="26">
    <w:abstractNumId w:val="38"/>
  </w:num>
  <w:num w:numId="27">
    <w:abstractNumId w:val="14"/>
  </w:num>
  <w:num w:numId="28">
    <w:abstractNumId w:val="41"/>
  </w:num>
  <w:num w:numId="29">
    <w:abstractNumId w:val="35"/>
  </w:num>
  <w:num w:numId="30">
    <w:abstractNumId w:val="40"/>
  </w:num>
  <w:num w:numId="31">
    <w:abstractNumId w:val="15"/>
  </w:num>
  <w:num w:numId="32">
    <w:abstractNumId w:val="39"/>
  </w:num>
  <w:num w:numId="33">
    <w:abstractNumId w:val="37"/>
  </w:num>
  <w:num w:numId="34">
    <w:abstractNumId w:val="29"/>
  </w:num>
  <w:num w:numId="35">
    <w:abstractNumId w:val="26"/>
  </w:num>
  <w:num w:numId="36">
    <w:abstractNumId w:val="8"/>
  </w:num>
  <w:num w:numId="37">
    <w:abstractNumId w:val="11"/>
  </w:num>
  <w:num w:numId="38">
    <w:abstractNumId w:val="5"/>
  </w:num>
  <w:num w:numId="39">
    <w:abstractNumId w:val="21"/>
  </w:num>
  <w:num w:numId="40">
    <w:abstractNumId w:val="31"/>
  </w:num>
  <w:num w:numId="41">
    <w:abstractNumId w:val="13"/>
  </w:num>
  <w:num w:numId="42">
    <w:abstractNumId w:val="18"/>
  </w:num>
  <w:num w:numId="43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302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C11FC"/>
    <w:rsid w:val="000002CB"/>
    <w:rsid w:val="0000090E"/>
    <w:rsid w:val="00000E36"/>
    <w:rsid w:val="00000E8C"/>
    <w:rsid w:val="000010EC"/>
    <w:rsid w:val="000016BC"/>
    <w:rsid w:val="00001834"/>
    <w:rsid w:val="0000197A"/>
    <w:rsid w:val="00001A05"/>
    <w:rsid w:val="00001AD9"/>
    <w:rsid w:val="00002180"/>
    <w:rsid w:val="000028A5"/>
    <w:rsid w:val="00002DB0"/>
    <w:rsid w:val="000032CA"/>
    <w:rsid w:val="00003454"/>
    <w:rsid w:val="000037F4"/>
    <w:rsid w:val="00003860"/>
    <w:rsid w:val="00003892"/>
    <w:rsid w:val="0000397A"/>
    <w:rsid w:val="00003C3A"/>
    <w:rsid w:val="00003F28"/>
    <w:rsid w:val="000055CC"/>
    <w:rsid w:val="00006804"/>
    <w:rsid w:val="0000691C"/>
    <w:rsid w:val="00006FA5"/>
    <w:rsid w:val="000073B8"/>
    <w:rsid w:val="000076BC"/>
    <w:rsid w:val="00007DAE"/>
    <w:rsid w:val="00010001"/>
    <w:rsid w:val="000103E9"/>
    <w:rsid w:val="000109D8"/>
    <w:rsid w:val="000112BB"/>
    <w:rsid w:val="000113BC"/>
    <w:rsid w:val="00011FA3"/>
    <w:rsid w:val="000125E7"/>
    <w:rsid w:val="0001308E"/>
    <w:rsid w:val="00013113"/>
    <w:rsid w:val="000137FD"/>
    <w:rsid w:val="00014110"/>
    <w:rsid w:val="00014DD1"/>
    <w:rsid w:val="00015E54"/>
    <w:rsid w:val="0001615D"/>
    <w:rsid w:val="00016AA6"/>
    <w:rsid w:val="00017B4B"/>
    <w:rsid w:val="00020040"/>
    <w:rsid w:val="00020A14"/>
    <w:rsid w:val="00020F06"/>
    <w:rsid w:val="00021002"/>
    <w:rsid w:val="00021F49"/>
    <w:rsid w:val="0002289A"/>
    <w:rsid w:val="000241E2"/>
    <w:rsid w:val="000244F9"/>
    <w:rsid w:val="0002475A"/>
    <w:rsid w:val="00024A20"/>
    <w:rsid w:val="00024A5E"/>
    <w:rsid w:val="00024C17"/>
    <w:rsid w:val="00025526"/>
    <w:rsid w:val="0002568A"/>
    <w:rsid w:val="00026FD4"/>
    <w:rsid w:val="00026FF9"/>
    <w:rsid w:val="00027D0E"/>
    <w:rsid w:val="00030062"/>
    <w:rsid w:val="0003008B"/>
    <w:rsid w:val="00030090"/>
    <w:rsid w:val="000301FE"/>
    <w:rsid w:val="0003038C"/>
    <w:rsid w:val="0003072B"/>
    <w:rsid w:val="00030880"/>
    <w:rsid w:val="0003163B"/>
    <w:rsid w:val="00031975"/>
    <w:rsid w:val="00031CC2"/>
    <w:rsid w:val="00031DE4"/>
    <w:rsid w:val="000320C2"/>
    <w:rsid w:val="00032FD4"/>
    <w:rsid w:val="000338FB"/>
    <w:rsid w:val="00034EBE"/>
    <w:rsid w:val="00035C33"/>
    <w:rsid w:val="00035DF9"/>
    <w:rsid w:val="00036014"/>
    <w:rsid w:val="000362D2"/>
    <w:rsid w:val="00036DF0"/>
    <w:rsid w:val="0003721D"/>
    <w:rsid w:val="00037274"/>
    <w:rsid w:val="000376B5"/>
    <w:rsid w:val="0004068D"/>
    <w:rsid w:val="00040DAF"/>
    <w:rsid w:val="0004175C"/>
    <w:rsid w:val="00041D8B"/>
    <w:rsid w:val="00042DA7"/>
    <w:rsid w:val="000433BC"/>
    <w:rsid w:val="000434F8"/>
    <w:rsid w:val="00043AD2"/>
    <w:rsid w:val="0004433E"/>
    <w:rsid w:val="0004436D"/>
    <w:rsid w:val="0004466F"/>
    <w:rsid w:val="000450BB"/>
    <w:rsid w:val="000454A3"/>
    <w:rsid w:val="000463C6"/>
    <w:rsid w:val="0004651C"/>
    <w:rsid w:val="000473D5"/>
    <w:rsid w:val="00047A0B"/>
    <w:rsid w:val="00047CCA"/>
    <w:rsid w:val="00051337"/>
    <w:rsid w:val="000527E1"/>
    <w:rsid w:val="00052E08"/>
    <w:rsid w:val="00053642"/>
    <w:rsid w:val="00054886"/>
    <w:rsid w:val="000550F8"/>
    <w:rsid w:val="000551F7"/>
    <w:rsid w:val="000554C5"/>
    <w:rsid w:val="0005655D"/>
    <w:rsid w:val="000566AC"/>
    <w:rsid w:val="00056B92"/>
    <w:rsid w:val="000601DF"/>
    <w:rsid w:val="00060953"/>
    <w:rsid w:val="0006095A"/>
    <w:rsid w:val="00060C53"/>
    <w:rsid w:val="0006115F"/>
    <w:rsid w:val="0006157C"/>
    <w:rsid w:val="000623FA"/>
    <w:rsid w:val="00062553"/>
    <w:rsid w:val="00063942"/>
    <w:rsid w:val="00063E4B"/>
    <w:rsid w:val="000643AB"/>
    <w:rsid w:val="00064464"/>
    <w:rsid w:val="000645B2"/>
    <w:rsid w:val="00064DB0"/>
    <w:rsid w:val="00064EF0"/>
    <w:rsid w:val="00064F1B"/>
    <w:rsid w:val="00065326"/>
    <w:rsid w:val="000654F0"/>
    <w:rsid w:val="000661F7"/>
    <w:rsid w:val="00066E16"/>
    <w:rsid w:val="00066E3F"/>
    <w:rsid w:val="000670AD"/>
    <w:rsid w:val="000676F7"/>
    <w:rsid w:val="00067A1F"/>
    <w:rsid w:val="000706A9"/>
    <w:rsid w:val="000712E4"/>
    <w:rsid w:val="0007227C"/>
    <w:rsid w:val="00072CC0"/>
    <w:rsid w:val="00072EE1"/>
    <w:rsid w:val="00073CE3"/>
    <w:rsid w:val="0007456D"/>
    <w:rsid w:val="0007458B"/>
    <w:rsid w:val="00074818"/>
    <w:rsid w:val="00074929"/>
    <w:rsid w:val="00074A5A"/>
    <w:rsid w:val="00074C0E"/>
    <w:rsid w:val="00074C77"/>
    <w:rsid w:val="000753E8"/>
    <w:rsid w:val="00075FCF"/>
    <w:rsid w:val="00076380"/>
    <w:rsid w:val="00076599"/>
    <w:rsid w:val="0007670F"/>
    <w:rsid w:val="00077114"/>
    <w:rsid w:val="00077DC4"/>
    <w:rsid w:val="00077E02"/>
    <w:rsid w:val="0008033D"/>
    <w:rsid w:val="0008047E"/>
    <w:rsid w:val="00080591"/>
    <w:rsid w:val="00080CDA"/>
    <w:rsid w:val="00080D4F"/>
    <w:rsid w:val="00080EB7"/>
    <w:rsid w:val="000811BF"/>
    <w:rsid w:val="000814DC"/>
    <w:rsid w:val="00081ACD"/>
    <w:rsid w:val="00081E59"/>
    <w:rsid w:val="000824A3"/>
    <w:rsid w:val="00082C0A"/>
    <w:rsid w:val="00083308"/>
    <w:rsid w:val="00083332"/>
    <w:rsid w:val="00083386"/>
    <w:rsid w:val="00083A5B"/>
    <w:rsid w:val="00084118"/>
    <w:rsid w:val="00084BBD"/>
    <w:rsid w:val="0008538B"/>
    <w:rsid w:val="000871BF"/>
    <w:rsid w:val="00090A42"/>
    <w:rsid w:val="00090B5E"/>
    <w:rsid w:val="00091650"/>
    <w:rsid w:val="000916F9"/>
    <w:rsid w:val="00091C84"/>
    <w:rsid w:val="00092126"/>
    <w:rsid w:val="00092C07"/>
    <w:rsid w:val="0009419E"/>
    <w:rsid w:val="00094AD6"/>
    <w:rsid w:val="000969A6"/>
    <w:rsid w:val="00096D1E"/>
    <w:rsid w:val="00096E57"/>
    <w:rsid w:val="00097508"/>
    <w:rsid w:val="00097687"/>
    <w:rsid w:val="000A03DD"/>
    <w:rsid w:val="000A0DF2"/>
    <w:rsid w:val="000A2B3F"/>
    <w:rsid w:val="000A40B2"/>
    <w:rsid w:val="000A48F3"/>
    <w:rsid w:val="000A4E5A"/>
    <w:rsid w:val="000A5E8A"/>
    <w:rsid w:val="000A5F7E"/>
    <w:rsid w:val="000A610E"/>
    <w:rsid w:val="000A64F6"/>
    <w:rsid w:val="000A672E"/>
    <w:rsid w:val="000A6B49"/>
    <w:rsid w:val="000A6BB2"/>
    <w:rsid w:val="000A74B8"/>
    <w:rsid w:val="000A77F7"/>
    <w:rsid w:val="000A7C58"/>
    <w:rsid w:val="000B0903"/>
    <w:rsid w:val="000B1CCB"/>
    <w:rsid w:val="000B2535"/>
    <w:rsid w:val="000B4169"/>
    <w:rsid w:val="000B4549"/>
    <w:rsid w:val="000B49BB"/>
    <w:rsid w:val="000B59CC"/>
    <w:rsid w:val="000B6510"/>
    <w:rsid w:val="000B6D8A"/>
    <w:rsid w:val="000B75CB"/>
    <w:rsid w:val="000C0D64"/>
    <w:rsid w:val="000C1154"/>
    <w:rsid w:val="000C18E9"/>
    <w:rsid w:val="000C21C5"/>
    <w:rsid w:val="000C2416"/>
    <w:rsid w:val="000C27BF"/>
    <w:rsid w:val="000C2A5D"/>
    <w:rsid w:val="000C3AF3"/>
    <w:rsid w:val="000C3D27"/>
    <w:rsid w:val="000C423E"/>
    <w:rsid w:val="000C45B7"/>
    <w:rsid w:val="000C4985"/>
    <w:rsid w:val="000C58FA"/>
    <w:rsid w:val="000C5ECE"/>
    <w:rsid w:val="000C6345"/>
    <w:rsid w:val="000C63EA"/>
    <w:rsid w:val="000C6C7D"/>
    <w:rsid w:val="000C7673"/>
    <w:rsid w:val="000C7EA8"/>
    <w:rsid w:val="000C7F07"/>
    <w:rsid w:val="000D092F"/>
    <w:rsid w:val="000D107F"/>
    <w:rsid w:val="000D1358"/>
    <w:rsid w:val="000D1419"/>
    <w:rsid w:val="000D14C2"/>
    <w:rsid w:val="000D1BF5"/>
    <w:rsid w:val="000D2313"/>
    <w:rsid w:val="000D26F4"/>
    <w:rsid w:val="000D346B"/>
    <w:rsid w:val="000D353C"/>
    <w:rsid w:val="000D3E65"/>
    <w:rsid w:val="000D552E"/>
    <w:rsid w:val="000D646D"/>
    <w:rsid w:val="000D64D6"/>
    <w:rsid w:val="000D64F9"/>
    <w:rsid w:val="000D6B14"/>
    <w:rsid w:val="000D72F0"/>
    <w:rsid w:val="000D7A32"/>
    <w:rsid w:val="000D7B03"/>
    <w:rsid w:val="000E04BA"/>
    <w:rsid w:val="000E0873"/>
    <w:rsid w:val="000E2A95"/>
    <w:rsid w:val="000E2D02"/>
    <w:rsid w:val="000E30A3"/>
    <w:rsid w:val="000E35D0"/>
    <w:rsid w:val="000E3B9E"/>
    <w:rsid w:val="000E3C3F"/>
    <w:rsid w:val="000E415C"/>
    <w:rsid w:val="000E43A9"/>
    <w:rsid w:val="000E43D3"/>
    <w:rsid w:val="000E46AB"/>
    <w:rsid w:val="000E4ACE"/>
    <w:rsid w:val="000E59ED"/>
    <w:rsid w:val="000E5CB5"/>
    <w:rsid w:val="000E601A"/>
    <w:rsid w:val="000E6585"/>
    <w:rsid w:val="000E7073"/>
    <w:rsid w:val="000E72DB"/>
    <w:rsid w:val="000F10CC"/>
    <w:rsid w:val="000F238E"/>
    <w:rsid w:val="000F2AB8"/>
    <w:rsid w:val="000F2C8C"/>
    <w:rsid w:val="000F35CB"/>
    <w:rsid w:val="000F450D"/>
    <w:rsid w:val="000F474E"/>
    <w:rsid w:val="000F4D3F"/>
    <w:rsid w:val="000F4E92"/>
    <w:rsid w:val="000F5442"/>
    <w:rsid w:val="000F688F"/>
    <w:rsid w:val="000F6EA5"/>
    <w:rsid w:val="000F6EB4"/>
    <w:rsid w:val="000F7A58"/>
    <w:rsid w:val="00100700"/>
    <w:rsid w:val="00100C99"/>
    <w:rsid w:val="00101092"/>
    <w:rsid w:val="00101369"/>
    <w:rsid w:val="001016A0"/>
    <w:rsid w:val="0010198C"/>
    <w:rsid w:val="00102084"/>
    <w:rsid w:val="00102773"/>
    <w:rsid w:val="00102BFD"/>
    <w:rsid w:val="00102DB0"/>
    <w:rsid w:val="00102E63"/>
    <w:rsid w:val="0010329D"/>
    <w:rsid w:val="001045FE"/>
    <w:rsid w:val="001048D5"/>
    <w:rsid w:val="00104A23"/>
    <w:rsid w:val="00104ADB"/>
    <w:rsid w:val="00104DC2"/>
    <w:rsid w:val="00104EDA"/>
    <w:rsid w:val="001055FF"/>
    <w:rsid w:val="0010577F"/>
    <w:rsid w:val="001057C4"/>
    <w:rsid w:val="00105A11"/>
    <w:rsid w:val="001060C7"/>
    <w:rsid w:val="001061D9"/>
    <w:rsid w:val="0010671F"/>
    <w:rsid w:val="00106937"/>
    <w:rsid w:val="00106A5C"/>
    <w:rsid w:val="00106B8E"/>
    <w:rsid w:val="00106BD9"/>
    <w:rsid w:val="00106F60"/>
    <w:rsid w:val="0010700A"/>
    <w:rsid w:val="00107440"/>
    <w:rsid w:val="001100B1"/>
    <w:rsid w:val="00110117"/>
    <w:rsid w:val="0011127E"/>
    <w:rsid w:val="00111C15"/>
    <w:rsid w:val="00113963"/>
    <w:rsid w:val="00113DA7"/>
    <w:rsid w:val="001147CB"/>
    <w:rsid w:val="00115A73"/>
    <w:rsid w:val="00115C7E"/>
    <w:rsid w:val="0011641D"/>
    <w:rsid w:val="00116890"/>
    <w:rsid w:val="00116BB8"/>
    <w:rsid w:val="001173B9"/>
    <w:rsid w:val="001175A7"/>
    <w:rsid w:val="00117E64"/>
    <w:rsid w:val="00120241"/>
    <w:rsid w:val="001207E6"/>
    <w:rsid w:val="00120812"/>
    <w:rsid w:val="001210A7"/>
    <w:rsid w:val="0012135F"/>
    <w:rsid w:val="0012169B"/>
    <w:rsid w:val="00121883"/>
    <w:rsid w:val="00121993"/>
    <w:rsid w:val="00121C91"/>
    <w:rsid w:val="00121D5E"/>
    <w:rsid w:val="00121F99"/>
    <w:rsid w:val="00122D0C"/>
    <w:rsid w:val="00122DE0"/>
    <w:rsid w:val="0012332B"/>
    <w:rsid w:val="001236F8"/>
    <w:rsid w:val="001243CC"/>
    <w:rsid w:val="001245C9"/>
    <w:rsid w:val="001245E8"/>
    <w:rsid w:val="0012506F"/>
    <w:rsid w:val="001267D0"/>
    <w:rsid w:val="00126A7A"/>
    <w:rsid w:val="00127FB4"/>
    <w:rsid w:val="00130405"/>
    <w:rsid w:val="00131630"/>
    <w:rsid w:val="001316B0"/>
    <w:rsid w:val="0013194F"/>
    <w:rsid w:val="001319FF"/>
    <w:rsid w:val="00131BD8"/>
    <w:rsid w:val="00131BFA"/>
    <w:rsid w:val="00131E12"/>
    <w:rsid w:val="0013225A"/>
    <w:rsid w:val="001325DB"/>
    <w:rsid w:val="001326EB"/>
    <w:rsid w:val="00132DD7"/>
    <w:rsid w:val="0013313F"/>
    <w:rsid w:val="0013340E"/>
    <w:rsid w:val="00133645"/>
    <w:rsid w:val="00133829"/>
    <w:rsid w:val="00133BD7"/>
    <w:rsid w:val="001346BE"/>
    <w:rsid w:val="0013513C"/>
    <w:rsid w:val="001351AE"/>
    <w:rsid w:val="00135A0D"/>
    <w:rsid w:val="00135BFC"/>
    <w:rsid w:val="00135F06"/>
    <w:rsid w:val="00136B2F"/>
    <w:rsid w:val="00136B70"/>
    <w:rsid w:val="00137955"/>
    <w:rsid w:val="00140452"/>
    <w:rsid w:val="001415CB"/>
    <w:rsid w:val="001415F9"/>
    <w:rsid w:val="001422D6"/>
    <w:rsid w:val="0014278C"/>
    <w:rsid w:val="00142BF2"/>
    <w:rsid w:val="00143B92"/>
    <w:rsid w:val="00144789"/>
    <w:rsid w:val="00144AF9"/>
    <w:rsid w:val="00145265"/>
    <w:rsid w:val="00145374"/>
    <w:rsid w:val="00145378"/>
    <w:rsid w:val="00145674"/>
    <w:rsid w:val="001456D3"/>
    <w:rsid w:val="0014571F"/>
    <w:rsid w:val="0014599E"/>
    <w:rsid w:val="00145DCA"/>
    <w:rsid w:val="00145EC4"/>
    <w:rsid w:val="00146002"/>
    <w:rsid w:val="0014655E"/>
    <w:rsid w:val="00146DA8"/>
    <w:rsid w:val="00147B37"/>
    <w:rsid w:val="00150642"/>
    <w:rsid w:val="00150752"/>
    <w:rsid w:val="0015136A"/>
    <w:rsid w:val="0015196A"/>
    <w:rsid w:val="00151AC0"/>
    <w:rsid w:val="00151DA3"/>
    <w:rsid w:val="00151F14"/>
    <w:rsid w:val="00152545"/>
    <w:rsid w:val="0015254B"/>
    <w:rsid w:val="0015255C"/>
    <w:rsid w:val="0015266B"/>
    <w:rsid w:val="00152B67"/>
    <w:rsid w:val="00152E49"/>
    <w:rsid w:val="00152F94"/>
    <w:rsid w:val="00153708"/>
    <w:rsid w:val="00153B59"/>
    <w:rsid w:val="0015447B"/>
    <w:rsid w:val="00154B5E"/>
    <w:rsid w:val="001550A6"/>
    <w:rsid w:val="00155987"/>
    <w:rsid w:val="00155D27"/>
    <w:rsid w:val="001561FB"/>
    <w:rsid w:val="00156EAD"/>
    <w:rsid w:val="001574BD"/>
    <w:rsid w:val="001604DA"/>
    <w:rsid w:val="001607D9"/>
    <w:rsid w:val="00160911"/>
    <w:rsid w:val="00160970"/>
    <w:rsid w:val="0016166D"/>
    <w:rsid w:val="001624DE"/>
    <w:rsid w:val="00163643"/>
    <w:rsid w:val="00163695"/>
    <w:rsid w:val="0016370B"/>
    <w:rsid w:val="00163813"/>
    <w:rsid w:val="00163F33"/>
    <w:rsid w:val="0016430E"/>
    <w:rsid w:val="00165A28"/>
    <w:rsid w:val="001660AA"/>
    <w:rsid w:val="00166A05"/>
    <w:rsid w:val="00166C6F"/>
    <w:rsid w:val="00166D39"/>
    <w:rsid w:val="00166E91"/>
    <w:rsid w:val="00167003"/>
    <w:rsid w:val="001672DD"/>
    <w:rsid w:val="00167982"/>
    <w:rsid w:val="00167D68"/>
    <w:rsid w:val="00167E94"/>
    <w:rsid w:val="001716D8"/>
    <w:rsid w:val="00173339"/>
    <w:rsid w:val="00173E05"/>
    <w:rsid w:val="00174287"/>
    <w:rsid w:val="001744FC"/>
    <w:rsid w:val="00174556"/>
    <w:rsid w:val="00174F94"/>
    <w:rsid w:val="00175141"/>
    <w:rsid w:val="00175F4F"/>
    <w:rsid w:val="00175F87"/>
    <w:rsid w:val="00176701"/>
    <w:rsid w:val="00176751"/>
    <w:rsid w:val="00176D4D"/>
    <w:rsid w:val="00176FA3"/>
    <w:rsid w:val="001775C1"/>
    <w:rsid w:val="001778CF"/>
    <w:rsid w:val="00177D34"/>
    <w:rsid w:val="00177DE0"/>
    <w:rsid w:val="00177FD7"/>
    <w:rsid w:val="00180241"/>
    <w:rsid w:val="00180401"/>
    <w:rsid w:val="001806C7"/>
    <w:rsid w:val="00180824"/>
    <w:rsid w:val="001809CA"/>
    <w:rsid w:val="00180E23"/>
    <w:rsid w:val="0018191F"/>
    <w:rsid w:val="00181BFC"/>
    <w:rsid w:val="00181D38"/>
    <w:rsid w:val="0018207D"/>
    <w:rsid w:val="00182A73"/>
    <w:rsid w:val="00182D24"/>
    <w:rsid w:val="00182E21"/>
    <w:rsid w:val="001831A5"/>
    <w:rsid w:val="001839B2"/>
    <w:rsid w:val="00184B12"/>
    <w:rsid w:val="001853AA"/>
    <w:rsid w:val="001858D6"/>
    <w:rsid w:val="00185E36"/>
    <w:rsid w:val="0018623B"/>
    <w:rsid w:val="00186CD4"/>
    <w:rsid w:val="0018752B"/>
    <w:rsid w:val="001877EF"/>
    <w:rsid w:val="001878A9"/>
    <w:rsid w:val="00187A8A"/>
    <w:rsid w:val="00187C94"/>
    <w:rsid w:val="00187E05"/>
    <w:rsid w:val="0019094C"/>
    <w:rsid w:val="00190B93"/>
    <w:rsid w:val="00190BA1"/>
    <w:rsid w:val="0019129B"/>
    <w:rsid w:val="0019218E"/>
    <w:rsid w:val="00192297"/>
    <w:rsid w:val="001925D0"/>
    <w:rsid w:val="0019298D"/>
    <w:rsid w:val="00192BDD"/>
    <w:rsid w:val="00193051"/>
    <w:rsid w:val="001933D3"/>
    <w:rsid w:val="00193D4F"/>
    <w:rsid w:val="00193E62"/>
    <w:rsid w:val="00194158"/>
    <w:rsid w:val="00194EA0"/>
    <w:rsid w:val="00195439"/>
    <w:rsid w:val="00195C1C"/>
    <w:rsid w:val="00195D03"/>
    <w:rsid w:val="00197918"/>
    <w:rsid w:val="001A0A36"/>
    <w:rsid w:val="001A1054"/>
    <w:rsid w:val="001A1656"/>
    <w:rsid w:val="001A280C"/>
    <w:rsid w:val="001A2A46"/>
    <w:rsid w:val="001A343A"/>
    <w:rsid w:val="001A3669"/>
    <w:rsid w:val="001A3877"/>
    <w:rsid w:val="001A4153"/>
    <w:rsid w:val="001A425B"/>
    <w:rsid w:val="001A42E1"/>
    <w:rsid w:val="001A4E49"/>
    <w:rsid w:val="001A4FC9"/>
    <w:rsid w:val="001A5DC0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0985"/>
    <w:rsid w:val="001B0CC5"/>
    <w:rsid w:val="001B1403"/>
    <w:rsid w:val="001B16F3"/>
    <w:rsid w:val="001B1E69"/>
    <w:rsid w:val="001B2132"/>
    <w:rsid w:val="001B2BC5"/>
    <w:rsid w:val="001B3044"/>
    <w:rsid w:val="001B31C5"/>
    <w:rsid w:val="001B38D0"/>
    <w:rsid w:val="001B402F"/>
    <w:rsid w:val="001B4E25"/>
    <w:rsid w:val="001B56FC"/>
    <w:rsid w:val="001B5882"/>
    <w:rsid w:val="001B613C"/>
    <w:rsid w:val="001B6207"/>
    <w:rsid w:val="001B6428"/>
    <w:rsid w:val="001B68B4"/>
    <w:rsid w:val="001B7130"/>
    <w:rsid w:val="001B7157"/>
    <w:rsid w:val="001B7297"/>
    <w:rsid w:val="001B74C1"/>
    <w:rsid w:val="001B75A4"/>
    <w:rsid w:val="001B7CF3"/>
    <w:rsid w:val="001C174D"/>
    <w:rsid w:val="001C180D"/>
    <w:rsid w:val="001C1966"/>
    <w:rsid w:val="001C1E96"/>
    <w:rsid w:val="001C1F1E"/>
    <w:rsid w:val="001C2328"/>
    <w:rsid w:val="001C25B2"/>
    <w:rsid w:val="001C32A1"/>
    <w:rsid w:val="001C4098"/>
    <w:rsid w:val="001C42C0"/>
    <w:rsid w:val="001C5797"/>
    <w:rsid w:val="001C5B06"/>
    <w:rsid w:val="001C623B"/>
    <w:rsid w:val="001C6E80"/>
    <w:rsid w:val="001C7DB5"/>
    <w:rsid w:val="001D0119"/>
    <w:rsid w:val="001D09E2"/>
    <w:rsid w:val="001D10D6"/>
    <w:rsid w:val="001D1568"/>
    <w:rsid w:val="001D23D5"/>
    <w:rsid w:val="001D29C2"/>
    <w:rsid w:val="001D3589"/>
    <w:rsid w:val="001D3877"/>
    <w:rsid w:val="001D3FAF"/>
    <w:rsid w:val="001D45F4"/>
    <w:rsid w:val="001D48AC"/>
    <w:rsid w:val="001D5E70"/>
    <w:rsid w:val="001D6CD2"/>
    <w:rsid w:val="001E01F2"/>
    <w:rsid w:val="001E0937"/>
    <w:rsid w:val="001E125E"/>
    <w:rsid w:val="001E184A"/>
    <w:rsid w:val="001E1C99"/>
    <w:rsid w:val="001E1EF5"/>
    <w:rsid w:val="001E24E9"/>
    <w:rsid w:val="001E29D0"/>
    <w:rsid w:val="001E2DFE"/>
    <w:rsid w:val="001E2E63"/>
    <w:rsid w:val="001E3B5C"/>
    <w:rsid w:val="001E3E35"/>
    <w:rsid w:val="001E4261"/>
    <w:rsid w:val="001E557C"/>
    <w:rsid w:val="001E5692"/>
    <w:rsid w:val="001E663D"/>
    <w:rsid w:val="001E7005"/>
    <w:rsid w:val="001E726B"/>
    <w:rsid w:val="001E7292"/>
    <w:rsid w:val="001E7BBA"/>
    <w:rsid w:val="001F0137"/>
    <w:rsid w:val="001F0417"/>
    <w:rsid w:val="001F07B1"/>
    <w:rsid w:val="001F0E0D"/>
    <w:rsid w:val="001F1534"/>
    <w:rsid w:val="001F1538"/>
    <w:rsid w:val="001F185D"/>
    <w:rsid w:val="001F1E20"/>
    <w:rsid w:val="001F2CD8"/>
    <w:rsid w:val="001F3368"/>
    <w:rsid w:val="001F4695"/>
    <w:rsid w:val="001F4D50"/>
    <w:rsid w:val="001F4F5F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BC3"/>
    <w:rsid w:val="00201E70"/>
    <w:rsid w:val="002024E1"/>
    <w:rsid w:val="00202820"/>
    <w:rsid w:val="002028BA"/>
    <w:rsid w:val="00202D0C"/>
    <w:rsid w:val="00203096"/>
    <w:rsid w:val="002050E6"/>
    <w:rsid w:val="00205159"/>
    <w:rsid w:val="00205211"/>
    <w:rsid w:val="00205410"/>
    <w:rsid w:val="0020570D"/>
    <w:rsid w:val="002067B9"/>
    <w:rsid w:val="00206FD7"/>
    <w:rsid w:val="00207209"/>
    <w:rsid w:val="0020794F"/>
    <w:rsid w:val="00207F67"/>
    <w:rsid w:val="0021053B"/>
    <w:rsid w:val="00210C27"/>
    <w:rsid w:val="0021121E"/>
    <w:rsid w:val="00211B62"/>
    <w:rsid w:val="002134A8"/>
    <w:rsid w:val="00213B36"/>
    <w:rsid w:val="002144ED"/>
    <w:rsid w:val="002148F5"/>
    <w:rsid w:val="00214B1D"/>
    <w:rsid w:val="00214B7C"/>
    <w:rsid w:val="00214E3B"/>
    <w:rsid w:val="00215534"/>
    <w:rsid w:val="00215964"/>
    <w:rsid w:val="00216A77"/>
    <w:rsid w:val="00217C99"/>
    <w:rsid w:val="00217E0D"/>
    <w:rsid w:val="00220157"/>
    <w:rsid w:val="002201EE"/>
    <w:rsid w:val="002205B3"/>
    <w:rsid w:val="00220D85"/>
    <w:rsid w:val="00221FB8"/>
    <w:rsid w:val="0022212A"/>
    <w:rsid w:val="002228FF"/>
    <w:rsid w:val="00222EA9"/>
    <w:rsid w:val="00223967"/>
    <w:rsid w:val="00223E1B"/>
    <w:rsid w:val="00224010"/>
    <w:rsid w:val="0022406D"/>
    <w:rsid w:val="002241ED"/>
    <w:rsid w:val="00224AD3"/>
    <w:rsid w:val="0022538C"/>
    <w:rsid w:val="002259CB"/>
    <w:rsid w:val="00225E26"/>
    <w:rsid w:val="00227421"/>
    <w:rsid w:val="00227C0A"/>
    <w:rsid w:val="00227E49"/>
    <w:rsid w:val="002306C7"/>
    <w:rsid w:val="0023171D"/>
    <w:rsid w:val="00231EC3"/>
    <w:rsid w:val="00231EE8"/>
    <w:rsid w:val="002332B1"/>
    <w:rsid w:val="00233D71"/>
    <w:rsid w:val="00233DF7"/>
    <w:rsid w:val="0023439B"/>
    <w:rsid w:val="002346C1"/>
    <w:rsid w:val="0023470E"/>
    <w:rsid w:val="00234AC3"/>
    <w:rsid w:val="00234BB3"/>
    <w:rsid w:val="002350EE"/>
    <w:rsid w:val="002350F3"/>
    <w:rsid w:val="00235C23"/>
    <w:rsid w:val="00235CBC"/>
    <w:rsid w:val="00235E26"/>
    <w:rsid w:val="00236D0D"/>
    <w:rsid w:val="00237D4B"/>
    <w:rsid w:val="0024037C"/>
    <w:rsid w:val="002404CF"/>
    <w:rsid w:val="002407E0"/>
    <w:rsid w:val="002408B1"/>
    <w:rsid w:val="00240901"/>
    <w:rsid w:val="00240CDE"/>
    <w:rsid w:val="00241191"/>
    <w:rsid w:val="00242288"/>
    <w:rsid w:val="00242ADC"/>
    <w:rsid w:val="00243259"/>
    <w:rsid w:val="00243E91"/>
    <w:rsid w:val="0024555F"/>
    <w:rsid w:val="00245680"/>
    <w:rsid w:val="00245F23"/>
    <w:rsid w:val="0025010A"/>
    <w:rsid w:val="0025078F"/>
    <w:rsid w:val="002508BD"/>
    <w:rsid w:val="00251452"/>
    <w:rsid w:val="00251970"/>
    <w:rsid w:val="00251DFD"/>
    <w:rsid w:val="00251FAA"/>
    <w:rsid w:val="002521E2"/>
    <w:rsid w:val="002526FE"/>
    <w:rsid w:val="0025308D"/>
    <w:rsid w:val="002531B0"/>
    <w:rsid w:val="00254062"/>
    <w:rsid w:val="00254095"/>
    <w:rsid w:val="00254124"/>
    <w:rsid w:val="002543FA"/>
    <w:rsid w:val="0025462E"/>
    <w:rsid w:val="00254A6C"/>
    <w:rsid w:val="00255029"/>
    <w:rsid w:val="002556BA"/>
    <w:rsid w:val="00257C38"/>
    <w:rsid w:val="00257DFA"/>
    <w:rsid w:val="00260740"/>
    <w:rsid w:val="0026086A"/>
    <w:rsid w:val="002609F1"/>
    <w:rsid w:val="00260CED"/>
    <w:rsid w:val="00261076"/>
    <w:rsid w:val="002613DD"/>
    <w:rsid w:val="0026151A"/>
    <w:rsid w:val="002626F6"/>
    <w:rsid w:val="00262AF4"/>
    <w:rsid w:val="00262E96"/>
    <w:rsid w:val="002630FA"/>
    <w:rsid w:val="002638A6"/>
    <w:rsid w:val="00263DA7"/>
    <w:rsid w:val="00264272"/>
    <w:rsid w:val="00264442"/>
    <w:rsid w:val="00265C8F"/>
    <w:rsid w:val="00266428"/>
    <w:rsid w:val="00266DBF"/>
    <w:rsid w:val="00267200"/>
    <w:rsid w:val="002676C5"/>
    <w:rsid w:val="00267DB2"/>
    <w:rsid w:val="00267E77"/>
    <w:rsid w:val="00267EB4"/>
    <w:rsid w:val="002705DD"/>
    <w:rsid w:val="00270A12"/>
    <w:rsid w:val="00271475"/>
    <w:rsid w:val="00271BB6"/>
    <w:rsid w:val="00271DF8"/>
    <w:rsid w:val="00272252"/>
    <w:rsid w:val="00272286"/>
    <w:rsid w:val="002722FB"/>
    <w:rsid w:val="002727DE"/>
    <w:rsid w:val="00272901"/>
    <w:rsid w:val="00272EE4"/>
    <w:rsid w:val="00274564"/>
    <w:rsid w:val="002751CE"/>
    <w:rsid w:val="00275391"/>
    <w:rsid w:val="00275401"/>
    <w:rsid w:val="00275611"/>
    <w:rsid w:val="00275DF9"/>
    <w:rsid w:val="0027600F"/>
    <w:rsid w:val="00276F4F"/>
    <w:rsid w:val="00277442"/>
    <w:rsid w:val="00277451"/>
    <w:rsid w:val="0028030A"/>
    <w:rsid w:val="0028047E"/>
    <w:rsid w:val="002805F0"/>
    <w:rsid w:val="00281411"/>
    <w:rsid w:val="00281960"/>
    <w:rsid w:val="00281BDB"/>
    <w:rsid w:val="00281E9E"/>
    <w:rsid w:val="0028287B"/>
    <w:rsid w:val="002829F7"/>
    <w:rsid w:val="00283469"/>
    <w:rsid w:val="00283E8E"/>
    <w:rsid w:val="00284464"/>
    <w:rsid w:val="002852AA"/>
    <w:rsid w:val="00285B11"/>
    <w:rsid w:val="00285D25"/>
    <w:rsid w:val="00285E99"/>
    <w:rsid w:val="00285FCB"/>
    <w:rsid w:val="002867C2"/>
    <w:rsid w:val="00286A32"/>
    <w:rsid w:val="00286B35"/>
    <w:rsid w:val="00286D54"/>
    <w:rsid w:val="002878FF"/>
    <w:rsid w:val="00287AD2"/>
    <w:rsid w:val="00290653"/>
    <w:rsid w:val="00291FD0"/>
    <w:rsid w:val="002926F6"/>
    <w:rsid w:val="002941C9"/>
    <w:rsid w:val="00295069"/>
    <w:rsid w:val="002963EE"/>
    <w:rsid w:val="00296E7D"/>
    <w:rsid w:val="00297303"/>
    <w:rsid w:val="002974E8"/>
    <w:rsid w:val="00297A91"/>
    <w:rsid w:val="00297D7C"/>
    <w:rsid w:val="002A01A4"/>
    <w:rsid w:val="002A1010"/>
    <w:rsid w:val="002A1E1C"/>
    <w:rsid w:val="002A23F6"/>
    <w:rsid w:val="002A26E1"/>
    <w:rsid w:val="002A27B9"/>
    <w:rsid w:val="002A2FFA"/>
    <w:rsid w:val="002A30F7"/>
    <w:rsid w:val="002A31B3"/>
    <w:rsid w:val="002A3404"/>
    <w:rsid w:val="002A44C2"/>
    <w:rsid w:val="002A46E9"/>
    <w:rsid w:val="002A484F"/>
    <w:rsid w:val="002A4979"/>
    <w:rsid w:val="002A4CB2"/>
    <w:rsid w:val="002A4DFB"/>
    <w:rsid w:val="002A5776"/>
    <w:rsid w:val="002A5D63"/>
    <w:rsid w:val="002A6F3B"/>
    <w:rsid w:val="002A75D3"/>
    <w:rsid w:val="002A7688"/>
    <w:rsid w:val="002A77BF"/>
    <w:rsid w:val="002A7A33"/>
    <w:rsid w:val="002B2656"/>
    <w:rsid w:val="002B30F0"/>
    <w:rsid w:val="002B3C08"/>
    <w:rsid w:val="002B42A6"/>
    <w:rsid w:val="002B42C2"/>
    <w:rsid w:val="002B4788"/>
    <w:rsid w:val="002B4918"/>
    <w:rsid w:val="002B51A7"/>
    <w:rsid w:val="002B59EE"/>
    <w:rsid w:val="002B6916"/>
    <w:rsid w:val="002B6DB8"/>
    <w:rsid w:val="002B7429"/>
    <w:rsid w:val="002C0540"/>
    <w:rsid w:val="002C075E"/>
    <w:rsid w:val="002C18C2"/>
    <w:rsid w:val="002C1E40"/>
    <w:rsid w:val="002C2099"/>
    <w:rsid w:val="002C22B8"/>
    <w:rsid w:val="002C2855"/>
    <w:rsid w:val="002C4595"/>
    <w:rsid w:val="002C4744"/>
    <w:rsid w:val="002C479E"/>
    <w:rsid w:val="002C5719"/>
    <w:rsid w:val="002C5778"/>
    <w:rsid w:val="002C578A"/>
    <w:rsid w:val="002C5DFD"/>
    <w:rsid w:val="002C68F0"/>
    <w:rsid w:val="002C7455"/>
    <w:rsid w:val="002D02FA"/>
    <w:rsid w:val="002D063B"/>
    <w:rsid w:val="002D079B"/>
    <w:rsid w:val="002D08E4"/>
    <w:rsid w:val="002D0996"/>
    <w:rsid w:val="002D0A3F"/>
    <w:rsid w:val="002D11F9"/>
    <w:rsid w:val="002D1A90"/>
    <w:rsid w:val="002D1C2C"/>
    <w:rsid w:val="002D2228"/>
    <w:rsid w:val="002D28F9"/>
    <w:rsid w:val="002D29D3"/>
    <w:rsid w:val="002D3590"/>
    <w:rsid w:val="002D3A2B"/>
    <w:rsid w:val="002D3C96"/>
    <w:rsid w:val="002D3DF4"/>
    <w:rsid w:val="002D3FB4"/>
    <w:rsid w:val="002D48B9"/>
    <w:rsid w:val="002D50D6"/>
    <w:rsid w:val="002D54D7"/>
    <w:rsid w:val="002D5A96"/>
    <w:rsid w:val="002D5B55"/>
    <w:rsid w:val="002D5ED5"/>
    <w:rsid w:val="002D6967"/>
    <w:rsid w:val="002D6F89"/>
    <w:rsid w:val="002D7338"/>
    <w:rsid w:val="002D73DD"/>
    <w:rsid w:val="002D7500"/>
    <w:rsid w:val="002D7637"/>
    <w:rsid w:val="002D7689"/>
    <w:rsid w:val="002D7745"/>
    <w:rsid w:val="002D783E"/>
    <w:rsid w:val="002D7881"/>
    <w:rsid w:val="002D7FD5"/>
    <w:rsid w:val="002E027E"/>
    <w:rsid w:val="002E0AB8"/>
    <w:rsid w:val="002E0B8C"/>
    <w:rsid w:val="002E1149"/>
    <w:rsid w:val="002E1381"/>
    <w:rsid w:val="002E1D73"/>
    <w:rsid w:val="002E1D82"/>
    <w:rsid w:val="002E2068"/>
    <w:rsid w:val="002E2340"/>
    <w:rsid w:val="002E2550"/>
    <w:rsid w:val="002E2D65"/>
    <w:rsid w:val="002E3427"/>
    <w:rsid w:val="002E4035"/>
    <w:rsid w:val="002E5520"/>
    <w:rsid w:val="002E59B1"/>
    <w:rsid w:val="002E6187"/>
    <w:rsid w:val="002E6ED0"/>
    <w:rsid w:val="002F0157"/>
    <w:rsid w:val="002F0FFF"/>
    <w:rsid w:val="002F2473"/>
    <w:rsid w:val="002F254C"/>
    <w:rsid w:val="002F284A"/>
    <w:rsid w:val="002F2B9A"/>
    <w:rsid w:val="002F37CC"/>
    <w:rsid w:val="002F3E5E"/>
    <w:rsid w:val="002F4767"/>
    <w:rsid w:val="002F4832"/>
    <w:rsid w:val="002F486B"/>
    <w:rsid w:val="002F4A42"/>
    <w:rsid w:val="002F5EBA"/>
    <w:rsid w:val="002F646E"/>
    <w:rsid w:val="002F71F5"/>
    <w:rsid w:val="002F7268"/>
    <w:rsid w:val="002F74DB"/>
    <w:rsid w:val="002F75DB"/>
    <w:rsid w:val="002F7A0A"/>
    <w:rsid w:val="002F7AC4"/>
    <w:rsid w:val="00300807"/>
    <w:rsid w:val="003008DD"/>
    <w:rsid w:val="00300C0F"/>
    <w:rsid w:val="00300CAE"/>
    <w:rsid w:val="00301201"/>
    <w:rsid w:val="00301214"/>
    <w:rsid w:val="00301463"/>
    <w:rsid w:val="0030150D"/>
    <w:rsid w:val="003018FE"/>
    <w:rsid w:val="00301A65"/>
    <w:rsid w:val="00302BA7"/>
    <w:rsid w:val="00302DE6"/>
    <w:rsid w:val="00302E63"/>
    <w:rsid w:val="00302ED6"/>
    <w:rsid w:val="003032BC"/>
    <w:rsid w:val="00303431"/>
    <w:rsid w:val="0030379E"/>
    <w:rsid w:val="0030461B"/>
    <w:rsid w:val="003047E6"/>
    <w:rsid w:val="00304B69"/>
    <w:rsid w:val="00305552"/>
    <w:rsid w:val="00305FB9"/>
    <w:rsid w:val="003064FF"/>
    <w:rsid w:val="0030713C"/>
    <w:rsid w:val="003075B3"/>
    <w:rsid w:val="00310573"/>
    <w:rsid w:val="00310833"/>
    <w:rsid w:val="0031092A"/>
    <w:rsid w:val="00310BCD"/>
    <w:rsid w:val="003119D1"/>
    <w:rsid w:val="00311EDD"/>
    <w:rsid w:val="003124C2"/>
    <w:rsid w:val="00312A49"/>
    <w:rsid w:val="00312C04"/>
    <w:rsid w:val="00313048"/>
    <w:rsid w:val="00313049"/>
    <w:rsid w:val="00313051"/>
    <w:rsid w:val="003131EA"/>
    <w:rsid w:val="00314538"/>
    <w:rsid w:val="00314546"/>
    <w:rsid w:val="003147C8"/>
    <w:rsid w:val="0031599A"/>
    <w:rsid w:val="00316606"/>
    <w:rsid w:val="00316DE6"/>
    <w:rsid w:val="00316EAE"/>
    <w:rsid w:val="00316EF7"/>
    <w:rsid w:val="00317798"/>
    <w:rsid w:val="00320291"/>
    <w:rsid w:val="003205CD"/>
    <w:rsid w:val="00320618"/>
    <w:rsid w:val="00320DF9"/>
    <w:rsid w:val="00321491"/>
    <w:rsid w:val="003215D1"/>
    <w:rsid w:val="003218E8"/>
    <w:rsid w:val="00321C7E"/>
    <w:rsid w:val="00321E4F"/>
    <w:rsid w:val="003228EB"/>
    <w:rsid w:val="003236AA"/>
    <w:rsid w:val="00323BC0"/>
    <w:rsid w:val="0032431F"/>
    <w:rsid w:val="0032469C"/>
    <w:rsid w:val="00325201"/>
    <w:rsid w:val="0032525B"/>
    <w:rsid w:val="003256AE"/>
    <w:rsid w:val="003259D8"/>
    <w:rsid w:val="00325FFC"/>
    <w:rsid w:val="003261CA"/>
    <w:rsid w:val="00326209"/>
    <w:rsid w:val="0032764E"/>
    <w:rsid w:val="00327873"/>
    <w:rsid w:val="00327E1F"/>
    <w:rsid w:val="00327E69"/>
    <w:rsid w:val="003304E0"/>
    <w:rsid w:val="0033054C"/>
    <w:rsid w:val="00330F31"/>
    <w:rsid w:val="003311FF"/>
    <w:rsid w:val="003319FD"/>
    <w:rsid w:val="00332ABB"/>
    <w:rsid w:val="003330CB"/>
    <w:rsid w:val="003335A9"/>
    <w:rsid w:val="00333F25"/>
    <w:rsid w:val="003341E4"/>
    <w:rsid w:val="00334279"/>
    <w:rsid w:val="00334706"/>
    <w:rsid w:val="00335690"/>
    <w:rsid w:val="003357A6"/>
    <w:rsid w:val="003369B1"/>
    <w:rsid w:val="00336C4B"/>
    <w:rsid w:val="00337EDF"/>
    <w:rsid w:val="00341444"/>
    <w:rsid w:val="003417D4"/>
    <w:rsid w:val="0034221A"/>
    <w:rsid w:val="00343B43"/>
    <w:rsid w:val="00343C10"/>
    <w:rsid w:val="00344171"/>
    <w:rsid w:val="003441E9"/>
    <w:rsid w:val="003443AA"/>
    <w:rsid w:val="0034575F"/>
    <w:rsid w:val="00345BBF"/>
    <w:rsid w:val="00345CB4"/>
    <w:rsid w:val="003465BF"/>
    <w:rsid w:val="003465E1"/>
    <w:rsid w:val="0034699B"/>
    <w:rsid w:val="00346CE6"/>
    <w:rsid w:val="00346D68"/>
    <w:rsid w:val="00346E8A"/>
    <w:rsid w:val="00347251"/>
    <w:rsid w:val="00347440"/>
    <w:rsid w:val="00347873"/>
    <w:rsid w:val="00347AA9"/>
    <w:rsid w:val="00347F75"/>
    <w:rsid w:val="00350297"/>
    <w:rsid w:val="003502ED"/>
    <w:rsid w:val="003503E6"/>
    <w:rsid w:val="003504BA"/>
    <w:rsid w:val="003505D0"/>
    <w:rsid w:val="00350CD1"/>
    <w:rsid w:val="0035149A"/>
    <w:rsid w:val="00353D44"/>
    <w:rsid w:val="00353FB0"/>
    <w:rsid w:val="00354400"/>
    <w:rsid w:val="0035582E"/>
    <w:rsid w:val="00355AA4"/>
    <w:rsid w:val="00355F05"/>
    <w:rsid w:val="0035638C"/>
    <w:rsid w:val="003563C7"/>
    <w:rsid w:val="0035682A"/>
    <w:rsid w:val="00356A47"/>
    <w:rsid w:val="00357174"/>
    <w:rsid w:val="003574C1"/>
    <w:rsid w:val="0036057F"/>
    <w:rsid w:val="003605D3"/>
    <w:rsid w:val="00360922"/>
    <w:rsid w:val="00360D26"/>
    <w:rsid w:val="00360DB6"/>
    <w:rsid w:val="00361FC1"/>
    <w:rsid w:val="0036274F"/>
    <w:rsid w:val="00362849"/>
    <w:rsid w:val="00363325"/>
    <w:rsid w:val="003635CA"/>
    <w:rsid w:val="003652C0"/>
    <w:rsid w:val="003654DA"/>
    <w:rsid w:val="003662A4"/>
    <w:rsid w:val="0036663F"/>
    <w:rsid w:val="00367A66"/>
    <w:rsid w:val="0037004A"/>
    <w:rsid w:val="00370FA3"/>
    <w:rsid w:val="003714D3"/>
    <w:rsid w:val="00371863"/>
    <w:rsid w:val="00371B0C"/>
    <w:rsid w:val="00371BA5"/>
    <w:rsid w:val="00371EA2"/>
    <w:rsid w:val="00372B46"/>
    <w:rsid w:val="00372C06"/>
    <w:rsid w:val="00372E22"/>
    <w:rsid w:val="00373481"/>
    <w:rsid w:val="00373C8D"/>
    <w:rsid w:val="00374903"/>
    <w:rsid w:val="00376AD9"/>
    <w:rsid w:val="00377E1D"/>
    <w:rsid w:val="0038024E"/>
    <w:rsid w:val="003804E5"/>
    <w:rsid w:val="00380B57"/>
    <w:rsid w:val="00381ABD"/>
    <w:rsid w:val="00381BCA"/>
    <w:rsid w:val="00382B8B"/>
    <w:rsid w:val="00382CBB"/>
    <w:rsid w:val="00382ED6"/>
    <w:rsid w:val="00383075"/>
    <w:rsid w:val="0038358C"/>
    <w:rsid w:val="003837C1"/>
    <w:rsid w:val="00383AA1"/>
    <w:rsid w:val="00384D20"/>
    <w:rsid w:val="003857EB"/>
    <w:rsid w:val="00385E2C"/>
    <w:rsid w:val="00386073"/>
    <w:rsid w:val="003868A3"/>
    <w:rsid w:val="00387B23"/>
    <w:rsid w:val="00390166"/>
    <w:rsid w:val="003904D0"/>
    <w:rsid w:val="00390982"/>
    <w:rsid w:val="00390E60"/>
    <w:rsid w:val="00391B21"/>
    <w:rsid w:val="0039304B"/>
    <w:rsid w:val="003933C4"/>
    <w:rsid w:val="003937E5"/>
    <w:rsid w:val="003939D3"/>
    <w:rsid w:val="00394226"/>
    <w:rsid w:val="0039424E"/>
    <w:rsid w:val="003949A4"/>
    <w:rsid w:val="0039511C"/>
    <w:rsid w:val="00395B56"/>
    <w:rsid w:val="003962E8"/>
    <w:rsid w:val="0039674D"/>
    <w:rsid w:val="0039675F"/>
    <w:rsid w:val="003979AC"/>
    <w:rsid w:val="003A1304"/>
    <w:rsid w:val="003A1DAF"/>
    <w:rsid w:val="003A202A"/>
    <w:rsid w:val="003A20A2"/>
    <w:rsid w:val="003A2D89"/>
    <w:rsid w:val="003A2EFB"/>
    <w:rsid w:val="003A2F7D"/>
    <w:rsid w:val="003A321A"/>
    <w:rsid w:val="003A3477"/>
    <w:rsid w:val="003A3E73"/>
    <w:rsid w:val="003A44FC"/>
    <w:rsid w:val="003A4DFD"/>
    <w:rsid w:val="003A5239"/>
    <w:rsid w:val="003A55F6"/>
    <w:rsid w:val="003A5E48"/>
    <w:rsid w:val="003A645B"/>
    <w:rsid w:val="003A68EB"/>
    <w:rsid w:val="003A6A4A"/>
    <w:rsid w:val="003A71D0"/>
    <w:rsid w:val="003A76B0"/>
    <w:rsid w:val="003B0341"/>
    <w:rsid w:val="003B04DF"/>
    <w:rsid w:val="003B0797"/>
    <w:rsid w:val="003B08E5"/>
    <w:rsid w:val="003B0D64"/>
    <w:rsid w:val="003B1329"/>
    <w:rsid w:val="003B253C"/>
    <w:rsid w:val="003B2749"/>
    <w:rsid w:val="003B2E41"/>
    <w:rsid w:val="003B37C9"/>
    <w:rsid w:val="003B3C79"/>
    <w:rsid w:val="003B3F8D"/>
    <w:rsid w:val="003B3FDD"/>
    <w:rsid w:val="003B40D4"/>
    <w:rsid w:val="003B6343"/>
    <w:rsid w:val="003B6AA8"/>
    <w:rsid w:val="003B6ADD"/>
    <w:rsid w:val="003B703A"/>
    <w:rsid w:val="003B76EE"/>
    <w:rsid w:val="003B7E16"/>
    <w:rsid w:val="003C061A"/>
    <w:rsid w:val="003C0B6F"/>
    <w:rsid w:val="003C1B00"/>
    <w:rsid w:val="003C1B33"/>
    <w:rsid w:val="003C2462"/>
    <w:rsid w:val="003C2A0A"/>
    <w:rsid w:val="003C33E0"/>
    <w:rsid w:val="003C3C8B"/>
    <w:rsid w:val="003C3D0A"/>
    <w:rsid w:val="003C3F94"/>
    <w:rsid w:val="003C450B"/>
    <w:rsid w:val="003C465C"/>
    <w:rsid w:val="003C46A3"/>
    <w:rsid w:val="003C4F84"/>
    <w:rsid w:val="003C54AC"/>
    <w:rsid w:val="003C5C8C"/>
    <w:rsid w:val="003C66A9"/>
    <w:rsid w:val="003C6E27"/>
    <w:rsid w:val="003C79E6"/>
    <w:rsid w:val="003C7B66"/>
    <w:rsid w:val="003D0470"/>
    <w:rsid w:val="003D060E"/>
    <w:rsid w:val="003D0A35"/>
    <w:rsid w:val="003D1600"/>
    <w:rsid w:val="003D1C99"/>
    <w:rsid w:val="003D1F47"/>
    <w:rsid w:val="003D31A2"/>
    <w:rsid w:val="003D39F4"/>
    <w:rsid w:val="003D3DF9"/>
    <w:rsid w:val="003D40EA"/>
    <w:rsid w:val="003D45C4"/>
    <w:rsid w:val="003D47DE"/>
    <w:rsid w:val="003D53A7"/>
    <w:rsid w:val="003D59C0"/>
    <w:rsid w:val="003D670E"/>
    <w:rsid w:val="003D6BB6"/>
    <w:rsid w:val="003D7F40"/>
    <w:rsid w:val="003E0280"/>
    <w:rsid w:val="003E08A6"/>
    <w:rsid w:val="003E1507"/>
    <w:rsid w:val="003E26DE"/>
    <w:rsid w:val="003E2CE2"/>
    <w:rsid w:val="003E2D54"/>
    <w:rsid w:val="003E3545"/>
    <w:rsid w:val="003E37D7"/>
    <w:rsid w:val="003E3D9B"/>
    <w:rsid w:val="003E43EB"/>
    <w:rsid w:val="003E4EF2"/>
    <w:rsid w:val="003E63FF"/>
    <w:rsid w:val="003E6BC8"/>
    <w:rsid w:val="003E6CEE"/>
    <w:rsid w:val="003E6F4E"/>
    <w:rsid w:val="003E7B0A"/>
    <w:rsid w:val="003F06F0"/>
    <w:rsid w:val="003F1421"/>
    <w:rsid w:val="003F2EC9"/>
    <w:rsid w:val="003F347B"/>
    <w:rsid w:val="003F3574"/>
    <w:rsid w:val="003F3CB9"/>
    <w:rsid w:val="003F4524"/>
    <w:rsid w:val="003F61FA"/>
    <w:rsid w:val="003F6932"/>
    <w:rsid w:val="003F6B26"/>
    <w:rsid w:val="0040067B"/>
    <w:rsid w:val="004010CE"/>
    <w:rsid w:val="00401479"/>
    <w:rsid w:val="00401873"/>
    <w:rsid w:val="004019D3"/>
    <w:rsid w:val="00401B74"/>
    <w:rsid w:val="004027A9"/>
    <w:rsid w:val="00403903"/>
    <w:rsid w:val="00403D0B"/>
    <w:rsid w:val="0040416E"/>
    <w:rsid w:val="00405A9E"/>
    <w:rsid w:val="00405BE6"/>
    <w:rsid w:val="0040662C"/>
    <w:rsid w:val="0040784D"/>
    <w:rsid w:val="00407A59"/>
    <w:rsid w:val="00407C39"/>
    <w:rsid w:val="00407C69"/>
    <w:rsid w:val="00407D93"/>
    <w:rsid w:val="00410113"/>
    <w:rsid w:val="00410560"/>
    <w:rsid w:val="00410664"/>
    <w:rsid w:val="00410A98"/>
    <w:rsid w:val="00411994"/>
    <w:rsid w:val="00412AC1"/>
    <w:rsid w:val="00412FE2"/>
    <w:rsid w:val="00413102"/>
    <w:rsid w:val="004131A3"/>
    <w:rsid w:val="00413398"/>
    <w:rsid w:val="00413F12"/>
    <w:rsid w:val="00414B7C"/>
    <w:rsid w:val="00415734"/>
    <w:rsid w:val="00415941"/>
    <w:rsid w:val="004163C2"/>
    <w:rsid w:val="0041682D"/>
    <w:rsid w:val="00420031"/>
    <w:rsid w:val="0042023F"/>
    <w:rsid w:val="00420FEA"/>
    <w:rsid w:val="0042170B"/>
    <w:rsid w:val="00421D8D"/>
    <w:rsid w:val="00422AF1"/>
    <w:rsid w:val="00423BDC"/>
    <w:rsid w:val="00423F47"/>
    <w:rsid w:val="00425BA8"/>
    <w:rsid w:val="00425DA0"/>
    <w:rsid w:val="00425FBE"/>
    <w:rsid w:val="004265F0"/>
    <w:rsid w:val="004267AB"/>
    <w:rsid w:val="004267D0"/>
    <w:rsid w:val="00427B34"/>
    <w:rsid w:val="0043061C"/>
    <w:rsid w:val="00430AC4"/>
    <w:rsid w:val="00430D13"/>
    <w:rsid w:val="00431FF9"/>
    <w:rsid w:val="004323F6"/>
    <w:rsid w:val="0043269A"/>
    <w:rsid w:val="004327B9"/>
    <w:rsid w:val="00432BCC"/>
    <w:rsid w:val="004338BA"/>
    <w:rsid w:val="00434123"/>
    <w:rsid w:val="0043442D"/>
    <w:rsid w:val="00434E1B"/>
    <w:rsid w:val="004352E3"/>
    <w:rsid w:val="00435744"/>
    <w:rsid w:val="00435B5B"/>
    <w:rsid w:val="00435B8F"/>
    <w:rsid w:val="004360F8"/>
    <w:rsid w:val="004361B6"/>
    <w:rsid w:val="004363AD"/>
    <w:rsid w:val="004368E1"/>
    <w:rsid w:val="00437B21"/>
    <w:rsid w:val="004407BA"/>
    <w:rsid w:val="00440EAF"/>
    <w:rsid w:val="00441353"/>
    <w:rsid w:val="00441473"/>
    <w:rsid w:val="00441804"/>
    <w:rsid w:val="004426B3"/>
    <w:rsid w:val="00442BDD"/>
    <w:rsid w:val="004430F3"/>
    <w:rsid w:val="004433AC"/>
    <w:rsid w:val="00443595"/>
    <w:rsid w:val="00443883"/>
    <w:rsid w:val="00444C96"/>
    <w:rsid w:val="00444DCD"/>
    <w:rsid w:val="00446313"/>
    <w:rsid w:val="004467E5"/>
    <w:rsid w:val="00446EC1"/>
    <w:rsid w:val="0044717C"/>
    <w:rsid w:val="004471DC"/>
    <w:rsid w:val="004505F5"/>
    <w:rsid w:val="00450661"/>
    <w:rsid w:val="0045157E"/>
    <w:rsid w:val="00451D44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193"/>
    <w:rsid w:val="00456AE7"/>
    <w:rsid w:val="00456E55"/>
    <w:rsid w:val="00457043"/>
    <w:rsid w:val="00457B39"/>
    <w:rsid w:val="00460B68"/>
    <w:rsid w:val="00460E7B"/>
    <w:rsid w:val="00460F2D"/>
    <w:rsid w:val="0046155B"/>
    <w:rsid w:val="0046156F"/>
    <w:rsid w:val="00461D32"/>
    <w:rsid w:val="00461F95"/>
    <w:rsid w:val="00462A69"/>
    <w:rsid w:val="004632F4"/>
    <w:rsid w:val="004643B8"/>
    <w:rsid w:val="00464F74"/>
    <w:rsid w:val="004656EE"/>
    <w:rsid w:val="004657B1"/>
    <w:rsid w:val="00466301"/>
    <w:rsid w:val="004664E3"/>
    <w:rsid w:val="00466B6A"/>
    <w:rsid w:val="00466F54"/>
    <w:rsid w:val="00467358"/>
    <w:rsid w:val="00467493"/>
    <w:rsid w:val="0046787F"/>
    <w:rsid w:val="00467894"/>
    <w:rsid w:val="00467925"/>
    <w:rsid w:val="004679D0"/>
    <w:rsid w:val="00467D9A"/>
    <w:rsid w:val="00467E6B"/>
    <w:rsid w:val="00470052"/>
    <w:rsid w:val="004705A7"/>
    <w:rsid w:val="004713A3"/>
    <w:rsid w:val="00471DA2"/>
    <w:rsid w:val="004726D2"/>
    <w:rsid w:val="00472F3E"/>
    <w:rsid w:val="00473F52"/>
    <w:rsid w:val="00474367"/>
    <w:rsid w:val="0047468E"/>
    <w:rsid w:val="00474CE3"/>
    <w:rsid w:val="00474FDA"/>
    <w:rsid w:val="0047501C"/>
    <w:rsid w:val="00475198"/>
    <w:rsid w:val="00475489"/>
    <w:rsid w:val="00475A9D"/>
    <w:rsid w:val="00476826"/>
    <w:rsid w:val="00476D78"/>
    <w:rsid w:val="0047736C"/>
    <w:rsid w:val="004803E7"/>
    <w:rsid w:val="004805C2"/>
    <w:rsid w:val="0048092E"/>
    <w:rsid w:val="00480F19"/>
    <w:rsid w:val="00480F24"/>
    <w:rsid w:val="00481492"/>
    <w:rsid w:val="004814A9"/>
    <w:rsid w:val="004818D5"/>
    <w:rsid w:val="00482C2E"/>
    <w:rsid w:val="00482D3F"/>
    <w:rsid w:val="0048343D"/>
    <w:rsid w:val="00483A33"/>
    <w:rsid w:val="00483DE0"/>
    <w:rsid w:val="0048572B"/>
    <w:rsid w:val="004857BB"/>
    <w:rsid w:val="00485A89"/>
    <w:rsid w:val="0048626E"/>
    <w:rsid w:val="0048690A"/>
    <w:rsid w:val="00486A4A"/>
    <w:rsid w:val="00486BF4"/>
    <w:rsid w:val="00486EA1"/>
    <w:rsid w:val="00487EC4"/>
    <w:rsid w:val="00490462"/>
    <w:rsid w:val="004908A1"/>
    <w:rsid w:val="004908BA"/>
    <w:rsid w:val="00490D4F"/>
    <w:rsid w:val="00491292"/>
    <w:rsid w:val="004915CC"/>
    <w:rsid w:val="004917EE"/>
    <w:rsid w:val="00491BBC"/>
    <w:rsid w:val="0049232C"/>
    <w:rsid w:val="00493578"/>
    <w:rsid w:val="00493DAE"/>
    <w:rsid w:val="004945EC"/>
    <w:rsid w:val="00494CAF"/>
    <w:rsid w:val="00495061"/>
    <w:rsid w:val="00496949"/>
    <w:rsid w:val="00496F04"/>
    <w:rsid w:val="00496F9D"/>
    <w:rsid w:val="004972B5"/>
    <w:rsid w:val="004975F7"/>
    <w:rsid w:val="00497CC4"/>
    <w:rsid w:val="004A03ED"/>
    <w:rsid w:val="004A0448"/>
    <w:rsid w:val="004A0869"/>
    <w:rsid w:val="004A0BC3"/>
    <w:rsid w:val="004A14DD"/>
    <w:rsid w:val="004A1D04"/>
    <w:rsid w:val="004A251B"/>
    <w:rsid w:val="004A29B4"/>
    <w:rsid w:val="004A318C"/>
    <w:rsid w:val="004A3201"/>
    <w:rsid w:val="004A488D"/>
    <w:rsid w:val="004A49F7"/>
    <w:rsid w:val="004A51C5"/>
    <w:rsid w:val="004A5E18"/>
    <w:rsid w:val="004A61A9"/>
    <w:rsid w:val="004A6823"/>
    <w:rsid w:val="004B0457"/>
    <w:rsid w:val="004B0877"/>
    <w:rsid w:val="004B0AF2"/>
    <w:rsid w:val="004B0DCF"/>
    <w:rsid w:val="004B0F11"/>
    <w:rsid w:val="004B1549"/>
    <w:rsid w:val="004B1AD9"/>
    <w:rsid w:val="004B227E"/>
    <w:rsid w:val="004B22D9"/>
    <w:rsid w:val="004B2AF8"/>
    <w:rsid w:val="004B2BA4"/>
    <w:rsid w:val="004B2EEB"/>
    <w:rsid w:val="004B3179"/>
    <w:rsid w:val="004B35C2"/>
    <w:rsid w:val="004B36FD"/>
    <w:rsid w:val="004B3C56"/>
    <w:rsid w:val="004B3C85"/>
    <w:rsid w:val="004B3F97"/>
    <w:rsid w:val="004B40D4"/>
    <w:rsid w:val="004B49CA"/>
    <w:rsid w:val="004B53DE"/>
    <w:rsid w:val="004B544E"/>
    <w:rsid w:val="004B72D9"/>
    <w:rsid w:val="004B75F2"/>
    <w:rsid w:val="004B78E9"/>
    <w:rsid w:val="004B79AA"/>
    <w:rsid w:val="004C080E"/>
    <w:rsid w:val="004C0A38"/>
    <w:rsid w:val="004C1BA7"/>
    <w:rsid w:val="004C1BE5"/>
    <w:rsid w:val="004C1F23"/>
    <w:rsid w:val="004C2195"/>
    <w:rsid w:val="004C2221"/>
    <w:rsid w:val="004C236F"/>
    <w:rsid w:val="004C272C"/>
    <w:rsid w:val="004C2EE1"/>
    <w:rsid w:val="004C3308"/>
    <w:rsid w:val="004C48E9"/>
    <w:rsid w:val="004C4F49"/>
    <w:rsid w:val="004C57CB"/>
    <w:rsid w:val="004C592D"/>
    <w:rsid w:val="004C5DD4"/>
    <w:rsid w:val="004C6280"/>
    <w:rsid w:val="004C6751"/>
    <w:rsid w:val="004C690E"/>
    <w:rsid w:val="004C6D59"/>
    <w:rsid w:val="004C7930"/>
    <w:rsid w:val="004C7A63"/>
    <w:rsid w:val="004C7C56"/>
    <w:rsid w:val="004D022A"/>
    <w:rsid w:val="004D07F3"/>
    <w:rsid w:val="004D0994"/>
    <w:rsid w:val="004D12AF"/>
    <w:rsid w:val="004D1371"/>
    <w:rsid w:val="004D17E6"/>
    <w:rsid w:val="004D306D"/>
    <w:rsid w:val="004D4A6B"/>
    <w:rsid w:val="004D596B"/>
    <w:rsid w:val="004D6E87"/>
    <w:rsid w:val="004D7A04"/>
    <w:rsid w:val="004D7C77"/>
    <w:rsid w:val="004E027D"/>
    <w:rsid w:val="004E134E"/>
    <w:rsid w:val="004E193F"/>
    <w:rsid w:val="004E1E59"/>
    <w:rsid w:val="004E21D8"/>
    <w:rsid w:val="004E299D"/>
    <w:rsid w:val="004E2ACD"/>
    <w:rsid w:val="004E356C"/>
    <w:rsid w:val="004E37DD"/>
    <w:rsid w:val="004E3CB8"/>
    <w:rsid w:val="004E463F"/>
    <w:rsid w:val="004E4E5A"/>
    <w:rsid w:val="004E51FB"/>
    <w:rsid w:val="004E54E1"/>
    <w:rsid w:val="004E5D0F"/>
    <w:rsid w:val="004E65EF"/>
    <w:rsid w:val="004E6EEF"/>
    <w:rsid w:val="004E6EFD"/>
    <w:rsid w:val="004E7066"/>
    <w:rsid w:val="004E70D2"/>
    <w:rsid w:val="004E7421"/>
    <w:rsid w:val="004E7926"/>
    <w:rsid w:val="004E7FCA"/>
    <w:rsid w:val="004F1472"/>
    <w:rsid w:val="004F14F9"/>
    <w:rsid w:val="004F1C5D"/>
    <w:rsid w:val="004F1D4D"/>
    <w:rsid w:val="004F1FD4"/>
    <w:rsid w:val="004F2020"/>
    <w:rsid w:val="004F28FB"/>
    <w:rsid w:val="004F2A24"/>
    <w:rsid w:val="004F32D2"/>
    <w:rsid w:val="004F396C"/>
    <w:rsid w:val="004F54C1"/>
    <w:rsid w:val="004F5CC3"/>
    <w:rsid w:val="004F5F2A"/>
    <w:rsid w:val="004F648F"/>
    <w:rsid w:val="004F726A"/>
    <w:rsid w:val="00500D13"/>
    <w:rsid w:val="0050227E"/>
    <w:rsid w:val="0050290B"/>
    <w:rsid w:val="00502C23"/>
    <w:rsid w:val="00502F1B"/>
    <w:rsid w:val="005031F3"/>
    <w:rsid w:val="005034FB"/>
    <w:rsid w:val="00503614"/>
    <w:rsid w:val="00503633"/>
    <w:rsid w:val="00503A54"/>
    <w:rsid w:val="00503F45"/>
    <w:rsid w:val="005044F5"/>
    <w:rsid w:val="005054E2"/>
    <w:rsid w:val="005055EC"/>
    <w:rsid w:val="00506176"/>
    <w:rsid w:val="00506A66"/>
    <w:rsid w:val="00506C85"/>
    <w:rsid w:val="00506D9B"/>
    <w:rsid w:val="005072D0"/>
    <w:rsid w:val="005074D3"/>
    <w:rsid w:val="005079AA"/>
    <w:rsid w:val="005101A4"/>
    <w:rsid w:val="0051084C"/>
    <w:rsid w:val="005111B8"/>
    <w:rsid w:val="005112AB"/>
    <w:rsid w:val="0051259B"/>
    <w:rsid w:val="0051267C"/>
    <w:rsid w:val="005127E3"/>
    <w:rsid w:val="0051295F"/>
    <w:rsid w:val="00512EA2"/>
    <w:rsid w:val="00513054"/>
    <w:rsid w:val="00513E2A"/>
    <w:rsid w:val="005140F9"/>
    <w:rsid w:val="005143C4"/>
    <w:rsid w:val="005144E7"/>
    <w:rsid w:val="005155C9"/>
    <w:rsid w:val="00515642"/>
    <w:rsid w:val="00515BA7"/>
    <w:rsid w:val="00515DA9"/>
    <w:rsid w:val="00516077"/>
    <w:rsid w:val="00516177"/>
    <w:rsid w:val="00516508"/>
    <w:rsid w:val="005176DD"/>
    <w:rsid w:val="00517992"/>
    <w:rsid w:val="005203AD"/>
    <w:rsid w:val="00520964"/>
    <w:rsid w:val="00520AD4"/>
    <w:rsid w:val="00521A85"/>
    <w:rsid w:val="00521BE8"/>
    <w:rsid w:val="00521EEC"/>
    <w:rsid w:val="0052297B"/>
    <w:rsid w:val="00522D6D"/>
    <w:rsid w:val="00523BB9"/>
    <w:rsid w:val="00524C50"/>
    <w:rsid w:val="005268E1"/>
    <w:rsid w:val="00527277"/>
    <w:rsid w:val="005301EE"/>
    <w:rsid w:val="00530480"/>
    <w:rsid w:val="00530EC8"/>
    <w:rsid w:val="00531281"/>
    <w:rsid w:val="00531439"/>
    <w:rsid w:val="005315DD"/>
    <w:rsid w:val="00531D7D"/>
    <w:rsid w:val="0053230E"/>
    <w:rsid w:val="005324D1"/>
    <w:rsid w:val="005338F5"/>
    <w:rsid w:val="005340E6"/>
    <w:rsid w:val="00534139"/>
    <w:rsid w:val="005343BA"/>
    <w:rsid w:val="0053448F"/>
    <w:rsid w:val="00535198"/>
    <w:rsid w:val="00535CC6"/>
    <w:rsid w:val="00536299"/>
    <w:rsid w:val="00536A6E"/>
    <w:rsid w:val="00536CCB"/>
    <w:rsid w:val="00536F35"/>
    <w:rsid w:val="00537395"/>
    <w:rsid w:val="00537509"/>
    <w:rsid w:val="00537A46"/>
    <w:rsid w:val="00537FDA"/>
    <w:rsid w:val="00537FED"/>
    <w:rsid w:val="00540C26"/>
    <w:rsid w:val="005414A4"/>
    <w:rsid w:val="00542410"/>
    <w:rsid w:val="00542ADC"/>
    <w:rsid w:val="00542B68"/>
    <w:rsid w:val="00543223"/>
    <w:rsid w:val="0054336E"/>
    <w:rsid w:val="0054380E"/>
    <w:rsid w:val="00543CDE"/>
    <w:rsid w:val="0054511A"/>
    <w:rsid w:val="005455FF"/>
    <w:rsid w:val="00545775"/>
    <w:rsid w:val="005462C9"/>
    <w:rsid w:val="00546832"/>
    <w:rsid w:val="005469DB"/>
    <w:rsid w:val="00546D2D"/>
    <w:rsid w:val="00546E26"/>
    <w:rsid w:val="0054734B"/>
    <w:rsid w:val="005473DA"/>
    <w:rsid w:val="005477DB"/>
    <w:rsid w:val="0054793B"/>
    <w:rsid w:val="00547D23"/>
    <w:rsid w:val="005502A5"/>
    <w:rsid w:val="005503A4"/>
    <w:rsid w:val="005509BA"/>
    <w:rsid w:val="00551110"/>
    <w:rsid w:val="00551BA6"/>
    <w:rsid w:val="00552184"/>
    <w:rsid w:val="005524D2"/>
    <w:rsid w:val="00552AA3"/>
    <w:rsid w:val="00552C5F"/>
    <w:rsid w:val="00554406"/>
    <w:rsid w:val="005546ED"/>
    <w:rsid w:val="0055544D"/>
    <w:rsid w:val="00555DE9"/>
    <w:rsid w:val="005562B7"/>
    <w:rsid w:val="0055642B"/>
    <w:rsid w:val="0055695E"/>
    <w:rsid w:val="00556EFC"/>
    <w:rsid w:val="00557200"/>
    <w:rsid w:val="00557A5F"/>
    <w:rsid w:val="00560657"/>
    <w:rsid w:val="005608EB"/>
    <w:rsid w:val="00560F49"/>
    <w:rsid w:val="00561587"/>
    <w:rsid w:val="00561C34"/>
    <w:rsid w:val="00562070"/>
    <w:rsid w:val="00562A9A"/>
    <w:rsid w:val="005639DB"/>
    <w:rsid w:val="00564515"/>
    <w:rsid w:val="00564E9B"/>
    <w:rsid w:val="005650F5"/>
    <w:rsid w:val="0056536D"/>
    <w:rsid w:val="00565B4B"/>
    <w:rsid w:val="00565C8D"/>
    <w:rsid w:val="00566229"/>
    <w:rsid w:val="0056687D"/>
    <w:rsid w:val="005668DD"/>
    <w:rsid w:val="00566DF9"/>
    <w:rsid w:val="005672E7"/>
    <w:rsid w:val="00567577"/>
    <w:rsid w:val="0057098A"/>
    <w:rsid w:val="005713C5"/>
    <w:rsid w:val="005715E2"/>
    <w:rsid w:val="005721BE"/>
    <w:rsid w:val="005727A0"/>
    <w:rsid w:val="00572958"/>
    <w:rsid w:val="00572C21"/>
    <w:rsid w:val="00572D6E"/>
    <w:rsid w:val="005733E1"/>
    <w:rsid w:val="00573DA4"/>
    <w:rsid w:val="005750E0"/>
    <w:rsid w:val="005763A0"/>
    <w:rsid w:val="00576593"/>
    <w:rsid w:val="005766FD"/>
    <w:rsid w:val="00576865"/>
    <w:rsid w:val="005772E8"/>
    <w:rsid w:val="00580BC4"/>
    <w:rsid w:val="00580CE0"/>
    <w:rsid w:val="00580EF9"/>
    <w:rsid w:val="00581402"/>
    <w:rsid w:val="005816AE"/>
    <w:rsid w:val="00581A05"/>
    <w:rsid w:val="00581AE2"/>
    <w:rsid w:val="00581F14"/>
    <w:rsid w:val="00582CAB"/>
    <w:rsid w:val="005839AE"/>
    <w:rsid w:val="005841D8"/>
    <w:rsid w:val="005852AD"/>
    <w:rsid w:val="0058538E"/>
    <w:rsid w:val="00585BB6"/>
    <w:rsid w:val="0058639D"/>
    <w:rsid w:val="00587265"/>
    <w:rsid w:val="00587836"/>
    <w:rsid w:val="00587FC9"/>
    <w:rsid w:val="0059064C"/>
    <w:rsid w:val="0059136D"/>
    <w:rsid w:val="00591BD5"/>
    <w:rsid w:val="00591D24"/>
    <w:rsid w:val="005921EF"/>
    <w:rsid w:val="005921FE"/>
    <w:rsid w:val="00592509"/>
    <w:rsid w:val="0059288F"/>
    <w:rsid w:val="00592FBE"/>
    <w:rsid w:val="00593807"/>
    <w:rsid w:val="005938C0"/>
    <w:rsid w:val="005938DE"/>
    <w:rsid w:val="005954C0"/>
    <w:rsid w:val="005957AE"/>
    <w:rsid w:val="00595871"/>
    <w:rsid w:val="00596155"/>
    <w:rsid w:val="005962B1"/>
    <w:rsid w:val="00596642"/>
    <w:rsid w:val="005966DD"/>
    <w:rsid w:val="00596DFA"/>
    <w:rsid w:val="00597155"/>
    <w:rsid w:val="00597516"/>
    <w:rsid w:val="00597E56"/>
    <w:rsid w:val="00597F1B"/>
    <w:rsid w:val="005A0037"/>
    <w:rsid w:val="005A01D5"/>
    <w:rsid w:val="005A02A7"/>
    <w:rsid w:val="005A0597"/>
    <w:rsid w:val="005A1757"/>
    <w:rsid w:val="005A1EA2"/>
    <w:rsid w:val="005A22C9"/>
    <w:rsid w:val="005A2352"/>
    <w:rsid w:val="005A2731"/>
    <w:rsid w:val="005A2B1B"/>
    <w:rsid w:val="005A2CE6"/>
    <w:rsid w:val="005A2E50"/>
    <w:rsid w:val="005A2E81"/>
    <w:rsid w:val="005A3384"/>
    <w:rsid w:val="005A487C"/>
    <w:rsid w:val="005A4B0A"/>
    <w:rsid w:val="005A50A6"/>
    <w:rsid w:val="005A5C07"/>
    <w:rsid w:val="005A647B"/>
    <w:rsid w:val="005A69E1"/>
    <w:rsid w:val="005A6B13"/>
    <w:rsid w:val="005A6B17"/>
    <w:rsid w:val="005A7440"/>
    <w:rsid w:val="005A7655"/>
    <w:rsid w:val="005A786F"/>
    <w:rsid w:val="005A7F18"/>
    <w:rsid w:val="005B0236"/>
    <w:rsid w:val="005B1CEA"/>
    <w:rsid w:val="005B1F0D"/>
    <w:rsid w:val="005B24BA"/>
    <w:rsid w:val="005B2AEE"/>
    <w:rsid w:val="005B3370"/>
    <w:rsid w:val="005B3A0B"/>
    <w:rsid w:val="005B40B7"/>
    <w:rsid w:val="005B40D7"/>
    <w:rsid w:val="005B4181"/>
    <w:rsid w:val="005B4548"/>
    <w:rsid w:val="005B4C55"/>
    <w:rsid w:val="005B4F2E"/>
    <w:rsid w:val="005B52D2"/>
    <w:rsid w:val="005B59CA"/>
    <w:rsid w:val="005B6441"/>
    <w:rsid w:val="005B68A0"/>
    <w:rsid w:val="005B7ACE"/>
    <w:rsid w:val="005C04E9"/>
    <w:rsid w:val="005C192F"/>
    <w:rsid w:val="005C255A"/>
    <w:rsid w:val="005C2EA2"/>
    <w:rsid w:val="005C3F0F"/>
    <w:rsid w:val="005C4FA8"/>
    <w:rsid w:val="005C5207"/>
    <w:rsid w:val="005C5613"/>
    <w:rsid w:val="005C5B9A"/>
    <w:rsid w:val="005C5E70"/>
    <w:rsid w:val="005C6105"/>
    <w:rsid w:val="005C650E"/>
    <w:rsid w:val="005C670F"/>
    <w:rsid w:val="005C6E28"/>
    <w:rsid w:val="005C741E"/>
    <w:rsid w:val="005D0DB6"/>
    <w:rsid w:val="005D0EF1"/>
    <w:rsid w:val="005D0F2A"/>
    <w:rsid w:val="005D1841"/>
    <w:rsid w:val="005D1FDD"/>
    <w:rsid w:val="005D20E5"/>
    <w:rsid w:val="005D2C5A"/>
    <w:rsid w:val="005D321E"/>
    <w:rsid w:val="005D37ED"/>
    <w:rsid w:val="005D4000"/>
    <w:rsid w:val="005D4793"/>
    <w:rsid w:val="005D47FF"/>
    <w:rsid w:val="005D482E"/>
    <w:rsid w:val="005D4A01"/>
    <w:rsid w:val="005D4E87"/>
    <w:rsid w:val="005D6A77"/>
    <w:rsid w:val="005D6BA2"/>
    <w:rsid w:val="005D75F8"/>
    <w:rsid w:val="005E060D"/>
    <w:rsid w:val="005E1151"/>
    <w:rsid w:val="005E2449"/>
    <w:rsid w:val="005E2903"/>
    <w:rsid w:val="005E3446"/>
    <w:rsid w:val="005E351E"/>
    <w:rsid w:val="005E352A"/>
    <w:rsid w:val="005E387D"/>
    <w:rsid w:val="005E517B"/>
    <w:rsid w:val="005E551E"/>
    <w:rsid w:val="005E5941"/>
    <w:rsid w:val="005E5C43"/>
    <w:rsid w:val="005E6301"/>
    <w:rsid w:val="005E63B8"/>
    <w:rsid w:val="005E7472"/>
    <w:rsid w:val="005E7538"/>
    <w:rsid w:val="005E7CFD"/>
    <w:rsid w:val="005E7DA3"/>
    <w:rsid w:val="005F0583"/>
    <w:rsid w:val="005F0D35"/>
    <w:rsid w:val="005F0E60"/>
    <w:rsid w:val="005F1774"/>
    <w:rsid w:val="005F1794"/>
    <w:rsid w:val="005F1A26"/>
    <w:rsid w:val="005F1A98"/>
    <w:rsid w:val="005F1DFD"/>
    <w:rsid w:val="005F1F81"/>
    <w:rsid w:val="005F2BE8"/>
    <w:rsid w:val="005F2F7C"/>
    <w:rsid w:val="005F3843"/>
    <w:rsid w:val="005F3FE2"/>
    <w:rsid w:val="005F4CF6"/>
    <w:rsid w:val="005F4CFC"/>
    <w:rsid w:val="005F4E88"/>
    <w:rsid w:val="005F51E1"/>
    <w:rsid w:val="005F53E4"/>
    <w:rsid w:val="005F5819"/>
    <w:rsid w:val="005F5886"/>
    <w:rsid w:val="005F6046"/>
    <w:rsid w:val="005F64D9"/>
    <w:rsid w:val="005F6514"/>
    <w:rsid w:val="005F67B9"/>
    <w:rsid w:val="005F6950"/>
    <w:rsid w:val="005F6C57"/>
    <w:rsid w:val="005F6D17"/>
    <w:rsid w:val="005F7060"/>
    <w:rsid w:val="005F75E0"/>
    <w:rsid w:val="005F79B5"/>
    <w:rsid w:val="00601332"/>
    <w:rsid w:val="00601FD8"/>
    <w:rsid w:val="0060203F"/>
    <w:rsid w:val="00602741"/>
    <w:rsid w:val="00602746"/>
    <w:rsid w:val="00602FBC"/>
    <w:rsid w:val="00603A94"/>
    <w:rsid w:val="00603F59"/>
    <w:rsid w:val="006048F9"/>
    <w:rsid w:val="00604AEE"/>
    <w:rsid w:val="00604F0A"/>
    <w:rsid w:val="00605717"/>
    <w:rsid w:val="00605C67"/>
    <w:rsid w:val="006060A9"/>
    <w:rsid w:val="00607173"/>
    <w:rsid w:val="006075F1"/>
    <w:rsid w:val="0060765E"/>
    <w:rsid w:val="00607B5B"/>
    <w:rsid w:val="00607BB0"/>
    <w:rsid w:val="0061022C"/>
    <w:rsid w:val="00610793"/>
    <w:rsid w:val="00610831"/>
    <w:rsid w:val="00610844"/>
    <w:rsid w:val="00611277"/>
    <w:rsid w:val="00611822"/>
    <w:rsid w:val="0061219E"/>
    <w:rsid w:val="006127A2"/>
    <w:rsid w:val="006127D9"/>
    <w:rsid w:val="00612847"/>
    <w:rsid w:val="00612898"/>
    <w:rsid w:val="00612B9D"/>
    <w:rsid w:val="00612BF7"/>
    <w:rsid w:val="00612E01"/>
    <w:rsid w:val="00613380"/>
    <w:rsid w:val="00613C29"/>
    <w:rsid w:val="00613D87"/>
    <w:rsid w:val="00614327"/>
    <w:rsid w:val="00614639"/>
    <w:rsid w:val="006147D2"/>
    <w:rsid w:val="00614E4D"/>
    <w:rsid w:val="00615354"/>
    <w:rsid w:val="00615BAC"/>
    <w:rsid w:val="00615F78"/>
    <w:rsid w:val="00616184"/>
    <w:rsid w:val="00617484"/>
    <w:rsid w:val="006178CB"/>
    <w:rsid w:val="00617CBF"/>
    <w:rsid w:val="00617CC5"/>
    <w:rsid w:val="00617F9C"/>
    <w:rsid w:val="0062030B"/>
    <w:rsid w:val="00620ACD"/>
    <w:rsid w:val="00620BD6"/>
    <w:rsid w:val="006220AE"/>
    <w:rsid w:val="006220D8"/>
    <w:rsid w:val="006225AA"/>
    <w:rsid w:val="00622EEC"/>
    <w:rsid w:val="0062301E"/>
    <w:rsid w:val="00623332"/>
    <w:rsid w:val="006235CE"/>
    <w:rsid w:val="00623690"/>
    <w:rsid w:val="00623C1E"/>
    <w:rsid w:val="00624434"/>
    <w:rsid w:val="00624DAE"/>
    <w:rsid w:val="00625378"/>
    <w:rsid w:val="00625ED1"/>
    <w:rsid w:val="006266E8"/>
    <w:rsid w:val="00626C6B"/>
    <w:rsid w:val="00627099"/>
    <w:rsid w:val="00630419"/>
    <w:rsid w:val="00631267"/>
    <w:rsid w:val="00632994"/>
    <w:rsid w:val="00632D0B"/>
    <w:rsid w:val="006330B2"/>
    <w:rsid w:val="006330F4"/>
    <w:rsid w:val="0063316E"/>
    <w:rsid w:val="00633790"/>
    <w:rsid w:val="00634860"/>
    <w:rsid w:val="006349AD"/>
    <w:rsid w:val="006350EA"/>
    <w:rsid w:val="006352A1"/>
    <w:rsid w:val="0063558C"/>
    <w:rsid w:val="006356C0"/>
    <w:rsid w:val="0063685E"/>
    <w:rsid w:val="00636D69"/>
    <w:rsid w:val="00636EF4"/>
    <w:rsid w:val="00637033"/>
    <w:rsid w:val="006372D8"/>
    <w:rsid w:val="006411E3"/>
    <w:rsid w:val="006415CE"/>
    <w:rsid w:val="006419D4"/>
    <w:rsid w:val="00642989"/>
    <w:rsid w:val="00642FA1"/>
    <w:rsid w:val="00643701"/>
    <w:rsid w:val="00644AE6"/>
    <w:rsid w:val="00644C7C"/>
    <w:rsid w:val="00644E8B"/>
    <w:rsid w:val="006462AA"/>
    <w:rsid w:val="00650EDA"/>
    <w:rsid w:val="006512CA"/>
    <w:rsid w:val="00651C8C"/>
    <w:rsid w:val="00651EA7"/>
    <w:rsid w:val="00652470"/>
    <w:rsid w:val="006524A1"/>
    <w:rsid w:val="006524E2"/>
    <w:rsid w:val="0065281C"/>
    <w:rsid w:val="0065328E"/>
    <w:rsid w:val="00653581"/>
    <w:rsid w:val="00654621"/>
    <w:rsid w:val="00654C7D"/>
    <w:rsid w:val="00654D41"/>
    <w:rsid w:val="00656AA6"/>
    <w:rsid w:val="00656E07"/>
    <w:rsid w:val="00657D4A"/>
    <w:rsid w:val="006601BA"/>
    <w:rsid w:val="00660373"/>
    <w:rsid w:val="00660762"/>
    <w:rsid w:val="00660801"/>
    <w:rsid w:val="00661AA9"/>
    <w:rsid w:val="00662EDA"/>
    <w:rsid w:val="006633BF"/>
    <w:rsid w:val="00663CE6"/>
    <w:rsid w:val="00663D97"/>
    <w:rsid w:val="00663F15"/>
    <w:rsid w:val="0066449A"/>
    <w:rsid w:val="0066530D"/>
    <w:rsid w:val="00665FFC"/>
    <w:rsid w:val="0066648A"/>
    <w:rsid w:val="00666AA3"/>
    <w:rsid w:val="0066708E"/>
    <w:rsid w:val="006674E3"/>
    <w:rsid w:val="006709F3"/>
    <w:rsid w:val="0067155C"/>
    <w:rsid w:val="0067157E"/>
    <w:rsid w:val="00671FF2"/>
    <w:rsid w:val="006726E6"/>
    <w:rsid w:val="00672A7D"/>
    <w:rsid w:val="00672F47"/>
    <w:rsid w:val="006730B9"/>
    <w:rsid w:val="00673CD8"/>
    <w:rsid w:val="00673DEC"/>
    <w:rsid w:val="00674140"/>
    <w:rsid w:val="0067450E"/>
    <w:rsid w:val="00674B7C"/>
    <w:rsid w:val="00675964"/>
    <w:rsid w:val="006760FE"/>
    <w:rsid w:val="006761AB"/>
    <w:rsid w:val="006761B2"/>
    <w:rsid w:val="0067706B"/>
    <w:rsid w:val="0067734B"/>
    <w:rsid w:val="0067775F"/>
    <w:rsid w:val="00677B5F"/>
    <w:rsid w:val="00677DBB"/>
    <w:rsid w:val="00677DEC"/>
    <w:rsid w:val="00680319"/>
    <w:rsid w:val="006807CE"/>
    <w:rsid w:val="00680CDA"/>
    <w:rsid w:val="0068130C"/>
    <w:rsid w:val="00682F02"/>
    <w:rsid w:val="00683F84"/>
    <w:rsid w:val="00684509"/>
    <w:rsid w:val="00685343"/>
    <w:rsid w:val="00685C7E"/>
    <w:rsid w:val="006860B5"/>
    <w:rsid w:val="006862F6"/>
    <w:rsid w:val="0068654E"/>
    <w:rsid w:val="006867F8"/>
    <w:rsid w:val="00687A2C"/>
    <w:rsid w:val="00687B04"/>
    <w:rsid w:val="00687E5F"/>
    <w:rsid w:val="006907D6"/>
    <w:rsid w:val="00690BA5"/>
    <w:rsid w:val="0069140D"/>
    <w:rsid w:val="00691584"/>
    <w:rsid w:val="00691A82"/>
    <w:rsid w:val="00692009"/>
    <w:rsid w:val="00692B43"/>
    <w:rsid w:val="00693E99"/>
    <w:rsid w:val="00694223"/>
    <w:rsid w:val="0069471E"/>
    <w:rsid w:val="006955F4"/>
    <w:rsid w:val="00695E8B"/>
    <w:rsid w:val="00695EF0"/>
    <w:rsid w:val="00695FF2"/>
    <w:rsid w:val="0069609C"/>
    <w:rsid w:val="006963AC"/>
    <w:rsid w:val="00697718"/>
    <w:rsid w:val="0069784E"/>
    <w:rsid w:val="00697ABC"/>
    <w:rsid w:val="00697BA7"/>
    <w:rsid w:val="00697C56"/>
    <w:rsid w:val="006A03A9"/>
    <w:rsid w:val="006A1F67"/>
    <w:rsid w:val="006A2316"/>
    <w:rsid w:val="006A265F"/>
    <w:rsid w:val="006A2A38"/>
    <w:rsid w:val="006A2E0A"/>
    <w:rsid w:val="006A2F77"/>
    <w:rsid w:val="006A3BAE"/>
    <w:rsid w:val="006A4B4F"/>
    <w:rsid w:val="006A4D1B"/>
    <w:rsid w:val="006A4D30"/>
    <w:rsid w:val="006A4EA1"/>
    <w:rsid w:val="006A508A"/>
    <w:rsid w:val="006A5099"/>
    <w:rsid w:val="006A510F"/>
    <w:rsid w:val="006A54BA"/>
    <w:rsid w:val="006A5605"/>
    <w:rsid w:val="006A5F60"/>
    <w:rsid w:val="006A627D"/>
    <w:rsid w:val="006A678D"/>
    <w:rsid w:val="006B0F1B"/>
    <w:rsid w:val="006B0F40"/>
    <w:rsid w:val="006B15B5"/>
    <w:rsid w:val="006B17BF"/>
    <w:rsid w:val="006B18E3"/>
    <w:rsid w:val="006B1CB4"/>
    <w:rsid w:val="006B1EFD"/>
    <w:rsid w:val="006B283A"/>
    <w:rsid w:val="006B289C"/>
    <w:rsid w:val="006B2902"/>
    <w:rsid w:val="006B2AE0"/>
    <w:rsid w:val="006B2D2B"/>
    <w:rsid w:val="006B2FF4"/>
    <w:rsid w:val="006B3164"/>
    <w:rsid w:val="006B3DEC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7"/>
    <w:rsid w:val="006B6F77"/>
    <w:rsid w:val="006B7002"/>
    <w:rsid w:val="006B7271"/>
    <w:rsid w:val="006C01C0"/>
    <w:rsid w:val="006C0FEA"/>
    <w:rsid w:val="006C18EA"/>
    <w:rsid w:val="006C34E3"/>
    <w:rsid w:val="006C3674"/>
    <w:rsid w:val="006C3FF0"/>
    <w:rsid w:val="006C40DB"/>
    <w:rsid w:val="006C47CE"/>
    <w:rsid w:val="006C5263"/>
    <w:rsid w:val="006C6201"/>
    <w:rsid w:val="006C6A7D"/>
    <w:rsid w:val="006C7266"/>
    <w:rsid w:val="006C74F9"/>
    <w:rsid w:val="006C7738"/>
    <w:rsid w:val="006C7F44"/>
    <w:rsid w:val="006D0A37"/>
    <w:rsid w:val="006D183F"/>
    <w:rsid w:val="006D18CF"/>
    <w:rsid w:val="006D1A97"/>
    <w:rsid w:val="006D25CE"/>
    <w:rsid w:val="006D25F9"/>
    <w:rsid w:val="006D366E"/>
    <w:rsid w:val="006D402A"/>
    <w:rsid w:val="006D4700"/>
    <w:rsid w:val="006D478C"/>
    <w:rsid w:val="006D4DE6"/>
    <w:rsid w:val="006D4F9A"/>
    <w:rsid w:val="006D5A85"/>
    <w:rsid w:val="006D6680"/>
    <w:rsid w:val="006D66F2"/>
    <w:rsid w:val="006D7143"/>
    <w:rsid w:val="006D74FB"/>
    <w:rsid w:val="006D7AE4"/>
    <w:rsid w:val="006D7D05"/>
    <w:rsid w:val="006E07E7"/>
    <w:rsid w:val="006E0834"/>
    <w:rsid w:val="006E0B5B"/>
    <w:rsid w:val="006E15CA"/>
    <w:rsid w:val="006E299A"/>
    <w:rsid w:val="006E31D8"/>
    <w:rsid w:val="006E346A"/>
    <w:rsid w:val="006E3BFA"/>
    <w:rsid w:val="006E5122"/>
    <w:rsid w:val="006E51FE"/>
    <w:rsid w:val="006E52DA"/>
    <w:rsid w:val="006E5B04"/>
    <w:rsid w:val="006E6643"/>
    <w:rsid w:val="006E67D5"/>
    <w:rsid w:val="006E6A1C"/>
    <w:rsid w:val="006E6D2E"/>
    <w:rsid w:val="006E6E48"/>
    <w:rsid w:val="006E7D10"/>
    <w:rsid w:val="006F03F9"/>
    <w:rsid w:val="006F045B"/>
    <w:rsid w:val="006F11B3"/>
    <w:rsid w:val="006F2502"/>
    <w:rsid w:val="006F2D03"/>
    <w:rsid w:val="006F2E15"/>
    <w:rsid w:val="006F35EA"/>
    <w:rsid w:val="006F5CEF"/>
    <w:rsid w:val="006F604E"/>
    <w:rsid w:val="006F6C3B"/>
    <w:rsid w:val="006F721B"/>
    <w:rsid w:val="0070047A"/>
    <w:rsid w:val="007004CC"/>
    <w:rsid w:val="00700852"/>
    <w:rsid w:val="00700C6E"/>
    <w:rsid w:val="00701074"/>
    <w:rsid w:val="007012EB"/>
    <w:rsid w:val="0070192A"/>
    <w:rsid w:val="00702172"/>
    <w:rsid w:val="00702DF7"/>
    <w:rsid w:val="007038C7"/>
    <w:rsid w:val="00703BA3"/>
    <w:rsid w:val="00704489"/>
    <w:rsid w:val="007044C1"/>
    <w:rsid w:val="00704659"/>
    <w:rsid w:val="00704B0D"/>
    <w:rsid w:val="0070568A"/>
    <w:rsid w:val="00705981"/>
    <w:rsid w:val="00705E80"/>
    <w:rsid w:val="007063A3"/>
    <w:rsid w:val="00706C67"/>
    <w:rsid w:val="00707062"/>
    <w:rsid w:val="007079F5"/>
    <w:rsid w:val="00707FFB"/>
    <w:rsid w:val="00710809"/>
    <w:rsid w:val="00710A8B"/>
    <w:rsid w:val="00710FFA"/>
    <w:rsid w:val="00711BFE"/>
    <w:rsid w:val="00712E57"/>
    <w:rsid w:val="00713147"/>
    <w:rsid w:val="007133A6"/>
    <w:rsid w:val="00713861"/>
    <w:rsid w:val="0071386B"/>
    <w:rsid w:val="00713911"/>
    <w:rsid w:val="00713C24"/>
    <w:rsid w:val="007149BF"/>
    <w:rsid w:val="00714B8F"/>
    <w:rsid w:val="00714EEC"/>
    <w:rsid w:val="0071516E"/>
    <w:rsid w:val="007154BA"/>
    <w:rsid w:val="00715511"/>
    <w:rsid w:val="0071586F"/>
    <w:rsid w:val="0071656D"/>
    <w:rsid w:val="007166A4"/>
    <w:rsid w:val="007167DA"/>
    <w:rsid w:val="00716CEC"/>
    <w:rsid w:val="00717063"/>
    <w:rsid w:val="00717AAB"/>
    <w:rsid w:val="00720058"/>
    <w:rsid w:val="0072030D"/>
    <w:rsid w:val="0072078C"/>
    <w:rsid w:val="007210CB"/>
    <w:rsid w:val="007213C8"/>
    <w:rsid w:val="00721C0E"/>
    <w:rsid w:val="00721C5D"/>
    <w:rsid w:val="00721E49"/>
    <w:rsid w:val="00722299"/>
    <w:rsid w:val="00722739"/>
    <w:rsid w:val="00722DE8"/>
    <w:rsid w:val="007231E3"/>
    <w:rsid w:val="00723F74"/>
    <w:rsid w:val="007240E0"/>
    <w:rsid w:val="00724207"/>
    <w:rsid w:val="0072479F"/>
    <w:rsid w:val="007247D8"/>
    <w:rsid w:val="00725457"/>
    <w:rsid w:val="00725491"/>
    <w:rsid w:val="007257C6"/>
    <w:rsid w:val="00725F47"/>
    <w:rsid w:val="007267B2"/>
    <w:rsid w:val="007277C7"/>
    <w:rsid w:val="00727927"/>
    <w:rsid w:val="00727C83"/>
    <w:rsid w:val="00730BEA"/>
    <w:rsid w:val="00730E87"/>
    <w:rsid w:val="007317B5"/>
    <w:rsid w:val="00731F68"/>
    <w:rsid w:val="00732C50"/>
    <w:rsid w:val="00733529"/>
    <w:rsid w:val="00733A92"/>
    <w:rsid w:val="00733D60"/>
    <w:rsid w:val="00733D79"/>
    <w:rsid w:val="00733F2D"/>
    <w:rsid w:val="00734065"/>
    <w:rsid w:val="007343AA"/>
    <w:rsid w:val="00734630"/>
    <w:rsid w:val="00734755"/>
    <w:rsid w:val="00734BBE"/>
    <w:rsid w:val="00734D87"/>
    <w:rsid w:val="00734E63"/>
    <w:rsid w:val="00735B27"/>
    <w:rsid w:val="00735D20"/>
    <w:rsid w:val="00736156"/>
    <w:rsid w:val="007367AC"/>
    <w:rsid w:val="00736BBC"/>
    <w:rsid w:val="00737593"/>
    <w:rsid w:val="00742AFA"/>
    <w:rsid w:val="00742FFF"/>
    <w:rsid w:val="0074318A"/>
    <w:rsid w:val="00743672"/>
    <w:rsid w:val="0074372F"/>
    <w:rsid w:val="007447C5"/>
    <w:rsid w:val="007447CA"/>
    <w:rsid w:val="00744FCC"/>
    <w:rsid w:val="00746111"/>
    <w:rsid w:val="007464E7"/>
    <w:rsid w:val="007466CA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436"/>
    <w:rsid w:val="00752A4D"/>
    <w:rsid w:val="00753055"/>
    <w:rsid w:val="00753AE2"/>
    <w:rsid w:val="0075408C"/>
    <w:rsid w:val="007542DE"/>
    <w:rsid w:val="007543C6"/>
    <w:rsid w:val="00754934"/>
    <w:rsid w:val="00754961"/>
    <w:rsid w:val="00754C93"/>
    <w:rsid w:val="00755A71"/>
    <w:rsid w:val="0075604F"/>
    <w:rsid w:val="00756786"/>
    <w:rsid w:val="007567F7"/>
    <w:rsid w:val="00756A96"/>
    <w:rsid w:val="0075700F"/>
    <w:rsid w:val="007574EA"/>
    <w:rsid w:val="00757555"/>
    <w:rsid w:val="0075781C"/>
    <w:rsid w:val="00757D15"/>
    <w:rsid w:val="00757F27"/>
    <w:rsid w:val="00757F70"/>
    <w:rsid w:val="00760A71"/>
    <w:rsid w:val="00760FF2"/>
    <w:rsid w:val="0076131D"/>
    <w:rsid w:val="007613D6"/>
    <w:rsid w:val="00761719"/>
    <w:rsid w:val="00761E49"/>
    <w:rsid w:val="007620F9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958"/>
    <w:rsid w:val="00765C24"/>
    <w:rsid w:val="00766049"/>
    <w:rsid w:val="007664EC"/>
    <w:rsid w:val="00766EC2"/>
    <w:rsid w:val="0076749E"/>
    <w:rsid w:val="00767B0D"/>
    <w:rsid w:val="00767FB7"/>
    <w:rsid w:val="0077010C"/>
    <w:rsid w:val="007702E5"/>
    <w:rsid w:val="007706AA"/>
    <w:rsid w:val="0077084F"/>
    <w:rsid w:val="007711C2"/>
    <w:rsid w:val="0077146E"/>
    <w:rsid w:val="00771A0E"/>
    <w:rsid w:val="00771F5D"/>
    <w:rsid w:val="00772B21"/>
    <w:rsid w:val="007735B2"/>
    <w:rsid w:val="007736DD"/>
    <w:rsid w:val="007745A2"/>
    <w:rsid w:val="0077469B"/>
    <w:rsid w:val="00774875"/>
    <w:rsid w:val="007752AC"/>
    <w:rsid w:val="00775EA3"/>
    <w:rsid w:val="00776312"/>
    <w:rsid w:val="00776EE4"/>
    <w:rsid w:val="00777FA9"/>
    <w:rsid w:val="00780650"/>
    <w:rsid w:val="00781980"/>
    <w:rsid w:val="00781F05"/>
    <w:rsid w:val="007822BC"/>
    <w:rsid w:val="00782872"/>
    <w:rsid w:val="0078311C"/>
    <w:rsid w:val="00783171"/>
    <w:rsid w:val="007831B4"/>
    <w:rsid w:val="007832C9"/>
    <w:rsid w:val="00784704"/>
    <w:rsid w:val="0078486B"/>
    <w:rsid w:val="007849D5"/>
    <w:rsid w:val="00785D0B"/>
    <w:rsid w:val="0078614C"/>
    <w:rsid w:val="00786207"/>
    <w:rsid w:val="007863A0"/>
    <w:rsid w:val="007870CC"/>
    <w:rsid w:val="007901B8"/>
    <w:rsid w:val="00790DD9"/>
    <w:rsid w:val="007912B9"/>
    <w:rsid w:val="007918A9"/>
    <w:rsid w:val="00791FF5"/>
    <w:rsid w:val="007921B9"/>
    <w:rsid w:val="0079235C"/>
    <w:rsid w:val="00792B0B"/>
    <w:rsid w:val="007934AD"/>
    <w:rsid w:val="0079354D"/>
    <w:rsid w:val="007938AB"/>
    <w:rsid w:val="0079392F"/>
    <w:rsid w:val="00794246"/>
    <w:rsid w:val="00794A3C"/>
    <w:rsid w:val="00794FBF"/>
    <w:rsid w:val="007951FD"/>
    <w:rsid w:val="007958CB"/>
    <w:rsid w:val="00796191"/>
    <w:rsid w:val="007967D4"/>
    <w:rsid w:val="007970F3"/>
    <w:rsid w:val="0079753E"/>
    <w:rsid w:val="00797A9C"/>
    <w:rsid w:val="007A0D4D"/>
    <w:rsid w:val="007A0FF8"/>
    <w:rsid w:val="007A16DC"/>
    <w:rsid w:val="007A178F"/>
    <w:rsid w:val="007A264A"/>
    <w:rsid w:val="007A26E2"/>
    <w:rsid w:val="007A29D0"/>
    <w:rsid w:val="007A341A"/>
    <w:rsid w:val="007A369B"/>
    <w:rsid w:val="007A3CE7"/>
    <w:rsid w:val="007A3DD0"/>
    <w:rsid w:val="007A453A"/>
    <w:rsid w:val="007A4650"/>
    <w:rsid w:val="007A4D52"/>
    <w:rsid w:val="007A57B7"/>
    <w:rsid w:val="007A61EA"/>
    <w:rsid w:val="007A6374"/>
    <w:rsid w:val="007A6D50"/>
    <w:rsid w:val="007A706E"/>
    <w:rsid w:val="007A70FF"/>
    <w:rsid w:val="007A7845"/>
    <w:rsid w:val="007B00CC"/>
    <w:rsid w:val="007B028C"/>
    <w:rsid w:val="007B152C"/>
    <w:rsid w:val="007B17C8"/>
    <w:rsid w:val="007B186F"/>
    <w:rsid w:val="007B19CB"/>
    <w:rsid w:val="007B2953"/>
    <w:rsid w:val="007B2D17"/>
    <w:rsid w:val="007B2ECC"/>
    <w:rsid w:val="007B3464"/>
    <w:rsid w:val="007B3F3B"/>
    <w:rsid w:val="007B46C0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B7A4D"/>
    <w:rsid w:val="007B7A64"/>
    <w:rsid w:val="007C0612"/>
    <w:rsid w:val="007C0673"/>
    <w:rsid w:val="007C1244"/>
    <w:rsid w:val="007C1B63"/>
    <w:rsid w:val="007C2707"/>
    <w:rsid w:val="007C2B8B"/>
    <w:rsid w:val="007C322D"/>
    <w:rsid w:val="007C3623"/>
    <w:rsid w:val="007C36A1"/>
    <w:rsid w:val="007C3E91"/>
    <w:rsid w:val="007C4351"/>
    <w:rsid w:val="007C49FC"/>
    <w:rsid w:val="007C4EA6"/>
    <w:rsid w:val="007C5384"/>
    <w:rsid w:val="007C55FA"/>
    <w:rsid w:val="007C62C6"/>
    <w:rsid w:val="007C647F"/>
    <w:rsid w:val="007C66B2"/>
    <w:rsid w:val="007C676C"/>
    <w:rsid w:val="007C6898"/>
    <w:rsid w:val="007C6B73"/>
    <w:rsid w:val="007C74F9"/>
    <w:rsid w:val="007C7EA3"/>
    <w:rsid w:val="007D0435"/>
    <w:rsid w:val="007D0A91"/>
    <w:rsid w:val="007D11D9"/>
    <w:rsid w:val="007D136D"/>
    <w:rsid w:val="007D13C0"/>
    <w:rsid w:val="007D2817"/>
    <w:rsid w:val="007D324F"/>
    <w:rsid w:val="007D3306"/>
    <w:rsid w:val="007D33C5"/>
    <w:rsid w:val="007D37F8"/>
    <w:rsid w:val="007D3918"/>
    <w:rsid w:val="007D3E26"/>
    <w:rsid w:val="007D3F58"/>
    <w:rsid w:val="007D3FEE"/>
    <w:rsid w:val="007D447D"/>
    <w:rsid w:val="007D540D"/>
    <w:rsid w:val="007D5869"/>
    <w:rsid w:val="007D5BF1"/>
    <w:rsid w:val="007D6255"/>
    <w:rsid w:val="007D6A80"/>
    <w:rsid w:val="007D6B86"/>
    <w:rsid w:val="007D7376"/>
    <w:rsid w:val="007D770A"/>
    <w:rsid w:val="007D774A"/>
    <w:rsid w:val="007D7B61"/>
    <w:rsid w:val="007D7E84"/>
    <w:rsid w:val="007E052C"/>
    <w:rsid w:val="007E1065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369"/>
    <w:rsid w:val="007E556E"/>
    <w:rsid w:val="007E5AF8"/>
    <w:rsid w:val="007E6DF0"/>
    <w:rsid w:val="007E6E8C"/>
    <w:rsid w:val="007E7102"/>
    <w:rsid w:val="007E793B"/>
    <w:rsid w:val="007E7BFD"/>
    <w:rsid w:val="007E7C99"/>
    <w:rsid w:val="007F004B"/>
    <w:rsid w:val="007F07F5"/>
    <w:rsid w:val="007F0884"/>
    <w:rsid w:val="007F1B2D"/>
    <w:rsid w:val="007F1CC3"/>
    <w:rsid w:val="007F215C"/>
    <w:rsid w:val="007F28C5"/>
    <w:rsid w:val="007F2CD2"/>
    <w:rsid w:val="007F2D8E"/>
    <w:rsid w:val="007F336A"/>
    <w:rsid w:val="007F34EC"/>
    <w:rsid w:val="007F3D40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0D9"/>
    <w:rsid w:val="00801367"/>
    <w:rsid w:val="008013FE"/>
    <w:rsid w:val="00801B19"/>
    <w:rsid w:val="00801BC0"/>
    <w:rsid w:val="00801EFC"/>
    <w:rsid w:val="00802115"/>
    <w:rsid w:val="00802767"/>
    <w:rsid w:val="00802810"/>
    <w:rsid w:val="0080290E"/>
    <w:rsid w:val="00802A60"/>
    <w:rsid w:val="008035A9"/>
    <w:rsid w:val="00803A1C"/>
    <w:rsid w:val="00804141"/>
    <w:rsid w:val="008049B8"/>
    <w:rsid w:val="00805FD3"/>
    <w:rsid w:val="008062AD"/>
    <w:rsid w:val="00810567"/>
    <w:rsid w:val="008105DA"/>
    <w:rsid w:val="008108E0"/>
    <w:rsid w:val="00810B38"/>
    <w:rsid w:val="00810C47"/>
    <w:rsid w:val="00810E47"/>
    <w:rsid w:val="0081107E"/>
    <w:rsid w:val="008111D4"/>
    <w:rsid w:val="0081177A"/>
    <w:rsid w:val="00813989"/>
    <w:rsid w:val="008140FE"/>
    <w:rsid w:val="0081444A"/>
    <w:rsid w:val="00814FB8"/>
    <w:rsid w:val="0081502E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17E6"/>
    <w:rsid w:val="00821CB5"/>
    <w:rsid w:val="0082244F"/>
    <w:rsid w:val="008226D6"/>
    <w:rsid w:val="00822EF8"/>
    <w:rsid w:val="008238A7"/>
    <w:rsid w:val="00823F0A"/>
    <w:rsid w:val="00823F99"/>
    <w:rsid w:val="0082421E"/>
    <w:rsid w:val="008259FD"/>
    <w:rsid w:val="00825D8F"/>
    <w:rsid w:val="00825E07"/>
    <w:rsid w:val="00826DAE"/>
    <w:rsid w:val="008274B9"/>
    <w:rsid w:val="00827867"/>
    <w:rsid w:val="00830E6B"/>
    <w:rsid w:val="00831A60"/>
    <w:rsid w:val="00831CF0"/>
    <w:rsid w:val="00831E74"/>
    <w:rsid w:val="00832061"/>
    <w:rsid w:val="008321AA"/>
    <w:rsid w:val="008322D5"/>
    <w:rsid w:val="00832AE3"/>
    <w:rsid w:val="00832B66"/>
    <w:rsid w:val="00833114"/>
    <w:rsid w:val="008331C7"/>
    <w:rsid w:val="008333E7"/>
    <w:rsid w:val="008334C0"/>
    <w:rsid w:val="008337E3"/>
    <w:rsid w:val="00833D73"/>
    <w:rsid w:val="00833E27"/>
    <w:rsid w:val="00833FC3"/>
    <w:rsid w:val="00833FFF"/>
    <w:rsid w:val="008345D9"/>
    <w:rsid w:val="00834812"/>
    <w:rsid w:val="00834B23"/>
    <w:rsid w:val="00834D76"/>
    <w:rsid w:val="00834DF9"/>
    <w:rsid w:val="00835143"/>
    <w:rsid w:val="0083559A"/>
    <w:rsid w:val="00835F22"/>
    <w:rsid w:val="00836135"/>
    <w:rsid w:val="00836367"/>
    <w:rsid w:val="00836F85"/>
    <w:rsid w:val="008379A5"/>
    <w:rsid w:val="00837C4F"/>
    <w:rsid w:val="00840747"/>
    <w:rsid w:val="008409D8"/>
    <w:rsid w:val="008409DF"/>
    <w:rsid w:val="00840FB9"/>
    <w:rsid w:val="008416E2"/>
    <w:rsid w:val="008417A5"/>
    <w:rsid w:val="00841A6C"/>
    <w:rsid w:val="00841D81"/>
    <w:rsid w:val="0084206F"/>
    <w:rsid w:val="0084279D"/>
    <w:rsid w:val="00842AFA"/>
    <w:rsid w:val="00842FEE"/>
    <w:rsid w:val="00843145"/>
    <w:rsid w:val="0084333C"/>
    <w:rsid w:val="0084354C"/>
    <w:rsid w:val="00843740"/>
    <w:rsid w:val="008444F6"/>
    <w:rsid w:val="008445E0"/>
    <w:rsid w:val="008449CC"/>
    <w:rsid w:val="008450BD"/>
    <w:rsid w:val="0084529C"/>
    <w:rsid w:val="00845503"/>
    <w:rsid w:val="00845927"/>
    <w:rsid w:val="0084592C"/>
    <w:rsid w:val="00845AD2"/>
    <w:rsid w:val="00845D35"/>
    <w:rsid w:val="00845D69"/>
    <w:rsid w:val="00845D8D"/>
    <w:rsid w:val="00845FCB"/>
    <w:rsid w:val="00846248"/>
    <w:rsid w:val="008469E7"/>
    <w:rsid w:val="00846D0E"/>
    <w:rsid w:val="008470C2"/>
    <w:rsid w:val="008473FC"/>
    <w:rsid w:val="00847574"/>
    <w:rsid w:val="00847821"/>
    <w:rsid w:val="00847E73"/>
    <w:rsid w:val="00850BAF"/>
    <w:rsid w:val="00851D80"/>
    <w:rsid w:val="00852AD6"/>
    <w:rsid w:val="00852F78"/>
    <w:rsid w:val="008534C8"/>
    <w:rsid w:val="00853AAF"/>
    <w:rsid w:val="00854EC3"/>
    <w:rsid w:val="008552BC"/>
    <w:rsid w:val="0085562A"/>
    <w:rsid w:val="0085605D"/>
    <w:rsid w:val="008563B9"/>
    <w:rsid w:val="00857DF1"/>
    <w:rsid w:val="00860122"/>
    <w:rsid w:val="00860328"/>
    <w:rsid w:val="00860AA1"/>
    <w:rsid w:val="00860CF7"/>
    <w:rsid w:val="00861183"/>
    <w:rsid w:val="00861845"/>
    <w:rsid w:val="008620BF"/>
    <w:rsid w:val="00862220"/>
    <w:rsid w:val="008628AF"/>
    <w:rsid w:val="00862976"/>
    <w:rsid w:val="00862991"/>
    <w:rsid w:val="00862C55"/>
    <w:rsid w:val="00863434"/>
    <w:rsid w:val="008635E8"/>
    <w:rsid w:val="0086382C"/>
    <w:rsid w:val="00863B03"/>
    <w:rsid w:val="00864025"/>
    <w:rsid w:val="00864027"/>
    <w:rsid w:val="0086431B"/>
    <w:rsid w:val="00864B87"/>
    <w:rsid w:val="00864C58"/>
    <w:rsid w:val="00865C6E"/>
    <w:rsid w:val="00865CBF"/>
    <w:rsid w:val="008662B6"/>
    <w:rsid w:val="00866336"/>
    <w:rsid w:val="0086737A"/>
    <w:rsid w:val="008674E9"/>
    <w:rsid w:val="00867B20"/>
    <w:rsid w:val="00867C7C"/>
    <w:rsid w:val="00867D17"/>
    <w:rsid w:val="0087057A"/>
    <w:rsid w:val="00870959"/>
    <w:rsid w:val="00871401"/>
    <w:rsid w:val="0087208D"/>
    <w:rsid w:val="0087236A"/>
    <w:rsid w:val="00872409"/>
    <w:rsid w:val="00872F15"/>
    <w:rsid w:val="00872F36"/>
    <w:rsid w:val="00874323"/>
    <w:rsid w:val="0087538E"/>
    <w:rsid w:val="00875562"/>
    <w:rsid w:val="008758BC"/>
    <w:rsid w:val="00876DE3"/>
    <w:rsid w:val="008770A2"/>
    <w:rsid w:val="00877376"/>
    <w:rsid w:val="00880770"/>
    <w:rsid w:val="00881193"/>
    <w:rsid w:val="008816EF"/>
    <w:rsid w:val="00881829"/>
    <w:rsid w:val="00881904"/>
    <w:rsid w:val="00881CF1"/>
    <w:rsid w:val="00881D74"/>
    <w:rsid w:val="008826B8"/>
    <w:rsid w:val="00882ACA"/>
    <w:rsid w:val="00882BDE"/>
    <w:rsid w:val="008841B0"/>
    <w:rsid w:val="008842BF"/>
    <w:rsid w:val="0088481E"/>
    <w:rsid w:val="0088533C"/>
    <w:rsid w:val="00885AEC"/>
    <w:rsid w:val="00885AFA"/>
    <w:rsid w:val="00885D09"/>
    <w:rsid w:val="00886012"/>
    <w:rsid w:val="008867B2"/>
    <w:rsid w:val="00886C73"/>
    <w:rsid w:val="008871B2"/>
    <w:rsid w:val="008904A1"/>
    <w:rsid w:val="00890D88"/>
    <w:rsid w:val="008921CC"/>
    <w:rsid w:val="008927A8"/>
    <w:rsid w:val="0089287A"/>
    <w:rsid w:val="00892B8D"/>
    <w:rsid w:val="00893343"/>
    <w:rsid w:val="0089394B"/>
    <w:rsid w:val="00894160"/>
    <w:rsid w:val="00894AFE"/>
    <w:rsid w:val="00894FB2"/>
    <w:rsid w:val="00895294"/>
    <w:rsid w:val="008955EC"/>
    <w:rsid w:val="00895FBA"/>
    <w:rsid w:val="00896199"/>
    <w:rsid w:val="00896F50"/>
    <w:rsid w:val="00897228"/>
    <w:rsid w:val="008972C3"/>
    <w:rsid w:val="0089767A"/>
    <w:rsid w:val="008979F8"/>
    <w:rsid w:val="00897A30"/>
    <w:rsid w:val="00897A47"/>
    <w:rsid w:val="008A03A6"/>
    <w:rsid w:val="008A0D34"/>
    <w:rsid w:val="008A155D"/>
    <w:rsid w:val="008A18DD"/>
    <w:rsid w:val="008A209E"/>
    <w:rsid w:val="008A2242"/>
    <w:rsid w:val="008A2243"/>
    <w:rsid w:val="008A2E3D"/>
    <w:rsid w:val="008A303E"/>
    <w:rsid w:val="008A3060"/>
    <w:rsid w:val="008A3808"/>
    <w:rsid w:val="008A38A4"/>
    <w:rsid w:val="008A3FDA"/>
    <w:rsid w:val="008A49CA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F9F"/>
    <w:rsid w:val="008B202B"/>
    <w:rsid w:val="008B2808"/>
    <w:rsid w:val="008B34C6"/>
    <w:rsid w:val="008B397F"/>
    <w:rsid w:val="008B4001"/>
    <w:rsid w:val="008B4161"/>
    <w:rsid w:val="008B41A7"/>
    <w:rsid w:val="008B5C43"/>
    <w:rsid w:val="008B5ECA"/>
    <w:rsid w:val="008B60B4"/>
    <w:rsid w:val="008B6897"/>
    <w:rsid w:val="008B773B"/>
    <w:rsid w:val="008B7776"/>
    <w:rsid w:val="008C0DCE"/>
    <w:rsid w:val="008C1213"/>
    <w:rsid w:val="008C15C1"/>
    <w:rsid w:val="008C17C8"/>
    <w:rsid w:val="008C1A1A"/>
    <w:rsid w:val="008C2188"/>
    <w:rsid w:val="008C2385"/>
    <w:rsid w:val="008C3628"/>
    <w:rsid w:val="008C4562"/>
    <w:rsid w:val="008C4917"/>
    <w:rsid w:val="008C519D"/>
    <w:rsid w:val="008C5D80"/>
    <w:rsid w:val="008C61D2"/>
    <w:rsid w:val="008C6366"/>
    <w:rsid w:val="008C69FD"/>
    <w:rsid w:val="008C76DC"/>
    <w:rsid w:val="008C7AA3"/>
    <w:rsid w:val="008C7DE7"/>
    <w:rsid w:val="008D0893"/>
    <w:rsid w:val="008D1472"/>
    <w:rsid w:val="008D17A3"/>
    <w:rsid w:val="008D200D"/>
    <w:rsid w:val="008D2123"/>
    <w:rsid w:val="008D3237"/>
    <w:rsid w:val="008D37A8"/>
    <w:rsid w:val="008D3FB2"/>
    <w:rsid w:val="008D40D1"/>
    <w:rsid w:val="008D5983"/>
    <w:rsid w:val="008D656F"/>
    <w:rsid w:val="008D69AC"/>
    <w:rsid w:val="008D7BA5"/>
    <w:rsid w:val="008E06CF"/>
    <w:rsid w:val="008E09D8"/>
    <w:rsid w:val="008E0B3E"/>
    <w:rsid w:val="008E0D85"/>
    <w:rsid w:val="008E14A6"/>
    <w:rsid w:val="008E15DA"/>
    <w:rsid w:val="008E17D5"/>
    <w:rsid w:val="008E1BB1"/>
    <w:rsid w:val="008E1E61"/>
    <w:rsid w:val="008E211A"/>
    <w:rsid w:val="008E2CF8"/>
    <w:rsid w:val="008E2EF4"/>
    <w:rsid w:val="008E3422"/>
    <w:rsid w:val="008E3FE9"/>
    <w:rsid w:val="008E50C7"/>
    <w:rsid w:val="008E5644"/>
    <w:rsid w:val="008E56C7"/>
    <w:rsid w:val="008E58FB"/>
    <w:rsid w:val="008E59AE"/>
    <w:rsid w:val="008E5E88"/>
    <w:rsid w:val="008E6DDD"/>
    <w:rsid w:val="008E7C5A"/>
    <w:rsid w:val="008E7D3A"/>
    <w:rsid w:val="008F037C"/>
    <w:rsid w:val="008F25BA"/>
    <w:rsid w:val="008F3872"/>
    <w:rsid w:val="008F3954"/>
    <w:rsid w:val="008F3EBD"/>
    <w:rsid w:val="008F4331"/>
    <w:rsid w:val="008F44E1"/>
    <w:rsid w:val="008F4531"/>
    <w:rsid w:val="008F4ADE"/>
    <w:rsid w:val="008F4F1D"/>
    <w:rsid w:val="008F5525"/>
    <w:rsid w:val="008F55AF"/>
    <w:rsid w:val="008F5F42"/>
    <w:rsid w:val="009003C7"/>
    <w:rsid w:val="0090061C"/>
    <w:rsid w:val="00900A19"/>
    <w:rsid w:val="00900C68"/>
    <w:rsid w:val="00901D3F"/>
    <w:rsid w:val="0090227C"/>
    <w:rsid w:val="009025A3"/>
    <w:rsid w:val="00902C54"/>
    <w:rsid w:val="0090328F"/>
    <w:rsid w:val="0090339A"/>
    <w:rsid w:val="009044CF"/>
    <w:rsid w:val="009064EA"/>
    <w:rsid w:val="0090671B"/>
    <w:rsid w:val="00906E37"/>
    <w:rsid w:val="00907168"/>
    <w:rsid w:val="00907618"/>
    <w:rsid w:val="00907BEF"/>
    <w:rsid w:val="009100A5"/>
    <w:rsid w:val="00910937"/>
    <w:rsid w:val="00910C93"/>
    <w:rsid w:val="009110F0"/>
    <w:rsid w:val="009124CE"/>
    <w:rsid w:val="009129C4"/>
    <w:rsid w:val="00912C07"/>
    <w:rsid w:val="009134CF"/>
    <w:rsid w:val="00913A96"/>
    <w:rsid w:val="00913AB1"/>
    <w:rsid w:val="00913CC7"/>
    <w:rsid w:val="00913E3A"/>
    <w:rsid w:val="00913F0C"/>
    <w:rsid w:val="009148F0"/>
    <w:rsid w:val="00914CB1"/>
    <w:rsid w:val="0091577E"/>
    <w:rsid w:val="00915CA9"/>
    <w:rsid w:val="0091631E"/>
    <w:rsid w:val="00916436"/>
    <w:rsid w:val="009173BC"/>
    <w:rsid w:val="0091777D"/>
    <w:rsid w:val="00917CDE"/>
    <w:rsid w:val="0092061A"/>
    <w:rsid w:val="00920C51"/>
    <w:rsid w:val="00920CC8"/>
    <w:rsid w:val="00921523"/>
    <w:rsid w:val="0092159A"/>
    <w:rsid w:val="00921A9B"/>
    <w:rsid w:val="00921B00"/>
    <w:rsid w:val="0092208C"/>
    <w:rsid w:val="00923461"/>
    <w:rsid w:val="00923997"/>
    <w:rsid w:val="00923D5D"/>
    <w:rsid w:val="00925331"/>
    <w:rsid w:val="009253C4"/>
    <w:rsid w:val="00926605"/>
    <w:rsid w:val="00926DDE"/>
    <w:rsid w:val="00926E45"/>
    <w:rsid w:val="00926EA3"/>
    <w:rsid w:val="00927061"/>
    <w:rsid w:val="009275D5"/>
    <w:rsid w:val="00927639"/>
    <w:rsid w:val="00927E86"/>
    <w:rsid w:val="009309B9"/>
    <w:rsid w:val="00930CA8"/>
    <w:rsid w:val="00930DF6"/>
    <w:rsid w:val="00930E27"/>
    <w:rsid w:val="009317AA"/>
    <w:rsid w:val="00931C35"/>
    <w:rsid w:val="00931F3B"/>
    <w:rsid w:val="009323C3"/>
    <w:rsid w:val="0093303E"/>
    <w:rsid w:val="0093338C"/>
    <w:rsid w:val="00933F00"/>
    <w:rsid w:val="00933F24"/>
    <w:rsid w:val="009343E1"/>
    <w:rsid w:val="00934BBD"/>
    <w:rsid w:val="00934D1A"/>
    <w:rsid w:val="009358EE"/>
    <w:rsid w:val="00935F0F"/>
    <w:rsid w:val="00936886"/>
    <w:rsid w:val="00936DDB"/>
    <w:rsid w:val="00937185"/>
    <w:rsid w:val="00937426"/>
    <w:rsid w:val="00937ACE"/>
    <w:rsid w:val="00940879"/>
    <w:rsid w:val="00940F9B"/>
    <w:rsid w:val="00941768"/>
    <w:rsid w:val="009422BA"/>
    <w:rsid w:val="0094230A"/>
    <w:rsid w:val="00942B33"/>
    <w:rsid w:val="00943437"/>
    <w:rsid w:val="00943E84"/>
    <w:rsid w:val="00944AF8"/>
    <w:rsid w:val="0094548E"/>
    <w:rsid w:val="00945F52"/>
    <w:rsid w:val="00946362"/>
    <w:rsid w:val="0094659D"/>
    <w:rsid w:val="00946ABC"/>
    <w:rsid w:val="00946E7C"/>
    <w:rsid w:val="00947BBE"/>
    <w:rsid w:val="00947E83"/>
    <w:rsid w:val="0095021D"/>
    <w:rsid w:val="009505A3"/>
    <w:rsid w:val="0095071E"/>
    <w:rsid w:val="00951509"/>
    <w:rsid w:val="00951BBB"/>
    <w:rsid w:val="00951D9A"/>
    <w:rsid w:val="00952085"/>
    <w:rsid w:val="0095240B"/>
    <w:rsid w:val="009528A7"/>
    <w:rsid w:val="00952B52"/>
    <w:rsid w:val="00954320"/>
    <w:rsid w:val="00954359"/>
    <w:rsid w:val="009548F4"/>
    <w:rsid w:val="00954F1A"/>
    <w:rsid w:val="00955162"/>
    <w:rsid w:val="00955750"/>
    <w:rsid w:val="00956987"/>
    <w:rsid w:val="00956BB1"/>
    <w:rsid w:val="0095703A"/>
    <w:rsid w:val="009572EA"/>
    <w:rsid w:val="009576BD"/>
    <w:rsid w:val="00957B72"/>
    <w:rsid w:val="0096150E"/>
    <w:rsid w:val="00961B81"/>
    <w:rsid w:val="00961EFC"/>
    <w:rsid w:val="009624D4"/>
    <w:rsid w:val="009631C2"/>
    <w:rsid w:val="0096448E"/>
    <w:rsid w:val="00964A22"/>
    <w:rsid w:val="00965400"/>
    <w:rsid w:val="009658B6"/>
    <w:rsid w:val="00965A01"/>
    <w:rsid w:val="00965EA6"/>
    <w:rsid w:val="00965FE3"/>
    <w:rsid w:val="00966435"/>
    <w:rsid w:val="009665CB"/>
    <w:rsid w:val="00966AED"/>
    <w:rsid w:val="009675B3"/>
    <w:rsid w:val="00967887"/>
    <w:rsid w:val="00967CB8"/>
    <w:rsid w:val="00970450"/>
    <w:rsid w:val="00970F8F"/>
    <w:rsid w:val="00971157"/>
    <w:rsid w:val="00971D09"/>
    <w:rsid w:val="00972381"/>
    <w:rsid w:val="00972A02"/>
    <w:rsid w:val="00973151"/>
    <w:rsid w:val="00973534"/>
    <w:rsid w:val="0097383C"/>
    <w:rsid w:val="00973F44"/>
    <w:rsid w:val="009751AD"/>
    <w:rsid w:val="00975525"/>
    <w:rsid w:val="00976329"/>
    <w:rsid w:val="00976AC9"/>
    <w:rsid w:val="00976D81"/>
    <w:rsid w:val="00977C27"/>
    <w:rsid w:val="00977C46"/>
    <w:rsid w:val="00980555"/>
    <w:rsid w:val="0098160C"/>
    <w:rsid w:val="009816EB"/>
    <w:rsid w:val="009817D0"/>
    <w:rsid w:val="00981AA0"/>
    <w:rsid w:val="00981CF4"/>
    <w:rsid w:val="0098209D"/>
    <w:rsid w:val="0098215A"/>
    <w:rsid w:val="0098225C"/>
    <w:rsid w:val="00982B73"/>
    <w:rsid w:val="00982BE7"/>
    <w:rsid w:val="00982F4F"/>
    <w:rsid w:val="0098325A"/>
    <w:rsid w:val="00983A12"/>
    <w:rsid w:val="0098498D"/>
    <w:rsid w:val="0098516E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714"/>
    <w:rsid w:val="00991A60"/>
    <w:rsid w:val="00991AC7"/>
    <w:rsid w:val="00991CE9"/>
    <w:rsid w:val="009921A2"/>
    <w:rsid w:val="00992606"/>
    <w:rsid w:val="0099337B"/>
    <w:rsid w:val="0099371F"/>
    <w:rsid w:val="00993BE8"/>
    <w:rsid w:val="00994044"/>
    <w:rsid w:val="009944EF"/>
    <w:rsid w:val="009951D4"/>
    <w:rsid w:val="0099576E"/>
    <w:rsid w:val="00995816"/>
    <w:rsid w:val="00995AA0"/>
    <w:rsid w:val="00995B55"/>
    <w:rsid w:val="00996E89"/>
    <w:rsid w:val="00997061"/>
    <w:rsid w:val="009972E3"/>
    <w:rsid w:val="009976D2"/>
    <w:rsid w:val="009977EB"/>
    <w:rsid w:val="009A0599"/>
    <w:rsid w:val="009A08C1"/>
    <w:rsid w:val="009A12CF"/>
    <w:rsid w:val="009A1576"/>
    <w:rsid w:val="009A1A7E"/>
    <w:rsid w:val="009A26A0"/>
    <w:rsid w:val="009A42D2"/>
    <w:rsid w:val="009A53AF"/>
    <w:rsid w:val="009A53FF"/>
    <w:rsid w:val="009A5990"/>
    <w:rsid w:val="009A6A87"/>
    <w:rsid w:val="009A6AF1"/>
    <w:rsid w:val="009A7203"/>
    <w:rsid w:val="009A7DCC"/>
    <w:rsid w:val="009B0C32"/>
    <w:rsid w:val="009B1C0A"/>
    <w:rsid w:val="009B2B98"/>
    <w:rsid w:val="009B2E45"/>
    <w:rsid w:val="009B3055"/>
    <w:rsid w:val="009B317D"/>
    <w:rsid w:val="009B3187"/>
    <w:rsid w:val="009B34B5"/>
    <w:rsid w:val="009B3D1D"/>
    <w:rsid w:val="009B4820"/>
    <w:rsid w:val="009B5058"/>
    <w:rsid w:val="009B5302"/>
    <w:rsid w:val="009B54D2"/>
    <w:rsid w:val="009B5DB0"/>
    <w:rsid w:val="009B6B06"/>
    <w:rsid w:val="009B6DEB"/>
    <w:rsid w:val="009B788F"/>
    <w:rsid w:val="009B78FC"/>
    <w:rsid w:val="009B7D52"/>
    <w:rsid w:val="009C0A61"/>
    <w:rsid w:val="009C0C31"/>
    <w:rsid w:val="009C133E"/>
    <w:rsid w:val="009C1E4C"/>
    <w:rsid w:val="009C3156"/>
    <w:rsid w:val="009C44B6"/>
    <w:rsid w:val="009C4921"/>
    <w:rsid w:val="009C49D3"/>
    <w:rsid w:val="009C4A45"/>
    <w:rsid w:val="009C55AD"/>
    <w:rsid w:val="009C5841"/>
    <w:rsid w:val="009C5B8F"/>
    <w:rsid w:val="009C6722"/>
    <w:rsid w:val="009C6BFC"/>
    <w:rsid w:val="009C6D72"/>
    <w:rsid w:val="009C6DC9"/>
    <w:rsid w:val="009C7110"/>
    <w:rsid w:val="009C7AF8"/>
    <w:rsid w:val="009C7C41"/>
    <w:rsid w:val="009D0001"/>
    <w:rsid w:val="009D077A"/>
    <w:rsid w:val="009D1E24"/>
    <w:rsid w:val="009D235D"/>
    <w:rsid w:val="009D27EE"/>
    <w:rsid w:val="009D2F08"/>
    <w:rsid w:val="009D37EC"/>
    <w:rsid w:val="009D3C41"/>
    <w:rsid w:val="009D4E9F"/>
    <w:rsid w:val="009D533A"/>
    <w:rsid w:val="009D5C66"/>
    <w:rsid w:val="009D605F"/>
    <w:rsid w:val="009E04FE"/>
    <w:rsid w:val="009E06B9"/>
    <w:rsid w:val="009E088F"/>
    <w:rsid w:val="009E0E03"/>
    <w:rsid w:val="009E13D9"/>
    <w:rsid w:val="009E14E2"/>
    <w:rsid w:val="009E1661"/>
    <w:rsid w:val="009E17BD"/>
    <w:rsid w:val="009E1D9D"/>
    <w:rsid w:val="009E2B95"/>
    <w:rsid w:val="009E2D8F"/>
    <w:rsid w:val="009E3198"/>
    <w:rsid w:val="009E441E"/>
    <w:rsid w:val="009E55C1"/>
    <w:rsid w:val="009E6478"/>
    <w:rsid w:val="009E71A4"/>
    <w:rsid w:val="009E7A45"/>
    <w:rsid w:val="009E7B24"/>
    <w:rsid w:val="009F0398"/>
    <w:rsid w:val="009F1520"/>
    <w:rsid w:val="009F160D"/>
    <w:rsid w:val="009F182C"/>
    <w:rsid w:val="009F239E"/>
    <w:rsid w:val="009F2BB3"/>
    <w:rsid w:val="009F3305"/>
    <w:rsid w:val="009F39A4"/>
    <w:rsid w:val="009F43A6"/>
    <w:rsid w:val="009F458B"/>
    <w:rsid w:val="009F51A8"/>
    <w:rsid w:val="009F587E"/>
    <w:rsid w:val="009F5CE2"/>
    <w:rsid w:val="009F61EE"/>
    <w:rsid w:val="009F6275"/>
    <w:rsid w:val="009F6A63"/>
    <w:rsid w:val="009F7718"/>
    <w:rsid w:val="00A00CF8"/>
    <w:rsid w:val="00A013B8"/>
    <w:rsid w:val="00A017FD"/>
    <w:rsid w:val="00A02370"/>
    <w:rsid w:val="00A023A2"/>
    <w:rsid w:val="00A0313D"/>
    <w:rsid w:val="00A03575"/>
    <w:rsid w:val="00A03C50"/>
    <w:rsid w:val="00A03E7D"/>
    <w:rsid w:val="00A05FCF"/>
    <w:rsid w:val="00A06985"/>
    <w:rsid w:val="00A07162"/>
    <w:rsid w:val="00A074DC"/>
    <w:rsid w:val="00A07BF0"/>
    <w:rsid w:val="00A10A03"/>
    <w:rsid w:val="00A10A6C"/>
    <w:rsid w:val="00A11811"/>
    <w:rsid w:val="00A12562"/>
    <w:rsid w:val="00A127CB"/>
    <w:rsid w:val="00A13559"/>
    <w:rsid w:val="00A13C04"/>
    <w:rsid w:val="00A13C93"/>
    <w:rsid w:val="00A14CD2"/>
    <w:rsid w:val="00A1577B"/>
    <w:rsid w:val="00A15D5B"/>
    <w:rsid w:val="00A15F0E"/>
    <w:rsid w:val="00A16317"/>
    <w:rsid w:val="00A1649E"/>
    <w:rsid w:val="00A16B59"/>
    <w:rsid w:val="00A17846"/>
    <w:rsid w:val="00A2002E"/>
    <w:rsid w:val="00A208A2"/>
    <w:rsid w:val="00A2191D"/>
    <w:rsid w:val="00A21DC5"/>
    <w:rsid w:val="00A21FD2"/>
    <w:rsid w:val="00A22763"/>
    <w:rsid w:val="00A22968"/>
    <w:rsid w:val="00A229E8"/>
    <w:rsid w:val="00A22E51"/>
    <w:rsid w:val="00A230CF"/>
    <w:rsid w:val="00A23508"/>
    <w:rsid w:val="00A23599"/>
    <w:rsid w:val="00A23C8C"/>
    <w:rsid w:val="00A24154"/>
    <w:rsid w:val="00A24363"/>
    <w:rsid w:val="00A24CA7"/>
    <w:rsid w:val="00A251A9"/>
    <w:rsid w:val="00A25DB4"/>
    <w:rsid w:val="00A26AB0"/>
    <w:rsid w:val="00A27880"/>
    <w:rsid w:val="00A279CD"/>
    <w:rsid w:val="00A27EDB"/>
    <w:rsid w:val="00A301CA"/>
    <w:rsid w:val="00A308FB"/>
    <w:rsid w:val="00A31A05"/>
    <w:rsid w:val="00A31D22"/>
    <w:rsid w:val="00A32027"/>
    <w:rsid w:val="00A330BE"/>
    <w:rsid w:val="00A33871"/>
    <w:rsid w:val="00A342F1"/>
    <w:rsid w:val="00A34706"/>
    <w:rsid w:val="00A351C4"/>
    <w:rsid w:val="00A35207"/>
    <w:rsid w:val="00A35962"/>
    <w:rsid w:val="00A35C8E"/>
    <w:rsid w:val="00A400CC"/>
    <w:rsid w:val="00A40823"/>
    <w:rsid w:val="00A40D0E"/>
    <w:rsid w:val="00A41467"/>
    <w:rsid w:val="00A41EDB"/>
    <w:rsid w:val="00A426A9"/>
    <w:rsid w:val="00A42807"/>
    <w:rsid w:val="00A42F1C"/>
    <w:rsid w:val="00A43259"/>
    <w:rsid w:val="00A43754"/>
    <w:rsid w:val="00A43CB0"/>
    <w:rsid w:val="00A43F8C"/>
    <w:rsid w:val="00A43FAB"/>
    <w:rsid w:val="00A44A23"/>
    <w:rsid w:val="00A45488"/>
    <w:rsid w:val="00A460C8"/>
    <w:rsid w:val="00A46891"/>
    <w:rsid w:val="00A46BB4"/>
    <w:rsid w:val="00A46EA9"/>
    <w:rsid w:val="00A47027"/>
    <w:rsid w:val="00A472B9"/>
    <w:rsid w:val="00A475B1"/>
    <w:rsid w:val="00A475E7"/>
    <w:rsid w:val="00A47774"/>
    <w:rsid w:val="00A479B7"/>
    <w:rsid w:val="00A47FC6"/>
    <w:rsid w:val="00A50DEF"/>
    <w:rsid w:val="00A51753"/>
    <w:rsid w:val="00A5270B"/>
    <w:rsid w:val="00A527D3"/>
    <w:rsid w:val="00A52B27"/>
    <w:rsid w:val="00A53088"/>
    <w:rsid w:val="00A53DC2"/>
    <w:rsid w:val="00A53EDF"/>
    <w:rsid w:val="00A53F59"/>
    <w:rsid w:val="00A5496E"/>
    <w:rsid w:val="00A54BB0"/>
    <w:rsid w:val="00A55836"/>
    <w:rsid w:val="00A56395"/>
    <w:rsid w:val="00A5680F"/>
    <w:rsid w:val="00A5685E"/>
    <w:rsid w:val="00A579E2"/>
    <w:rsid w:val="00A57B2A"/>
    <w:rsid w:val="00A601FD"/>
    <w:rsid w:val="00A6039B"/>
    <w:rsid w:val="00A608DB"/>
    <w:rsid w:val="00A60A76"/>
    <w:rsid w:val="00A60E99"/>
    <w:rsid w:val="00A61612"/>
    <w:rsid w:val="00A625A8"/>
    <w:rsid w:val="00A62BBA"/>
    <w:rsid w:val="00A630A8"/>
    <w:rsid w:val="00A63381"/>
    <w:rsid w:val="00A63755"/>
    <w:rsid w:val="00A63859"/>
    <w:rsid w:val="00A641C7"/>
    <w:rsid w:val="00A643B4"/>
    <w:rsid w:val="00A6458C"/>
    <w:rsid w:val="00A652F9"/>
    <w:rsid w:val="00A65375"/>
    <w:rsid w:val="00A6563B"/>
    <w:rsid w:val="00A65845"/>
    <w:rsid w:val="00A666E9"/>
    <w:rsid w:val="00A66B7D"/>
    <w:rsid w:val="00A66D95"/>
    <w:rsid w:val="00A672D4"/>
    <w:rsid w:val="00A705B0"/>
    <w:rsid w:val="00A71095"/>
    <w:rsid w:val="00A714BD"/>
    <w:rsid w:val="00A7153B"/>
    <w:rsid w:val="00A718EA"/>
    <w:rsid w:val="00A71986"/>
    <w:rsid w:val="00A71B1E"/>
    <w:rsid w:val="00A720CB"/>
    <w:rsid w:val="00A732BA"/>
    <w:rsid w:val="00A73412"/>
    <w:rsid w:val="00A73A3C"/>
    <w:rsid w:val="00A74B77"/>
    <w:rsid w:val="00A74B99"/>
    <w:rsid w:val="00A74E94"/>
    <w:rsid w:val="00A76A40"/>
    <w:rsid w:val="00A76A95"/>
    <w:rsid w:val="00A77973"/>
    <w:rsid w:val="00A77FF6"/>
    <w:rsid w:val="00A802FC"/>
    <w:rsid w:val="00A8048D"/>
    <w:rsid w:val="00A80C86"/>
    <w:rsid w:val="00A80CAA"/>
    <w:rsid w:val="00A80F85"/>
    <w:rsid w:val="00A81F59"/>
    <w:rsid w:val="00A822E8"/>
    <w:rsid w:val="00A82321"/>
    <w:rsid w:val="00A842AA"/>
    <w:rsid w:val="00A85A0B"/>
    <w:rsid w:val="00A863C4"/>
    <w:rsid w:val="00A86ED1"/>
    <w:rsid w:val="00A87579"/>
    <w:rsid w:val="00A87625"/>
    <w:rsid w:val="00A87899"/>
    <w:rsid w:val="00A879F3"/>
    <w:rsid w:val="00A90292"/>
    <w:rsid w:val="00A9091F"/>
    <w:rsid w:val="00A916EB"/>
    <w:rsid w:val="00A91AEE"/>
    <w:rsid w:val="00A91B2F"/>
    <w:rsid w:val="00A92B35"/>
    <w:rsid w:val="00A92C85"/>
    <w:rsid w:val="00A93C31"/>
    <w:rsid w:val="00A93F4C"/>
    <w:rsid w:val="00A94D02"/>
    <w:rsid w:val="00A94D6B"/>
    <w:rsid w:val="00A95623"/>
    <w:rsid w:val="00A95722"/>
    <w:rsid w:val="00A95C43"/>
    <w:rsid w:val="00A95CD1"/>
    <w:rsid w:val="00A96C2C"/>
    <w:rsid w:val="00A96D56"/>
    <w:rsid w:val="00A97742"/>
    <w:rsid w:val="00A97DED"/>
    <w:rsid w:val="00AA068B"/>
    <w:rsid w:val="00AA09FF"/>
    <w:rsid w:val="00AA0D43"/>
    <w:rsid w:val="00AA10B3"/>
    <w:rsid w:val="00AA1330"/>
    <w:rsid w:val="00AA2021"/>
    <w:rsid w:val="00AA252C"/>
    <w:rsid w:val="00AA27C9"/>
    <w:rsid w:val="00AA2921"/>
    <w:rsid w:val="00AA3067"/>
    <w:rsid w:val="00AA30B2"/>
    <w:rsid w:val="00AA321F"/>
    <w:rsid w:val="00AA332B"/>
    <w:rsid w:val="00AA3A9C"/>
    <w:rsid w:val="00AA495E"/>
    <w:rsid w:val="00AA495F"/>
    <w:rsid w:val="00AA49C3"/>
    <w:rsid w:val="00AA5FA6"/>
    <w:rsid w:val="00AA6874"/>
    <w:rsid w:val="00AA72D9"/>
    <w:rsid w:val="00AA7542"/>
    <w:rsid w:val="00AA7558"/>
    <w:rsid w:val="00AA7723"/>
    <w:rsid w:val="00AB016C"/>
    <w:rsid w:val="00AB06AE"/>
    <w:rsid w:val="00AB097E"/>
    <w:rsid w:val="00AB0E8C"/>
    <w:rsid w:val="00AB1420"/>
    <w:rsid w:val="00AB1BF9"/>
    <w:rsid w:val="00AB25D3"/>
    <w:rsid w:val="00AB2681"/>
    <w:rsid w:val="00AB273C"/>
    <w:rsid w:val="00AB29DF"/>
    <w:rsid w:val="00AB319A"/>
    <w:rsid w:val="00AB326A"/>
    <w:rsid w:val="00AB329E"/>
    <w:rsid w:val="00AB337E"/>
    <w:rsid w:val="00AB3665"/>
    <w:rsid w:val="00AB4228"/>
    <w:rsid w:val="00AB4B35"/>
    <w:rsid w:val="00AB6A0D"/>
    <w:rsid w:val="00AB6C2E"/>
    <w:rsid w:val="00AB73A1"/>
    <w:rsid w:val="00AB7A1C"/>
    <w:rsid w:val="00AC017E"/>
    <w:rsid w:val="00AC1140"/>
    <w:rsid w:val="00AC12B7"/>
    <w:rsid w:val="00AC1364"/>
    <w:rsid w:val="00AC1B9B"/>
    <w:rsid w:val="00AC1E84"/>
    <w:rsid w:val="00AC2A46"/>
    <w:rsid w:val="00AC2A55"/>
    <w:rsid w:val="00AC2BE8"/>
    <w:rsid w:val="00AC3476"/>
    <w:rsid w:val="00AC3D19"/>
    <w:rsid w:val="00AC4003"/>
    <w:rsid w:val="00AC4975"/>
    <w:rsid w:val="00AC50F7"/>
    <w:rsid w:val="00AC52CD"/>
    <w:rsid w:val="00AC5811"/>
    <w:rsid w:val="00AC5CD0"/>
    <w:rsid w:val="00AC60EE"/>
    <w:rsid w:val="00AC69D3"/>
    <w:rsid w:val="00AC6F51"/>
    <w:rsid w:val="00AC7F9C"/>
    <w:rsid w:val="00AD0E4C"/>
    <w:rsid w:val="00AD2206"/>
    <w:rsid w:val="00AD24DF"/>
    <w:rsid w:val="00AD26C3"/>
    <w:rsid w:val="00AD2CAB"/>
    <w:rsid w:val="00AD42B3"/>
    <w:rsid w:val="00AD43B6"/>
    <w:rsid w:val="00AD5232"/>
    <w:rsid w:val="00AD527C"/>
    <w:rsid w:val="00AD5D0C"/>
    <w:rsid w:val="00AD631A"/>
    <w:rsid w:val="00AD65F3"/>
    <w:rsid w:val="00AD66D4"/>
    <w:rsid w:val="00AD6BAD"/>
    <w:rsid w:val="00AD6C1D"/>
    <w:rsid w:val="00AD74DA"/>
    <w:rsid w:val="00AD7724"/>
    <w:rsid w:val="00AD7A2F"/>
    <w:rsid w:val="00AE0078"/>
    <w:rsid w:val="00AE06F0"/>
    <w:rsid w:val="00AE08F6"/>
    <w:rsid w:val="00AE09EC"/>
    <w:rsid w:val="00AE0C77"/>
    <w:rsid w:val="00AE1824"/>
    <w:rsid w:val="00AE219D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B22"/>
    <w:rsid w:val="00AE7CF4"/>
    <w:rsid w:val="00AF06E1"/>
    <w:rsid w:val="00AF080F"/>
    <w:rsid w:val="00AF0F61"/>
    <w:rsid w:val="00AF18E2"/>
    <w:rsid w:val="00AF25CB"/>
    <w:rsid w:val="00AF2867"/>
    <w:rsid w:val="00AF2E35"/>
    <w:rsid w:val="00AF3590"/>
    <w:rsid w:val="00AF4397"/>
    <w:rsid w:val="00AF4DD6"/>
    <w:rsid w:val="00AF4EEF"/>
    <w:rsid w:val="00AF5018"/>
    <w:rsid w:val="00AF56F2"/>
    <w:rsid w:val="00AF6CBA"/>
    <w:rsid w:val="00AF70B6"/>
    <w:rsid w:val="00B00130"/>
    <w:rsid w:val="00B00499"/>
    <w:rsid w:val="00B00735"/>
    <w:rsid w:val="00B012C2"/>
    <w:rsid w:val="00B018A6"/>
    <w:rsid w:val="00B01937"/>
    <w:rsid w:val="00B019F8"/>
    <w:rsid w:val="00B020D6"/>
    <w:rsid w:val="00B02494"/>
    <w:rsid w:val="00B024C8"/>
    <w:rsid w:val="00B02503"/>
    <w:rsid w:val="00B02D51"/>
    <w:rsid w:val="00B0309D"/>
    <w:rsid w:val="00B03CFD"/>
    <w:rsid w:val="00B04AEB"/>
    <w:rsid w:val="00B04CCC"/>
    <w:rsid w:val="00B055D8"/>
    <w:rsid w:val="00B0663F"/>
    <w:rsid w:val="00B06949"/>
    <w:rsid w:val="00B0722C"/>
    <w:rsid w:val="00B0723E"/>
    <w:rsid w:val="00B0737D"/>
    <w:rsid w:val="00B0761E"/>
    <w:rsid w:val="00B07900"/>
    <w:rsid w:val="00B07D75"/>
    <w:rsid w:val="00B07EF1"/>
    <w:rsid w:val="00B07FE5"/>
    <w:rsid w:val="00B1083A"/>
    <w:rsid w:val="00B10D99"/>
    <w:rsid w:val="00B10FA9"/>
    <w:rsid w:val="00B112E2"/>
    <w:rsid w:val="00B118E1"/>
    <w:rsid w:val="00B11945"/>
    <w:rsid w:val="00B11B2B"/>
    <w:rsid w:val="00B131B2"/>
    <w:rsid w:val="00B135BF"/>
    <w:rsid w:val="00B1363A"/>
    <w:rsid w:val="00B13778"/>
    <w:rsid w:val="00B1386E"/>
    <w:rsid w:val="00B148B7"/>
    <w:rsid w:val="00B151A9"/>
    <w:rsid w:val="00B1552E"/>
    <w:rsid w:val="00B15549"/>
    <w:rsid w:val="00B1583E"/>
    <w:rsid w:val="00B16160"/>
    <w:rsid w:val="00B1659B"/>
    <w:rsid w:val="00B165AA"/>
    <w:rsid w:val="00B179DF"/>
    <w:rsid w:val="00B17C82"/>
    <w:rsid w:val="00B209C0"/>
    <w:rsid w:val="00B20A20"/>
    <w:rsid w:val="00B212EC"/>
    <w:rsid w:val="00B21562"/>
    <w:rsid w:val="00B2180A"/>
    <w:rsid w:val="00B21C4D"/>
    <w:rsid w:val="00B21C9C"/>
    <w:rsid w:val="00B21D7F"/>
    <w:rsid w:val="00B21EFE"/>
    <w:rsid w:val="00B21FE1"/>
    <w:rsid w:val="00B22451"/>
    <w:rsid w:val="00B22D1D"/>
    <w:rsid w:val="00B22E17"/>
    <w:rsid w:val="00B24799"/>
    <w:rsid w:val="00B24CAB"/>
    <w:rsid w:val="00B2551D"/>
    <w:rsid w:val="00B2565F"/>
    <w:rsid w:val="00B256A1"/>
    <w:rsid w:val="00B25F93"/>
    <w:rsid w:val="00B262F6"/>
    <w:rsid w:val="00B2632F"/>
    <w:rsid w:val="00B2636F"/>
    <w:rsid w:val="00B26847"/>
    <w:rsid w:val="00B26FDD"/>
    <w:rsid w:val="00B27C96"/>
    <w:rsid w:val="00B308C5"/>
    <w:rsid w:val="00B30A0F"/>
    <w:rsid w:val="00B32BBF"/>
    <w:rsid w:val="00B32C5A"/>
    <w:rsid w:val="00B32F28"/>
    <w:rsid w:val="00B337E3"/>
    <w:rsid w:val="00B33DF7"/>
    <w:rsid w:val="00B3409F"/>
    <w:rsid w:val="00B34100"/>
    <w:rsid w:val="00B34A94"/>
    <w:rsid w:val="00B34D32"/>
    <w:rsid w:val="00B358B5"/>
    <w:rsid w:val="00B35BF6"/>
    <w:rsid w:val="00B35D00"/>
    <w:rsid w:val="00B367ED"/>
    <w:rsid w:val="00B37002"/>
    <w:rsid w:val="00B3758E"/>
    <w:rsid w:val="00B37883"/>
    <w:rsid w:val="00B37C2A"/>
    <w:rsid w:val="00B40E39"/>
    <w:rsid w:val="00B40F93"/>
    <w:rsid w:val="00B4101D"/>
    <w:rsid w:val="00B411BA"/>
    <w:rsid w:val="00B41805"/>
    <w:rsid w:val="00B418A6"/>
    <w:rsid w:val="00B41A4D"/>
    <w:rsid w:val="00B41A6D"/>
    <w:rsid w:val="00B41B5D"/>
    <w:rsid w:val="00B42072"/>
    <w:rsid w:val="00B43CB6"/>
    <w:rsid w:val="00B43FCD"/>
    <w:rsid w:val="00B4407E"/>
    <w:rsid w:val="00B4434E"/>
    <w:rsid w:val="00B44367"/>
    <w:rsid w:val="00B44743"/>
    <w:rsid w:val="00B44A55"/>
    <w:rsid w:val="00B4696B"/>
    <w:rsid w:val="00B476F9"/>
    <w:rsid w:val="00B47713"/>
    <w:rsid w:val="00B479E3"/>
    <w:rsid w:val="00B47BFD"/>
    <w:rsid w:val="00B47F7D"/>
    <w:rsid w:val="00B47F96"/>
    <w:rsid w:val="00B50202"/>
    <w:rsid w:val="00B50233"/>
    <w:rsid w:val="00B50B9B"/>
    <w:rsid w:val="00B511C1"/>
    <w:rsid w:val="00B513C2"/>
    <w:rsid w:val="00B515CE"/>
    <w:rsid w:val="00B51EEF"/>
    <w:rsid w:val="00B52EA4"/>
    <w:rsid w:val="00B53E45"/>
    <w:rsid w:val="00B5562A"/>
    <w:rsid w:val="00B55AD4"/>
    <w:rsid w:val="00B55B5E"/>
    <w:rsid w:val="00B55D8F"/>
    <w:rsid w:val="00B56631"/>
    <w:rsid w:val="00B5795C"/>
    <w:rsid w:val="00B57C02"/>
    <w:rsid w:val="00B57E3D"/>
    <w:rsid w:val="00B6011C"/>
    <w:rsid w:val="00B60631"/>
    <w:rsid w:val="00B60829"/>
    <w:rsid w:val="00B60924"/>
    <w:rsid w:val="00B61120"/>
    <w:rsid w:val="00B61437"/>
    <w:rsid w:val="00B62C42"/>
    <w:rsid w:val="00B63D3E"/>
    <w:rsid w:val="00B6462A"/>
    <w:rsid w:val="00B65255"/>
    <w:rsid w:val="00B65D62"/>
    <w:rsid w:val="00B6650E"/>
    <w:rsid w:val="00B6702B"/>
    <w:rsid w:val="00B67EA0"/>
    <w:rsid w:val="00B67FCA"/>
    <w:rsid w:val="00B7078D"/>
    <w:rsid w:val="00B713AC"/>
    <w:rsid w:val="00B715FD"/>
    <w:rsid w:val="00B71777"/>
    <w:rsid w:val="00B71968"/>
    <w:rsid w:val="00B72C9D"/>
    <w:rsid w:val="00B72D95"/>
    <w:rsid w:val="00B72F66"/>
    <w:rsid w:val="00B736C9"/>
    <w:rsid w:val="00B73AC8"/>
    <w:rsid w:val="00B73C3A"/>
    <w:rsid w:val="00B73C98"/>
    <w:rsid w:val="00B73F46"/>
    <w:rsid w:val="00B73FD6"/>
    <w:rsid w:val="00B75910"/>
    <w:rsid w:val="00B75B72"/>
    <w:rsid w:val="00B7623B"/>
    <w:rsid w:val="00B76599"/>
    <w:rsid w:val="00B765FF"/>
    <w:rsid w:val="00B767EA"/>
    <w:rsid w:val="00B76EC4"/>
    <w:rsid w:val="00B776A2"/>
    <w:rsid w:val="00B777B8"/>
    <w:rsid w:val="00B77AF4"/>
    <w:rsid w:val="00B77D56"/>
    <w:rsid w:val="00B77DB2"/>
    <w:rsid w:val="00B8021E"/>
    <w:rsid w:val="00B803A2"/>
    <w:rsid w:val="00B80744"/>
    <w:rsid w:val="00B807AC"/>
    <w:rsid w:val="00B80F43"/>
    <w:rsid w:val="00B82678"/>
    <w:rsid w:val="00B82A8F"/>
    <w:rsid w:val="00B8348A"/>
    <w:rsid w:val="00B840F2"/>
    <w:rsid w:val="00B8496F"/>
    <w:rsid w:val="00B85263"/>
    <w:rsid w:val="00B85348"/>
    <w:rsid w:val="00B87B8E"/>
    <w:rsid w:val="00B87F3F"/>
    <w:rsid w:val="00B90055"/>
    <w:rsid w:val="00B90E4C"/>
    <w:rsid w:val="00B913E3"/>
    <w:rsid w:val="00B91658"/>
    <w:rsid w:val="00B917A6"/>
    <w:rsid w:val="00B91B80"/>
    <w:rsid w:val="00B91E7C"/>
    <w:rsid w:val="00B9357E"/>
    <w:rsid w:val="00B937A4"/>
    <w:rsid w:val="00B93815"/>
    <w:rsid w:val="00B93F70"/>
    <w:rsid w:val="00B949A3"/>
    <w:rsid w:val="00B951A7"/>
    <w:rsid w:val="00B953F3"/>
    <w:rsid w:val="00B95543"/>
    <w:rsid w:val="00B957E5"/>
    <w:rsid w:val="00B95807"/>
    <w:rsid w:val="00B95A85"/>
    <w:rsid w:val="00B96EDB"/>
    <w:rsid w:val="00B97645"/>
    <w:rsid w:val="00B97E83"/>
    <w:rsid w:val="00BA0BDA"/>
    <w:rsid w:val="00BA18D9"/>
    <w:rsid w:val="00BA2171"/>
    <w:rsid w:val="00BA2477"/>
    <w:rsid w:val="00BA251A"/>
    <w:rsid w:val="00BA27C6"/>
    <w:rsid w:val="00BA2AE1"/>
    <w:rsid w:val="00BA2E62"/>
    <w:rsid w:val="00BA2F3A"/>
    <w:rsid w:val="00BA300F"/>
    <w:rsid w:val="00BA367D"/>
    <w:rsid w:val="00BA3A5B"/>
    <w:rsid w:val="00BA4579"/>
    <w:rsid w:val="00BA4686"/>
    <w:rsid w:val="00BA486A"/>
    <w:rsid w:val="00BA4FB0"/>
    <w:rsid w:val="00BA52DE"/>
    <w:rsid w:val="00BA5780"/>
    <w:rsid w:val="00BA6921"/>
    <w:rsid w:val="00BA7090"/>
    <w:rsid w:val="00BA7713"/>
    <w:rsid w:val="00BA7766"/>
    <w:rsid w:val="00BA779D"/>
    <w:rsid w:val="00BA7C99"/>
    <w:rsid w:val="00BB0242"/>
    <w:rsid w:val="00BB07E0"/>
    <w:rsid w:val="00BB2031"/>
    <w:rsid w:val="00BB2426"/>
    <w:rsid w:val="00BB2565"/>
    <w:rsid w:val="00BB2E47"/>
    <w:rsid w:val="00BB4462"/>
    <w:rsid w:val="00BB55EA"/>
    <w:rsid w:val="00BB5815"/>
    <w:rsid w:val="00BB5BF6"/>
    <w:rsid w:val="00BB6263"/>
    <w:rsid w:val="00BB65D4"/>
    <w:rsid w:val="00BB6C5D"/>
    <w:rsid w:val="00BB6E1D"/>
    <w:rsid w:val="00BB6E77"/>
    <w:rsid w:val="00BB7611"/>
    <w:rsid w:val="00BB770F"/>
    <w:rsid w:val="00BC042C"/>
    <w:rsid w:val="00BC072E"/>
    <w:rsid w:val="00BC0F2F"/>
    <w:rsid w:val="00BC14C4"/>
    <w:rsid w:val="00BC1A58"/>
    <w:rsid w:val="00BC299C"/>
    <w:rsid w:val="00BC2E23"/>
    <w:rsid w:val="00BC3BD6"/>
    <w:rsid w:val="00BC41AB"/>
    <w:rsid w:val="00BC4348"/>
    <w:rsid w:val="00BC4598"/>
    <w:rsid w:val="00BC49C5"/>
    <w:rsid w:val="00BC4F79"/>
    <w:rsid w:val="00BC52AD"/>
    <w:rsid w:val="00BC54CD"/>
    <w:rsid w:val="00BC5719"/>
    <w:rsid w:val="00BC5E8B"/>
    <w:rsid w:val="00BC5EE3"/>
    <w:rsid w:val="00BC64F4"/>
    <w:rsid w:val="00BC6FD4"/>
    <w:rsid w:val="00BD09B0"/>
    <w:rsid w:val="00BD0C23"/>
    <w:rsid w:val="00BD0EBB"/>
    <w:rsid w:val="00BD206D"/>
    <w:rsid w:val="00BD29C1"/>
    <w:rsid w:val="00BD360A"/>
    <w:rsid w:val="00BD366D"/>
    <w:rsid w:val="00BD3C1B"/>
    <w:rsid w:val="00BD3C2C"/>
    <w:rsid w:val="00BD3FA0"/>
    <w:rsid w:val="00BD4DD4"/>
    <w:rsid w:val="00BD4DE8"/>
    <w:rsid w:val="00BD56BF"/>
    <w:rsid w:val="00BD5E56"/>
    <w:rsid w:val="00BD5E8F"/>
    <w:rsid w:val="00BD5EB3"/>
    <w:rsid w:val="00BD60AF"/>
    <w:rsid w:val="00BD7173"/>
    <w:rsid w:val="00BD7327"/>
    <w:rsid w:val="00BD74A2"/>
    <w:rsid w:val="00BE000B"/>
    <w:rsid w:val="00BE0EC8"/>
    <w:rsid w:val="00BE1348"/>
    <w:rsid w:val="00BE1DDD"/>
    <w:rsid w:val="00BE2A7E"/>
    <w:rsid w:val="00BE2ED8"/>
    <w:rsid w:val="00BE3058"/>
    <w:rsid w:val="00BE36D2"/>
    <w:rsid w:val="00BE3D2D"/>
    <w:rsid w:val="00BE4488"/>
    <w:rsid w:val="00BE4893"/>
    <w:rsid w:val="00BE5283"/>
    <w:rsid w:val="00BE56E8"/>
    <w:rsid w:val="00BE58BA"/>
    <w:rsid w:val="00BE6790"/>
    <w:rsid w:val="00BE68C9"/>
    <w:rsid w:val="00BE68D3"/>
    <w:rsid w:val="00BE6978"/>
    <w:rsid w:val="00BE77CE"/>
    <w:rsid w:val="00BE7B95"/>
    <w:rsid w:val="00BF0DA1"/>
    <w:rsid w:val="00BF1123"/>
    <w:rsid w:val="00BF17F6"/>
    <w:rsid w:val="00BF19A1"/>
    <w:rsid w:val="00BF25D3"/>
    <w:rsid w:val="00BF25D4"/>
    <w:rsid w:val="00BF2CB9"/>
    <w:rsid w:val="00BF2CCB"/>
    <w:rsid w:val="00BF3248"/>
    <w:rsid w:val="00BF39AB"/>
    <w:rsid w:val="00BF401B"/>
    <w:rsid w:val="00BF480D"/>
    <w:rsid w:val="00BF4AFB"/>
    <w:rsid w:val="00BF59B8"/>
    <w:rsid w:val="00BF5A4D"/>
    <w:rsid w:val="00BF6D69"/>
    <w:rsid w:val="00BF78A5"/>
    <w:rsid w:val="00BF78B7"/>
    <w:rsid w:val="00C00063"/>
    <w:rsid w:val="00C00887"/>
    <w:rsid w:val="00C00FF3"/>
    <w:rsid w:val="00C012B9"/>
    <w:rsid w:val="00C01336"/>
    <w:rsid w:val="00C01847"/>
    <w:rsid w:val="00C01ACF"/>
    <w:rsid w:val="00C01DFE"/>
    <w:rsid w:val="00C0252F"/>
    <w:rsid w:val="00C02A5D"/>
    <w:rsid w:val="00C02D38"/>
    <w:rsid w:val="00C031D6"/>
    <w:rsid w:val="00C0347E"/>
    <w:rsid w:val="00C0370E"/>
    <w:rsid w:val="00C03B37"/>
    <w:rsid w:val="00C04277"/>
    <w:rsid w:val="00C04428"/>
    <w:rsid w:val="00C04B3D"/>
    <w:rsid w:val="00C0531C"/>
    <w:rsid w:val="00C0554F"/>
    <w:rsid w:val="00C05CFE"/>
    <w:rsid w:val="00C069DF"/>
    <w:rsid w:val="00C06A6A"/>
    <w:rsid w:val="00C076D3"/>
    <w:rsid w:val="00C07840"/>
    <w:rsid w:val="00C100DD"/>
    <w:rsid w:val="00C1023A"/>
    <w:rsid w:val="00C10551"/>
    <w:rsid w:val="00C107E9"/>
    <w:rsid w:val="00C10AAC"/>
    <w:rsid w:val="00C10B22"/>
    <w:rsid w:val="00C10DCF"/>
    <w:rsid w:val="00C10FC0"/>
    <w:rsid w:val="00C11F4A"/>
    <w:rsid w:val="00C120FC"/>
    <w:rsid w:val="00C13227"/>
    <w:rsid w:val="00C13382"/>
    <w:rsid w:val="00C149F1"/>
    <w:rsid w:val="00C14C49"/>
    <w:rsid w:val="00C15983"/>
    <w:rsid w:val="00C15C0A"/>
    <w:rsid w:val="00C167C3"/>
    <w:rsid w:val="00C16EF7"/>
    <w:rsid w:val="00C17A68"/>
    <w:rsid w:val="00C200B8"/>
    <w:rsid w:val="00C203D2"/>
    <w:rsid w:val="00C2058D"/>
    <w:rsid w:val="00C2075C"/>
    <w:rsid w:val="00C2083B"/>
    <w:rsid w:val="00C208C8"/>
    <w:rsid w:val="00C20ADB"/>
    <w:rsid w:val="00C21323"/>
    <w:rsid w:val="00C21E4A"/>
    <w:rsid w:val="00C233A5"/>
    <w:rsid w:val="00C2340A"/>
    <w:rsid w:val="00C2378B"/>
    <w:rsid w:val="00C238DA"/>
    <w:rsid w:val="00C23D03"/>
    <w:rsid w:val="00C24272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1665"/>
    <w:rsid w:val="00C32199"/>
    <w:rsid w:val="00C32A67"/>
    <w:rsid w:val="00C32B5A"/>
    <w:rsid w:val="00C3335A"/>
    <w:rsid w:val="00C33B8D"/>
    <w:rsid w:val="00C33C45"/>
    <w:rsid w:val="00C34029"/>
    <w:rsid w:val="00C343F5"/>
    <w:rsid w:val="00C3494D"/>
    <w:rsid w:val="00C34A10"/>
    <w:rsid w:val="00C34D84"/>
    <w:rsid w:val="00C34EB2"/>
    <w:rsid w:val="00C34FF6"/>
    <w:rsid w:val="00C35375"/>
    <w:rsid w:val="00C35716"/>
    <w:rsid w:val="00C35AF5"/>
    <w:rsid w:val="00C35F78"/>
    <w:rsid w:val="00C36298"/>
    <w:rsid w:val="00C364CF"/>
    <w:rsid w:val="00C368D9"/>
    <w:rsid w:val="00C3694C"/>
    <w:rsid w:val="00C3737B"/>
    <w:rsid w:val="00C376C9"/>
    <w:rsid w:val="00C402C1"/>
    <w:rsid w:val="00C42113"/>
    <w:rsid w:val="00C423D0"/>
    <w:rsid w:val="00C4345B"/>
    <w:rsid w:val="00C44A63"/>
    <w:rsid w:val="00C44D0C"/>
    <w:rsid w:val="00C45184"/>
    <w:rsid w:val="00C45642"/>
    <w:rsid w:val="00C45985"/>
    <w:rsid w:val="00C45D44"/>
    <w:rsid w:val="00C45DED"/>
    <w:rsid w:val="00C47117"/>
    <w:rsid w:val="00C477A0"/>
    <w:rsid w:val="00C5010C"/>
    <w:rsid w:val="00C513B5"/>
    <w:rsid w:val="00C51B60"/>
    <w:rsid w:val="00C5209C"/>
    <w:rsid w:val="00C521B0"/>
    <w:rsid w:val="00C5281C"/>
    <w:rsid w:val="00C52D41"/>
    <w:rsid w:val="00C5317E"/>
    <w:rsid w:val="00C5328A"/>
    <w:rsid w:val="00C538E6"/>
    <w:rsid w:val="00C53E53"/>
    <w:rsid w:val="00C54033"/>
    <w:rsid w:val="00C54228"/>
    <w:rsid w:val="00C54362"/>
    <w:rsid w:val="00C550AB"/>
    <w:rsid w:val="00C56FDF"/>
    <w:rsid w:val="00C6006E"/>
    <w:rsid w:val="00C607BE"/>
    <w:rsid w:val="00C60B92"/>
    <w:rsid w:val="00C60F96"/>
    <w:rsid w:val="00C614F7"/>
    <w:rsid w:val="00C617BF"/>
    <w:rsid w:val="00C61B86"/>
    <w:rsid w:val="00C61E4B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E31"/>
    <w:rsid w:val="00C70372"/>
    <w:rsid w:val="00C70472"/>
    <w:rsid w:val="00C706FF"/>
    <w:rsid w:val="00C70D08"/>
    <w:rsid w:val="00C716CD"/>
    <w:rsid w:val="00C729BF"/>
    <w:rsid w:val="00C72F45"/>
    <w:rsid w:val="00C73934"/>
    <w:rsid w:val="00C73A17"/>
    <w:rsid w:val="00C74193"/>
    <w:rsid w:val="00C741EF"/>
    <w:rsid w:val="00C747FF"/>
    <w:rsid w:val="00C74939"/>
    <w:rsid w:val="00C7532D"/>
    <w:rsid w:val="00C759A0"/>
    <w:rsid w:val="00C75A65"/>
    <w:rsid w:val="00C75B06"/>
    <w:rsid w:val="00C75EB3"/>
    <w:rsid w:val="00C764AA"/>
    <w:rsid w:val="00C7653E"/>
    <w:rsid w:val="00C77855"/>
    <w:rsid w:val="00C77960"/>
    <w:rsid w:val="00C779B2"/>
    <w:rsid w:val="00C77A48"/>
    <w:rsid w:val="00C77E39"/>
    <w:rsid w:val="00C80198"/>
    <w:rsid w:val="00C80744"/>
    <w:rsid w:val="00C80F8A"/>
    <w:rsid w:val="00C812FA"/>
    <w:rsid w:val="00C815CD"/>
    <w:rsid w:val="00C81AE7"/>
    <w:rsid w:val="00C81C3D"/>
    <w:rsid w:val="00C82026"/>
    <w:rsid w:val="00C82604"/>
    <w:rsid w:val="00C82B68"/>
    <w:rsid w:val="00C82C6A"/>
    <w:rsid w:val="00C83B71"/>
    <w:rsid w:val="00C83DDE"/>
    <w:rsid w:val="00C84749"/>
    <w:rsid w:val="00C849ED"/>
    <w:rsid w:val="00C84F7F"/>
    <w:rsid w:val="00C85323"/>
    <w:rsid w:val="00C8595E"/>
    <w:rsid w:val="00C85B4E"/>
    <w:rsid w:val="00C8668D"/>
    <w:rsid w:val="00C8677D"/>
    <w:rsid w:val="00C8713C"/>
    <w:rsid w:val="00C872D3"/>
    <w:rsid w:val="00C875B8"/>
    <w:rsid w:val="00C8761C"/>
    <w:rsid w:val="00C87722"/>
    <w:rsid w:val="00C87787"/>
    <w:rsid w:val="00C879EC"/>
    <w:rsid w:val="00C879F2"/>
    <w:rsid w:val="00C9149D"/>
    <w:rsid w:val="00C9191E"/>
    <w:rsid w:val="00C9231F"/>
    <w:rsid w:val="00C9251D"/>
    <w:rsid w:val="00C92EE1"/>
    <w:rsid w:val="00C934F8"/>
    <w:rsid w:val="00C935FD"/>
    <w:rsid w:val="00C93DA7"/>
    <w:rsid w:val="00C941A1"/>
    <w:rsid w:val="00C94219"/>
    <w:rsid w:val="00C94BB1"/>
    <w:rsid w:val="00C95B7B"/>
    <w:rsid w:val="00C960F9"/>
    <w:rsid w:val="00C96475"/>
    <w:rsid w:val="00C97153"/>
    <w:rsid w:val="00C9722F"/>
    <w:rsid w:val="00C973A5"/>
    <w:rsid w:val="00C978F1"/>
    <w:rsid w:val="00CA083D"/>
    <w:rsid w:val="00CA08F3"/>
    <w:rsid w:val="00CA12E0"/>
    <w:rsid w:val="00CA31E6"/>
    <w:rsid w:val="00CA3329"/>
    <w:rsid w:val="00CA3922"/>
    <w:rsid w:val="00CA3C91"/>
    <w:rsid w:val="00CA43F6"/>
    <w:rsid w:val="00CA5A86"/>
    <w:rsid w:val="00CA5D0D"/>
    <w:rsid w:val="00CA6515"/>
    <w:rsid w:val="00CA6C40"/>
    <w:rsid w:val="00CA7862"/>
    <w:rsid w:val="00CA7C30"/>
    <w:rsid w:val="00CB0385"/>
    <w:rsid w:val="00CB12F7"/>
    <w:rsid w:val="00CB19EF"/>
    <w:rsid w:val="00CB2011"/>
    <w:rsid w:val="00CB2418"/>
    <w:rsid w:val="00CB249E"/>
    <w:rsid w:val="00CB3116"/>
    <w:rsid w:val="00CB34EC"/>
    <w:rsid w:val="00CB45E9"/>
    <w:rsid w:val="00CB49D0"/>
    <w:rsid w:val="00CB4BC7"/>
    <w:rsid w:val="00CB540D"/>
    <w:rsid w:val="00CB5673"/>
    <w:rsid w:val="00CB610A"/>
    <w:rsid w:val="00CB6F25"/>
    <w:rsid w:val="00CB70A0"/>
    <w:rsid w:val="00CC007B"/>
    <w:rsid w:val="00CC03E2"/>
    <w:rsid w:val="00CC1589"/>
    <w:rsid w:val="00CC270C"/>
    <w:rsid w:val="00CC2DC2"/>
    <w:rsid w:val="00CC3469"/>
    <w:rsid w:val="00CC3F51"/>
    <w:rsid w:val="00CC5881"/>
    <w:rsid w:val="00CC682C"/>
    <w:rsid w:val="00CC6890"/>
    <w:rsid w:val="00CC7797"/>
    <w:rsid w:val="00CC7CA0"/>
    <w:rsid w:val="00CD0A4D"/>
    <w:rsid w:val="00CD0B14"/>
    <w:rsid w:val="00CD0BCC"/>
    <w:rsid w:val="00CD146E"/>
    <w:rsid w:val="00CD25DC"/>
    <w:rsid w:val="00CD28AB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63D"/>
    <w:rsid w:val="00CD7A29"/>
    <w:rsid w:val="00CD7AAE"/>
    <w:rsid w:val="00CD7B20"/>
    <w:rsid w:val="00CD7FBD"/>
    <w:rsid w:val="00CE03B0"/>
    <w:rsid w:val="00CE0D86"/>
    <w:rsid w:val="00CE0F86"/>
    <w:rsid w:val="00CE1098"/>
    <w:rsid w:val="00CE20DF"/>
    <w:rsid w:val="00CE2B4B"/>
    <w:rsid w:val="00CE2C12"/>
    <w:rsid w:val="00CE3066"/>
    <w:rsid w:val="00CE3F9B"/>
    <w:rsid w:val="00CE42D4"/>
    <w:rsid w:val="00CE502B"/>
    <w:rsid w:val="00CE5628"/>
    <w:rsid w:val="00CE7949"/>
    <w:rsid w:val="00CE7C59"/>
    <w:rsid w:val="00CE7CAB"/>
    <w:rsid w:val="00CF02F1"/>
    <w:rsid w:val="00CF0333"/>
    <w:rsid w:val="00CF079F"/>
    <w:rsid w:val="00CF0D89"/>
    <w:rsid w:val="00CF0DDC"/>
    <w:rsid w:val="00CF0FEA"/>
    <w:rsid w:val="00CF1BD5"/>
    <w:rsid w:val="00CF1EA1"/>
    <w:rsid w:val="00CF1F6E"/>
    <w:rsid w:val="00CF248A"/>
    <w:rsid w:val="00CF33ED"/>
    <w:rsid w:val="00CF372B"/>
    <w:rsid w:val="00CF3A47"/>
    <w:rsid w:val="00CF3D7A"/>
    <w:rsid w:val="00CF476A"/>
    <w:rsid w:val="00CF4CD2"/>
    <w:rsid w:val="00CF4F52"/>
    <w:rsid w:val="00CF549D"/>
    <w:rsid w:val="00CF5A44"/>
    <w:rsid w:val="00CF5C26"/>
    <w:rsid w:val="00CF696C"/>
    <w:rsid w:val="00CF6C71"/>
    <w:rsid w:val="00CF6D57"/>
    <w:rsid w:val="00CF6E54"/>
    <w:rsid w:val="00CF7832"/>
    <w:rsid w:val="00D007D6"/>
    <w:rsid w:val="00D00C04"/>
    <w:rsid w:val="00D00D9F"/>
    <w:rsid w:val="00D01E8C"/>
    <w:rsid w:val="00D0274A"/>
    <w:rsid w:val="00D0277F"/>
    <w:rsid w:val="00D03374"/>
    <w:rsid w:val="00D03C37"/>
    <w:rsid w:val="00D0468F"/>
    <w:rsid w:val="00D04968"/>
    <w:rsid w:val="00D05437"/>
    <w:rsid w:val="00D0549A"/>
    <w:rsid w:val="00D05F6A"/>
    <w:rsid w:val="00D05FDC"/>
    <w:rsid w:val="00D06479"/>
    <w:rsid w:val="00D0705F"/>
    <w:rsid w:val="00D10526"/>
    <w:rsid w:val="00D111EA"/>
    <w:rsid w:val="00D11FB0"/>
    <w:rsid w:val="00D12717"/>
    <w:rsid w:val="00D12970"/>
    <w:rsid w:val="00D12A82"/>
    <w:rsid w:val="00D12ED1"/>
    <w:rsid w:val="00D138A2"/>
    <w:rsid w:val="00D138AF"/>
    <w:rsid w:val="00D146A8"/>
    <w:rsid w:val="00D146E9"/>
    <w:rsid w:val="00D1484C"/>
    <w:rsid w:val="00D14BB8"/>
    <w:rsid w:val="00D15327"/>
    <w:rsid w:val="00D154B4"/>
    <w:rsid w:val="00D15E45"/>
    <w:rsid w:val="00D1615A"/>
    <w:rsid w:val="00D164AC"/>
    <w:rsid w:val="00D16D65"/>
    <w:rsid w:val="00D16E0C"/>
    <w:rsid w:val="00D1703D"/>
    <w:rsid w:val="00D17F50"/>
    <w:rsid w:val="00D203F0"/>
    <w:rsid w:val="00D2131E"/>
    <w:rsid w:val="00D23142"/>
    <w:rsid w:val="00D25232"/>
    <w:rsid w:val="00D25287"/>
    <w:rsid w:val="00D25B05"/>
    <w:rsid w:val="00D25C32"/>
    <w:rsid w:val="00D25D7A"/>
    <w:rsid w:val="00D25FCA"/>
    <w:rsid w:val="00D2631B"/>
    <w:rsid w:val="00D270A2"/>
    <w:rsid w:val="00D27264"/>
    <w:rsid w:val="00D27401"/>
    <w:rsid w:val="00D27E2F"/>
    <w:rsid w:val="00D27EB3"/>
    <w:rsid w:val="00D27FB8"/>
    <w:rsid w:val="00D301AB"/>
    <w:rsid w:val="00D3076E"/>
    <w:rsid w:val="00D30A33"/>
    <w:rsid w:val="00D30D96"/>
    <w:rsid w:val="00D31086"/>
    <w:rsid w:val="00D315C9"/>
    <w:rsid w:val="00D31671"/>
    <w:rsid w:val="00D31AC3"/>
    <w:rsid w:val="00D31C19"/>
    <w:rsid w:val="00D3200B"/>
    <w:rsid w:val="00D325FE"/>
    <w:rsid w:val="00D326AE"/>
    <w:rsid w:val="00D3276A"/>
    <w:rsid w:val="00D3278A"/>
    <w:rsid w:val="00D32E13"/>
    <w:rsid w:val="00D32FBA"/>
    <w:rsid w:val="00D32FEE"/>
    <w:rsid w:val="00D33C96"/>
    <w:rsid w:val="00D3448C"/>
    <w:rsid w:val="00D3458A"/>
    <w:rsid w:val="00D34B47"/>
    <w:rsid w:val="00D3578C"/>
    <w:rsid w:val="00D357DD"/>
    <w:rsid w:val="00D35C4F"/>
    <w:rsid w:val="00D362CD"/>
    <w:rsid w:val="00D37AFF"/>
    <w:rsid w:val="00D37D07"/>
    <w:rsid w:val="00D37DA1"/>
    <w:rsid w:val="00D405C0"/>
    <w:rsid w:val="00D40BAE"/>
    <w:rsid w:val="00D40D10"/>
    <w:rsid w:val="00D4115E"/>
    <w:rsid w:val="00D4124F"/>
    <w:rsid w:val="00D412F6"/>
    <w:rsid w:val="00D4185C"/>
    <w:rsid w:val="00D41A0B"/>
    <w:rsid w:val="00D41A7A"/>
    <w:rsid w:val="00D41C24"/>
    <w:rsid w:val="00D42097"/>
    <w:rsid w:val="00D42E25"/>
    <w:rsid w:val="00D42F90"/>
    <w:rsid w:val="00D436EB"/>
    <w:rsid w:val="00D437AC"/>
    <w:rsid w:val="00D43867"/>
    <w:rsid w:val="00D43E2C"/>
    <w:rsid w:val="00D440E0"/>
    <w:rsid w:val="00D4434E"/>
    <w:rsid w:val="00D443E9"/>
    <w:rsid w:val="00D4468A"/>
    <w:rsid w:val="00D4518A"/>
    <w:rsid w:val="00D45791"/>
    <w:rsid w:val="00D45D6E"/>
    <w:rsid w:val="00D45E85"/>
    <w:rsid w:val="00D46435"/>
    <w:rsid w:val="00D464A9"/>
    <w:rsid w:val="00D467A3"/>
    <w:rsid w:val="00D47181"/>
    <w:rsid w:val="00D4719B"/>
    <w:rsid w:val="00D474D3"/>
    <w:rsid w:val="00D47A7C"/>
    <w:rsid w:val="00D47BB8"/>
    <w:rsid w:val="00D50620"/>
    <w:rsid w:val="00D50BEE"/>
    <w:rsid w:val="00D50FB7"/>
    <w:rsid w:val="00D51CE2"/>
    <w:rsid w:val="00D51E1E"/>
    <w:rsid w:val="00D5300C"/>
    <w:rsid w:val="00D530D9"/>
    <w:rsid w:val="00D539E7"/>
    <w:rsid w:val="00D544EF"/>
    <w:rsid w:val="00D54692"/>
    <w:rsid w:val="00D546A2"/>
    <w:rsid w:val="00D54A18"/>
    <w:rsid w:val="00D54A52"/>
    <w:rsid w:val="00D552C6"/>
    <w:rsid w:val="00D55A4D"/>
    <w:rsid w:val="00D55E8E"/>
    <w:rsid w:val="00D5669A"/>
    <w:rsid w:val="00D5685B"/>
    <w:rsid w:val="00D56977"/>
    <w:rsid w:val="00D571D5"/>
    <w:rsid w:val="00D575B6"/>
    <w:rsid w:val="00D576B8"/>
    <w:rsid w:val="00D57C95"/>
    <w:rsid w:val="00D608E3"/>
    <w:rsid w:val="00D6191F"/>
    <w:rsid w:val="00D628E1"/>
    <w:rsid w:val="00D62F6F"/>
    <w:rsid w:val="00D6312C"/>
    <w:rsid w:val="00D6364C"/>
    <w:rsid w:val="00D63DCD"/>
    <w:rsid w:val="00D63E4C"/>
    <w:rsid w:val="00D642B7"/>
    <w:rsid w:val="00D64460"/>
    <w:rsid w:val="00D644B9"/>
    <w:rsid w:val="00D64B4F"/>
    <w:rsid w:val="00D64F0A"/>
    <w:rsid w:val="00D64FF8"/>
    <w:rsid w:val="00D6554D"/>
    <w:rsid w:val="00D65B97"/>
    <w:rsid w:val="00D66223"/>
    <w:rsid w:val="00D67342"/>
    <w:rsid w:val="00D67638"/>
    <w:rsid w:val="00D67B6A"/>
    <w:rsid w:val="00D67C0C"/>
    <w:rsid w:val="00D7055D"/>
    <w:rsid w:val="00D70798"/>
    <w:rsid w:val="00D70A30"/>
    <w:rsid w:val="00D70B8B"/>
    <w:rsid w:val="00D70DB5"/>
    <w:rsid w:val="00D71624"/>
    <w:rsid w:val="00D71994"/>
    <w:rsid w:val="00D72556"/>
    <w:rsid w:val="00D73066"/>
    <w:rsid w:val="00D73147"/>
    <w:rsid w:val="00D73C8D"/>
    <w:rsid w:val="00D73DDE"/>
    <w:rsid w:val="00D740ED"/>
    <w:rsid w:val="00D743C9"/>
    <w:rsid w:val="00D75D61"/>
    <w:rsid w:val="00D765B2"/>
    <w:rsid w:val="00D76ECD"/>
    <w:rsid w:val="00D775D5"/>
    <w:rsid w:val="00D77B75"/>
    <w:rsid w:val="00D77BA9"/>
    <w:rsid w:val="00D8023C"/>
    <w:rsid w:val="00D8053B"/>
    <w:rsid w:val="00D80E52"/>
    <w:rsid w:val="00D81587"/>
    <w:rsid w:val="00D81596"/>
    <w:rsid w:val="00D816CD"/>
    <w:rsid w:val="00D81862"/>
    <w:rsid w:val="00D81C0A"/>
    <w:rsid w:val="00D826B2"/>
    <w:rsid w:val="00D82ED6"/>
    <w:rsid w:val="00D82F74"/>
    <w:rsid w:val="00D848EC"/>
    <w:rsid w:val="00D851AB"/>
    <w:rsid w:val="00D86FA6"/>
    <w:rsid w:val="00D87D17"/>
    <w:rsid w:val="00D87EE0"/>
    <w:rsid w:val="00D91411"/>
    <w:rsid w:val="00D91796"/>
    <w:rsid w:val="00D91B72"/>
    <w:rsid w:val="00D91D51"/>
    <w:rsid w:val="00D91DB9"/>
    <w:rsid w:val="00D9224A"/>
    <w:rsid w:val="00D9236F"/>
    <w:rsid w:val="00D9283D"/>
    <w:rsid w:val="00D930A6"/>
    <w:rsid w:val="00D93934"/>
    <w:rsid w:val="00D93B3A"/>
    <w:rsid w:val="00D93F73"/>
    <w:rsid w:val="00D943DF"/>
    <w:rsid w:val="00D94EBB"/>
    <w:rsid w:val="00D95020"/>
    <w:rsid w:val="00D9554D"/>
    <w:rsid w:val="00D956A9"/>
    <w:rsid w:val="00D95919"/>
    <w:rsid w:val="00D95A02"/>
    <w:rsid w:val="00D97312"/>
    <w:rsid w:val="00DA00FA"/>
    <w:rsid w:val="00DA03FC"/>
    <w:rsid w:val="00DA0DA1"/>
    <w:rsid w:val="00DA144A"/>
    <w:rsid w:val="00DA14C7"/>
    <w:rsid w:val="00DA15CA"/>
    <w:rsid w:val="00DA17F1"/>
    <w:rsid w:val="00DA180F"/>
    <w:rsid w:val="00DA1AE4"/>
    <w:rsid w:val="00DA2CE2"/>
    <w:rsid w:val="00DA31A8"/>
    <w:rsid w:val="00DA3C17"/>
    <w:rsid w:val="00DA4A26"/>
    <w:rsid w:val="00DA4BC4"/>
    <w:rsid w:val="00DA4CED"/>
    <w:rsid w:val="00DA4EA5"/>
    <w:rsid w:val="00DA614A"/>
    <w:rsid w:val="00DA6813"/>
    <w:rsid w:val="00DA6E01"/>
    <w:rsid w:val="00DA74DC"/>
    <w:rsid w:val="00DA77D3"/>
    <w:rsid w:val="00DA7B80"/>
    <w:rsid w:val="00DB0006"/>
    <w:rsid w:val="00DB050B"/>
    <w:rsid w:val="00DB0865"/>
    <w:rsid w:val="00DB15A4"/>
    <w:rsid w:val="00DB15B4"/>
    <w:rsid w:val="00DB238D"/>
    <w:rsid w:val="00DB29F6"/>
    <w:rsid w:val="00DB2DCF"/>
    <w:rsid w:val="00DB3322"/>
    <w:rsid w:val="00DB3718"/>
    <w:rsid w:val="00DB3B13"/>
    <w:rsid w:val="00DB3C28"/>
    <w:rsid w:val="00DB4E61"/>
    <w:rsid w:val="00DB54D1"/>
    <w:rsid w:val="00DB5729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270"/>
    <w:rsid w:val="00DC5500"/>
    <w:rsid w:val="00DC5C44"/>
    <w:rsid w:val="00DC65A1"/>
    <w:rsid w:val="00DC6B3B"/>
    <w:rsid w:val="00DC6D20"/>
    <w:rsid w:val="00DC782E"/>
    <w:rsid w:val="00DD014E"/>
    <w:rsid w:val="00DD063B"/>
    <w:rsid w:val="00DD10F8"/>
    <w:rsid w:val="00DD1700"/>
    <w:rsid w:val="00DD1F70"/>
    <w:rsid w:val="00DD254B"/>
    <w:rsid w:val="00DD355E"/>
    <w:rsid w:val="00DD387F"/>
    <w:rsid w:val="00DD3DC8"/>
    <w:rsid w:val="00DD4911"/>
    <w:rsid w:val="00DD5AE4"/>
    <w:rsid w:val="00DD63A4"/>
    <w:rsid w:val="00DD6441"/>
    <w:rsid w:val="00DD645D"/>
    <w:rsid w:val="00DD675D"/>
    <w:rsid w:val="00DD6FF1"/>
    <w:rsid w:val="00DD7520"/>
    <w:rsid w:val="00DD7659"/>
    <w:rsid w:val="00DD7BCC"/>
    <w:rsid w:val="00DE0629"/>
    <w:rsid w:val="00DE0A96"/>
    <w:rsid w:val="00DE0FD2"/>
    <w:rsid w:val="00DE17DD"/>
    <w:rsid w:val="00DE1F4C"/>
    <w:rsid w:val="00DE2438"/>
    <w:rsid w:val="00DE26C6"/>
    <w:rsid w:val="00DE2A66"/>
    <w:rsid w:val="00DE431D"/>
    <w:rsid w:val="00DE43F7"/>
    <w:rsid w:val="00DE446C"/>
    <w:rsid w:val="00DE475D"/>
    <w:rsid w:val="00DE4861"/>
    <w:rsid w:val="00DE4CED"/>
    <w:rsid w:val="00DE4CFE"/>
    <w:rsid w:val="00DE501A"/>
    <w:rsid w:val="00DE5353"/>
    <w:rsid w:val="00DE5922"/>
    <w:rsid w:val="00DE7480"/>
    <w:rsid w:val="00DE752D"/>
    <w:rsid w:val="00DE7CA4"/>
    <w:rsid w:val="00DF00F4"/>
    <w:rsid w:val="00DF02AE"/>
    <w:rsid w:val="00DF1A42"/>
    <w:rsid w:val="00DF2074"/>
    <w:rsid w:val="00DF33BB"/>
    <w:rsid w:val="00DF3628"/>
    <w:rsid w:val="00DF3BAA"/>
    <w:rsid w:val="00DF3D01"/>
    <w:rsid w:val="00DF3DB0"/>
    <w:rsid w:val="00DF4327"/>
    <w:rsid w:val="00DF4355"/>
    <w:rsid w:val="00DF4365"/>
    <w:rsid w:val="00DF4A64"/>
    <w:rsid w:val="00DF4D00"/>
    <w:rsid w:val="00DF530B"/>
    <w:rsid w:val="00DF54E8"/>
    <w:rsid w:val="00DF5ABF"/>
    <w:rsid w:val="00DF706E"/>
    <w:rsid w:val="00E00474"/>
    <w:rsid w:val="00E01811"/>
    <w:rsid w:val="00E01E87"/>
    <w:rsid w:val="00E020C7"/>
    <w:rsid w:val="00E03306"/>
    <w:rsid w:val="00E037AC"/>
    <w:rsid w:val="00E03AE2"/>
    <w:rsid w:val="00E04036"/>
    <w:rsid w:val="00E04147"/>
    <w:rsid w:val="00E047E3"/>
    <w:rsid w:val="00E05035"/>
    <w:rsid w:val="00E05072"/>
    <w:rsid w:val="00E051E6"/>
    <w:rsid w:val="00E052F3"/>
    <w:rsid w:val="00E05557"/>
    <w:rsid w:val="00E059C0"/>
    <w:rsid w:val="00E05A0D"/>
    <w:rsid w:val="00E05B8C"/>
    <w:rsid w:val="00E05F97"/>
    <w:rsid w:val="00E06A19"/>
    <w:rsid w:val="00E06B26"/>
    <w:rsid w:val="00E06E23"/>
    <w:rsid w:val="00E101FD"/>
    <w:rsid w:val="00E10358"/>
    <w:rsid w:val="00E1049C"/>
    <w:rsid w:val="00E10B97"/>
    <w:rsid w:val="00E10E30"/>
    <w:rsid w:val="00E10F1C"/>
    <w:rsid w:val="00E11177"/>
    <w:rsid w:val="00E11249"/>
    <w:rsid w:val="00E11968"/>
    <w:rsid w:val="00E12856"/>
    <w:rsid w:val="00E13810"/>
    <w:rsid w:val="00E13B12"/>
    <w:rsid w:val="00E13B99"/>
    <w:rsid w:val="00E14172"/>
    <w:rsid w:val="00E141CB"/>
    <w:rsid w:val="00E1423F"/>
    <w:rsid w:val="00E14266"/>
    <w:rsid w:val="00E1435F"/>
    <w:rsid w:val="00E14589"/>
    <w:rsid w:val="00E14A8E"/>
    <w:rsid w:val="00E1598F"/>
    <w:rsid w:val="00E161D2"/>
    <w:rsid w:val="00E1681F"/>
    <w:rsid w:val="00E168D8"/>
    <w:rsid w:val="00E16F78"/>
    <w:rsid w:val="00E170B4"/>
    <w:rsid w:val="00E17182"/>
    <w:rsid w:val="00E17766"/>
    <w:rsid w:val="00E17BB2"/>
    <w:rsid w:val="00E20BB2"/>
    <w:rsid w:val="00E20CF3"/>
    <w:rsid w:val="00E2111A"/>
    <w:rsid w:val="00E2180B"/>
    <w:rsid w:val="00E21848"/>
    <w:rsid w:val="00E221B7"/>
    <w:rsid w:val="00E228CA"/>
    <w:rsid w:val="00E22CD8"/>
    <w:rsid w:val="00E2390E"/>
    <w:rsid w:val="00E23D1C"/>
    <w:rsid w:val="00E23D39"/>
    <w:rsid w:val="00E240A2"/>
    <w:rsid w:val="00E24862"/>
    <w:rsid w:val="00E24A5F"/>
    <w:rsid w:val="00E24DFC"/>
    <w:rsid w:val="00E25D12"/>
    <w:rsid w:val="00E26481"/>
    <w:rsid w:val="00E264BC"/>
    <w:rsid w:val="00E26929"/>
    <w:rsid w:val="00E26D86"/>
    <w:rsid w:val="00E26EAD"/>
    <w:rsid w:val="00E2714D"/>
    <w:rsid w:val="00E27828"/>
    <w:rsid w:val="00E27E8B"/>
    <w:rsid w:val="00E304F8"/>
    <w:rsid w:val="00E31186"/>
    <w:rsid w:val="00E313AA"/>
    <w:rsid w:val="00E31650"/>
    <w:rsid w:val="00E31B61"/>
    <w:rsid w:val="00E321B8"/>
    <w:rsid w:val="00E321D6"/>
    <w:rsid w:val="00E3237F"/>
    <w:rsid w:val="00E327B2"/>
    <w:rsid w:val="00E32BF4"/>
    <w:rsid w:val="00E32D08"/>
    <w:rsid w:val="00E34277"/>
    <w:rsid w:val="00E34927"/>
    <w:rsid w:val="00E349FB"/>
    <w:rsid w:val="00E34E85"/>
    <w:rsid w:val="00E3553A"/>
    <w:rsid w:val="00E35814"/>
    <w:rsid w:val="00E361C4"/>
    <w:rsid w:val="00E364A0"/>
    <w:rsid w:val="00E3699C"/>
    <w:rsid w:val="00E40245"/>
    <w:rsid w:val="00E40F29"/>
    <w:rsid w:val="00E4126E"/>
    <w:rsid w:val="00E41C62"/>
    <w:rsid w:val="00E41F0A"/>
    <w:rsid w:val="00E42FF6"/>
    <w:rsid w:val="00E4306B"/>
    <w:rsid w:val="00E43174"/>
    <w:rsid w:val="00E43933"/>
    <w:rsid w:val="00E43B48"/>
    <w:rsid w:val="00E446D1"/>
    <w:rsid w:val="00E44BD9"/>
    <w:rsid w:val="00E44E3A"/>
    <w:rsid w:val="00E45761"/>
    <w:rsid w:val="00E46438"/>
    <w:rsid w:val="00E4675A"/>
    <w:rsid w:val="00E46ACF"/>
    <w:rsid w:val="00E501A6"/>
    <w:rsid w:val="00E50553"/>
    <w:rsid w:val="00E50F83"/>
    <w:rsid w:val="00E517A3"/>
    <w:rsid w:val="00E51D12"/>
    <w:rsid w:val="00E53AA5"/>
    <w:rsid w:val="00E53B4B"/>
    <w:rsid w:val="00E53F06"/>
    <w:rsid w:val="00E55687"/>
    <w:rsid w:val="00E557DC"/>
    <w:rsid w:val="00E55A36"/>
    <w:rsid w:val="00E55A88"/>
    <w:rsid w:val="00E56756"/>
    <w:rsid w:val="00E56800"/>
    <w:rsid w:val="00E569D0"/>
    <w:rsid w:val="00E5709F"/>
    <w:rsid w:val="00E5739C"/>
    <w:rsid w:val="00E57847"/>
    <w:rsid w:val="00E600C5"/>
    <w:rsid w:val="00E603F1"/>
    <w:rsid w:val="00E6059F"/>
    <w:rsid w:val="00E60798"/>
    <w:rsid w:val="00E6157F"/>
    <w:rsid w:val="00E61B3B"/>
    <w:rsid w:val="00E61BF5"/>
    <w:rsid w:val="00E622EF"/>
    <w:rsid w:val="00E6368A"/>
    <w:rsid w:val="00E6378D"/>
    <w:rsid w:val="00E64120"/>
    <w:rsid w:val="00E64936"/>
    <w:rsid w:val="00E64CE9"/>
    <w:rsid w:val="00E6545A"/>
    <w:rsid w:val="00E65548"/>
    <w:rsid w:val="00E657BB"/>
    <w:rsid w:val="00E659BF"/>
    <w:rsid w:val="00E66CCC"/>
    <w:rsid w:val="00E6764F"/>
    <w:rsid w:val="00E676F9"/>
    <w:rsid w:val="00E70526"/>
    <w:rsid w:val="00E70F0C"/>
    <w:rsid w:val="00E71032"/>
    <w:rsid w:val="00E71CB1"/>
    <w:rsid w:val="00E726AC"/>
    <w:rsid w:val="00E72C36"/>
    <w:rsid w:val="00E72DCA"/>
    <w:rsid w:val="00E72E79"/>
    <w:rsid w:val="00E73003"/>
    <w:rsid w:val="00E7320F"/>
    <w:rsid w:val="00E74298"/>
    <w:rsid w:val="00E742A3"/>
    <w:rsid w:val="00E7455D"/>
    <w:rsid w:val="00E746F7"/>
    <w:rsid w:val="00E74E54"/>
    <w:rsid w:val="00E74F0F"/>
    <w:rsid w:val="00E75A08"/>
    <w:rsid w:val="00E77501"/>
    <w:rsid w:val="00E77860"/>
    <w:rsid w:val="00E80BB9"/>
    <w:rsid w:val="00E81445"/>
    <w:rsid w:val="00E819C0"/>
    <w:rsid w:val="00E83080"/>
    <w:rsid w:val="00E830F7"/>
    <w:rsid w:val="00E83E33"/>
    <w:rsid w:val="00E85163"/>
    <w:rsid w:val="00E85192"/>
    <w:rsid w:val="00E85374"/>
    <w:rsid w:val="00E85C9B"/>
    <w:rsid w:val="00E869C8"/>
    <w:rsid w:val="00E86BFC"/>
    <w:rsid w:val="00E87391"/>
    <w:rsid w:val="00E8782D"/>
    <w:rsid w:val="00E87B6D"/>
    <w:rsid w:val="00E9051B"/>
    <w:rsid w:val="00E909CD"/>
    <w:rsid w:val="00E90A84"/>
    <w:rsid w:val="00E90F59"/>
    <w:rsid w:val="00E91FD4"/>
    <w:rsid w:val="00E92053"/>
    <w:rsid w:val="00E92247"/>
    <w:rsid w:val="00E92524"/>
    <w:rsid w:val="00E933F7"/>
    <w:rsid w:val="00E93987"/>
    <w:rsid w:val="00E93C14"/>
    <w:rsid w:val="00E93C79"/>
    <w:rsid w:val="00E93CE1"/>
    <w:rsid w:val="00E9483C"/>
    <w:rsid w:val="00E94AEA"/>
    <w:rsid w:val="00E94E20"/>
    <w:rsid w:val="00E960BD"/>
    <w:rsid w:val="00E963CD"/>
    <w:rsid w:val="00E969A5"/>
    <w:rsid w:val="00E96C7C"/>
    <w:rsid w:val="00E977AE"/>
    <w:rsid w:val="00E97C9F"/>
    <w:rsid w:val="00EA00B9"/>
    <w:rsid w:val="00EA00E6"/>
    <w:rsid w:val="00EA01AC"/>
    <w:rsid w:val="00EA06CE"/>
    <w:rsid w:val="00EA0D4D"/>
    <w:rsid w:val="00EA1076"/>
    <w:rsid w:val="00EA188E"/>
    <w:rsid w:val="00EA18B0"/>
    <w:rsid w:val="00EA1EE0"/>
    <w:rsid w:val="00EA1F89"/>
    <w:rsid w:val="00EA2657"/>
    <w:rsid w:val="00EA2B98"/>
    <w:rsid w:val="00EA3039"/>
    <w:rsid w:val="00EA30A9"/>
    <w:rsid w:val="00EA3FD1"/>
    <w:rsid w:val="00EA437C"/>
    <w:rsid w:val="00EA4423"/>
    <w:rsid w:val="00EA4B31"/>
    <w:rsid w:val="00EA63FF"/>
    <w:rsid w:val="00EA643C"/>
    <w:rsid w:val="00EA6939"/>
    <w:rsid w:val="00EA70BC"/>
    <w:rsid w:val="00EA70C6"/>
    <w:rsid w:val="00EA7B3D"/>
    <w:rsid w:val="00EA7F96"/>
    <w:rsid w:val="00EB0701"/>
    <w:rsid w:val="00EB07F3"/>
    <w:rsid w:val="00EB08CA"/>
    <w:rsid w:val="00EB09FA"/>
    <w:rsid w:val="00EB0C79"/>
    <w:rsid w:val="00EB0FAE"/>
    <w:rsid w:val="00EB1947"/>
    <w:rsid w:val="00EB1CD5"/>
    <w:rsid w:val="00EB1EEA"/>
    <w:rsid w:val="00EB25C9"/>
    <w:rsid w:val="00EB2B87"/>
    <w:rsid w:val="00EB2B9E"/>
    <w:rsid w:val="00EB2BE9"/>
    <w:rsid w:val="00EB2D79"/>
    <w:rsid w:val="00EB2FE8"/>
    <w:rsid w:val="00EB31B5"/>
    <w:rsid w:val="00EB493A"/>
    <w:rsid w:val="00EB5D08"/>
    <w:rsid w:val="00EB729B"/>
    <w:rsid w:val="00EB76A7"/>
    <w:rsid w:val="00EC020C"/>
    <w:rsid w:val="00EC057F"/>
    <w:rsid w:val="00EC087E"/>
    <w:rsid w:val="00EC1080"/>
    <w:rsid w:val="00EC2059"/>
    <w:rsid w:val="00EC23B2"/>
    <w:rsid w:val="00EC3932"/>
    <w:rsid w:val="00EC4575"/>
    <w:rsid w:val="00EC5198"/>
    <w:rsid w:val="00EC528D"/>
    <w:rsid w:val="00EC5D99"/>
    <w:rsid w:val="00EC6B7E"/>
    <w:rsid w:val="00EC73D8"/>
    <w:rsid w:val="00ED05DC"/>
    <w:rsid w:val="00ED129A"/>
    <w:rsid w:val="00ED1A45"/>
    <w:rsid w:val="00ED1C96"/>
    <w:rsid w:val="00ED1D73"/>
    <w:rsid w:val="00ED2076"/>
    <w:rsid w:val="00ED2494"/>
    <w:rsid w:val="00ED5679"/>
    <w:rsid w:val="00ED634B"/>
    <w:rsid w:val="00ED6C76"/>
    <w:rsid w:val="00ED7C91"/>
    <w:rsid w:val="00ED7D2F"/>
    <w:rsid w:val="00ED7E2C"/>
    <w:rsid w:val="00EE0738"/>
    <w:rsid w:val="00EE0C73"/>
    <w:rsid w:val="00EE0E5E"/>
    <w:rsid w:val="00EE0F54"/>
    <w:rsid w:val="00EE1356"/>
    <w:rsid w:val="00EE1826"/>
    <w:rsid w:val="00EE1BBE"/>
    <w:rsid w:val="00EE2256"/>
    <w:rsid w:val="00EE22D7"/>
    <w:rsid w:val="00EE391B"/>
    <w:rsid w:val="00EE3929"/>
    <w:rsid w:val="00EE3A28"/>
    <w:rsid w:val="00EE3F05"/>
    <w:rsid w:val="00EE4464"/>
    <w:rsid w:val="00EE46C0"/>
    <w:rsid w:val="00EE4752"/>
    <w:rsid w:val="00EE50E7"/>
    <w:rsid w:val="00EE5769"/>
    <w:rsid w:val="00EE6B6C"/>
    <w:rsid w:val="00EE723E"/>
    <w:rsid w:val="00EE739A"/>
    <w:rsid w:val="00EE7EDD"/>
    <w:rsid w:val="00EE7FDB"/>
    <w:rsid w:val="00EF016C"/>
    <w:rsid w:val="00EF08EF"/>
    <w:rsid w:val="00EF0C7A"/>
    <w:rsid w:val="00EF0D0D"/>
    <w:rsid w:val="00EF1440"/>
    <w:rsid w:val="00EF1841"/>
    <w:rsid w:val="00EF1DA2"/>
    <w:rsid w:val="00EF2194"/>
    <w:rsid w:val="00EF24B6"/>
    <w:rsid w:val="00EF277C"/>
    <w:rsid w:val="00EF2C6B"/>
    <w:rsid w:val="00EF2E23"/>
    <w:rsid w:val="00EF31FF"/>
    <w:rsid w:val="00EF36E0"/>
    <w:rsid w:val="00EF3B23"/>
    <w:rsid w:val="00EF3F64"/>
    <w:rsid w:val="00EF4189"/>
    <w:rsid w:val="00EF4BD9"/>
    <w:rsid w:val="00EF5CA8"/>
    <w:rsid w:val="00EF62EF"/>
    <w:rsid w:val="00EF6DB8"/>
    <w:rsid w:val="00EF7368"/>
    <w:rsid w:val="00EF7640"/>
    <w:rsid w:val="00EF78BD"/>
    <w:rsid w:val="00F0034B"/>
    <w:rsid w:val="00F00924"/>
    <w:rsid w:val="00F01F8B"/>
    <w:rsid w:val="00F0269A"/>
    <w:rsid w:val="00F0343B"/>
    <w:rsid w:val="00F035CF"/>
    <w:rsid w:val="00F03657"/>
    <w:rsid w:val="00F038EF"/>
    <w:rsid w:val="00F03DCB"/>
    <w:rsid w:val="00F043A2"/>
    <w:rsid w:val="00F05081"/>
    <w:rsid w:val="00F05201"/>
    <w:rsid w:val="00F05CC7"/>
    <w:rsid w:val="00F06754"/>
    <w:rsid w:val="00F071F5"/>
    <w:rsid w:val="00F0739A"/>
    <w:rsid w:val="00F07DA9"/>
    <w:rsid w:val="00F07E26"/>
    <w:rsid w:val="00F10BA9"/>
    <w:rsid w:val="00F11937"/>
    <w:rsid w:val="00F12085"/>
    <w:rsid w:val="00F12160"/>
    <w:rsid w:val="00F12446"/>
    <w:rsid w:val="00F12EAA"/>
    <w:rsid w:val="00F132C9"/>
    <w:rsid w:val="00F137D8"/>
    <w:rsid w:val="00F13E7A"/>
    <w:rsid w:val="00F14696"/>
    <w:rsid w:val="00F146E5"/>
    <w:rsid w:val="00F151C0"/>
    <w:rsid w:val="00F151E5"/>
    <w:rsid w:val="00F152EF"/>
    <w:rsid w:val="00F15CD6"/>
    <w:rsid w:val="00F15F19"/>
    <w:rsid w:val="00F16438"/>
    <w:rsid w:val="00F17A13"/>
    <w:rsid w:val="00F201CF"/>
    <w:rsid w:val="00F20211"/>
    <w:rsid w:val="00F20587"/>
    <w:rsid w:val="00F2069A"/>
    <w:rsid w:val="00F20E52"/>
    <w:rsid w:val="00F20EDE"/>
    <w:rsid w:val="00F211A1"/>
    <w:rsid w:val="00F214DC"/>
    <w:rsid w:val="00F21698"/>
    <w:rsid w:val="00F21932"/>
    <w:rsid w:val="00F2293E"/>
    <w:rsid w:val="00F22D35"/>
    <w:rsid w:val="00F22DF2"/>
    <w:rsid w:val="00F23F3C"/>
    <w:rsid w:val="00F24178"/>
    <w:rsid w:val="00F24C5F"/>
    <w:rsid w:val="00F24C87"/>
    <w:rsid w:val="00F24CE6"/>
    <w:rsid w:val="00F24F77"/>
    <w:rsid w:val="00F257B9"/>
    <w:rsid w:val="00F258B2"/>
    <w:rsid w:val="00F2655E"/>
    <w:rsid w:val="00F265C1"/>
    <w:rsid w:val="00F26867"/>
    <w:rsid w:val="00F2696C"/>
    <w:rsid w:val="00F272A1"/>
    <w:rsid w:val="00F27329"/>
    <w:rsid w:val="00F275F0"/>
    <w:rsid w:val="00F278A7"/>
    <w:rsid w:val="00F30543"/>
    <w:rsid w:val="00F30837"/>
    <w:rsid w:val="00F31408"/>
    <w:rsid w:val="00F318EB"/>
    <w:rsid w:val="00F33D09"/>
    <w:rsid w:val="00F342CF"/>
    <w:rsid w:val="00F3471F"/>
    <w:rsid w:val="00F34BD8"/>
    <w:rsid w:val="00F34C7E"/>
    <w:rsid w:val="00F34D03"/>
    <w:rsid w:val="00F34E52"/>
    <w:rsid w:val="00F3566D"/>
    <w:rsid w:val="00F3577A"/>
    <w:rsid w:val="00F35E94"/>
    <w:rsid w:val="00F35F66"/>
    <w:rsid w:val="00F35FF3"/>
    <w:rsid w:val="00F3680E"/>
    <w:rsid w:val="00F36BDB"/>
    <w:rsid w:val="00F373A1"/>
    <w:rsid w:val="00F4080C"/>
    <w:rsid w:val="00F40F08"/>
    <w:rsid w:val="00F41471"/>
    <w:rsid w:val="00F4184D"/>
    <w:rsid w:val="00F41C6B"/>
    <w:rsid w:val="00F422A9"/>
    <w:rsid w:val="00F43CFB"/>
    <w:rsid w:val="00F43E42"/>
    <w:rsid w:val="00F43F5B"/>
    <w:rsid w:val="00F44102"/>
    <w:rsid w:val="00F44740"/>
    <w:rsid w:val="00F447E3"/>
    <w:rsid w:val="00F44B86"/>
    <w:rsid w:val="00F4526E"/>
    <w:rsid w:val="00F458AF"/>
    <w:rsid w:val="00F45ABB"/>
    <w:rsid w:val="00F45AFA"/>
    <w:rsid w:val="00F45C00"/>
    <w:rsid w:val="00F4681D"/>
    <w:rsid w:val="00F470F9"/>
    <w:rsid w:val="00F4731F"/>
    <w:rsid w:val="00F475ED"/>
    <w:rsid w:val="00F477D2"/>
    <w:rsid w:val="00F47D2D"/>
    <w:rsid w:val="00F47DC4"/>
    <w:rsid w:val="00F5048C"/>
    <w:rsid w:val="00F504C9"/>
    <w:rsid w:val="00F50D9F"/>
    <w:rsid w:val="00F51304"/>
    <w:rsid w:val="00F522EE"/>
    <w:rsid w:val="00F52A3D"/>
    <w:rsid w:val="00F53E1E"/>
    <w:rsid w:val="00F53FF4"/>
    <w:rsid w:val="00F5474F"/>
    <w:rsid w:val="00F5496C"/>
    <w:rsid w:val="00F54D1A"/>
    <w:rsid w:val="00F555BF"/>
    <w:rsid w:val="00F5581D"/>
    <w:rsid w:val="00F55C50"/>
    <w:rsid w:val="00F5614C"/>
    <w:rsid w:val="00F56786"/>
    <w:rsid w:val="00F56AA5"/>
    <w:rsid w:val="00F5731A"/>
    <w:rsid w:val="00F57A31"/>
    <w:rsid w:val="00F57B5A"/>
    <w:rsid w:val="00F60A20"/>
    <w:rsid w:val="00F60E72"/>
    <w:rsid w:val="00F616B3"/>
    <w:rsid w:val="00F61740"/>
    <w:rsid w:val="00F6207A"/>
    <w:rsid w:val="00F62BF9"/>
    <w:rsid w:val="00F64355"/>
    <w:rsid w:val="00F6436D"/>
    <w:rsid w:val="00F65209"/>
    <w:rsid w:val="00F65664"/>
    <w:rsid w:val="00F65685"/>
    <w:rsid w:val="00F6707E"/>
    <w:rsid w:val="00F67661"/>
    <w:rsid w:val="00F67D92"/>
    <w:rsid w:val="00F70120"/>
    <w:rsid w:val="00F70943"/>
    <w:rsid w:val="00F70D96"/>
    <w:rsid w:val="00F71432"/>
    <w:rsid w:val="00F71A9D"/>
    <w:rsid w:val="00F71B9F"/>
    <w:rsid w:val="00F71BA3"/>
    <w:rsid w:val="00F71D83"/>
    <w:rsid w:val="00F71F50"/>
    <w:rsid w:val="00F71FB9"/>
    <w:rsid w:val="00F7229C"/>
    <w:rsid w:val="00F72731"/>
    <w:rsid w:val="00F72A4B"/>
    <w:rsid w:val="00F73873"/>
    <w:rsid w:val="00F739EA"/>
    <w:rsid w:val="00F73CDB"/>
    <w:rsid w:val="00F73CF7"/>
    <w:rsid w:val="00F74084"/>
    <w:rsid w:val="00F74514"/>
    <w:rsid w:val="00F74AEC"/>
    <w:rsid w:val="00F74E96"/>
    <w:rsid w:val="00F752BA"/>
    <w:rsid w:val="00F75E98"/>
    <w:rsid w:val="00F76279"/>
    <w:rsid w:val="00F76A1B"/>
    <w:rsid w:val="00F76C02"/>
    <w:rsid w:val="00F7709E"/>
    <w:rsid w:val="00F77238"/>
    <w:rsid w:val="00F8064D"/>
    <w:rsid w:val="00F80AC1"/>
    <w:rsid w:val="00F80BB9"/>
    <w:rsid w:val="00F8155F"/>
    <w:rsid w:val="00F815B0"/>
    <w:rsid w:val="00F815B7"/>
    <w:rsid w:val="00F816C4"/>
    <w:rsid w:val="00F81DDD"/>
    <w:rsid w:val="00F82141"/>
    <w:rsid w:val="00F821A4"/>
    <w:rsid w:val="00F8221D"/>
    <w:rsid w:val="00F8321C"/>
    <w:rsid w:val="00F83291"/>
    <w:rsid w:val="00F83619"/>
    <w:rsid w:val="00F839CB"/>
    <w:rsid w:val="00F83FA0"/>
    <w:rsid w:val="00F84C51"/>
    <w:rsid w:val="00F85BA2"/>
    <w:rsid w:val="00F86034"/>
    <w:rsid w:val="00F86B8D"/>
    <w:rsid w:val="00F87722"/>
    <w:rsid w:val="00F877AD"/>
    <w:rsid w:val="00F908DA"/>
    <w:rsid w:val="00F909A7"/>
    <w:rsid w:val="00F90AA9"/>
    <w:rsid w:val="00F90F51"/>
    <w:rsid w:val="00F91091"/>
    <w:rsid w:val="00F9161C"/>
    <w:rsid w:val="00F9168F"/>
    <w:rsid w:val="00F91C7E"/>
    <w:rsid w:val="00F927A9"/>
    <w:rsid w:val="00F92963"/>
    <w:rsid w:val="00F936EC"/>
    <w:rsid w:val="00F9418E"/>
    <w:rsid w:val="00F94617"/>
    <w:rsid w:val="00F94E1B"/>
    <w:rsid w:val="00F952AE"/>
    <w:rsid w:val="00F955FB"/>
    <w:rsid w:val="00F95DD0"/>
    <w:rsid w:val="00F95EA4"/>
    <w:rsid w:val="00F960B4"/>
    <w:rsid w:val="00F9618F"/>
    <w:rsid w:val="00F965D1"/>
    <w:rsid w:val="00F96F2A"/>
    <w:rsid w:val="00F977D4"/>
    <w:rsid w:val="00FA0341"/>
    <w:rsid w:val="00FA0A54"/>
    <w:rsid w:val="00FA0FCE"/>
    <w:rsid w:val="00FA29C1"/>
    <w:rsid w:val="00FA3826"/>
    <w:rsid w:val="00FA3BA1"/>
    <w:rsid w:val="00FA43BB"/>
    <w:rsid w:val="00FA476B"/>
    <w:rsid w:val="00FA4828"/>
    <w:rsid w:val="00FA52E8"/>
    <w:rsid w:val="00FA531C"/>
    <w:rsid w:val="00FA5332"/>
    <w:rsid w:val="00FA5505"/>
    <w:rsid w:val="00FA615D"/>
    <w:rsid w:val="00FA625C"/>
    <w:rsid w:val="00FA6281"/>
    <w:rsid w:val="00FA7046"/>
    <w:rsid w:val="00FA724E"/>
    <w:rsid w:val="00FA79A1"/>
    <w:rsid w:val="00FB03FE"/>
    <w:rsid w:val="00FB0EA8"/>
    <w:rsid w:val="00FB0F30"/>
    <w:rsid w:val="00FB1678"/>
    <w:rsid w:val="00FB17F1"/>
    <w:rsid w:val="00FB1EA0"/>
    <w:rsid w:val="00FB1EE8"/>
    <w:rsid w:val="00FB37F9"/>
    <w:rsid w:val="00FB3BF8"/>
    <w:rsid w:val="00FB439B"/>
    <w:rsid w:val="00FB49A2"/>
    <w:rsid w:val="00FB4FD4"/>
    <w:rsid w:val="00FB5C99"/>
    <w:rsid w:val="00FB6023"/>
    <w:rsid w:val="00FB639E"/>
    <w:rsid w:val="00FB6F44"/>
    <w:rsid w:val="00FB775D"/>
    <w:rsid w:val="00FB798C"/>
    <w:rsid w:val="00FC08C9"/>
    <w:rsid w:val="00FC0EB3"/>
    <w:rsid w:val="00FC0EE5"/>
    <w:rsid w:val="00FC12A9"/>
    <w:rsid w:val="00FC1563"/>
    <w:rsid w:val="00FC15F0"/>
    <w:rsid w:val="00FC1750"/>
    <w:rsid w:val="00FC17B9"/>
    <w:rsid w:val="00FC1993"/>
    <w:rsid w:val="00FC261D"/>
    <w:rsid w:val="00FC4459"/>
    <w:rsid w:val="00FC4D50"/>
    <w:rsid w:val="00FC4D83"/>
    <w:rsid w:val="00FC5E5C"/>
    <w:rsid w:val="00FC6403"/>
    <w:rsid w:val="00FC6F13"/>
    <w:rsid w:val="00FC71B8"/>
    <w:rsid w:val="00FC7337"/>
    <w:rsid w:val="00FD05AE"/>
    <w:rsid w:val="00FD06D7"/>
    <w:rsid w:val="00FD0770"/>
    <w:rsid w:val="00FD0E63"/>
    <w:rsid w:val="00FD1528"/>
    <w:rsid w:val="00FD15E3"/>
    <w:rsid w:val="00FD1691"/>
    <w:rsid w:val="00FD208B"/>
    <w:rsid w:val="00FD285E"/>
    <w:rsid w:val="00FD2A3A"/>
    <w:rsid w:val="00FD38CA"/>
    <w:rsid w:val="00FD38EA"/>
    <w:rsid w:val="00FD3F82"/>
    <w:rsid w:val="00FD42E5"/>
    <w:rsid w:val="00FD433E"/>
    <w:rsid w:val="00FD445F"/>
    <w:rsid w:val="00FD4A6D"/>
    <w:rsid w:val="00FD627E"/>
    <w:rsid w:val="00FD7366"/>
    <w:rsid w:val="00FD78D6"/>
    <w:rsid w:val="00FD7C57"/>
    <w:rsid w:val="00FE02A8"/>
    <w:rsid w:val="00FE0B34"/>
    <w:rsid w:val="00FE0F4D"/>
    <w:rsid w:val="00FE1550"/>
    <w:rsid w:val="00FE164B"/>
    <w:rsid w:val="00FE2638"/>
    <w:rsid w:val="00FE2EF9"/>
    <w:rsid w:val="00FE348B"/>
    <w:rsid w:val="00FE368F"/>
    <w:rsid w:val="00FE381D"/>
    <w:rsid w:val="00FE38E6"/>
    <w:rsid w:val="00FE4389"/>
    <w:rsid w:val="00FE4827"/>
    <w:rsid w:val="00FE4C8E"/>
    <w:rsid w:val="00FE4D61"/>
    <w:rsid w:val="00FE4E60"/>
    <w:rsid w:val="00FE5793"/>
    <w:rsid w:val="00FE609B"/>
    <w:rsid w:val="00FE61A7"/>
    <w:rsid w:val="00FE686D"/>
    <w:rsid w:val="00FE6B11"/>
    <w:rsid w:val="00FE70AA"/>
    <w:rsid w:val="00FE7355"/>
    <w:rsid w:val="00FE75F9"/>
    <w:rsid w:val="00FE7DCB"/>
    <w:rsid w:val="00FF00C5"/>
    <w:rsid w:val="00FF00CB"/>
    <w:rsid w:val="00FF0E37"/>
    <w:rsid w:val="00FF0FC2"/>
    <w:rsid w:val="00FF11C5"/>
    <w:rsid w:val="00FF20C6"/>
    <w:rsid w:val="00FF248E"/>
    <w:rsid w:val="00FF2826"/>
    <w:rsid w:val="00FF2E1E"/>
    <w:rsid w:val="00FF2F79"/>
    <w:rsid w:val="00FF38CB"/>
    <w:rsid w:val="00FF4663"/>
    <w:rsid w:val="00FF480E"/>
    <w:rsid w:val="00FF5CB6"/>
    <w:rsid w:val="00FF5F75"/>
    <w:rsid w:val="00FF5FD7"/>
    <w:rsid w:val="00FF60E1"/>
    <w:rsid w:val="00FF6252"/>
    <w:rsid w:val="00FF6D22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3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19A1"/>
    <w:rPr>
      <w:rFonts w:ascii="CordiaUPC" w:hAnsi="CordiaUPC" w:cs="CordiaUPC"/>
    </w:rPr>
  </w:style>
  <w:style w:type="paragraph" w:styleId="1">
    <w:name w:val="heading 1"/>
    <w:basedOn w:val="a"/>
    <w:next w:val="a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5">
    <w:name w:val="heading 5"/>
    <w:basedOn w:val="a"/>
    <w:next w:val="a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6">
    <w:name w:val="heading 6"/>
    <w:basedOn w:val="a"/>
    <w:next w:val="a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7">
    <w:name w:val="heading 7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8">
    <w:name w:val="heading 8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9">
    <w:name w:val="heading 9"/>
    <w:basedOn w:val="a"/>
    <w:next w:val="a"/>
    <w:link w:val="90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a5">
    <w:name w:val="footer"/>
    <w:basedOn w:val="a"/>
    <w:link w:val="a6"/>
    <w:uiPriority w:val="99"/>
    <w:rsid w:val="00281411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281411"/>
    <w:pPr>
      <w:spacing w:before="120" w:after="120"/>
    </w:pPr>
    <w:rPr>
      <w:b/>
      <w:bCs/>
    </w:rPr>
  </w:style>
  <w:style w:type="paragraph" w:styleId="a8">
    <w:name w:val="Block Text"/>
    <w:basedOn w:val="a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a9">
    <w:name w:val="Body Text"/>
    <w:basedOn w:val="a"/>
    <w:link w:val="aa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ab">
    <w:name w:val="Body Text Indent"/>
    <w:basedOn w:val="a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21">
    <w:name w:val="Body Text 2"/>
    <w:basedOn w:val="a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22">
    <w:name w:val="Body Text Indent 2"/>
    <w:basedOn w:val="a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31">
    <w:name w:val="Body Text Indent 3"/>
    <w:basedOn w:val="a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32">
    <w:name w:val="Body Text 3"/>
    <w:basedOn w:val="a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ac">
    <w:name w:val="Balloon Text"/>
    <w:basedOn w:val="a"/>
    <w:semiHidden/>
    <w:rsid w:val="00842AFA"/>
    <w:rPr>
      <w:rFonts w:ascii="Tahoma" w:hAnsi="Tahoma" w:cs="Angsana New"/>
      <w:sz w:val="16"/>
      <w:szCs w:val="18"/>
    </w:rPr>
  </w:style>
  <w:style w:type="table" w:styleId="ad">
    <w:name w:val="Table Grid"/>
    <w:basedOn w:val="a1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7044C1"/>
    <w:pPr>
      <w:ind w:left="720" w:hanging="360"/>
    </w:pPr>
    <w:rPr>
      <w:lang w:eastAsia="zh-CN"/>
    </w:rPr>
  </w:style>
  <w:style w:type="paragraph" w:styleId="24">
    <w:name w:val="List Bullet 2"/>
    <w:basedOn w:val="a"/>
    <w:rsid w:val="007044C1"/>
    <w:pPr>
      <w:ind w:left="720" w:hanging="360"/>
    </w:pPr>
    <w:rPr>
      <w:lang w:eastAsia="zh-CN"/>
    </w:rPr>
  </w:style>
  <w:style w:type="paragraph" w:styleId="ae">
    <w:name w:val="Date"/>
    <w:basedOn w:val="a"/>
    <w:next w:val="a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a0"/>
    <w:rsid w:val="00CE2C12"/>
  </w:style>
  <w:style w:type="character" w:customStyle="1" w:styleId="a4">
    <w:name w:val="หัวกระดาษ อักขระ"/>
    <w:link w:val="a3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a9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">
    <w:name w:val="เนื้อความ อักขระ"/>
    <w:link w:val="a9"/>
    <w:rsid w:val="00AA7558"/>
    <w:rPr>
      <w:rFonts w:ascii="AngsanaUPC" w:hAnsi="AngsanaUPC" w:cs="AngsanaUPC"/>
      <w:sz w:val="32"/>
      <w:szCs w:val="32"/>
    </w:rPr>
  </w:style>
  <w:style w:type="paragraph" w:styleId="af">
    <w:name w:val="List Paragraph"/>
    <w:basedOn w:val="a"/>
    <w:link w:val="af0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076380"/>
    <w:rPr>
      <w:rFonts w:ascii="CordiaUPC" w:hAnsi="CordiaUPC" w:cs="CordiaUPC"/>
    </w:rPr>
  </w:style>
  <w:style w:type="character" w:styleId="af1">
    <w:name w:val="Emphasis"/>
    <w:qFormat/>
    <w:rsid w:val="00C34A10"/>
    <w:rPr>
      <w:i/>
      <w:iCs/>
    </w:rPr>
  </w:style>
  <w:style w:type="character" w:customStyle="1" w:styleId="90">
    <w:name w:val="หัวเรื่อง 9 อักขระ"/>
    <w:basedOn w:val="a0"/>
    <w:link w:val="9"/>
    <w:rsid w:val="00C53E53"/>
    <w:rPr>
      <w:rFonts w:ascii="AngsanaUPC" w:hAnsi="AngsanaUPC" w:cs="AngsanaUPC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35682A"/>
    <w:rPr>
      <w:rFonts w:ascii="AngsanaUPC" w:hAnsi="AngsanaUPC" w:cs="AngsanaUPC"/>
      <w:sz w:val="32"/>
      <w:szCs w:val="32"/>
    </w:rPr>
  </w:style>
  <w:style w:type="table" w:customStyle="1" w:styleId="TableGrid2">
    <w:name w:val="Table Grid2"/>
    <w:basedOn w:val="a1"/>
    <w:uiPriority w:val="59"/>
    <w:rsid w:val="00537F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รายการย่อหน้า อักขระ"/>
    <w:basedOn w:val="a0"/>
    <w:link w:val="af"/>
    <w:uiPriority w:val="34"/>
    <w:locked/>
    <w:rsid w:val="00813989"/>
    <w:rPr>
      <w:rFonts w:ascii="CordiaUPC" w:hAnsi="CordiaUPC"/>
      <w:szCs w:val="25"/>
    </w:rPr>
  </w:style>
  <w:style w:type="character" w:customStyle="1" w:styleId="20">
    <w:name w:val="หัวเรื่อง 2 อักขระ"/>
    <w:basedOn w:val="a0"/>
    <w:link w:val="2"/>
    <w:rsid w:val="00D0705F"/>
    <w:rPr>
      <w:rFonts w:ascii="AngsanaUPC" w:hAnsi="AngsanaUPC" w:cs="AngsanaUPC"/>
      <w:sz w:val="32"/>
      <w:szCs w:val="32"/>
    </w:rPr>
  </w:style>
  <w:style w:type="paragraph" w:styleId="af2">
    <w:name w:val="Plain Text"/>
    <w:basedOn w:val="a"/>
    <w:link w:val="af3"/>
    <w:unhideWhenUsed/>
    <w:rsid w:val="005852AD"/>
    <w:rPr>
      <w:rFonts w:ascii="Consolas" w:hAnsi="Consolas" w:cs="Cordia New"/>
      <w:sz w:val="21"/>
      <w:szCs w:val="26"/>
    </w:rPr>
  </w:style>
  <w:style w:type="character" w:customStyle="1" w:styleId="af3">
    <w:name w:val="ข้อความธรรมดา อักขระ"/>
    <w:basedOn w:val="a0"/>
    <w:link w:val="af2"/>
    <w:rsid w:val="005852AD"/>
    <w:rPr>
      <w:rFonts w:ascii="Consolas" w:hAnsi="Consolas" w:cs="Cordia New"/>
      <w:sz w:val="21"/>
      <w:szCs w:val="26"/>
    </w:rPr>
  </w:style>
  <w:style w:type="table" w:customStyle="1" w:styleId="TableGrid5">
    <w:name w:val="Table Grid5"/>
    <w:basedOn w:val="a1"/>
    <w:uiPriority w:val="59"/>
    <w:rsid w:val="00C9191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E37A2-6732-482D-B3F8-FF077E418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TP420T00.dot</Template>
  <TotalTime>4637</TotalTime>
  <Pages>40</Pages>
  <Words>8816</Words>
  <Characters>50256</Characters>
  <Application>Microsoft Office Word</Application>
  <DocSecurity>0</DocSecurity>
  <Lines>418</Lines>
  <Paragraphs>117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58955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PAO</cp:lastModifiedBy>
  <cp:revision>597</cp:revision>
  <cp:lastPrinted>2022-02-18T11:03:00Z</cp:lastPrinted>
  <dcterms:created xsi:type="dcterms:W3CDTF">2021-02-08T12:12:00Z</dcterms:created>
  <dcterms:modified xsi:type="dcterms:W3CDTF">2022-02-22T07:23:00Z</dcterms:modified>
</cp:coreProperties>
</file>