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47B3" w14:textId="77777777" w:rsidR="006103BD" w:rsidRPr="00B1588D" w:rsidRDefault="006103BD" w:rsidP="00272241">
      <w:pPr>
        <w:pStyle w:val="TOC2"/>
        <w:tabs>
          <w:tab w:val="clear" w:pos="227"/>
          <w:tab w:val="clear" w:pos="454"/>
          <w:tab w:val="clear" w:pos="680"/>
          <w:tab w:val="clear" w:pos="907"/>
        </w:tabs>
        <w:spacing w:before="0"/>
        <w:ind w:right="-43"/>
        <w:rPr>
          <w:rFonts w:ascii="Times New Roman" w:hAnsi="Times New Roman" w:cstheme="minorBidi"/>
          <w:sz w:val="22"/>
          <w:szCs w:val="22"/>
          <w:cs/>
        </w:rPr>
      </w:pPr>
    </w:p>
    <w:p w14:paraId="08A657A7" w14:textId="77777777"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07D48EE" w14:textId="77777777"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1163B332" w14:textId="77777777" w:rsidR="006103BD" w:rsidRPr="00A90E9A"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38DE4BD2" w14:textId="77777777" w:rsidR="006103BD" w:rsidRPr="00711DAD"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cs/>
        </w:rPr>
      </w:pPr>
    </w:p>
    <w:p w14:paraId="430F9C25" w14:textId="77777777"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48E5FDA6" w14:textId="77777777"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3A40AAB6" w14:textId="77777777"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5DE1E70D" w14:textId="77777777"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A27A3">
        <w:rPr>
          <w:rFonts w:ascii="Times New Roman" w:hAnsi="Times New Roman" w:cs="Times New Roman"/>
          <w:b/>
          <w:bCs/>
          <w:sz w:val="38"/>
          <w:szCs w:val="38"/>
        </w:rPr>
        <w:t xml:space="preserve">Unique Mining Services Public Company Limited   </w:t>
      </w:r>
    </w:p>
    <w:p w14:paraId="3E69BCE2" w14:textId="77777777"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A27A3">
        <w:rPr>
          <w:rFonts w:ascii="Times New Roman" w:hAnsi="Times New Roman" w:cs="Times New Roman"/>
          <w:b/>
          <w:bCs/>
          <w:sz w:val="38"/>
          <w:szCs w:val="38"/>
        </w:rPr>
        <w:t xml:space="preserve">and its Subsidiaries </w:t>
      </w:r>
    </w:p>
    <w:p w14:paraId="797FF7CD" w14:textId="77777777"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3D525B2D" w14:textId="77777777" w:rsidR="006103BD" w:rsidRPr="00711DAD" w:rsidRDefault="006103BD" w:rsidP="006103BD">
      <w:pPr>
        <w:pStyle w:val="CoverTitle"/>
        <w:spacing w:line="240" w:lineRule="atLeast"/>
        <w:jc w:val="center"/>
        <w:rPr>
          <w:rFonts w:cstheme="minorBidi"/>
          <w:spacing w:val="-3"/>
          <w:szCs w:val="45"/>
          <w:cs/>
          <w:lang w:bidi="th-TH"/>
        </w:rPr>
      </w:pPr>
      <w:r w:rsidRPr="00FA27A3">
        <w:rPr>
          <w:spacing w:val="-3"/>
          <w:szCs w:val="36"/>
        </w:rPr>
        <w:t>Financial statements</w:t>
      </w:r>
      <w:r w:rsidRPr="00FA27A3">
        <w:t xml:space="preserve"> </w:t>
      </w:r>
      <w:r w:rsidRPr="00FA27A3">
        <w:rPr>
          <w:spacing w:val="-3"/>
          <w:szCs w:val="36"/>
        </w:rPr>
        <w:t>for the year ended</w:t>
      </w:r>
    </w:p>
    <w:p w14:paraId="1B808FD0" w14:textId="262249FF"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A27A3">
        <w:rPr>
          <w:rFonts w:ascii="Times New Roman" w:hAnsi="Times New Roman" w:cs="Times New Roman"/>
          <w:sz w:val="36"/>
          <w:szCs w:val="36"/>
        </w:rPr>
        <w:t>31 December 20</w:t>
      </w:r>
      <w:r w:rsidR="004112A2">
        <w:rPr>
          <w:rFonts w:ascii="Times New Roman" w:hAnsi="Times New Roman" w:cs="Times New Roman"/>
          <w:sz w:val="36"/>
          <w:szCs w:val="36"/>
        </w:rPr>
        <w:t>2</w:t>
      </w:r>
      <w:r w:rsidR="00554E8C">
        <w:rPr>
          <w:rFonts w:ascii="Times New Roman" w:hAnsi="Times New Roman" w:cs="Times New Roman"/>
          <w:sz w:val="36"/>
          <w:szCs w:val="36"/>
        </w:rPr>
        <w:t>1</w:t>
      </w:r>
    </w:p>
    <w:p w14:paraId="2E19D676" w14:textId="77777777" w:rsidR="006103BD" w:rsidRPr="00FA27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A27A3">
        <w:rPr>
          <w:rFonts w:ascii="Times New Roman" w:hAnsi="Times New Roman" w:cs="Times New Roman"/>
          <w:sz w:val="36"/>
          <w:szCs w:val="36"/>
        </w:rPr>
        <w:t xml:space="preserve">and </w:t>
      </w:r>
    </w:p>
    <w:p w14:paraId="304533AD" w14:textId="77777777" w:rsidR="006103BD" w:rsidRPr="00FA27A3" w:rsidRDefault="006103BD" w:rsidP="006103BD">
      <w:pPr>
        <w:pStyle w:val="RNormal"/>
        <w:jc w:val="center"/>
        <w:rPr>
          <w:spacing w:val="-3"/>
          <w:sz w:val="36"/>
          <w:szCs w:val="36"/>
          <w:lang w:bidi="th-TH"/>
        </w:rPr>
      </w:pPr>
      <w:r w:rsidRPr="00FA27A3">
        <w:rPr>
          <w:spacing w:val="-3"/>
          <w:sz w:val="36"/>
          <w:szCs w:val="36"/>
          <w:lang w:bidi="th-TH"/>
        </w:rPr>
        <w:t>Independent Auditor’s Report</w:t>
      </w:r>
    </w:p>
    <w:p w14:paraId="69DC4046" w14:textId="77777777" w:rsidR="006103BD" w:rsidRPr="00613998"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2"/>
          <w:szCs w:val="32"/>
          <w:cs/>
        </w:rPr>
        <w:sectPr w:rsidR="006103BD" w:rsidRPr="00613998" w:rsidSect="00C84E39">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14:paraId="419AA1C2" w14:textId="77777777" w:rsidR="006103BD" w:rsidRPr="00FA27A3" w:rsidRDefault="006103BD" w:rsidP="006103BD">
      <w:pPr>
        <w:rPr>
          <w:rFonts w:ascii="Times New Roman" w:hAnsi="Times New Roman" w:cs="Times New Roman"/>
          <w:b/>
          <w:bCs/>
          <w:sz w:val="22"/>
          <w:szCs w:val="22"/>
        </w:rPr>
      </w:pPr>
    </w:p>
    <w:p w14:paraId="643C71A1" w14:textId="77777777" w:rsidR="006103BD" w:rsidRPr="00FA27A3" w:rsidRDefault="006103BD" w:rsidP="006103BD">
      <w:pPr>
        <w:rPr>
          <w:rFonts w:ascii="Times New Roman" w:hAnsi="Times New Roman" w:cs="Times New Roman"/>
          <w:b/>
          <w:bCs/>
          <w:sz w:val="22"/>
          <w:szCs w:val="22"/>
        </w:rPr>
      </w:pPr>
    </w:p>
    <w:p w14:paraId="7DE02BBD" w14:textId="77777777" w:rsidR="006103BD" w:rsidRPr="00FA27A3" w:rsidRDefault="006103BD" w:rsidP="006103BD">
      <w:pPr>
        <w:rPr>
          <w:rFonts w:ascii="Times New Roman" w:hAnsi="Times New Roman" w:cs="Times New Roman"/>
          <w:b/>
          <w:bCs/>
          <w:sz w:val="22"/>
          <w:szCs w:val="22"/>
        </w:rPr>
      </w:pPr>
    </w:p>
    <w:p w14:paraId="1BFAF456" w14:textId="77777777" w:rsidR="006103BD" w:rsidRPr="00FA27A3" w:rsidRDefault="006103BD" w:rsidP="006103BD">
      <w:pPr>
        <w:pStyle w:val="RNormal"/>
        <w:rPr>
          <w:b/>
          <w:bCs/>
          <w:sz w:val="28"/>
          <w:szCs w:val="28"/>
        </w:rPr>
      </w:pPr>
    </w:p>
    <w:p w14:paraId="057C58B1" w14:textId="77777777" w:rsidR="006103BD" w:rsidRPr="00FA27A3" w:rsidRDefault="006103BD" w:rsidP="006103BD">
      <w:pPr>
        <w:pStyle w:val="RNormal"/>
        <w:rPr>
          <w:b/>
          <w:bCs/>
          <w:sz w:val="28"/>
          <w:szCs w:val="28"/>
        </w:rPr>
      </w:pPr>
    </w:p>
    <w:p w14:paraId="0E6342CA" w14:textId="77777777" w:rsidR="006103BD" w:rsidRPr="00FA27A3" w:rsidRDefault="006103BD" w:rsidP="006103BD">
      <w:pPr>
        <w:pStyle w:val="RNormal"/>
        <w:rPr>
          <w:b/>
          <w:bCs/>
          <w:sz w:val="28"/>
          <w:szCs w:val="28"/>
        </w:rPr>
      </w:pPr>
    </w:p>
    <w:p w14:paraId="1105F39C" w14:textId="77777777" w:rsidR="006103BD" w:rsidRPr="00FA27A3" w:rsidRDefault="006103BD" w:rsidP="006103BD">
      <w:pPr>
        <w:pStyle w:val="RNormal"/>
        <w:rPr>
          <w:b/>
          <w:bCs/>
          <w:sz w:val="28"/>
          <w:szCs w:val="28"/>
        </w:rPr>
      </w:pPr>
    </w:p>
    <w:p w14:paraId="2C5F724D" w14:textId="77777777" w:rsidR="006103BD" w:rsidRPr="00FA27A3" w:rsidRDefault="006103BD" w:rsidP="006103BD">
      <w:pPr>
        <w:pStyle w:val="RNormal"/>
        <w:rPr>
          <w:b/>
          <w:bCs/>
          <w:sz w:val="28"/>
          <w:szCs w:val="28"/>
        </w:rPr>
      </w:pPr>
    </w:p>
    <w:p w14:paraId="64B0CA83" w14:textId="77777777" w:rsidR="006103BD" w:rsidRPr="00FA27A3" w:rsidRDefault="006103BD" w:rsidP="006103BD">
      <w:pPr>
        <w:pStyle w:val="RNormal"/>
        <w:rPr>
          <w:b/>
          <w:bCs/>
          <w:sz w:val="28"/>
          <w:szCs w:val="28"/>
        </w:rPr>
      </w:pPr>
    </w:p>
    <w:p w14:paraId="6D55FBEC" w14:textId="77777777" w:rsidR="006103BD" w:rsidRPr="00FA27A3" w:rsidRDefault="006103BD" w:rsidP="006103BD">
      <w:pPr>
        <w:pStyle w:val="RNormal"/>
        <w:rPr>
          <w:b/>
          <w:bCs/>
          <w:sz w:val="28"/>
          <w:szCs w:val="28"/>
        </w:rPr>
      </w:pPr>
    </w:p>
    <w:p w14:paraId="16AE8200" w14:textId="77777777" w:rsidR="006103BD" w:rsidRPr="00FA27A3" w:rsidRDefault="006103BD" w:rsidP="006103BD">
      <w:pPr>
        <w:pStyle w:val="RNormal"/>
        <w:rPr>
          <w:b/>
          <w:bCs/>
          <w:sz w:val="28"/>
          <w:szCs w:val="28"/>
        </w:rPr>
      </w:pPr>
    </w:p>
    <w:p w14:paraId="3FBDF7D1" w14:textId="77777777" w:rsidR="00020874" w:rsidRPr="00FA27A3" w:rsidRDefault="00020874" w:rsidP="00020874">
      <w:pPr>
        <w:pStyle w:val="RNormal"/>
        <w:rPr>
          <w:b/>
          <w:bCs/>
          <w:sz w:val="28"/>
          <w:szCs w:val="28"/>
        </w:rPr>
      </w:pPr>
      <w:r w:rsidRPr="00FA27A3">
        <w:rPr>
          <w:b/>
          <w:bCs/>
          <w:sz w:val="28"/>
          <w:szCs w:val="28"/>
        </w:rPr>
        <w:t>Independent Auditor’s Report</w:t>
      </w:r>
    </w:p>
    <w:p w14:paraId="75D8E124" w14:textId="77777777" w:rsidR="00020874" w:rsidRPr="00FA27A3" w:rsidRDefault="00020874" w:rsidP="00020874">
      <w:pPr>
        <w:pStyle w:val="RNormal"/>
        <w:rPr>
          <w:szCs w:val="22"/>
        </w:rPr>
      </w:pPr>
    </w:p>
    <w:p w14:paraId="1C422894" w14:textId="77777777" w:rsidR="00020874" w:rsidRPr="00FA27A3" w:rsidRDefault="00020874" w:rsidP="00020874">
      <w:pPr>
        <w:pStyle w:val="RNormal"/>
        <w:rPr>
          <w:szCs w:val="22"/>
        </w:rPr>
      </w:pPr>
    </w:p>
    <w:p w14:paraId="311B6B0A" w14:textId="77777777"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27A3">
        <w:rPr>
          <w:rFonts w:ascii="Times New Roman" w:hAnsi="Times New Roman" w:cs="Times New Roman"/>
          <w:b/>
          <w:bCs/>
          <w:sz w:val="22"/>
          <w:szCs w:val="22"/>
        </w:rPr>
        <w:t>To the Shareholders of Unique Mining Services Public Company Limited</w:t>
      </w:r>
    </w:p>
    <w:p w14:paraId="03E63E18" w14:textId="77777777" w:rsidR="00020874" w:rsidRPr="00FA27A3" w:rsidRDefault="00020874" w:rsidP="00020874">
      <w:pPr>
        <w:jc w:val="both"/>
        <w:rPr>
          <w:rFonts w:ascii="Times New Roman" w:hAnsi="Times New Roman" w:cs="Times New Roman"/>
          <w:iCs/>
          <w:sz w:val="22"/>
          <w:szCs w:val="22"/>
        </w:rPr>
      </w:pPr>
    </w:p>
    <w:p w14:paraId="32E8E1EE" w14:textId="77777777" w:rsidR="00020874" w:rsidRPr="00FA27A3" w:rsidRDefault="00020874" w:rsidP="00020874">
      <w:pPr>
        <w:jc w:val="both"/>
        <w:outlineLvl w:val="0"/>
        <w:rPr>
          <w:rFonts w:ascii="Times New Roman" w:hAnsi="Times New Roman" w:cs="Times New Roman"/>
          <w:i/>
          <w:iCs/>
          <w:sz w:val="22"/>
          <w:szCs w:val="22"/>
        </w:rPr>
      </w:pPr>
      <w:r w:rsidRPr="00FA27A3">
        <w:rPr>
          <w:rFonts w:ascii="Times New Roman" w:hAnsi="Times New Roman" w:cs="Times New Roman"/>
          <w:i/>
          <w:iCs/>
          <w:sz w:val="22"/>
          <w:szCs w:val="22"/>
        </w:rPr>
        <w:t>Opinion</w:t>
      </w:r>
    </w:p>
    <w:p w14:paraId="2B303EAE" w14:textId="77777777" w:rsidR="00020874" w:rsidRPr="00FA27A3" w:rsidRDefault="00020874" w:rsidP="00020874">
      <w:pPr>
        <w:jc w:val="both"/>
        <w:rPr>
          <w:rFonts w:ascii="Times New Roman" w:hAnsi="Times New Roman" w:cs="Times New Roman"/>
          <w:iCs/>
          <w:sz w:val="22"/>
          <w:szCs w:val="22"/>
        </w:rPr>
      </w:pPr>
    </w:p>
    <w:p w14:paraId="74E15D2B" w14:textId="4381F02F" w:rsidR="00020874" w:rsidRPr="00FA27A3" w:rsidRDefault="00020874" w:rsidP="00020874">
      <w:pPr>
        <w:jc w:val="both"/>
        <w:rPr>
          <w:rFonts w:ascii="Times New Roman" w:hAnsi="Times New Roman" w:cs="Times New Roman"/>
          <w:sz w:val="22"/>
          <w:szCs w:val="22"/>
        </w:rPr>
      </w:pPr>
      <w:r w:rsidRPr="00FA27A3">
        <w:rPr>
          <w:rFonts w:ascii="Times New Roman" w:hAnsi="Times New Roman" w:cs="Times New Roman"/>
          <w:sz w:val="22"/>
          <w:szCs w:val="22"/>
        </w:rPr>
        <w:t xml:space="preserve">I have audited the consolidated and separate </w:t>
      </w:r>
      <w:r w:rsidR="00F77A96" w:rsidRPr="00FA27A3">
        <w:rPr>
          <w:rFonts w:ascii="Times New Roman" w:hAnsi="Times New Roman" w:cs="Times New Roman"/>
          <w:sz w:val="22"/>
          <w:szCs w:val="22"/>
        </w:rPr>
        <w:t xml:space="preserve">financial </w:t>
      </w:r>
      <w:r w:rsidRPr="00FA27A3">
        <w:rPr>
          <w:rFonts w:ascii="Times New Roman" w:hAnsi="Times New Roman" w:cs="Times New Roman"/>
          <w:sz w:val="22"/>
          <w:szCs w:val="22"/>
        </w:rPr>
        <w:t>statements of Unique Mining Services Public Company Limited and</w:t>
      </w:r>
      <w:r w:rsidR="00F77A96" w:rsidRPr="00FA27A3">
        <w:rPr>
          <w:rFonts w:ascii="Times New Roman" w:hAnsi="Times New Roman" w:cs="Times New Roman"/>
          <w:sz w:val="22"/>
          <w:szCs w:val="22"/>
        </w:rPr>
        <w:t xml:space="preserve"> its subsidiaries (the “Group”)</w:t>
      </w:r>
      <w:r w:rsidRPr="00FA27A3">
        <w:rPr>
          <w:rFonts w:ascii="Times New Roman" w:hAnsi="Times New Roman" w:cs="Times New Roman"/>
          <w:sz w:val="22"/>
          <w:szCs w:val="22"/>
        </w:rPr>
        <w:t xml:space="preserve"> and of Unique Mining Services Public Company Limited (the “Company”), respectively, which comprise the consolidated and separate statements of financial position as at 31 Decembe</w:t>
      </w:r>
      <w:r w:rsidR="00250BA2">
        <w:rPr>
          <w:rFonts w:ascii="Times New Roman" w:hAnsi="Times New Roman" w:cs="Times New Roman"/>
          <w:sz w:val="22"/>
          <w:szCs w:val="22"/>
        </w:rPr>
        <w:t>r 202</w:t>
      </w:r>
      <w:r w:rsidR="00554E8C">
        <w:rPr>
          <w:rFonts w:ascii="Times New Roman" w:hAnsi="Times New Roman" w:cs="Times New Roman"/>
          <w:sz w:val="22"/>
          <w:szCs w:val="22"/>
        </w:rPr>
        <w:t>1</w:t>
      </w:r>
      <w:r w:rsidRPr="00FA27A3">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significant accounting policies and other explanatory information. </w:t>
      </w:r>
    </w:p>
    <w:p w14:paraId="04C03129" w14:textId="77777777" w:rsidR="00020874" w:rsidRPr="00FA27A3" w:rsidRDefault="00020874" w:rsidP="00020874">
      <w:pPr>
        <w:jc w:val="both"/>
        <w:rPr>
          <w:rFonts w:ascii="Times New Roman" w:hAnsi="Times New Roman" w:cs="Times New Roman"/>
          <w:sz w:val="22"/>
          <w:szCs w:val="22"/>
        </w:rPr>
      </w:pPr>
    </w:p>
    <w:p w14:paraId="5C2AB328" w14:textId="0CE2F762" w:rsidR="00020874" w:rsidRPr="00FA27A3" w:rsidRDefault="00020874" w:rsidP="00020874">
      <w:pPr>
        <w:jc w:val="thaiDistribute"/>
        <w:rPr>
          <w:rFonts w:ascii="Times New Roman" w:hAnsi="Times New Roman" w:cs="Times New Roman"/>
          <w:sz w:val="22"/>
          <w:szCs w:val="22"/>
        </w:rPr>
      </w:pPr>
      <w:r w:rsidRPr="00FA27A3">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w:t>
      </w:r>
      <w:r w:rsidR="00250BA2">
        <w:rPr>
          <w:rFonts w:ascii="Times New Roman" w:hAnsi="Times New Roman" w:cs="Times New Roman"/>
          <w:sz w:val="22"/>
          <w:szCs w:val="22"/>
        </w:rPr>
        <w:t>r 202</w:t>
      </w:r>
      <w:r w:rsidR="00554E8C">
        <w:rPr>
          <w:rFonts w:ascii="Times New Roman" w:hAnsi="Times New Roman" w:cs="Times New Roman"/>
          <w:sz w:val="22"/>
          <w:szCs w:val="22"/>
        </w:rPr>
        <w:t>1</w:t>
      </w:r>
      <w:r w:rsidRPr="00FA27A3">
        <w:rPr>
          <w:rFonts w:ascii="Times New Roman" w:hAnsi="Times New Roman" w:cs="Times New Roman"/>
          <w:sz w:val="22"/>
          <w:szCs w:val="22"/>
        </w:rPr>
        <w:t xml:space="preserve"> and their financial performance and cash flows for the year then ended in accordance with Thai Financial Reporting Standards (</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TFRSs</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w:t>
      </w:r>
    </w:p>
    <w:p w14:paraId="6D27E763" w14:textId="77777777" w:rsidR="00020874" w:rsidRPr="00FA27A3" w:rsidRDefault="00020874" w:rsidP="00020874">
      <w:pPr>
        <w:jc w:val="both"/>
        <w:rPr>
          <w:rFonts w:ascii="Times New Roman" w:hAnsi="Times New Roman" w:cs="Times New Roman"/>
          <w:sz w:val="22"/>
          <w:szCs w:val="22"/>
        </w:rPr>
      </w:pPr>
    </w:p>
    <w:p w14:paraId="2EE4A359" w14:textId="77777777" w:rsidR="00020874" w:rsidRPr="00FA27A3" w:rsidRDefault="00020874" w:rsidP="00020874">
      <w:pPr>
        <w:autoSpaceDE w:val="0"/>
        <w:autoSpaceDN w:val="0"/>
        <w:adjustRightInd w:val="0"/>
        <w:rPr>
          <w:rFonts w:ascii="Times New Roman" w:hAnsi="Times New Roman" w:cs="Times New Roman"/>
          <w:i/>
          <w:iCs/>
          <w:color w:val="000000"/>
          <w:sz w:val="22"/>
          <w:szCs w:val="22"/>
        </w:rPr>
      </w:pPr>
      <w:r w:rsidRPr="00FA27A3">
        <w:rPr>
          <w:rFonts w:ascii="Times New Roman" w:hAnsi="Times New Roman" w:cs="Times New Roman"/>
          <w:i/>
          <w:iCs/>
          <w:color w:val="000000"/>
          <w:sz w:val="22"/>
          <w:szCs w:val="22"/>
        </w:rPr>
        <w:t xml:space="preserve">Basis for Opinion </w:t>
      </w:r>
    </w:p>
    <w:p w14:paraId="145B53D8" w14:textId="77777777" w:rsidR="00020874" w:rsidRPr="00FA27A3" w:rsidRDefault="00020874" w:rsidP="00020874">
      <w:pPr>
        <w:autoSpaceDE w:val="0"/>
        <w:autoSpaceDN w:val="0"/>
        <w:adjustRightInd w:val="0"/>
        <w:rPr>
          <w:rFonts w:ascii="Times New Roman" w:hAnsi="Times New Roman" w:cs="Times New Roman"/>
          <w:i/>
          <w:iCs/>
          <w:color w:val="000000"/>
          <w:sz w:val="22"/>
          <w:szCs w:val="22"/>
        </w:rPr>
      </w:pPr>
    </w:p>
    <w:p w14:paraId="0EAC3607" w14:textId="77777777"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color w:val="000000"/>
          <w:sz w:val="22"/>
          <w:szCs w:val="22"/>
        </w:rPr>
        <w:t>I conducted my audit in accordance with Thai Standards on Auditing (</w:t>
      </w:r>
      <w:r w:rsidR="00BA32C7" w:rsidRPr="00FA27A3">
        <w:rPr>
          <w:rFonts w:ascii="Times New Roman" w:hAnsi="Times New Roman" w:cs="Times New Roman"/>
          <w:color w:val="000000"/>
          <w:sz w:val="22"/>
          <w:szCs w:val="22"/>
        </w:rPr>
        <w:t>“</w:t>
      </w:r>
      <w:r w:rsidRPr="00FA27A3">
        <w:rPr>
          <w:rFonts w:ascii="Times New Roman" w:hAnsi="Times New Roman" w:cs="Times New Roman"/>
          <w:color w:val="000000"/>
          <w:sz w:val="22"/>
          <w:szCs w:val="22"/>
        </w:rPr>
        <w:t>TSAs</w:t>
      </w:r>
      <w:r w:rsidR="00BA32C7" w:rsidRPr="00FA27A3">
        <w:rPr>
          <w:rFonts w:ascii="Times New Roman" w:hAnsi="Times New Roman" w:cs="Times New Roman"/>
          <w:color w:val="000000"/>
          <w:sz w:val="22"/>
          <w:szCs w:val="22"/>
        </w:rPr>
        <w:t>”</w:t>
      </w:r>
      <w:r w:rsidRPr="00FA27A3">
        <w:rPr>
          <w:rFonts w:ascii="Times New Roman" w:hAnsi="Times New Roman" w:cs="Times New Roman"/>
          <w:color w:val="000000"/>
          <w:sz w:val="22"/>
          <w:szCs w:val="22"/>
        </w:rPr>
        <w:t>)</w:t>
      </w:r>
      <w:r w:rsidRPr="00FA27A3">
        <w:rPr>
          <w:rFonts w:ascii="Times New Roman" w:hAnsi="Times New Roman" w:cs="Times New Roman"/>
          <w:color w:val="0000FF"/>
          <w:sz w:val="22"/>
          <w:szCs w:val="22"/>
        </w:rPr>
        <w:t xml:space="preserve">. </w:t>
      </w:r>
      <w:r w:rsidRPr="00FA27A3">
        <w:rPr>
          <w:rFonts w:ascii="Times New Roman" w:hAnsi="Times New Roman" w:cs="Times New Roman"/>
          <w:color w:val="000000"/>
          <w:sz w:val="22"/>
          <w:szCs w:val="22"/>
        </w:rPr>
        <w:t xml:space="preserve">My responsibilities </w:t>
      </w:r>
      <w:r w:rsidRPr="00FA27A3">
        <w:rPr>
          <w:rFonts w:ascii="Times New Roman" w:hAnsi="Times New Roman" w:cs="Times New Roman"/>
          <w:sz w:val="22"/>
          <w:szCs w:val="22"/>
        </w:rPr>
        <w:t xml:space="preserve">under those standards are further described in the </w:t>
      </w:r>
      <w:r w:rsidRPr="00FA27A3">
        <w:rPr>
          <w:rFonts w:ascii="Times New Roman" w:hAnsi="Times New Roman" w:cs="Times New Roman"/>
          <w:i/>
          <w:iCs/>
          <w:sz w:val="22"/>
          <w:szCs w:val="22"/>
        </w:rPr>
        <w:t>Auditor’s Responsibilities for the Audit of the Consolidated and Separate</w:t>
      </w:r>
      <w:r w:rsidRPr="00FA27A3">
        <w:rPr>
          <w:rFonts w:ascii="Times New Roman" w:hAnsi="Times New Roman" w:cs="Times New Roman"/>
          <w:sz w:val="22"/>
          <w:szCs w:val="22"/>
        </w:rPr>
        <w:t xml:space="preserve"> </w:t>
      </w:r>
      <w:r w:rsidRPr="00FA27A3">
        <w:rPr>
          <w:rFonts w:ascii="Times New Roman" w:hAnsi="Times New Roman" w:cs="Times New Roman"/>
          <w:i/>
          <w:iCs/>
          <w:sz w:val="22"/>
          <w:szCs w:val="22"/>
        </w:rPr>
        <w:t xml:space="preserve">Financial Statements </w:t>
      </w:r>
      <w:r w:rsidRPr="00FA27A3">
        <w:rPr>
          <w:rFonts w:ascii="Times New Roman" w:hAnsi="Times New Roman" w:cs="Times New Roman"/>
          <w:sz w:val="22"/>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7FA152A0" w14:textId="77777777" w:rsidR="00020874" w:rsidRPr="00FA27A3" w:rsidRDefault="00020874" w:rsidP="00020874">
      <w:pPr>
        <w:autoSpaceDE w:val="0"/>
        <w:autoSpaceDN w:val="0"/>
        <w:adjustRightInd w:val="0"/>
        <w:rPr>
          <w:rFonts w:ascii="Times New Roman" w:hAnsi="Times New Roman" w:cs="Times New Roman"/>
          <w:i/>
          <w:iCs/>
          <w:sz w:val="22"/>
          <w:szCs w:val="22"/>
        </w:rPr>
      </w:pPr>
    </w:p>
    <w:p w14:paraId="6AEBCB25" w14:textId="77777777" w:rsidR="00020874" w:rsidRPr="00FA27A3" w:rsidRDefault="00020874" w:rsidP="00020874">
      <w:pPr>
        <w:jc w:val="both"/>
        <w:rPr>
          <w:rFonts w:ascii="Times New Roman" w:hAnsi="Times New Roman" w:cs="Times New Roman"/>
          <w:i/>
          <w:iCs/>
          <w:sz w:val="22"/>
          <w:szCs w:val="22"/>
        </w:rPr>
      </w:pPr>
      <w:r w:rsidRPr="00FA27A3">
        <w:rPr>
          <w:rFonts w:ascii="Times New Roman" w:hAnsi="Times New Roman" w:cs="Times New Roman"/>
          <w:i/>
          <w:iCs/>
          <w:sz w:val="22"/>
          <w:szCs w:val="22"/>
        </w:rPr>
        <w:t>Material Uncertainty Related to Going Concern</w:t>
      </w:r>
    </w:p>
    <w:p w14:paraId="72DD3091" w14:textId="77777777" w:rsidR="00020874" w:rsidRPr="00FA27A3" w:rsidRDefault="00020874" w:rsidP="00020874">
      <w:pPr>
        <w:jc w:val="both"/>
        <w:rPr>
          <w:rFonts w:ascii="Times New Roman" w:hAnsi="Times New Roman" w:cs="Times New Roman"/>
          <w:sz w:val="22"/>
          <w:szCs w:val="22"/>
        </w:rPr>
      </w:pPr>
    </w:p>
    <w:p w14:paraId="2A9D1AB2" w14:textId="20966B16" w:rsidR="00020874" w:rsidRPr="005B0429"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FA27A3">
        <w:rPr>
          <w:rFonts w:ascii="Times New Roman" w:hAnsi="Times New Roman" w:cs="Times New Roman"/>
          <w:sz w:val="22"/>
          <w:szCs w:val="22"/>
        </w:rPr>
        <w:t>I draw attention to Note 2 to the</w:t>
      </w:r>
      <w:r w:rsidR="00C6510D" w:rsidRPr="00FA27A3">
        <w:rPr>
          <w:rFonts w:ascii="Times New Roman" w:hAnsi="Times New Roman" w:cs="Times New Roman"/>
          <w:sz w:val="22"/>
          <w:szCs w:val="22"/>
        </w:rPr>
        <w:t xml:space="preserve"> accompanying</w:t>
      </w:r>
      <w:r w:rsidRPr="00FA27A3">
        <w:rPr>
          <w:rFonts w:ascii="Times New Roman" w:hAnsi="Times New Roman" w:cs="Times New Roman"/>
          <w:sz w:val="22"/>
          <w:szCs w:val="22"/>
        </w:rPr>
        <w:t xml:space="preserve"> financial statements which describes that the Group and </w:t>
      </w:r>
      <w:r w:rsidR="00A23A03">
        <w:rPr>
          <w:rFonts w:ascii="Times New Roman" w:hAnsi="Times New Roman" w:cs="Times New Roman"/>
          <w:sz w:val="22"/>
          <w:szCs w:val="22"/>
        </w:rPr>
        <w:br/>
      </w:r>
      <w:r w:rsidRPr="00FA27A3">
        <w:rPr>
          <w:rFonts w:ascii="Times New Roman" w:hAnsi="Times New Roman" w:cs="Times New Roman"/>
          <w:sz w:val="22"/>
          <w:szCs w:val="22"/>
        </w:rPr>
        <w:t>the Company incurred a net loss during the year ended</w:t>
      </w:r>
      <w:r w:rsidRPr="00FA27A3">
        <w:rPr>
          <w:rFonts w:ascii="Times New Roman" w:hAnsi="Times New Roman" w:cs="Times New Roman"/>
          <w:sz w:val="22"/>
          <w:szCs w:val="22"/>
          <w:cs/>
        </w:rPr>
        <w:t xml:space="preserve"> </w:t>
      </w:r>
      <w:r w:rsidRPr="00FA27A3">
        <w:rPr>
          <w:rFonts w:ascii="Times New Roman" w:hAnsi="Times New Roman" w:cs="Times New Roman"/>
          <w:sz w:val="22"/>
          <w:szCs w:val="22"/>
        </w:rPr>
        <w:t xml:space="preserve">31 December </w:t>
      </w:r>
      <w:r w:rsidRPr="005B0429">
        <w:rPr>
          <w:rFonts w:ascii="Times New Roman" w:hAnsi="Times New Roman" w:cs="Times New Roman"/>
          <w:sz w:val="22"/>
          <w:szCs w:val="22"/>
        </w:rPr>
        <w:t>20</w:t>
      </w:r>
      <w:r w:rsidR="00250BA2">
        <w:rPr>
          <w:rFonts w:ascii="Times New Roman" w:hAnsi="Times New Roman" w:cs="Times New Roman"/>
          <w:sz w:val="22"/>
          <w:szCs w:val="22"/>
        </w:rPr>
        <w:t>2</w:t>
      </w:r>
      <w:r w:rsidR="00554E8C">
        <w:rPr>
          <w:rFonts w:ascii="Times New Roman" w:hAnsi="Times New Roman" w:cs="Times New Roman"/>
          <w:sz w:val="22"/>
          <w:szCs w:val="22"/>
        </w:rPr>
        <w:t>1</w:t>
      </w:r>
      <w:r w:rsidRPr="005B0429">
        <w:rPr>
          <w:rFonts w:ascii="Times New Roman" w:hAnsi="Times New Roman" w:cs="Times New Roman"/>
          <w:sz w:val="22"/>
          <w:szCs w:val="22"/>
        </w:rPr>
        <w:t xml:space="preserve"> of Baht </w:t>
      </w:r>
      <w:r w:rsidR="00250BA2">
        <w:rPr>
          <w:rFonts w:ascii="Times New Roman" w:hAnsi="Times New Roman" w:cs="Times New Roman"/>
          <w:sz w:val="22"/>
          <w:szCs w:val="22"/>
        </w:rPr>
        <w:t>5</w:t>
      </w:r>
      <w:r w:rsidR="009A53C1">
        <w:rPr>
          <w:rFonts w:ascii="Times New Roman" w:hAnsi="Times New Roman" w:cs="Times New Roman"/>
          <w:sz w:val="22"/>
          <w:szCs w:val="22"/>
        </w:rPr>
        <w:t>1.6</w:t>
      </w:r>
      <w:r w:rsidRPr="005B0429">
        <w:rPr>
          <w:rFonts w:ascii="Times New Roman" w:hAnsi="Times New Roman" w:cs="Times New Roman"/>
          <w:sz w:val="22"/>
          <w:szCs w:val="22"/>
        </w:rPr>
        <w:t xml:space="preserve"> million and </w:t>
      </w:r>
      <w:r w:rsidR="00A23A03">
        <w:rPr>
          <w:rFonts w:ascii="Times New Roman" w:hAnsi="Times New Roman" w:cs="Times New Roman"/>
          <w:sz w:val="22"/>
          <w:szCs w:val="22"/>
        </w:rPr>
        <w:br/>
      </w:r>
      <w:r w:rsidRPr="005B0429">
        <w:rPr>
          <w:rFonts w:ascii="Times New Roman" w:hAnsi="Times New Roman" w:cs="Times New Roman"/>
          <w:sz w:val="22"/>
          <w:szCs w:val="22"/>
        </w:rPr>
        <w:t xml:space="preserve">Baht </w:t>
      </w:r>
      <w:r w:rsidR="009A53C1">
        <w:rPr>
          <w:rFonts w:ascii="Times New Roman" w:hAnsi="Times New Roman" w:cs="Times New Roman"/>
          <w:sz w:val="22"/>
          <w:szCs w:val="22"/>
        </w:rPr>
        <w:t>28.7</w:t>
      </w:r>
      <w:r w:rsidR="00F77A96" w:rsidRPr="005B0429">
        <w:rPr>
          <w:rFonts w:ascii="Times New Roman" w:hAnsi="Times New Roman" w:cs="Times New Roman"/>
          <w:sz w:val="22"/>
          <w:szCs w:val="22"/>
        </w:rPr>
        <w:t xml:space="preserve"> million, respectively. A</w:t>
      </w:r>
      <w:r w:rsidRPr="005B0429">
        <w:rPr>
          <w:rFonts w:ascii="Times New Roman" w:hAnsi="Times New Roman" w:cs="Times New Roman"/>
          <w:sz w:val="22"/>
          <w:szCs w:val="22"/>
        </w:rPr>
        <w:t>s of that date, the Group</w:t>
      </w:r>
      <w:r w:rsidRPr="005B0429">
        <w:rPr>
          <w:rFonts w:ascii="Times New Roman" w:hAnsi="Times New Roman" w:cs="Times New Roman"/>
          <w:sz w:val="22"/>
          <w:szCs w:val="28"/>
        </w:rPr>
        <w:t>’s</w:t>
      </w:r>
      <w:r w:rsidRPr="005B0429">
        <w:rPr>
          <w:rFonts w:ascii="Times New Roman" w:hAnsi="Times New Roman" w:cs="Times New Roman"/>
          <w:sz w:val="22"/>
          <w:szCs w:val="22"/>
        </w:rPr>
        <w:t xml:space="preserve"> and the Company’s current liabilities exceeded current assets by Baht </w:t>
      </w:r>
      <w:r w:rsidR="009A53C1">
        <w:rPr>
          <w:rFonts w:ascii="Times New Roman" w:hAnsi="Times New Roman" w:cs="Times New Roman"/>
          <w:sz w:val="22"/>
          <w:szCs w:val="22"/>
        </w:rPr>
        <w:t>374.0</w:t>
      </w:r>
      <w:r w:rsidRPr="005B0429">
        <w:rPr>
          <w:rFonts w:ascii="Times New Roman" w:hAnsi="Times New Roman" w:cs="Times New Roman"/>
          <w:sz w:val="22"/>
          <w:szCs w:val="22"/>
        </w:rPr>
        <w:t xml:space="preserve"> million and Baht</w:t>
      </w:r>
      <w:r w:rsidR="00250BA2">
        <w:rPr>
          <w:rFonts w:ascii="Times New Roman" w:hAnsi="Times New Roman" w:cs="Times New Roman"/>
          <w:sz w:val="22"/>
          <w:szCs w:val="22"/>
        </w:rPr>
        <w:t xml:space="preserve"> </w:t>
      </w:r>
      <w:r w:rsidR="009A53C1">
        <w:rPr>
          <w:rFonts w:ascii="Times New Roman" w:hAnsi="Times New Roman" w:cs="Times New Roman"/>
          <w:sz w:val="22"/>
          <w:szCs w:val="22"/>
        </w:rPr>
        <w:t>400.9</w:t>
      </w:r>
      <w:r w:rsidRPr="005B0429">
        <w:rPr>
          <w:rFonts w:ascii="Times New Roman" w:hAnsi="Times New Roman" w:cs="Times New Roman"/>
          <w:sz w:val="22"/>
          <w:szCs w:val="22"/>
        </w:rPr>
        <w:t xml:space="preserve"> million</w:t>
      </w:r>
      <w:r w:rsidR="00CF62B7">
        <w:rPr>
          <w:rFonts w:ascii="Times New Roman" w:hAnsi="Times New Roman" w:cs="Times New Roman"/>
          <w:sz w:val="22"/>
          <w:szCs w:val="22"/>
        </w:rPr>
        <w:t>, respectively,</w:t>
      </w:r>
      <w:r w:rsidRPr="005B0429">
        <w:rPr>
          <w:rFonts w:ascii="Times New Roman" w:hAnsi="Times New Roman" w:cs="Times New Roman"/>
          <w:sz w:val="22"/>
          <w:szCs w:val="22"/>
        </w:rPr>
        <w:t xml:space="preserve"> and the deficit balances were Baht </w:t>
      </w:r>
      <w:r w:rsidR="00250BA2">
        <w:rPr>
          <w:rFonts w:ascii="Times New Roman" w:hAnsi="Times New Roman" w:cs="Times New Roman"/>
          <w:sz w:val="22"/>
          <w:szCs w:val="22"/>
        </w:rPr>
        <w:t>8</w:t>
      </w:r>
      <w:r w:rsidR="009A53C1">
        <w:rPr>
          <w:rFonts w:ascii="Times New Roman" w:hAnsi="Times New Roman" w:cs="Times New Roman"/>
          <w:sz w:val="22"/>
          <w:szCs w:val="22"/>
        </w:rPr>
        <w:t>74.6</w:t>
      </w:r>
      <w:r w:rsidRPr="005B0429">
        <w:rPr>
          <w:rFonts w:ascii="Times New Roman" w:hAnsi="Times New Roman" w:cs="Times New Roman"/>
          <w:sz w:val="22"/>
          <w:szCs w:val="22"/>
        </w:rPr>
        <w:t xml:space="preserve"> million and Baht </w:t>
      </w:r>
      <w:r w:rsidR="00901274">
        <w:rPr>
          <w:rFonts w:ascii="Times New Roman" w:hAnsi="Times New Roman" w:cs="Times New Roman"/>
          <w:sz w:val="22"/>
          <w:szCs w:val="22"/>
        </w:rPr>
        <w:t>8</w:t>
      </w:r>
      <w:r w:rsidR="009A53C1">
        <w:rPr>
          <w:rFonts w:ascii="Times New Roman" w:hAnsi="Times New Roman" w:cs="Times New Roman"/>
          <w:sz w:val="22"/>
          <w:szCs w:val="22"/>
        </w:rPr>
        <w:t>80.1</w:t>
      </w:r>
      <w:r w:rsidRPr="005B0429">
        <w:rPr>
          <w:rFonts w:ascii="Times New Roman" w:hAnsi="Times New Roman" w:cs="Times New Roman"/>
          <w:sz w:val="22"/>
          <w:szCs w:val="22"/>
        </w:rPr>
        <w:t xml:space="preserve"> million, respectively.</w:t>
      </w:r>
      <w:r w:rsidR="00892024" w:rsidRPr="005B0429">
        <w:rPr>
          <w:rFonts w:ascii="Times New Roman" w:hAnsi="Times New Roman" w:cs="Times New Roman"/>
          <w:sz w:val="22"/>
          <w:szCs w:val="22"/>
        </w:rPr>
        <w:t xml:space="preserve"> </w:t>
      </w:r>
      <w:r w:rsidR="00E7196D" w:rsidRPr="005B0429">
        <w:rPr>
          <w:rFonts w:ascii="Times New Roman" w:hAnsi="Times New Roman" w:cs="Times New Roman"/>
          <w:sz w:val="22"/>
          <w:szCs w:val="22"/>
        </w:rPr>
        <w:t>However, the Group and the Company are in process of solving the financial position, financial performance and financial liquidity problems of the Group and the Company by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E7196D" w:rsidRPr="005B0429">
        <w:rPr>
          <w:rFonts w:ascii="Times New Roman" w:hAnsi="Times New Roman" w:cstheme="minorBidi" w:hint="cs"/>
          <w:sz w:val="22"/>
          <w:szCs w:val="22"/>
          <w:cs/>
        </w:rPr>
        <w:t xml:space="preserve"> </w:t>
      </w:r>
      <w:r w:rsidRPr="005B0429">
        <w:rPr>
          <w:rFonts w:ascii="Times New Roman" w:hAnsi="Times New Roman" w:cs="Times New Roman"/>
          <w:sz w:val="22"/>
          <w:szCs w:val="22"/>
        </w:rPr>
        <w:t>My opinion is not modified in respect of this matter.</w:t>
      </w:r>
    </w:p>
    <w:p w14:paraId="6815E76B" w14:textId="77777777" w:rsidR="00020874" w:rsidRPr="005B0429" w:rsidRDefault="00020874" w:rsidP="00020874">
      <w:pPr>
        <w:autoSpaceDE w:val="0"/>
        <w:autoSpaceDN w:val="0"/>
        <w:adjustRightInd w:val="0"/>
        <w:rPr>
          <w:rFonts w:ascii="Times New Roman" w:hAnsi="Times New Roman" w:cs="Times New Roman"/>
          <w:i/>
          <w:iCs/>
          <w:sz w:val="22"/>
          <w:szCs w:val="22"/>
        </w:rPr>
      </w:pPr>
    </w:p>
    <w:p w14:paraId="2B5BDC06" w14:textId="77777777" w:rsidR="00572ECB" w:rsidRDefault="00572ECB"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sectPr w:rsidR="00572ECB" w:rsidSect="00C84E39">
          <w:headerReference w:type="default" r:id="rId13"/>
          <w:footerReference w:type="default" r:id="rId14"/>
          <w:pgSz w:w="11909" w:h="16834" w:code="9"/>
          <w:pgMar w:top="691" w:right="1152" w:bottom="576" w:left="1152" w:header="720" w:footer="720" w:gutter="0"/>
          <w:cols w:space="720"/>
          <w:docGrid w:linePitch="245"/>
        </w:sectPr>
      </w:pPr>
    </w:p>
    <w:p w14:paraId="7E149816" w14:textId="77777777" w:rsidR="00020874" w:rsidRPr="00FA27A3" w:rsidRDefault="00020874" w:rsidP="00020874">
      <w:pPr>
        <w:autoSpaceDE w:val="0"/>
        <w:autoSpaceDN w:val="0"/>
        <w:adjustRightInd w:val="0"/>
        <w:rPr>
          <w:rFonts w:ascii="Times New Roman" w:hAnsi="Times New Roman" w:cs="Times New Roman"/>
          <w:i/>
          <w:iCs/>
          <w:sz w:val="22"/>
          <w:szCs w:val="22"/>
        </w:rPr>
      </w:pPr>
      <w:r w:rsidRPr="00FA27A3">
        <w:rPr>
          <w:rFonts w:ascii="Times New Roman" w:hAnsi="Times New Roman" w:cs="Times New Roman"/>
          <w:i/>
          <w:iCs/>
          <w:sz w:val="22"/>
          <w:szCs w:val="22"/>
        </w:rPr>
        <w:lastRenderedPageBreak/>
        <w:t>Key Audit Matter</w:t>
      </w:r>
    </w:p>
    <w:p w14:paraId="771B6FE3" w14:textId="77777777" w:rsidR="00020874" w:rsidRPr="00FA27A3" w:rsidRDefault="00020874" w:rsidP="00020874">
      <w:pPr>
        <w:autoSpaceDE w:val="0"/>
        <w:autoSpaceDN w:val="0"/>
        <w:adjustRightInd w:val="0"/>
        <w:rPr>
          <w:rFonts w:ascii="Times New Roman" w:hAnsi="Times New Roman" w:cs="Times New Roman"/>
          <w:sz w:val="22"/>
          <w:szCs w:val="22"/>
        </w:rPr>
      </w:pPr>
      <w:r w:rsidRPr="00FA27A3">
        <w:rPr>
          <w:rFonts w:ascii="Times New Roman" w:hAnsi="Times New Roman" w:cs="Times New Roman"/>
          <w:b/>
          <w:bCs/>
          <w:sz w:val="22"/>
          <w:szCs w:val="22"/>
        </w:rPr>
        <w:t xml:space="preserve"> </w:t>
      </w:r>
    </w:p>
    <w:p w14:paraId="72A046E1" w14:textId="77777777"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Key audit matter is the matter that, in my professional judgment, was of most significance in my audit of the consolidated and separate financial statements of the current period. This matter was addressed in the context of my audit of the consolidated and separate financial statements as a whole, and in forming my opinion thereon, and I do not provide a separate opinion on this matter.</w:t>
      </w:r>
      <w:r w:rsidR="005911A6" w:rsidRPr="005911A6">
        <w:t xml:space="preserve"> </w:t>
      </w:r>
      <w:r w:rsidR="005911A6" w:rsidRPr="005911A6">
        <w:rPr>
          <w:rFonts w:ascii="Times New Roman" w:hAnsi="Times New Roman" w:cs="Times New Roman"/>
          <w:sz w:val="22"/>
          <w:szCs w:val="22"/>
        </w:rPr>
        <w:t xml:space="preserve">In addition to the matter described in the </w:t>
      </w:r>
      <w:r w:rsidR="005911A6" w:rsidRPr="00857CCD">
        <w:rPr>
          <w:rFonts w:ascii="Times New Roman" w:hAnsi="Times New Roman" w:cs="Times New Roman"/>
          <w:i/>
          <w:iCs/>
          <w:sz w:val="22"/>
          <w:szCs w:val="22"/>
        </w:rPr>
        <w:t>Material Uncertainty Related to Going Concern</w:t>
      </w:r>
      <w:r w:rsidR="005911A6" w:rsidRPr="005911A6">
        <w:rPr>
          <w:rFonts w:ascii="Times New Roman" w:hAnsi="Times New Roman" w:cs="Times New Roman"/>
          <w:sz w:val="22"/>
          <w:szCs w:val="22"/>
        </w:rPr>
        <w:t xml:space="preserve"> section, I have determined the matters described below to be the key audit matter to be communicated in my report.</w:t>
      </w:r>
    </w:p>
    <w:p w14:paraId="09CC29D7" w14:textId="77777777" w:rsidR="00020874" w:rsidRPr="00FA27A3" w:rsidRDefault="00020874" w:rsidP="00020874">
      <w:pPr>
        <w:autoSpaceDE w:val="0"/>
        <w:autoSpaceDN w:val="0"/>
        <w:adjustRightInd w:val="0"/>
        <w:jc w:val="both"/>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4065B" w:rsidRPr="00FA27A3" w14:paraId="2940A649" w14:textId="77777777" w:rsidTr="00F5771B">
        <w:trPr>
          <w:trHeight w:val="70"/>
        </w:trPr>
        <w:tc>
          <w:tcPr>
            <w:tcW w:w="9350" w:type="dxa"/>
            <w:gridSpan w:val="2"/>
            <w:shd w:val="clear" w:color="auto" w:fill="auto"/>
          </w:tcPr>
          <w:p w14:paraId="786DD992" w14:textId="77777777" w:rsidR="0004065B" w:rsidRPr="00DA27C6" w:rsidRDefault="0004065B" w:rsidP="0004065B">
            <w:pPr>
              <w:autoSpaceDE w:val="0"/>
              <w:autoSpaceDN w:val="0"/>
              <w:adjustRightInd w:val="0"/>
              <w:rPr>
                <w:rFonts w:ascii="Times New Roman" w:hAnsi="Times New Roman" w:cs="Times New Roman"/>
                <w:sz w:val="22"/>
                <w:szCs w:val="22"/>
              </w:rPr>
            </w:pPr>
            <w:r w:rsidRPr="00DA27C6">
              <w:rPr>
                <w:rFonts w:ascii="Times New Roman" w:hAnsi="Times New Roman" w:cs="Times New Roman"/>
                <w:sz w:val="22"/>
                <w:szCs w:val="22"/>
              </w:rPr>
              <w:t>Impairment of investment properties and property, plant and equipment</w:t>
            </w:r>
          </w:p>
        </w:tc>
      </w:tr>
      <w:tr w:rsidR="00020874" w:rsidRPr="00FA27A3" w14:paraId="6DE10E95" w14:textId="77777777" w:rsidTr="00F5771B">
        <w:tc>
          <w:tcPr>
            <w:tcW w:w="9350" w:type="dxa"/>
            <w:gridSpan w:val="2"/>
            <w:shd w:val="clear" w:color="auto" w:fill="auto"/>
          </w:tcPr>
          <w:p w14:paraId="3037F5E5" w14:textId="34DACAD9" w:rsidR="00020874" w:rsidRPr="00F06654" w:rsidRDefault="00EE31BB" w:rsidP="00F5771B">
            <w:pPr>
              <w:autoSpaceDE w:val="0"/>
              <w:autoSpaceDN w:val="0"/>
              <w:adjustRightInd w:val="0"/>
              <w:rPr>
                <w:rFonts w:ascii="Times New Roman" w:hAnsi="Times New Roman" w:cs="Times New Roman"/>
                <w:sz w:val="22"/>
                <w:szCs w:val="22"/>
              </w:rPr>
            </w:pPr>
            <w:r w:rsidRPr="00F06654">
              <w:rPr>
                <w:rFonts w:ascii="Times New Roman" w:hAnsi="Times New Roman" w:cs="Times New Roman"/>
                <w:sz w:val="22"/>
                <w:szCs w:val="22"/>
              </w:rPr>
              <w:t>R</w:t>
            </w:r>
            <w:r w:rsidRPr="009A53C1">
              <w:rPr>
                <w:rFonts w:ascii="Times New Roman" w:hAnsi="Times New Roman" w:cs="Times New Roman"/>
                <w:sz w:val="22"/>
                <w:szCs w:val="22"/>
              </w:rPr>
              <w:t xml:space="preserve">efer to Notes </w:t>
            </w:r>
            <w:r w:rsidR="009A53C1">
              <w:rPr>
                <w:rFonts w:ascii="Times New Roman" w:hAnsi="Times New Roman" w:cs="Times New Roman"/>
                <w:sz w:val="22"/>
                <w:szCs w:val="22"/>
              </w:rPr>
              <w:t>4</w:t>
            </w:r>
            <w:r w:rsidR="00924900" w:rsidRPr="009A53C1">
              <w:rPr>
                <w:rFonts w:ascii="Times New Roman" w:hAnsi="Times New Roman" w:cs="Times New Roman"/>
                <w:sz w:val="22"/>
                <w:szCs w:val="22"/>
              </w:rPr>
              <w:t>(</w:t>
            </w:r>
            <w:r w:rsidR="009A53C1" w:rsidRPr="009A53C1">
              <w:rPr>
                <w:rFonts w:ascii="Times New Roman" w:hAnsi="Times New Roman" w:cs="Times New Roman"/>
                <w:sz w:val="22"/>
                <w:szCs w:val="22"/>
              </w:rPr>
              <w:t>l</w:t>
            </w:r>
            <w:r w:rsidR="00924900" w:rsidRPr="009A53C1">
              <w:rPr>
                <w:rFonts w:ascii="Times New Roman" w:hAnsi="Times New Roman" w:cs="Times New Roman"/>
                <w:sz w:val="22"/>
                <w:szCs w:val="22"/>
              </w:rPr>
              <w:t>)</w:t>
            </w:r>
            <w:r w:rsidRPr="009A53C1">
              <w:rPr>
                <w:rFonts w:ascii="Times New Roman" w:hAnsi="Times New Roman" w:cs="Times New Roman"/>
                <w:sz w:val="22"/>
                <w:szCs w:val="22"/>
              </w:rPr>
              <w:t>, 1</w:t>
            </w:r>
            <w:r w:rsidR="0041376C" w:rsidRPr="009A53C1">
              <w:rPr>
                <w:rFonts w:ascii="Times New Roman" w:hAnsi="Times New Roman" w:cs="Times New Roman"/>
                <w:sz w:val="22"/>
                <w:szCs w:val="22"/>
              </w:rPr>
              <w:t>1</w:t>
            </w:r>
            <w:r w:rsidRPr="00F06654">
              <w:rPr>
                <w:rFonts w:ascii="Times New Roman" w:hAnsi="Times New Roman" w:cs="Times New Roman"/>
                <w:sz w:val="22"/>
                <w:szCs w:val="22"/>
              </w:rPr>
              <w:t xml:space="preserve"> and 1</w:t>
            </w:r>
            <w:r w:rsidR="0041376C" w:rsidRPr="00F06654">
              <w:rPr>
                <w:rFonts w:ascii="Times New Roman" w:hAnsi="Times New Roman" w:cs="Times New Roman"/>
                <w:sz w:val="22"/>
                <w:szCs w:val="22"/>
              </w:rPr>
              <w:t>2</w:t>
            </w:r>
            <w:r w:rsidR="00020874" w:rsidRPr="00F06654">
              <w:rPr>
                <w:rFonts w:ascii="Times New Roman" w:hAnsi="Times New Roman" w:cs="Times New Roman"/>
                <w:sz w:val="22"/>
                <w:szCs w:val="22"/>
              </w:rPr>
              <w:t xml:space="preserve"> to the</w:t>
            </w:r>
            <w:r w:rsidR="00C6510D" w:rsidRPr="00F06654">
              <w:rPr>
                <w:rFonts w:ascii="Times New Roman" w:hAnsi="Times New Roman" w:cs="Times New Roman"/>
                <w:sz w:val="22"/>
                <w:szCs w:val="22"/>
              </w:rPr>
              <w:t xml:space="preserve"> consolidated and separate</w:t>
            </w:r>
            <w:r w:rsidR="00020874" w:rsidRPr="00F06654">
              <w:rPr>
                <w:rFonts w:ascii="Times New Roman" w:hAnsi="Times New Roman" w:cs="Times New Roman"/>
                <w:sz w:val="22"/>
                <w:szCs w:val="22"/>
              </w:rPr>
              <w:t xml:space="preserve"> financial statements</w:t>
            </w:r>
          </w:p>
        </w:tc>
      </w:tr>
      <w:tr w:rsidR="00020874" w:rsidRPr="00FA27A3" w14:paraId="006D1805" w14:textId="77777777" w:rsidTr="00F5771B">
        <w:tc>
          <w:tcPr>
            <w:tcW w:w="4675" w:type="dxa"/>
            <w:shd w:val="clear" w:color="auto" w:fill="auto"/>
          </w:tcPr>
          <w:p w14:paraId="6DF95367" w14:textId="77777777"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The key audit matter</w:t>
            </w:r>
          </w:p>
        </w:tc>
        <w:tc>
          <w:tcPr>
            <w:tcW w:w="4675" w:type="dxa"/>
            <w:shd w:val="clear" w:color="auto" w:fill="auto"/>
          </w:tcPr>
          <w:p w14:paraId="11017834" w14:textId="77777777"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How the matter was addressed in the audit</w:t>
            </w:r>
          </w:p>
        </w:tc>
      </w:tr>
      <w:tr w:rsidR="00020874" w:rsidRPr="00FA27A3" w14:paraId="58668DA2" w14:textId="77777777" w:rsidTr="00F5771B">
        <w:tc>
          <w:tcPr>
            <w:tcW w:w="4675" w:type="dxa"/>
            <w:shd w:val="clear" w:color="auto" w:fill="auto"/>
          </w:tcPr>
          <w:p w14:paraId="743F22F9" w14:textId="77777777"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p w14:paraId="352D9C46" w14:textId="77777777" w:rsidR="00020874" w:rsidRPr="00FA27A3" w:rsidRDefault="00020874" w:rsidP="00F5771B">
            <w:pPr>
              <w:jc w:val="thaiDistribute"/>
              <w:rPr>
                <w:rFonts w:ascii="Times New Roman" w:hAnsi="Times New Roman" w:cs="Times New Roman"/>
                <w:color w:val="000000"/>
                <w:sz w:val="22"/>
                <w:szCs w:val="22"/>
              </w:rPr>
            </w:pPr>
            <w:r w:rsidRPr="00FA27A3">
              <w:rPr>
                <w:rFonts w:ascii="Times New Roman" w:hAnsi="Times New Roman" w:cs="Times New Roman"/>
                <w:color w:val="000000"/>
                <w:sz w:val="22"/>
                <w:szCs w:val="22"/>
              </w:rPr>
              <w:t>The Company has operated at a loss for several years and coal sales volume is in the declining trend.</w:t>
            </w:r>
            <w:r w:rsidR="006D7BD5">
              <w:rPr>
                <w:rFonts w:ascii="Times New Roman" w:hAnsi="Times New Roman" w:cs="Times New Roman"/>
                <w:color w:val="000000"/>
                <w:sz w:val="22"/>
                <w:szCs w:val="22"/>
              </w:rPr>
              <w:t xml:space="preserve"> Moreover, the Company has some part of</w:t>
            </w:r>
            <w:r w:rsidR="00313F3C">
              <w:rPr>
                <w:rFonts w:ascii="Times New Roman" w:hAnsi="Times New Roman" w:cs="Times New Roman"/>
                <w:color w:val="000000"/>
                <w:sz w:val="22"/>
                <w:szCs w:val="22"/>
              </w:rPr>
              <w:t xml:space="preserve"> investment properties which have not been </w:t>
            </w:r>
            <w:proofErr w:type="spellStart"/>
            <w:r w:rsidR="00BE10FB">
              <w:rPr>
                <w:rFonts w:ascii="Times New Roman" w:hAnsi="Times New Roman" w:cs="Times New Roman"/>
                <w:color w:val="000000"/>
                <w:sz w:val="22"/>
                <w:szCs w:val="22"/>
              </w:rPr>
              <w:t>utilis</w:t>
            </w:r>
            <w:r w:rsidR="00313F3C">
              <w:rPr>
                <w:rFonts w:ascii="Times New Roman" w:hAnsi="Times New Roman" w:cs="Times New Roman"/>
                <w:color w:val="000000"/>
                <w:sz w:val="22"/>
                <w:szCs w:val="22"/>
              </w:rPr>
              <w:t>ed</w:t>
            </w:r>
            <w:proofErr w:type="spellEnd"/>
            <w:r w:rsidR="00313F3C">
              <w:rPr>
                <w:rFonts w:ascii="Times New Roman" w:hAnsi="Times New Roman" w:cs="Times New Roman"/>
                <w:color w:val="000000"/>
                <w:sz w:val="22"/>
                <w:szCs w:val="22"/>
              </w:rPr>
              <w:t xml:space="preserve"> in business operation and held for a currently undetermined future use.</w:t>
            </w:r>
            <w:r w:rsidRPr="00FA27A3">
              <w:rPr>
                <w:rFonts w:ascii="Times New Roman" w:hAnsi="Times New Roman" w:cs="Times New Roman"/>
                <w:color w:val="000000"/>
                <w:sz w:val="22"/>
                <w:szCs w:val="22"/>
              </w:rPr>
              <w:t xml:space="preserve"> The management considers these are the indicators of possible impairment. </w:t>
            </w:r>
          </w:p>
          <w:p w14:paraId="31D10B83" w14:textId="77777777" w:rsidR="00020874" w:rsidRPr="00FA27A3" w:rsidRDefault="00020874" w:rsidP="00F5771B">
            <w:pPr>
              <w:jc w:val="thaiDistribute"/>
              <w:rPr>
                <w:rFonts w:ascii="Times New Roman" w:hAnsi="Times New Roman" w:cs="Times New Roman"/>
                <w:color w:val="000000"/>
                <w:sz w:val="22"/>
                <w:szCs w:val="22"/>
              </w:rPr>
            </w:pPr>
          </w:p>
          <w:p w14:paraId="3BB37183" w14:textId="77777777" w:rsidR="00020874" w:rsidRPr="00FA27A3" w:rsidRDefault="00020874" w:rsidP="00F5771B">
            <w:pPr>
              <w:jc w:val="thaiDistribute"/>
              <w:rPr>
                <w:rFonts w:ascii="Times New Roman" w:hAnsi="Times New Roman" w:cs="Times New Roman"/>
                <w:color w:val="000000"/>
                <w:sz w:val="22"/>
                <w:szCs w:val="22"/>
              </w:rPr>
            </w:pPr>
            <w:r w:rsidRPr="00FA27A3">
              <w:rPr>
                <w:rFonts w:ascii="Times New Roman" w:hAnsi="Times New Roman" w:cs="Times New Roman"/>
                <w:color w:val="000000"/>
                <w:sz w:val="22"/>
                <w:szCs w:val="22"/>
              </w:rPr>
              <w:t xml:space="preserve">To determine the recoverable amount of the assets, the management considers value in use and fair value less costs to sell. The consideration of recoverable amount </w:t>
            </w:r>
            <w:proofErr w:type="gramStart"/>
            <w:r w:rsidRPr="00FA27A3">
              <w:rPr>
                <w:rFonts w:ascii="Times New Roman" w:hAnsi="Times New Roman" w:cs="Times New Roman"/>
                <w:color w:val="000000"/>
                <w:sz w:val="22"/>
                <w:szCs w:val="22"/>
              </w:rPr>
              <w:t>involve</w:t>
            </w:r>
            <w:proofErr w:type="gramEnd"/>
            <w:r w:rsidRPr="00FA27A3">
              <w:rPr>
                <w:rFonts w:ascii="Times New Roman" w:hAnsi="Times New Roman" w:cs="Times New Roman"/>
                <w:color w:val="000000"/>
                <w:sz w:val="22"/>
                <w:szCs w:val="22"/>
              </w:rPr>
              <w:t xml:space="preserve"> the application of management’s judgment. In addition, the </w:t>
            </w:r>
            <w:r w:rsidR="00495ED2">
              <w:rPr>
                <w:rFonts w:ascii="Times New Roman" w:hAnsi="Times New Roman" w:cs="Times New Roman"/>
                <w:color w:val="000000"/>
                <w:sz w:val="22"/>
                <w:szCs w:val="22"/>
              </w:rPr>
              <w:t>carrying value</w:t>
            </w:r>
            <w:r w:rsidRPr="00FA27A3">
              <w:rPr>
                <w:rFonts w:ascii="Times New Roman" w:hAnsi="Times New Roman" w:cs="Times New Roman"/>
                <w:color w:val="000000"/>
                <w:sz w:val="22"/>
                <w:szCs w:val="22"/>
              </w:rPr>
              <w:t xml:space="preserve"> of </w:t>
            </w:r>
            <w:r w:rsidR="004922F8">
              <w:rPr>
                <w:rFonts w:ascii="Times New Roman" w:hAnsi="Times New Roman" w:cs="Times New Roman"/>
                <w:color w:val="000000"/>
                <w:sz w:val="22"/>
                <w:szCs w:val="22"/>
              </w:rPr>
              <w:t>investment properties and property, plant and equipment are</w:t>
            </w:r>
            <w:r w:rsidRPr="00FA27A3">
              <w:rPr>
                <w:rFonts w:ascii="Times New Roman" w:hAnsi="Times New Roman" w:cs="Times New Roman"/>
                <w:color w:val="000000"/>
                <w:sz w:val="22"/>
                <w:szCs w:val="22"/>
              </w:rPr>
              <w:t xml:space="preserve"> material to the Company’s financial statements</w:t>
            </w:r>
            <w:r w:rsidRPr="00FA27A3">
              <w:rPr>
                <w:rFonts w:ascii="Times New Roman" w:hAnsi="Times New Roman" w:cs="Times New Roman"/>
                <w:color w:val="000000"/>
                <w:sz w:val="22"/>
                <w:szCs w:val="28"/>
              </w:rPr>
              <w:t xml:space="preserve">, </w:t>
            </w:r>
            <w:r w:rsidR="00E70DBA">
              <w:rPr>
                <w:rFonts w:ascii="Times New Roman" w:hAnsi="Times New Roman" w:cs="Times New Roman"/>
                <w:color w:val="000000"/>
                <w:sz w:val="22"/>
                <w:szCs w:val="28"/>
              </w:rPr>
              <w:t>so I considered that this is a key area of focus in my audit.</w:t>
            </w:r>
          </w:p>
          <w:p w14:paraId="6E168F05" w14:textId="77777777" w:rsidR="00020874" w:rsidRPr="00FA27A3" w:rsidRDefault="00020874" w:rsidP="00F5771B">
            <w:pPr>
              <w:jc w:val="thaiDistribute"/>
              <w:rPr>
                <w:rFonts w:ascii="Times New Roman" w:hAnsi="Times New Roman" w:cs="Times New Roman"/>
                <w:color w:val="000000"/>
                <w:sz w:val="22"/>
                <w:szCs w:val="22"/>
              </w:rPr>
            </w:pPr>
          </w:p>
          <w:p w14:paraId="7279AA40" w14:textId="77777777" w:rsidR="00020874" w:rsidRPr="00FA27A3" w:rsidRDefault="00020874" w:rsidP="00F5771B">
            <w:pPr>
              <w:jc w:val="thaiDistribute"/>
              <w:rPr>
                <w:rFonts w:ascii="Times New Roman" w:hAnsi="Times New Roman" w:cs="Times New Roman"/>
                <w:color w:val="000000"/>
                <w:sz w:val="22"/>
                <w:szCs w:val="22"/>
              </w:rPr>
            </w:pPr>
          </w:p>
          <w:p w14:paraId="408547C5" w14:textId="77777777" w:rsidR="00020874" w:rsidRPr="00FA27A3" w:rsidRDefault="00020874" w:rsidP="00F5771B">
            <w:pPr>
              <w:jc w:val="thaiDistribute"/>
              <w:rPr>
                <w:rFonts w:ascii="Times New Roman" w:hAnsi="Times New Roman" w:cs="Times New Roman"/>
                <w:color w:val="000000"/>
                <w:sz w:val="22"/>
                <w:szCs w:val="22"/>
              </w:rPr>
            </w:pPr>
          </w:p>
          <w:p w14:paraId="541F2768" w14:textId="77777777"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tc>
        <w:tc>
          <w:tcPr>
            <w:tcW w:w="4675" w:type="dxa"/>
            <w:shd w:val="clear" w:color="auto" w:fill="auto"/>
          </w:tcPr>
          <w:p w14:paraId="4A37AEA0" w14:textId="77777777" w:rsidR="00020874" w:rsidRPr="00FA27A3" w:rsidRDefault="00020874" w:rsidP="00F5771B">
            <w:pPr>
              <w:jc w:val="thaiDistribute"/>
              <w:rPr>
                <w:rFonts w:ascii="Times New Roman" w:hAnsi="Times New Roman" w:cs="Times New Roman"/>
                <w:color w:val="000000"/>
                <w:sz w:val="22"/>
                <w:szCs w:val="22"/>
              </w:rPr>
            </w:pPr>
          </w:p>
          <w:p w14:paraId="553314E7" w14:textId="77777777" w:rsidR="00020874" w:rsidRPr="00FA27A3" w:rsidRDefault="000D6D42" w:rsidP="0003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My audit procedures included</w:t>
            </w:r>
            <w:r w:rsidR="00020874" w:rsidRPr="00FA27A3">
              <w:rPr>
                <w:rFonts w:ascii="Times New Roman" w:hAnsi="Times New Roman" w:cs="Times New Roman"/>
                <w:color w:val="000000"/>
                <w:sz w:val="22"/>
                <w:szCs w:val="22"/>
              </w:rPr>
              <w:t>:</w:t>
            </w:r>
          </w:p>
          <w:p w14:paraId="23B5C786" w14:textId="77777777" w:rsidR="00020874" w:rsidRPr="00FA27A3" w:rsidRDefault="00AE36F4"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Pr>
                <w:rFonts w:ascii="Times New Roman" w:hAnsi="Times New Roman" w:cs="Times New Roman"/>
                <w:color w:val="000000"/>
                <w:sz w:val="22"/>
              </w:rPr>
              <w:t xml:space="preserve">gaining </w:t>
            </w:r>
            <w:r w:rsidR="00B33A7B">
              <w:rPr>
                <w:rFonts w:ascii="Times New Roman" w:hAnsi="Times New Roman" w:cs="Times New Roman"/>
                <w:color w:val="000000"/>
                <w:sz w:val="22"/>
              </w:rPr>
              <w:t>a</w:t>
            </w:r>
            <w:r>
              <w:rPr>
                <w:rFonts w:ascii="Times New Roman" w:hAnsi="Times New Roman" w:cs="Times New Roman"/>
                <w:color w:val="000000"/>
                <w:sz w:val="22"/>
              </w:rPr>
              <w:t>n</w:t>
            </w:r>
            <w:r w:rsidR="00020874" w:rsidRPr="00FA27A3">
              <w:rPr>
                <w:rFonts w:ascii="Times New Roman" w:hAnsi="Times New Roman" w:cs="Times New Roman"/>
                <w:color w:val="000000"/>
                <w:sz w:val="22"/>
              </w:rPr>
              <w:t xml:space="preserve"> understanding of the process for estimating the recoverable amount including the value in use which derived from discounted cash flow </w:t>
            </w:r>
            <w:r w:rsidR="00A71176">
              <w:rPr>
                <w:rFonts w:ascii="Times New Roman" w:hAnsi="Times New Roman" w:cs="Times New Roman"/>
                <w:color w:val="000000"/>
                <w:sz w:val="22"/>
              </w:rPr>
              <w:t xml:space="preserve">to present value </w:t>
            </w:r>
            <w:r w:rsidR="00020874" w:rsidRPr="00FA27A3">
              <w:rPr>
                <w:rFonts w:ascii="Times New Roman" w:hAnsi="Times New Roman" w:cs="Times New Roman"/>
                <w:color w:val="000000"/>
                <w:sz w:val="22"/>
              </w:rPr>
              <w:t xml:space="preserve">and fair value less costs to sell; </w:t>
            </w:r>
          </w:p>
          <w:p w14:paraId="0FB41ED9" w14:textId="77777777" w:rsidR="00020874" w:rsidRPr="00FA27A3" w:rsidRDefault="00020874"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szCs w:val="28"/>
              </w:rPr>
            </w:pPr>
            <w:r w:rsidRPr="00FA27A3">
              <w:rPr>
                <w:rFonts w:ascii="Times New Roman" w:hAnsi="Times New Roman" w:cs="Times New Roman"/>
                <w:color w:val="000000"/>
                <w:sz w:val="22"/>
              </w:rPr>
              <w:t>assess</w:t>
            </w:r>
            <w:r w:rsidR="0023655E">
              <w:rPr>
                <w:rFonts w:ascii="Times New Roman" w:hAnsi="Times New Roman" w:cs="Times New Roman"/>
                <w:color w:val="000000"/>
                <w:sz w:val="22"/>
              </w:rPr>
              <w:t>ing</w:t>
            </w:r>
            <w:r w:rsidRPr="00FA27A3">
              <w:rPr>
                <w:rFonts w:ascii="Times New Roman" w:hAnsi="Times New Roman" w:cs="Times New Roman"/>
                <w:color w:val="000000"/>
                <w:sz w:val="22"/>
              </w:rPr>
              <w:t xml:space="preserve"> the appropriateness of significant assumptions </w:t>
            </w:r>
            <w:r w:rsidRPr="00FA27A3">
              <w:rPr>
                <w:rFonts w:ascii="Times New Roman" w:hAnsi="Times New Roman" w:cs="Times New Roman"/>
                <w:color w:val="000000"/>
                <w:sz w:val="22"/>
                <w:szCs w:val="28"/>
              </w:rPr>
              <w:t xml:space="preserve">made by management by comparing with </w:t>
            </w:r>
            <w:r w:rsidR="00AB08C2">
              <w:rPr>
                <w:rFonts w:ascii="Times New Roman" w:hAnsi="Times New Roman" w:cs="Times New Roman"/>
                <w:color w:val="000000"/>
                <w:sz w:val="22"/>
                <w:szCs w:val="28"/>
              </w:rPr>
              <w:t>the actual past operation results</w:t>
            </w:r>
            <w:r w:rsidRPr="00FA27A3">
              <w:rPr>
                <w:rFonts w:ascii="Times New Roman" w:hAnsi="Times New Roman" w:cs="Times New Roman"/>
                <w:color w:val="000000"/>
                <w:sz w:val="22"/>
                <w:szCs w:val="28"/>
              </w:rPr>
              <w:t>, the</w:t>
            </w:r>
            <w:r w:rsidR="00495301">
              <w:rPr>
                <w:rFonts w:ascii="Times New Roman" w:hAnsi="Times New Roman" w:cs="Times New Roman"/>
                <w:color w:val="000000"/>
                <w:sz w:val="22"/>
                <w:szCs w:val="28"/>
              </w:rPr>
              <w:t xml:space="preserve"> </w:t>
            </w:r>
            <w:r w:rsidRPr="00FA27A3">
              <w:rPr>
                <w:rFonts w:ascii="Times New Roman" w:hAnsi="Times New Roman" w:cs="Times New Roman"/>
                <w:color w:val="000000"/>
                <w:sz w:val="22"/>
                <w:szCs w:val="28"/>
              </w:rPr>
              <w:t xml:space="preserve">Company’s </w:t>
            </w:r>
            <w:r w:rsidR="0023655E">
              <w:rPr>
                <w:rFonts w:ascii="Times New Roman" w:hAnsi="Times New Roman" w:cs="Times New Roman"/>
                <w:color w:val="000000"/>
                <w:sz w:val="22"/>
                <w:szCs w:val="28"/>
              </w:rPr>
              <w:t xml:space="preserve">future </w:t>
            </w:r>
            <w:r w:rsidRPr="00FA27A3">
              <w:rPr>
                <w:rFonts w:ascii="Times New Roman" w:hAnsi="Times New Roman" w:cs="Times New Roman"/>
                <w:color w:val="000000"/>
                <w:sz w:val="22"/>
                <w:szCs w:val="28"/>
              </w:rPr>
              <w:t xml:space="preserve">business plan and external market analysis; </w:t>
            </w:r>
          </w:p>
          <w:p w14:paraId="0C102308" w14:textId="77777777" w:rsidR="00020874" w:rsidRPr="00FA27A3" w:rsidRDefault="00020874"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perform</w:t>
            </w:r>
            <w:r w:rsidR="00EF71A9">
              <w:rPr>
                <w:rFonts w:ascii="Times New Roman" w:hAnsi="Times New Roman" w:cs="Times New Roman"/>
                <w:color w:val="000000"/>
                <w:sz w:val="22"/>
              </w:rPr>
              <w:t>ing</w:t>
            </w:r>
            <w:r w:rsidRPr="00FA27A3">
              <w:rPr>
                <w:rFonts w:ascii="Times New Roman" w:hAnsi="Times New Roman" w:cs="Times New Roman"/>
                <w:color w:val="000000"/>
                <w:sz w:val="22"/>
              </w:rPr>
              <w:t xml:space="preserve"> sensitivity analysis calculation based on the expected movements in such assumption to ascertain the impact of reasonably possible changes;</w:t>
            </w:r>
          </w:p>
          <w:p w14:paraId="621CA639" w14:textId="77777777" w:rsidR="00020874" w:rsidRPr="00FA27A3" w:rsidRDefault="00DF43B6" w:rsidP="00C43B10">
            <w:pPr>
              <w:pStyle w:val="ListParagraph"/>
              <w:numPr>
                <w:ilvl w:val="0"/>
                <w:numId w:val="27"/>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Pr>
                <w:rFonts w:ascii="Times New Roman" w:hAnsi="Times New Roman" w:cs="Times New Roman"/>
                <w:color w:val="000000"/>
                <w:sz w:val="22"/>
              </w:rPr>
              <w:t>examining</w:t>
            </w:r>
            <w:r w:rsidR="00020874" w:rsidRPr="00FA27A3">
              <w:rPr>
                <w:rFonts w:ascii="Times New Roman" w:hAnsi="Times New Roman" w:cs="Times New Roman"/>
                <w:color w:val="000000"/>
                <w:sz w:val="22"/>
              </w:rPr>
              <w:t xml:space="preserve"> the relevant documents, which are engagement letter for the service provided by the independent property valuer to the Company and the valuation report, to obtain the understanding of objective, methodologies and assumptions used by valuer;</w:t>
            </w:r>
          </w:p>
          <w:p w14:paraId="0021BB04" w14:textId="77777777" w:rsidR="00020874" w:rsidRPr="00FA27A3" w:rsidRDefault="00020874"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perform</w:t>
            </w:r>
            <w:r w:rsidR="00D87BA8">
              <w:rPr>
                <w:rFonts w:ascii="Times New Roman" w:hAnsi="Times New Roman" w:cs="Times New Roman"/>
                <w:color w:val="000000"/>
                <w:sz w:val="22"/>
              </w:rPr>
              <w:t>ing</w:t>
            </w:r>
            <w:r w:rsidRPr="00FA27A3">
              <w:rPr>
                <w:rFonts w:ascii="Times New Roman" w:hAnsi="Times New Roman" w:cs="Times New Roman"/>
                <w:color w:val="000000"/>
                <w:sz w:val="22"/>
              </w:rPr>
              <w:t xml:space="preserve"> an evaluation of the competence, capabilities and objectivity of the valuer, engaged by the Company;</w:t>
            </w:r>
          </w:p>
          <w:p w14:paraId="291047EB" w14:textId="77777777" w:rsidR="00020874" w:rsidRDefault="00566CED"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Pr>
                <w:rFonts w:ascii="Times New Roman" w:hAnsi="Times New Roman" w:cs="Times New Roman"/>
                <w:color w:val="000000"/>
                <w:sz w:val="22"/>
              </w:rPr>
              <w:t>examining</w:t>
            </w:r>
            <w:r w:rsidR="00020874" w:rsidRPr="00FA27A3">
              <w:rPr>
                <w:rFonts w:ascii="Times New Roman" w:hAnsi="Times New Roman" w:cs="Times New Roman"/>
                <w:color w:val="000000"/>
                <w:sz w:val="22"/>
              </w:rPr>
              <w:t xml:space="preserve"> the property detail provided to valuer with asset register and detail of property on valuation report for the completeness of property in valuation scope;</w:t>
            </w:r>
          </w:p>
          <w:p w14:paraId="70A3D671" w14:textId="77777777" w:rsidR="00704316" w:rsidRPr="00FA27A3" w:rsidRDefault="00704316" w:rsidP="00ED21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contextualSpacing/>
              <w:jc w:val="thaiDistribute"/>
              <w:rPr>
                <w:rFonts w:ascii="Times New Roman" w:hAnsi="Times New Roman" w:cs="Times New Roman"/>
                <w:color w:val="000000"/>
                <w:sz w:val="22"/>
              </w:rPr>
            </w:pPr>
          </w:p>
        </w:tc>
      </w:tr>
    </w:tbl>
    <w:p w14:paraId="71545EEF" w14:textId="77777777" w:rsidR="00704316" w:rsidRDefault="00704316" w:rsidP="00020874">
      <w:pPr>
        <w:jc w:val="both"/>
        <w:rPr>
          <w:rFonts w:ascii="Times New Roman" w:hAnsi="Times New Roman" w:cs="Times New Roman"/>
          <w:sz w:val="22"/>
          <w:szCs w:val="22"/>
        </w:rPr>
      </w:pPr>
      <w:r>
        <w:rPr>
          <w:rFonts w:ascii="Times New Roman" w:hAnsi="Times New Roman" w:cs="Times New Roman"/>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20874" w:rsidRPr="00FA27A3" w14:paraId="1E969A32" w14:textId="77777777" w:rsidTr="00F5771B">
        <w:trPr>
          <w:trHeight w:val="70"/>
        </w:trPr>
        <w:tc>
          <w:tcPr>
            <w:tcW w:w="9350" w:type="dxa"/>
            <w:gridSpan w:val="2"/>
            <w:shd w:val="clear" w:color="auto" w:fill="auto"/>
          </w:tcPr>
          <w:p w14:paraId="4CCAE3EB" w14:textId="77777777" w:rsidR="00020874" w:rsidRPr="00704316" w:rsidRDefault="00020874" w:rsidP="00EE1B6D">
            <w:pPr>
              <w:autoSpaceDE w:val="0"/>
              <w:autoSpaceDN w:val="0"/>
              <w:adjustRightInd w:val="0"/>
              <w:rPr>
                <w:rFonts w:ascii="Times New Roman" w:hAnsi="Times New Roman" w:cs="Times New Roman"/>
                <w:sz w:val="22"/>
                <w:szCs w:val="22"/>
              </w:rPr>
            </w:pPr>
            <w:r w:rsidRPr="00704316">
              <w:rPr>
                <w:rFonts w:ascii="Times New Roman" w:hAnsi="Times New Roman" w:cs="Times New Roman"/>
                <w:sz w:val="22"/>
                <w:szCs w:val="22"/>
              </w:rPr>
              <w:lastRenderedPageBreak/>
              <w:t xml:space="preserve">Impairment of </w:t>
            </w:r>
            <w:r w:rsidR="00EE1B6D" w:rsidRPr="00704316">
              <w:rPr>
                <w:rFonts w:ascii="Times New Roman" w:hAnsi="Times New Roman" w:cs="Times New Roman"/>
                <w:sz w:val="22"/>
                <w:szCs w:val="22"/>
              </w:rPr>
              <w:t xml:space="preserve">investment </w:t>
            </w:r>
            <w:r w:rsidR="0004065B" w:rsidRPr="00704316">
              <w:rPr>
                <w:rFonts w:ascii="Times New Roman" w:hAnsi="Times New Roman" w:cs="Times New Roman"/>
                <w:sz w:val="22"/>
                <w:szCs w:val="22"/>
              </w:rPr>
              <w:t xml:space="preserve">properties </w:t>
            </w:r>
            <w:r w:rsidR="00EE1B6D" w:rsidRPr="00704316">
              <w:rPr>
                <w:rFonts w:ascii="Times New Roman" w:hAnsi="Times New Roman" w:cs="Times New Roman"/>
                <w:sz w:val="22"/>
                <w:szCs w:val="22"/>
              </w:rPr>
              <w:t xml:space="preserve">and </w:t>
            </w:r>
            <w:r w:rsidRPr="00704316">
              <w:rPr>
                <w:rFonts w:ascii="Times New Roman" w:hAnsi="Times New Roman" w:cs="Times New Roman"/>
                <w:sz w:val="22"/>
                <w:szCs w:val="22"/>
              </w:rPr>
              <w:t>property, plant and equipment</w:t>
            </w:r>
          </w:p>
        </w:tc>
      </w:tr>
      <w:tr w:rsidR="002C672A" w:rsidRPr="00FA27A3" w14:paraId="0CE2A309" w14:textId="77777777" w:rsidTr="00F5771B">
        <w:tc>
          <w:tcPr>
            <w:tcW w:w="9350" w:type="dxa"/>
            <w:gridSpan w:val="2"/>
            <w:shd w:val="clear" w:color="auto" w:fill="auto"/>
          </w:tcPr>
          <w:p w14:paraId="12A63241" w14:textId="06DE46FC" w:rsidR="002C672A" w:rsidRPr="00F06654" w:rsidRDefault="00DC12DA" w:rsidP="002C672A">
            <w:pPr>
              <w:autoSpaceDE w:val="0"/>
              <w:autoSpaceDN w:val="0"/>
              <w:adjustRightInd w:val="0"/>
              <w:rPr>
                <w:rFonts w:ascii="Times New Roman" w:hAnsi="Times New Roman" w:cs="Times New Roman"/>
                <w:sz w:val="22"/>
                <w:szCs w:val="22"/>
              </w:rPr>
            </w:pPr>
            <w:r w:rsidRPr="009A53C1">
              <w:rPr>
                <w:rFonts w:ascii="Times New Roman" w:hAnsi="Times New Roman" w:cs="Times New Roman"/>
                <w:sz w:val="22"/>
                <w:szCs w:val="22"/>
              </w:rPr>
              <w:t xml:space="preserve">Refer to Notes </w:t>
            </w:r>
            <w:r w:rsidR="009A53C1" w:rsidRPr="009A53C1">
              <w:rPr>
                <w:rFonts w:ascii="Times New Roman" w:hAnsi="Times New Roman" w:cs="Times New Roman"/>
                <w:sz w:val="22"/>
                <w:szCs w:val="22"/>
              </w:rPr>
              <w:t>4</w:t>
            </w:r>
            <w:r w:rsidR="00995BD5" w:rsidRPr="009A53C1">
              <w:rPr>
                <w:rFonts w:ascii="Times New Roman" w:hAnsi="Times New Roman" w:cs="Times New Roman"/>
                <w:sz w:val="22"/>
                <w:szCs w:val="22"/>
              </w:rPr>
              <w:t>(</w:t>
            </w:r>
            <w:r w:rsidR="009A53C1" w:rsidRPr="009A53C1">
              <w:rPr>
                <w:rFonts w:ascii="Times New Roman" w:hAnsi="Times New Roman" w:cs="Times New Roman"/>
                <w:sz w:val="22"/>
                <w:szCs w:val="22"/>
              </w:rPr>
              <w:t>l</w:t>
            </w:r>
            <w:r w:rsidR="00995BD5" w:rsidRPr="009A53C1">
              <w:rPr>
                <w:rFonts w:ascii="Times New Roman" w:hAnsi="Times New Roman" w:cs="Times New Roman"/>
                <w:sz w:val="22"/>
                <w:szCs w:val="22"/>
              </w:rPr>
              <w:t>)</w:t>
            </w:r>
            <w:r w:rsidRPr="009A53C1">
              <w:rPr>
                <w:rFonts w:ascii="Times New Roman" w:hAnsi="Times New Roman" w:cs="Times New Roman"/>
                <w:sz w:val="22"/>
                <w:szCs w:val="22"/>
              </w:rPr>
              <w:t xml:space="preserve">, </w:t>
            </w:r>
            <w:r w:rsidR="0041376C" w:rsidRPr="009A53C1">
              <w:rPr>
                <w:rFonts w:ascii="Times New Roman" w:hAnsi="Times New Roman" w:cs="Times New Roman"/>
                <w:sz w:val="22"/>
                <w:szCs w:val="22"/>
              </w:rPr>
              <w:t>11</w:t>
            </w:r>
            <w:r w:rsidRPr="00F06654">
              <w:rPr>
                <w:rFonts w:ascii="Times New Roman" w:hAnsi="Times New Roman" w:cs="Times New Roman"/>
                <w:sz w:val="22"/>
                <w:szCs w:val="22"/>
              </w:rPr>
              <w:t xml:space="preserve"> and 1</w:t>
            </w:r>
            <w:r w:rsidR="0041376C" w:rsidRPr="00F06654">
              <w:rPr>
                <w:rFonts w:ascii="Times New Roman" w:hAnsi="Times New Roman" w:cs="Times New Roman"/>
                <w:sz w:val="22"/>
                <w:szCs w:val="22"/>
              </w:rPr>
              <w:t>2</w:t>
            </w:r>
            <w:r w:rsidR="002C672A" w:rsidRPr="00F06654">
              <w:rPr>
                <w:rFonts w:ascii="Times New Roman" w:hAnsi="Times New Roman" w:cs="Times New Roman"/>
                <w:sz w:val="22"/>
                <w:szCs w:val="22"/>
              </w:rPr>
              <w:t xml:space="preserve"> to the consolidated and separate financial statements</w:t>
            </w:r>
          </w:p>
        </w:tc>
      </w:tr>
      <w:tr w:rsidR="00020874" w:rsidRPr="00FA27A3" w14:paraId="6552709E" w14:textId="77777777" w:rsidTr="00F5771B">
        <w:tc>
          <w:tcPr>
            <w:tcW w:w="4675" w:type="dxa"/>
            <w:shd w:val="clear" w:color="auto" w:fill="auto"/>
          </w:tcPr>
          <w:p w14:paraId="6D954551" w14:textId="77777777"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The key audit matter</w:t>
            </w:r>
          </w:p>
        </w:tc>
        <w:tc>
          <w:tcPr>
            <w:tcW w:w="4675" w:type="dxa"/>
            <w:shd w:val="clear" w:color="auto" w:fill="auto"/>
          </w:tcPr>
          <w:p w14:paraId="12912559" w14:textId="77777777" w:rsidR="00020874" w:rsidRPr="00FA27A3" w:rsidRDefault="00020874" w:rsidP="00F5771B">
            <w:pPr>
              <w:autoSpaceDE w:val="0"/>
              <w:autoSpaceDN w:val="0"/>
              <w:adjustRightInd w:val="0"/>
              <w:rPr>
                <w:rFonts w:ascii="Times New Roman" w:hAnsi="Times New Roman" w:cs="Times New Roman"/>
                <w:b/>
                <w:bCs/>
                <w:sz w:val="22"/>
                <w:szCs w:val="22"/>
              </w:rPr>
            </w:pPr>
            <w:r w:rsidRPr="00FA27A3">
              <w:rPr>
                <w:rFonts w:ascii="Times New Roman" w:hAnsi="Times New Roman" w:cs="Times New Roman"/>
                <w:b/>
                <w:bCs/>
                <w:sz w:val="22"/>
                <w:szCs w:val="22"/>
              </w:rPr>
              <w:t>How the matter was addressed in the audit</w:t>
            </w:r>
          </w:p>
        </w:tc>
      </w:tr>
      <w:tr w:rsidR="00020874" w:rsidRPr="00FA27A3" w14:paraId="4E461F71" w14:textId="77777777" w:rsidTr="00F5771B">
        <w:tc>
          <w:tcPr>
            <w:tcW w:w="4675" w:type="dxa"/>
            <w:shd w:val="clear" w:color="auto" w:fill="auto"/>
          </w:tcPr>
          <w:p w14:paraId="26B73A76" w14:textId="77777777" w:rsidR="00020874" w:rsidRPr="00FA27A3" w:rsidRDefault="00020874" w:rsidP="00F5771B">
            <w:pPr>
              <w:autoSpaceDE w:val="0"/>
              <w:autoSpaceDN w:val="0"/>
              <w:adjustRightInd w:val="0"/>
              <w:jc w:val="thaiDistribute"/>
              <w:rPr>
                <w:rFonts w:ascii="Times New Roman" w:hAnsi="Times New Roman" w:cs="Times New Roman"/>
                <w:color w:val="000000"/>
                <w:sz w:val="22"/>
                <w:szCs w:val="22"/>
              </w:rPr>
            </w:pPr>
          </w:p>
        </w:tc>
        <w:tc>
          <w:tcPr>
            <w:tcW w:w="4675" w:type="dxa"/>
            <w:shd w:val="clear" w:color="auto" w:fill="auto"/>
          </w:tcPr>
          <w:p w14:paraId="5E4A8B45" w14:textId="77777777" w:rsidR="00020874" w:rsidRPr="00FA27A3" w:rsidRDefault="00020874" w:rsidP="00F5771B">
            <w:pPr>
              <w:pStyle w:val="ListParagraph"/>
              <w:ind w:left="319"/>
              <w:jc w:val="thaiDistribute"/>
              <w:rPr>
                <w:rFonts w:ascii="Times New Roman" w:hAnsi="Times New Roman" w:cs="Times New Roman"/>
                <w:color w:val="000000"/>
                <w:sz w:val="22"/>
              </w:rPr>
            </w:pPr>
          </w:p>
          <w:p w14:paraId="6CCDBE11" w14:textId="77777777" w:rsidR="00020874" w:rsidRPr="00FA27A3" w:rsidRDefault="00F21A84"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Pr>
                <w:rFonts w:ascii="Times New Roman" w:hAnsi="Times New Roman" w:cs="Times New Roman"/>
                <w:color w:val="000000"/>
                <w:sz w:val="22"/>
              </w:rPr>
              <w:t>using the work of an</w:t>
            </w:r>
            <w:r w:rsidR="00020874" w:rsidRPr="00FA27A3">
              <w:rPr>
                <w:rFonts w:ascii="Times New Roman" w:hAnsi="Times New Roman" w:cs="Times New Roman"/>
                <w:color w:val="000000"/>
                <w:sz w:val="22"/>
              </w:rPr>
              <w:t xml:space="preserve"> external expert </w:t>
            </w:r>
            <w:r w:rsidR="00027282">
              <w:rPr>
                <w:rFonts w:ascii="Times New Roman" w:hAnsi="Times New Roman" w:cs="Times New Roman"/>
                <w:color w:val="000000"/>
                <w:sz w:val="22"/>
              </w:rPr>
              <w:t xml:space="preserve">engaged by KPMG </w:t>
            </w:r>
            <w:r w:rsidR="00020874" w:rsidRPr="00FA27A3">
              <w:rPr>
                <w:rFonts w:ascii="Times New Roman" w:hAnsi="Times New Roman" w:cs="Times New Roman"/>
                <w:color w:val="000000"/>
                <w:sz w:val="22"/>
              </w:rPr>
              <w:t>to evaluate the appropriateness of methodologies and assumptions used by independent property valuer; and</w:t>
            </w:r>
          </w:p>
          <w:p w14:paraId="2C017083" w14:textId="77777777" w:rsidR="00020874" w:rsidRPr="00FA27A3" w:rsidRDefault="00020874" w:rsidP="00C43B10">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319" w:hanging="270"/>
              <w:contextualSpacing/>
              <w:jc w:val="thaiDistribute"/>
              <w:rPr>
                <w:rFonts w:ascii="Times New Roman" w:hAnsi="Times New Roman" w:cs="Times New Roman"/>
                <w:color w:val="000000"/>
                <w:sz w:val="22"/>
              </w:rPr>
            </w:pPr>
            <w:r w:rsidRPr="00FA27A3">
              <w:rPr>
                <w:rFonts w:ascii="Times New Roman" w:hAnsi="Times New Roman" w:cs="Times New Roman"/>
                <w:color w:val="000000"/>
                <w:sz w:val="22"/>
              </w:rPr>
              <w:t>test</w:t>
            </w:r>
            <w:r w:rsidR="00F66344">
              <w:rPr>
                <w:rFonts w:ascii="Times New Roman" w:hAnsi="Times New Roman" w:cs="Times New Roman"/>
                <w:color w:val="000000"/>
                <w:sz w:val="22"/>
              </w:rPr>
              <w:t>ing</w:t>
            </w:r>
            <w:r w:rsidRPr="00FA27A3">
              <w:rPr>
                <w:rFonts w:ascii="Times New Roman" w:hAnsi="Times New Roman" w:cs="Times New Roman"/>
                <w:color w:val="000000"/>
                <w:sz w:val="22"/>
              </w:rPr>
              <w:t xml:space="preserve"> the</w:t>
            </w:r>
            <w:r w:rsidRPr="00FA27A3">
              <w:rPr>
                <w:rFonts w:ascii="Times New Roman" w:hAnsi="Times New Roman" w:cs="Times New Roman"/>
                <w:color w:val="000000"/>
                <w:sz w:val="22"/>
                <w:cs/>
              </w:rPr>
              <w:t xml:space="preserve"> </w:t>
            </w:r>
            <w:r w:rsidRPr="00FA27A3">
              <w:rPr>
                <w:rFonts w:ascii="Times New Roman" w:hAnsi="Times New Roman" w:cs="Times New Roman"/>
                <w:color w:val="000000"/>
                <w:sz w:val="22"/>
              </w:rPr>
              <w:t xml:space="preserve">calculations and </w:t>
            </w:r>
            <w:r w:rsidR="00955BB2">
              <w:rPr>
                <w:rFonts w:ascii="Times New Roman" w:hAnsi="Times New Roman" w:cs="Times New Roman"/>
                <w:color w:val="000000"/>
                <w:sz w:val="22"/>
              </w:rPr>
              <w:t>assessing</w:t>
            </w:r>
            <w:r w:rsidRPr="00FA27A3">
              <w:rPr>
                <w:rFonts w:ascii="Times New Roman" w:hAnsi="Times New Roman" w:cs="Times New Roman"/>
                <w:color w:val="000000"/>
                <w:sz w:val="22"/>
              </w:rPr>
              <w:t xml:space="preserve"> the adequacy of disclosures in accordance with the Thai Financial Reporting Standard.</w:t>
            </w:r>
          </w:p>
        </w:tc>
      </w:tr>
    </w:tbl>
    <w:p w14:paraId="73310152" w14:textId="77777777" w:rsidR="00020874" w:rsidRPr="00FA27A3" w:rsidRDefault="00020874" w:rsidP="00020874">
      <w:pPr>
        <w:pStyle w:val="Default"/>
        <w:rPr>
          <w:rFonts w:ascii="Times New Roman" w:hAnsi="Times New Roman" w:cs="Times New Roman"/>
          <w:i/>
          <w:iCs/>
          <w:sz w:val="22"/>
          <w:szCs w:val="22"/>
        </w:rPr>
      </w:pPr>
    </w:p>
    <w:p w14:paraId="3A0CADBC" w14:textId="77777777" w:rsidR="00020874" w:rsidRPr="00FA27A3" w:rsidRDefault="00020874" w:rsidP="00020874">
      <w:pPr>
        <w:pStyle w:val="Default"/>
        <w:rPr>
          <w:rFonts w:ascii="Times New Roman" w:hAnsi="Times New Roman" w:cs="Times New Roman"/>
          <w:i/>
          <w:iCs/>
          <w:sz w:val="22"/>
          <w:szCs w:val="22"/>
        </w:rPr>
      </w:pPr>
      <w:r w:rsidRPr="00FA27A3">
        <w:rPr>
          <w:rFonts w:ascii="Times New Roman" w:hAnsi="Times New Roman" w:cs="Times New Roman"/>
          <w:i/>
          <w:iCs/>
          <w:sz w:val="22"/>
          <w:szCs w:val="22"/>
        </w:rPr>
        <w:t>Other Information</w:t>
      </w:r>
    </w:p>
    <w:p w14:paraId="1371E462" w14:textId="77777777" w:rsidR="00020874" w:rsidRPr="00FA27A3" w:rsidRDefault="00020874" w:rsidP="00020874">
      <w:pPr>
        <w:pStyle w:val="Default"/>
        <w:rPr>
          <w:rFonts w:ascii="Times New Roman" w:hAnsi="Times New Roman" w:cs="Times New Roman"/>
          <w:i/>
          <w:iCs/>
          <w:sz w:val="22"/>
          <w:szCs w:val="22"/>
        </w:rPr>
      </w:pPr>
    </w:p>
    <w:p w14:paraId="13534A56" w14:textId="77777777" w:rsidR="00020874" w:rsidRPr="00A23A03" w:rsidRDefault="00020874" w:rsidP="00020874">
      <w:pPr>
        <w:pStyle w:val="Default"/>
        <w:jc w:val="both"/>
        <w:rPr>
          <w:rFonts w:ascii="Times New Roman" w:hAnsi="Times New Roman" w:cstheme="minorBidi"/>
          <w:sz w:val="22"/>
          <w:szCs w:val="22"/>
          <w:cs/>
        </w:rPr>
      </w:pPr>
      <w:r w:rsidRPr="00FA27A3">
        <w:rPr>
          <w:rFonts w:ascii="Times New Roman" w:hAnsi="Times New Roman" w:cs="Times New Roman"/>
          <w:sz w:val="22"/>
          <w:szCs w:val="22"/>
        </w:rPr>
        <w:t xml:space="preserve">Management is responsible for the other information. The other information comprises the information included in the annual report, but does not include </w:t>
      </w:r>
      <w:r w:rsidRPr="00FA27A3">
        <w:rPr>
          <w:rFonts w:ascii="Times New Roman" w:hAnsi="Times New Roman" w:cs="Times New Roman"/>
          <w:color w:val="auto"/>
          <w:sz w:val="22"/>
          <w:szCs w:val="22"/>
        </w:rPr>
        <w:t xml:space="preserve">the consolidated and separate financial statements and my auditor’s report thereon. The annual report is expected to </w:t>
      </w:r>
      <w:r w:rsidRPr="00FA27A3">
        <w:rPr>
          <w:rFonts w:ascii="Times New Roman" w:hAnsi="Times New Roman" w:cs="Times New Roman"/>
          <w:sz w:val="22"/>
          <w:szCs w:val="22"/>
        </w:rPr>
        <w:t xml:space="preserve">be made available to me after the date of this auditor's report. </w:t>
      </w:r>
    </w:p>
    <w:p w14:paraId="7D578AB3" w14:textId="77777777" w:rsidR="00020874" w:rsidRPr="00FA27A3" w:rsidRDefault="00020874" w:rsidP="00020874">
      <w:pPr>
        <w:pStyle w:val="Default"/>
        <w:jc w:val="both"/>
        <w:rPr>
          <w:rFonts w:ascii="Times New Roman" w:hAnsi="Times New Roman" w:cs="Times New Roman"/>
          <w:sz w:val="22"/>
          <w:szCs w:val="22"/>
        </w:rPr>
      </w:pPr>
    </w:p>
    <w:p w14:paraId="2270DD7B" w14:textId="77777777" w:rsidR="00020874" w:rsidRPr="00FA27A3" w:rsidRDefault="00020874" w:rsidP="00020874">
      <w:pPr>
        <w:pStyle w:val="Default"/>
        <w:jc w:val="both"/>
        <w:rPr>
          <w:rFonts w:ascii="Times New Roman" w:hAnsi="Times New Roman" w:cs="Times New Roman"/>
          <w:sz w:val="22"/>
          <w:szCs w:val="22"/>
        </w:rPr>
      </w:pPr>
      <w:r w:rsidRPr="00FA27A3">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5EED7340" w14:textId="77777777" w:rsidR="00020874" w:rsidRPr="00FA27A3" w:rsidRDefault="00020874" w:rsidP="00020874">
      <w:pPr>
        <w:pStyle w:val="Default"/>
        <w:jc w:val="both"/>
        <w:rPr>
          <w:rFonts w:ascii="Times New Roman" w:hAnsi="Times New Roman" w:cs="Times New Roman"/>
          <w:sz w:val="22"/>
          <w:szCs w:val="22"/>
        </w:rPr>
      </w:pPr>
    </w:p>
    <w:p w14:paraId="566B4799" w14:textId="77777777" w:rsidR="00020874" w:rsidRDefault="00020874" w:rsidP="00020874">
      <w:pPr>
        <w:pStyle w:val="Default"/>
        <w:jc w:val="both"/>
        <w:rPr>
          <w:rFonts w:ascii="Times New Roman" w:hAnsi="Times New Roman" w:cs="Times New Roman"/>
          <w:sz w:val="22"/>
          <w:szCs w:val="22"/>
        </w:rPr>
      </w:pPr>
      <w:r w:rsidRPr="00FA27A3">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CA6A141" w14:textId="77777777" w:rsidR="00A14F4C" w:rsidRDefault="00A14F4C" w:rsidP="00020874">
      <w:pPr>
        <w:pStyle w:val="Default"/>
        <w:jc w:val="both"/>
        <w:rPr>
          <w:rFonts w:ascii="Times New Roman" w:hAnsi="Times New Roman" w:cs="Times New Roman"/>
          <w:sz w:val="22"/>
          <w:szCs w:val="22"/>
        </w:rPr>
      </w:pPr>
    </w:p>
    <w:p w14:paraId="4F85314D" w14:textId="77777777" w:rsidR="00A14F4C" w:rsidRPr="00FA27A3" w:rsidRDefault="00A14F4C" w:rsidP="00020874">
      <w:pPr>
        <w:pStyle w:val="Default"/>
        <w:jc w:val="both"/>
        <w:rPr>
          <w:rFonts w:ascii="Times New Roman" w:hAnsi="Times New Roman" w:cs="Times New Roman"/>
          <w:sz w:val="22"/>
          <w:szCs w:val="22"/>
        </w:rPr>
      </w:pPr>
      <w:r w:rsidRPr="00A14F4C">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3C12606" w14:textId="77777777" w:rsidR="00020874" w:rsidRPr="00FA27A3" w:rsidRDefault="00020874" w:rsidP="00020874">
      <w:pPr>
        <w:pStyle w:val="Default"/>
        <w:jc w:val="both"/>
        <w:rPr>
          <w:rFonts w:ascii="Times New Roman" w:hAnsi="Times New Roman" w:cs="Times New Roman"/>
          <w:color w:val="auto"/>
          <w:sz w:val="22"/>
          <w:szCs w:val="22"/>
        </w:rPr>
      </w:pPr>
    </w:p>
    <w:p w14:paraId="63DC7FDB" w14:textId="77777777" w:rsidR="00020874" w:rsidRPr="00FA27A3" w:rsidRDefault="00020874" w:rsidP="00E6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FA27A3">
        <w:rPr>
          <w:rFonts w:ascii="Times New Roman" w:hAnsi="Times New Roman" w:cs="Times New Roman"/>
          <w:i/>
          <w:iCs/>
          <w:sz w:val="22"/>
          <w:szCs w:val="22"/>
        </w:rPr>
        <w:t>Responsibilities of Management and Those Charged with Governance for the Consolidated and Separate Financial Statements</w:t>
      </w:r>
    </w:p>
    <w:p w14:paraId="1D21DFEF" w14:textId="77777777" w:rsidR="00020874" w:rsidRPr="00FA27A3" w:rsidRDefault="00020874" w:rsidP="00020874">
      <w:pPr>
        <w:jc w:val="both"/>
        <w:rPr>
          <w:rFonts w:ascii="Times New Roman" w:hAnsi="Times New Roman" w:cs="Times New Roman"/>
          <w:sz w:val="22"/>
          <w:szCs w:val="22"/>
        </w:rPr>
      </w:pPr>
    </w:p>
    <w:p w14:paraId="37989277" w14:textId="031E80B4" w:rsidR="00020874" w:rsidRPr="00FA27A3" w:rsidRDefault="00020874" w:rsidP="00020874">
      <w:pPr>
        <w:jc w:val="both"/>
        <w:rPr>
          <w:rFonts w:ascii="Times New Roman" w:hAnsi="Times New Roman" w:cs="Times New Roman"/>
          <w:sz w:val="22"/>
          <w:szCs w:val="22"/>
        </w:rPr>
      </w:pPr>
      <w:r w:rsidRPr="00FA27A3">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337B35F" w14:textId="77777777" w:rsidR="00020874" w:rsidRPr="00FA27A3" w:rsidRDefault="00020874" w:rsidP="00020874">
      <w:pPr>
        <w:jc w:val="both"/>
        <w:rPr>
          <w:rFonts w:ascii="Times New Roman" w:hAnsi="Times New Roman" w:cs="Times New Roman"/>
          <w:sz w:val="22"/>
          <w:szCs w:val="22"/>
        </w:rPr>
      </w:pPr>
    </w:p>
    <w:p w14:paraId="3AE9430A" w14:textId="77777777"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1BDB678" w14:textId="77777777" w:rsidR="00020874" w:rsidRPr="00FA27A3" w:rsidRDefault="00020874" w:rsidP="00020874">
      <w:pPr>
        <w:autoSpaceDE w:val="0"/>
        <w:autoSpaceDN w:val="0"/>
        <w:adjustRightInd w:val="0"/>
        <w:jc w:val="both"/>
        <w:rPr>
          <w:rFonts w:ascii="Times New Roman" w:hAnsi="Times New Roman" w:cs="Times New Roman"/>
          <w:sz w:val="22"/>
          <w:szCs w:val="22"/>
        </w:rPr>
      </w:pPr>
    </w:p>
    <w:p w14:paraId="060DD949" w14:textId="77777777"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Those charged with governance are responsible for overseeing the Group’s and the Company’s financial reporting process. </w:t>
      </w:r>
    </w:p>
    <w:p w14:paraId="5C558821" w14:textId="77777777" w:rsidR="00020874" w:rsidRPr="00FA27A3" w:rsidRDefault="00020874" w:rsidP="00020874">
      <w:pPr>
        <w:jc w:val="both"/>
        <w:rPr>
          <w:rFonts w:ascii="Times New Roman" w:hAnsi="Times New Roman" w:cs="Times New Roman"/>
          <w:sz w:val="22"/>
          <w:szCs w:val="22"/>
        </w:rPr>
      </w:pPr>
    </w:p>
    <w:p w14:paraId="5854462F" w14:textId="77777777"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A27A3">
        <w:rPr>
          <w:rFonts w:ascii="Times New Roman" w:hAnsi="Times New Roman" w:cs="Times New Roman"/>
          <w:i/>
          <w:iCs/>
          <w:sz w:val="22"/>
          <w:szCs w:val="22"/>
        </w:rPr>
        <w:br w:type="page"/>
      </w:r>
    </w:p>
    <w:p w14:paraId="34155E01" w14:textId="77777777" w:rsidR="00020874" w:rsidRPr="00FA27A3" w:rsidRDefault="00020874" w:rsidP="00020874">
      <w:pPr>
        <w:autoSpaceDE w:val="0"/>
        <w:autoSpaceDN w:val="0"/>
        <w:adjustRightInd w:val="0"/>
        <w:jc w:val="thaiDistribute"/>
        <w:rPr>
          <w:rFonts w:ascii="Times New Roman" w:hAnsi="Times New Roman" w:cs="Times New Roman"/>
          <w:i/>
          <w:iCs/>
          <w:sz w:val="22"/>
          <w:szCs w:val="22"/>
        </w:rPr>
      </w:pPr>
      <w:r w:rsidRPr="00FA27A3">
        <w:rPr>
          <w:rFonts w:ascii="Times New Roman" w:hAnsi="Times New Roman" w:cs="Times New Roman"/>
          <w:i/>
          <w:iCs/>
          <w:sz w:val="22"/>
          <w:szCs w:val="22"/>
        </w:rPr>
        <w:lastRenderedPageBreak/>
        <w:t xml:space="preserve">Auditor’s Responsibilities for the Audit of the Consolidated and Separate Financial Statements </w:t>
      </w:r>
    </w:p>
    <w:p w14:paraId="32C4198A" w14:textId="77777777" w:rsidR="00020874" w:rsidRPr="00FA27A3" w:rsidRDefault="00020874" w:rsidP="00020874">
      <w:pPr>
        <w:autoSpaceDE w:val="0"/>
        <w:autoSpaceDN w:val="0"/>
        <w:adjustRightInd w:val="0"/>
        <w:rPr>
          <w:rFonts w:ascii="Times New Roman" w:hAnsi="Times New Roman" w:cs="Times New Roman"/>
          <w:sz w:val="22"/>
          <w:szCs w:val="22"/>
        </w:rPr>
      </w:pPr>
    </w:p>
    <w:p w14:paraId="2814A06C" w14:textId="77777777"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A5B082E" w14:textId="77777777" w:rsidR="00020874" w:rsidRPr="00FA27A3" w:rsidRDefault="00020874" w:rsidP="00020874">
      <w:pPr>
        <w:autoSpaceDE w:val="0"/>
        <w:autoSpaceDN w:val="0"/>
        <w:adjustRightInd w:val="0"/>
        <w:jc w:val="both"/>
        <w:rPr>
          <w:rFonts w:ascii="Times New Roman" w:hAnsi="Times New Roman" w:cs="Times New Roman"/>
          <w:sz w:val="22"/>
          <w:szCs w:val="22"/>
        </w:rPr>
      </w:pPr>
    </w:p>
    <w:p w14:paraId="5155A859" w14:textId="77777777"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5E283DCA" w14:textId="77777777"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D757F5" w14:textId="77777777"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8562939" w14:textId="77777777"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C7833AA" w14:textId="77777777"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5A62F74B" w14:textId="77777777"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1B5DFE0" w14:textId="77777777"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FA27A3">
        <w:rPr>
          <w:rFonts w:ascii="Times New Roman" w:hAnsi="Times New Roman" w:cs="Times New Roman"/>
          <w:sz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595A4FDE" w14:textId="77777777" w:rsidR="00020874" w:rsidRPr="00FA27A3" w:rsidRDefault="00020874" w:rsidP="00C43B10">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FA27A3">
        <w:rPr>
          <w:rFonts w:ascii="Times New Roman" w:hAnsi="Times New Roman" w:cs="Times New Roman"/>
          <w:sz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8B6DA07" w14:textId="77777777" w:rsidR="00020874" w:rsidRPr="00FA27A3" w:rsidRDefault="00020874" w:rsidP="00020874">
      <w:pPr>
        <w:autoSpaceDE w:val="0"/>
        <w:autoSpaceDN w:val="0"/>
        <w:adjustRightInd w:val="0"/>
        <w:ind w:left="450" w:hanging="90"/>
        <w:jc w:val="both"/>
        <w:rPr>
          <w:rFonts w:ascii="Times New Roman" w:hAnsi="Times New Roman" w:cs="Times New Roman"/>
          <w:sz w:val="22"/>
          <w:szCs w:val="22"/>
        </w:rPr>
      </w:pPr>
    </w:p>
    <w:p w14:paraId="19D72B57" w14:textId="77777777"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EA6788D" w14:textId="77777777" w:rsidR="00020874" w:rsidRPr="00FA27A3" w:rsidRDefault="00020874" w:rsidP="00020874">
      <w:pPr>
        <w:autoSpaceDE w:val="0"/>
        <w:autoSpaceDN w:val="0"/>
        <w:adjustRightInd w:val="0"/>
        <w:rPr>
          <w:rFonts w:ascii="Times New Roman" w:hAnsi="Times New Roman" w:cs="Times New Roman"/>
          <w:sz w:val="22"/>
          <w:szCs w:val="22"/>
        </w:rPr>
      </w:pPr>
    </w:p>
    <w:p w14:paraId="036BB229" w14:textId="77777777"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559E88F7" w14:textId="77777777" w:rsidR="00BE1BD2" w:rsidRDefault="00BE1B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DF93CCE" w14:textId="77777777" w:rsidR="00020874" w:rsidRPr="00FA27A3" w:rsidRDefault="00020874" w:rsidP="00020874">
      <w:pPr>
        <w:autoSpaceDE w:val="0"/>
        <w:autoSpaceDN w:val="0"/>
        <w:adjustRightInd w:val="0"/>
        <w:jc w:val="both"/>
        <w:rPr>
          <w:rFonts w:ascii="Times New Roman" w:hAnsi="Times New Roman" w:cs="Times New Roman"/>
          <w:sz w:val="22"/>
          <w:szCs w:val="22"/>
        </w:rPr>
      </w:pPr>
      <w:r w:rsidRPr="00FA27A3">
        <w:rPr>
          <w:rFonts w:ascii="Times New Roman" w:hAnsi="Times New Roman" w:cs="Times New Roman"/>
          <w:sz w:val="22"/>
          <w:szCs w:val="22"/>
        </w:rPr>
        <w:lastRenderedPageBreak/>
        <w:t>From the matters communicated with those charged with governance, I determine the matter that was of most significance in the audit of the consolidated and separate financial statements of the current period and is therefore the key audit matter. I describe this matter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9E72D8" w14:textId="77777777" w:rsidR="00020874" w:rsidRPr="00FA27A3" w:rsidRDefault="00020874" w:rsidP="00020874">
      <w:pPr>
        <w:pStyle w:val="RNormal"/>
        <w:rPr>
          <w:szCs w:val="22"/>
          <w:lang w:bidi="th-TH"/>
        </w:rPr>
      </w:pPr>
    </w:p>
    <w:p w14:paraId="62A8914C" w14:textId="77777777" w:rsidR="00020874" w:rsidRPr="00FA27A3" w:rsidRDefault="00020874" w:rsidP="00020874">
      <w:pPr>
        <w:pStyle w:val="RNormal"/>
        <w:rPr>
          <w:szCs w:val="22"/>
          <w:lang w:bidi="th-TH"/>
        </w:rPr>
      </w:pPr>
    </w:p>
    <w:p w14:paraId="77DAFFBA" w14:textId="77777777" w:rsidR="00020874" w:rsidRPr="00FA27A3" w:rsidRDefault="00020874" w:rsidP="00020874">
      <w:pPr>
        <w:pStyle w:val="RNormal"/>
        <w:rPr>
          <w:szCs w:val="22"/>
          <w:lang w:bidi="th-TH"/>
        </w:rPr>
      </w:pPr>
    </w:p>
    <w:p w14:paraId="27916AB9" w14:textId="77777777" w:rsidR="00020874" w:rsidRPr="00FA27A3" w:rsidRDefault="00020874" w:rsidP="00020874">
      <w:pPr>
        <w:pStyle w:val="RNormal"/>
        <w:rPr>
          <w:szCs w:val="22"/>
          <w:lang w:bidi="th-TH"/>
        </w:rPr>
      </w:pPr>
    </w:p>
    <w:p w14:paraId="10B80145" w14:textId="77777777" w:rsidR="00020874" w:rsidRDefault="00020874" w:rsidP="00020874">
      <w:pPr>
        <w:pStyle w:val="RNormal"/>
        <w:rPr>
          <w:szCs w:val="22"/>
          <w:lang w:bidi="th-TH"/>
        </w:rPr>
      </w:pPr>
    </w:p>
    <w:p w14:paraId="7E15612B" w14:textId="77777777" w:rsidR="00704316" w:rsidRDefault="00704316" w:rsidP="00020874">
      <w:pPr>
        <w:pStyle w:val="RNormal"/>
        <w:rPr>
          <w:szCs w:val="22"/>
          <w:lang w:bidi="th-TH"/>
        </w:rPr>
      </w:pPr>
    </w:p>
    <w:p w14:paraId="153DBC2A" w14:textId="77777777" w:rsidR="00704316" w:rsidRPr="00FA27A3" w:rsidRDefault="00704316" w:rsidP="00020874">
      <w:pPr>
        <w:pStyle w:val="RNormal"/>
        <w:rPr>
          <w:szCs w:val="22"/>
          <w:lang w:bidi="th-TH"/>
        </w:rPr>
      </w:pPr>
    </w:p>
    <w:p w14:paraId="7C684F60" w14:textId="77777777"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w:t>
      </w:r>
      <w:r w:rsidR="00F06654">
        <w:rPr>
          <w:rFonts w:ascii="Times New Roman" w:hAnsi="Times New Roman" w:cs="Times New Roman"/>
          <w:sz w:val="22"/>
          <w:szCs w:val="22"/>
        </w:rPr>
        <w:t>Watchara Pattarapitak</w:t>
      </w:r>
      <w:r w:rsidRPr="00FA27A3">
        <w:rPr>
          <w:rFonts w:ascii="Times New Roman" w:hAnsi="Times New Roman" w:cs="Times New Roman"/>
          <w:sz w:val="22"/>
          <w:szCs w:val="22"/>
        </w:rPr>
        <w:t>)</w:t>
      </w:r>
    </w:p>
    <w:p w14:paraId="48BA17F3" w14:textId="77777777"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Certified Public Accountant</w:t>
      </w:r>
    </w:p>
    <w:p w14:paraId="2635ABB5" w14:textId="77777777"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 xml:space="preserve">Registration No. </w:t>
      </w:r>
      <w:r w:rsidR="00F06654">
        <w:rPr>
          <w:rFonts w:ascii="Times New Roman" w:hAnsi="Times New Roman" w:cs="Times New Roman"/>
          <w:sz w:val="22"/>
          <w:szCs w:val="22"/>
        </w:rPr>
        <w:t>6669</w:t>
      </w:r>
    </w:p>
    <w:p w14:paraId="7408FDD7" w14:textId="77777777"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7FF1F10" w14:textId="77777777" w:rsidR="00020874" w:rsidRPr="00FA27A3"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FA27A3">
        <w:rPr>
          <w:rFonts w:ascii="Times New Roman" w:hAnsi="Times New Roman" w:cs="Times New Roman"/>
          <w:sz w:val="22"/>
          <w:szCs w:val="22"/>
        </w:rPr>
        <w:t xml:space="preserve">KPMG </w:t>
      </w:r>
      <w:proofErr w:type="spellStart"/>
      <w:r w:rsidRPr="00FA27A3">
        <w:rPr>
          <w:rFonts w:ascii="Times New Roman" w:hAnsi="Times New Roman" w:cs="Times New Roman"/>
          <w:sz w:val="22"/>
          <w:szCs w:val="22"/>
        </w:rPr>
        <w:t>Phoomchai</w:t>
      </w:r>
      <w:proofErr w:type="spellEnd"/>
      <w:r w:rsidRPr="00FA27A3">
        <w:rPr>
          <w:rFonts w:ascii="Times New Roman" w:hAnsi="Times New Roman" w:cs="Times New Roman"/>
          <w:sz w:val="22"/>
          <w:szCs w:val="22"/>
        </w:rPr>
        <w:t xml:space="preserve"> Audit Ltd.</w:t>
      </w:r>
    </w:p>
    <w:p w14:paraId="31576954" w14:textId="77777777" w:rsidR="00020874" w:rsidRPr="00704316" w:rsidRDefault="00020874"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704316">
        <w:rPr>
          <w:rFonts w:ascii="Times New Roman" w:hAnsi="Times New Roman" w:cs="Times New Roman"/>
          <w:sz w:val="22"/>
          <w:szCs w:val="22"/>
        </w:rPr>
        <w:t>Bangkok</w:t>
      </w:r>
    </w:p>
    <w:p w14:paraId="01707E0E" w14:textId="58CA84DD" w:rsidR="00020874" w:rsidRDefault="00B03CD3"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8"/>
        </w:rPr>
      </w:pPr>
      <w:r>
        <w:rPr>
          <w:rFonts w:ascii="Times New Roman" w:hAnsi="Times New Roman" w:cs="Times New Roman"/>
          <w:sz w:val="22"/>
          <w:szCs w:val="28"/>
        </w:rPr>
        <w:t>23 February</w:t>
      </w:r>
      <w:r w:rsidR="0041376C" w:rsidRPr="00704316">
        <w:rPr>
          <w:rFonts w:ascii="Times New Roman" w:hAnsi="Times New Roman" w:cs="Times New Roman"/>
          <w:sz w:val="22"/>
          <w:szCs w:val="28"/>
        </w:rPr>
        <w:t xml:space="preserve"> </w:t>
      </w:r>
      <w:r w:rsidR="004112A2" w:rsidRPr="00704316">
        <w:rPr>
          <w:rFonts w:ascii="Times New Roman" w:hAnsi="Times New Roman" w:cs="Times New Roman"/>
          <w:sz w:val="22"/>
          <w:szCs w:val="28"/>
        </w:rPr>
        <w:t>202</w:t>
      </w:r>
      <w:r w:rsidR="00EB503F">
        <w:rPr>
          <w:rFonts w:ascii="Times New Roman" w:hAnsi="Times New Roman" w:cs="Times New Roman"/>
          <w:sz w:val="22"/>
          <w:szCs w:val="28"/>
        </w:rPr>
        <w:t>2</w:t>
      </w:r>
    </w:p>
    <w:p w14:paraId="53A09DF3" w14:textId="77777777" w:rsidR="004112A2" w:rsidRPr="00FA27A3" w:rsidRDefault="004112A2" w:rsidP="00020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sectPr w:rsidR="004112A2" w:rsidRPr="00FA27A3" w:rsidSect="00EC6014">
      <w:headerReference w:type="default" r:id="rId15"/>
      <w:footerReference w:type="default" r:id="rId16"/>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836FF" w14:textId="77777777" w:rsidR="00D56976" w:rsidRDefault="00D56976">
      <w:r>
        <w:separator/>
      </w:r>
    </w:p>
  </w:endnote>
  <w:endnote w:type="continuationSeparator" w:id="0">
    <w:p w14:paraId="74F15770" w14:textId="77777777" w:rsidR="00D56976" w:rsidRDefault="00D5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5A0C1" w14:textId="77777777" w:rsidR="00E40467" w:rsidRDefault="00E40467"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4E54E92C" w14:textId="77777777" w:rsidR="00E40467" w:rsidRDefault="00E40467"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06C0" w14:textId="77777777" w:rsidR="00E40467" w:rsidRPr="00A5323D" w:rsidRDefault="00E40467"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A5323D">
      <w:rPr>
        <w:rStyle w:val="PageNumber"/>
        <w:rFonts w:ascii="Times New Roman" w:hAnsi="Times New Roman"/>
        <w:sz w:val="22"/>
        <w:szCs w:val="22"/>
      </w:rPr>
      <w:fldChar w:fldCharType="end"/>
    </w:r>
  </w:p>
  <w:p w14:paraId="3769D216" w14:textId="77777777" w:rsidR="00E40467" w:rsidRPr="004E4938" w:rsidRDefault="00E40467"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74402" w14:textId="77777777" w:rsidR="00E40467" w:rsidRPr="00CE599B" w:rsidRDefault="00E40467"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5278E488" w14:textId="77777777" w:rsidR="00E40467" w:rsidRPr="005D05F8" w:rsidRDefault="00E40467"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33F66" w14:textId="77777777" w:rsidR="00E40467" w:rsidRPr="00342D36" w:rsidRDefault="00E40467"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276915597"/>
      <w:docPartObj>
        <w:docPartGallery w:val="Page Numbers (Bottom of Page)"/>
        <w:docPartUnique/>
      </w:docPartObj>
    </w:sdtPr>
    <w:sdtEndPr>
      <w:rPr>
        <w:noProof/>
      </w:rPr>
    </w:sdtEndPr>
    <w:sdtContent>
      <w:p w14:paraId="474CE408" w14:textId="1D00658F" w:rsidR="00EC6014" w:rsidRPr="00EC6014" w:rsidRDefault="00EC6014" w:rsidP="00EC6014">
        <w:pPr>
          <w:pStyle w:val="Footer"/>
          <w:jc w:val="center"/>
          <w:rPr>
            <w:rFonts w:ascii="Times New Roman" w:hAnsi="Times New Roman" w:cs="Times New Roman"/>
            <w:sz w:val="22"/>
            <w:szCs w:val="22"/>
          </w:rPr>
        </w:pPr>
        <w:r w:rsidRPr="00EC6014">
          <w:rPr>
            <w:rFonts w:ascii="Times New Roman" w:hAnsi="Times New Roman" w:cs="Times New Roman"/>
            <w:sz w:val="22"/>
            <w:szCs w:val="22"/>
          </w:rPr>
          <w:fldChar w:fldCharType="begin"/>
        </w:r>
        <w:r w:rsidRPr="00EC6014">
          <w:rPr>
            <w:rFonts w:ascii="Times New Roman" w:hAnsi="Times New Roman" w:cs="Times New Roman"/>
            <w:sz w:val="22"/>
            <w:szCs w:val="22"/>
          </w:rPr>
          <w:instrText xml:space="preserve"> PAGE   \* MERGEFORMAT </w:instrText>
        </w:r>
        <w:r w:rsidRPr="00EC6014">
          <w:rPr>
            <w:rFonts w:ascii="Times New Roman" w:hAnsi="Times New Roman" w:cs="Times New Roman"/>
            <w:sz w:val="22"/>
            <w:szCs w:val="22"/>
          </w:rPr>
          <w:fldChar w:fldCharType="separate"/>
        </w:r>
        <w:r w:rsidRPr="00EC6014">
          <w:rPr>
            <w:rFonts w:ascii="Times New Roman" w:hAnsi="Times New Roman" w:cs="Times New Roman"/>
            <w:noProof/>
            <w:sz w:val="22"/>
            <w:szCs w:val="22"/>
          </w:rPr>
          <w:t>2</w:t>
        </w:r>
        <w:r w:rsidRPr="00EC601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1F22C" w14:textId="77777777" w:rsidR="00D56976" w:rsidRDefault="00D56976">
      <w:r>
        <w:separator/>
      </w:r>
    </w:p>
  </w:footnote>
  <w:footnote w:type="continuationSeparator" w:id="0">
    <w:p w14:paraId="20632E75" w14:textId="77777777" w:rsidR="00D56976" w:rsidRDefault="00D5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F3ACC" w14:textId="77777777" w:rsidR="00E40467" w:rsidRPr="004E493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944E0"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13403CA"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38241FD"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72A4613"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BCF2577"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4DD028D"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DB7972A" w14:textId="77777777" w:rsidR="00E40467"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72F0C17" w14:textId="77777777" w:rsidR="00E40467" w:rsidRPr="004E4938" w:rsidRDefault="00E40467"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BB17B"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67FDF" w14:textId="60809CE1" w:rsidR="00E40467" w:rsidRDefault="00E40467"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p>
  <w:p w14:paraId="410F3B68" w14:textId="77777777" w:rsidR="00EC6014" w:rsidRDefault="00EC6014"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p>
  <w:p w14:paraId="4A74557E" w14:textId="77777777" w:rsidR="00E40467" w:rsidRDefault="00E40467"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681F74"/>
    <w:multiLevelType w:val="hybridMultilevel"/>
    <w:tmpl w:val="D4B49C78"/>
    <w:lvl w:ilvl="0" w:tplc="A4C6CBA0">
      <w:start w:val="1"/>
      <w:numFmt w:val="bullet"/>
      <w:lvlText w:val="-"/>
      <w:lvlJc w:val="left"/>
      <w:pPr>
        <w:ind w:left="3144" w:hanging="360"/>
      </w:pPr>
      <w:rPr>
        <w:rFonts w:ascii="Angsana New" w:hAnsi="Angsana New" w:hint="default"/>
        <w:color w:val="auto"/>
        <w:sz w:val="22"/>
      </w:rPr>
    </w:lvl>
    <w:lvl w:ilvl="1" w:tplc="04090003" w:tentative="1">
      <w:start w:val="1"/>
      <w:numFmt w:val="bullet"/>
      <w:lvlText w:val="o"/>
      <w:lvlJc w:val="left"/>
      <w:pPr>
        <w:ind w:left="3864" w:hanging="360"/>
      </w:pPr>
      <w:rPr>
        <w:rFonts w:ascii="Courier New" w:hAnsi="Courier New" w:cs="Courier New" w:hint="default"/>
      </w:rPr>
    </w:lvl>
    <w:lvl w:ilvl="2" w:tplc="04090005" w:tentative="1">
      <w:start w:val="1"/>
      <w:numFmt w:val="bullet"/>
      <w:lvlText w:val=""/>
      <w:lvlJc w:val="left"/>
      <w:pPr>
        <w:ind w:left="4584" w:hanging="360"/>
      </w:pPr>
      <w:rPr>
        <w:rFonts w:ascii="Wingdings" w:hAnsi="Wingdings" w:hint="default"/>
      </w:rPr>
    </w:lvl>
    <w:lvl w:ilvl="3" w:tplc="04090001" w:tentative="1">
      <w:start w:val="1"/>
      <w:numFmt w:val="bullet"/>
      <w:lvlText w:val=""/>
      <w:lvlJc w:val="left"/>
      <w:pPr>
        <w:ind w:left="5304" w:hanging="360"/>
      </w:pPr>
      <w:rPr>
        <w:rFonts w:ascii="Symbol" w:hAnsi="Symbol" w:hint="default"/>
      </w:rPr>
    </w:lvl>
    <w:lvl w:ilvl="4" w:tplc="04090003" w:tentative="1">
      <w:start w:val="1"/>
      <w:numFmt w:val="bullet"/>
      <w:lvlText w:val="o"/>
      <w:lvlJc w:val="left"/>
      <w:pPr>
        <w:ind w:left="6024" w:hanging="360"/>
      </w:pPr>
      <w:rPr>
        <w:rFonts w:ascii="Courier New" w:hAnsi="Courier New" w:cs="Courier New" w:hint="default"/>
      </w:rPr>
    </w:lvl>
    <w:lvl w:ilvl="5" w:tplc="04090005" w:tentative="1">
      <w:start w:val="1"/>
      <w:numFmt w:val="bullet"/>
      <w:lvlText w:val=""/>
      <w:lvlJc w:val="left"/>
      <w:pPr>
        <w:ind w:left="6744" w:hanging="360"/>
      </w:pPr>
      <w:rPr>
        <w:rFonts w:ascii="Wingdings" w:hAnsi="Wingdings" w:hint="default"/>
      </w:rPr>
    </w:lvl>
    <w:lvl w:ilvl="6" w:tplc="04090001" w:tentative="1">
      <w:start w:val="1"/>
      <w:numFmt w:val="bullet"/>
      <w:lvlText w:val=""/>
      <w:lvlJc w:val="left"/>
      <w:pPr>
        <w:ind w:left="7464" w:hanging="360"/>
      </w:pPr>
      <w:rPr>
        <w:rFonts w:ascii="Symbol" w:hAnsi="Symbol" w:hint="default"/>
      </w:rPr>
    </w:lvl>
    <w:lvl w:ilvl="7" w:tplc="04090003" w:tentative="1">
      <w:start w:val="1"/>
      <w:numFmt w:val="bullet"/>
      <w:lvlText w:val="o"/>
      <w:lvlJc w:val="left"/>
      <w:pPr>
        <w:ind w:left="8184" w:hanging="360"/>
      </w:pPr>
      <w:rPr>
        <w:rFonts w:ascii="Courier New" w:hAnsi="Courier New" w:cs="Courier New" w:hint="default"/>
      </w:rPr>
    </w:lvl>
    <w:lvl w:ilvl="8" w:tplc="04090005" w:tentative="1">
      <w:start w:val="1"/>
      <w:numFmt w:val="bullet"/>
      <w:lvlText w:val=""/>
      <w:lvlJc w:val="left"/>
      <w:pPr>
        <w:ind w:left="8904"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2CF34E2"/>
    <w:multiLevelType w:val="multilevel"/>
    <w:tmpl w:val="1430B6C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1DBA13A4"/>
    <w:multiLevelType w:val="hybridMultilevel"/>
    <w:tmpl w:val="669CEEC4"/>
    <w:lvl w:ilvl="0" w:tplc="97AC153C">
      <w:start w:val="1"/>
      <w:numFmt w:val="lowerLetter"/>
      <w:lvlText w:val="(%1)"/>
      <w:lvlJc w:val="left"/>
      <w:pPr>
        <w:ind w:left="720" w:hanging="360"/>
      </w:pPr>
      <w:rPr>
        <w:rFonts w:hint="default"/>
        <w:b/>
        <w:bCs/>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1FEE331C"/>
    <w:multiLevelType w:val="multilevel"/>
    <w:tmpl w:val="48B6DFE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4"/>
      <w:numFmt w:val="bullet"/>
      <w:lvlText w:val="-"/>
      <w:lvlJc w:val="left"/>
      <w:pPr>
        <w:tabs>
          <w:tab w:val="num" w:pos="1020"/>
        </w:tabs>
        <w:ind w:left="1020" w:hanging="340"/>
      </w:pPr>
      <w:rPr>
        <w:rFonts w:ascii="Times New Roman" w:eastAsia="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25FE391C"/>
    <w:multiLevelType w:val="multilevel"/>
    <w:tmpl w:val="ADE00B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0E5A03"/>
    <w:multiLevelType w:val="hybridMultilevel"/>
    <w:tmpl w:val="55889B82"/>
    <w:lvl w:ilvl="0" w:tplc="5C10382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44C2169B"/>
    <w:multiLevelType w:val="multilevel"/>
    <w:tmpl w:val="BBB21C30"/>
    <w:lvl w:ilvl="0">
      <w:start w:val="1"/>
      <w:numFmt w:val="decimal"/>
      <w:lvlText w:val="%1"/>
      <w:lvlJc w:val="left"/>
      <w:pPr>
        <w:tabs>
          <w:tab w:val="num" w:pos="340"/>
        </w:tabs>
        <w:ind w:left="576" w:hanging="576"/>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90B7567"/>
    <w:multiLevelType w:val="hybridMultilevel"/>
    <w:tmpl w:val="208A9834"/>
    <w:lvl w:ilvl="0" w:tplc="A4C6CBA0">
      <w:start w:val="1"/>
      <w:numFmt w:val="bullet"/>
      <w:lvlText w:val="-"/>
      <w:lvlJc w:val="left"/>
      <w:pPr>
        <w:ind w:left="1260" w:hanging="360"/>
      </w:pPr>
      <w:rPr>
        <w:rFonts w:ascii="Angsana New" w:hAnsi="Angsana New"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A4C6CBA0">
      <w:start w:val="1"/>
      <w:numFmt w:val="bullet"/>
      <w:lvlText w:val="-"/>
      <w:lvlJc w:val="left"/>
      <w:pPr>
        <w:ind w:left="2700" w:hanging="360"/>
      </w:pPr>
      <w:rPr>
        <w:rFonts w:ascii="Angsana New" w:hAnsi="Angsana New" w:hint="default"/>
        <w:color w:val="auto"/>
        <w:sz w:val="22"/>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A345E3D"/>
    <w:multiLevelType w:val="hybridMultilevel"/>
    <w:tmpl w:val="03FE999C"/>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default"/>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21"/>
  </w:num>
  <w:num w:numId="13">
    <w:abstractNumId w:val="35"/>
  </w:num>
  <w:num w:numId="14">
    <w:abstractNumId w:val="23"/>
  </w:num>
  <w:num w:numId="15">
    <w:abstractNumId w:val="28"/>
  </w:num>
  <w:num w:numId="16">
    <w:abstractNumId w:val="39"/>
  </w:num>
  <w:num w:numId="17">
    <w:abstractNumId w:val="36"/>
  </w:num>
  <w:num w:numId="18">
    <w:abstractNumId w:val="11"/>
  </w:num>
  <w:num w:numId="19">
    <w:abstractNumId w:val="34"/>
  </w:num>
  <w:num w:numId="20">
    <w:abstractNumId w:val="15"/>
  </w:num>
  <w:num w:numId="21">
    <w:abstractNumId w:val="16"/>
  </w:num>
  <w:num w:numId="22">
    <w:abstractNumId w:val="18"/>
  </w:num>
  <w:num w:numId="23">
    <w:abstractNumId w:val="29"/>
  </w:num>
  <w:num w:numId="24">
    <w:abstractNumId w:val="22"/>
  </w:num>
  <w:num w:numId="25">
    <w:abstractNumId w:val="12"/>
  </w:num>
  <w:num w:numId="26">
    <w:abstractNumId w:val="32"/>
  </w:num>
  <w:num w:numId="27">
    <w:abstractNumId w:val="24"/>
  </w:num>
  <w:num w:numId="28">
    <w:abstractNumId w:val="27"/>
  </w:num>
  <w:num w:numId="29">
    <w:abstractNumId w:val="19"/>
  </w:num>
  <w:num w:numId="30">
    <w:abstractNumId w:val="30"/>
  </w:num>
  <w:num w:numId="31">
    <w:abstractNumId w:val="10"/>
  </w:num>
  <w:num w:numId="32">
    <w:abstractNumId w:val="14"/>
  </w:num>
  <w:num w:numId="33">
    <w:abstractNumId w:val="37"/>
  </w:num>
  <w:num w:numId="34">
    <w:abstractNumId w:val="17"/>
  </w:num>
  <w:num w:numId="35">
    <w:abstractNumId w:val="33"/>
  </w:num>
  <w:num w:numId="36">
    <w:abstractNumId w:val="40"/>
  </w:num>
  <w:num w:numId="37">
    <w:abstractNumId w:val="31"/>
  </w:num>
  <w:num w:numId="38">
    <w:abstractNumId w:val="25"/>
  </w:num>
  <w:num w:numId="39">
    <w:abstractNumId w:val="13"/>
  </w:num>
  <w:num w:numId="40">
    <w:abstractNumId w:val="20"/>
  </w:num>
  <w:num w:numId="41">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44A"/>
    <w:rsid w:val="0000063B"/>
    <w:rsid w:val="000007F0"/>
    <w:rsid w:val="00000F5A"/>
    <w:rsid w:val="00001591"/>
    <w:rsid w:val="000016EE"/>
    <w:rsid w:val="000019A8"/>
    <w:rsid w:val="00001A6D"/>
    <w:rsid w:val="00001F8C"/>
    <w:rsid w:val="000024FD"/>
    <w:rsid w:val="00002E6D"/>
    <w:rsid w:val="00003009"/>
    <w:rsid w:val="00003147"/>
    <w:rsid w:val="00003681"/>
    <w:rsid w:val="00003DB8"/>
    <w:rsid w:val="0000403D"/>
    <w:rsid w:val="00004150"/>
    <w:rsid w:val="000042FE"/>
    <w:rsid w:val="0000540C"/>
    <w:rsid w:val="00005A66"/>
    <w:rsid w:val="00005B4F"/>
    <w:rsid w:val="00005D05"/>
    <w:rsid w:val="00005DE3"/>
    <w:rsid w:val="000070B3"/>
    <w:rsid w:val="000078F0"/>
    <w:rsid w:val="00007940"/>
    <w:rsid w:val="00007C61"/>
    <w:rsid w:val="00007C83"/>
    <w:rsid w:val="00007FAF"/>
    <w:rsid w:val="00010653"/>
    <w:rsid w:val="00010ABA"/>
    <w:rsid w:val="00010F63"/>
    <w:rsid w:val="00011332"/>
    <w:rsid w:val="000117FB"/>
    <w:rsid w:val="0001184D"/>
    <w:rsid w:val="00011926"/>
    <w:rsid w:val="00012048"/>
    <w:rsid w:val="00012188"/>
    <w:rsid w:val="000121E3"/>
    <w:rsid w:val="00012BED"/>
    <w:rsid w:val="000133AB"/>
    <w:rsid w:val="00013760"/>
    <w:rsid w:val="00013E6D"/>
    <w:rsid w:val="000141B8"/>
    <w:rsid w:val="000142E8"/>
    <w:rsid w:val="00014D70"/>
    <w:rsid w:val="0001533E"/>
    <w:rsid w:val="00015349"/>
    <w:rsid w:val="00015400"/>
    <w:rsid w:val="00015B0A"/>
    <w:rsid w:val="00015BA6"/>
    <w:rsid w:val="00016325"/>
    <w:rsid w:val="00016B1D"/>
    <w:rsid w:val="00016D3F"/>
    <w:rsid w:val="00016D43"/>
    <w:rsid w:val="00017F5D"/>
    <w:rsid w:val="00017FC2"/>
    <w:rsid w:val="000203AD"/>
    <w:rsid w:val="00020497"/>
    <w:rsid w:val="00020874"/>
    <w:rsid w:val="00020A4B"/>
    <w:rsid w:val="00020AFA"/>
    <w:rsid w:val="00020B38"/>
    <w:rsid w:val="00020F89"/>
    <w:rsid w:val="00021709"/>
    <w:rsid w:val="00021985"/>
    <w:rsid w:val="00021AD2"/>
    <w:rsid w:val="00021C3C"/>
    <w:rsid w:val="00021D69"/>
    <w:rsid w:val="00022737"/>
    <w:rsid w:val="00022895"/>
    <w:rsid w:val="0002305D"/>
    <w:rsid w:val="00023358"/>
    <w:rsid w:val="0002337F"/>
    <w:rsid w:val="00023C33"/>
    <w:rsid w:val="0002436F"/>
    <w:rsid w:val="00024616"/>
    <w:rsid w:val="00024B2D"/>
    <w:rsid w:val="00024B7A"/>
    <w:rsid w:val="00024FC4"/>
    <w:rsid w:val="0002504A"/>
    <w:rsid w:val="00025E55"/>
    <w:rsid w:val="00026347"/>
    <w:rsid w:val="00026812"/>
    <w:rsid w:val="00026891"/>
    <w:rsid w:val="00026A81"/>
    <w:rsid w:val="00026CD6"/>
    <w:rsid w:val="00026D4C"/>
    <w:rsid w:val="00026DA4"/>
    <w:rsid w:val="00026F73"/>
    <w:rsid w:val="00027282"/>
    <w:rsid w:val="00027A93"/>
    <w:rsid w:val="00027ADE"/>
    <w:rsid w:val="00030139"/>
    <w:rsid w:val="0003022D"/>
    <w:rsid w:val="000302D3"/>
    <w:rsid w:val="00030365"/>
    <w:rsid w:val="000309E5"/>
    <w:rsid w:val="00030A35"/>
    <w:rsid w:val="00030DE8"/>
    <w:rsid w:val="000314B2"/>
    <w:rsid w:val="00031737"/>
    <w:rsid w:val="0003184C"/>
    <w:rsid w:val="00031CF5"/>
    <w:rsid w:val="00031CF9"/>
    <w:rsid w:val="00031EE5"/>
    <w:rsid w:val="00032081"/>
    <w:rsid w:val="00032237"/>
    <w:rsid w:val="00032329"/>
    <w:rsid w:val="00032973"/>
    <w:rsid w:val="00032B12"/>
    <w:rsid w:val="00032B82"/>
    <w:rsid w:val="00032CE2"/>
    <w:rsid w:val="00033860"/>
    <w:rsid w:val="00033F67"/>
    <w:rsid w:val="0003418C"/>
    <w:rsid w:val="000341C9"/>
    <w:rsid w:val="000341E9"/>
    <w:rsid w:val="00035071"/>
    <w:rsid w:val="0003575C"/>
    <w:rsid w:val="00035A9C"/>
    <w:rsid w:val="00035D12"/>
    <w:rsid w:val="00035DE2"/>
    <w:rsid w:val="00035F40"/>
    <w:rsid w:val="00035F57"/>
    <w:rsid w:val="00035F71"/>
    <w:rsid w:val="00036955"/>
    <w:rsid w:val="00036B08"/>
    <w:rsid w:val="00036B49"/>
    <w:rsid w:val="000371EA"/>
    <w:rsid w:val="00037296"/>
    <w:rsid w:val="00037863"/>
    <w:rsid w:val="00037A84"/>
    <w:rsid w:val="00037B76"/>
    <w:rsid w:val="0004065B"/>
    <w:rsid w:val="0004088E"/>
    <w:rsid w:val="00040D34"/>
    <w:rsid w:val="00040E12"/>
    <w:rsid w:val="00040EFD"/>
    <w:rsid w:val="00041A15"/>
    <w:rsid w:val="00042218"/>
    <w:rsid w:val="000428F9"/>
    <w:rsid w:val="00042CAB"/>
    <w:rsid w:val="00042E85"/>
    <w:rsid w:val="000430B4"/>
    <w:rsid w:val="000430C5"/>
    <w:rsid w:val="0004350E"/>
    <w:rsid w:val="00043D61"/>
    <w:rsid w:val="00043EEB"/>
    <w:rsid w:val="0004447C"/>
    <w:rsid w:val="0004477E"/>
    <w:rsid w:val="000448FA"/>
    <w:rsid w:val="00044C7B"/>
    <w:rsid w:val="00045157"/>
    <w:rsid w:val="00045167"/>
    <w:rsid w:val="00045479"/>
    <w:rsid w:val="0004560D"/>
    <w:rsid w:val="000457AF"/>
    <w:rsid w:val="0004596F"/>
    <w:rsid w:val="00045FFD"/>
    <w:rsid w:val="00046964"/>
    <w:rsid w:val="0004759E"/>
    <w:rsid w:val="000475F1"/>
    <w:rsid w:val="00047AED"/>
    <w:rsid w:val="000500D8"/>
    <w:rsid w:val="000501D9"/>
    <w:rsid w:val="000509F0"/>
    <w:rsid w:val="00050B0F"/>
    <w:rsid w:val="00050D7D"/>
    <w:rsid w:val="00050DA0"/>
    <w:rsid w:val="00050EF6"/>
    <w:rsid w:val="00050F5D"/>
    <w:rsid w:val="0005130D"/>
    <w:rsid w:val="00051F0D"/>
    <w:rsid w:val="00051F8B"/>
    <w:rsid w:val="0005209F"/>
    <w:rsid w:val="00052207"/>
    <w:rsid w:val="000523AD"/>
    <w:rsid w:val="00052AD8"/>
    <w:rsid w:val="00052E4E"/>
    <w:rsid w:val="0005300B"/>
    <w:rsid w:val="000532DF"/>
    <w:rsid w:val="00053392"/>
    <w:rsid w:val="000535C0"/>
    <w:rsid w:val="00053A7B"/>
    <w:rsid w:val="00054079"/>
    <w:rsid w:val="0005431F"/>
    <w:rsid w:val="0005459B"/>
    <w:rsid w:val="0005488C"/>
    <w:rsid w:val="00054A12"/>
    <w:rsid w:val="00054AB0"/>
    <w:rsid w:val="00054BC0"/>
    <w:rsid w:val="00055055"/>
    <w:rsid w:val="00055147"/>
    <w:rsid w:val="000553C0"/>
    <w:rsid w:val="00055415"/>
    <w:rsid w:val="00055788"/>
    <w:rsid w:val="00055A94"/>
    <w:rsid w:val="00055D69"/>
    <w:rsid w:val="00055E21"/>
    <w:rsid w:val="000561A7"/>
    <w:rsid w:val="00056B1C"/>
    <w:rsid w:val="00056D9D"/>
    <w:rsid w:val="00056E0B"/>
    <w:rsid w:val="000570FB"/>
    <w:rsid w:val="0005784A"/>
    <w:rsid w:val="0006005D"/>
    <w:rsid w:val="000604BE"/>
    <w:rsid w:val="0006074B"/>
    <w:rsid w:val="00060E28"/>
    <w:rsid w:val="00060E67"/>
    <w:rsid w:val="0006110F"/>
    <w:rsid w:val="00061AD1"/>
    <w:rsid w:val="00061B08"/>
    <w:rsid w:val="00062047"/>
    <w:rsid w:val="000623EB"/>
    <w:rsid w:val="0006246D"/>
    <w:rsid w:val="00062527"/>
    <w:rsid w:val="0006253D"/>
    <w:rsid w:val="000632D7"/>
    <w:rsid w:val="00063411"/>
    <w:rsid w:val="000635F0"/>
    <w:rsid w:val="00063741"/>
    <w:rsid w:val="00063ECC"/>
    <w:rsid w:val="0006424A"/>
    <w:rsid w:val="000645E9"/>
    <w:rsid w:val="00064BCF"/>
    <w:rsid w:val="00064E73"/>
    <w:rsid w:val="00065DC5"/>
    <w:rsid w:val="00065E3B"/>
    <w:rsid w:val="00065E58"/>
    <w:rsid w:val="00066003"/>
    <w:rsid w:val="00066017"/>
    <w:rsid w:val="00066A01"/>
    <w:rsid w:val="00066C73"/>
    <w:rsid w:val="0006749A"/>
    <w:rsid w:val="00067741"/>
    <w:rsid w:val="00067E58"/>
    <w:rsid w:val="00067FE2"/>
    <w:rsid w:val="0007012C"/>
    <w:rsid w:val="0007031F"/>
    <w:rsid w:val="0007051D"/>
    <w:rsid w:val="000705E6"/>
    <w:rsid w:val="00070603"/>
    <w:rsid w:val="00071930"/>
    <w:rsid w:val="000729D9"/>
    <w:rsid w:val="00072D44"/>
    <w:rsid w:val="000733B3"/>
    <w:rsid w:val="00073890"/>
    <w:rsid w:val="00074400"/>
    <w:rsid w:val="00074698"/>
    <w:rsid w:val="000753AD"/>
    <w:rsid w:val="00075438"/>
    <w:rsid w:val="00075589"/>
    <w:rsid w:val="000757F7"/>
    <w:rsid w:val="000758E2"/>
    <w:rsid w:val="00076207"/>
    <w:rsid w:val="000763B1"/>
    <w:rsid w:val="00076427"/>
    <w:rsid w:val="00076544"/>
    <w:rsid w:val="00076692"/>
    <w:rsid w:val="000768AC"/>
    <w:rsid w:val="00076A80"/>
    <w:rsid w:val="00076FAA"/>
    <w:rsid w:val="00077645"/>
    <w:rsid w:val="00077CDA"/>
    <w:rsid w:val="00077EC3"/>
    <w:rsid w:val="00077F74"/>
    <w:rsid w:val="000802D1"/>
    <w:rsid w:val="00080857"/>
    <w:rsid w:val="00080A28"/>
    <w:rsid w:val="00080EF2"/>
    <w:rsid w:val="00081347"/>
    <w:rsid w:val="0008147C"/>
    <w:rsid w:val="000815C3"/>
    <w:rsid w:val="00081684"/>
    <w:rsid w:val="000818DD"/>
    <w:rsid w:val="000824FD"/>
    <w:rsid w:val="000827D0"/>
    <w:rsid w:val="000827E4"/>
    <w:rsid w:val="00082AD2"/>
    <w:rsid w:val="00083E48"/>
    <w:rsid w:val="00083F32"/>
    <w:rsid w:val="00083FBE"/>
    <w:rsid w:val="00083FE9"/>
    <w:rsid w:val="000841E3"/>
    <w:rsid w:val="000845FE"/>
    <w:rsid w:val="0008470B"/>
    <w:rsid w:val="00084CB1"/>
    <w:rsid w:val="00084E62"/>
    <w:rsid w:val="000851D6"/>
    <w:rsid w:val="00085B8F"/>
    <w:rsid w:val="000860ED"/>
    <w:rsid w:val="000864A6"/>
    <w:rsid w:val="0008659D"/>
    <w:rsid w:val="00086B3D"/>
    <w:rsid w:val="00086D4B"/>
    <w:rsid w:val="00086DD3"/>
    <w:rsid w:val="00086ED2"/>
    <w:rsid w:val="00086F1E"/>
    <w:rsid w:val="00087533"/>
    <w:rsid w:val="0008769A"/>
    <w:rsid w:val="000903D3"/>
    <w:rsid w:val="0009096F"/>
    <w:rsid w:val="00090AAE"/>
    <w:rsid w:val="00090B4F"/>
    <w:rsid w:val="00091480"/>
    <w:rsid w:val="000914B3"/>
    <w:rsid w:val="00091B74"/>
    <w:rsid w:val="00091ED9"/>
    <w:rsid w:val="0009219D"/>
    <w:rsid w:val="00092298"/>
    <w:rsid w:val="000928F6"/>
    <w:rsid w:val="00092A5D"/>
    <w:rsid w:val="000932CD"/>
    <w:rsid w:val="00093314"/>
    <w:rsid w:val="00093A38"/>
    <w:rsid w:val="00093BE5"/>
    <w:rsid w:val="00093C3F"/>
    <w:rsid w:val="00094133"/>
    <w:rsid w:val="000941EF"/>
    <w:rsid w:val="000943E1"/>
    <w:rsid w:val="00094913"/>
    <w:rsid w:val="00094B52"/>
    <w:rsid w:val="00094B58"/>
    <w:rsid w:val="00094BA8"/>
    <w:rsid w:val="00094CC8"/>
    <w:rsid w:val="00094E71"/>
    <w:rsid w:val="00094EF3"/>
    <w:rsid w:val="0009522D"/>
    <w:rsid w:val="0009597C"/>
    <w:rsid w:val="00095F8B"/>
    <w:rsid w:val="0009618F"/>
    <w:rsid w:val="000964A1"/>
    <w:rsid w:val="00096C4A"/>
    <w:rsid w:val="0009730F"/>
    <w:rsid w:val="00097345"/>
    <w:rsid w:val="000973C6"/>
    <w:rsid w:val="00097F0B"/>
    <w:rsid w:val="000A0072"/>
    <w:rsid w:val="000A01AF"/>
    <w:rsid w:val="000A032B"/>
    <w:rsid w:val="000A0546"/>
    <w:rsid w:val="000A0A84"/>
    <w:rsid w:val="000A0B94"/>
    <w:rsid w:val="000A0EC3"/>
    <w:rsid w:val="000A1623"/>
    <w:rsid w:val="000A18A8"/>
    <w:rsid w:val="000A1FD1"/>
    <w:rsid w:val="000A221E"/>
    <w:rsid w:val="000A246B"/>
    <w:rsid w:val="000A2B0D"/>
    <w:rsid w:val="000A3400"/>
    <w:rsid w:val="000A3614"/>
    <w:rsid w:val="000A3740"/>
    <w:rsid w:val="000A3A5A"/>
    <w:rsid w:val="000A3B2F"/>
    <w:rsid w:val="000A45F9"/>
    <w:rsid w:val="000A4788"/>
    <w:rsid w:val="000A4A28"/>
    <w:rsid w:val="000A4DB7"/>
    <w:rsid w:val="000A54F8"/>
    <w:rsid w:val="000A5911"/>
    <w:rsid w:val="000A5FCC"/>
    <w:rsid w:val="000A66A2"/>
    <w:rsid w:val="000A7822"/>
    <w:rsid w:val="000A7873"/>
    <w:rsid w:val="000A7D02"/>
    <w:rsid w:val="000A7DFE"/>
    <w:rsid w:val="000B0673"/>
    <w:rsid w:val="000B0821"/>
    <w:rsid w:val="000B0F88"/>
    <w:rsid w:val="000B186B"/>
    <w:rsid w:val="000B1D62"/>
    <w:rsid w:val="000B2748"/>
    <w:rsid w:val="000B2EFD"/>
    <w:rsid w:val="000B3183"/>
    <w:rsid w:val="000B32D6"/>
    <w:rsid w:val="000B348E"/>
    <w:rsid w:val="000B371E"/>
    <w:rsid w:val="000B3967"/>
    <w:rsid w:val="000B39DC"/>
    <w:rsid w:val="000B39E3"/>
    <w:rsid w:val="000B3A46"/>
    <w:rsid w:val="000B3B14"/>
    <w:rsid w:val="000B3D15"/>
    <w:rsid w:val="000B3D32"/>
    <w:rsid w:val="000B41F3"/>
    <w:rsid w:val="000B4F72"/>
    <w:rsid w:val="000B552D"/>
    <w:rsid w:val="000B589D"/>
    <w:rsid w:val="000B592A"/>
    <w:rsid w:val="000B5B85"/>
    <w:rsid w:val="000B6118"/>
    <w:rsid w:val="000B6408"/>
    <w:rsid w:val="000B66A4"/>
    <w:rsid w:val="000B6A80"/>
    <w:rsid w:val="000B6AC1"/>
    <w:rsid w:val="000B6AD8"/>
    <w:rsid w:val="000B6C66"/>
    <w:rsid w:val="000B6D58"/>
    <w:rsid w:val="000B74AF"/>
    <w:rsid w:val="000B75CE"/>
    <w:rsid w:val="000B7ADE"/>
    <w:rsid w:val="000C0286"/>
    <w:rsid w:val="000C0848"/>
    <w:rsid w:val="000C0BE4"/>
    <w:rsid w:val="000C0CC1"/>
    <w:rsid w:val="000C1056"/>
    <w:rsid w:val="000C114B"/>
    <w:rsid w:val="000C1731"/>
    <w:rsid w:val="000C1D7E"/>
    <w:rsid w:val="000C1EA3"/>
    <w:rsid w:val="000C2118"/>
    <w:rsid w:val="000C2154"/>
    <w:rsid w:val="000C2230"/>
    <w:rsid w:val="000C25E6"/>
    <w:rsid w:val="000C2B52"/>
    <w:rsid w:val="000C2FF3"/>
    <w:rsid w:val="000C3682"/>
    <w:rsid w:val="000C36A9"/>
    <w:rsid w:val="000C38A8"/>
    <w:rsid w:val="000C3E25"/>
    <w:rsid w:val="000C3F19"/>
    <w:rsid w:val="000C401C"/>
    <w:rsid w:val="000C4427"/>
    <w:rsid w:val="000C454D"/>
    <w:rsid w:val="000C4656"/>
    <w:rsid w:val="000C472D"/>
    <w:rsid w:val="000C4A98"/>
    <w:rsid w:val="000C4B42"/>
    <w:rsid w:val="000C4DAF"/>
    <w:rsid w:val="000C556E"/>
    <w:rsid w:val="000C55E0"/>
    <w:rsid w:val="000C5B85"/>
    <w:rsid w:val="000C5F45"/>
    <w:rsid w:val="000C6071"/>
    <w:rsid w:val="000C617C"/>
    <w:rsid w:val="000C71F1"/>
    <w:rsid w:val="000C77BB"/>
    <w:rsid w:val="000C7E88"/>
    <w:rsid w:val="000D0569"/>
    <w:rsid w:val="000D0670"/>
    <w:rsid w:val="000D0B4F"/>
    <w:rsid w:val="000D0C31"/>
    <w:rsid w:val="000D0D3B"/>
    <w:rsid w:val="000D0FC8"/>
    <w:rsid w:val="000D11B2"/>
    <w:rsid w:val="000D14C0"/>
    <w:rsid w:val="000D18B8"/>
    <w:rsid w:val="000D1A56"/>
    <w:rsid w:val="000D1F72"/>
    <w:rsid w:val="000D2086"/>
    <w:rsid w:val="000D22C3"/>
    <w:rsid w:val="000D23EC"/>
    <w:rsid w:val="000D2934"/>
    <w:rsid w:val="000D293A"/>
    <w:rsid w:val="000D2BF5"/>
    <w:rsid w:val="000D300B"/>
    <w:rsid w:val="000D383F"/>
    <w:rsid w:val="000D3992"/>
    <w:rsid w:val="000D3B3F"/>
    <w:rsid w:val="000D3C0A"/>
    <w:rsid w:val="000D4317"/>
    <w:rsid w:val="000D4378"/>
    <w:rsid w:val="000D4629"/>
    <w:rsid w:val="000D4ABA"/>
    <w:rsid w:val="000D4EA6"/>
    <w:rsid w:val="000D5897"/>
    <w:rsid w:val="000D596F"/>
    <w:rsid w:val="000D59DE"/>
    <w:rsid w:val="000D5B37"/>
    <w:rsid w:val="000D5CB9"/>
    <w:rsid w:val="000D6019"/>
    <w:rsid w:val="000D615A"/>
    <w:rsid w:val="000D6181"/>
    <w:rsid w:val="000D66A5"/>
    <w:rsid w:val="000D671C"/>
    <w:rsid w:val="000D6D42"/>
    <w:rsid w:val="000D6F8E"/>
    <w:rsid w:val="000D74D8"/>
    <w:rsid w:val="000D770B"/>
    <w:rsid w:val="000D7F89"/>
    <w:rsid w:val="000D7FF1"/>
    <w:rsid w:val="000E0B80"/>
    <w:rsid w:val="000E1228"/>
    <w:rsid w:val="000E1644"/>
    <w:rsid w:val="000E17E1"/>
    <w:rsid w:val="000E19DD"/>
    <w:rsid w:val="000E1CF8"/>
    <w:rsid w:val="000E1DD8"/>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6F5"/>
    <w:rsid w:val="000E5782"/>
    <w:rsid w:val="000E5946"/>
    <w:rsid w:val="000E5F11"/>
    <w:rsid w:val="000E61FC"/>
    <w:rsid w:val="000E65EB"/>
    <w:rsid w:val="000E66B4"/>
    <w:rsid w:val="000E6728"/>
    <w:rsid w:val="000E6759"/>
    <w:rsid w:val="000E67A6"/>
    <w:rsid w:val="000E75E5"/>
    <w:rsid w:val="000E778E"/>
    <w:rsid w:val="000E7812"/>
    <w:rsid w:val="000E789C"/>
    <w:rsid w:val="000E7AB5"/>
    <w:rsid w:val="000F0203"/>
    <w:rsid w:val="000F0204"/>
    <w:rsid w:val="000F0D4E"/>
    <w:rsid w:val="000F11F6"/>
    <w:rsid w:val="000F1888"/>
    <w:rsid w:val="000F19DE"/>
    <w:rsid w:val="000F1F07"/>
    <w:rsid w:val="000F23C8"/>
    <w:rsid w:val="000F2A34"/>
    <w:rsid w:val="000F2B1F"/>
    <w:rsid w:val="000F2CEE"/>
    <w:rsid w:val="000F2D13"/>
    <w:rsid w:val="000F2D21"/>
    <w:rsid w:val="000F2EEA"/>
    <w:rsid w:val="000F344F"/>
    <w:rsid w:val="000F3905"/>
    <w:rsid w:val="000F3ED3"/>
    <w:rsid w:val="000F42B1"/>
    <w:rsid w:val="000F42CE"/>
    <w:rsid w:val="000F44F4"/>
    <w:rsid w:val="000F47AB"/>
    <w:rsid w:val="000F4B58"/>
    <w:rsid w:val="000F4B67"/>
    <w:rsid w:val="000F545A"/>
    <w:rsid w:val="000F55CF"/>
    <w:rsid w:val="000F55F0"/>
    <w:rsid w:val="000F568A"/>
    <w:rsid w:val="000F688F"/>
    <w:rsid w:val="000F695D"/>
    <w:rsid w:val="000F7012"/>
    <w:rsid w:val="000F71D5"/>
    <w:rsid w:val="000F73C0"/>
    <w:rsid w:val="000F744D"/>
    <w:rsid w:val="000F7755"/>
    <w:rsid w:val="000F7B6E"/>
    <w:rsid w:val="000F7CD3"/>
    <w:rsid w:val="00100227"/>
    <w:rsid w:val="00100E94"/>
    <w:rsid w:val="001018CC"/>
    <w:rsid w:val="00101A5B"/>
    <w:rsid w:val="00101B81"/>
    <w:rsid w:val="00101C8A"/>
    <w:rsid w:val="00101E25"/>
    <w:rsid w:val="00101F3C"/>
    <w:rsid w:val="00102895"/>
    <w:rsid w:val="001028E9"/>
    <w:rsid w:val="00103524"/>
    <w:rsid w:val="0010470C"/>
    <w:rsid w:val="001048C2"/>
    <w:rsid w:val="00104940"/>
    <w:rsid w:val="00104ADB"/>
    <w:rsid w:val="00104D4A"/>
    <w:rsid w:val="001050D8"/>
    <w:rsid w:val="001057C2"/>
    <w:rsid w:val="001057D4"/>
    <w:rsid w:val="00105DE6"/>
    <w:rsid w:val="00105E0C"/>
    <w:rsid w:val="001060BD"/>
    <w:rsid w:val="001060C2"/>
    <w:rsid w:val="001063B3"/>
    <w:rsid w:val="00106625"/>
    <w:rsid w:val="00106EB5"/>
    <w:rsid w:val="00106F51"/>
    <w:rsid w:val="00106F60"/>
    <w:rsid w:val="00106F7F"/>
    <w:rsid w:val="0010725B"/>
    <w:rsid w:val="00107475"/>
    <w:rsid w:val="00107633"/>
    <w:rsid w:val="00107866"/>
    <w:rsid w:val="001079E3"/>
    <w:rsid w:val="00107F6F"/>
    <w:rsid w:val="00110C76"/>
    <w:rsid w:val="0011147E"/>
    <w:rsid w:val="00111934"/>
    <w:rsid w:val="00111B9E"/>
    <w:rsid w:val="001121A0"/>
    <w:rsid w:val="001129CF"/>
    <w:rsid w:val="00112ED7"/>
    <w:rsid w:val="0011322F"/>
    <w:rsid w:val="00113236"/>
    <w:rsid w:val="00113E22"/>
    <w:rsid w:val="00113E7D"/>
    <w:rsid w:val="00113F8A"/>
    <w:rsid w:val="001148E0"/>
    <w:rsid w:val="001149B0"/>
    <w:rsid w:val="00114A6F"/>
    <w:rsid w:val="0011536B"/>
    <w:rsid w:val="00115807"/>
    <w:rsid w:val="001162F8"/>
    <w:rsid w:val="00116489"/>
    <w:rsid w:val="00116A96"/>
    <w:rsid w:val="00116B01"/>
    <w:rsid w:val="00116B89"/>
    <w:rsid w:val="00117AC9"/>
    <w:rsid w:val="00117ACF"/>
    <w:rsid w:val="00120459"/>
    <w:rsid w:val="00120FE1"/>
    <w:rsid w:val="00121102"/>
    <w:rsid w:val="00121218"/>
    <w:rsid w:val="001219A8"/>
    <w:rsid w:val="00121B7F"/>
    <w:rsid w:val="00121EBB"/>
    <w:rsid w:val="00121F1D"/>
    <w:rsid w:val="00122036"/>
    <w:rsid w:val="00122175"/>
    <w:rsid w:val="00122503"/>
    <w:rsid w:val="001227D2"/>
    <w:rsid w:val="00122866"/>
    <w:rsid w:val="00122A63"/>
    <w:rsid w:val="00122C19"/>
    <w:rsid w:val="00122DA3"/>
    <w:rsid w:val="001231F5"/>
    <w:rsid w:val="00123200"/>
    <w:rsid w:val="0012385E"/>
    <w:rsid w:val="00124182"/>
    <w:rsid w:val="00124337"/>
    <w:rsid w:val="001245E9"/>
    <w:rsid w:val="001249EC"/>
    <w:rsid w:val="00124AC2"/>
    <w:rsid w:val="00124C08"/>
    <w:rsid w:val="00124EDF"/>
    <w:rsid w:val="001251DC"/>
    <w:rsid w:val="0012526A"/>
    <w:rsid w:val="001257C3"/>
    <w:rsid w:val="00126155"/>
    <w:rsid w:val="001261AB"/>
    <w:rsid w:val="00126396"/>
    <w:rsid w:val="00126BFF"/>
    <w:rsid w:val="00126DEF"/>
    <w:rsid w:val="00126F5B"/>
    <w:rsid w:val="001272B8"/>
    <w:rsid w:val="00130A83"/>
    <w:rsid w:val="00130DF1"/>
    <w:rsid w:val="001311B9"/>
    <w:rsid w:val="001312B3"/>
    <w:rsid w:val="00131578"/>
    <w:rsid w:val="001317EE"/>
    <w:rsid w:val="00131897"/>
    <w:rsid w:val="00131906"/>
    <w:rsid w:val="00131E75"/>
    <w:rsid w:val="001325A0"/>
    <w:rsid w:val="001327B2"/>
    <w:rsid w:val="001328A6"/>
    <w:rsid w:val="00132BCC"/>
    <w:rsid w:val="00132CCB"/>
    <w:rsid w:val="00132E17"/>
    <w:rsid w:val="001331D9"/>
    <w:rsid w:val="0013334F"/>
    <w:rsid w:val="001338FD"/>
    <w:rsid w:val="001339BE"/>
    <w:rsid w:val="00133AC2"/>
    <w:rsid w:val="00133C42"/>
    <w:rsid w:val="00133D4E"/>
    <w:rsid w:val="00134296"/>
    <w:rsid w:val="00134A3E"/>
    <w:rsid w:val="001353CD"/>
    <w:rsid w:val="00135745"/>
    <w:rsid w:val="00135A11"/>
    <w:rsid w:val="00135BC8"/>
    <w:rsid w:val="001360A6"/>
    <w:rsid w:val="00136C86"/>
    <w:rsid w:val="00136D5A"/>
    <w:rsid w:val="0013722F"/>
    <w:rsid w:val="00137971"/>
    <w:rsid w:val="00137AD7"/>
    <w:rsid w:val="00137CD5"/>
    <w:rsid w:val="0014051C"/>
    <w:rsid w:val="00141F80"/>
    <w:rsid w:val="0014294D"/>
    <w:rsid w:val="00142E72"/>
    <w:rsid w:val="00143009"/>
    <w:rsid w:val="0014364E"/>
    <w:rsid w:val="001438C1"/>
    <w:rsid w:val="00143F64"/>
    <w:rsid w:val="00143F67"/>
    <w:rsid w:val="001440A7"/>
    <w:rsid w:val="001446D3"/>
    <w:rsid w:val="001451BE"/>
    <w:rsid w:val="00145F90"/>
    <w:rsid w:val="00146536"/>
    <w:rsid w:val="00146A43"/>
    <w:rsid w:val="00146BB2"/>
    <w:rsid w:val="0014717C"/>
    <w:rsid w:val="00147D72"/>
    <w:rsid w:val="00147FC7"/>
    <w:rsid w:val="001502A1"/>
    <w:rsid w:val="0015087D"/>
    <w:rsid w:val="00150939"/>
    <w:rsid w:val="00150B24"/>
    <w:rsid w:val="00150E35"/>
    <w:rsid w:val="00150E4D"/>
    <w:rsid w:val="00151500"/>
    <w:rsid w:val="001517F2"/>
    <w:rsid w:val="00151838"/>
    <w:rsid w:val="001526D5"/>
    <w:rsid w:val="0015281F"/>
    <w:rsid w:val="00152972"/>
    <w:rsid w:val="00152B63"/>
    <w:rsid w:val="00152C2D"/>
    <w:rsid w:val="00152C4D"/>
    <w:rsid w:val="00152DA2"/>
    <w:rsid w:val="00153CC7"/>
    <w:rsid w:val="00154057"/>
    <w:rsid w:val="00154B9E"/>
    <w:rsid w:val="00154C52"/>
    <w:rsid w:val="00155006"/>
    <w:rsid w:val="001552AC"/>
    <w:rsid w:val="00155886"/>
    <w:rsid w:val="00155CF3"/>
    <w:rsid w:val="00156318"/>
    <w:rsid w:val="001567AC"/>
    <w:rsid w:val="00156A9A"/>
    <w:rsid w:val="00156B5D"/>
    <w:rsid w:val="00156BF3"/>
    <w:rsid w:val="00156CCE"/>
    <w:rsid w:val="00156F31"/>
    <w:rsid w:val="00157118"/>
    <w:rsid w:val="00157150"/>
    <w:rsid w:val="00157327"/>
    <w:rsid w:val="0015757A"/>
    <w:rsid w:val="0015770A"/>
    <w:rsid w:val="00157A31"/>
    <w:rsid w:val="00157BD8"/>
    <w:rsid w:val="00160718"/>
    <w:rsid w:val="001608F9"/>
    <w:rsid w:val="00160CCF"/>
    <w:rsid w:val="00161593"/>
    <w:rsid w:val="00162764"/>
    <w:rsid w:val="00162B01"/>
    <w:rsid w:val="00162BC5"/>
    <w:rsid w:val="00162E74"/>
    <w:rsid w:val="00162FF2"/>
    <w:rsid w:val="001630B8"/>
    <w:rsid w:val="00163267"/>
    <w:rsid w:val="001644CD"/>
    <w:rsid w:val="0016457E"/>
    <w:rsid w:val="00164699"/>
    <w:rsid w:val="001649B9"/>
    <w:rsid w:val="00164A10"/>
    <w:rsid w:val="00164CA4"/>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2C3"/>
    <w:rsid w:val="001714B3"/>
    <w:rsid w:val="0017153E"/>
    <w:rsid w:val="0017166E"/>
    <w:rsid w:val="0017175D"/>
    <w:rsid w:val="00171C4F"/>
    <w:rsid w:val="00171E80"/>
    <w:rsid w:val="00172222"/>
    <w:rsid w:val="001722FE"/>
    <w:rsid w:val="001723B9"/>
    <w:rsid w:val="0017278C"/>
    <w:rsid w:val="001728DA"/>
    <w:rsid w:val="001731BE"/>
    <w:rsid w:val="00173FA0"/>
    <w:rsid w:val="00174200"/>
    <w:rsid w:val="0017435F"/>
    <w:rsid w:val="0017480D"/>
    <w:rsid w:val="00174E77"/>
    <w:rsid w:val="00175084"/>
    <w:rsid w:val="00175372"/>
    <w:rsid w:val="0017579D"/>
    <w:rsid w:val="00175D72"/>
    <w:rsid w:val="001760A7"/>
    <w:rsid w:val="001761B8"/>
    <w:rsid w:val="001764CF"/>
    <w:rsid w:val="00176928"/>
    <w:rsid w:val="00176A72"/>
    <w:rsid w:val="00176EC8"/>
    <w:rsid w:val="00176FF1"/>
    <w:rsid w:val="00177106"/>
    <w:rsid w:val="001771DD"/>
    <w:rsid w:val="001771F3"/>
    <w:rsid w:val="001774AE"/>
    <w:rsid w:val="00177ADC"/>
    <w:rsid w:val="00177F30"/>
    <w:rsid w:val="001802CD"/>
    <w:rsid w:val="0018032B"/>
    <w:rsid w:val="00180637"/>
    <w:rsid w:val="00180650"/>
    <w:rsid w:val="00180653"/>
    <w:rsid w:val="00180CE3"/>
    <w:rsid w:val="00180E3C"/>
    <w:rsid w:val="001811C8"/>
    <w:rsid w:val="00181271"/>
    <w:rsid w:val="001812A0"/>
    <w:rsid w:val="001824C8"/>
    <w:rsid w:val="00182C9E"/>
    <w:rsid w:val="0018334C"/>
    <w:rsid w:val="00183833"/>
    <w:rsid w:val="00183998"/>
    <w:rsid w:val="00183BDF"/>
    <w:rsid w:val="00183F60"/>
    <w:rsid w:val="00183FDC"/>
    <w:rsid w:val="00184285"/>
    <w:rsid w:val="00184332"/>
    <w:rsid w:val="001843E8"/>
    <w:rsid w:val="001844ED"/>
    <w:rsid w:val="0018482A"/>
    <w:rsid w:val="00184E4D"/>
    <w:rsid w:val="00184EAD"/>
    <w:rsid w:val="00184F36"/>
    <w:rsid w:val="00185058"/>
    <w:rsid w:val="001853E4"/>
    <w:rsid w:val="00185DF5"/>
    <w:rsid w:val="00186166"/>
    <w:rsid w:val="001861EC"/>
    <w:rsid w:val="001862B7"/>
    <w:rsid w:val="001867DD"/>
    <w:rsid w:val="001875B8"/>
    <w:rsid w:val="00187C2C"/>
    <w:rsid w:val="00187E31"/>
    <w:rsid w:val="00187ED1"/>
    <w:rsid w:val="001902EF"/>
    <w:rsid w:val="001909CC"/>
    <w:rsid w:val="00190BD7"/>
    <w:rsid w:val="00190E4C"/>
    <w:rsid w:val="001918A0"/>
    <w:rsid w:val="001921D4"/>
    <w:rsid w:val="00192364"/>
    <w:rsid w:val="001926BF"/>
    <w:rsid w:val="00192F3B"/>
    <w:rsid w:val="001933A4"/>
    <w:rsid w:val="001933C6"/>
    <w:rsid w:val="00193909"/>
    <w:rsid w:val="0019396A"/>
    <w:rsid w:val="001940BC"/>
    <w:rsid w:val="001941DB"/>
    <w:rsid w:val="0019429B"/>
    <w:rsid w:val="001943CE"/>
    <w:rsid w:val="00194E4A"/>
    <w:rsid w:val="00195895"/>
    <w:rsid w:val="0019604D"/>
    <w:rsid w:val="001969F9"/>
    <w:rsid w:val="00196BB2"/>
    <w:rsid w:val="00196FEF"/>
    <w:rsid w:val="001A00FD"/>
    <w:rsid w:val="001A04EA"/>
    <w:rsid w:val="001A0582"/>
    <w:rsid w:val="001A0B0D"/>
    <w:rsid w:val="001A0F78"/>
    <w:rsid w:val="001A1742"/>
    <w:rsid w:val="001A17DB"/>
    <w:rsid w:val="001A1818"/>
    <w:rsid w:val="001A18A8"/>
    <w:rsid w:val="001A1A94"/>
    <w:rsid w:val="001A20A3"/>
    <w:rsid w:val="001A25C3"/>
    <w:rsid w:val="001A269D"/>
    <w:rsid w:val="001A2783"/>
    <w:rsid w:val="001A2E29"/>
    <w:rsid w:val="001A2E5D"/>
    <w:rsid w:val="001A2F1F"/>
    <w:rsid w:val="001A2F33"/>
    <w:rsid w:val="001A3C8B"/>
    <w:rsid w:val="001A3DE7"/>
    <w:rsid w:val="001A40EF"/>
    <w:rsid w:val="001A422D"/>
    <w:rsid w:val="001A48F6"/>
    <w:rsid w:val="001A4E92"/>
    <w:rsid w:val="001A5099"/>
    <w:rsid w:val="001A52F8"/>
    <w:rsid w:val="001A566C"/>
    <w:rsid w:val="001A5691"/>
    <w:rsid w:val="001A5C1E"/>
    <w:rsid w:val="001A6065"/>
    <w:rsid w:val="001A6433"/>
    <w:rsid w:val="001A64F2"/>
    <w:rsid w:val="001A711C"/>
    <w:rsid w:val="001A72E0"/>
    <w:rsid w:val="001A776F"/>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9F5"/>
    <w:rsid w:val="001B3A29"/>
    <w:rsid w:val="001B3A2C"/>
    <w:rsid w:val="001B3CE5"/>
    <w:rsid w:val="001B414E"/>
    <w:rsid w:val="001B4405"/>
    <w:rsid w:val="001B4800"/>
    <w:rsid w:val="001B498D"/>
    <w:rsid w:val="001B4B43"/>
    <w:rsid w:val="001B4C28"/>
    <w:rsid w:val="001B4C81"/>
    <w:rsid w:val="001B4E2F"/>
    <w:rsid w:val="001B5066"/>
    <w:rsid w:val="001B5337"/>
    <w:rsid w:val="001B5518"/>
    <w:rsid w:val="001B5695"/>
    <w:rsid w:val="001B5B25"/>
    <w:rsid w:val="001B634C"/>
    <w:rsid w:val="001B6411"/>
    <w:rsid w:val="001B660E"/>
    <w:rsid w:val="001B684E"/>
    <w:rsid w:val="001B6BB9"/>
    <w:rsid w:val="001B7A9C"/>
    <w:rsid w:val="001C00ED"/>
    <w:rsid w:val="001C0138"/>
    <w:rsid w:val="001C05FB"/>
    <w:rsid w:val="001C06FF"/>
    <w:rsid w:val="001C0892"/>
    <w:rsid w:val="001C0E48"/>
    <w:rsid w:val="001C1A56"/>
    <w:rsid w:val="001C1DBE"/>
    <w:rsid w:val="001C1EEC"/>
    <w:rsid w:val="001C1F22"/>
    <w:rsid w:val="001C2014"/>
    <w:rsid w:val="001C2464"/>
    <w:rsid w:val="001C2560"/>
    <w:rsid w:val="001C25B5"/>
    <w:rsid w:val="001C2600"/>
    <w:rsid w:val="001C2691"/>
    <w:rsid w:val="001C2711"/>
    <w:rsid w:val="001C2D0C"/>
    <w:rsid w:val="001C3615"/>
    <w:rsid w:val="001C3AF4"/>
    <w:rsid w:val="001C3C24"/>
    <w:rsid w:val="001C4185"/>
    <w:rsid w:val="001C4443"/>
    <w:rsid w:val="001C44AA"/>
    <w:rsid w:val="001C4613"/>
    <w:rsid w:val="001C4DAF"/>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251"/>
    <w:rsid w:val="001D13E2"/>
    <w:rsid w:val="001D17D0"/>
    <w:rsid w:val="001D19ED"/>
    <w:rsid w:val="001D1C80"/>
    <w:rsid w:val="001D1E3E"/>
    <w:rsid w:val="001D1E54"/>
    <w:rsid w:val="001D2479"/>
    <w:rsid w:val="001D273A"/>
    <w:rsid w:val="001D2843"/>
    <w:rsid w:val="001D2EBD"/>
    <w:rsid w:val="001D2F4E"/>
    <w:rsid w:val="001D3829"/>
    <w:rsid w:val="001D3886"/>
    <w:rsid w:val="001D3D55"/>
    <w:rsid w:val="001D3EE8"/>
    <w:rsid w:val="001D465B"/>
    <w:rsid w:val="001D4910"/>
    <w:rsid w:val="001D4A34"/>
    <w:rsid w:val="001D4EFA"/>
    <w:rsid w:val="001D5002"/>
    <w:rsid w:val="001D50F7"/>
    <w:rsid w:val="001D5437"/>
    <w:rsid w:val="001D54F1"/>
    <w:rsid w:val="001D575E"/>
    <w:rsid w:val="001D5CCA"/>
    <w:rsid w:val="001D5ED9"/>
    <w:rsid w:val="001D6554"/>
    <w:rsid w:val="001D6639"/>
    <w:rsid w:val="001D6730"/>
    <w:rsid w:val="001D7225"/>
    <w:rsid w:val="001D780D"/>
    <w:rsid w:val="001D7DD5"/>
    <w:rsid w:val="001E0060"/>
    <w:rsid w:val="001E0072"/>
    <w:rsid w:val="001E0142"/>
    <w:rsid w:val="001E0757"/>
    <w:rsid w:val="001E0964"/>
    <w:rsid w:val="001E09F7"/>
    <w:rsid w:val="001E11A7"/>
    <w:rsid w:val="001E1F21"/>
    <w:rsid w:val="001E21C7"/>
    <w:rsid w:val="001E25E7"/>
    <w:rsid w:val="001E2AA1"/>
    <w:rsid w:val="001E2B42"/>
    <w:rsid w:val="001E2EF7"/>
    <w:rsid w:val="001E3227"/>
    <w:rsid w:val="001E33EA"/>
    <w:rsid w:val="001E37C0"/>
    <w:rsid w:val="001E3889"/>
    <w:rsid w:val="001E3A7B"/>
    <w:rsid w:val="001E3B39"/>
    <w:rsid w:val="001E3C10"/>
    <w:rsid w:val="001E3C2E"/>
    <w:rsid w:val="001E4082"/>
    <w:rsid w:val="001E4D6B"/>
    <w:rsid w:val="001E4E81"/>
    <w:rsid w:val="001E526C"/>
    <w:rsid w:val="001E5813"/>
    <w:rsid w:val="001E5A4F"/>
    <w:rsid w:val="001E5FD8"/>
    <w:rsid w:val="001E6044"/>
    <w:rsid w:val="001E668E"/>
    <w:rsid w:val="001E6FCF"/>
    <w:rsid w:val="001E70AD"/>
    <w:rsid w:val="001E71AD"/>
    <w:rsid w:val="001E758E"/>
    <w:rsid w:val="001F0303"/>
    <w:rsid w:val="001F08C1"/>
    <w:rsid w:val="001F0A84"/>
    <w:rsid w:val="001F0AB4"/>
    <w:rsid w:val="001F0C35"/>
    <w:rsid w:val="001F0F1A"/>
    <w:rsid w:val="001F1290"/>
    <w:rsid w:val="001F138E"/>
    <w:rsid w:val="001F1A82"/>
    <w:rsid w:val="001F21DD"/>
    <w:rsid w:val="001F21DE"/>
    <w:rsid w:val="001F2A21"/>
    <w:rsid w:val="001F2BEE"/>
    <w:rsid w:val="001F2F32"/>
    <w:rsid w:val="001F305D"/>
    <w:rsid w:val="001F3324"/>
    <w:rsid w:val="001F3465"/>
    <w:rsid w:val="001F3547"/>
    <w:rsid w:val="001F3CCF"/>
    <w:rsid w:val="001F4273"/>
    <w:rsid w:val="001F42C9"/>
    <w:rsid w:val="001F4514"/>
    <w:rsid w:val="001F463B"/>
    <w:rsid w:val="001F46AF"/>
    <w:rsid w:val="001F4774"/>
    <w:rsid w:val="001F47B8"/>
    <w:rsid w:val="001F4963"/>
    <w:rsid w:val="001F54EA"/>
    <w:rsid w:val="001F5EEF"/>
    <w:rsid w:val="001F6198"/>
    <w:rsid w:val="001F627C"/>
    <w:rsid w:val="001F639B"/>
    <w:rsid w:val="001F6CC7"/>
    <w:rsid w:val="001F726B"/>
    <w:rsid w:val="001F7EB5"/>
    <w:rsid w:val="00200BEA"/>
    <w:rsid w:val="00200DFB"/>
    <w:rsid w:val="00200F79"/>
    <w:rsid w:val="00201109"/>
    <w:rsid w:val="00201143"/>
    <w:rsid w:val="00201167"/>
    <w:rsid w:val="0020193E"/>
    <w:rsid w:val="00201B3F"/>
    <w:rsid w:val="0020218D"/>
    <w:rsid w:val="00202336"/>
    <w:rsid w:val="0020240E"/>
    <w:rsid w:val="0020267C"/>
    <w:rsid w:val="002027A9"/>
    <w:rsid w:val="002028AD"/>
    <w:rsid w:val="00202BD7"/>
    <w:rsid w:val="00202D27"/>
    <w:rsid w:val="002031BF"/>
    <w:rsid w:val="002031E0"/>
    <w:rsid w:val="00203438"/>
    <w:rsid w:val="002037BB"/>
    <w:rsid w:val="00203BFF"/>
    <w:rsid w:val="00203E7F"/>
    <w:rsid w:val="00203F72"/>
    <w:rsid w:val="0020418A"/>
    <w:rsid w:val="00204645"/>
    <w:rsid w:val="002046A0"/>
    <w:rsid w:val="0020475A"/>
    <w:rsid w:val="00204E77"/>
    <w:rsid w:val="00205CB9"/>
    <w:rsid w:val="002069BD"/>
    <w:rsid w:val="00206CA7"/>
    <w:rsid w:val="00206E85"/>
    <w:rsid w:val="002071C4"/>
    <w:rsid w:val="00207A58"/>
    <w:rsid w:val="00207BA5"/>
    <w:rsid w:val="00210CC2"/>
    <w:rsid w:val="0021102D"/>
    <w:rsid w:val="00211392"/>
    <w:rsid w:val="00211557"/>
    <w:rsid w:val="00211BB6"/>
    <w:rsid w:val="00212CA2"/>
    <w:rsid w:val="00212FAA"/>
    <w:rsid w:val="002130D9"/>
    <w:rsid w:val="00214180"/>
    <w:rsid w:val="002141A9"/>
    <w:rsid w:val="0021520B"/>
    <w:rsid w:val="0021591B"/>
    <w:rsid w:val="00215F83"/>
    <w:rsid w:val="002161D5"/>
    <w:rsid w:val="0021621C"/>
    <w:rsid w:val="002167F3"/>
    <w:rsid w:val="002168D8"/>
    <w:rsid w:val="002168E2"/>
    <w:rsid w:val="00216903"/>
    <w:rsid w:val="0021695E"/>
    <w:rsid w:val="002169CF"/>
    <w:rsid w:val="00216A9D"/>
    <w:rsid w:val="00216FAF"/>
    <w:rsid w:val="002176BB"/>
    <w:rsid w:val="00217B3A"/>
    <w:rsid w:val="00217C67"/>
    <w:rsid w:val="00217FE4"/>
    <w:rsid w:val="00220038"/>
    <w:rsid w:val="00220BF3"/>
    <w:rsid w:val="00220D0A"/>
    <w:rsid w:val="00221124"/>
    <w:rsid w:val="00221682"/>
    <w:rsid w:val="002219DC"/>
    <w:rsid w:val="00221C2E"/>
    <w:rsid w:val="00221F2D"/>
    <w:rsid w:val="00222243"/>
    <w:rsid w:val="002222A3"/>
    <w:rsid w:val="00222445"/>
    <w:rsid w:val="0022295D"/>
    <w:rsid w:val="00222988"/>
    <w:rsid w:val="00222F58"/>
    <w:rsid w:val="00223199"/>
    <w:rsid w:val="0022322F"/>
    <w:rsid w:val="00223385"/>
    <w:rsid w:val="0022380E"/>
    <w:rsid w:val="002239DC"/>
    <w:rsid w:val="00224797"/>
    <w:rsid w:val="00224C04"/>
    <w:rsid w:val="0022500D"/>
    <w:rsid w:val="00225197"/>
    <w:rsid w:val="002253EA"/>
    <w:rsid w:val="0022690F"/>
    <w:rsid w:val="00226BD0"/>
    <w:rsid w:val="00226D23"/>
    <w:rsid w:val="00226E62"/>
    <w:rsid w:val="0022721D"/>
    <w:rsid w:val="002276C7"/>
    <w:rsid w:val="00227B77"/>
    <w:rsid w:val="00227BEC"/>
    <w:rsid w:val="00227DBA"/>
    <w:rsid w:val="00227EF1"/>
    <w:rsid w:val="00227F53"/>
    <w:rsid w:val="00230479"/>
    <w:rsid w:val="0023074C"/>
    <w:rsid w:val="00230D56"/>
    <w:rsid w:val="0023101A"/>
    <w:rsid w:val="00231213"/>
    <w:rsid w:val="002312E0"/>
    <w:rsid w:val="00231DD5"/>
    <w:rsid w:val="00232493"/>
    <w:rsid w:val="0023288D"/>
    <w:rsid w:val="002329EA"/>
    <w:rsid w:val="00232AEF"/>
    <w:rsid w:val="00232D85"/>
    <w:rsid w:val="0023316B"/>
    <w:rsid w:val="002331D9"/>
    <w:rsid w:val="002337A1"/>
    <w:rsid w:val="002338DF"/>
    <w:rsid w:val="00233987"/>
    <w:rsid w:val="00234041"/>
    <w:rsid w:val="002340DF"/>
    <w:rsid w:val="002345D3"/>
    <w:rsid w:val="002348DA"/>
    <w:rsid w:val="00234BAE"/>
    <w:rsid w:val="00234BFB"/>
    <w:rsid w:val="00234FD8"/>
    <w:rsid w:val="00235064"/>
    <w:rsid w:val="0023520D"/>
    <w:rsid w:val="002355D2"/>
    <w:rsid w:val="00235925"/>
    <w:rsid w:val="002361AF"/>
    <w:rsid w:val="0023626B"/>
    <w:rsid w:val="002364EE"/>
    <w:rsid w:val="0023655E"/>
    <w:rsid w:val="002365D9"/>
    <w:rsid w:val="00236971"/>
    <w:rsid w:val="002373FE"/>
    <w:rsid w:val="0023790F"/>
    <w:rsid w:val="00237A0D"/>
    <w:rsid w:val="00237C42"/>
    <w:rsid w:val="00237D08"/>
    <w:rsid w:val="00237F43"/>
    <w:rsid w:val="00240A57"/>
    <w:rsid w:val="002410D4"/>
    <w:rsid w:val="0024170E"/>
    <w:rsid w:val="00241B50"/>
    <w:rsid w:val="00241BEF"/>
    <w:rsid w:val="002424A0"/>
    <w:rsid w:val="00242697"/>
    <w:rsid w:val="002428E8"/>
    <w:rsid w:val="002429E6"/>
    <w:rsid w:val="0024310C"/>
    <w:rsid w:val="002436D3"/>
    <w:rsid w:val="0024385D"/>
    <w:rsid w:val="00243BBB"/>
    <w:rsid w:val="002440BA"/>
    <w:rsid w:val="00244128"/>
    <w:rsid w:val="002441B0"/>
    <w:rsid w:val="002441D0"/>
    <w:rsid w:val="00244477"/>
    <w:rsid w:val="00244BD4"/>
    <w:rsid w:val="00244E02"/>
    <w:rsid w:val="0024507F"/>
    <w:rsid w:val="00245B3D"/>
    <w:rsid w:val="00245CFD"/>
    <w:rsid w:val="00245D19"/>
    <w:rsid w:val="00245FB2"/>
    <w:rsid w:val="00246A82"/>
    <w:rsid w:val="00247581"/>
    <w:rsid w:val="0025022C"/>
    <w:rsid w:val="002503B7"/>
    <w:rsid w:val="00250A23"/>
    <w:rsid w:val="00250BA2"/>
    <w:rsid w:val="002522D4"/>
    <w:rsid w:val="002526A2"/>
    <w:rsid w:val="00252B9A"/>
    <w:rsid w:val="0025373D"/>
    <w:rsid w:val="0025375B"/>
    <w:rsid w:val="0025399E"/>
    <w:rsid w:val="00253E85"/>
    <w:rsid w:val="0025431D"/>
    <w:rsid w:val="002549BC"/>
    <w:rsid w:val="00254A9D"/>
    <w:rsid w:val="002553B3"/>
    <w:rsid w:val="00255633"/>
    <w:rsid w:val="0025597F"/>
    <w:rsid w:val="00255C7E"/>
    <w:rsid w:val="0025697C"/>
    <w:rsid w:val="00256BD5"/>
    <w:rsid w:val="00256C46"/>
    <w:rsid w:val="00256E74"/>
    <w:rsid w:val="00256EDD"/>
    <w:rsid w:val="002575BB"/>
    <w:rsid w:val="00257C85"/>
    <w:rsid w:val="00257CC0"/>
    <w:rsid w:val="00260068"/>
    <w:rsid w:val="002601E4"/>
    <w:rsid w:val="00260212"/>
    <w:rsid w:val="00260578"/>
    <w:rsid w:val="0026069D"/>
    <w:rsid w:val="0026070C"/>
    <w:rsid w:val="00260CA2"/>
    <w:rsid w:val="00260DCF"/>
    <w:rsid w:val="002611EC"/>
    <w:rsid w:val="00261204"/>
    <w:rsid w:val="002612D3"/>
    <w:rsid w:val="002612ED"/>
    <w:rsid w:val="002617CD"/>
    <w:rsid w:val="00261862"/>
    <w:rsid w:val="002618BD"/>
    <w:rsid w:val="0026197F"/>
    <w:rsid w:val="00261BF8"/>
    <w:rsid w:val="00262206"/>
    <w:rsid w:val="00262291"/>
    <w:rsid w:val="00262726"/>
    <w:rsid w:val="002628BD"/>
    <w:rsid w:val="00262B57"/>
    <w:rsid w:val="00262C08"/>
    <w:rsid w:val="00263052"/>
    <w:rsid w:val="002632B6"/>
    <w:rsid w:val="0026334D"/>
    <w:rsid w:val="0026384A"/>
    <w:rsid w:val="00263BFF"/>
    <w:rsid w:val="00263D17"/>
    <w:rsid w:val="002649EA"/>
    <w:rsid w:val="002651FE"/>
    <w:rsid w:val="00265307"/>
    <w:rsid w:val="002658CE"/>
    <w:rsid w:val="002659CF"/>
    <w:rsid w:val="002659E7"/>
    <w:rsid w:val="00265D5B"/>
    <w:rsid w:val="0026634D"/>
    <w:rsid w:val="00266605"/>
    <w:rsid w:val="0026678E"/>
    <w:rsid w:val="0026688B"/>
    <w:rsid w:val="0026689B"/>
    <w:rsid w:val="0026693E"/>
    <w:rsid w:val="00266A61"/>
    <w:rsid w:val="00266E1D"/>
    <w:rsid w:val="00267454"/>
    <w:rsid w:val="002675E0"/>
    <w:rsid w:val="002675E2"/>
    <w:rsid w:val="00267DE1"/>
    <w:rsid w:val="00270458"/>
    <w:rsid w:val="002704D0"/>
    <w:rsid w:val="002705B1"/>
    <w:rsid w:val="00270628"/>
    <w:rsid w:val="0027077F"/>
    <w:rsid w:val="00270A93"/>
    <w:rsid w:val="00270DCF"/>
    <w:rsid w:val="0027104D"/>
    <w:rsid w:val="00271566"/>
    <w:rsid w:val="00271653"/>
    <w:rsid w:val="00271794"/>
    <w:rsid w:val="00271DE6"/>
    <w:rsid w:val="00272241"/>
    <w:rsid w:val="00272655"/>
    <w:rsid w:val="00272BD0"/>
    <w:rsid w:val="00272BE6"/>
    <w:rsid w:val="00273197"/>
    <w:rsid w:val="002735EA"/>
    <w:rsid w:val="0027375B"/>
    <w:rsid w:val="002737EB"/>
    <w:rsid w:val="00273863"/>
    <w:rsid w:val="0027393F"/>
    <w:rsid w:val="00273967"/>
    <w:rsid w:val="00273B8D"/>
    <w:rsid w:val="00273FEE"/>
    <w:rsid w:val="00274CA5"/>
    <w:rsid w:val="00274E55"/>
    <w:rsid w:val="002757AF"/>
    <w:rsid w:val="00276336"/>
    <w:rsid w:val="002765A5"/>
    <w:rsid w:val="002768B8"/>
    <w:rsid w:val="00276A9E"/>
    <w:rsid w:val="00276F0A"/>
    <w:rsid w:val="00276FE0"/>
    <w:rsid w:val="00277203"/>
    <w:rsid w:val="0027745D"/>
    <w:rsid w:val="002774D5"/>
    <w:rsid w:val="00277FA5"/>
    <w:rsid w:val="0028011D"/>
    <w:rsid w:val="002803CF"/>
    <w:rsid w:val="002804CF"/>
    <w:rsid w:val="0028079F"/>
    <w:rsid w:val="0028104E"/>
    <w:rsid w:val="0028114D"/>
    <w:rsid w:val="0028174B"/>
    <w:rsid w:val="00281A35"/>
    <w:rsid w:val="00281A6A"/>
    <w:rsid w:val="00281B2F"/>
    <w:rsid w:val="00281FD5"/>
    <w:rsid w:val="00282069"/>
    <w:rsid w:val="00282150"/>
    <w:rsid w:val="00282257"/>
    <w:rsid w:val="002828E8"/>
    <w:rsid w:val="002829C8"/>
    <w:rsid w:val="00282D8A"/>
    <w:rsid w:val="00282E92"/>
    <w:rsid w:val="002838D1"/>
    <w:rsid w:val="00283B75"/>
    <w:rsid w:val="002848E2"/>
    <w:rsid w:val="002849CC"/>
    <w:rsid w:val="002855F7"/>
    <w:rsid w:val="002858D5"/>
    <w:rsid w:val="00285BD8"/>
    <w:rsid w:val="002862C1"/>
    <w:rsid w:val="002863A1"/>
    <w:rsid w:val="002864A6"/>
    <w:rsid w:val="00286A39"/>
    <w:rsid w:val="00287408"/>
    <w:rsid w:val="0028791E"/>
    <w:rsid w:val="00287D66"/>
    <w:rsid w:val="00287E7B"/>
    <w:rsid w:val="002900B9"/>
    <w:rsid w:val="00290B88"/>
    <w:rsid w:val="0029102C"/>
    <w:rsid w:val="00291432"/>
    <w:rsid w:val="00291711"/>
    <w:rsid w:val="00291CA9"/>
    <w:rsid w:val="00291F45"/>
    <w:rsid w:val="002922B7"/>
    <w:rsid w:val="002927D6"/>
    <w:rsid w:val="00292D50"/>
    <w:rsid w:val="00292F67"/>
    <w:rsid w:val="00293346"/>
    <w:rsid w:val="002933F9"/>
    <w:rsid w:val="00293404"/>
    <w:rsid w:val="00293492"/>
    <w:rsid w:val="002934DB"/>
    <w:rsid w:val="0029363A"/>
    <w:rsid w:val="00293895"/>
    <w:rsid w:val="002938D6"/>
    <w:rsid w:val="00294464"/>
    <w:rsid w:val="00294598"/>
    <w:rsid w:val="002948FC"/>
    <w:rsid w:val="00294969"/>
    <w:rsid w:val="002949C5"/>
    <w:rsid w:val="00294F65"/>
    <w:rsid w:val="00294FD2"/>
    <w:rsid w:val="002951FE"/>
    <w:rsid w:val="002964C5"/>
    <w:rsid w:val="00296565"/>
    <w:rsid w:val="00296FE2"/>
    <w:rsid w:val="002971DD"/>
    <w:rsid w:val="00297386"/>
    <w:rsid w:val="002973F1"/>
    <w:rsid w:val="002979F2"/>
    <w:rsid w:val="00297C43"/>
    <w:rsid w:val="00297D53"/>
    <w:rsid w:val="002A0F79"/>
    <w:rsid w:val="002A1674"/>
    <w:rsid w:val="002A1A7C"/>
    <w:rsid w:val="002A1DA1"/>
    <w:rsid w:val="002A242A"/>
    <w:rsid w:val="002A24AC"/>
    <w:rsid w:val="002A25B6"/>
    <w:rsid w:val="002A2A6D"/>
    <w:rsid w:val="002A2C77"/>
    <w:rsid w:val="002A3284"/>
    <w:rsid w:val="002A33B7"/>
    <w:rsid w:val="002A3C14"/>
    <w:rsid w:val="002A4345"/>
    <w:rsid w:val="002A4659"/>
    <w:rsid w:val="002A4A0B"/>
    <w:rsid w:val="002A4ADA"/>
    <w:rsid w:val="002A4E0A"/>
    <w:rsid w:val="002A54F2"/>
    <w:rsid w:val="002A5529"/>
    <w:rsid w:val="002A58C9"/>
    <w:rsid w:val="002A5953"/>
    <w:rsid w:val="002A597E"/>
    <w:rsid w:val="002A5998"/>
    <w:rsid w:val="002A5AF2"/>
    <w:rsid w:val="002A6354"/>
    <w:rsid w:val="002A6609"/>
    <w:rsid w:val="002A667B"/>
    <w:rsid w:val="002A7B9C"/>
    <w:rsid w:val="002A7E68"/>
    <w:rsid w:val="002B0048"/>
    <w:rsid w:val="002B11BA"/>
    <w:rsid w:val="002B11BF"/>
    <w:rsid w:val="002B12C2"/>
    <w:rsid w:val="002B1356"/>
    <w:rsid w:val="002B1709"/>
    <w:rsid w:val="002B1D8D"/>
    <w:rsid w:val="002B1F6C"/>
    <w:rsid w:val="002B21B0"/>
    <w:rsid w:val="002B2475"/>
    <w:rsid w:val="002B2A94"/>
    <w:rsid w:val="002B2CB7"/>
    <w:rsid w:val="002B3023"/>
    <w:rsid w:val="002B31BB"/>
    <w:rsid w:val="002B3281"/>
    <w:rsid w:val="002B3656"/>
    <w:rsid w:val="002B3B75"/>
    <w:rsid w:val="002B3DD7"/>
    <w:rsid w:val="002B3E88"/>
    <w:rsid w:val="002B4284"/>
    <w:rsid w:val="002B42FD"/>
    <w:rsid w:val="002B4443"/>
    <w:rsid w:val="002B4694"/>
    <w:rsid w:val="002B53C3"/>
    <w:rsid w:val="002B54FA"/>
    <w:rsid w:val="002B585A"/>
    <w:rsid w:val="002B5CCA"/>
    <w:rsid w:val="002B5CCF"/>
    <w:rsid w:val="002B5ECA"/>
    <w:rsid w:val="002B6004"/>
    <w:rsid w:val="002B61FD"/>
    <w:rsid w:val="002B63B8"/>
    <w:rsid w:val="002B6514"/>
    <w:rsid w:val="002B6C6B"/>
    <w:rsid w:val="002B7857"/>
    <w:rsid w:val="002B7911"/>
    <w:rsid w:val="002C0308"/>
    <w:rsid w:val="002C035A"/>
    <w:rsid w:val="002C03ED"/>
    <w:rsid w:val="002C08EE"/>
    <w:rsid w:val="002C0B8D"/>
    <w:rsid w:val="002C2096"/>
    <w:rsid w:val="002C22F3"/>
    <w:rsid w:val="002C2519"/>
    <w:rsid w:val="002C2B85"/>
    <w:rsid w:val="002C2BF0"/>
    <w:rsid w:val="002C2E60"/>
    <w:rsid w:val="002C398C"/>
    <w:rsid w:val="002C4128"/>
    <w:rsid w:val="002C45BA"/>
    <w:rsid w:val="002C4B1F"/>
    <w:rsid w:val="002C4E83"/>
    <w:rsid w:val="002C500C"/>
    <w:rsid w:val="002C5012"/>
    <w:rsid w:val="002C5315"/>
    <w:rsid w:val="002C5CA7"/>
    <w:rsid w:val="002C5FD8"/>
    <w:rsid w:val="002C6048"/>
    <w:rsid w:val="002C6555"/>
    <w:rsid w:val="002C6695"/>
    <w:rsid w:val="002C6703"/>
    <w:rsid w:val="002C672A"/>
    <w:rsid w:val="002C6749"/>
    <w:rsid w:val="002C6AB9"/>
    <w:rsid w:val="002C6F18"/>
    <w:rsid w:val="002C7295"/>
    <w:rsid w:val="002C73BC"/>
    <w:rsid w:val="002C7947"/>
    <w:rsid w:val="002C7C9D"/>
    <w:rsid w:val="002D01FA"/>
    <w:rsid w:val="002D02CB"/>
    <w:rsid w:val="002D0507"/>
    <w:rsid w:val="002D0812"/>
    <w:rsid w:val="002D0885"/>
    <w:rsid w:val="002D0B74"/>
    <w:rsid w:val="002D1BE0"/>
    <w:rsid w:val="002D225D"/>
    <w:rsid w:val="002D29CB"/>
    <w:rsid w:val="002D29EE"/>
    <w:rsid w:val="002D3341"/>
    <w:rsid w:val="002D3D7C"/>
    <w:rsid w:val="002D45C8"/>
    <w:rsid w:val="002D45D4"/>
    <w:rsid w:val="002D45FE"/>
    <w:rsid w:val="002D4E0F"/>
    <w:rsid w:val="002D4E89"/>
    <w:rsid w:val="002D4EDB"/>
    <w:rsid w:val="002D53B6"/>
    <w:rsid w:val="002D5734"/>
    <w:rsid w:val="002D5A06"/>
    <w:rsid w:val="002D5AF4"/>
    <w:rsid w:val="002D5C23"/>
    <w:rsid w:val="002D5DAE"/>
    <w:rsid w:val="002D62E9"/>
    <w:rsid w:val="002D6C45"/>
    <w:rsid w:val="002D6F17"/>
    <w:rsid w:val="002D7F57"/>
    <w:rsid w:val="002D7F75"/>
    <w:rsid w:val="002E05B2"/>
    <w:rsid w:val="002E1053"/>
    <w:rsid w:val="002E1816"/>
    <w:rsid w:val="002E18D3"/>
    <w:rsid w:val="002E1BFB"/>
    <w:rsid w:val="002E1CEB"/>
    <w:rsid w:val="002E2D02"/>
    <w:rsid w:val="002E3294"/>
    <w:rsid w:val="002E3622"/>
    <w:rsid w:val="002E39C1"/>
    <w:rsid w:val="002E4218"/>
    <w:rsid w:val="002E4744"/>
    <w:rsid w:val="002E4A4D"/>
    <w:rsid w:val="002E4CC8"/>
    <w:rsid w:val="002E4EFA"/>
    <w:rsid w:val="002E5944"/>
    <w:rsid w:val="002E5A33"/>
    <w:rsid w:val="002E5D2D"/>
    <w:rsid w:val="002E6991"/>
    <w:rsid w:val="002E6D60"/>
    <w:rsid w:val="002E6DD5"/>
    <w:rsid w:val="002E72E1"/>
    <w:rsid w:val="002F0285"/>
    <w:rsid w:val="002F05F7"/>
    <w:rsid w:val="002F0976"/>
    <w:rsid w:val="002F09E9"/>
    <w:rsid w:val="002F0F10"/>
    <w:rsid w:val="002F11D6"/>
    <w:rsid w:val="002F1277"/>
    <w:rsid w:val="002F1BE9"/>
    <w:rsid w:val="002F2282"/>
    <w:rsid w:val="002F22D2"/>
    <w:rsid w:val="002F2A21"/>
    <w:rsid w:val="002F2FF2"/>
    <w:rsid w:val="002F326A"/>
    <w:rsid w:val="002F34E3"/>
    <w:rsid w:val="002F36DE"/>
    <w:rsid w:val="002F3996"/>
    <w:rsid w:val="002F3A4E"/>
    <w:rsid w:val="002F3B57"/>
    <w:rsid w:val="002F407B"/>
    <w:rsid w:val="002F48B5"/>
    <w:rsid w:val="002F4E0D"/>
    <w:rsid w:val="002F5121"/>
    <w:rsid w:val="002F513D"/>
    <w:rsid w:val="002F55B2"/>
    <w:rsid w:val="002F569D"/>
    <w:rsid w:val="002F5ADA"/>
    <w:rsid w:val="002F5CFB"/>
    <w:rsid w:val="002F5D9E"/>
    <w:rsid w:val="002F68BB"/>
    <w:rsid w:val="002F6912"/>
    <w:rsid w:val="002F6FE7"/>
    <w:rsid w:val="002F7077"/>
    <w:rsid w:val="002F73F6"/>
    <w:rsid w:val="002F7734"/>
    <w:rsid w:val="002F7795"/>
    <w:rsid w:val="002F7ACF"/>
    <w:rsid w:val="002F7BC1"/>
    <w:rsid w:val="002F7BDE"/>
    <w:rsid w:val="00300776"/>
    <w:rsid w:val="00300914"/>
    <w:rsid w:val="00300DBB"/>
    <w:rsid w:val="00301137"/>
    <w:rsid w:val="0030142D"/>
    <w:rsid w:val="003018C1"/>
    <w:rsid w:val="00301999"/>
    <w:rsid w:val="00301A59"/>
    <w:rsid w:val="00301E1B"/>
    <w:rsid w:val="00301F36"/>
    <w:rsid w:val="00302170"/>
    <w:rsid w:val="0030256A"/>
    <w:rsid w:val="0030293F"/>
    <w:rsid w:val="00302FF4"/>
    <w:rsid w:val="00303001"/>
    <w:rsid w:val="003034F8"/>
    <w:rsid w:val="00303754"/>
    <w:rsid w:val="00303CE2"/>
    <w:rsid w:val="00303D9D"/>
    <w:rsid w:val="00304026"/>
    <w:rsid w:val="0030461A"/>
    <w:rsid w:val="00304D78"/>
    <w:rsid w:val="00305A95"/>
    <w:rsid w:val="00305B56"/>
    <w:rsid w:val="00305C91"/>
    <w:rsid w:val="003061D5"/>
    <w:rsid w:val="003064EC"/>
    <w:rsid w:val="00306644"/>
    <w:rsid w:val="00306844"/>
    <w:rsid w:val="00310196"/>
    <w:rsid w:val="00310591"/>
    <w:rsid w:val="00310719"/>
    <w:rsid w:val="00310C03"/>
    <w:rsid w:val="00310D8D"/>
    <w:rsid w:val="00311152"/>
    <w:rsid w:val="00311473"/>
    <w:rsid w:val="00311D99"/>
    <w:rsid w:val="00311F6D"/>
    <w:rsid w:val="0031286A"/>
    <w:rsid w:val="00312F3A"/>
    <w:rsid w:val="00313156"/>
    <w:rsid w:val="0031383F"/>
    <w:rsid w:val="00313F3C"/>
    <w:rsid w:val="003141B6"/>
    <w:rsid w:val="00314541"/>
    <w:rsid w:val="0031507B"/>
    <w:rsid w:val="003151CC"/>
    <w:rsid w:val="0031529E"/>
    <w:rsid w:val="003152D0"/>
    <w:rsid w:val="00315834"/>
    <w:rsid w:val="00316CF0"/>
    <w:rsid w:val="00317449"/>
    <w:rsid w:val="003175D1"/>
    <w:rsid w:val="00317668"/>
    <w:rsid w:val="00317970"/>
    <w:rsid w:val="00317B05"/>
    <w:rsid w:val="00317B41"/>
    <w:rsid w:val="003203A7"/>
    <w:rsid w:val="003205A0"/>
    <w:rsid w:val="003205A7"/>
    <w:rsid w:val="0032070B"/>
    <w:rsid w:val="00320919"/>
    <w:rsid w:val="00320DAF"/>
    <w:rsid w:val="00320F61"/>
    <w:rsid w:val="00321457"/>
    <w:rsid w:val="0032186A"/>
    <w:rsid w:val="00321BFF"/>
    <w:rsid w:val="00322C78"/>
    <w:rsid w:val="0032379E"/>
    <w:rsid w:val="00323B2C"/>
    <w:rsid w:val="00323C06"/>
    <w:rsid w:val="00323E14"/>
    <w:rsid w:val="00323FA7"/>
    <w:rsid w:val="0032405C"/>
    <w:rsid w:val="0032407F"/>
    <w:rsid w:val="003241B3"/>
    <w:rsid w:val="003243DD"/>
    <w:rsid w:val="00324451"/>
    <w:rsid w:val="0032450E"/>
    <w:rsid w:val="00324881"/>
    <w:rsid w:val="00324E89"/>
    <w:rsid w:val="00325045"/>
    <w:rsid w:val="00325FAC"/>
    <w:rsid w:val="003264C5"/>
    <w:rsid w:val="0032699C"/>
    <w:rsid w:val="003269F0"/>
    <w:rsid w:val="003271DE"/>
    <w:rsid w:val="00327C82"/>
    <w:rsid w:val="00327E4B"/>
    <w:rsid w:val="00330958"/>
    <w:rsid w:val="00330D30"/>
    <w:rsid w:val="00331029"/>
    <w:rsid w:val="00331161"/>
    <w:rsid w:val="003317F1"/>
    <w:rsid w:val="00331982"/>
    <w:rsid w:val="003326EC"/>
    <w:rsid w:val="003328B5"/>
    <w:rsid w:val="00332B10"/>
    <w:rsid w:val="003330AB"/>
    <w:rsid w:val="00333189"/>
    <w:rsid w:val="003333D4"/>
    <w:rsid w:val="0033350C"/>
    <w:rsid w:val="00333677"/>
    <w:rsid w:val="00333A6C"/>
    <w:rsid w:val="003344C9"/>
    <w:rsid w:val="00334647"/>
    <w:rsid w:val="00334D38"/>
    <w:rsid w:val="00334F9A"/>
    <w:rsid w:val="003352A9"/>
    <w:rsid w:val="0033537C"/>
    <w:rsid w:val="003353D5"/>
    <w:rsid w:val="0033563B"/>
    <w:rsid w:val="00335900"/>
    <w:rsid w:val="00335A82"/>
    <w:rsid w:val="003360BE"/>
    <w:rsid w:val="003367AD"/>
    <w:rsid w:val="003368BC"/>
    <w:rsid w:val="003368E6"/>
    <w:rsid w:val="003369E7"/>
    <w:rsid w:val="00336BBE"/>
    <w:rsid w:val="0033749E"/>
    <w:rsid w:val="003375BA"/>
    <w:rsid w:val="003379FE"/>
    <w:rsid w:val="0034000B"/>
    <w:rsid w:val="003401B4"/>
    <w:rsid w:val="003402CA"/>
    <w:rsid w:val="00340BD2"/>
    <w:rsid w:val="00341101"/>
    <w:rsid w:val="003413FC"/>
    <w:rsid w:val="003416CF"/>
    <w:rsid w:val="00341C5E"/>
    <w:rsid w:val="003427A4"/>
    <w:rsid w:val="003428A3"/>
    <w:rsid w:val="00342D36"/>
    <w:rsid w:val="003430E8"/>
    <w:rsid w:val="00343430"/>
    <w:rsid w:val="00344423"/>
    <w:rsid w:val="003446AB"/>
    <w:rsid w:val="003448B2"/>
    <w:rsid w:val="0034546F"/>
    <w:rsid w:val="0034553E"/>
    <w:rsid w:val="003457AF"/>
    <w:rsid w:val="003457FB"/>
    <w:rsid w:val="003458D9"/>
    <w:rsid w:val="003460F0"/>
    <w:rsid w:val="00346D8A"/>
    <w:rsid w:val="00346DFF"/>
    <w:rsid w:val="00347047"/>
    <w:rsid w:val="00347480"/>
    <w:rsid w:val="00347D14"/>
    <w:rsid w:val="00350BA6"/>
    <w:rsid w:val="00350BC4"/>
    <w:rsid w:val="00350C80"/>
    <w:rsid w:val="00351354"/>
    <w:rsid w:val="0035166A"/>
    <w:rsid w:val="003518E0"/>
    <w:rsid w:val="00352316"/>
    <w:rsid w:val="00352334"/>
    <w:rsid w:val="003526D7"/>
    <w:rsid w:val="003527A3"/>
    <w:rsid w:val="0035286C"/>
    <w:rsid w:val="00353059"/>
    <w:rsid w:val="00353368"/>
    <w:rsid w:val="00353746"/>
    <w:rsid w:val="003539F4"/>
    <w:rsid w:val="00353F13"/>
    <w:rsid w:val="0035406F"/>
    <w:rsid w:val="00354083"/>
    <w:rsid w:val="003548C9"/>
    <w:rsid w:val="00354BD6"/>
    <w:rsid w:val="00354C6E"/>
    <w:rsid w:val="00355226"/>
    <w:rsid w:val="00355A4B"/>
    <w:rsid w:val="003561AA"/>
    <w:rsid w:val="00356916"/>
    <w:rsid w:val="00356E66"/>
    <w:rsid w:val="0035703D"/>
    <w:rsid w:val="00357391"/>
    <w:rsid w:val="00357AAF"/>
    <w:rsid w:val="00357C32"/>
    <w:rsid w:val="0036066F"/>
    <w:rsid w:val="003607C3"/>
    <w:rsid w:val="003615A5"/>
    <w:rsid w:val="00361CA3"/>
    <w:rsid w:val="00361D2F"/>
    <w:rsid w:val="003620BD"/>
    <w:rsid w:val="00362A6B"/>
    <w:rsid w:val="00362FA1"/>
    <w:rsid w:val="0036340F"/>
    <w:rsid w:val="003638D0"/>
    <w:rsid w:val="00363DEF"/>
    <w:rsid w:val="00363FCC"/>
    <w:rsid w:val="0036409D"/>
    <w:rsid w:val="00364756"/>
    <w:rsid w:val="003648E6"/>
    <w:rsid w:val="00364C6C"/>
    <w:rsid w:val="00364CE2"/>
    <w:rsid w:val="00364F51"/>
    <w:rsid w:val="003665F8"/>
    <w:rsid w:val="00366837"/>
    <w:rsid w:val="0036743F"/>
    <w:rsid w:val="00367E4C"/>
    <w:rsid w:val="00370089"/>
    <w:rsid w:val="003700D1"/>
    <w:rsid w:val="0037022E"/>
    <w:rsid w:val="00370316"/>
    <w:rsid w:val="00370834"/>
    <w:rsid w:val="003708DE"/>
    <w:rsid w:val="00370943"/>
    <w:rsid w:val="003716B2"/>
    <w:rsid w:val="00371759"/>
    <w:rsid w:val="003718B6"/>
    <w:rsid w:val="00371EA4"/>
    <w:rsid w:val="0037204E"/>
    <w:rsid w:val="003726E9"/>
    <w:rsid w:val="00372BE3"/>
    <w:rsid w:val="00372D10"/>
    <w:rsid w:val="00373120"/>
    <w:rsid w:val="003737DB"/>
    <w:rsid w:val="00374726"/>
    <w:rsid w:val="00374C14"/>
    <w:rsid w:val="00375CC9"/>
    <w:rsid w:val="003762F8"/>
    <w:rsid w:val="00376751"/>
    <w:rsid w:val="00376969"/>
    <w:rsid w:val="00376F6B"/>
    <w:rsid w:val="00377504"/>
    <w:rsid w:val="003778F7"/>
    <w:rsid w:val="0037793D"/>
    <w:rsid w:val="00377F9F"/>
    <w:rsid w:val="0038010F"/>
    <w:rsid w:val="0038016D"/>
    <w:rsid w:val="003801AE"/>
    <w:rsid w:val="0038055C"/>
    <w:rsid w:val="00380842"/>
    <w:rsid w:val="00380F30"/>
    <w:rsid w:val="0038117E"/>
    <w:rsid w:val="0038160B"/>
    <w:rsid w:val="00381904"/>
    <w:rsid w:val="00381E4D"/>
    <w:rsid w:val="003821E0"/>
    <w:rsid w:val="0038287B"/>
    <w:rsid w:val="00382A47"/>
    <w:rsid w:val="003834ED"/>
    <w:rsid w:val="0038354D"/>
    <w:rsid w:val="00383637"/>
    <w:rsid w:val="003841E1"/>
    <w:rsid w:val="00384561"/>
    <w:rsid w:val="00384572"/>
    <w:rsid w:val="00384602"/>
    <w:rsid w:val="00384745"/>
    <w:rsid w:val="00384EAA"/>
    <w:rsid w:val="00384ECF"/>
    <w:rsid w:val="003851A8"/>
    <w:rsid w:val="00385278"/>
    <w:rsid w:val="00385295"/>
    <w:rsid w:val="003853BC"/>
    <w:rsid w:val="00385B47"/>
    <w:rsid w:val="00385C49"/>
    <w:rsid w:val="00385D90"/>
    <w:rsid w:val="00386059"/>
    <w:rsid w:val="0038692A"/>
    <w:rsid w:val="0038709E"/>
    <w:rsid w:val="00387533"/>
    <w:rsid w:val="0038762A"/>
    <w:rsid w:val="003876D1"/>
    <w:rsid w:val="00387C72"/>
    <w:rsid w:val="003904FB"/>
    <w:rsid w:val="00390BA1"/>
    <w:rsid w:val="00391AB4"/>
    <w:rsid w:val="00391D87"/>
    <w:rsid w:val="0039258B"/>
    <w:rsid w:val="00392EFA"/>
    <w:rsid w:val="0039371E"/>
    <w:rsid w:val="00393BC4"/>
    <w:rsid w:val="00393DAF"/>
    <w:rsid w:val="00393F9D"/>
    <w:rsid w:val="00394341"/>
    <w:rsid w:val="003944D0"/>
    <w:rsid w:val="00395509"/>
    <w:rsid w:val="00395589"/>
    <w:rsid w:val="00395730"/>
    <w:rsid w:val="00395DF9"/>
    <w:rsid w:val="003960E1"/>
    <w:rsid w:val="003961DB"/>
    <w:rsid w:val="003964AD"/>
    <w:rsid w:val="0039676C"/>
    <w:rsid w:val="0039698A"/>
    <w:rsid w:val="00396C91"/>
    <w:rsid w:val="00396D06"/>
    <w:rsid w:val="003972DF"/>
    <w:rsid w:val="00397B87"/>
    <w:rsid w:val="003A0063"/>
    <w:rsid w:val="003A0207"/>
    <w:rsid w:val="003A045A"/>
    <w:rsid w:val="003A0666"/>
    <w:rsid w:val="003A0889"/>
    <w:rsid w:val="003A0D18"/>
    <w:rsid w:val="003A0E9E"/>
    <w:rsid w:val="003A10DC"/>
    <w:rsid w:val="003A119D"/>
    <w:rsid w:val="003A1CAC"/>
    <w:rsid w:val="003A207B"/>
    <w:rsid w:val="003A2103"/>
    <w:rsid w:val="003A26B0"/>
    <w:rsid w:val="003A2CD3"/>
    <w:rsid w:val="003A3024"/>
    <w:rsid w:val="003A3029"/>
    <w:rsid w:val="003A3071"/>
    <w:rsid w:val="003A32A4"/>
    <w:rsid w:val="003A3317"/>
    <w:rsid w:val="003A367E"/>
    <w:rsid w:val="003A36DF"/>
    <w:rsid w:val="003A388F"/>
    <w:rsid w:val="003A389C"/>
    <w:rsid w:val="003A3E52"/>
    <w:rsid w:val="003A441D"/>
    <w:rsid w:val="003A501E"/>
    <w:rsid w:val="003A522D"/>
    <w:rsid w:val="003A528E"/>
    <w:rsid w:val="003A53B6"/>
    <w:rsid w:val="003A5405"/>
    <w:rsid w:val="003A5678"/>
    <w:rsid w:val="003A57A2"/>
    <w:rsid w:val="003A5AE8"/>
    <w:rsid w:val="003A5ED2"/>
    <w:rsid w:val="003A642F"/>
    <w:rsid w:val="003A6901"/>
    <w:rsid w:val="003A6BFD"/>
    <w:rsid w:val="003A6D93"/>
    <w:rsid w:val="003A6E81"/>
    <w:rsid w:val="003A6F0E"/>
    <w:rsid w:val="003A6FA6"/>
    <w:rsid w:val="003A72E2"/>
    <w:rsid w:val="003A733A"/>
    <w:rsid w:val="003A74AB"/>
    <w:rsid w:val="003A7747"/>
    <w:rsid w:val="003B0141"/>
    <w:rsid w:val="003B0211"/>
    <w:rsid w:val="003B0361"/>
    <w:rsid w:val="003B0D75"/>
    <w:rsid w:val="003B1170"/>
    <w:rsid w:val="003B12ED"/>
    <w:rsid w:val="003B1451"/>
    <w:rsid w:val="003B1A4A"/>
    <w:rsid w:val="003B2C7C"/>
    <w:rsid w:val="003B2C7D"/>
    <w:rsid w:val="003B2FA6"/>
    <w:rsid w:val="003B32F5"/>
    <w:rsid w:val="003B34FC"/>
    <w:rsid w:val="003B3502"/>
    <w:rsid w:val="003B3D77"/>
    <w:rsid w:val="003B43D6"/>
    <w:rsid w:val="003B4656"/>
    <w:rsid w:val="003B4E41"/>
    <w:rsid w:val="003B5193"/>
    <w:rsid w:val="003B5390"/>
    <w:rsid w:val="003B587D"/>
    <w:rsid w:val="003B5C3B"/>
    <w:rsid w:val="003B605A"/>
    <w:rsid w:val="003B63F2"/>
    <w:rsid w:val="003B686D"/>
    <w:rsid w:val="003B6D61"/>
    <w:rsid w:val="003B6DDE"/>
    <w:rsid w:val="003B772A"/>
    <w:rsid w:val="003B7895"/>
    <w:rsid w:val="003B791C"/>
    <w:rsid w:val="003B7D00"/>
    <w:rsid w:val="003B7E79"/>
    <w:rsid w:val="003C029D"/>
    <w:rsid w:val="003C06A9"/>
    <w:rsid w:val="003C0F58"/>
    <w:rsid w:val="003C14EC"/>
    <w:rsid w:val="003C1737"/>
    <w:rsid w:val="003C1C21"/>
    <w:rsid w:val="003C2633"/>
    <w:rsid w:val="003C2838"/>
    <w:rsid w:val="003C2EB1"/>
    <w:rsid w:val="003C3CD0"/>
    <w:rsid w:val="003C4487"/>
    <w:rsid w:val="003C45D4"/>
    <w:rsid w:val="003C4E41"/>
    <w:rsid w:val="003C5DA3"/>
    <w:rsid w:val="003C5E6E"/>
    <w:rsid w:val="003C5F6D"/>
    <w:rsid w:val="003C5F8B"/>
    <w:rsid w:val="003C65DA"/>
    <w:rsid w:val="003C65EB"/>
    <w:rsid w:val="003C6B24"/>
    <w:rsid w:val="003C7872"/>
    <w:rsid w:val="003C7B1C"/>
    <w:rsid w:val="003C7D9F"/>
    <w:rsid w:val="003D0050"/>
    <w:rsid w:val="003D08E5"/>
    <w:rsid w:val="003D11EB"/>
    <w:rsid w:val="003D128B"/>
    <w:rsid w:val="003D16ED"/>
    <w:rsid w:val="003D1E05"/>
    <w:rsid w:val="003D213C"/>
    <w:rsid w:val="003D22EA"/>
    <w:rsid w:val="003D3197"/>
    <w:rsid w:val="003D3793"/>
    <w:rsid w:val="003D3817"/>
    <w:rsid w:val="003D3C35"/>
    <w:rsid w:val="003D3D5D"/>
    <w:rsid w:val="003D41E0"/>
    <w:rsid w:val="003D4A16"/>
    <w:rsid w:val="003D4AFD"/>
    <w:rsid w:val="003D4DE9"/>
    <w:rsid w:val="003D4E58"/>
    <w:rsid w:val="003D4F47"/>
    <w:rsid w:val="003D4FE7"/>
    <w:rsid w:val="003D5613"/>
    <w:rsid w:val="003D5989"/>
    <w:rsid w:val="003D63B4"/>
    <w:rsid w:val="003D63D0"/>
    <w:rsid w:val="003D6796"/>
    <w:rsid w:val="003D6A1A"/>
    <w:rsid w:val="003D6A77"/>
    <w:rsid w:val="003D6DE0"/>
    <w:rsid w:val="003D6E47"/>
    <w:rsid w:val="003D72E0"/>
    <w:rsid w:val="003D76EE"/>
    <w:rsid w:val="003D781D"/>
    <w:rsid w:val="003D7877"/>
    <w:rsid w:val="003E016D"/>
    <w:rsid w:val="003E06B7"/>
    <w:rsid w:val="003E114B"/>
    <w:rsid w:val="003E12AC"/>
    <w:rsid w:val="003E1F83"/>
    <w:rsid w:val="003E200F"/>
    <w:rsid w:val="003E226E"/>
    <w:rsid w:val="003E2B44"/>
    <w:rsid w:val="003E33F2"/>
    <w:rsid w:val="003E346A"/>
    <w:rsid w:val="003E3889"/>
    <w:rsid w:val="003E389C"/>
    <w:rsid w:val="003E3D07"/>
    <w:rsid w:val="003E3DE3"/>
    <w:rsid w:val="003E40A5"/>
    <w:rsid w:val="003E457F"/>
    <w:rsid w:val="003E4627"/>
    <w:rsid w:val="003E4825"/>
    <w:rsid w:val="003E4C46"/>
    <w:rsid w:val="003E5056"/>
    <w:rsid w:val="003E5ABA"/>
    <w:rsid w:val="003E687B"/>
    <w:rsid w:val="003E6960"/>
    <w:rsid w:val="003E6FF0"/>
    <w:rsid w:val="003E7123"/>
    <w:rsid w:val="003E7D30"/>
    <w:rsid w:val="003F067A"/>
    <w:rsid w:val="003F06C0"/>
    <w:rsid w:val="003F07C7"/>
    <w:rsid w:val="003F0A50"/>
    <w:rsid w:val="003F0E1D"/>
    <w:rsid w:val="003F1417"/>
    <w:rsid w:val="003F1573"/>
    <w:rsid w:val="003F1605"/>
    <w:rsid w:val="003F1736"/>
    <w:rsid w:val="003F1AE3"/>
    <w:rsid w:val="003F1D66"/>
    <w:rsid w:val="003F2701"/>
    <w:rsid w:val="003F301C"/>
    <w:rsid w:val="003F3370"/>
    <w:rsid w:val="003F36DC"/>
    <w:rsid w:val="003F3A0E"/>
    <w:rsid w:val="003F3BA1"/>
    <w:rsid w:val="003F3BF6"/>
    <w:rsid w:val="003F3C67"/>
    <w:rsid w:val="003F3E02"/>
    <w:rsid w:val="003F3F25"/>
    <w:rsid w:val="003F4196"/>
    <w:rsid w:val="003F424F"/>
    <w:rsid w:val="003F4989"/>
    <w:rsid w:val="003F4A53"/>
    <w:rsid w:val="003F4EAA"/>
    <w:rsid w:val="003F50A2"/>
    <w:rsid w:val="003F52EC"/>
    <w:rsid w:val="003F5565"/>
    <w:rsid w:val="003F625D"/>
    <w:rsid w:val="003F65DE"/>
    <w:rsid w:val="003F710A"/>
    <w:rsid w:val="003F718F"/>
    <w:rsid w:val="003F724C"/>
    <w:rsid w:val="003F759C"/>
    <w:rsid w:val="003F7EE7"/>
    <w:rsid w:val="00400226"/>
    <w:rsid w:val="0040032F"/>
    <w:rsid w:val="00401059"/>
    <w:rsid w:val="0040113B"/>
    <w:rsid w:val="0040134C"/>
    <w:rsid w:val="004014C1"/>
    <w:rsid w:val="00401514"/>
    <w:rsid w:val="00401531"/>
    <w:rsid w:val="00401738"/>
    <w:rsid w:val="00401AE1"/>
    <w:rsid w:val="00401B54"/>
    <w:rsid w:val="00401EDC"/>
    <w:rsid w:val="0040213D"/>
    <w:rsid w:val="00402708"/>
    <w:rsid w:val="00403144"/>
    <w:rsid w:val="0040321D"/>
    <w:rsid w:val="00403B3A"/>
    <w:rsid w:val="00403B87"/>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2A2"/>
    <w:rsid w:val="00411EBB"/>
    <w:rsid w:val="004121AF"/>
    <w:rsid w:val="00412253"/>
    <w:rsid w:val="00412567"/>
    <w:rsid w:val="00412A44"/>
    <w:rsid w:val="00412D5E"/>
    <w:rsid w:val="00412F3D"/>
    <w:rsid w:val="004130F2"/>
    <w:rsid w:val="004135FD"/>
    <w:rsid w:val="0041376C"/>
    <w:rsid w:val="00413861"/>
    <w:rsid w:val="00413C7D"/>
    <w:rsid w:val="00413CDD"/>
    <w:rsid w:val="00413F1D"/>
    <w:rsid w:val="00414D5E"/>
    <w:rsid w:val="00415012"/>
    <w:rsid w:val="004150A2"/>
    <w:rsid w:val="004150B3"/>
    <w:rsid w:val="00415AC7"/>
    <w:rsid w:val="00415D09"/>
    <w:rsid w:val="00415E18"/>
    <w:rsid w:val="00416099"/>
    <w:rsid w:val="00416F97"/>
    <w:rsid w:val="00417090"/>
    <w:rsid w:val="00417438"/>
    <w:rsid w:val="00417869"/>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9FC"/>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EEF"/>
    <w:rsid w:val="00426F0E"/>
    <w:rsid w:val="00427022"/>
    <w:rsid w:val="00427DDA"/>
    <w:rsid w:val="00427E44"/>
    <w:rsid w:val="00427F1A"/>
    <w:rsid w:val="00427FF0"/>
    <w:rsid w:val="004301B6"/>
    <w:rsid w:val="00430B8E"/>
    <w:rsid w:val="0043106D"/>
    <w:rsid w:val="00431540"/>
    <w:rsid w:val="004323FF"/>
    <w:rsid w:val="0043264F"/>
    <w:rsid w:val="004328EA"/>
    <w:rsid w:val="00432A3E"/>
    <w:rsid w:val="0043329A"/>
    <w:rsid w:val="0043354B"/>
    <w:rsid w:val="00433713"/>
    <w:rsid w:val="00433951"/>
    <w:rsid w:val="00434156"/>
    <w:rsid w:val="00434973"/>
    <w:rsid w:val="00434AFC"/>
    <w:rsid w:val="00435212"/>
    <w:rsid w:val="0043593F"/>
    <w:rsid w:val="00435957"/>
    <w:rsid w:val="00435A77"/>
    <w:rsid w:val="00435AFB"/>
    <w:rsid w:val="00435BB8"/>
    <w:rsid w:val="00436445"/>
    <w:rsid w:val="00436557"/>
    <w:rsid w:val="004366AE"/>
    <w:rsid w:val="004366E3"/>
    <w:rsid w:val="0043674F"/>
    <w:rsid w:val="00436B0F"/>
    <w:rsid w:val="00437159"/>
    <w:rsid w:val="0043775C"/>
    <w:rsid w:val="00437E22"/>
    <w:rsid w:val="00437F6F"/>
    <w:rsid w:val="004402C9"/>
    <w:rsid w:val="00440B2D"/>
    <w:rsid w:val="00440ED9"/>
    <w:rsid w:val="004411DD"/>
    <w:rsid w:val="00441295"/>
    <w:rsid w:val="004413AA"/>
    <w:rsid w:val="004418E1"/>
    <w:rsid w:val="00441952"/>
    <w:rsid w:val="00441A18"/>
    <w:rsid w:val="00441BC4"/>
    <w:rsid w:val="00441C5B"/>
    <w:rsid w:val="00442043"/>
    <w:rsid w:val="00442755"/>
    <w:rsid w:val="004427B2"/>
    <w:rsid w:val="00442CC2"/>
    <w:rsid w:val="00442D11"/>
    <w:rsid w:val="00442D77"/>
    <w:rsid w:val="00443963"/>
    <w:rsid w:val="00443A69"/>
    <w:rsid w:val="00443CC8"/>
    <w:rsid w:val="0044403C"/>
    <w:rsid w:val="00444548"/>
    <w:rsid w:val="0044469B"/>
    <w:rsid w:val="00444C8E"/>
    <w:rsid w:val="00444DD4"/>
    <w:rsid w:val="00445679"/>
    <w:rsid w:val="00445F9B"/>
    <w:rsid w:val="0044634F"/>
    <w:rsid w:val="00447030"/>
    <w:rsid w:val="00447232"/>
    <w:rsid w:val="0044744C"/>
    <w:rsid w:val="0044774D"/>
    <w:rsid w:val="00447D8E"/>
    <w:rsid w:val="00447ED4"/>
    <w:rsid w:val="00447F65"/>
    <w:rsid w:val="0045006A"/>
    <w:rsid w:val="004503EA"/>
    <w:rsid w:val="00450701"/>
    <w:rsid w:val="004507C4"/>
    <w:rsid w:val="004508B1"/>
    <w:rsid w:val="00450E5E"/>
    <w:rsid w:val="00451298"/>
    <w:rsid w:val="00451AAA"/>
    <w:rsid w:val="00453268"/>
    <w:rsid w:val="00453577"/>
    <w:rsid w:val="004536F8"/>
    <w:rsid w:val="0045380C"/>
    <w:rsid w:val="004539D7"/>
    <w:rsid w:val="00453C7F"/>
    <w:rsid w:val="00454759"/>
    <w:rsid w:val="0045484E"/>
    <w:rsid w:val="004548E9"/>
    <w:rsid w:val="00455889"/>
    <w:rsid w:val="00455C3F"/>
    <w:rsid w:val="00455D79"/>
    <w:rsid w:val="00455EAC"/>
    <w:rsid w:val="0045631E"/>
    <w:rsid w:val="004563E2"/>
    <w:rsid w:val="0045653A"/>
    <w:rsid w:val="004569F0"/>
    <w:rsid w:val="00456C88"/>
    <w:rsid w:val="00457790"/>
    <w:rsid w:val="00457B47"/>
    <w:rsid w:val="00457B9C"/>
    <w:rsid w:val="004600C6"/>
    <w:rsid w:val="004602C3"/>
    <w:rsid w:val="0046058C"/>
    <w:rsid w:val="004608E0"/>
    <w:rsid w:val="00460C9E"/>
    <w:rsid w:val="00461756"/>
    <w:rsid w:val="00461816"/>
    <w:rsid w:val="00461840"/>
    <w:rsid w:val="00461A4D"/>
    <w:rsid w:val="00461B57"/>
    <w:rsid w:val="0046227D"/>
    <w:rsid w:val="004624A0"/>
    <w:rsid w:val="004625FF"/>
    <w:rsid w:val="004628B6"/>
    <w:rsid w:val="00462C2C"/>
    <w:rsid w:val="00462D2D"/>
    <w:rsid w:val="004634F0"/>
    <w:rsid w:val="0046396E"/>
    <w:rsid w:val="00463CB9"/>
    <w:rsid w:val="00464654"/>
    <w:rsid w:val="00464935"/>
    <w:rsid w:val="00464C51"/>
    <w:rsid w:val="00464D42"/>
    <w:rsid w:val="00464EB7"/>
    <w:rsid w:val="004653E8"/>
    <w:rsid w:val="00465477"/>
    <w:rsid w:val="00465AEC"/>
    <w:rsid w:val="00465E13"/>
    <w:rsid w:val="00466139"/>
    <w:rsid w:val="004669D4"/>
    <w:rsid w:val="00466CB4"/>
    <w:rsid w:val="00467162"/>
    <w:rsid w:val="0046770C"/>
    <w:rsid w:val="00467BCA"/>
    <w:rsid w:val="004701D5"/>
    <w:rsid w:val="00470343"/>
    <w:rsid w:val="00470967"/>
    <w:rsid w:val="004709D0"/>
    <w:rsid w:val="00470B5D"/>
    <w:rsid w:val="00470C97"/>
    <w:rsid w:val="00470F32"/>
    <w:rsid w:val="004710D4"/>
    <w:rsid w:val="004719D9"/>
    <w:rsid w:val="00471C10"/>
    <w:rsid w:val="00472114"/>
    <w:rsid w:val="00472636"/>
    <w:rsid w:val="00472A13"/>
    <w:rsid w:val="00472D79"/>
    <w:rsid w:val="00473297"/>
    <w:rsid w:val="00473547"/>
    <w:rsid w:val="004735FC"/>
    <w:rsid w:val="00473944"/>
    <w:rsid w:val="00473BEE"/>
    <w:rsid w:val="00474466"/>
    <w:rsid w:val="0047595D"/>
    <w:rsid w:val="00475CA6"/>
    <w:rsid w:val="004769A3"/>
    <w:rsid w:val="004769C1"/>
    <w:rsid w:val="004778D5"/>
    <w:rsid w:val="00477BA3"/>
    <w:rsid w:val="0048068D"/>
    <w:rsid w:val="00480F56"/>
    <w:rsid w:val="00480FD2"/>
    <w:rsid w:val="004815D2"/>
    <w:rsid w:val="00481B17"/>
    <w:rsid w:val="00481C16"/>
    <w:rsid w:val="00482095"/>
    <w:rsid w:val="004823D8"/>
    <w:rsid w:val="0048268D"/>
    <w:rsid w:val="0048376F"/>
    <w:rsid w:val="004838AF"/>
    <w:rsid w:val="00483EBB"/>
    <w:rsid w:val="00483FBD"/>
    <w:rsid w:val="004843B7"/>
    <w:rsid w:val="00484C53"/>
    <w:rsid w:val="00484D4E"/>
    <w:rsid w:val="00484D77"/>
    <w:rsid w:val="00485144"/>
    <w:rsid w:val="004852BE"/>
    <w:rsid w:val="004853E0"/>
    <w:rsid w:val="004854E9"/>
    <w:rsid w:val="004855D6"/>
    <w:rsid w:val="00486133"/>
    <w:rsid w:val="00486556"/>
    <w:rsid w:val="0048731E"/>
    <w:rsid w:val="0048746C"/>
    <w:rsid w:val="004875CA"/>
    <w:rsid w:val="00487C1D"/>
    <w:rsid w:val="00487CA8"/>
    <w:rsid w:val="00490020"/>
    <w:rsid w:val="004900A7"/>
    <w:rsid w:val="004900EE"/>
    <w:rsid w:val="0049022F"/>
    <w:rsid w:val="004908F8"/>
    <w:rsid w:val="0049090D"/>
    <w:rsid w:val="00491445"/>
    <w:rsid w:val="004917A8"/>
    <w:rsid w:val="00491929"/>
    <w:rsid w:val="00491E12"/>
    <w:rsid w:val="00492149"/>
    <w:rsid w:val="004922F8"/>
    <w:rsid w:val="00492794"/>
    <w:rsid w:val="00492813"/>
    <w:rsid w:val="00493019"/>
    <w:rsid w:val="004942AB"/>
    <w:rsid w:val="0049471D"/>
    <w:rsid w:val="0049478C"/>
    <w:rsid w:val="00494800"/>
    <w:rsid w:val="00494BA9"/>
    <w:rsid w:val="00494FE0"/>
    <w:rsid w:val="00495301"/>
    <w:rsid w:val="0049533C"/>
    <w:rsid w:val="00495535"/>
    <w:rsid w:val="00495B32"/>
    <w:rsid w:val="00495CE1"/>
    <w:rsid w:val="00495ED2"/>
    <w:rsid w:val="00496376"/>
    <w:rsid w:val="004963AA"/>
    <w:rsid w:val="00496C5A"/>
    <w:rsid w:val="00497583"/>
    <w:rsid w:val="00497723"/>
    <w:rsid w:val="00497770"/>
    <w:rsid w:val="00497A63"/>
    <w:rsid w:val="00497F39"/>
    <w:rsid w:val="004A0014"/>
    <w:rsid w:val="004A0166"/>
    <w:rsid w:val="004A0372"/>
    <w:rsid w:val="004A04CC"/>
    <w:rsid w:val="004A063B"/>
    <w:rsid w:val="004A0908"/>
    <w:rsid w:val="004A097C"/>
    <w:rsid w:val="004A0DB3"/>
    <w:rsid w:val="004A156F"/>
    <w:rsid w:val="004A175D"/>
    <w:rsid w:val="004A1882"/>
    <w:rsid w:val="004A1EC6"/>
    <w:rsid w:val="004A2053"/>
    <w:rsid w:val="004A22B7"/>
    <w:rsid w:val="004A23B8"/>
    <w:rsid w:val="004A3350"/>
    <w:rsid w:val="004A372F"/>
    <w:rsid w:val="004A393D"/>
    <w:rsid w:val="004A3D7B"/>
    <w:rsid w:val="004A496A"/>
    <w:rsid w:val="004A5419"/>
    <w:rsid w:val="004A58CB"/>
    <w:rsid w:val="004A5BD4"/>
    <w:rsid w:val="004A5E53"/>
    <w:rsid w:val="004A6F60"/>
    <w:rsid w:val="004A7012"/>
    <w:rsid w:val="004A741B"/>
    <w:rsid w:val="004A7962"/>
    <w:rsid w:val="004B00B6"/>
    <w:rsid w:val="004B0660"/>
    <w:rsid w:val="004B083E"/>
    <w:rsid w:val="004B13FD"/>
    <w:rsid w:val="004B152C"/>
    <w:rsid w:val="004B23FE"/>
    <w:rsid w:val="004B2B6F"/>
    <w:rsid w:val="004B30D5"/>
    <w:rsid w:val="004B31C5"/>
    <w:rsid w:val="004B3AAE"/>
    <w:rsid w:val="004B3D9C"/>
    <w:rsid w:val="004B40EF"/>
    <w:rsid w:val="004B47C9"/>
    <w:rsid w:val="004B4999"/>
    <w:rsid w:val="004B49AF"/>
    <w:rsid w:val="004B4A67"/>
    <w:rsid w:val="004B4F4D"/>
    <w:rsid w:val="004B55C2"/>
    <w:rsid w:val="004B57AF"/>
    <w:rsid w:val="004B60A7"/>
    <w:rsid w:val="004B6526"/>
    <w:rsid w:val="004B6657"/>
    <w:rsid w:val="004B66CC"/>
    <w:rsid w:val="004B6967"/>
    <w:rsid w:val="004B6CC6"/>
    <w:rsid w:val="004B6DB0"/>
    <w:rsid w:val="004B6FD2"/>
    <w:rsid w:val="004B70FA"/>
    <w:rsid w:val="004B722F"/>
    <w:rsid w:val="004B7302"/>
    <w:rsid w:val="004B7403"/>
    <w:rsid w:val="004B749C"/>
    <w:rsid w:val="004B76F1"/>
    <w:rsid w:val="004B7BD4"/>
    <w:rsid w:val="004B7E53"/>
    <w:rsid w:val="004C037A"/>
    <w:rsid w:val="004C072A"/>
    <w:rsid w:val="004C07A3"/>
    <w:rsid w:val="004C0BDF"/>
    <w:rsid w:val="004C0F6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B11"/>
    <w:rsid w:val="004C5C66"/>
    <w:rsid w:val="004C5F21"/>
    <w:rsid w:val="004C61A6"/>
    <w:rsid w:val="004C6F6A"/>
    <w:rsid w:val="004C712B"/>
    <w:rsid w:val="004D0093"/>
    <w:rsid w:val="004D1293"/>
    <w:rsid w:val="004D12D1"/>
    <w:rsid w:val="004D1AA4"/>
    <w:rsid w:val="004D1C05"/>
    <w:rsid w:val="004D1D4D"/>
    <w:rsid w:val="004D1FB4"/>
    <w:rsid w:val="004D26C3"/>
    <w:rsid w:val="004D283E"/>
    <w:rsid w:val="004D2FB3"/>
    <w:rsid w:val="004D3348"/>
    <w:rsid w:val="004D35FC"/>
    <w:rsid w:val="004D39E1"/>
    <w:rsid w:val="004D3BBC"/>
    <w:rsid w:val="004D4309"/>
    <w:rsid w:val="004D482C"/>
    <w:rsid w:val="004D4A40"/>
    <w:rsid w:val="004D4F92"/>
    <w:rsid w:val="004D508A"/>
    <w:rsid w:val="004D51B2"/>
    <w:rsid w:val="004D5313"/>
    <w:rsid w:val="004D56DC"/>
    <w:rsid w:val="004D5C21"/>
    <w:rsid w:val="004D5FB7"/>
    <w:rsid w:val="004D6A2D"/>
    <w:rsid w:val="004D6FD4"/>
    <w:rsid w:val="004D70D6"/>
    <w:rsid w:val="004D737B"/>
    <w:rsid w:val="004D7856"/>
    <w:rsid w:val="004D7A25"/>
    <w:rsid w:val="004D7A7E"/>
    <w:rsid w:val="004D7AC2"/>
    <w:rsid w:val="004E01AB"/>
    <w:rsid w:val="004E01B5"/>
    <w:rsid w:val="004E024D"/>
    <w:rsid w:val="004E1458"/>
    <w:rsid w:val="004E15B0"/>
    <w:rsid w:val="004E1716"/>
    <w:rsid w:val="004E1948"/>
    <w:rsid w:val="004E2351"/>
    <w:rsid w:val="004E2400"/>
    <w:rsid w:val="004E2F39"/>
    <w:rsid w:val="004E351B"/>
    <w:rsid w:val="004E3637"/>
    <w:rsid w:val="004E365C"/>
    <w:rsid w:val="004E3C53"/>
    <w:rsid w:val="004E3F5E"/>
    <w:rsid w:val="004E4082"/>
    <w:rsid w:val="004E435B"/>
    <w:rsid w:val="004E4938"/>
    <w:rsid w:val="004E4942"/>
    <w:rsid w:val="004E4A96"/>
    <w:rsid w:val="004E501E"/>
    <w:rsid w:val="004E5302"/>
    <w:rsid w:val="004E5BE6"/>
    <w:rsid w:val="004E5D50"/>
    <w:rsid w:val="004E5FA6"/>
    <w:rsid w:val="004E610C"/>
    <w:rsid w:val="004E6839"/>
    <w:rsid w:val="004E6D8E"/>
    <w:rsid w:val="004E737D"/>
    <w:rsid w:val="004E7874"/>
    <w:rsid w:val="004E7A6F"/>
    <w:rsid w:val="004E7C2A"/>
    <w:rsid w:val="004E7C5D"/>
    <w:rsid w:val="004E7D8F"/>
    <w:rsid w:val="004F0110"/>
    <w:rsid w:val="004F0593"/>
    <w:rsid w:val="004F0C1C"/>
    <w:rsid w:val="004F1111"/>
    <w:rsid w:val="004F12C1"/>
    <w:rsid w:val="004F137D"/>
    <w:rsid w:val="004F1676"/>
    <w:rsid w:val="004F193C"/>
    <w:rsid w:val="004F1A28"/>
    <w:rsid w:val="004F24BB"/>
    <w:rsid w:val="004F3875"/>
    <w:rsid w:val="004F3C45"/>
    <w:rsid w:val="004F3C74"/>
    <w:rsid w:val="004F4315"/>
    <w:rsid w:val="004F4596"/>
    <w:rsid w:val="004F4CA6"/>
    <w:rsid w:val="004F4D53"/>
    <w:rsid w:val="004F545E"/>
    <w:rsid w:val="004F57E8"/>
    <w:rsid w:val="004F59BF"/>
    <w:rsid w:val="004F5A3E"/>
    <w:rsid w:val="004F5D34"/>
    <w:rsid w:val="004F5D90"/>
    <w:rsid w:val="004F6149"/>
    <w:rsid w:val="004F77F6"/>
    <w:rsid w:val="004F7AB8"/>
    <w:rsid w:val="004F7C6A"/>
    <w:rsid w:val="004F7DD8"/>
    <w:rsid w:val="0050011D"/>
    <w:rsid w:val="005006EF"/>
    <w:rsid w:val="00500875"/>
    <w:rsid w:val="00500AA8"/>
    <w:rsid w:val="00500C01"/>
    <w:rsid w:val="00500D19"/>
    <w:rsid w:val="00500F54"/>
    <w:rsid w:val="00501012"/>
    <w:rsid w:val="00501333"/>
    <w:rsid w:val="005019FE"/>
    <w:rsid w:val="00501C25"/>
    <w:rsid w:val="00502105"/>
    <w:rsid w:val="00502152"/>
    <w:rsid w:val="00502240"/>
    <w:rsid w:val="005027B5"/>
    <w:rsid w:val="00502B1E"/>
    <w:rsid w:val="00502DB8"/>
    <w:rsid w:val="0050357D"/>
    <w:rsid w:val="00503642"/>
    <w:rsid w:val="005037C9"/>
    <w:rsid w:val="005039EF"/>
    <w:rsid w:val="005041F8"/>
    <w:rsid w:val="00504599"/>
    <w:rsid w:val="005048EA"/>
    <w:rsid w:val="00504932"/>
    <w:rsid w:val="00504C27"/>
    <w:rsid w:val="00505022"/>
    <w:rsid w:val="00505B5E"/>
    <w:rsid w:val="00505DEA"/>
    <w:rsid w:val="00505EB2"/>
    <w:rsid w:val="00505FC8"/>
    <w:rsid w:val="00505FDE"/>
    <w:rsid w:val="00506BED"/>
    <w:rsid w:val="00506D83"/>
    <w:rsid w:val="00506FCA"/>
    <w:rsid w:val="00507115"/>
    <w:rsid w:val="0050716D"/>
    <w:rsid w:val="00507D6F"/>
    <w:rsid w:val="00507DA1"/>
    <w:rsid w:val="00507FA9"/>
    <w:rsid w:val="00510521"/>
    <w:rsid w:val="00510AFA"/>
    <w:rsid w:val="00510BAF"/>
    <w:rsid w:val="00510F62"/>
    <w:rsid w:val="00511077"/>
    <w:rsid w:val="00511493"/>
    <w:rsid w:val="0051149D"/>
    <w:rsid w:val="00511C5D"/>
    <w:rsid w:val="0051200B"/>
    <w:rsid w:val="00512105"/>
    <w:rsid w:val="00512239"/>
    <w:rsid w:val="00512781"/>
    <w:rsid w:val="00512B47"/>
    <w:rsid w:val="00512D3D"/>
    <w:rsid w:val="00513020"/>
    <w:rsid w:val="005131C0"/>
    <w:rsid w:val="00513392"/>
    <w:rsid w:val="00513643"/>
    <w:rsid w:val="0051391A"/>
    <w:rsid w:val="00513B1D"/>
    <w:rsid w:val="00514466"/>
    <w:rsid w:val="00514698"/>
    <w:rsid w:val="00514789"/>
    <w:rsid w:val="005147B5"/>
    <w:rsid w:val="00514F7C"/>
    <w:rsid w:val="005151A7"/>
    <w:rsid w:val="00515465"/>
    <w:rsid w:val="00515658"/>
    <w:rsid w:val="0051587F"/>
    <w:rsid w:val="00515AEE"/>
    <w:rsid w:val="00515B87"/>
    <w:rsid w:val="00515FD3"/>
    <w:rsid w:val="0051662C"/>
    <w:rsid w:val="00516688"/>
    <w:rsid w:val="005167A7"/>
    <w:rsid w:val="00516C93"/>
    <w:rsid w:val="00516CE6"/>
    <w:rsid w:val="00517043"/>
    <w:rsid w:val="00517AF5"/>
    <w:rsid w:val="0052011F"/>
    <w:rsid w:val="005203D1"/>
    <w:rsid w:val="0052042A"/>
    <w:rsid w:val="00520449"/>
    <w:rsid w:val="005208A8"/>
    <w:rsid w:val="00520C8E"/>
    <w:rsid w:val="00521B6C"/>
    <w:rsid w:val="0052239C"/>
    <w:rsid w:val="00522DDF"/>
    <w:rsid w:val="005230F4"/>
    <w:rsid w:val="005233B9"/>
    <w:rsid w:val="005240C1"/>
    <w:rsid w:val="0052428B"/>
    <w:rsid w:val="005246A6"/>
    <w:rsid w:val="005247F5"/>
    <w:rsid w:val="0052486A"/>
    <w:rsid w:val="005248D0"/>
    <w:rsid w:val="00524EF7"/>
    <w:rsid w:val="005253C4"/>
    <w:rsid w:val="0052540C"/>
    <w:rsid w:val="005259B0"/>
    <w:rsid w:val="00526179"/>
    <w:rsid w:val="005261A0"/>
    <w:rsid w:val="0052645A"/>
    <w:rsid w:val="00526966"/>
    <w:rsid w:val="00526ECF"/>
    <w:rsid w:val="00527206"/>
    <w:rsid w:val="005273C7"/>
    <w:rsid w:val="005277A0"/>
    <w:rsid w:val="005278CA"/>
    <w:rsid w:val="00527C68"/>
    <w:rsid w:val="00527F45"/>
    <w:rsid w:val="00530003"/>
    <w:rsid w:val="005305E8"/>
    <w:rsid w:val="00530AA1"/>
    <w:rsid w:val="00530BEE"/>
    <w:rsid w:val="0053179D"/>
    <w:rsid w:val="00531A87"/>
    <w:rsid w:val="00531ADC"/>
    <w:rsid w:val="0053212A"/>
    <w:rsid w:val="005322FC"/>
    <w:rsid w:val="00532339"/>
    <w:rsid w:val="00532A37"/>
    <w:rsid w:val="00532B62"/>
    <w:rsid w:val="00532C60"/>
    <w:rsid w:val="00532FB8"/>
    <w:rsid w:val="00532FFC"/>
    <w:rsid w:val="0053316B"/>
    <w:rsid w:val="00533B18"/>
    <w:rsid w:val="00533EF5"/>
    <w:rsid w:val="005341D8"/>
    <w:rsid w:val="005341FC"/>
    <w:rsid w:val="00534317"/>
    <w:rsid w:val="00534640"/>
    <w:rsid w:val="00534704"/>
    <w:rsid w:val="00534732"/>
    <w:rsid w:val="00534A9A"/>
    <w:rsid w:val="00534F78"/>
    <w:rsid w:val="00534F8A"/>
    <w:rsid w:val="00534FF1"/>
    <w:rsid w:val="00535936"/>
    <w:rsid w:val="00535CF0"/>
    <w:rsid w:val="00535F77"/>
    <w:rsid w:val="005361D5"/>
    <w:rsid w:val="00536F1F"/>
    <w:rsid w:val="00537678"/>
    <w:rsid w:val="00537E85"/>
    <w:rsid w:val="00537F7D"/>
    <w:rsid w:val="00537FDA"/>
    <w:rsid w:val="00540A3D"/>
    <w:rsid w:val="00540D9B"/>
    <w:rsid w:val="00540DAB"/>
    <w:rsid w:val="00540F89"/>
    <w:rsid w:val="00541127"/>
    <w:rsid w:val="0054138A"/>
    <w:rsid w:val="005414D8"/>
    <w:rsid w:val="005417C0"/>
    <w:rsid w:val="00541E15"/>
    <w:rsid w:val="00542114"/>
    <w:rsid w:val="005422BD"/>
    <w:rsid w:val="00542317"/>
    <w:rsid w:val="005425CD"/>
    <w:rsid w:val="005425D7"/>
    <w:rsid w:val="00542A58"/>
    <w:rsid w:val="00542D4C"/>
    <w:rsid w:val="00542DD0"/>
    <w:rsid w:val="005432DD"/>
    <w:rsid w:val="005435D4"/>
    <w:rsid w:val="00543765"/>
    <w:rsid w:val="00543801"/>
    <w:rsid w:val="00543BC8"/>
    <w:rsid w:val="005445FA"/>
    <w:rsid w:val="00545224"/>
    <w:rsid w:val="00546032"/>
    <w:rsid w:val="0054632D"/>
    <w:rsid w:val="00546387"/>
    <w:rsid w:val="005463C4"/>
    <w:rsid w:val="005464B1"/>
    <w:rsid w:val="00546AC8"/>
    <w:rsid w:val="00546CC9"/>
    <w:rsid w:val="00546FE5"/>
    <w:rsid w:val="005478C4"/>
    <w:rsid w:val="00550015"/>
    <w:rsid w:val="005500F4"/>
    <w:rsid w:val="00550348"/>
    <w:rsid w:val="00550E0E"/>
    <w:rsid w:val="0055110D"/>
    <w:rsid w:val="00551164"/>
    <w:rsid w:val="005511B3"/>
    <w:rsid w:val="005517E7"/>
    <w:rsid w:val="00551AA8"/>
    <w:rsid w:val="00551EC4"/>
    <w:rsid w:val="005524F2"/>
    <w:rsid w:val="00552527"/>
    <w:rsid w:val="005526EB"/>
    <w:rsid w:val="00552AE4"/>
    <w:rsid w:val="00552B2E"/>
    <w:rsid w:val="00552FAB"/>
    <w:rsid w:val="00553031"/>
    <w:rsid w:val="0055321D"/>
    <w:rsid w:val="00553262"/>
    <w:rsid w:val="00553448"/>
    <w:rsid w:val="00553A97"/>
    <w:rsid w:val="00553CAB"/>
    <w:rsid w:val="00553DA5"/>
    <w:rsid w:val="00553F60"/>
    <w:rsid w:val="00554033"/>
    <w:rsid w:val="005544ED"/>
    <w:rsid w:val="00554604"/>
    <w:rsid w:val="00554B35"/>
    <w:rsid w:val="00554E8C"/>
    <w:rsid w:val="0055524F"/>
    <w:rsid w:val="00555B9E"/>
    <w:rsid w:val="00555F94"/>
    <w:rsid w:val="005561DA"/>
    <w:rsid w:val="005562F0"/>
    <w:rsid w:val="0055651C"/>
    <w:rsid w:val="00556959"/>
    <w:rsid w:val="00556A4B"/>
    <w:rsid w:val="00557799"/>
    <w:rsid w:val="005579E4"/>
    <w:rsid w:val="005600A9"/>
    <w:rsid w:val="005602AF"/>
    <w:rsid w:val="0056046B"/>
    <w:rsid w:val="00560749"/>
    <w:rsid w:val="0056076D"/>
    <w:rsid w:val="00560A9B"/>
    <w:rsid w:val="00560BFD"/>
    <w:rsid w:val="00561434"/>
    <w:rsid w:val="00561637"/>
    <w:rsid w:val="00561C20"/>
    <w:rsid w:val="00561CCD"/>
    <w:rsid w:val="00562203"/>
    <w:rsid w:val="005625DE"/>
    <w:rsid w:val="005627C6"/>
    <w:rsid w:val="00562968"/>
    <w:rsid w:val="00563039"/>
    <w:rsid w:val="00564298"/>
    <w:rsid w:val="0056454D"/>
    <w:rsid w:val="0056462E"/>
    <w:rsid w:val="00564A55"/>
    <w:rsid w:val="00564AF8"/>
    <w:rsid w:val="00564CE0"/>
    <w:rsid w:val="00564DB3"/>
    <w:rsid w:val="00564FD1"/>
    <w:rsid w:val="005652AF"/>
    <w:rsid w:val="00565541"/>
    <w:rsid w:val="005656DD"/>
    <w:rsid w:val="0056571A"/>
    <w:rsid w:val="005657F0"/>
    <w:rsid w:val="00565A77"/>
    <w:rsid w:val="005662DB"/>
    <w:rsid w:val="005664D5"/>
    <w:rsid w:val="00566570"/>
    <w:rsid w:val="005665B8"/>
    <w:rsid w:val="00566CED"/>
    <w:rsid w:val="00567520"/>
    <w:rsid w:val="0056753A"/>
    <w:rsid w:val="0056767A"/>
    <w:rsid w:val="00567835"/>
    <w:rsid w:val="00567E9D"/>
    <w:rsid w:val="005703D2"/>
    <w:rsid w:val="00570750"/>
    <w:rsid w:val="0057169F"/>
    <w:rsid w:val="00571B48"/>
    <w:rsid w:val="00571D18"/>
    <w:rsid w:val="00571ED6"/>
    <w:rsid w:val="0057200D"/>
    <w:rsid w:val="00572197"/>
    <w:rsid w:val="00572A56"/>
    <w:rsid w:val="00572ECB"/>
    <w:rsid w:val="005736AB"/>
    <w:rsid w:val="005739B9"/>
    <w:rsid w:val="00573BA9"/>
    <w:rsid w:val="00573F4B"/>
    <w:rsid w:val="00574069"/>
    <w:rsid w:val="005742C0"/>
    <w:rsid w:val="005747A0"/>
    <w:rsid w:val="005756F0"/>
    <w:rsid w:val="0057585E"/>
    <w:rsid w:val="00575E47"/>
    <w:rsid w:val="005761C9"/>
    <w:rsid w:val="0057654B"/>
    <w:rsid w:val="00576B75"/>
    <w:rsid w:val="00576F7B"/>
    <w:rsid w:val="005777E6"/>
    <w:rsid w:val="00577DF7"/>
    <w:rsid w:val="00580027"/>
    <w:rsid w:val="0058065C"/>
    <w:rsid w:val="0058070D"/>
    <w:rsid w:val="00580AC2"/>
    <w:rsid w:val="00580AE9"/>
    <w:rsid w:val="00580B4A"/>
    <w:rsid w:val="00580F2E"/>
    <w:rsid w:val="00581531"/>
    <w:rsid w:val="005817B2"/>
    <w:rsid w:val="00582204"/>
    <w:rsid w:val="00582369"/>
    <w:rsid w:val="00582746"/>
    <w:rsid w:val="005827F9"/>
    <w:rsid w:val="00582C8E"/>
    <w:rsid w:val="00582CBE"/>
    <w:rsid w:val="00582DD2"/>
    <w:rsid w:val="00582E06"/>
    <w:rsid w:val="00583118"/>
    <w:rsid w:val="0058347D"/>
    <w:rsid w:val="005836EB"/>
    <w:rsid w:val="00583D20"/>
    <w:rsid w:val="00583EF5"/>
    <w:rsid w:val="00584100"/>
    <w:rsid w:val="005842E1"/>
    <w:rsid w:val="00585116"/>
    <w:rsid w:val="00585286"/>
    <w:rsid w:val="005853BC"/>
    <w:rsid w:val="00585498"/>
    <w:rsid w:val="00585591"/>
    <w:rsid w:val="005856A5"/>
    <w:rsid w:val="0058586C"/>
    <w:rsid w:val="00585F45"/>
    <w:rsid w:val="005862E0"/>
    <w:rsid w:val="00586929"/>
    <w:rsid w:val="00586D1E"/>
    <w:rsid w:val="00586E85"/>
    <w:rsid w:val="00587154"/>
    <w:rsid w:val="00587187"/>
    <w:rsid w:val="00587230"/>
    <w:rsid w:val="00587A3E"/>
    <w:rsid w:val="00590086"/>
    <w:rsid w:val="00590541"/>
    <w:rsid w:val="005907FB"/>
    <w:rsid w:val="00590878"/>
    <w:rsid w:val="00590B27"/>
    <w:rsid w:val="005911A6"/>
    <w:rsid w:val="005917FE"/>
    <w:rsid w:val="005923A1"/>
    <w:rsid w:val="00592540"/>
    <w:rsid w:val="00592F12"/>
    <w:rsid w:val="00592F1D"/>
    <w:rsid w:val="00593368"/>
    <w:rsid w:val="005936E7"/>
    <w:rsid w:val="00594343"/>
    <w:rsid w:val="005944EC"/>
    <w:rsid w:val="00594995"/>
    <w:rsid w:val="00595C11"/>
    <w:rsid w:val="00595C6D"/>
    <w:rsid w:val="00595F6B"/>
    <w:rsid w:val="005960FC"/>
    <w:rsid w:val="005965E6"/>
    <w:rsid w:val="00596D30"/>
    <w:rsid w:val="0059760A"/>
    <w:rsid w:val="005977B0"/>
    <w:rsid w:val="005979E4"/>
    <w:rsid w:val="00597C79"/>
    <w:rsid w:val="00597DD2"/>
    <w:rsid w:val="005A01B1"/>
    <w:rsid w:val="005A0261"/>
    <w:rsid w:val="005A0423"/>
    <w:rsid w:val="005A0A94"/>
    <w:rsid w:val="005A10A4"/>
    <w:rsid w:val="005A171C"/>
    <w:rsid w:val="005A1C7F"/>
    <w:rsid w:val="005A2181"/>
    <w:rsid w:val="005A2601"/>
    <w:rsid w:val="005A2820"/>
    <w:rsid w:val="005A2882"/>
    <w:rsid w:val="005A3671"/>
    <w:rsid w:val="005A3A70"/>
    <w:rsid w:val="005A3BB7"/>
    <w:rsid w:val="005A3C16"/>
    <w:rsid w:val="005A3E1D"/>
    <w:rsid w:val="005A4AC0"/>
    <w:rsid w:val="005A5065"/>
    <w:rsid w:val="005A5152"/>
    <w:rsid w:val="005A5254"/>
    <w:rsid w:val="005A554D"/>
    <w:rsid w:val="005A59A0"/>
    <w:rsid w:val="005A5CA8"/>
    <w:rsid w:val="005A5DE3"/>
    <w:rsid w:val="005A6214"/>
    <w:rsid w:val="005A624F"/>
    <w:rsid w:val="005A6742"/>
    <w:rsid w:val="005A6C4D"/>
    <w:rsid w:val="005A6F95"/>
    <w:rsid w:val="005A7554"/>
    <w:rsid w:val="005A7B67"/>
    <w:rsid w:val="005A7E6C"/>
    <w:rsid w:val="005B0429"/>
    <w:rsid w:val="005B0711"/>
    <w:rsid w:val="005B0A9C"/>
    <w:rsid w:val="005B0D3F"/>
    <w:rsid w:val="005B0D6B"/>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4ED0"/>
    <w:rsid w:val="005B501C"/>
    <w:rsid w:val="005B5051"/>
    <w:rsid w:val="005B537C"/>
    <w:rsid w:val="005B5A21"/>
    <w:rsid w:val="005B72A9"/>
    <w:rsid w:val="005B72DF"/>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A53"/>
    <w:rsid w:val="005C3D9C"/>
    <w:rsid w:val="005C3DE4"/>
    <w:rsid w:val="005C3FDF"/>
    <w:rsid w:val="005C42C4"/>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C7E4A"/>
    <w:rsid w:val="005D05DA"/>
    <w:rsid w:val="005D05F8"/>
    <w:rsid w:val="005D0749"/>
    <w:rsid w:val="005D0763"/>
    <w:rsid w:val="005D09D7"/>
    <w:rsid w:val="005D0AD6"/>
    <w:rsid w:val="005D1524"/>
    <w:rsid w:val="005D1572"/>
    <w:rsid w:val="005D1DC7"/>
    <w:rsid w:val="005D2468"/>
    <w:rsid w:val="005D24A0"/>
    <w:rsid w:val="005D27A2"/>
    <w:rsid w:val="005D2DB2"/>
    <w:rsid w:val="005D2EE4"/>
    <w:rsid w:val="005D310A"/>
    <w:rsid w:val="005D31F7"/>
    <w:rsid w:val="005D33F7"/>
    <w:rsid w:val="005D3A48"/>
    <w:rsid w:val="005D453D"/>
    <w:rsid w:val="005D50F2"/>
    <w:rsid w:val="005D57CE"/>
    <w:rsid w:val="005D582A"/>
    <w:rsid w:val="005D58B4"/>
    <w:rsid w:val="005D5DEC"/>
    <w:rsid w:val="005D5ED3"/>
    <w:rsid w:val="005D5FA4"/>
    <w:rsid w:val="005D604A"/>
    <w:rsid w:val="005D60C8"/>
    <w:rsid w:val="005D655D"/>
    <w:rsid w:val="005D69A8"/>
    <w:rsid w:val="005D69D3"/>
    <w:rsid w:val="005D6C1D"/>
    <w:rsid w:val="005D6E83"/>
    <w:rsid w:val="005D721F"/>
    <w:rsid w:val="005D72B1"/>
    <w:rsid w:val="005D7E1D"/>
    <w:rsid w:val="005E03DE"/>
    <w:rsid w:val="005E091F"/>
    <w:rsid w:val="005E0E8C"/>
    <w:rsid w:val="005E1988"/>
    <w:rsid w:val="005E1A7D"/>
    <w:rsid w:val="005E1BAC"/>
    <w:rsid w:val="005E1D00"/>
    <w:rsid w:val="005E2043"/>
    <w:rsid w:val="005E2166"/>
    <w:rsid w:val="005E2475"/>
    <w:rsid w:val="005E302A"/>
    <w:rsid w:val="005E3379"/>
    <w:rsid w:val="005E3552"/>
    <w:rsid w:val="005E39E3"/>
    <w:rsid w:val="005E3D9A"/>
    <w:rsid w:val="005E44FC"/>
    <w:rsid w:val="005E487F"/>
    <w:rsid w:val="005E4936"/>
    <w:rsid w:val="005E49A0"/>
    <w:rsid w:val="005E4A6D"/>
    <w:rsid w:val="005E4ACE"/>
    <w:rsid w:val="005E5151"/>
    <w:rsid w:val="005E52B0"/>
    <w:rsid w:val="005E5DFA"/>
    <w:rsid w:val="005E5F59"/>
    <w:rsid w:val="005E63A6"/>
    <w:rsid w:val="005E6475"/>
    <w:rsid w:val="005E64FD"/>
    <w:rsid w:val="005E691B"/>
    <w:rsid w:val="005E6B64"/>
    <w:rsid w:val="005E6BDE"/>
    <w:rsid w:val="005E6FE6"/>
    <w:rsid w:val="005E739F"/>
    <w:rsid w:val="005E73DA"/>
    <w:rsid w:val="005E76B2"/>
    <w:rsid w:val="005E78FC"/>
    <w:rsid w:val="005E7CB1"/>
    <w:rsid w:val="005E7E93"/>
    <w:rsid w:val="005E7EDF"/>
    <w:rsid w:val="005F024A"/>
    <w:rsid w:val="005F0555"/>
    <w:rsid w:val="005F09F4"/>
    <w:rsid w:val="005F0A1F"/>
    <w:rsid w:val="005F101B"/>
    <w:rsid w:val="005F1224"/>
    <w:rsid w:val="005F12C7"/>
    <w:rsid w:val="005F1602"/>
    <w:rsid w:val="005F1CA0"/>
    <w:rsid w:val="005F1CB3"/>
    <w:rsid w:val="005F1D75"/>
    <w:rsid w:val="005F2506"/>
    <w:rsid w:val="005F261E"/>
    <w:rsid w:val="005F2663"/>
    <w:rsid w:val="005F28C9"/>
    <w:rsid w:val="005F2ED9"/>
    <w:rsid w:val="005F30D6"/>
    <w:rsid w:val="005F3709"/>
    <w:rsid w:val="005F3C3F"/>
    <w:rsid w:val="005F3C9A"/>
    <w:rsid w:val="005F4A5A"/>
    <w:rsid w:val="005F4EF2"/>
    <w:rsid w:val="005F544B"/>
    <w:rsid w:val="005F56FF"/>
    <w:rsid w:val="005F5816"/>
    <w:rsid w:val="005F709D"/>
    <w:rsid w:val="005F737E"/>
    <w:rsid w:val="005F7383"/>
    <w:rsid w:val="005F79CB"/>
    <w:rsid w:val="00600A3A"/>
    <w:rsid w:val="00600A54"/>
    <w:rsid w:val="00600A7E"/>
    <w:rsid w:val="00600B6B"/>
    <w:rsid w:val="00600D5A"/>
    <w:rsid w:val="00601B26"/>
    <w:rsid w:val="00601C97"/>
    <w:rsid w:val="00602EF1"/>
    <w:rsid w:val="00602F90"/>
    <w:rsid w:val="00603414"/>
    <w:rsid w:val="00603BAC"/>
    <w:rsid w:val="00603DD9"/>
    <w:rsid w:val="006045E0"/>
    <w:rsid w:val="00604704"/>
    <w:rsid w:val="00604EC1"/>
    <w:rsid w:val="0060502E"/>
    <w:rsid w:val="006053CD"/>
    <w:rsid w:val="00605A48"/>
    <w:rsid w:val="00605D09"/>
    <w:rsid w:val="00606868"/>
    <w:rsid w:val="00607579"/>
    <w:rsid w:val="006076DD"/>
    <w:rsid w:val="0060773F"/>
    <w:rsid w:val="00607B8B"/>
    <w:rsid w:val="00607E3A"/>
    <w:rsid w:val="006103BD"/>
    <w:rsid w:val="00610A9F"/>
    <w:rsid w:val="00610E70"/>
    <w:rsid w:val="00611205"/>
    <w:rsid w:val="006115A0"/>
    <w:rsid w:val="00611832"/>
    <w:rsid w:val="00611844"/>
    <w:rsid w:val="00612456"/>
    <w:rsid w:val="0061249F"/>
    <w:rsid w:val="00613998"/>
    <w:rsid w:val="006144F6"/>
    <w:rsid w:val="006147E8"/>
    <w:rsid w:val="006149E6"/>
    <w:rsid w:val="00614D61"/>
    <w:rsid w:val="00614F1F"/>
    <w:rsid w:val="0061524C"/>
    <w:rsid w:val="00615281"/>
    <w:rsid w:val="00615E3A"/>
    <w:rsid w:val="00616BE7"/>
    <w:rsid w:val="00616F1E"/>
    <w:rsid w:val="00616F40"/>
    <w:rsid w:val="00616FB3"/>
    <w:rsid w:val="00617172"/>
    <w:rsid w:val="006171AB"/>
    <w:rsid w:val="00617932"/>
    <w:rsid w:val="00617E6F"/>
    <w:rsid w:val="00620745"/>
    <w:rsid w:val="0062083D"/>
    <w:rsid w:val="00621258"/>
    <w:rsid w:val="0062171C"/>
    <w:rsid w:val="0062187C"/>
    <w:rsid w:val="00621D28"/>
    <w:rsid w:val="006220C0"/>
    <w:rsid w:val="006228D8"/>
    <w:rsid w:val="006229B8"/>
    <w:rsid w:val="00622BBA"/>
    <w:rsid w:val="00622F0F"/>
    <w:rsid w:val="006236A7"/>
    <w:rsid w:val="00623AF8"/>
    <w:rsid w:val="00623CE2"/>
    <w:rsid w:val="00623DC4"/>
    <w:rsid w:val="00623E3E"/>
    <w:rsid w:val="0062425D"/>
    <w:rsid w:val="006244E0"/>
    <w:rsid w:val="006248CB"/>
    <w:rsid w:val="00624AED"/>
    <w:rsid w:val="00624FEF"/>
    <w:rsid w:val="006251CC"/>
    <w:rsid w:val="00625495"/>
    <w:rsid w:val="00625E0F"/>
    <w:rsid w:val="00625F90"/>
    <w:rsid w:val="00625FCB"/>
    <w:rsid w:val="00626512"/>
    <w:rsid w:val="0062651F"/>
    <w:rsid w:val="006269CA"/>
    <w:rsid w:val="00626DB6"/>
    <w:rsid w:val="006271B9"/>
    <w:rsid w:val="0063032A"/>
    <w:rsid w:val="00630609"/>
    <w:rsid w:val="00630631"/>
    <w:rsid w:val="00630FFE"/>
    <w:rsid w:val="006316D4"/>
    <w:rsid w:val="0063173E"/>
    <w:rsid w:val="00632415"/>
    <w:rsid w:val="0063264D"/>
    <w:rsid w:val="00632BC9"/>
    <w:rsid w:val="00633015"/>
    <w:rsid w:val="00633312"/>
    <w:rsid w:val="00633F6C"/>
    <w:rsid w:val="00633FCD"/>
    <w:rsid w:val="0063426B"/>
    <w:rsid w:val="00634553"/>
    <w:rsid w:val="0063465A"/>
    <w:rsid w:val="00635200"/>
    <w:rsid w:val="0063540E"/>
    <w:rsid w:val="0063555D"/>
    <w:rsid w:val="0063607E"/>
    <w:rsid w:val="00636142"/>
    <w:rsid w:val="0063683D"/>
    <w:rsid w:val="00636CE9"/>
    <w:rsid w:val="0063712D"/>
    <w:rsid w:val="0063727B"/>
    <w:rsid w:val="0064028D"/>
    <w:rsid w:val="006403F8"/>
    <w:rsid w:val="00640929"/>
    <w:rsid w:val="00640A3D"/>
    <w:rsid w:val="00640CA5"/>
    <w:rsid w:val="00640E98"/>
    <w:rsid w:val="00641F0C"/>
    <w:rsid w:val="00642078"/>
    <w:rsid w:val="00642325"/>
    <w:rsid w:val="00642470"/>
    <w:rsid w:val="006426A4"/>
    <w:rsid w:val="006428AE"/>
    <w:rsid w:val="00642A97"/>
    <w:rsid w:val="00642D49"/>
    <w:rsid w:val="00642E42"/>
    <w:rsid w:val="00642FD4"/>
    <w:rsid w:val="00643569"/>
    <w:rsid w:val="00643835"/>
    <w:rsid w:val="006438B5"/>
    <w:rsid w:val="00643C81"/>
    <w:rsid w:val="00643CC3"/>
    <w:rsid w:val="00643E6D"/>
    <w:rsid w:val="006440B4"/>
    <w:rsid w:val="00644521"/>
    <w:rsid w:val="00644670"/>
    <w:rsid w:val="00644818"/>
    <w:rsid w:val="006452C5"/>
    <w:rsid w:val="006452D5"/>
    <w:rsid w:val="006456D8"/>
    <w:rsid w:val="0064578F"/>
    <w:rsid w:val="00645C14"/>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17A3"/>
    <w:rsid w:val="00651E85"/>
    <w:rsid w:val="00651F34"/>
    <w:rsid w:val="0065233E"/>
    <w:rsid w:val="0065278D"/>
    <w:rsid w:val="006527FB"/>
    <w:rsid w:val="00652CB5"/>
    <w:rsid w:val="00652FE9"/>
    <w:rsid w:val="00653244"/>
    <w:rsid w:val="0065344A"/>
    <w:rsid w:val="006539C8"/>
    <w:rsid w:val="00653C72"/>
    <w:rsid w:val="00653E5E"/>
    <w:rsid w:val="00654172"/>
    <w:rsid w:val="00654A55"/>
    <w:rsid w:val="00654E9B"/>
    <w:rsid w:val="00654EBB"/>
    <w:rsid w:val="00654F91"/>
    <w:rsid w:val="00655312"/>
    <w:rsid w:val="00655AA2"/>
    <w:rsid w:val="00655AAA"/>
    <w:rsid w:val="00655F3C"/>
    <w:rsid w:val="00656B83"/>
    <w:rsid w:val="00656C03"/>
    <w:rsid w:val="006577AA"/>
    <w:rsid w:val="00657897"/>
    <w:rsid w:val="00657A50"/>
    <w:rsid w:val="00657FF7"/>
    <w:rsid w:val="00660001"/>
    <w:rsid w:val="00660640"/>
    <w:rsid w:val="0066068B"/>
    <w:rsid w:val="00660D54"/>
    <w:rsid w:val="006618A7"/>
    <w:rsid w:val="00662B6A"/>
    <w:rsid w:val="006633CB"/>
    <w:rsid w:val="00663614"/>
    <w:rsid w:val="006639C4"/>
    <w:rsid w:val="00663ADC"/>
    <w:rsid w:val="00663B06"/>
    <w:rsid w:val="00663BDC"/>
    <w:rsid w:val="0066420A"/>
    <w:rsid w:val="0066469C"/>
    <w:rsid w:val="00664AB9"/>
    <w:rsid w:val="00664D5F"/>
    <w:rsid w:val="00664DC9"/>
    <w:rsid w:val="0066529C"/>
    <w:rsid w:val="00665822"/>
    <w:rsid w:val="00665F1B"/>
    <w:rsid w:val="00665FCE"/>
    <w:rsid w:val="0066695C"/>
    <w:rsid w:val="0066697D"/>
    <w:rsid w:val="00666A17"/>
    <w:rsid w:val="00666C15"/>
    <w:rsid w:val="00666E9F"/>
    <w:rsid w:val="006670FE"/>
    <w:rsid w:val="006673B6"/>
    <w:rsid w:val="006674C5"/>
    <w:rsid w:val="00667589"/>
    <w:rsid w:val="0066762C"/>
    <w:rsid w:val="006679AA"/>
    <w:rsid w:val="00667A35"/>
    <w:rsid w:val="00667D7B"/>
    <w:rsid w:val="006701DD"/>
    <w:rsid w:val="00670308"/>
    <w:rsid w:val="00670C0B"/>
    <w:rsid w:val="00671528"/>
    <w:rsid w:val="00671A8A"/>
    <w:rsid w:val="00671C62"/>
    <w:rsid w:val="00671E7A"/>
    <w:rsid w:val="00671EC6"/>
    <w:rsid w:val="00672440"/>
    <w:rsid w:val="0067269C"/>
    <w:rsid w:val="006726F9"/>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6397"/>
    <w:rsid w:val="00676563"/>
    <w:rsid w:val="0067692D"/>
    <w:rsid w:val="00677669"/>
    <w:rsid w:val="0068072E"/>
    <w:rsid w:val="00680B23"/>
    <w:rsid w:val="00680CB4"/>
    <w:rsid w:val="00680F7E"/>
    <w:rsid w:val="0068115F"/>
    <w:rsid w:val="00681254"/>
    <w:rsid w:val="00681641"/>
    <w:rsid w:val="00681C6E"/>
    <w:rsid w:val="00681E3D"/>
    <w:rsid w:val="00682004"/>
    <w:rsid w:val="0068219D"/>
    <w:rsid w:val="006823D7"/>
    <w:rsid w:val="00682673"/>
    <w:rsid w:val="00682BDE"/>
    <w:rsid w:val="00683140"/>
    <w:rsid w:val="0068338C"/>
    <w:rsid w:val="006834C0"/>
    <w:rsid w:val="0068352A"/>
    <w:rsid w:val="00683E2D"/>
    <w:rsid w:val="00684088"/>
    <w:rsid w:val="006843CE"/>
    <w:rsid w:val="00684680"/>
    <w:rsid w:val="006849BA"/>
    <w:rsid w:val="00684C55"/>
    <w:rsid w:val="00684FD2"/>
    <w:rsid w:val="00685042"/>
    <w:rsid w:val="006850F3"/>
    <w:rsid w:val="006856B8"/>
    <w:rsid w:val="006856EB"/>
    <w:rsid w:val="0068575B"/>
    <w:rsid w:val="00687052"/>
    <w:rsid w:val="00687236"/>
    <w:rsid w:val="00687595"/>
    <w:rsid w:val="006876BA"/>
    <w:rsid w:val="006878B3"/>
    <w:rsid w:val="00687BC3"/>
    <w:rsid w:val="00687C1E"/>
    <w:rsid w:val="00687F7E"/>
    <w:rsid w:val="0069045E"/>
    <w:rsid w:val="0069068A"/>
    <w:rsid w:val="00690766"/>
    <w:rsid w:val="00690D65"/>
    <w:rsid w:val="00691550"/>
    <w:rsid w:val="00691BDC"/>
    <w:rsid w:val="00692276"/>
    <w:rsid w:val="006924BC"/>
    <w:rsid w:val="00692858"/>
    <w:rsid w:val="00692B46"/>
    <w:rsid w:val="00692C94"/>
    <w:rsid w:val="00692D77"/>
    <w:rsid w:val="0069311A"/>
    <w:rsid w:val="0069321D"/>
    <w:rsid w:val="006932AA"/>
    <w:rsid w:val="006937AE"/>
    <w:rsid w:val="00693C41"/>
    <w:rsid w:val="006942C8"/>
    <w:rsid w:val="006943A7"/>
    <w:rsid w:val="00694439"/>
    <w:rsid w:val="00694565"/>
    <w:rsid w:val="00694D2B"/>
    <w:rsid w:val="00695A38"/>
    <w:rsid w:val="00695BDD"/>
    <w:rsid w:val="00695F2E"/>
    <w:rsid w:val="00696163"/>
    <w:rsid w:val="006961EA"/>
    <w:rsid w:val="006964B8"/>
    <w:rsid w:val="00696564"/>
    <w:rsid w:val="00696F75"/>
    <w:rsid w:val="006973A4"/>
    <w:rsid w:val="00697A63"/>
    <w:rsid w:val="00697D02"/>
    <w:rsid w:val="00697E67"/>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43D"/>
    <w:rsid w:val="006A4550"/>
    <w:rsid w:val="006A46D9"/>
    <w:rsid w:val="006A4798"/>
    <w:rsid w:val="006A48FB"/>
    <w:rsid w:val="006A5028"/>
    <w:rsid w:val="006A5204"/>
    <w:rsid w:val="006A6B5A"/>
    <w:rsid w:val="006A6C42"/>
    <w:rsid w:val="006A6DF8"/>
    <w:rsid w:val="006A76F1"/>
    <w:rsid w:val="006A7901"/>
    <w:rsid w:val="006A7FEE"/>
    <w:rsid w:val="006B0968"/>
    <w:rsid w:val="006B1010"/>
    <w:rsid w:val="006B12E0"/>
    <w:rsid w:val="006B1307"/>
    <w:rsid w:val="006B158E"/>
    <w:rsid w:val="006B15D5"/>
    <w:rsid w:val="006B1A33"/>
    <w:rsid w:val="006B1BAA"/>
    <w:rsid w:val="006B1D57"/>
    <w:rsid w:val="006B1DB8"/>
    <w:rsid w:val="006B2143"/>
    <w:rsid w:val="006B2399"/>
    <w:rsid w:val="006B2E89"/>
    <w:rsid w:val="006B324F"/>
    <w:rsid w:val="006B35BC"/>
    <w:rsid w:val="006B365B"/>
    <w:rsid w:val="006B3671"/>
    <w:rsid w:val="006B36DB"/>
    <w:rsid w:val="006B3887"/>
    <w:rsid w:val="006B38E3"/>
    <w:rsid w:val="006B3F3A"/>
    <w:rsid w:val="006B419E"/>
    <w:rsid w:val="006B4439"/>
    <w:rsid w:val="006B4695"/>
    <w:rsid w:val="006B4965"/>
    <w:rsid w:val="006B4B82"/>
    <w:rsid w:val="006B4CD6"/>
    <w:rsid w:val="006B4DB3"/>
    <w:rsid w:val="006B4F01"/>
    <w:rsid w:val="006B4FDF"/>
    <w:rsid w:val="006B565E"/>
    <w:rsid w:val="006B576F"/>
    <w:rsid w:val="006B5817"/>
    <w:rsid w:val="006B5AD5"/>
    <w:rsid w:val="006B5CC4"/>
    <w:rsid w:val="006B61E9"/>
    <w:rsid w:val="006B6987"/>
    <w:rsid w:val="006B71C2"/>
    <w:rsid w:val="006B73C3"/>
    <w:rsid w:val="006B7FE5"/>
    <w:rsid w:val="006C07E0"/>
    <w:rsid w:val="006C107B"/>
    <w:rsid w:val="006C12C4"/>
    <w:rsid w:val="006C179D"/>
    <w:rsid w:val="006C1F0B"/>
    <w:rsid w:val="006C201E"/>
    <w:rsid w:val="006C204A"/>
    <w:rsid w:val="006C244B"/>
    <w:rsid w:val="006C295C"/>
    <w:rsid w:val="006C31C0"/>
    <w:rsid w:val="006C3634"/>
    <w:rsid w:val="006C37FE"/>
    <w:rsid w:val="006C3806"/>
    <w:rsid w:val="006C3918"/>
    <w:rsid w:val="006C39B4"/>
    <w:rsid w:val="006C4181"/>
    <w:rsid w:val="006C41C1"/>
    <w:rsid w:val="006C4ABF"/>
    <w:rsid w:val="006C4ED7"/>
    <w:rsid w:val="006C50F7"/>
    <w:rsid w:val="006C5459"/>
    <w:rsid w:val="006C5596"/>
    <w:rsid w:val="006C57AB"/>
    <w:rsid w:val="006C57E9"/>
    <w:rsid w:val="006C580C"/>
    <w:rsid w:val="006C589F"/>
    <w:rsid w:val="006C5D90"/>
    <w:rsid w:val="006C604B"/>
    <w:rsid w:val="006C6193"/>
    <w:rsid w:val="006C653D"/>
    <w:rsid w:val="006C6C19"/>
    <w:rsid w:val="006C6D29"/>
    <w:rsid w:val="006C6F1F"/>
    <w:rsid w:val="006C70D9"/>
    <w:rsid w:val="006C7762"/>
    <w:rsid w:val="006C7A8D"/>
    <w:rsid w:val="006D05CB"/>
    <w:rsid w:val="006D135F"/>
    <w:rsid w:val="006D1880"/>
    <w:rsid w:val="006D1B4D"/>
    <w:rsid w:val="006D22C7"/>
    <w:rsid w:val="006D25BE"/>
    <w:rsid w:val="006D25E3"/>
    <w:rsid w:val="006D30CB"/>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22F"/>
    <w:rsid w:val="006D6741"/>
    <w:rsid w:val="006D6CCD"/>
    <w:rsid w:val="006D70A2"/>
    <w:rsid w:val="006D7266"/>
    <w:rsid w:val="006D7788"/>
    <w:rsid w:val="006D7AA7"/>
    <w:rsid w:val="006D7BD5"/>
    <w:rsid w:val="006E033E"/>
    <w:rsid w:val="006E063A"/>
    <w:rsid w:val="006E0861"/>
    <w:rsid w:val="006E0B59"/>
    <w:rsid w:val="006E0EAA"/>
    <w:rsid w:val="006E0F6E"/>
    <w:rsid w:val="006E0F80"/>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022"/>
    <w:rsid w:val="006E54B5"/>
    <w:rsid w:val="006E57FE"/>
    <w:rsid w:val="006E5818"/>
    <w:rsid w:val="006E5D6C"/>
    <w:rsid w:val="006E608F"/>
    <w:rsid w:val="006E6376"/>
    <w:rsid w:val="006E6486"/>
    <w:rsid w:val="006E6920"/>
    <w:rsid w:val="006E6A86"/>
    <w:rsid w:val="006E6B54"/>
    <w:rsid w:val="006E6C89"/>
    <w:rsid w:val="006E7110"/>
    <w:rsid w:val="006E7170"/>
    <w:rsid w:val="006E76DB"/>
    <w:rsid w:val="006E786C"/>
    <w:rsid w:val="006E7AAE"/>
    <w:rsid w:val="006E7F98"/>
    <w:rsid w:val="006F036F"/>
    <w:rsid w:val="006F0EA2"/>
    <w:rsid w:val="006F1170"/>
    <w:rsid w:val="006F12B4"/>
    <w:rsid w:val="006F1562"/>
    <w:rsid w:val="006F16A1"/>
    <w:rsid w:val="006F16CB"/>
    <w:rsid w:val="006F1769"/>
    <w:rsid w:val="006F19A6"/>
    <w:rsid w:val="006F25E3"/>
    <w:rsid w:val="006F25F1"/>
    <w:rsid w:val="006F37A8"/>
    <w:rsid w:val="006F3B6D"/>
    <w:rsid w:val="006F3D54"/>
    <w:rsid w:val="006F4810"/>
    <w:rsid w:val="006F482C"/>
    <w:rsid w:val="006F489C"/>
    <w:rsid w:val="006F49D6"/>
    <w:rsid w:val="006F4B5B"/>
    <w:rsid w:val="006F4CC2"/>
    <w:rsid w:val="006F4FE2"/>
    <w:rsid w:val="006F5DD0"/>
    <w:rsid w:val="006F645D"/>
    <w:rsid w:val="006F6711"/>
    <w:rsid w:val="006F7029"/>
    <w:rsid w:val="006F769D"/>
    <w:rsid w:val="006F79A4"/>
    <w:rsid w:val="006F7B85"/>
    <w:rsid w:val="006F7C03"/>
    <w:rsid w:val="00700189"/>
    <w:rsid w:val="007001D8"/>
    <w:rsid w:val="00700EAB"/>
    <w:rsid w:val="00700EBC"/>
    <w:rsid w:val="0070101C"/>
    <w:rsid w:val="007010D1"/>
    <w:rsid w:val="0070138F"/>
    <w:rsid w:val="00701C16"/>
    <w:rsid w:val="00701C31"/>
    <w:rsid w:val="007021AF"/>
    <w:rsid w:val="00702B8C"/>
    <w:rsid w:val="00702D61"/>
    <w:rsid w:val="007036B5"/>
    <w:rsid w:val="00704316"/>
    <w:rsid w:val="0070443A"/>
    <w:rsid w:val="00704458"/>
    <w:rsid w:val="00704A37"/>
    <w:rsid w:val="00704B4C"/>
    <w:rsid w:val="00704D19"/>
    <w:rsid w:val="00705425"/>
    <w:rsid w:val="007054E4"/>
    <w:rsid w:val="00705748"/>
    <w:rsid w:val="00705905"/>
    <w:rsid w:val="00706940"/>
    <w:rsid w:val="00706996"/>
    <w:rsid w:val="00707916"/>
    <w:rsid w:val="007102CA"/>
    <w:rsid w:val="00710B45"/>
    <w:rsid w:val="00710B87"/>
    <w:rsid w:val="007110D3"/>
    <w:rsid w:val="0071120A"/>
    <w:rsid w:val="007113D9"/>
    <w:rsid w:val="007119EF"/>
    <w:rsid w:val="00711A4F"/>
    <w:rsid w:val="00711B3B"/>
    <w:rsid w:val="00711B41"/>
    <w:rsid w:val="00711DAD"/>
    <w:rsid w:val="00711F1F"/>
    <w:rsid w:val="007128A5"/>
    <w:rsid w:val="00712A25"/>
    <w:rsid w:val="00712D0B"/>
    <w:rsid w:val="0071323F"/>
    <w:rsid w:val="00713476"/>
    <w:rsid w:val="007134CC"/>
    <w:rsid w:val="007137CC"/>
    <w:rsid w:val="007138E6"/>
    <w:rsid w:val="0071432D"/>
    <w:rsid w:val="00714728"/>
    <w:rsid w:val="007148F5"/>
    <w:rsid w:val="00714930"/>
    <w:rsid w:val="00714DD4"/>
    <w:rsid w:val="00715045"/>
    <w:rsid w:val="0071546B"/>
    <w:rsid w:val="0071562C"/>
    <w:rsid w:val="00715675"/>
    <w:rsid w:val="00715AC2"/>
    <w:rsid w:val="00715E2A"/>
    <w:rsid w:val="00715F48"/>
    <w:rsid w:val="00715F66"/>
    <w:rsid w:val="007161CF"/>
    <w:rsid w:val="00716287"/>
    <w:rsid w:val="0071634D"/>
    <w:rsid w:val="007166C4"/>
    <w:rsid w:val="00716EA0"/>
    <w:rsid w:val="00717037"/>
    <w:rsid w:val="00717A86"/>
    <w:rsid w:val="00717DC5"/>
    <w:rsid w:val="00717E6D"/>
    <w:rsid w:val="00717EEA"/>
    <w:rsid w:val="00720A68"/>
    <w:rsid w:val="00720B44"/>
    <w:rsid w:val="007219FB"/>
    <w:rsid w:val="0072233B"/>
    <w:rsid w:val="00722A8D"/>
    <w:rsid w:val="00722C40"/>
    <w:rsid w:val="00722CB8"/>
    <w:rsid w:val="00722DD6"/>
    <w:rsid w:val="007238C2"/>
    <w:rsid w:val="00723911"/>
    <w:rsid w:val="00723935"/>
    <w:rsid w:val="00724036"/>
    <w:rsid w:val="0072482B"/>
    <w:rsid w:val="00724CDA"/>
    <w:rsid w:val="0072546F"/>
    <w:rsid w:val="007257AB"/>
    <w:rsid w:val="0072592D"/>
    <w:rsid w:val="0072599A"/>
    <w:rsid w:val="00725E7B"/>
    <w:rsid w:val="00725EDD"/>
    <w:rsid w:val="007261A8"/>
    <w:rsid w:val="00726365"/>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D03"/>
    <w:rsid w:val="007323FC"/>
    <w:rsid w:val="0073259D"/>
    <w:rsid w:val="0073291D"/>
    <w:rsid w:val="00732DF8"/>
    <w:rsid w:val="00733421"/>
    <w:rsid w:val="0073441C"/>
    <w:rsid w:val="0073497C"/>
    <w:rsid w:val="00734C1D"/>
    <w:rsid w:val="00734D0A"/>
    <w:rsid w:val="00734DE5"/>
    <w:rsid w:val="00734E3B"/>
    <w:rsid w:val="007357D1"/>
    <w:rsid w:val="00735D00"/>
    <w:rsid w:val="00736168"/>
    <w:rsid w:val="00736469"/>
    <w:rsid w:val="00736C64"/>
    <w:rsid w:val="007370BD"/>
    <w:rsid w:val="007371CC"/>
    <w:rsid w:val="00737391"/>
    <w:rsid w:val="0073756C"/>
    <w:rsid w:val="007375C6"/>
    <w:rsid w:val="0073762B"/>
    <w:rsid w:val="0073780F"/>
    <w:rsid w:val="00737C2C"/>
    <w:rsid w:val="00740CD6"/>
    <w:rsid w:val="00740DAB"/>
    <w:rsid w:val="00740E6F"/>
    <w:rsid w:val="0074109C"/>
    <w:rsid w:val="0074116B"/>
    <w:rsid w:val="0074193E"/>
    <w:rsid w:val="00741B05"/>
    <w:rsid w:val="00742CD0"/>
    <w:rsid w:val="00742FCF"/>
    <w:rsid w:val="0074305F"/>
    <w:rsid w:val="00743659"/>
    <w:rsid w:val="00743C3B"/>
    <w:rsid w:val="00743F00"/>
    <w:rsid w:val="00744204"/>
    <w:rsid w:val="00744250"/>
    <w:rsid w:val="007444E7"/>
    <w:rsid w:val="007446A0"/>
    <w:rsid w:val="007446E8"/>
    <w:rsid w:val="00744C29"/>
    <w:rsid w:val="00744C60"/>
    <w:rsid w:val="007455CF"/>
    <w:rsid w:val="0074591C"/>
    <w:rsid w:val="00745AC4"/>
    <w:rsid w:val="00745EFC"/>
    <w:rsid w:val="007462C2"/>
    <w:rsid w:val="007463B8"/>
    <w:rsid w:val="0074676D"/>
    <w:rsid w:val="00747151"/>
    <w:rsid w:val="00747300"/>
    <w:rsid w:val="007474A9"/>
    <w:rsid w:val="00747586"/>
    <w:rsid w:val="00747946"/>
    <w:rsid w:val="00747B7D"/>
    <w:rsid w:val="00750586"/>
    <w:rsid w:val="007508C5"/>
    <w:rsid w:val="0075097D"/>
    <w:rsid w:val="00750A18"/>
    <w:rsid w:val="00751387"/>
    <w:rsid w:val="00751869"/>
    <w:rsid w:val="00751AAA"/>
    <w:rsid w:val="00751BE2"/>
    <w:rsid w:val="00751E98"/>
    <w:rsid w:val="0075202D"/>
    <w:rsid w:val="007528C7"/>
    <w:rsid w:val="00752A15"/>
    <w:rsid w:val="00753076"/>
    <w:rsid w:val="00753ABC"/>
    <w:rsid w:val="00753C92"/>
    <w:rsid w:val="00754603"/>
    <w:rsid w:val="007546F0"/>
    <w:rsid w:val="007553FC"/>
    <w:rsid w:val="007555A4"/>
    <w:rsid w:val="00755625"/>
    <w:rsid w:val="00756395"/>
    <w:rsid w:val="00756785"/>
    <w:rsid w:val="007567B1"/>
    <w:rsid w:val="00756809"/>
    <w:rsid w:val="00756C79"/>
    <w:rsid w:val="00756D31"/>
    <w:rsid w:val="00756DAB"/>
    <w:rsid w:val="007574CF"/>
    <w:rsid w:val="00757780"/>
    <w:rsid w:val="00757A16"/>
    <w:rsid w:val="007602E8"/>
    <w:rsid w:val="00760C2A"/>
    <w:rsid w:val="007616F9"/>
    <w:rsid w:val="007617A7"/>
    <w:rsid w:val="007617C7"/>
    <w:rsid w:val="007619A9"/>
    <w:rsid w:val="00761A53"/>
    <w:rsid w:val="00761AF9"/>
    <w:rsid w:val="00761E8A"/>
    <w:rsid w:val="00761F9E"/>
    <w:rsid w:val="00762368"/>
    <w:rsid w:val="007626CB"/>
    <w:rsid w:val="00762845"/>
    <w:rsid w:val="007629F5"/>
    <w:rsid w:val="00762BF5"/>
    <w:rsid w:val="00762CC2"/>
    <w:rsid w:val="007632C4"/>
    <w:rsid w:val="00763522"/>
    <w:rsid w:val="00763A85"/>
    <w:rsid w:val="00763A99"/>
    <w:rsid w:val="007642F8"/>
    <w:rsid w:val="00764441"/>
    <w:rsid w:val="007647B3"/>
    <w:rsid w:val="00764A56"/>
    <w:rsid w:val="00764C7D"/>
    <w:rsid w:val="0076567D"/>
    <w:rsid w:val="007656CC"/>
    <w:rsid w:val="00765CAB"/>
    <w:rsid w:val="0076658F"/>
    <w:rsid w:val="00766A92"/>
    <w:rsid w:val="007672FE"/>
    <w:rsid w:val="00767574"/>
    <w:rsid w:val="00767E1C"/>
    <w:rsid w:val="00770269"/>
    <w:rsid w:val="00770BEC"/>
    <w:rsid w:val="00770F6E"/>
    <w:rsid w:val="00771045"/>
    <w:rsid w:val="00771696"/>
    <w:rsid w:val="00771B85"/>
    <w:rsid w:val="00771F51"/>
    <w:rsid w:val="00771F62"/>
    <w:rsid w:val="007721DC"/>
    <w:rsid w:val="007728BA"/>
    <w:rsid w:val="007733B6"/>
    <w:rsid w:val="00773803"/>
    <w:rsid w:val="00773C60"/>
    <w:rsid w:val="00774631"/>
    <w:rsid w:val="00774AE5"/>
    <w:rsid w:val="00774EEE"/>
    <w:rsid w:val="00775127"/>
    <w:rsid w:val="007757F4"/>
    <w:rsid w:val="00776336"/>
    <w:rsid w:val="00776A62"/>
    <w:rsid w:val="007778A3"/>
    <w:rsid w:val="00777AD0"/>
    <w:rsid w:val="0078040D"/>
    <w:rsid w:val="00780517"/>
    <w:rsid w:val="00780864"/>
    <w:rsid w:val="00780C2C"/>
    <w:rsid w:val="00781381"/>
    <w:rsid w:val="00781552"/>
    <w:rsid w:val="00781B0C"/>
    <w:rsid w:val="00781B8F"/>
    <w:rsid w:val="00781D82"/>
    <w:rsid w:val="0078204F"/>
    <w:rsid w:val="00782544"/>
    <w:rsid w:val="00782A47"/>
    <w:rsid w:val="0078356F"/>
    <w:rsid w:val="00783831"/>
    <w:rsid w:val="00784046"/>
    <w:rsid w:val="00784133"/>
    <w:rsid w:val="007844C0"/>
    <w:rsid w:val="00784502"/>
    <w:rsid w:val="00784A93"/>
    <w:rsid w:val="007857FA"/>
    <w:rsid w:val="00785EDA"/>
    <w:rsid w:val="00785F83"/>
    <w:rsid w:val="007862F7"/>
    <w:rsid w:val="007863E7"/>
    <w:rsid w:val="007864F3"/>
    <w:rsid w:val="007865E6"/>
    <w:rsid w:val="00786D11"/>
    <w:rsid w:val="00786D2C"/>
    <w:rsid w:val="00786E1E"/>
    <w:rsid w:val="00787036"/>
    <w:rsid w:val="0078784E"/>
    <w:rsid w:val="007901A6"/>
    <w:rsid w:val="007902A5"/>
    <w:rsid w:val="00790891"/>
    <w:rsid w:val="00790E3D"/>
    <w:rsid w:val="0079113F"/>
    <w:rsid w:val="007911F4"/>
    <w:rsid w:val="00791426"/>
    <w:rsid w:val="00791977"/>
    <w:rsid w:val="00791A67"/>
    <w:rsid w:val="0079251E"/>
    <w:rsid w:val="00792596"/>
    <w:rsid w:val="00792622"/>
    <w:rsid w:val="007929E3"/>
    <w:rsid w:val="007930AF"/>
    <w:rsid w:val="00793298"/>
    <w:rsid w:val="00793896"/>
    <w:rsid w:val="007938E7"/>
    <w:rsid w:val="00793A75"/>
    <w:rsid w:val="00793BA8"/>
    <w:rsid w:val="00793EDF"/>
    <w:rsid w:val="007946D7"/>
    <w:rsid w:val="00794D1A"/>
    <w:rsid w:val="00794F75"/>
    <w:rsid w:val="0079526C"/>
    <w:rsid w:val="00795446"/>
    <w:rsid w:val="00795485"/>
    <w:rsid w:val="00795509"/>
    <w:rsid w:val="00795666"/>
    <w:rsid w:val="00795D58"/>
    <w:rsid w:val="00795E25"/>
    <w:rsid w:val="00795E62"/>
    <w:rsid w:val="0079604E"/>
    <w:rsid w:val="007962EE"/>
    <w:rsid w:val="0079647C"/>
    <w:rsid w:val="00796531"/>
    <w:rsid w:val="00796DA0"/>
    <w:rsid w:val="007971BE"/>
    <w:rsid w:val="0079774F"/>
    <w:rsid w:val="007977F9"/>
    <w:rsid w:val="00797D86"/>
    <w:rsid w:val="007A088B"/>
    <w:rsid w:val="007A0A11"/>
    <w:rsid w:val="007A0A26"/>
    <w:rsid w:val="007A1076"/>
    <w:rsid w:val="007A1337"/>
    <w:rsid w:val="007A1484"/>
    <w:rsid w:val="007A208E"/>
    <w:rsid w:val="007A21EE"/>
    <w:rsid w:val="007A23DB"/>
    <w:rsid w:val="007A24A1"/>
    <w:rsid w:val="007A2548"/>
    <w:rsid w:val="007A2BBE"/>
    <w:rsid w:val="007A2D5B"/>
    <w:rsid w:val="007A31F0"/>
    <w:rsid w:val="007A3413"/>
    <w:rsid w:val="007A34EF"/>
    <w:rsid w:val="007A36BE"/>
    <w:rsid w:val="007A3B7A"/>
    <w:rsid w:val="007A3CB3"/>
    <w:rsid w:val="007A416A"/>
    <w:rsid w:val="007A43F2"/>
    <w:rsid w:val="007A4635"/>
    <w:rsid w:val="007A4A96"/>
    <w:rsid w:val="007A4A99"/>
    <w:rsid w:val="007A4ABD"/>
    <w:rsid w:val="007A4BAF"/>
    <w:rsid w:val="007A4FAD"/>
    <w:rsid w:val="007A4FF7"/>
    <w:rsid w:val="007A61F9"/>
    <w:rsid w:val="007A6246"/>
    <w:rsid w:val="007A65B7"/>
    <w:rsid w:val="007A6645"/>
    <w:rsid w:val="007A6665"/>
    <w:rsid w:val="007A67A4"/>
    <w:rsid w:val="007A697F"/>
    <w:rsid w:val="007A6A59"/>
    <w:rsid w:val="007A6D8D"/>
    <w:rsid w:val="007A6FA4"/>
    <w:rsid w:val="007A7508"/>
    <w:rsid w:val="007A75DE"/>
    <w:rsid w:val="007A76FC"/>
    <w:rsid w:val="007A7EB4"/>
    <w:rsid w:val="007B0186"/>
    <w:rsid w:val="007B0647"/>
    <w:rsid w:val="007B10C8"/>
    <w:rsid w:val="007B1735"/>
    <w:rsid w:val="007B20DE"/>
    <w:rsid w:val="007B2590"/>
    <w:rsid w:val="007B296A"/>
    <w:rsid w:val="007B2D84"/>
    <w:rsid w:val="007B2F29"/>
    <w:rsid w:val="007B33F4"/>
    <w:rsid w:val="007B3E0B"/>
    <w:rsid w:val="007B46A2"/>
    <w:rsid w:val="007B4C92"/>
    <w:rsid w:val="007B4DFE"/>
    <w:rsid w:val="007B4ECF"/>
    <w:rsid w:val="007B51FB"/>
    <w:rsid w:val="007B56B6"/>
    <w:rsid w:val="007B5EF4"/>
    <w:rsid w:val="007B60DE"/>
    <w:rsid w:val="007B62C8"/>
    <w:rsid w:val="007B6650"/>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879"/>
    <w:rsid w:val="007C1A5C"/>
    <w:rsid w:val="007C1B8E"/>
    <w:rsid w:val="007C1DDD"/>
    <w:rsid w:val="007C23F9"/>
    <w:rsid w:val="007C253A"/>
    <w:rsid w:val="007C2834"/>
    <w:rsid w:val="007C3651"/>
    <w:rsid w:val="007C3886"/>
    <w:rsid w:val="007C3A3C"/>
    <w:rsid w:val="007C3D7E"/>
    <w:rsid w:val="007C5AA0"/>
    <w:rsid w:val="007C5FD8"/>
    <w:rsid w:val="007C651D"/>
    <w:rsid w:val="007C6B75"/>
    <w:rsid w:val="007C70AA"/>
    <w:rsid w:val="007C76DC"/>
    <w:rsid w:val="007C7818"/>
    <w:rsid w:val="007C7B2D"/>
    <w:rsid w:val="007C7B81"/>
    <w:rsid w:val="007C7C6F"/>
    <w:rsid w:val="007C7F61"/>
    <w:rsid w:val="007D0834"/>
    <w:rsid w:val="007D0CAD"/>
    <w:rsid w:val="007D0DAA"/>
    <w:rsid w:val="007D0E03"/>
    <w:rsid w:val="007D114F"/>
    <w:rsid w:val="007D12FE"/>
    <w:rsid w:val="007D1705"/>
    <w:rsid w:val="007D1EC9"/>
    <w:rsid w:val="007D1F8A"/>
    <w:rsid w:val="007D2279"/>
    <w:rsid w:val="007D26C7"/>
    <w:rsid w:val="007D2976"/>
    <w:rsid w:val="007D2996"/>
    <w:rsid w:val="007D2F5A"/>
    <w:rsid w:val="007D301B"/>
    <w:rsid w:val="007D35AE"/>
    <w:rsid w:val="007D3743"/>
    <w:rsid w:val="007D38B1"/>
    <w:rsid w:val="007D3C22"/>
    <w:rsid w:val="007D3FC4"/>
    <w:rsid w:val="007D41F9"/>
    <w:rsid w:val="007D4244"/>
    <w:rsid w:val="007D433B"/>
    <w:rsid w:val="007D49F4"/>
    <w:rsid w:val="007D4CAE"/>
    <w:rsid w:val="007D4E41"/>
    <w:rsid w:val="007D5019"/>
    <w:rsid w:val="007D5075"/>
    <w:rsid w:val="007D5326"/>
    <w:rsid w:val="007D560C"/>
    <w:rsid w:val="007D567A"/>
    <w:rsid w:val="007D5721"/>
    <w:rsid w:val="007D57A1"/>
    <w:rsid w:val="007D5A96"/>
    <w:rsid w:val="007D5FED"/>
    <w:rsid w:val="007D6167"/>
    <w:rsid w:val="007D63BC"/>
    <w:rsid w:val="007D6447"/>
    <w:rsid w:val="007D6CC8"/>
    <w:rsid w:val="007D6E3E"/>
    <w:rsid w:val="007D708A"/>
    <w:rsid w:val="007D72D7"/>
    <w:rsid w:val="007D7405"/>
    <w:rsid w:val="007D7521"/>
    <w:rsid w:val="007D7687"/>
    <w:rsid w:val="007D7752"/>
    <w:rsid w:val="007D7A6D"/>
    <w:rsid w:val="007E0997"/>
    <w:rsid w:val="007E0A82"/>
    <w:rsid w:val="007E0CE8"/>
    <w:rsid w:val="007E0FD5"/>
    <w:rsid w:val="007E11EB"/>
    <w:rsid w:val="007E1384"/>
    <w:rsid w:val="007E19FD"/>
    <w:rsid w:val="007E2278"/>
    <w:rsid w:val="007E2447"/>
    <w:rsid w:val="007E24D9"/>
    <w:rsid w:val="007E3268"/>
    <w:rsid w:val="007E3656"/>
    <w:rsid w:val="007E3AA6"/>
    <w:rsid w:val="007E43D5"/>
    <w:rsid w:val="007E4457"/>
    <w:rsid w:val="007E4A1A"/>
    <w:rsid w:val="007E4F7A"/>
    <w:rsid w:val="007E5492"/>
    <w:rsid w:val="007E55A6"/>
    <w:rsid w:val="007E61FE"/>
    <w:rsid w:val="007E64DA"/>
    <w:rsid w:val="007E65E2"/>
    <w:rsid w:val="007E66C4"/>
    <w:rsid w:val="007E6BF9"/>
    <w:rsid w:val="007E710C"/>
    <w:rsid w:val="007E755E"/>
    <w:rsid w:val="007E75D7"/>
    <w:rsid w:val="007E7629"/>
    <w:rsid w:val="007E76E1"/>
    <w:rsid w:val="007E7C7F"/>
    <w:rsid w:val="007E7D4A"/>
    <w:rsid w:val="007E7F05"/>
    <w:rsid w:val="007F0275"/>
    <w:rsid w:val="007F051F"/>
    <w:rsid w:val="007F0CBD"/>
    <w:rsid w:val="007F0D80"/>
    <w:rsid w:val="007F0F8E"/>
    <w:rsid w:val="007F115E"/>
    <w:rsid w:val="007F153D"/>
    <w:rsid w:val="007F177B"/>
    <w:rsid w:val="007F1DC9"/>
    <w:rsid w:val="007F1F0F"/>
    <w:rsid w:val="007F22E0"/>
    <w:rsid w:val="007F2536"/>
    <w:rsid w:val="007F2784"/>
    <w:rsid w:val="007F28FB"/>
    <w:rsid w:val="007F3034"/>
    <w:rsid w:val="007F3346"/>
    <w:rsid w:val="007F3697"/>
    <w:rsid w:val="007F3945"/>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2C71"/>
    <w:rsid w:val="00802D51"/>
    <w:rsid w:val="00802E07"/>
    <w:rsid w:val="00802F25"/>
    <w:rsid w:val="00803317"/>
    <w:rsid w:val="008036DB"/>
    <w:rsid w:val="00803F0B"/>
    <w:rsid w:val="00804647"/>
    <w:rsid w:val="008049FD"/>
    <w:rsid w:val="00804E99"/>
    <w:rsid w:val="00805058"/>
    <w:rsid w:val="00805532"/>
    <w:rsid w:val="00805540"/>
    <w:rsid w:val="00805BE2"/>
    <w:rsid w:val="00805BF3"/>
    <w:rsid w:val="00805D5A"/>
    <w:rsid w:val="008060F0"/>
    <w:rsid w:val="00806189"/>
    <w:rsid w:val="008068DD"/>
    <w:rsid w:val="0080695B"/>
    <w:rsid w:val="008069BC"/>
    <w:rsid w:val="00806BA9"/>
    <w:rsid w:val="00806D81"/>
    <w:rsid w:val="00806E26"/>
    <w:rsid w:val="0080722E"/>
    <w:rsid w:val="008072AC"/>
    <w:rsid w:val="00807B16"/>
    <w:rsid w:val="00807C43"/>
    <w:rsid w:val="008101A1"/>
    <w:rsid w:val="008101AE"/>
    <w:rsid w:val="008103B8"/>
    <w:rsid w:val="008105F0"/>
    <w:rsid w:val="0081107D"/>
    <w:rsid w:val="00811323"/>
    <w:rsid w:val="008113B3"/>
    <w:rsid w:val="00811AA3"/>
    <w:rsid w:val="00811F14"/>
    <w:rsid w:val="0081257A"/>
    <w:rsid w:val="0081288F"/>
    <w:rsid w:val="00812DF2"/>
    <w:rsid w:val="008130DD"/>
    <w:rsid w:val="00813539"/>
    <w:rsid w:val="008137FB"/>
    <w:rsid w:val="008139BE"/>
    <w:rsid w:val="00813F61"/>
    <w:rsid w:val="00814B05"/>
    <w:rsid w:val="00814B7B"/>
    <w:rsid w:val="0081534D"/>
    <w:rsid w:val="008155C7"/>
    <w:rsid w:val="00815CCE"/>
    <w:rsid w:val="00815EE0"/>
    <w:rsid w:val="00816438"/>
    <w:rsid w:val="008169C7"/>
    <w:rsid w:val="00816BA6"/>
    <w:rsid w:val="0081766C"/>
    <w:rsid w:val="008176FD"/>
    <w:rsid w:val="00817D64"/>
    <w:rsid w:val="00820176"/>
    <w:rsid w:val="008209D6"/>
    <w:rsid w:val="00820C38"/>
    <w:rsid w:val="0082143E"/>
    <w:rsid w:val="00821673"/>
    <w:rsid w:val="00821751"/>
    <w:rsid w:val="00821B56"/>
    <w:rsid w:val="008220C0"/>
    <w:rsid w:val="0082237B"/>
    <w:rsid w:val="00822EE8"/>
    <w:rsid w:val="00822F27"/>
    <w:rsid w:val="00823334"/>
    <w:rsid w:val="008236CE"/>
    <w:rsid w:val="00823846"/>
    <w:rsid w:val="00823A89"/>
    <w:rsid w:val="00823EEF"/>
    <w:rsid w:val="00823F82"/>
    <w:rsid w:val="00823FD5"/>
    <w:rsid w:val="00824007"/>
    <w:rsid w:val="00824377"/>
    <w:rsid w:val="008247D8"/>
    <w:rsid w:val="00825037"/>
    <w:rsid w:val="00825070"/>
    <w:rsid w:val="0082514E"/>
    <w:rsid w:val="008251F9"/>
    <w:rsid w:val="0082524E"/>
    <w:rsid w:val="00825657"/>
    <w:rsid w:val="00825A3D"/>
    <w:rsid w:val="00825CE6"/>
    <w:rsid w:val="00826016"/>
    <w:rsid w:val="0082658A"/>
    <w:rsid w:val="00826EE4"/>
    <w:rsid w:val="008272CB"/>
    <w:rsid w:val="008273CA"/>
    <w:rsid w:val="0082779E"/>
    <w:rsid w:val="008279D5"/>
    <w:rsid w:val="00827B14"/>
    <w:rsid w:val="00827CFB"/>
    <w:rsid w:val="00830306"/>
    <w:rsid w:val="008306D9"/>
    <w:rsid w:val="00830738"/>
    <w:rsid w:val="00830852"/>
    <w:rsid w:val="00830A92"/>
    <w:rsid w:val="00830C77"/>
    <w:rsid w:val="00830EB0"/>
    <w:rsid w:val="0083118B"/>
    <w:rsid w:val="00831290"/>
    <w:rsid w:val="008314B0"/>
    <w:rsid w:val="00831895"/>
    <w:rsid w:val="00831C26"/>
    <w:rsid w:val="00831F2C"/>
    <w:rsid w:val="00831F67"/>
    <w:rsid w:val="00832181"/>
    <w:rsid w:val="0083245B"/>
    <w:rsid w:val="008326F6"/>
    <w:rsid w:val="008326FB"/>
    <w:rsid w:val="008327B1"/>
    <w:rsid w:val="00832825"/>
    <w:rsid w:val="00832AB7"/>
    <w:rsid w:val="00833328"/>
    <w:rsid w:val="00833508"/>
    <w:rsid w:val="0083357B"/>
    <w:rsid w:val="00833614"/>
    <w:rsid w:val="008336D8"/>
    <w:rsid w:val="00833BC3"/>
    <w:rsid w:val="0083466A"/>
    <w:rsid w:val="0083493D"/>
    <w:rsid w:val="008351F3"/>
    <w:rsid w:val="008356D6"/>
    <w:rsid w:val="0083571B"/>
    <w:rsid w:val="008357A0"/>
    <w:rsid w:val="00835941"/>
    <w:rsid w:val="00835F66"/>
    <w:rsid w:val="00835F83"/>
    <w:rsid w:val="00835F87"/>
    <w:rsid w:val="008367B1"/>
    <w:rsid w:val="0083701F"/>
    <w:rsid w:val="008375CA"/>
    <w:rsid w:val="00837639"/>
    <w:rsid w:val="008378C5"/>
    <w:rsid w:val="00837914"/>
    <w:rsid w:val="00837E24"/>
    <w:rsid w:val="008402C6"/>
    <w:rsid w:val="0084045D"/>
    <w:rsid w:val="00840868"/>
    <w:rsid w:val="00840982"/>
    <w:rsid w:val="00840F62"/>
    <w:rsid w:val="0084173A"/>
    <w:rsid w:val="00841A69"/>
    <w:rsid w:val="00841AC8"/>
    <w:rsid w:val="00841ED3"/>
    <w:rsid w:val="008427B7"/>
    <w:rsid w:val="00842968"/>
    <w:rsid w:val="00842EA0"/>
    <w:rsid w:val="0084317B"/>
    <w:rsid w:val="0084385E"/>
    <w:rsid w:val="008439B0"/>
    <w:rsid w:val="00843CFF"/>
    <w:rsid w:val="00843FB9"/>
    <w:rsid w:val="00843FC2"/>
    <w:rsid w:val="008441F6"/>
    <w:rsid w:val="00844333"/>
    <w:rsid w:val="008444ED"/>
    <w:rsid w:val="00844594"/>
    <w:rsid w:val="00844FD5"/>
    <w:rsid w:val="008451F6"/>
    <w:rsid w:val="00845208"/>
    <w:rsid w:val="00845300"/>
    <w:rsid w:val="0084551C"/>
    <w:rsid w:val="0084578D"/>
    <w:rsid w:val="00845E39"/>
    <w:rsid w:val="00846003"/>
    <w:rsid w:val="00846105"/>
    <w:rsid w:val="00846294"/>
    <w:rsid w:val="00846571"/>
    <w:rsid w:val="00846769"/>
    <w:rsid w:val="00846A1A"/>
    <w:rsid w:val="00846E09"/>
    <w:rsid w:val="00847ADF"/>
    <w:rsid w:val="00847B63"/>
    <w:rsid w:val="00847BC0"/>
    <w:rsid w:val="00847D97"/>
    <w:rsid w:val="00850229"/>
    <w:rsid w:val="008503F2"/>
    <w:rsid w:val="00850631"/>
    <w:rsid w:val="0085075C"/>
    <w:rsid w:val="00850B02"/>
    <w:rsid w:val="00850C22"/>
    <w:rsid w:val="00850FC7"/>
    <w:rsid w:val="008515BA"/>
    <w:rsid w:val="00851954"/>
    <w:rsid w:val="00851BBA"/>
    <w:rsid w:val="00852651"/>
    <w:rsid w:val="00852901"/>
    <w:rsid w:val="00852B8C"/>
    <w:rsid w:val="00852BB6"/>
    <w:rsid w:val="00852CAF"/>
    <w:rsid w:val="00852EB2"/>
    <w:rsid w:val="0085316A"/>
    <w:rsid w:val="0085357D"/>
    <w:rsid w:val="008537CF"/>
    <w:rsid w:val="00853BDD"/>
    <w:rsid w:val="00853E42"/>
    <w:rsid w:val="00853E53"/>
    <w:rsid w:val="008542DD"/>
    <w:rsid w:val="00854448"/>
    <w:rsid w:val="008544CA"/>
    <w:rsid w:val="008549DF"/>
    <w:rsid w:val="00854B58"/>
    <w:rsid w:val="00854FCE"/>
    <w:rsid w:val="008554DD"/>
    <w:rsid w:val="00855585"/>
    <w:rsid w:val="008555BB"/>
    <w:rsid w:val="008557A9"/>
    <w:rsid w:val="00855B90"/>
    <w:rsid w:val="0085644D"/>
    <w:rsid w:val="0085659E"/>
    <w:rsid w:val="00856722"/>
    <w:rsid w:val="00856BB4"/>
    <w:rsid w:val="00857CCD"/>
    <w:rsid w:val="00857D4E"/>
    <w:rsid w:val="0086052A"/>
    <w:rsid w:val="00860574"/>
    <w:rsid w:val="00860AA3"/>
    <w:rsid w:val="00861222"/>
    <w:rsid w:val="008612B0"/>
    <w:rsid w:val="008614F6"/>
    <w:rsid w:val="00861E20"/>
    <w:rsid w:val="008627CF"/>
    <w:rsid w:val="008628CB"/>
    <w:rsid w:val="00862914"/>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3EC"/>
    <w:rsid w:val="008667E6"/>
    <w:rsid w:val="00866930"/>
    <w:rsid w:val="0086695F"/>
    <w:rsid w:val="00866DD5"/>
    <w:rsid w:val="00866FA1"/>
    <w:rsid w:val="00867242"/>
    <w:rsid w:val="0086753C"/>
    <w:rsid w:val="008677A2"/>
    <w:rsid w:val="00867CCC"/>
    <w:rsid w:val="00867F5A"/>
    <w:rsid w:val="00867FBF"/>
    <w:rsid w:val="00867FD8"/>
    <w:rsid w:val="00870816"/>
    <w:rsid w:val="008713DD"/>
    <w:rsid w:val="00871B95"/>
    <w:rsid w:val="00871D97"/>
    <w:rsid w:val="00872550"/>
    <w:rsid w:val="008729FE"/>
    <w:rsid w:val="00872E75"/>
    <w:rsid w:val="008732DA"/>
    <w:rsid w:val="00873396"/>
    <w:rsid w:val="00874104"/>
    <w:rsid w:val="0087426D"/>
    <w:rsid w:val="008746AB"/>
    <w:rsid w:val="00874941"/>
    <w:rsid w:val="00875118"/>
    <w:rsid w:val="0087576E"/>
    <w:rsid w:val="0087653B"/>
    <w:rsid w:val="00876973"/>
    <w:rsid w:val="00876BF2"/>
    <w:rsid w:val="00876ECC"/>
    <w:rsid w:val="008777A4"/>
    <w:rsid w:val="00877876"/>
    <w:rsid w:val="00877D5C"/>
    <w:rsid w:val="00877E2A"/>
    <w:rsid w:val="00880010"/>
    <w:rsid w:val="00880764"/>
    <w:rsid w:val="008809AA"/>
    <w:rsid w:val="00880DE4"/>
    <w:rsid w:val="00880F9D"/>
    <w:rsid w:val="0088186F"/>
    <w:rsid w:val="00881D09"/>
    <w:rsid w:val="00881F52"/>
    <w:rsid w:val="0088207D"/>
    <w:rsid w:val="008821E5"/>
    <w:rsid w:val="008822D7"/>
    <w:rsid w:val="008825B7"/>
    <w:rsid w:val="00882799"/>
    <w:rsid w:val="00882BC3"/>
    <w:rsid w:val="00883113"/>
    <w:rsid w:val="00883505"/>
    <w:rsid w:val="00883560"/>
    <w:rsid w:val="008838B0"/>
    <w:rsid w:val="008839A5"/>
    <w:rsid w:val="00883BE1"/>
    <w:rsid w:val="00883EC2"/>
    <w:rsid w:val="00883F43"/>
    <w:rsid w:val="00883FEB"/>
    <w:rsid w:val="00884200"/>
    <w:rsid w:val="008847A2"/>
    <w:rsid w:val="008848E6"/>
    <w:rsid w:val="008853D5"/>
    <w:rsid w:val="00885504"/>
    <w:rsid w:val="0088589F"/>
    <w:rsid w:val="00885DB0"/>
    <w:rsid w:val="00885F4C"/>
    <w:rsid w:val="00886D35"/>
    <w:rsid w:val="00887066"/>
    <w:rsid w:val="00887163"/>
    <w:rsid w:val="008878A0"/>
    <w:rsid w:val="00887FFA"/>
    <w:rsid w:val="0089016A"/>
    <w:rsid w:val="008901B0"/>
    <w:rsid w:val="00890272"/>
    <w:rsid w:val="008902C1"/>
    <w:rsid w:val="00890434"/>
    <w:rsid w:val="00890BAA"/>
    <w:rsid w:val="00890F2D"/>
    <w:rsid w:val="008910B9"/>
    <w:rsid w:val="008910D7"/>
    <w:rsid w:val="00891112"/>
    <w:rsid w:val="00891729"/>
    <w:rsid w:val="00891A43"/>
    <w:rsid w:val="00891A70"/>
    <w:rsid w:val="00891C76"/>
    <w:rsid w:val="00891D68"/>
    <w:rsid w:val="00892024"/>
    <w:rsid w:val="00892606"/>
    <w:rsid w:val="008926B0"/>
    <w:rsid w:val="0089272A"/>
    <w:rsid w:val="00893342"/>
    <w:rsid w:val="0089346B"/>
    <w:rsid w:val="008935B5"/>
    <w:rsid w:val="0089363A"/>
    <w:rsid w:val="0089418D"/>
    <w:rsid w:val="008942EB"/>
    <w:rsid w:val="008946DB"/>
    <w:rsid w:val="00894781"/>
    <w:rsid w:val="00894AB5"/>
    <w:rsid w:val="00895175"/>
    <w:rsid w:val="008953EC"/>
    <w:rsid w:val="008955F8"/>
    <w:rsid w:val="008956A4"/>
    <w:rsid w:val="008956C1"/>
    <w:rsid w:val="008960E5"/>
    <w:rsid w:val="0089665C"/>
    <w:rsid w:val="00896956"/>
    <w:rsid w:val="00896B7C"/>
    <w:rsid w:val="00896F30"/>
    <w:rsid w:val="008978AA"/>
    <w:rsid w:val="00897AC3"/>
    <w:rsid w:val="00897B73"/>
    <w:rsid w:val="00897D6A"/>
    <w:rsid w:val="00897F20"/>
    <w:rsid w:val="008A028C"/>
    <w:rsid w:val="008A1322"/>
    <w:rsid w:val="008A13A1"/>
    <w:rsid w:val="008A19A7"/>
    <w:rsid w:val="008A19D1"/>
    <w:rsid w:val="008A1F13"/>
    <w:rsid w:val="008A27E4"/>
    <w:rsid w:val="008A287D"/>
    <w:rsid w:val="008A2999"/>
    <w:rsid w:val="008A2AB7"/>
    <w:rsid w:val="008A2ADA"/>
    <w:rsid w:val="008A2C48"/>
    <w:rsid w:val="008A3173"/>
    <w:rsid w:val="008A31EF"/>
    <w:rsid w:val="008A3771"/>
    <w:rsid w:val="008A38E1"/>
    <w:rsid w:val="008A3906"/>
    <w:rsid w:val="008A3ED2"/>
    <w:rsid w:val="008A4076"/>
    <w:rsid w:val="008A40BA"/>
    <w:rsid w:val="008A40D2"/>
    <w:rsid w:val="008A45C3"/>
    <w:rsid w:val="008A4A84"/>
    <w:rsid w:val="008A4BB3"/>
    <w:rsid w:val="008A4C94"/>
    <w:rsid w:val="008A4DAD"/>
    <w:rsid w:val="008A569A"/>
    <w:rsid w:val="008A6133"/>
    <w:rsid w:val="008A631E"/>
    <w:rsid w:val="008A642F"/>
    <w:rsid w:val="008A6485"/>
    <w:rsid w:val="008A69A2"/>
    <w:rsid w:val="008A6AD3"/>
    <w:rsid w:val="008A6B13"/>
    <w:rsid w:val="008A6C63"/>
    <w:rsid w:val="008A6CC4"/>
    <w:rsid w:val="008A70B9"/>
    <w:rsid w:val="008A74B6"/>
    <w:rsid w:val="008A7695"/>
    <w:rsid w:val="008A77D5"/>
    <w:rsid w:val="008A77E8"/>
    <w:rsid w:val="008A77FD"/>
    <w:rsid w:val="008A7969"/>
    <w:rsid w:val="008A7ED8"/>
    <w:rsid w:val="008B002C"/>
    <w:rsid w:val="008B0311"/>
    <w:rsid w:val="008B0EE0"/>
    <w:rsid w:val="008B1299"/>
    <w:rsid w:val="008B13CD"/>
    <w:rsid w:val="008B13D0"/>
    <w:rsid w:val="008B1FBA"/>
    <w:rsid w:val="008B227A"/>
    <w:rsid w:val="008B2860"/>
    <w:rsid w:val="008B316F"/>
    <w:rsid w:val="008B3508"/>
    <w:rsid w:val="008B3824"/>
    <w:rsid w:val="008B3917"/>
    <w:rsid w:val="008B3CBB"/>
    <w:rsid w:val="008B3FC6"/>
    <w:rsid w:val="008B4078"/>
    <w:rsid w:val="008B4624"/>
    <w:rsid w:val="008B4727"/>
    <w:rsid w:val="008B4943"/>
    <w:rsid w:val="008B4C7F"/>
    <w:rsid w:val="008B4EAD"/>
    <w:rsid w:val="008B5113"/>
    <w:rsid w:val="008B5180"/>
    <w:rsid w:val="008B5223"/>
    <w:rsid w:val="008B5445"/>
    <w:rsid w:val="008B559A"/>
    <w:rsid w:val="008B56E6"/>
    <w:rsid w:val="008B590E"/>
    <w:rsid w:val="008B5D02"/>
    <w:rsid w:val="008B66B0"/>
    <w:rsid w:val="008B6C4D"/>
    <w:rsid w:val="008B6D90"/>
    <w:rsid w:val="008B7855"/>
    <w:rsid w:val="008B78A3"/>
    <w:rsid w:val="008C03E6"/>
    <w:rsid w:val="008C03F3"/>
    <w:rsid w:val="008C0641"/>
    <w:rsid w:val="008C0EC2"/>
    <w:rsid w:val="008C27F9"/>
    <w:rsid w:val="008C2AEF"/>
    <w:rsid w:val="008C2D9D"/>
    <w:rsid w:val="008C31EE"/>
    <w:rsid w:val="008C3786"/>
    <w:rsid w:val="008C37C0"/>
    <w:rsid w:val="008C3980"/>
    <w:rsid w:val="008C3B33"/>
    <w:rsid w:val="008C3FFD"/>
    <w:rsid w:val="008C41EE"/>
    <w:rsid w:val="008C421D"/>
    <w:rsid w:val="008C4917"/>
    <w:rsid w:val="008C4EE0"/>
    <w:rsid w:val="008C557F"/>
    <w:rsid w:val="008C5729"/>
    <w:rsid w:val="008C5B1B"/>
    <w:rsid w:val="008C5E48"/>
    <w:rsid w:val="008C5F4D"/>
    <w:rsid w:val="008C652F"/>
    <w:rsid w:val="008C6871"/>
    <w:rsid w:val="008C6890"/>
    <w:rsid w:val="008C69E4"/>
    <w:rsid w:val="008C7273"/>
    <w:rsid w:val="008C76D8"/>
    <w:rsid w:val="008C7B6B"/>
    <w:rsid w:val="008D030B"/>
    <w:rsid w:val="008D052C"/>
    <w:rsid w:val="008D0D4A"/>
    <w:rsid w:val="008D13A3"/>
    <w:rsid w:val="008D154B"/>
    <w:rsid w:val="008D1693"/>
    <w:rsid w:val="008D1833"/>
    <w:rsid w:val="008D204F"/>
    <w:rsid w:val="008D2340"/>
    <w:rsid w:val="008D238D"/>
    <w:rsid w:val="008D2699"/>
    <w:rsid w:val="008D3516"/>
    <w:rsid w:val="008D3AF6"/>
    <w:rsid w:val="008D3BD3"/>
    <w:rsid w:val="008D3CB4"/>
    <w:rsid w:val="008D3FA2"/>
    <w:rsid w:val="008D3FEB"/>
    <w:rsid w:val="008D4B3E"/>
    <w:rsid w:val="008D4CA7"/>
    <w:rsid w:val="008D4D5C"/>
    <w:rsid w:val="008D535F"/>
    <w:rsid w:val="008D59C0"/>
    <w:rsid w:val="008D5FE8"/>
    <w:rsid w:val="008D6A4B"/>
    <w:rsid w:val="008D6EE7"/>
    <w:rsid w:val="008D79F1"/>
    <w:rsid w:val="008D7B45"/>
    <w:rsid w:val="008D7D33"/>
    <w:rsid w:val="008E015F"/>
    <w:rsid w:val="008E05F0"/>
    <w:rsid w:val="008E0735"/>
    <w:rsid w:val="008E2497"/>
    <w:rsid w:val="008E27BA"/>
    <w:rsid w:val="008E289D"/>
    <w:rsid w:val="008E3431"/>
    <w:rsid w:val="008E36B4"/>
    <w:rsid w:val="008E36D7"/>
    <w:rsid w:val="008E39AF"/>
    <w:rsid w:val="008E3B4D"/>
    <w:rsid w:val="008E3D3D"/>
    <w:rsid w:val="008E3DBB"/>
    <w:rsid w:val="008E4876"/>
    <w:rsid w:val="008E49C1"/>
    <w:rsid w:val="008E4BB1"/>
    <w:rsid w:val="008E4BDD"/>
    <w:rsid w:val="008E4D48"/>
    <w:rsid w:val="008E5923"/>
    <w:rsid w:val="008E5D9F"/>
    <w:rsid w:val="008E5F7D"/>
    <w:rsid w:val="008E6308"/>
    <w:rsid w:val="008E677D"/>
    <w:rsid w:val="008E6803"/>
    <w:rsid w:val="008E6BBE"/>
    <w:rsid w:val="008E7260"/>
    <w:rsid w:val="008E78DD"/>
    <w:rsid w:val="008E7941"/>
    <w:rsid w:val="008E7B2A"/>
    <w:rsid w:val="008E7C9A"/>
    <w:rsid w:val="008E7F48"/>
    <w:rsid w:val="008F0485"/>
    <w:rsid w:val="008F097D"/>
    <w:rsid w:val="008F1060"/>
    <w:rsid w:val="008F185B"/>
    <w:rsid w:val="008F1AC2"/>
    <w:rsid w:val="008F239A"/>
    <w:rsid w:val="008F32B6"/>
    <w:rsid w:val="008F3345"/>
    <w:rsid w:val="008F33FD"/>
    <w:rsid w:val="008F3845"/>
    <w:rsid w:val="008F42A2"/>
    <w:rsid w:val="008F4434"/>
    <w:rsid w:val="008F4464"/>
    <w:rsid w:val="008F4C8D"/>
    <w:rsid w:val="008F566F"/>
    <w:rsid w:val="008F572B"/>
    <w:rsid w:val="008F67C4"/>
    <w:rsid w:val="008F69EF"/>
    <w:rsid w:val="008F6BD9"/>
    <w:rsid w:val="008F6CD3"/>
    <w:rsid w:val="008F733B"/>
    <w:rsid w:val="008F79A0"/>
    <w:rsid w:val="008F7DFE"/>
    <w:rsid w:val="00900391"/>
    <w:rsid w:val="00900D04"/>
    <w:rsid w:val="00901274"/>
    <w:rsid w:val="0090131F"/>
    <w:rsid w:val="0090190D"/>
    <w:rsid w:val="00901C0A"/>
    <w:rsid w:val="00901C3D"/>
    <w:rsid w:val="00901F12"/>
    <w:rsid w:val="009021A8"/>
    <w:rsid w:val="0090259A"/>
    <w:rsid w:val="009025D9"/>
    <w:rsid w:val="0090266B"/>
    <w:rsid w:val="00902C36"/>
    <w:rsid w:val="00902E32"/>
    <w:rsid w:val="00902F22"/>
    <w:rsid w:val="00903A33"/>
    <w:rsid w:val="00903CBB"/>
    <w:rsid w:val="009043ED"/>
    <w:rsid w:val="00904671"/>
    <w:rsid w:val="0090469A"/>
    <w:rsid w:val="0090482D"/>
    <w:rsid w:val="00904846"/>
    <w:rsid w:val="00904FC1"/>
    <w:rsid w:val="00905234"/>
    <w:rsid w:val="0090528E"/>
    <w:rsid w:val="00906251"/>
    <w:rsid w:val="0090634C"/>
    <w:rsid w:val="009068B3"/>
    <w:rsid w:val="00906A56"/>
    <w:rsid w:val="00906D23"/>
    <w:rsid w:val="0090786B"/>
    <w:rsid w:val="00907D5B"/>
    <w:rsid w:val="009100B3"/>
    <w:rsid w:val="009108E0"/>
    <w:rsid w:val="00910ACD"/>
    <w:rsid w:val="00910D0D"/>
    <w:rsid w:val="00910E04"/>
    <w:rsid w:val="00911976"/>
    <w:rsid w:val="009120C3"/>
    <w:rsid w:val="009121CC"/>
    <w:rsid w:val="00912AC2"/>
    <w:rsid w:val="00912B8B"/>
    <w:rsid w:val="00913430"/>
    <w:rsid w:val="009134F1"/>
    <w:rsid w:val="0091381B"/>
    <w:rsid w:val="00913AA6"/>
    <w:rsid w:val="009140A6"/>
    <w:rsid w:val="0091478C"/>
    <w:rsid w:val="0091501A"/>
    <w:rsid w:val="00915FDC"/>
    <w:rsid w:val="00916115"/>
    <w:rsid w:val="00916614"/>
    <w:rsid w:val="00916636"/>
    <w:rsid w:val="0091670C"/>
    <w:rsid w:val="009167AA"/>
    <w:rsid w:val="009168D7"/>
    <w:rsid w:val="00916BBD"/>
    <w:rsid w:val="009170AA"/>
    <w:rsid w:val="0091760B"/>
    <w:rsid w:val="00917A68"/>
    <w:rsid w:val="00917BC6"/>
    <w:rsid w:val="00917CA1"/>
    <w:rsid w:val="0092034D"/>
    <w:rsid w:val="00920B07"/>
    <w:rsid w:val="00921011"/>
    <w:rsid w:val="00921018"/>
    <w:rsid w:val="0092121B"/>
    <w:rsid w:val="00921BB5"/>
    <w:rsid w:val="00922C8A"/>
    <w:rsid w:val="00923402"/>
    <w:rsid w:val="00923668"/>
    <w:rsid w:val="0092428B"/>
    <w:rsid w:val="00924452"/>
    <w:rsid w:val="0092473C"/>
    <w:rsid w:val="00924900"/>
    <w:rsid w:val="00924B42"/>
    <w:rsid w:val="00925112"/>
    <w:rsid w:val="009253A4"/>
    <w:rsid w:val="009256DD"/>
    <w:rsid w:val="00925897"/>
    <w:rsid w:val="009258F7"/>
    <w:rsid w:val="00925BF1"/>
    <w:rsid w:val="00925CF3"/>
    <w:rsid w:val="009264FB"/>
    <w:rsid w:val="009267A5"/>
    <w:rsid w:val="009267AA"/>
    <w:rsid w:val="00926AB3"/>
    <w:rsid w:val="00926B05"/>
    <w:rsid w:val="00926CFE"/>
    <w:rsid w:val="00927405"/>
    <w:rsid w:val="009274B5"/>
    <w:rsid w:val="00927519"/>
    <w:rsid w:val="009278AD"/>
    <w:rsid w:val="00927E53"/>
    <w:rsid w:val="00927E65"/>
    <w:rsid w:val="00930034"/>
    <w:rsid w:val="0093005F"/>
    <w:rsid w:val="009300F6"/>
    <w:rsid w:val="00930460"/>
    <w:rsid w:val="00930719"/>
    <w:rsid w:val="009309D5"/>
    <w:rsid w:val="00930C2E"/>
    <w:rsid w:val="00931446"/>
    <w:rsid w:val="009315D4"/>
    <w:rsid w:val="0093160D"/>
    <w:rsid w:val="009316BC"/>
    <w:rsid w:val="009316C8"/>
    <w:rsid w:val="00931863"/>
    <w:rsid w:val="00931C04"/>
    <w:rsid w:val="009327F8"/>
    <w:rsid w:val="009328B4"/>
    <w:rsid w:val="00934238"/>
    <w:rsid w:val="00934906"/>
    <w:rsid w:val="00934D7E"/>
    <w:rsid w:val="00935990"/>
    <w:rsid w:val="00935CD1"/>
    <w:rsid w:val="00935EBD"/>
    <w:rsid w:val="009360E5"/>
    <w:rsid w:val="0093653C"/>
    <w:rsid w:val="0093717A"/>
    <w:rsid w:val="00937556"/>
    <w:rsid w:val="00940428"/>
    <w:rsid w:val="00940618"/>
    <w:rsid w:val="009406D1"/>
    <w:rsid w:val="00940833"/>
    <w:rsid w:val="009409D1"/>
    <w:rsid w:val="00940FDD"/>
    <w:rsid w:val="00941063"/>
    <w:rsid w:val="00941215"/>
    <w:rsid w:val="0094129D"/>
    <w:rsid w:val="009412C7"/>
    <w:rsid w:val="00941564"/>
    <w:rsid w:val="0094159D"/>
    <w:rsid w:val="0094177D"/>
    <w:rsid w:val="00942481"/>
    <w:rsid w:val="00942543"/>
    <w:rsid w:val="0094267D"/>
    <w:rsid w:val="00942B18"/>
    <w:rsid w:val="00942D18"/>
    <w:rsid w:val="00943012"/>
    <w:rsid w:val="009431E8"/>
    <w:rsid w:val="00943514"/>
    <w:rsid w:val="009437CE"/>
    <w:rsid w:val="0094385E"/>
    <w:rsid w:val="00943DCC"/>
    <w:rsid w:val="00944977"/>
    <w:rsid w:val="009454DC"/>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710"/>
    <w:rsid w:val="00952F1E"/>
    <w:rsid w:val="0095350C"/>
    <w:rsid w:val="00953614"/>
    <w:rsid w:val="00953AC5"/>
    <w:rsid w:val="00954625"/>
    <w:rsid w:val="00954AFD"/>
    <w:rsid w:val="00954EB1"/>
    <w:rsid w:val="00955277"/>
    <w:rsid w:val="0095569A"/>
    <w:rsid w:val="00955A65"/>
    <w:rsid w:val="00955BB2"/>
    <w:rsid w:val="00955EE7"/>
    <w:rsid w:val="00956181"/>
    <w:rsid w:val="009564A6"/>
    <w:rsid w:val="00956A2D"/>
    <w:rsid w:val="00956A80"/>
    <w:rsid w:val="00956BB9"/>
    <w:rsid w:val="00956E49"/>
    <w:rsid w:val="0095704F"/>
    <w:rsid w:val="009576DE"/>
    <w:rsid w:val="00957B70"/>
    <w:rsid w:val="0096051D"/>
    <w:rsid w:val="009607A4"/>
    <w:rsid w:val="009608A2"/>
    <w:rsid w:val="00960D4C"/>
    <w:rsid w:val="00961391"/>
    <w:rsid w:val="00961793"/>
    <w:rsid w:val="00962240"/>
    <w:rsid w:val="00962881"/>
    <w:rsid w:val="00962ABE"/>
    <w:rsid w:val="0096321D"/>
    <w:rsid w:val="00963321"/>
    <w:rsid w:val="009635C1"/>
    <w:rsid w:val="009643F9"/>
    <w:rsid w:val="0096440C"/>
    <w:rsid w:val="00964928"/>
    <w:rsid w:val="00964A44"/>
    <w:rsid w:val="00964A54"/>
    <w:rsid w:val="00964D3C"/>
    <w:rsid w:val="009654AE"/>
    <w:rsid w:val="009655C1"/>
    <w:rsid w:val="009657B9"/>
    <w:rsid w:val="00965944"/>
    <w:rsid w:val="00965D70"/>
    <w:rsid w:val="00965E44"/>
    <w:rsid w:val="009663DA"/>
    <w:rsid w:val="00966423"/>
    <w:rsid w:val="00966629"/>
    <w:rsid w:val="009668A6"/>
    <w:rsid w:val="0096701F"/>
    <w:rsid w:val="0096776E"/>
    <w:rsid w:val="009677BD"/>
    <w:rsid w:val="0096795A"/>
    <w:rsid w:val="00967C22"/>
    <w:rsid w:val="009703CD"/>
    <w:rsid w:val="009705AE"/>
    <w:rsid w:val="00970ED7"/>
    <w:rsid w:val="009711F4"/>
    <w:rsid w:val="00971573"/>
    <w:rsid w:val="009718FE"/>
    <w:rsid w:val="00971BEF"/>
    <w:rsid w:val="009721D9"/>
    <w:rsid w:val="009724CB"/>
    <w:rsid w:val="0097285F"/>
    <w:rsid w:val="00972FAC"/>
    <w:rsid w:val="009744F7"/>
    <w:rsid w:val="009747D6"/>
    <w:rsid w:val="009748D1"/>
    <w:rsid w:val="00974B0F"/>
    <w:rsid w:val="00974D3C"/>
    <w:rsid w:val="009750F8"/>
    <w:rsid w:val="009756D7"/>
    <w:rsid w:val="00975941"/>
    <w:rsid w:val="00975A61"/>
    <w:rsid w:val="00975E46"/>
    <w:rsid w:val="00975F35"/>
    <w:rsid w:val="009760AD"/>
    <w:rsid w:val="00976548"/>
    <w:rsid w:val="00976578"/>
    <w:rsid w:val="00976789"/>
    <w:rsid w:val="00976B2A"/>
    <w:rsid w:val="00977343"/>
    <w:rsid w:val="00977545"/>
    <w:rsid w:val="00977577"/>
    <w:rsid w:val="00977950"/>
    <w:rsid w:val="00977AD1"/>
    <w:rsid w:val="00977EF3"/>
    <w:rsid w:val="009804F8"/>
    <w:rsid w:val="009806DB"/>
    <w:rsid w:val="0098093B"/>
    <w:rsid w:val="00980AC6"/>
    <w:rsid w:val="00980F33"/>
    <w:rsid w:val="00981577"/>
    <w:rsid w:val="009815DC"/>
    <w:rsid w:val="009819DC"/>
    <w:rsid w:val="00981B92"/>
    <w:rsid w:val="0098207A"/>
    <w:rsid w:val="00982538"/>
    <w:rsid w:val="00982610"/>
    <w:rsid w:val="0098272F"/>
    <w:rsid w:val="00982EB1"/>
    <w:rsid w:val="00983082"/>
    <w:rsid w:val="0098324C"/>
    <w:rsid w:val="0098396E"/>
    <w:rsid w:val="00983A68"/>
    <w:rsid w:val="00983BFE"/>
    <w:rsid w:val="00984197"/>
    <w:rsid w:val="00984AF5"/>
    <w:rsid w:val="00984B32"/>
    <w:rsid w:val="0098509D"/>
    <w:rsid w:val="00985121"/>
    <w:rsid w:val="009852D4"/>
    <w:rsid w:val="00985307"/>
    <w:rsid w:val="0098543D"/>
    <w:rsid w:val="009855A6"/>
    <w:rsid w:val="00985727"/>
    <w:rsid w:val="00985839"/>
    <w:rsid w:val="00985907"/>
    <w:rsid w:val="00985A31"/>
    <w:rsid w:val="00985AC0"/>
    <w:rsid w:val="00985DEC"/>
    <w:rsid w:val="00985EAD"/>
    <w:rsid w:val="0098605A"/>
    <w:rsid w:val="009861ED"/>
    <w:rsid w:val="0098624B"/>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ED5"/>
    <w:rsid w:val="009939B8"/>
    <w:rsid w:val="00993DFF"/>
    <w:rsid w:val="00993EE0"/>
    <w:rsid w:val="0099406A"/>
    <w:rsid w:val="00994181"/>
    <w:rsid w:val="009947C7"/>
    <w:rsid w:val="00995032"/>
    <w:rsid w:val="00995135"/>
    <w:rsid w:val="009955AA"/>
    <w:rsid w:val="00995BD5"/>
    <w:rsid w:val="00995F7B"/>
    <w:rsid w:val="00996A89"/>
    <w:rsid w:val="00996C79"/>
    <w:rsid w:val="00996EB7"/>
    <w:rsid w:val="00997211"/>
    <w:rsid w:val="00997391"/>
    <w:rsid w:val="009A05B7"/>
    <w:rsid w:val="009A07FE"/>
    <w:rsid w:val="009A10BC"/>
    <w:rsid w:val="009A184F"/>
    <w:rsid w:val="009A1B3C"/>
    <w:rsid w:val="009A1D86"/>
    <w:rsid w:val="009A1E5E"/>
    <w:rsid w:val="009A2B47"/>
    <w:rsid w:val="009A2BDC"/>
    <w:rsid w:val="009A2E89"/>
    <w:rsid w:val="009A304B"/>
    <w:rsid w:val="009A31E8"/>
    <w:rsid w:val="009A397B"/>
    <w:rsid w:val="009A45F4"/>
    <w:rsid w:val="009A53A4"/>
    <w:rsid w:val="009A53C1"/>
    <w:rsid w:val="009A6400"/>
    <w:rsid w:val="009A6867"/>
    <w:rsid w:val="009A6BF2"/>
    <w:rsid w:val="009A71FB"/>
    <w:rsid w:val="009A750E"/>
    <w:rsid w:val="009A78CC"/>
    <w:rsid w:val="009A7DAE"/>
    <w:rsid w:val="009B05BC"/>
    <w:rsid w:val="009B12D7"/>
    <w:rsid w:val="009B1A0E"/>
    <w:rsid w:val="009B1B5E"/>
    <w:rsid w:val="009B2383"/>
    <w:rsid w:val="009B24F2"/>
    <w:rsid w:val="009B2A95"/>
    <w:rsid w:val="009B2CEB"/>
    <w:rsid w:val="009B367A"/>
    <w:rsid w:val="009B4300"/>
    <w:rsid w:val="009B486D"/>
    <w:rsid w:val="009B48D8"/>
    <w:rsid w:val="009B4CBD"/>
    <w:rsid w:val="009B528B"/>
    <w:rsid w:val="009B5EA1"/>
    <w:rsid w:val="009B620F"/>
    <w:rsid w:val="009B6820"/>
    <w:rsid w:val="009B6998"/>
    <w:rsid w:val="009B7018"/>
    <w:rsid w:val="009B71DB"/>
    <w:rsid w:val="009B74F3"/>
    <w:rsid w:val="009B767C"/>
    <w:rsid w:val="009B7B1B"/>
    <w:rsid w:val="009B7ED0"/>
    <w:rsid w:val="009C01FB"/>
    <w:rsid w:val="009C0884"/>
    <w:rsid w:val="009C1150"/>
    <w:rsid w:val="009C15C2"/>
    <w:rsid w:val="009C17FA"/>
    <w:rsid w:val="009C1B8B"/>
    <w:rsid w:val="009C20E8"/>
    <w:rsid w:val="009C2633"/>
    <w:rsid w:val="009C2808"/>
    <w:rsid w:val="009C287D"/>
    <w:rsid w:val="009C2BC0"/>
    <w:rsid w:val="009C2D35"/>
    <w:rsid w:val="009C3027"/>
    <w:rsid w:val="009C314E"/>
    <w:rsid w:val="009C344B"/>
    <w:rsid w:val="009C3B3B"/>
    <w:rsid w:val="009C4E7D"/>
    <w:rsid w:val="009C50C7"/>
    <w:rsid w:val="009C5208"/>
    <w:rsid w:val="009C53A9"/>
    <w:rsid w:val="009C54C0"/>
    <w:rsid w:val="009C5719"/>
    <w:rsid w:val="009C57E0"/>
    <w:rsid w:val="009C5993"/>
    <w:rsid w:val="009C5A3A"/>
    <w:rsid w:val="009C5B36"/>
    <w:rsid w:val="009C5EE0"/>
    <w:rsid w:val="009C62D4"/>
    <w:rsid w:val="009C64A5"/>
    <w:rsid w:val="009C64F1"/>
    <w:rsid w:val="009C6964"/>
    <w:rsid w:val="009C70C7"/>
    <w:rsid w:val="009C77EF"/>
    <w:rsid w:val="009C78CC"/>
    <w:rsid w:val="009C7BB9"/>
    <w:rsid w:val="009C7EEE"/>
    <w:rsid w:val="009D0233"/>
    <w:rsid w:val="009D02EF"/>
    <w:rsid w:val="009D0442"/>
    <w:rsid w:val="009D0831"/>
    <w:rsid w:val="009D09DC"/>
    <w:rsid w:val="009D0A46"/>
    <w:rsid w:val="009D1605"/>
    <w:rsid w:val="009D1618"/>
    <w:rsid w:val="009D171F"/>
    <w:rsid w:val="009D1B05"/>
    <w:rsid w:val="009D1B2D"/>
    <w:rsid w:val="009D1BDE"/>
    <w:rsid w:val="009D20DA"/>
    <w:rsid w:val="009D2290"/>
    <w:rsid w:val="009D2500"/>
    <w:rsid w:val="009D2748"/>
    <w:rsid w:val="009D2BAE"/>
    <w:rsid w:val="009D2F5F"/>
    <w:rsid w:val="009D32EE"/>
    <w:rsid w:val="009D3347"/>
    <w:rsid w:val="009D370A"/>
    <w:rsid w:val="009D3C7A"/>
    <w:rsid w:val="009D3C82"/>
    <w:rsid w:val="009D3CA6"/>
    <w:rsid w:val="009D3FE5"/>
    <w:rsid w:val="009D4818"/>
    <w:rsid w:val="009D4971"/>
    <w:rsid w:val="009D5086"/>
    <w:rsid w:val="009D65D9"/>
    <w:rsid w:val="009D6616"/>
    <w:rsid w:val="009D67D3"/>
    <w:rsid w:val="009D6D6F"/>
    <w:rsid w:val="009D7520"/>
    <w:rsid w:val="009D761C"/>
    <w:rsid w:val="009D7A7C"/>
    <w:rsid w:val="009E00EE"/>
    <w:rsid w:val="009E00F5"/>
    <w:rsid w:val="009E0743"/>
    <w:rsid w:val="009E0A88"/>
    <w:rsid w:val="009E11F3"/>
    <w:rsid w:val="009E122E"/>
    <w:rsid w:val="009E12C7"/>
    <w:rsid w:val="009E225F"/>
    <w:rsid w:val="009E2FAB"/>
    <w:rsid w:val="009E3149"/>
    <w:rsid w:val="009E31AE"/>
    <w:rsid w:val="009E31E5"/>
    <w:rsid w:val="009E3247"/>
    <w:rsid w:val="009E3AD6"/>
    <w:rsid w:val="009E3D5F"/>
    <w:rsid w:val="009E45EB"/>
    <w:rsid w:val="009E4742"/>
    <w:rsid w:val="009E4888"/>
    <w:rsid w:val="009E49A1"/>
    <w:rsid w:val="009E4A3E"/>
    <w:rsid w:val="009E4B72"/>
    <w:rsid w:val="009E4F89"/>
    <w:rsid w:val="009E56C4"/>
    <w:rsid w:val="009E5A5D"/>
    <w:rsid w:val="009E66FB"/>
    <w:rsid w:val="009E7005"/>
    <w:rsid w:val="009E713E"/>
    <w:rsid w:val="009E7613"/>
    <w:rsid w:val="009E7799"/>
    <w:rsid w:val="009E7EA6"/>
    <w:rsid w:val="009F087F"/>
    <w:rsid w:val="009F0A4C"/>
    <w:rsid w:val="009F0FF4"/>
    <w:rsid w:val="009F1135"/>
    <w:rsid w:val="009F1259"/>
    <w:rsid w:val="009F1754"/>
    <w:rsid w:val="009F1A2E"/>
    <w:rsid w:val="009F1C55"/>
    <w:rsid w:val="009F2455"/>
    <w:rsid w:val="009F27BB"/>
    <w:rsid w:val="009F2E45"/>
    <w:rsid w:val="009F2F09"/>
    <w:rsid w:val="009F3124"/>
    <w:rsid w:val="009F34C8"/>
    <w:rsid w:val="009F36DD"/>
    <w:rsid w:val="009F37A1"/>
    <w:rsid w:val="009F382F"/>
    <w:rsid w:val="009F39F4"/>
    <w:rsid w:val="009F3D7A"/>
    <w:rsid w:val="009F3DB5"/>
    <w:rsid w:val="009F3E32"/>
    <w:rsid w:val="009F4190"/>
    <w:rsid w:val="009F47C3"/>
    <w:rsid w:val="009F4AFA"/>
    <w:rsid w:val="009F4B9D"/>
    <w:rsid w:val="009F4D3F"/>
    <w:rsid w:val="009F4F00"/>
    <w:rsid w:val="009F556D"/>
    <w:rsid w:val="009F5A7D"/>
    <w:rsid w:val="009F5C63"/>
    <w:rsid w:val="009F5D4D"/>
    <w:rsid w:val="009F5D9C"/>
    <w:rsid w:val="009F5F3F"/>
    <w:rsid w:val="009F62A1"/>
    <w:rsid w:val="009F62C4"/>
    <w:rsid w:val="009F6A27"/>
    <w:rsid w:val="009F6FD9"/>
    <w:rsid w:val="009F730B"/>
    <w:rsid w:val="009F760F"/>
    <w:rsid w:val="009F77E6"/>
    <w:rsid w:val="009F7C37"/>
    <w:rsid w:val="009F7DFB"/>
    <w:rsid w:val="00A00115"/>
    <w:rsid w:val="00A00178"/>
    <w:rsid w:val="00A003EF"/>
    <w:rsid w:val="00A00853"/>
    <w:rsid w:val="00A00B30"/>
    <w:rsid w:val="00A00FA3"/>
    <w:rsid w:val="00A01085"/>
    <w:rsid w:val="00A013EC"/>
    <w:rsid w:val="00A01471"/>
    <w:rsid w:val="00A0154B"/>
    <w:rsid w:val="00A016BA"/>
    <w:rsid w:val="00A01751"/>
    <w:rsid w:val="00A01CBA"/>
    <w:rsid w:val="00A02662"/>
    <w:rsid w:val="00A02C49"/>
    <w:rsid w:val="00A02CBE"/>
    <w:rsid w:val="00A02E23"/>
    <w:rsid w:val="00A02F5B"/>
    <w:rsid w:val="00A02F99"/>
    <w:rsid w:val="00A03C82"/>
    <w:rsid w:val="00A03D13"/>
    <w:rsid w:val="00A040DB"/>
    <w:rsid w:val="00A041DC"/>
    <w:rsid w:val="00A041E6"/>
    <w:rsid w:val="00A043F6"/>
    <w:rsid w:val="00A0495D"/>
    <w:rsid w:val="00A04963"/>
    <w:rsid w:val="00A04A36"/>
    <w:rsid w:val="00A04B27"/>
    <w:rsid w:val="00A0504C"/>
    <w:rsid w:val="00A051A7"/>
    <w:rsid w:val="00A05356"/>
    <w:rsid w:val="00A05D81"/>
    <w:rsid w:val="00A05E46"/>
    <w:rsid w:val="00A05F31"/>
    <w:rsid w:val="00A06463"/>
    <w:rsid w:val="00A06A8B"/>
    <w:rsid w:val="00A07298"/>
    <w:rsid w:val="00A075CD"/>
    <w:rsid w:val="00A07776"/>
    <w:rsid w:val="00A07D92"/>
    <w:rsid w:val="00A10003"/>
    <w:rsid w:val="00A10E6A"/>
    <w:rsid w:val="00A11017"/>
    <w:rsid w:val="00A11560"/>
    <w:rsid w:val="00A117E2"/>
    <w:rsid w:val="00A11C3E"/>
    <w:rsid w:val="00A124D7"/>
    <w:rsid w:val="00A12672"/>
    <w:rsid w:val="00A127B3"/>
    <w:rsid w:val="00A1299E"/>
    <w:rsid w:val="00A12F52"/>
    <w:rsid w:val="00A13231"/>
    <w:rsid w:val="00A13598"/>
    <w:rsid w:val="00A13613"/>
    <w:rsid w:val="00A139A8"/>
    <w:rsid w:val="00A14245"/>
    <w:rsid w:val="00A1430E"/>
    <w:rsid w:val="00A14C28"/>
    <w:rsid w:val="00A14CE0"/>
    <w:rsid w:val="00A14D22"/>
    <w:rsid w:val="00A14F4C"/>
    <w:rsid w:val="00A15849"/>
    <w:rsid w:val="00A15B68"/>
    <w:rsid w:val="00A161A6"/>
    <w:rsid w:val="00A161BE"/>
    <w:rsid w:val="00A16741"/>
    <w:rsid w:val="00A16BD6"/>
    <w:rsid w:val="00A171EA"/>
    <w:rsid w:val="00A176E1"/>
    <w:rsid w:val="00A17B64"/>
    <w:rsid w:val="00A17C3F"/>
    <w:rsid w:val="00A17EE4"/>
    <w:rsid w:val="00A17F35"/>
    <w:rsid w:val="00A20060"/>
    <w:rsid w:val="00A20694"/>
    <w:rsid w:val="00A212E8"/>
    <w:rsid w:val="00A21522"/>
    <w:rsid w:val="00A215F0"/>
    <w:rsid w:val="00A21990"/>
    <w:rsid w:val="00A221F9"/>
    <w:rsid w:val="00A222B7"/>
    <w:rsid w:val="00A2248D"/>
    <w:rsid w:val="00A22847"/>
    <w:rsid w:val="00A22FD4"/>
    <w:rsid w:val="00A23A03"/>
    <w:rsid w:val="00A23AAA"/>
    <w:rsid w:val="00A23ED5"/>
    <w:rsid w:val="00A245BB"/>
    <w:rsid w:val="00A249CE"/>
    <w:rsid w:val="00A24A8F"/>
    <w:rsid w:val="00A24B8A"/>
    <w:rsid w:val="00A24D0F"/>
    <w:rsid w:val="00A25077"/>
    <w:rsid w:val="00A25106"/>
    <w:rsid w:val="00A257D6"/>
    <w:rsid w:val="00A26812"/>
    <w:rsid w:val="00A26EB7"/>
    <w:rsid w:val="00A26F11"/>
    <w:rsid w:val="00A27286"/>
    <w:rsid w:val="00A27D55"/>
    <w:rsid w:val="00A27D71"/>
    <w:rsid w:val="00A27D9A"/>
    <w:rsid w:val="00A27F4C"/>
    <w:rsid w:val="00A30016"/>
    <w:rsid w:val="00A30017"/>
    <w:rsid w:val="00A30F46"/>
    <w:rsid w:val="00A30F6C"/>
    <w:rsid w:val="00A3107D"/>
    <w:rsid w:val="00A311E1"/>
    <w:rsid w:val="00A3172F"/>
    <w:rsid w:val="00A3173E"/>
    <w:rsid w:val="00A319B9"/>
    <w:rsid w:val="00A321C6"/>
    <w:rsid w:val="00A323F3"/>
    <w:rsid w:val="00A32965"/>
    <w:rsid w:val="00A32AC0"/>
    <w:rsid w:val="00A32CE9"/>
    <w:rsid w:val="00A32E7E"/>
    <w:rsid w:val="00A34772"/>
    <w:rsid w:val="00A34894"/>
    <w:rsid w:val="00A34936"/>
    <w:rsid w:val="00A35061"/>
    <w:rsid w:val="00A364EC"/>
    <w:rsid w:val="00A365B2"/>
    <w:rsid w:val="00A36A7F"/>
    <w:rsid w:val="00A37097"/>
    <w:rsid w:val="00A37899"/>
    <w:rsid w:val="00A37AD0"/>
    <w:rsid w:val="00A37AE4"/>
    <w:rsid w:val="00A37DCE"/>
    <w:rsid w:val="00A407B8"/>
    <w:rsid w:val="00A40B37"/>
    <w:rsid w:val="00A41895"/>
    <w:rsid w:val="00A41960"/>
    <w:rsid w:val="00A41BC3"/>
    <w:rsid w:val="00A42002"/>
    <w:rsid w:val="00A423CA"/>
    <w:rsid w:val="00A42414"/>
    <w:rsid w:val="00A42472"/>
    <w:rsid w:val="00A42A2E"/>
    <w:rsid w:val="00A42B69"/>
    <w:rsid w:val="00A4313C"/>
    <w:rsid w:val="00A439F0"/>
    <w:rsid w:val="00A43C80"/>
    <w:rsid w:val="00A43EEC"/>
    <w:rsid w:val="00A43FA0"/>
    <w:rsid w:val="00A4411A"/>
    <w:rsid w:val="00A44177"/>
    <w:rsid w:val="00A44238"/>
    <w:rsid w:val="00A4443C"/>
    <w:rsid w:val="00A4469C"/>
    <w:rsid w:val="00A446B5"/>
    <w:rsid w:val="00A44B99"/>
    <w:rsid w:val="00A45080"/>
    <w:rsid w:val="00A4544B"/>
    <w:rsid w:val="00A45835"/>
    <w:rsid w:val="00A4589A"/>
    <w:rsid w:val="00A45EE5"/>
    <w:rsid w:val="00A4629C"/>
    <w:rsid w:val="00A46550"/>
    <w:rsid w:val="00A46ECE"/>
    <w:rsid w:val="00A4710F"/>
    <w:rsid w:val="00A471EA"/>
    <w:rsid w:val="00A473A3"/>
    <w:rsid w:val="00A47633"/>
    <w:rsid w:val="00A478A9"/>
    <w:rsid w:val="00A5064A"/>
    <w:rsid w:val="00A50C52"/>
    <w:rsid w:val="00A50E9B"/>
    <w:rsid w:val="00A513BA"/>
    <w:rsid w:val="00A51496"/>
    <w:rsid w:val="00A516A7"/>
    <w:rsid w:val="00A5284E"/>
    <w:rsid w:val="00A52D00"/>
    <w:rsid w:val="00A53033"/>
    <w:rsid w:val="00A5305B"/>
    <w:rsid w:val="00A5323D"/>
    <w:rsid w:val="00A5341D"/>
    <w:rsid w:val="00A53A18"/>
    <w:rsid w:val="00A53A6B"/>
    <w:rsid w:val="00A540FA"/>
    <w:rsid w:val="00A542FA"/>
    <w:rsid w:val="00A54431"/>
    <w:rsid w:val="00A544CA"/>
    <w:rsid w:val="00A54502"/>
    <w:rsid w:val="00A5464B"/>
    <w:rsid w:val="00A5491B"/>
    <w:rsid w:val="00A54A40"/>
    <w:rsid w:val="00A54AE8"/>
    <w:rsid w:val="00A54B40"/>
    <w:rsid w:val="00A54CFE"/>
    <w:rsid w:val="00A5640A"/>
    <w:rsid w:val="00A570C0"/>
    <w:rsid w:val="00A576F7"/>
    <w:rsid w:val="00A57A3E"/>
    <w:rsid w:val="00A57A9C"/>
    <w:rsid w:val="00A57AC9"/>
    <w:rsid w:val="00A57B89"/>
    <w:rsid w:val="00A57C1B"/>
    <w:rsid w:val="00A57C3B"/>
    <w:rsid w:val="00A60208"/>
    <w:rsid w:val="00A6034F"/>
    <w:rsid w:val="00A607B5"/>
    <w:rsid w:val="00A6082F"/>
    <w:rsid w:val="00A618BC"/>
    <w:rsid w:val="00A61C31"/>
    <w:rsid w:val="00A61FC3"/>
    <w:rsid w:val="00A62969"/>
    <w:rsid w:val="00A62F88"/>
    <w:rsid w:val="00A62FEF"/>
    <w:rsid w:val="00A634AC"/>
    <w:rsid w:val="00A6383A"/>
    <w:rsid w:val="00A63984"/>
    <w:rsid w:val="00A63A64"/>
    <w:rsid w:val="00A6443A"/>
    <w:rsid w:val="00A64784"/>
    <w:rsid w:val="00A649FA"/>
    <w:rsid w:val="00A64CB9"/>
    <w:rsid w:val="00A6524F"/>
    <w:rsid w:val="00A6534E"/>
    <w:rsid w:val="00A6541B"/>
    <w:rsid w:val="00A66BA6"/>
    <w:rsid w:val="00A66E1E"/>
    <w:rsid w:val="00A66F9D"/>
    <w:rsid w:val="00A67685"/>
    <w:rsid w:val="00A67BDD"/>
    <w:rsid w:val="00A67E61"/>
    <w:rsid w:val="00A70081"/>
    <w:rsid w:val="00A7044F"/>
    <w:rsid w:val="00A70BCF"/>
    <w:rsid w:val="00A71176"/>
    <w:rsid w:val="00A7165C"/>
    <w:rsid w:val="00A7179C"/>
    <w:rsid w:val="00A71A35"/>
    <w:rsid w:val="00A720BA"/>
    <w:rsid w:val="00A721AC"/>
    <w:rsid w:val="00A72DBB"/>
    <w:rsid w:val="00A72EA8"/>
    <w:rsid w:val="00A73356"/>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E97"/>
    <w:rsid w:val="00A76FE3"/>
    <w:rsid w:val="00A76FE7"/>
    <w:rsid w:val="00A77B13"/>
    <w:rsid w:val="00A77D4F"/>
    <w:rsid w:val="00A80C1E"/>
    <w:rsid w:val="00A811A6"/>
    <w:rsid w:val="00A813CE"/>
    <w:rsid w:val="00A814B5"/>
    <w:rsid w:val="00A81E80"/>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CC1"/>
    <w:rsid w:val="00A84DF0"/>
    <w:rsid w:val="00A84E62"/>
    <w:rsid w:val="00A850EE"/>
    <w:rsid w:val="00A852CE"/>
    <w:rsid w:val="00A856C1"/>
    <w:rsid w:val="00A8664F"/>
    <w:rsid w:val="00A866D4"/>
    <w:rsid w:val="00A86711"/>
    <w:rsid w:val="00A86D4A"/>
    <w:rsid w:val="00A86F86"/>
    <w:rsid w:val="00A873C5"/>
    <w:rsid w:val="00A8743D"/>
    <w:rsid w:val="00A87887"/>
    <w:rsid w:val="00A879BE"/>
    <w:rsid w:val="00A87BC8"/>
    <w:rsid w:val="00A87E9E"/>
    <w:rsid w:val="00A90170"/>
    <w:rsid w:val="00A90198"/>
    <w:rsid w:val="00A9022B"/>
    <w:rsid w:val="00A90561"/>
    <w:rsid w:val="00A90587"/>
    <w:rsid w:val="00A90663"/>
    <w:rsid w:val="00A90A33"/>
    <w:rsid w:val="00A90E9A"/>
    <w:rsid w:val="00A91196"/>
    <w:rsid w:val="00A9131A"/>
    <w:rsid w:val="00A91905"/>
    <w:rsid w:val="00A91F14"/>
    <w:rsid w:val="00A92438"/>
    <w:rsid w:val="00A92668"/>
    <w:rsid w:val="00A92836"/>
    <w:rsid w:val="00A9290C"/>
    <w:rsid w:val="00A92B87"/>
    <w:rsid w:val="00A92BFA"/>
    <w:rsid w:val="00A930DB"/>
    <w:rsid w:val="00A94050"/>
    <w:rsid w:val="00A94278"/>
    <w:rsid w:val="00A9579C"/>
    <w:rsid w:val="00A95AC3"/>
    <w:rsid w:val="00A95D1B"/>
    <w:rsid w:val="00A960DC"/>
    <w:rsid w:val="00A969BD"/>
    <w:rsid w:val="00A96CC4"/>
    <w:rsid w:val="00A96E16"/>
    <w:rsid w:val="00A9701C"/>
    <w:rsid w:val="00A97056"/>
    <w:rsid w:val="00A9776D"/>
    <w:rsid w:val="00A977E5"/>
    <w:rsid w:val="00A97E27"/>
    <w:rsid w:val="00AA048A"/>
    <w:rsid w:val="00AA0554"/>
    <w:rsid w:val="00AA05C5"/>
    <w:rsid w:val="00AA081F"/>
    <w:rsid w:val="00AA08A0"/>
    <w:rsid w:val="00AA090E"/>
    <w:rsid w:val="00AA0C5E"/>
    <w:rsid w:val="00AA0D69"/>
    <w:rsid w:val="00AA1413"/>
    <w:rsid w:val="00AA1604"/>
    <w:rsid w:val="00AA162F"/>
    <w:rsid w:val="00AA1F10"/>
    <w:rsid w:val="00AA1F3A"/>
    <w:rsid w:val="00AA2336"/>
    <w:rsid w:val="00AA2398"/>
    <w:rsid w:val="00AA2622"/>
    <w:rsid w:val="00AA2799"/>
    <w:rsid w:val="00AA294C"/>
    <w:rsid w:val="00AA2AB0"/>
    <w:rsid w:val="00AA30ED"/>
    <w:rsid w:val="00AA3316"/>
    <w:rsid w:val="00AA4343"/>
    <w:rsid w:val="00AA4754"/>
    <w:rsid w:val="00AA4A25"/>
    <w:rsid w:val="00AA4E80"/>
    <w:rsid w:val="00AA5CCC"/>
    <w:rsid w:val="00AA6392"/>
    <w:rsid w:val="00AA6565"/>
    <w:rsid w:val="00AA65E1"/>
    <w:rsid w:val="00AA66BB"/>
    <w:rsid w:val="00AA6C74"/>
    <w:rsid w:val="00AA6E33"/>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2F"/>
    <w:rsid w:val="00AB24F1"/>
    <w:rsid w:val="00AB255A"/>
    <w:rsid w:val="00AB27B3"/>
    <w:rsid w:val="00AB2CDB"/>
    <w:rsid w:val="00AB2E34"/>
    <w:rsid w:val="00AB317F"/>
    <w:rsid w:val="00AB3248"/>
    <w:rsid w:val="00AB32C7"/>
    <w:rsid w:val="00AB33EB"/>
    <w:rsid w:val="00AB37F3"/>
    <w:rsid w:val="00AB4296"/>
    <w:rsid w:val="00AB4964"/>
    <w:rsid w:val="00AB5097"/>
    <w:rsid w:val="00AB548D"/>
    <w:rsid w:val="00AB55F0"/>
    <w:rsid w:val="00AB5A3C"/>
    <w:rsid w:val="00AB5D03"/>
    <w:rsid w:val="00AB66D4"/>
    <w:rsid w:val="00AB68A3"/>
    <w:rsid w:val="00AB6BB7"/>
    <w:rsid w:val="00AB6CFD"/>
    <w:rsid w:val="00AB735E"/>
    <w:rsid w:val="00AB76CB"/>
    <w:rsid w:val="00AB7999"/>
    <w:rsid w:val="00AB7A0B"/>
    <w:rsid w:val="00AB7E43"/>
    <w:rsid w:val="00AC01FC"/>
    <w:rsid w:val="00AC05A9"/>
    <w:rsid w:val="00AC07A3"/>
    <w:rsid w:val="00AC0A09"/>
    <w:rsid w:val="00AC0BCE"/>
    <w:rsid w:val="00AC160E"/>
    <w:rsid w:val="00AC180E"/>
    <w:rsid w:val="00AC1B8B"/>
    <w:rsid w:val="00AC1E09"/>
    <w:rsid w:val="00AC2596"/>
    <w:rsid w:val="00AC26FC"/>
    <w:rsid w:val="00AC39A1"/>
    <w:rsid w:val="00AC3A48"/>
    <w:rsid w:val="00AC4787"/>
    <w:rsid w:val="00AC4B66"/>
    <w:rsid w:val="00AC4CFB"/>
    <w:rsid w:val="00AC5290"/>
    <w:rsid w:val="00AC547F"/>
    <w:rsid w:val="00AC555B"/>
    <w:rsid w:val="00AC5BEA"/>
    <w:rsid w:val="00AC5C35"/>
    <w:rsid w:val="00AC5C81"/>
    <w:rsid w:val="00AC5F9B"/>
    <w:rsid w:val="00AC6594"/>
    <w:rsid w:val="00AC6A30"/>
    <w:rsid w:val="00AC6BDC"/>
    <w:rsid w:val="00AC6DBB"/>
    <w:rsid w:val="00AC757B"/>
    <w:rsid w:val="00AC7B64"/>
    <w:rsid w:val="00AD044F"/>
    <w:rsid w:val="00AD051C"/>
    <w:rsid w:val="00AD057B"/>
    <w:rsid w:val="00AD0A92"/>
    <w:rsid w:val="00AD1433"/>
    <w:rsid w:val="00AD1620"/>
    <w:rsid w:val="00AD186C"/>
    <w:rsid w:val="00AD214F"/>
    <w:rsid w:val="00AD231A"/>
    <w:rsid w:val="00AD2B23"/>
    <w:rsid w:val="00AD2B25"/>
    <w:rsid w:val="00AD2DBC"/>
    <w:rsid w:val="00AD2E6E"/>
    <w:rsid w:val="00AD3442"/>
    <w:rsid w:val="00AD35CB"/>
    <w:rsid w:val="00AD3C88"/>
    <w:rsid w:val="00AD4408"/>
    <w:rsid w:val="00AD4E6E"/>
    <w:rsid w:val="00AD51B0"/>
    <w:rsid w:val="00AD5222"/>
    <w:rsid w:val="00AD56EC"/>
    <w:rsid w:val="00AD5926"/>
    <w:rsid w:val="00AD5A83"/>
    <w:rsid w:val="00AD5ACD"/>
    <w:rsid w:val="00AD5BAF"/>
    <w:rsid w:val="00AD5DCE"/>
    <w:rsid w:val="00AD6B63"/>
    <w:rsid w:val="00AD6DC2"/>
    <w:rsid w:val="00AD74B5"/>
    <w:rsid w:val="00AD777D"/>
    <w:rsid w:val="00AD7C89"/>
    <w:rsid w:val="00AD7DAC"/>
    <w:rsid w:val="00AE004C"/>
    <w:rsid w:val="00AE0A42"/>
    <w:rsid w:val="00AE0C23"/>
    <w:rsid w:val="00AE0DEC"/>
    <w:rsid w:val="00AE0E5E"/>
    <w:rsid w:val="00AE0ECA"/>
    <w:rsid w:val="00AE1082"/>
    <w:rsid w:val="00AE1137"/>
    <w:rsid w:val="00AE19D3"/>
    <w:rsid w:val="00AE1DA6"/>
    <w:rsid w:val="00AE3686"/>
    <w:rsid w:val="00AE36F4"/>
    <w:rsid w:val="00AE3BBC"/>
    <w:rsid w:val="00AE4691"/>
    <w:rsid w:val="00AE49B9"/>
    <w:rsid w:val="00AE4A43"/>
    <w:rsid w:val="00AE4D0F"/>
    <w:rsid w:val="00AE50D4"/>
    <w:rsid w:val="00AE513B"/>
    <w:rsid w:val="00AE55FA"/>
    <w:rsid w:val="00AE582A"/>
    <w:rsid w:val="00AE5B70"/>
    <w:rsid w:val="00AE6282"/>
    <w:rsid w:val="00AE63B8"/>
    <w:rsid w:val="00AE66EE"/>
    <w:rsid w:val="00AE67CB"/>
    <w:rsid w:val="00AE6A73"/>
    <w:rsid w:val="00AE6BBF"/>
    <w:rsid w:val="00AE74FB"/>
    <w:rsid w:val="00AE7518"/>
    <w:rsid w:val="00AE79FF"/>
    <w:rsid w:val="00AE7A58"/>
    <w:rsid w:val="00AE7A8E"/>
    <w:rsid w:val="00AE7EDD"/>
    <w:rsid w:val="00AF0124"/>
    <w:rsid w:val="00AF0283"/>
    <w:rsid w:val="00AF04F6"/>
    <w:rsid w:val="00AF0737"/>
    <w:rsid w:val="00AF0968"/>
    <w:rsid w:val="00AF09AD"/>
    <w:rsid w:val="00AF0BCA"/>
    <w:rsid w:val="00AF0DB1"/>
    <w:rsid w:val="00AF12A9"/>
    <w:rsid w:val="00AF1FB7"/>
    <w:rsid w:val="00AF275F"/>
    <w:rsid w:val="00AF2DBE"/>
    <w:rsid w:val="00AF2EB1"/>
    <w:rsid w:val="00AF3067"/>
    <w:rsid w:val="00AF32F0"/>
    <w:rsid w:val="00AF389C"/>
    <w:rsid w:val="00AF38E3"/>
    <w:rsid w:val="00AF3947"/>
    <w:rsid w:val="00AF3D73"/>
    <w:rsid w:val="00AF3E72"/>
    <w:rsid w:val="00AF3F30"/>
    <w:rsid w:val="00AF3FF3"/>
    <w:rsid w:val="00AF41E0"/>
    <w:rsid w:val="00AF42CF"/>
    <w:rsid w:val="00AF50E6"/>
    <w:rsid w:val="00AF5112"/>
    <w:rsid w:val="00AF52F0"/>
    <w:rsid w:val="00AF565C"/>
    <w:rsid w:val="00AF56C4"/>
    <w:rsid w:val="00AF57D3"/>
    <w:rsid w:val="00AF5B84"/>
    <w:rsid w:val="00AF5CA0"/>
    <w:rsid w:val="00AF5CAA"/>
    <w:rsid w:val="00AF6095"/>
    <w:rsid w:val="00AF6489"/>
    <w:rsid w:val="00AF6841"/>
    <w:rsid w:val="00AF6988"/>
    <w:rsid w:val="00AF70A6"/>
    <w:rsid w:val="00AF7BA9"/>
    <w:rsid w:val="00AF7D0D"/>
    <w:rsid w:val="00B00106"/>
    <w:rsid w:val="00B00850"/>
    <w:rsid w:val="00B00919"/>
    <w:rsid w:val="00B00EAD"/>
    <w:rsid w:val="00B01115"/>
    <w:rsid w:val="00B01332"/>
    <w:rsid w:val="00B01479"/>
    <w:rsid w:val="00B016EF"/>
    <w:rsid w:val="00B0172F"/>
    <w:rsid w:val="00B01840"/>
    <w:rsid w:val="00B01FB7"/>
    <w:rsid w:val="00B0238C"/>
    <w:rsid w:val="00B02A2F"/>
    <w:rsid w:val="00B02E08"/>
    <w:rsid w:val="00B03157"/>
    <w:rsid w:val="00B032BD"/>
    <w:rsid w:val="00B03357"/>
    <w:rsid w:val="00B0394B"/>
    <w:rsid w:val="00B03C61"/>
    <w:rsid w:val="00B03CD3"/>
    <w:rsid w:val="00B03FFB"/>
    <w:rsid w:val="00B0408A"/>
    <w:rsid w:val="00B04299"/>
    <w:rsid w:val="00B04CE5"/>
    <w:rsid w:val="00B04F4C"/>
    <w:rsid w:val="00B053A0"/>
    <w:rsid w:val="00B05828"/>
    <w:rsid w:val="00B05A08"/>
    <w:rsid w:val="00B05DF3"/>
    <w:rsid w:val="00B05EDF"/>
    <w:rsid w:val="00B06806"/>
    <w:rsid w:val="00B06C93"/>
    <w:rsid w:val="00B074F7"/>
    <w:rsid w:val="00B077F6"/>
    <w:rsid w:val="00B078B3"/>
    <w:rsid w:val="00B078E5"/>
    <w:rsid w:val="00B07F43"/>
    <w:rsid w:val="00B10421"/>
    <w:rsid w:val="00B1067C"/>
    <w:rsid w:val="00B10913"/>
    <w:rsid w:val="00B10B28"/>
    <w:rsid w:val="00B10FB7"/>
    <w:rsid w:val="00B11125"/>
    <w:rsid w:val="00B1165A"/>
    <w:rsid w:val="00B120DA"/>
    <w:rsid w:val="00B12101"/>
    <w:rsid w:val="00B1225D"/>
    <w:rsid w:val="00B12260"/>
    <w:rsid w:val="00B12A82"/>
    <w:rsid w:val="00B13228"/>
    <w:rsid w:val="00B13818"/>
    <w:rsid w:val="00B13953"/>
    <w:rsid w:val="00B13E95"/>
    <w:rsid w:val="00B141C9"/>
    <w:rsid w:val="00B14BC5"/>
    <w:rsid w:val="00B15518"/>
    <w:rsid w:val="00B155F4"/>
    <w:rsid w:val="00B15723"/>
    <w:rsid w:val="00B1588D"/>
    <w:rsid w:val="00B15970"/>
    <w:rsid w:val="00B15B1B"/>
    <w:rsid w:val="00B15B6A"/>
    <w:rsid w:val="00B15FA5"/>
    <w:rsid w:val="00B16DDD"/>
    <w:rsid w:val="00B173D0"/>
    <w:rsid w:val="00B179BA"/>
    <w:rsid w:val="00B17B99"/>
    <w:rsid w:val="00B17DEA"/>
    <w:rsid w:val="00B20583"/>
    <w:rsid w:val="00B208F0"/>
    <w:rsid w:val="00B20BA1"/>
    <w:rsid w:val="00B20BD5"/>
    <w:rsid w:val="00B20CCE"/>
    <w:rsid w:val="00B20FF7"/>
    <w:rsid w:val="00B21211"/>
    <w:rsid w:val="00B2161F"/>
    <w:rsid w:val="00B21D33"/>
    <w:rsid w:val="00B22055"/>
    <w:rsid w:val="00B22CD2"/>
    <w:rsid w:val="00B22E27"/>
    <w:rsid w:val="00B23051"/>
    <w:rsid w:val="00B23411"/>
    <w:rsid w:val="00B23472"/>
    <w:rsid w:val="00B23871"/>
    <w:rsid w:val="00B23ADE"/>
    <w:rsid w:val="00B23C26"/>
    <w:rsid w:val="00B23D88"/>
    <w:rsid w:val="00B244E7"/>
    <w:rsid w:val="00B24C25"/>
    <w:rsid w:val="00B25615"/>
    <w:rsid w:val="00B25805"/>
    <w:rsid w:val="00B25E6E"/>
    <w:rsid w:val="00B2615E"/>
    <w:rsid w:val="00B26376"/>
    <w:rsid w:val="00B269C5"/>
    <w:rsid w:val="00B26CF2"/>
    <w:rsid w:val="00B26EB3"/>
    <w:rsid w:val="00B27381"/>
    <w:rsid w:val="00B27556"/>
    <w:rsid w:val="00B276FE"/>
    <w:rsid w:val="00B2770F"/>
    <w:rsid w:val="00B27B02"/>
    <w:rsid w:val="00B27B3F"/>
    <w:rsid w:val="00B27F58"/>
    <w:rsid w:val="00B301EA"/>
    <w:rsid w:val="00B30433"/>
    <w:rsid w:val="00B306B1"/>
    <w:rsid w:val="00B308F0"/>
    <w:rsid w:val="00B30F7D"/>
    <w:rsid w:val="00B30F9A"/>
    <w:rsid w:val="00B31033"/>
    <w:rsid w:val="00B31134"/>
    <w:rsid w:val="00B312A6"/>
    <w:rsid w:val="00B3150D"/>
    <w:rsid w:val="00B31817"/>
    <w:rsid w:val="00B31D02"/>
    <w:rsid w:val="00B32892"/>
    <w:rsid w:val="00B32A29"/>
    <w:rsid w:val="00B32DA0"/>
    <w:rsid w:val="00B32FE0"/>
    <w:rsid w:val="00B331E8"/>
    <w:rsid w:val="00B33543"/>
    <w:rsid w:val="00B33A7B"/>
    <w:rsid w:val="00B33B54"/>
    <w:rsid w:val="00B33E78"/>
    <w:rsid w:val="00B34133"/>
    <w:rsid w:val="00B347FB"/>
    <w:rsid w:val="00B3528C"/>
    <w:rsid w:val="00B35A6D"/>
    <w:rsid w:val="00B3602C"/>
    <w:rsid w:val="00B365D2"/>
    <w:rsid w:val="00B36B1E"/>
    <w:rsid w:val="00B37772"/>
    <w:rsid w:val="00B37D08"/>
    <w:rsid w:val="00B403EA"/>
    <w:rsid w:val="00B40747"/>
    <w:rsid w:val="00B40EF4"/>
    <w:rsid w:val="00B40FAA"/>
    <w:rsid w:val="00B41D94"/>
    <w:rsid w:val="00B4212F"/>
    <w:rsid w:val="00B421BF"/>
    <w:rsid w:val="00B42242"/>
    <w:rsid w:val="00B425E7"/>
    <w:rsid w:val="00B4282F"/>
    <w:rsid w:val="00B43009"/>
    <w:rsid w:val="00B43B8C"/>
    <w:rsid w:val="00B43EEA"/>
    <w:rsid w:val="00B441E9"/>
    <w:rsid w:val="00B44588"/>
    <w:rsid w:val="00B44F1E"/>
    <w:rsid w:val="00B45060"/>
    <w:rsid w:val="00B458B9"/>
    <w:rsid w:val="00B459B1"/>
    <w:rsid w:val="00B45BAA"/>
    <w:rsid w:val="00B45C38"/>
    <w:rsid w:val="00B462F3"/>
    <w:rsid w:val="00B463DF"/>
    <w:rsid w:val="00B469EB"/>
    <w:rsid w:val="00B470DD"/>
    <w:rsid w:val="00B4725F"/>
    <w:rsid w:val="00B472B3"/>
    <w:rsid w:val="00B47947"/>
    <w:rsid w:val="00B4798B"/>
    <w:rsid w:val="00B47EAF"/>
    <w:rsid w:val="00B50746"/>
    <w:rsid w:val="00B50F83"/>
    <w:rsid w:val="00B5168B"/>
    <w:rsid w:val="00B51F75"/>
    <w:rsid w:val="00B526E6"/>
    <w:rsid w:val="00B52875"/>
    <w:rsid w:val="00B52A71"/>
    <w:rsid w:val="00B52D9F"/>
    <w:rsid w:val="00B531C7"/>
    <w:rsid w:val="00B533BA"/>
    <w:rsid w:val="00B53788"/>
    <w:rsid w:val="00B538AE"/>
    <w:rsid w:val="00B54228"/>
    <w:rsid w:val="00B54A2F"/>
    <w:rsid w:val="00B54F78"/>
    <w:rsid w:val="00B55F99"/>
    <w:rsid w:val="00B562B3"/>
    <w:rsid w:val="00B5649B"/>
    <w:rsid w:val="00B5678E"/>
    <w:rsid w:val="00B569B3"/>
    <w:rsid w:val="00B56D15"/>
    <w:rsid w:val="00B56F1A"/>
    <w:rsid w:val="00B57349"/>
    <w:rsid w:val="00B5760B"/>
    <w:rsid w:val="00B6030B"/>
    <w:rsid w:val="00B60D2B"/>
    <w:rsid w:val="00B616D5"/>
    <w:rsid w:val="00B617FA"/>
    <w:rsid w:val="00B6265F"/>
    <w:rsid w:val="00B62AC5"/>
    <w:rsid w:val="00B62F45"/>
    <w:rsid w:val="00B62F94"/>
    <w:rsid w:val="00B63523"/>
    <w:rsid w:val="00B639FD"/>
    <w:rsid w:val="00B63EF0"/>
    <w:rsid w:val="00B641FE"/>
    <w:rsid w:val="00B65049"/>
    <w:rsid w:val="00B6559C"/>
    <w:rsid w:val="00B65F97"/>
    <w:rsid w:val="00B660AA"/>
    <w:rsid w:val="00B665E5"/>
    <w:rsid w:val="00B66992"/>
    <w:rsid w:val="00B66C9A"/>
    <w:rsid w:val="00B67133"/>
    <w:rsid w:val="00B67646"/>
    <w:rsid w:val="00B67756"/>
    <w:rsid w:val="00B677FE"/>
    <w:rsid w:val="00B70587"/>
    <w:rsid w:val="00B70665"/>
    <w:rsid w:val="00B708BB"/>
    <w:rsid w:val="00B70934"/>
    <w:rsid w:val="00B70A32"/>
    <w:rsid w:val="00B70EF1"/>
    <w:rsid w:val="00B714C6"/>
    <w:rsid w:val="00B71559"/>
    <w:rsid w:val="00B7179F"/>
    <w:rsid w:val="00B71903"/>
    <w:rsid w:val="00B7200E"/>
    <w:rsid w:val="00B7204A"/>
    <w:rsid w:val="00B72691"/>
    <w:rsid w:val="00B7276F"/>
    <w:rsid w:val="00B73466"/>
    <w:rsid w:val="00B7347F"/>
    <w:rsid w:val="00B738BE"/>
    <w:rsid w:val="00B73DCD"/>
    <w:rsid w:val="00B74155"/>
    <w:rsid w:val="00B74291"/>
    <w:rsid w:val="00B74340"/>
    <w:rsid w:val="00B74E77"/>
    <w:rsid w:val="00B7553E"/>
    <w:rsid w:val="00B7564F"/>
    <w:rsid w:val="00B75BA0"/>
    <w:rsid w:val="00B761F7"/>
    <w:rsid w:val="00B76D1A"/>
    <w:rsid w:val="00B7700C"/>
    <w:rsid w:val="00B77333"/>
    <w:rsid w:val="00B7783D"/>
    <w:rsid w:val="00B77939"/>
    <w:rsid w:val="00B77D72"/>
    <w:rsid w:val="00B81169"/>
    <w:rsid w:val="00B81E51"/>
    <w:rsid w:val="00B81E9E"/>
    <w:rsid w:val="00B82152"/>
    <w:rsid w:val="00B82288"/>
    <w:rsid w:val="00B8292B"/>
    <w:rsid w:val="00B82AF4"/>
    <w:rsid w:val="00B83205"/>
    <w:rsid w:val="00B8347B"/>
    <w:rsid w:val="00B83633"/>
    <w:rsid w:val="00B83711"/>
    <w:rsid w:val="00B839C6"/>
    <w:rsid w:val="00B83FC8"/>
    <w:rsid w:val="00B8406C"/>
    <w:rsid w:val="00B841F7"/>
    <w:rsid w:val="00B85077"/>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223"/>
    <w:rsid w:val="00B9193D"/>
    <w:rsid w:val="00B91B0A"/>
    <w:rsid w:val="00B91E55"/>
    <w:rsid w:val="00B92439"/>
    <w:rsid w:val="00B9294E"/>
    <w:rsid w:val="00B92D03"/>
    <w:rsid w:val="00B92D49"/>
    <w:rsid w:val="00B92EBF"/>
    <w:rsid w:val="00B931F4"/>
    <w:rsid w:val="00B93296"/>
    <w:rsid w:val="00B932A7"/>
    <w:rsid w:val="00B937A9"/>
    <w:rsid w:val="00B937B3"/>
    <w:rsid w:val="00B93949"/>
    <w:rsid w:val="00B93C70"/>
    <w:rsid w:val="00B94442"/>
    <w:rsid w:val="00B94516"/>
    <w:rsid w:val="00B953BC"/>
    <w:rsid w:val="00B9549A"/>
    <w:rsid w:val="00B957B2"/>
    <w:rsid w:val="00B95D0F"/>
    <w:rsid w:val="00B95F16"/>
    <w:rsid w:val="00B95FEC"/>
    <w:rsid w:val="00B96572"/>
    <w:rsid w:val="00B96589"/>
    <w:rsid w:val="00B96D34"/>
    <w:rsid w:val="00B96DD6"/>
    <w:rsid w:val="00B976DE"/>
    <w:rsid w:val="00B97721"/>
    <w:rsid w:val="00B979DF"/>
    <w:rsid w:val="00B97DA4"/>
    <w:rsid w:val="00B97EE5"/>
    <w:rsid w:val="00BA011C"/>
    <w:rsid w:val="00BA026C"/>
    <w:rsid w:val="00BA0784"/>
    <w:rsid w:val="00BA0967"/>
    <w:rsid w:val="00BA09A0"/>
    <w:rsid w:val="00BA0C66"/>
    <w:rsid w:val="00BA0EF4"/>
    <w:rsid w:val="00BA0FF0"/>
    <w:rsid w:val="00BA1021"/>
    <w:rsid w:val="00BA1519"/>
    <w:rsid w:val="00BA1B2C"/>
    <w:rsid w:val="00BA2193"/>
    <w:rsid w:val="00BA29BE"/>
    <w:rsid w:val="00BA2C97"/>
    <w:rsid w:val="00BA2D90"/>
    <w:rsid w:val="00BA2F2E"/>
    <w:rsid w:val="00BA32C7"/>
    <w:rsid w:val="00BA3A4C"/>
    <w:rsid w:val="00BA3FEC"/>
    <w:rsid w:val="00BA413D"/>
    <w:rsid w:val="00BA43EF"/>
    <w:rsid w:val="00BA4436"/>
    <w:rsid w:val="00BA4B0A"/>
    <w:rsid w:val="00BA4D61"/>
    <w:rsid w:val="00BA4E67"/>
    <w:rsid w:val="00BA649A"/>
    <w:rsid w:val="00BA6F63"/>
    <w:rsid w:val="00BA7069"/>
    <w:rsid w:val="00BA707E"/>
    <w:rsid w:val="00BA7C9F"/>
    <w:rsid w:val="00BA7CAF"/>
    <w:rsid w:val="00BA7F89"/>
    <w:rsid w:val="00BB078C"/>
    <w:rsid w:val="00BB08D4"/>
    <w:rsid w:val="00BB0C33"/>
    <w:rsid w:val="00BB1258"/>
    <w:rsid w:val="00BB183C"/>
    <w:rsid w:val="00BB2E8E"/>
    <w:rsid w:val="00BB3688"/>
    <w:rsid w:val="00BB36CC"/>
    <w:rsid w:val="00BB371A"/>
    <w:rsid w:val="00BB3F65"/>
    <w:rsid w:val="00BB4011"/>
    <w:rsid w:val="00BB441F"/>
    <w:rsid w:val="00BB46F7"/>
    <w:rsid w:val="00BB4957"/>
    <w:rsid w:val="00BB4E79"/>
    <w:rsid w:val="00BB50FE"/>
    <w:rsid w:val="00BB55A3"/>
    <w:rsid w:val="00BB5CED"/>
    <w:rsid w:val="00BB66C7"/>
    <w:rsid w:val="00BB68DF"/>
    <w:rsid w:val="00BB6A11"/>
    <w:rsid w:val="00BB7044"/>
    <w:rsid w:val="00BB70CB"/>
    <w:rsid w:val="00BB711F"/>
    <w:rsid w:val="00BB76CE"/>
    <w:rsid w:val="00BB79DB"/>
    <w:rsid w:val="00BB7A54"/>
    <w:rsid w:val="00BB7BB1"/>
    <w:rsid w:val="00BB7D4F"/>
    <w:rsid w:val="00BB7D92"/>
    <w:rsid w:val="00BB7DB6"/>
    <w:rsid w:val="00BC0007"/>
    <w:rsid w:val="00BC0449"/>
    <w:rsid w:val="00BC0785"/>
    <w:rsid w:val="00BC0A93"/>
    <w:rsid w:val="00BC0FBF"/>
    <w:rsid w:val="00BC149A"/>
    <w:rsid w:val="00BC170B"/>
    <w:rsid w:val="00BC19E3"/>
    <w:rsid w:val="00BC1A2E"/>
    <w:rsid w:val="00BC1DDE"/>
    <w:rsid w:val="00BC1E09"/>
    <w:rsid w:val="00BC22EF"/>
    <w:rsid w:val="00BC25A3"/>
    <w:rsid w:val="00BC2680"/>
    <w:rsid w:val="00BC2BBF"/>
    <w:rsid w:val="00BC2D9C"/>
    <w:rsid w:val="00BC31DB"/>
    <w:rsid w:val="00BC33B8"/>
    <w:rsid w:val="00BC40BB"/>
    <w:rsid w:val="00BC41DD"/>
    <w:rsid w:val="00BC46A8"/>
    <w:rsid w:val="00BC48CD"/>
    <w:rsid w:val="00BC493D"/>
    <w:rsid w:val="00BC4D29"/>
    <w:rsid w:val="00BC4E3C"/>
    <w:rsid w:val="00BC4EE8"/>
    <w:rsid w:val="00BC5164"/>
    <w:rsid w:val="00BC542D"/>
    <w:rsid w:val="00BC56E3"/>
    <w:rsid w:val="00BC5E38"/>
    <w:rsid w:val="00BC653B"/>
    <w:rsid w:val="00BC68E9"/>
    <w:rsid w:val="00BC6A53"/>
    <w:rsid w:val="00BC6CE9"/>
    <w:rsid w:val="00BC6D4E"/>
    <w:rsid w:val="00BC7124"/>
    <w:rsid w:val="00BC72EA"/>
    <w:rsid w:val="00BC7B67"/>
    <w:rsid w:val="00BD0692"/>
    <w:rsid w:val="00BD0A46"/>
    <w:rsid w:val="00BD0B39"/>
    <w:rsid w:val="00BD0CAA"/>
    <w:rsid w:val="00BD0DB3"/>
    <w:rsid w:val="00BD1329"/>
    <w:rsid w:val="00BD19B6"/>
    <w:rsid w:val="00BD1A4B"/>
    <w:rsid w:val="00BD214D"/>
    <w:rsid w:val="00BD2544"/>
    <w:rsid w:val="00BD33EE"/>
    <w:rsid w:val="00BD3D18"/>
    <w:rsid w:val="00BD4032"/>
    <w:rsid w:val="00BD421B"/>
    <w:rsid w:val="00BD445F"/>
    <w:rsid w:val="00BD4494"/>
    <w:rsid w:val="00BD4546"/>
    <w:rsid w:val="00BD4710"/>
    <w:rsid w:val="00BD49A6"/>
    <w:rsid w:val="00BD4D75"/>
    <w:rsid w:val="00BD54E5"/>
    <w:rsid w:val="00BD556F"/>
    <w:rsid w:val="00BD6024"/>
    <w:rsid w:val="00BD620B"/>
    <w:rsid w:val="00BD6732"/>
    <w:rsid w:val="00BD6A16"/>
    <w:rsid w:val="00BD6D20"/>
    <w:rsid w:val="00BD6F7C"/>
    <w:rsid w:val="00BD6FF3"/>
    <w:rsid w:val="00BD76E6"/>
    <w:rsid w:val="00BD772C"/>
    <w:rsid w:val="00BD77D1"/>
    <w:rsid w:val="00BE029D"/>
    <w:rsid w:val="00BE0562"/>
    <w:rsid w:val="00BE087E"/>
    <w:rsid w:val="00BE08A7"/>
    <w:rsid w:val="00BE0D1A"/>
    <w:rsid w:val="00BE0DBA"/>
    <w:rsid w:val="00BE10FB"/>
    <w:rsid w:val="00BE13B7"/>
    <w:rsid w:val="00BE1593"/>
    <w:rsid w:val="00BE1604"/>
    <w:rsid w:val="00BE1838"/>
    <w:rsid w:val="00BE1B66"/>
    <w:rsid w:val="00BE1BD2"/>
    <w:rsid w:val="00BE2278"/>
    <w:rsid w:val="00BE253C"/>
    <w:rsid w:val="00BE264D"/>
    <w:rsid w:val="00BE2941"/>
    <w:rsid w:val="00BE2D9E"/>
    <w:rsid w:val="00BE3235"/>
    <w:rsid w:val="00BE3A31"/>
    <w:rsid w:val="00BE40A2"/>
    <w:rsid w:val="00BE4239"/>
    <w:rsid w:val="00BE438F"/>
    <w:rsid w:val="00BE445D"/>
    <w:rsid w:val="00BE4C0A"/>
    <w:rsid w:val="00BE4E53"/>
    <w:rsid w:val="00BE51A7"/>
    <w:rsid w:val="00BE54C4"/>
    <w:rsid w:val="00BE577E"/>
    <w:rsid w:val="00BE59E8"/>
    <w:rsid w:val="00BE5C6A"/>
    <w:rsid w:val="00BE6BFE"/>
    <w:rsid w:val="00BE6C02"/>
    <w:rsid w:val="00BE6D56"/>
    <w:rsid w:val="00BE6FB6"/>
    <w:rsid w:val="00BE70E2"/>
    <w:rsid w:val="00BE73C3"/>
    <w:rsid w:val="00BE7860"/>
    <w:rsid w:val="00BE7E22"/>
    <w:rsid w:val="00BE7E69"/>
    <w:rsid w:val="00BF03A6"/>
    <w:rsid w:val="00BF047F"/>
    <w:rsid w:val="00BF08F0"/>
    <w:rsid w:val="00BF0972"/>
    <w:rsid w:val="00BF0A51"/>
    <w:rsid w:val="00BF0E43"/>
    <w:rsid w:val="00BF1054"/>
    <w:rsid w:val="00BF13E4"/>
    <w:rsid w:val="00BF1500"/>
    <w:rsid w:val="00BF1905"/>
    <w:rsid w:val="00BF1929"/>
    <w:rsid w:val="00BF1BCF"/>
    <w:rsid w:val="00BF1DD7"/>
    <w:rsid w:val="00BF23B8"/>
    <w:rsid w:val="00BF2854"/>
    <w:rsid w:val="00BF2A74"/>
    <w:rsid w:val="00BF3190"/>
    <w:rsid w:val="00BF3412"/>
    <w:rsid w:val="00BF393F"/>
    <w:rsid w:val="00BF3DB0"/>
    <w:rsid w:val="00BF3E0D"/>
    <w:rsid w:val="00BF41BE"/>
    <w:rsid w:val="00BF422F"/>
    <w:rsid w:val="00BF45A5"/>
    <w:rsid w:val="00BF4EF9"/>
    <w:rsid w:val="00BF518D"/>
    <w:rsid w:val="00BF558D"/>
    <w:rsid w:val="00BF584D"/>
    <w:rsid w:val="00BF5F8D"/>
    <w:rsid w:val="00BF6213"/>
    <w:rsid w:val="00BF63FC"/>
    <w:rsid w:val="00BF652B"/>
    <w:rsid w:val="00BF6F79"/>
    <w:rsid w:val="00BF70D4"/>
    <w:rsid w:val="00BF730B"/>
    <w:rsid w:val="00BF73D9"/>
    <w:rsid w:val="00BF7435"/>
    <w:rsid w:val="00BF75CA"/>
    <w:rsid w:val="00BF77C1"/>
    <w:rsid w:val="00BF77F6"/>
    <w:rsid w:val="00BF7845"/>
    <w:rsid w:val="00BF7DAE"/>
    <w:rsid w:val="00C003B3"/>
    <w:rsid w:val="00C00474"/>
    <w:rsid w:val="00C00801"/>
    <w:rsid w:val="00C00A33"/>
    <w:rsid w:val="00C00D10"/>
    <w:rsid w:val="00C00D75"/>
    <w:rsid w:val="00C00D78"/>
    <w:rsid w:val="00C010D0"/>
    <w:rsid w:val="00C0113F"/>
    <w:rsid w:val="00C01243"/>
    <w:rsid w:val="00C0149A"/>
    <w:rsid w:val="00C02684"/>
    <w:rsid w:val="00C02F33"/>
    <w:rsid w:val="00C037D7"/>
    <w:rsid w:val="00C03F03"/>
    <w:rsid w:val="00C03F77"/>
    <w:rsid w:val="00C0404F"/>
    <w:rsid w:val="00C0421E"/>
    <w:rsid w:val="00C04350"/>
    <w:rsid w:val="00C04472"/>
    <w:rsid w:val="00C04504"/>
    <w:rsid w:val="00C045FD"/>
    <w:rsid w:val="00C04881"/>
    <w:rsid w:val="00C04A24"/>
    <w:rsid w:val="00C054C9"/>
    <w:rsid w:val="00C054E9"/>
    <w:rsid w:val="00C10174"/>
    <w:rsid w:val="00C1017D"/>
    <w:rsid w:val="00C10181"/>
    <w:rsid w:val="00C102AD"/>
    <w:rsid w:val="00C107F0"/>
    <w:rsid w:val="00C10901"/>
    <w:rsid w:val="00C11001"/>
    <w:rsid w:val="00C111EC"/>
    <w:rsid w:val="00C1178F"/>
    <w:rsid w:val="00C11CAC"/>
    <w:rsid w:val="00C120A0"/>
    <w:rsid w:val="00C124B4"/>
    <w:rsid w:val="00C125A7"/>
    <w:rsid w:val="00C1280B"/>
    <w:rsid w:val="00C12923"/>
    <w:rsid w:val="00C12D3F"/>
    <w:rsid w:val="00C135D6"/>
    <w:rsid w:val="00C13B2C"/>
    <w:rsid w:val="00C13ED0"/>
    <w:rsid w:val="00C1431F"/>
    <w:rsid w:val="00C1452E"/>
    <w:rsid w:val="00C14E53"/>
    <w:rsid w:val="00C15288"/>
    <w:rsid w:val="00C15676"/>
    <w:rsid w:val="00C15A49"/>
    <w:rsid w:val="00C162E5"/>
    <w:rsid w:val="00C16478"/>
    <w:rsid w:val="00C17681"/>
    <w:rsid w:val="00C17817"/>
    <w:rsid w:val="00C17B0E"/>
    <w:rsid w:val="00C17B98"/>
    <w:rsid w:val="00C17C76"/>
    <w:rsid w:val="00C205A3"/>
    <w:rsid w:val="00C208DF"/>
    <w:rsid w:val="00C2170A"/>
    <w:rsid w:val="00C218B6"/>
    <w:rsid w:val="00C21D6F"/>
    <w:rsid w:val="00C21F9F"/>
    <w:rsid w:val="00C2212C"/>
    <w:rsid w:val="00C22168"/>
    <w:rsid w:val="00C229E0"/>
    <w:rsid w:val="00C23002"/>
    <w:rsid w:val="00C2325F"/>
    <w:rsid w:val="00C23264"/>
    <w:rsid w:val="00C232AC"/>
    <w:rsid w:val="00C233DB"/>
    <w:rsid w:val="00C23B6E"/>
    <w:rsid w:val="00C24244"/>
    <w:rsid w:val="00C24373"/>
    <w:rsid w:val="00C2443F"/>
    <w:rsid w:val="00C246CB"/>
    <w:rsid w:val="00C24A98"/>
    <w:rsid w:val="00C24DE0"/>
    <w:rsid w:val="00C24E96"/>
    <w:rsid w:val="00C250F6"/>
    <w:rsid w:val="00C25CAB"/>
    <w:rsid w:val="00C25DC2"/>
    <w:rsid w:val="00C26838"/>
    <w:rsid w:val="00C2713F"/>
    <w:rsid w:val="00C2741F"/>
    <w:rsid w:val="00C27549"/>
    <w:rsid w:val="00C27DC8"/>
    <w:rsid w:val="00C303B8"/>
    <w:rsid w:val="00C30B4D"/>
    <w:rsid w:val="00C30C2D"/>
    <w:rsid w:val="00C3131B"/>
    <w:rsid w:val="00C313A3"/>
    <w:rsid w:val="00C31986"/>
    <w:rsid w:val="00C32102"/>
    <w:rsid w:val="00C32363"/>
    <w:rsid w:val="00C324B1"/>
    <w:rsid w:val="00C326C9"/>
    <w:rsid w:val="00C3280F"/>
    <w:rsid w:val="00C32D04"/>
    <w:rsid w:val="00C32ED3"/>
    <w:rsid w:val="00C330B3"/>
    <w:rsid w:val="00C334EA"/>
    <w:rsid w:val="00C335DE"/>
    <w:rsid w:val="00C33649"/>
    <w:rsid w:val="00C33788"/>
    <w:rsid w:val="00C33A30"/>
    <w:rsid w:val="00C34546"/>
    <w:rsid w:val="00C34649"/>
    <w:rsid w:val="00C34DD5"/>
    <w:rsid w:val="00C34E2C"/>
    <w:rsid w:val="00C354EB"/>
    <w:rsid w:val="00C358E6"/>
    <w:rsid w:val="00C35B48"/>
    <w:rsid w:val="00C35F16"/>
    <w:rsid w:val="00C362A8"/>
    <w:rsid w:val="00C36595"/>
    <w:rsid w:val="00C3704C"/>
    <w:rsid w:val="00C37579"/>
    <w:rsid w:val="00C37610"/>
    <w:rsid w:val="00C37896"/>
    <w:rsid w:val="00C37CB7"/>
    <w:rsid w:val="00C406AB"/>
    <w:rsid w:val="00C4074E"/>
    <w:rsid w:val="00C40855"/>
    <w:rsid w:val="00C40A51"/>
    <w:rsid w:val="00C4136D"/>
    <w:rsid w:val="00C41831"/>
    <w:rsid w:val="00C41E76"/>
    <w:rsid w:val="00C41E92"/>
    <w:rsid w:val="00C4218C"/>
    <w:rsid w:val="00C42318"/>
    <w:rsid w:val="00C4248D"/>
    <w:rsid w:val="00C424B9"/>
    <w:rsid w:val="00C426B0"/>
    <w:rsid w:val="00C42886"/>
    <w:rsid w:val="00C43010"/>
    <w:rsid w:val="00C43135"/>
    <w:rsid w:val="00C4341D"/>
    <w:rsid w:val="00C4391C"/>
    <w:rsid w:val="00C4393C"/>
    <w:rsid w:val="00C43B10"/>
    <w:rsid w:val="00C43C7E"/>
    <w:rsid w:val="00C43D83"/>
    <w:rsid w:val="00C44AE5"/>
    <w:rsid w:val="00C44D4F"/>
    <w:rsid w:val="00C45C16"/>
    <w:rsid w:val="00C46102"/>
    <w:rsid w:val="00C4619E"/>
    <w:rsid w:val="00C461CE"/>
    <w:rsid w:val="00C46A80"/>
    <w:rsid w:val="00C46E30"/>
    <w:rsid w:val="00C476DD"/>
    <w:rsid w:val="00C478C8"/>
    <w:rsid w:val="00C47D81"/>
    <w:rsid w:val="00C50060"/>
    <w:rsid w:val="00C503E9"/>
    <w:rsid w:val="00C504F9"/>
    <w:rsid w:val="00C50C2D"/>
    <w:rsid w:val="00C50CF5"/>
    <w:rsid w:val="00C50DCC"/>
    <w:rsid w:val="00C51322"/>
    <w:rsid w:val="00C513D3"/>
    <w:rsid w:val="00C51762"/>
    <w:rsid w:val="00C5176C"/>
    <w:rsid w:val="00C519D7"/>
    <w:rsid w:val="00C51C37"/>
    <w:rsid w:val="00C51EA9"/>
    <w:rsid w:val="00C523EC"/>
    <w:rsid w:val="00C52717"/>
    <w:rsid w:val="00C52901"/>
    <w:rsid w:val="00C5299D"/>
    <w:rsid w:val="00C52AEB"/>
    <w:rsid w:val="00C52CFF"/>
    <w:rsid w:val="00C52FA0"/>
    <w:rsid w:val="00C52FF8"/>
    <w:rsid w:val="00C53B60"/>
    <w:rsid w:val="00C53FFE"/>
    <w:rsid w:val="00C54798"/>
    <w:rsid w:val="00C54B4D"/>
    <w:rsid w:val="00C54DE1"/>
    <w:rsid w:val="00C55609"/>
    <w:rsid w:val="00C55724"/>
    <w:rsid w:val="00C57123"/>
    <w:rsid w:val="00C5715E"/>
    <w:rsid w:val="00C57B77"/>
    <w:rsid w:val="00C609AC"/>
    <w:rsid w:val="00C60AAB"/>
    <w:rsid w:val="00C60B5C"/>
    <w:rsid w:val="00C61267"/>
    <w:rsid w:val="00C61289"/>
    <w:rsid w:val="00C615C9"/>
    <w:rsid w:val="00C620CE"/>
    <w:rsid w:val="00C62194"/>
    <w:rsid w:val="00C6281E"/>
    <w:rsid w:val="00C62C90"/>
    <w:rsid w:val="00C63060"/>
    <w:rsid w:val="00C63318"/>
    <w:rsid w:val="00C63678"/>
    <w:rsid w:val="00C63A07"/>
    <w:rsid w:val="00C63A0D"/>
    <w:rsid w:val="00C63F22"/>
    <w:rsid w:val="00C63F33"/>
    <w:rsid w:val="00C640DF"/>
    <w:rsid w:val="00C649E5"/>
    <w:rsid w:val="00C6510D"/>
    <w:rsid w:val="00C6555D"/>
    <w:rsid w:val="00C65A15"/>
    <w:rsid w:val="00C66568"/>
    <w:rsid w:val="00C66A01"/>
    <w:rsid w:val="00C66D01"/>
    <w:rsid w:val="00C673AF"/>
    <w:rsid w:val="00C67D0A"/>
    <w:rsid w:val="00C7016D"/>
    <w:rsid w:val="00C70447"/>
    <w:rsid w:val="00C706A3"/>
    <w:rsid w:val="00C706C7"/>
    <w:rsid w:val="00C7092B"/>
    <w:rsid w:val="00C71415"/>
    <w:rsid w:val="00C716B3"/>
    <w:rsid w:val="00C71737"/>
    <w:rsid w:val="00C717D4"/>
    <w:rsid w:val="00C71979"/>
    <w:rsid w:val="00C724A0"/>
    <w:rsid w:val="00C72B25"/>
    <w:rsid w:val="00C72E5B"/>
    <w:rsid w:val="00C739F2"/>
    <w:rsid w:val="00C73AE4"/>
    <w:rsid w:val="00C744BA"/>
    <w:rsid w:val="00C748ED"/>
    <w:rsid w:val="00C74A31"/>
    <w:rsid w:val="00C759BB"/>
    <w:rsid w:val="00C75ACC"/>
    <w:rsid w:val="00C75AFE"/>
    <w:rsid w:val="00C75B26"/>
    <w:rsid w:val="00C75F21"/>
    <w:rsid w:val="00C77482"/>
    <w:rsid w:val="00C77859"/>
    <w:rsid w:val="00C80996"/>
    <w:rsid w:val="00C80B9D"/>
    <w:rsid w:val="00C82105"/>
    <w:rsid w:val="00C8232D"/>
    <w:rsid w:val="00C82C78"/>
    <w:rsid w:val="00C82EC5"/>
    <w:rsid w:val="00C82F81"/>
    <w:rsid w:val="00C83071"/>
    <w:rsid w:val="00C830CA"/>
    <w:rsid w:val="00C833A8"/>
    <w:rsid w:val="00C83443"/>
    <w:rsid w:val="00C83840"/>
    <w:rsid w:val="00C83BB8"/>
    <w:rsid w:val="00C83C59"/>
    <w:rsid w:val="00C846E5"/>
    <w:rsid w:val="00C84E39"/>
    <w:rsid w:val="00C8528A"/>
    <w:rsid w:val="00C855A2"/>
    <w:rsid w:val="00C8570E"/>
    <w:rsid w:val="00C86054"/>
    <w:rsid w:val="00C86A71"/>
    <w:rsid w:val="00C86D47"/>
    <w:rsid w:val="00C86E62"/>
    <w:rsid w:val="00C86F0D"/>
    <w:rsid w:val="00C8700E"/>
    <w:rsid w:val="00C8721D"/>
    <w:rsid w:val="00C87459"/>
    <w:rsid w:val="00C8776D"/>
    <w:rsid w:val="00C877E6"/>
    <w:rsid w:val="00C879AF"/>
    <w:rsid w:val="00C87A3B"/>
    <w:rsid w:val="00C87B59"/>
    <w:rsid w:val="00C87D7C"/>
    <w:rsid w:val="00C90537"/>
    <w:rsid w:val="00C90807"/>
    <w:rsid w:val="00C9119C"/>
    <w:rsid w:val="00C919BA"/>
    <w:rsid w:val="00C91F38"/>
    <w:rsid w:val="00C923F0"/>
    <w:rsid w:val="00C92412"/>
    <w:rsid w:val="00C9254B"/>
    <w:rsid w:val="00C92576"/>
    <w:rsid w:val="00C9286F"/>
    <w:rsid w:val="00C928D9"/>
    <w:rsid w:val="00C92C5A"/>
    <w:rsid w:val="00C9312A"/>
    <w:rsid w:val="00C93803"/>
    <w:rsid w:val="00C9382A"/>
    <w:rsid w:val="00C93A2B"/>
    <w:rsid w:val="00C93EC9"/>
    <w:rsid w:val="00C942DE"/>
    <w:rsid w:val="00C94AEF"/>
    <w:rsid w:val="00C95195"/>
    <w:rsid w:val="00C9562F"/>
    <w:rsid w:val="00C95808"/>
    <w:rsid w:val="00C958AD"/>
    <w:rsid w:val="00C961CC"/>
    <w:rsid w:val="00C96247"/>
    <w:rsid w:val="00C9646A"/>
    <w:rsid w:val="00C966CC"/>
    <w:rsid w:val="00C9702D"/>
    <w:rsid w:val="00C97323"/>
    <w:rsid w:val="00C97461"/>
    <w:rsid w:val="00C975CC"/>
    <w:rsid w:val="00C9764A"/>
    <w:rsid w:val="00C979CF"/>
    <w:rsid w:val="00C97C90"/>
    <w:rsid w:val="00CA012A"/>
    <w:rsid w:val="00CA07EF"/>
    <w:rsid w:val="00CA0999"/>
    <w:rsid w:val="00CA0F34"/>
    <w:rsid w:val="00CA16A7"/>
    <w:rsid w:val="00CA1730"/>
    <w:rsid w:val="00CA1DE3"/>
    <w:rsid w:val="00CA1F8A"/>
    <w:rsid w:val="00CA2481"/>
    <w:rsid w:val="00CA2D3C"/>
    <w:rsid w:val="00CA2E32"/>
    <w:rsid w:val="00CA3145"/>
    <w:rsid w:val="00CA3D8C"/>
    <w:rsid w:val="00CA3FB9"/>
    <w:rsid w:val="00CA4B76"/>
    <w:rsid w:val="00CA4E22"/>
    <w:rsid w:val="00CA55DB"/>
    <w:rsid w:val="00CA59CC"/>
    <w:rsid w:val="00CA5AA3"/>
    <w:rsid w:val="00CA622D"/>
    <w:rsid w:val="00CA682F"/>
    <w:rsid w:val="00CA6A36"/>
    <w:rsid w:val="00CA6CEB"/>
    <w:rsid w:val="00CA7291"/>
    <w:rsid w:val="00CB008D"/>
    <w:rsid w:val="00CB018B"/>
    <w:rsid w:val="00CB04E3"/>
    <w:rsid w:val="00CB05A4"/>
    <w:rsid w:val="00CB082C"/>
    <w:rsid w:val="00CB0AD6"/>
    <w:rsid w:val="00CB134E"/>
    <w:rsid w:val="00CB1A50"/>
    <w:rsid w:val="00CB1DDD"/>
    <w:rsid w:val="00CB1E80"/>
    <w:rsid w:val="00CB24B0"/>
    <w:rsid w:val="00CB3218"/>
    <w:rsid w:val="00CB3380"/>
    <w:rsid w:val="00CB36BD"/>
    <w:rsid w:val="00CB37F8"/>
    <w:rsid w:val="00CB3818"/>
    <w:rsid w:val="00CB3C05"/>
    <w:rsid w:val="00CB43CF"/>
    <w:rsid w:val="00CB4C3A"/>
    <w:rsid w:val="00CB4FFB"/>
    <w:rsid w:val="00CB55D0"/>
    <w:rsid w:val="00CB58B8"/>
    <w:rsid w:val="00CB59D4"/>
    <w:rsid w:val="00CB5C59"/>
    <w:rsid w:val="00CB5E6F"/>
    <w:rsid w:val="00CB5FBE"/>
    <w:rsid w:val="00CB6005"/>
    <w:rsid w:val="00CB6333"/>
    <w:rsid w:val="00CB6C32"/>
    <w:rsid w:val="00CB79C1"/>
    <w:rsid w:val="00CB7AC9"/>
    <w:rsid w:val="00CB7CEA"/>
    <w:rsid w:val="00CB7EC3"/>
    <w:rsid w:val="00CB7EF0"/>
    <w:rsid w:val="00CC02F9"/>
    <w:rsid w:val="00CC096B"/>
    <w:rsid w:val="00CC0D50"/>
    <w:rsid w:val="00CC11E9"/>
    <w:rsid w:val="00CC13CC"/>
    <w:rsid w:val="00CC151F"/>
    <w:rsid w:val="00CC160F"/>
    <w:rsid w:val="00CC1EF7"/>
    <w:rsid w:val="00CC25BB"/>
    <w:rsid w:val="00CC2765"/>
    <w:rsid w:val="00CC2905"/>
    <w:rsid w:val="00CC2A15"/>
    <w:rsid w:val="00CC2C41"/>
    <w:rsid w:val="00CC3576"/>
    <w:rsid w:val="00CC3784"/>
    <w:rsid w:val="00CC381E"/>
    <w:rsid w:val="00CC3970"/>
    <w:rsid w:val="00CC39DF"/>
    <w:rsid w:val="00CC3A59"/>
    <w:rsid w:val="00CC3C49"/>
    <w:rsid w:val="00CC3E42"/>
    <w:rsid w:val="00CC3FFD"/>
    <w:rsid w:val="00CC45AB"/>
    <w:rsid w:val="00CC499C"/>
    <w:rsid w:val="00CC4A1C"/>
    <w:rsid w:val="00CC4A34"/>
    <w:rsid w:val="00CC4AB9"/>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38"/>
    <w:rsid w:val="00CD0567"/>
    <w:rsid w:val="00CD074B"/>
    <w:rsid w:val="00CD0C80"/>
    <w:rsid w:val="00CD1131"/>
    <w:rsid w:val="00CD1926"/>
    <w:rsid w:val="00CD1A19"/>
    <w:rsid w:val="00CD1B7B"/>
    <w:rsid w:val="00CD1DA7"/>
    <w:rsid w:val="00CD1E00"/>
    <w:rsid w:val="00CD203B"/>
    <w:rsid w:val="00CD21BF"/>
    <w:rsid w:val="00CD2C32"/>
    <w:rsid w:val="00CD30FE"/>
    <w:rsid w:val="00CD3258"/>
    <w:rsid w:val="00CD32BD"/>
    <w:rsid w:val="00CD3629"/>
    <w:rsid w:val="00CD3715"/>
    <w:rsid w:val="00CD37D2"/>
    <w:rsid w:val="00CD37E3"/>
    <w:rsid w:val="00CD39C4"/>
    <w:rsid w:val="00CD3A55"/>
    <w:rsid w:val="00CD3BF4"/>
    <w:rsid w:val="00CD3F30"/>
    <w:rsid w:val="00CD4424"/>
    <w:rsid w:val="00CD496D"/>
    <w:rsid w:val="00CD4B3A"/>
    <w:rsid w:val="00CD52EE"/>
    <w:rsid w:val="00CD552A"/>
    <w:rsid w:val="00CD5539"/>
    <w:rsid w:val="00CD585C"/>
    <w:rsid w:val="00CD5A84"/>
    <w:rsid w:val="00CD5F63"/>
    <w:rsid w:val="00CD6194"/>
    <w:rsid w:val="00CD6DC8"/>
    <w:rsid w:val="00CD70D5"/>
    <w:rsid w:val="00CD73EC"/>
    <w:rsid w:val="00CD7654"/>
    <w:rsid w:val="00CD7C73"/>
    <w:rsid w:val="00CE09AE"/>
    <w:rsid w:val="00CE0BA3"/>
    <w:rsid w:val="00CE11F1"/>
    <w:rsid w:val="00CE1247"/>
    <w:rsid w:val="00CE165C"/>
    <w:rsid w:val="00CE2044"/>
    <w:rsid w:val="00CE24B6"/>
    <w:rsid w:val="00CE2597"/>
    <w:rsid w:val="00CE28C0"/>
    <w:rsid w:val="00CE2DF1"/>
    <w:rsid w:val="00CE2E90"/>
    <w:rsid w:val="00CE3678"/>
    <w:rsid w:val="00CE36F3"/>
    <w:rsid w:val="00CE3B00"/>
    <w:rsid w:val="00CE3E8B"/>
    <w:rsid w:val="00CE4C15"/>
    <w:rsid w:val="00CE4CA1"/>
    <w:rsid w:val="00CE503E"/>
    <w:rsid w:val="00CE513B"/>
    <w:rsid w:val="00CE52AD"/>
    <w:rsid w:val="00CE53CB"/>
    <w:rsid w:val="00CE55E5"/>
    <w:rsid w:val="00CE599B"/>
    <w:rsid w:val="00CE5BDC"/>
    <w:rsid w:val="00CE670F"/>
    <w:rsid w:val="00CE6B07"/>
    <w:rsid w:val="00CE6B0B"/>
    <w:rsid w:val="00CE6B19"/>
    <w:rsid w:val="00CE6D91"/>
    <w:rsid w:val="00CE6DAB"/>
    <w:rsid w:val="00CE701C"/>
    <w:rsid w:val="00CE7074"/>
    <w:rsid w:val="00CE761A"/>
    <w:rsid w:val="00CE7709"/>
    <w:rsid w:val="00CE77D6"/>
    <w:rsid w:val="00CE79E0"/>
    <w:rsid w:val="00CE7A52"/>
    <w:rsid w:val="00CF01BD"/>
    <w:rsid w:val="00CF043E"/>
    <w:rsid w:val="00CF0559"/>
    <w:rsid w:val="00CF070A"/>
    <w:rsid w:val="00CF0789"/>
    <w:rsid w:val="00CF0B4E"/>
    <w:rsid w:val="00CF0CB5"/>
    <w:rsid w:val="00CF1774"/>
    <w:rsid w:val="00CF1E8C"/>
    <w:rsid w:val="00CF209B"/>
    <w:rsid w:val="00CF26D8"/>
    <w:rsid w:val="00CF2869"/>
    <w:rsid w:val="00CF2EDC"/>
    <w:rsid w:val="00CF2EEF"/>
    <w:rsid w:val="00CF3F36"/>
    <w:rsid w:val="00CF3FC9"/>
    <w:rsid w:val="00CF439E"/>
    <w:rsid w:val="00CF4798"/>
    <w:rsid w:val="00CF4BB6"/>
    <w:rsid w:val="00CF4CE3"/>
    <w:rsid w:val="00CF4E34"/>
    <w:rsid w:val="00CF4FC6"/>
    <w:rsid w:val="00CF513E"/>
    <w:rsid w:val="00CF523B"/>
    <w:rsid w:val="00CF5481"/>
    <w:rsid w:val="00CF550F"/>
    <w:rsid w:val="00CF5543"/>
    <w:rsid w:val="00CF5E6D"/>
    <w:rsid w:val="00CF5F03"/>
    <w:rsid w:val="00CF62B7"/>
    <w:rsid w:val="00CF62C3"/>
    <w:rsid w:val="00CF68FB"/>
    <w:rsid w:val="00CF694C"/>
    <w:rsid w:val="00CF6C94"/>
    <w:rsid w:val="00CF6F91"/>
    <w:rsid w:val="00CF7578"/>
    <w:rsid w:val="00CF7799"/>
    <w:rsid w:val="00CF789B"/>
    <w:rsid w:val="00CF7A9F"/>
    <w:rsid w:val="00D0119E"/>
    <w:rsid w:val="00D013B9"/>
    <w:rsid w:val="00D013E2"/>
    <w:rsid w:val="00D014AF"/>
    <w:rsid w:val="00D01ED9"/>
    <w:rsid w:val="00D020F6"/>
    <w:rsid w:val="00D024F9"/>
    <w:rsid w:val="00D026AE"/>
    <w:rsid w:val="00D033A9"/>
    <w:rsid w:val="00D03645"/>
    <w:rsid w:val="00D041A4"/>
    <w:rsid w:val="00D042E3"/>
    <w:rsid w:val="00D0471F"/>
    <w:rsid w:val="00D0482D"/>
    <w:rsid w:val="00D049AF"/>
    <w:rsid w:val="00D04ACD"/>
    <w:rsid w:val="00D054DE"/>
    <w:rsid w:val="00D05C14"/>
    <w:rsid w:val="00D05F14"/>
    <w:rsid w:val="00D063E4"/>
    <w:rsid w:val="00D06514"/>
    <w:rsid w:val="00D0667C"/>
    <w:rsid w:val="00D0670B"/>
    <w:rsid w:val="00D06B60"/>
    <w:rsid w:val="00D0723E"/>
    <w:rsid w:val="00D078FC"/>
    <w:rsid w:val="00D07D87"/>
    <w:rsid w:val="00D07DB8"/>
    <w:rsid w:val="00D10051"/>
    <w:rsid w:val="00D10818"/>
    <w:rsid w:val="00D1086B"/>
    <w:rsid w:val="00D109D2"/>
    <w:rsid w:val="00D10DD3"/>
    <w:rsid w:val="00D10DDC"/>
    <w:rsid w:val="00D10DEE"/>
    <w:rsid w:val="00D11424"/>
    <w:rsid w:val="00D11D05"/>
    <w:rsid w:val="00D11E07"/>
    <w:rsid w:val="00D120CC"/>
    <w:rsid w:val="00D12453"/>
    <w:rsid w:val="00D12D9A"/>
    <w:rsid w:val="00D12F79"/>
    <w:rsid w:val="00D13212"/>
    <w:rsid w:val="00D13759"/>
    <w:rsid w:val="00D1375B"/>
    <w:rsid w:val="00D1382D"/>
    <w:rsid w:val="00D14D08"/>
    <w:rsid w:val="00D15CBA"/>
    <w:rsid w:val="00D15D61"/>
    <w:rsid w:val="00D16733"/>
    <w:rsid w:val="00D167D2"/>
    <w:rsid w:val="00D169EC"/>
    <w:rsid w:val="00D16B22"/>
    <w:rsid w:val="00D16BE5"/>
    <w:rsid w:val="00D16DFD"/>
    <w:rsid w:val="00D171CF"/>
    <w:rsid w:val="00D17604"/>
    <w:rsid w:val="00D1795E"/>
    <w:rsid w:val="00D17FCE"/>
    <w:rsid w:val="00D205FD"/>
    <w:rsid w:val="00D20774"/>
    <w:rsid w:val="00D21327"/>
    <w:rsid w:val="00D21555"/>
    <w:rsid w:val="00D21993"/>
    <w:rsid w:val="00D21CCD"/>
    <w:rsid w:val="00D21F12"/>
    <w:rsid w:val="00D2225C"/>
    <w:rsid w:val="00D22380"/>
    <w:rsid w:val="00D22C94"/>
    <w:rsid w:val="00D23379"/>
    <w:rsid w:val="00D239B0"/>
    <w:rsid w:val="00D23B09"/>
    <w:rsid w:val="00D23BF3"/>
    <w:rsid w:val="00D23FC4"/>
    <w:rsid w:val="00D24031"/>
    <w:rsid w:val="00D241A3"/>
    <w:rsid w:val="00D24239"/>
    <w:rsid w:val="00D24C72"/>
    <w:rsid w:val="00D25920"/>
    <w:rsid w:val="00D25DA1"/>
    <w:rsid w:val="00D26336"/>
    <w:rsid w:val="00D26BF9"/>
    <w:rsid w:val="00D26CDD"/>
    <w:rsid w:val="00D2706D"/>
    <w:rsid w:val="00D2713B"/>
    <w:rsid w:val="00D272F9"/>
    <w:rsid w:val="00D278CD"/>
    <w:rsid w:val="00D279A3"/>
    <w:rsid w:val="00D27B5B"/>
    <w:rsid w:val="00D27E47"/>
    <w:rsid w:val="00D27E9D"/>
    <w:rsid w:val="00D27F3A"/>
    <w:rsid w:val="00D302BD"/>
    <w:rsid w:val="00D3061A"/>
    <w:rsid w:val="00D30663"/>
    <w:rsid w:val="00D306A2"/>
    <w:rsid w:val="00D30F25"/>
    <w:rsid w:val="00D310B2"/>
    <w:rsid w:val="00D31D88"/>
    <w:rsid w:val="00D31E41"/>
    <w:rsid w:val="00D32334"/>
    <w:rsid w:val="00D327FE"/>
    <w:rsid w:val="00D32A57"/>
    <w:rsid w:val="00D32C17"/>
    <w:rsid w:val="00D32E6E"/>
    <w:rsid w:val="00D33878"/>
    <w:rsid w:val="00D34122"/>
    <w:rsid w:val="00D3426B"/>
    <w:rsid w:val="00D34B51"/>
    <w:rsid w:val="00D34F45"/>
    <w:rsid w:val="00D352B1"/>
    <w:rsid w:val="00D36347"/>
    <w:rsid w:val="00D36867"/>
    <w:rsid w:val="00D368FA"/>
    <w:rsid w:val="00D36EAD"/>
    <w:rsid w:val="00D372BD"/>
    <w:rsid w:val="00D374A2"/>
    <w:rsid w:val="00D37957"/>
    <w:rsid w:val="00D40A2C"/>
    <w:rsid w:val="00D40BD3"/>
    <w:rsid w:val="00D41143"/>
    <w:rsid w:val="00D419EA"/>
    <w:rsid w:val="00D41F2E"/>
    <w:rsid w:val="00D4202A"/>
    <w:rsid w:val="00D422DF"/>
    <w:rsid w:val="00D43714"/>
    <w:rsid w:val="00D43B28"/>
    <w:rsid w:val="00D43FCB"/>
    <w:rsid w:val="00D4441D"/>
    <w:rsid w:val="00D4463C"/>
    <w:rsid w:val="00D44692"/>
    <w:rsid w:val="00D4494F"/>
    <w:rsid w:val="00D44DF0"/>
    <w:rsid w:val="00D45415"/>
    <w:rsid w:val="00D45952"/>
    <w:rsid w:val="00D45AE7"/>
    <w:rsid w:val="00D45B73"/>
    <w:rsid w:val="00D4630D"/>
    <w:rsid w:val="00D4641D"/>
    <w:rsid w:val="00D4664D"/>
    <w:rsid w:val="00D467ED"/>
    <w:rsid w:val="00D4689B"/>
    <w:rsid w:val="00D46A36"/>
    <w:rsid w:val="00D46B27"/>
    <w:rsid w:val="00D46BF3"/>
    <w:rsid w:val="00D470B4"/>
    <w:rsid w:val="00D4758E"/>
    <w:rsid w:val="00D4781B"/>
    <w:rsid w:val="00D478FC"/>
    <w:rsid w:val="00D50751"/>
    <w:rsid w:val="00D50A4E"/>
    <w:rsid w:val="00D50B3F"/>
    <w:rsid w:val="00D50B8F"/>
    <w:rsid w:val="00D50BBC"/>
    <w:rsid w:val="00D50CB5"/>
    <w:rsid w:val="00D50E82"/>
    <w:rsid w:val="00D5136E"/>
    <w:rsid w:val="00D520CD"/>
    <w:rsid w:val="00D52281"/>
    <w:rsid w:val="00D524D5"/>
    <w:rsid w:val="00D5251D"/>
    <w:rsid w:val="00D526D6"/>
    <w:rsid w:val="00D52D1E"/>
    <w:rsid w:val="00D52FCF"/>
    <w:rsid w:val="00D530CC"/>
    <w:rsid w:val="00D53156"/>
    <w:rsid w:val="00D5335C"/>
    <w:rsid w:val="00D536B1"/>
    <w:rsid w:val="00D5389F"/>
    <w:rsid w:val="00D543BE"/>
    <w:rsid w:val="00D546B5"/>
    <w:rsid w:val="00D54D14"/>
    <w:rsid w:val="00D55317"/>
    <w:rsid w:val="00D554BA"/>
    <w:rsid w:val="00D55AA0"/>
    <w:rsid w:val="00D55AD7"/>
    <w:rsid w:val="00D564C4"/>
    <w:rsid w:val="00D56976"/>
    <w:rsid w:val="00D56CF4"/>
    <w:rsid w:val="00D56E6F"/>
    <w:rsid w:val="00D600B7"/>
    <w:rsid w:val="00D60186"/>
    <w:rsid w:val="00D601E3"/>
    <w:rsid w:val="00D602C8"/>
    <w:rsid w:val="00D6056D"/>
    <w:rsid w:val="00D60B3F"/>
    <w:rsid w:val="00D60F9A"/>
    <w:rsid w:val="00D61236"/>
    <w:rsid w:val="00D6136D"/>
    <w:rsid w:val="00D61373"/>
    <w:rsid w:val="00D61626"/>
    <w:rsid w:val="00D6184A"/>
    <w:rsid w:val="00D61C9E"/>
    <w:rsid w:val="00D6236E"/>
    <w:rsid w:val="00D62843"/>
    <w:rsid w:val="00D62A81"/>
    <w:rsid w:val="00D62C76"/>
    <w:rsid w:val="00D635C9"/>
    <w:rsid w:val="00D639A4"/>
    <w:rsid w:val="00D63A06"/>
    <w:rsid w:val="00D63BC7"/>
    <w:rsid w:val="00D63CE7"/>
    <w:rsid w:val="00D64199"/>
    <w:rsid w:val="00D6478D"/>
    <w:rsid w:val="00D64837"/>
    <w:rsid w:val="00D64A4F"/>
    <w:rsid w:val="00D64BBE"/>
    <w:rsid w:val="00D6550D"/>
    <w:rsid w:val="00D6566A"/>
    <w:rsid w:val="00D657C6"/>
    <w:rsid w:val="00D6641B"/>
    <w:rsid w:val="00D66429"/>
    <w:rsid w:val="00D6681C"/>
    <w:rsid w:val="00D66F43"/>
    <w:rsid w:val="00D671B2"/>
    <w:rsid w:val="00D67237"/>
    <w:rsid w:val="00D6760A"/>
    <w:rsid w:val="00D7017E"/>
    <w:rsid w:val="00D70B74"/>
    <w:rsid w:val="00D70F6A"/>
    <w:rsid w:val="00D713AD"/>
    <w:rsid w:val="00D714B5"/>
    <w:rsid w:val="00D71916"/>
    <w:rsid w:val="00D721A9"/>
    <w:rsid w:val="00D725F0"/>
    <w:rsid w:val="00D72A4A"/>
    <w:rsid w:val="00D72D2D"/>
    <w:rsid w:val="00D72DAD"/>
    <w:rsid w:val="00D7316A"/>
    <w:rsid w:val="00D7398B"/>
    <w:rsid w:val="00D73A19"/>
    <w:rsid w:val="00D74413"/>
    <w:rsid w:val="00D74B1A"/>
    <w:rsid w:val="00D75A59"/>
    <w:rsid w:val="00D75AC2"/>
    <w:rsid w:val="00D75C58"/>
    <w:rsid w:val="00D75CED"/>
    <w:rsid w:val="00D75E3D"/>
    <w:rsid w:val="00D75FE9"/>
    <w:rsid w:val="00D763B6"/>
    <w:rsid w:val="00D76E5C"/>
    <w:rsid w:val="00D7708C"/>
    <w:rsid w:val="00D77149"/>
    <w:rsid w:val="00D772CF"/>
    <w:rsid w:val="00D77744"/>
    <w:rsid w:val="00D7787E"/>
    <w:rsid w:val="00D77A1B"/>
    <w:rsid w:val="00D77A43"/>
    <w:rsid w:val="00D77A56"/>
    <w:rsid w:val="00D77BDF"/>
    <w:rsid w:val="00D77E8B"/>
    <w:rsid w:val="00D8006B"/>
    <w:rsid w:val="00D805C9"/>
    <w:rsid w:val="00D8074C"/>
    <w:rsid w:val="00D80A27"/>
    <w:rsid w:val="00D81929"/>
    <w:rsid w:val="00D81B08"/>
    <w:rsid w:val="00D81BA0"/>
    <w:rsid w:val="00D81CF6"/>
    <w:rsid w:val="00D81F4D"/>
    <w:rsid w:val="00D81FF5"/>
    <w:rsid w:val="00D82776"/>
    <w:rsid w:val="00D82BD8"/>
    <w:rsid w:val="00D82D90"/>
    <w:rsid w:val="00D8339E"/>
    <w:rsid w:val="00D83526"/>
    <w:rsid w:val="00D836EE"/>
    <w:rsid w:val="00D838FA"/>
    <w:rsid w:val="00D83F64"/>
    <w:rsid w:val="00D8410C"/>
    <w:rsid w:val="00D84360"/>
    <w:rsid w:val="00D84386"/>
    <w:rsid w:val="00D849EE"/>
    <w:rsid w:val="00D84AD1"/>
    <w:rsid w:val="00D84EEC"/>
    <w:rsid w:val="00D84EFA"/>
    <w:rsid w:val="00D850FB"/>
    <w:rsid w:val="00D857DE"/>
    <w:rsid w:val="00D85961"/>
    <w:rsid w:val="00D85A51"/>
    <w:rsid w:val="00D85B78"/>
    <w:rsid w:val="00D85D48"/>
    <w:rsid w:val="00D85EDE"/>
    <w:rsid w:val="00D85F91"/>
    <w:rsid w:val="00D86307"/>
    <w:rsid w:val="00D864DB"/>
    <w:rsid w:val="00D867F6"/>
    <w:rsid w:val="00D86CA7"/>
    <w:rsid w:val="00D87285"/>
    <w:rsid w:val="00D87334"/>
    <w:rsid w:val="00D87BA8"/>
    <w:rsid w:val="00D87E9E"/>
    <w:rsid w:val="00D90F78"/>
    <w:rsid w:val="00D91145"/>
    <w:rsid w:val="00D916A3"/>
    <w:rsid w:val="00D918D1"/>
    <w:rsid w:val="00D91B9F"/>
    <w:rsid w:val="00D9212D"/>
    <w:rsid w:val="00D92193"/>
    <w:rsid w:val="00D9222C"/>
    <w:rsid w:val="00D922DC"/>
    <w:rsid w:val="00D924C3"/>
    <w:rsid w:val="00D92528"/>
    <w:rsid w:val="00D9257D"/>
    <w:rsid w:val="00D927AF"/>
    <w:rsid w:val="00D9328E"/>
    <w:rsid w:val="00D932BF"/>
    <w:rsid w:val="00D93304"/>
    <w:rsid w:val="00D93F35"/>
    <w:rsid w:val="00D94206"/>
    <w:rsid w:val="00D94416"/>
    <w:rsid w:val="00D945EC"/>
    <w:rsid w:val="00D94CB6"/>
    <w:rsid w:val="00D94F65"/>
    <w:rsid w:val="00D95147"/>
    <w:rsid w:val="00D95386"/>
    <w:rsid w:val="00D953EA"/>
    <w:rsid w:val="00D9560B"/>
    <w:rsid w:val="00D957E6"/>
    <w:rsid w:val="00D95D20"/>
    <w:rsid w:val="00D95E4E"/>
    <w:rsid w:val="00D96E1A"/>
    <w:rsid w:val="00D973B1"/>
    <w:rsid w:val="00D9741F"/>
    <w:rsid w:val="00D979B3"/>
    <w:rsid w:val="00D97A00"/>
    <w:rsid w:val="00D97D37"/>
    <w:rsid w:val="00D97EF3"/>
    <w:rsid w:val="00DA0EB5"/>
    <w:rsid w:val="00DA0F8F"/>
    <w:rsid w:val="00DA0FD8"/>
    <w:rsid w:val="00DA15EA"/>
    <w:rsid w:val="00DA190B"/>
    <w:rsid w:val="00DA1A91"/>
    <w:rsid w:val="00DA1BC0"/>
    <w:rsid w:val="00DA2106"/>
    <w:rsid w:val="00DA243F"/>
    <w:rsid w:val="00DA27C6"/>
    <w:rsid w:val="00DA3450"/>
    <w:rsid w:val="00DA3995"/>
    <w:rsid w:val="00DA3DF3"/>
    <w:rsid w:val="00DA3FB7"/>
    <w:rsid w:val="00DA44D4"/>
    <w:rsid w:val="00DA45BF"/>
    <w:rsid w:val="00DA4B92"/>
    <w:rsid w:val="00DA4D62"/>
    <w:rsid w:val="00DA4E97"/>
    <w:rsid w:val="00DA504D"/>
    <w:rsid w:val="00DA52EB"/>
    <w:rsid w:val="00DA537A"/>
    <w:rsid w:val="00DA551C"/>
    <w:rsid w:val="00DA5B03"/>
    <w:rsid w:val="00DA5F69"/>
    <w:rsid w:val="00DA63A8"/>
    <w:rsid w:val="00DA6431"/>
    <w:rsid w:val="00DA650F"/>
    <w:rsid w:val="00DA6574"/>
    <w:rsid w:val="00DA6609"/>
    <w:rsid w:val="00DA678E"/>
    <w:rsid w:val="00DA6B20"/>
    <w:rsid w:val="00DA6C43"/>
    <w:rsid w:val="00DA7355"/>
    <w:rsid w:val="00DA736B"/>
    <w:rsid w:val="00DA7A29"/>
    <w:rsid w:val="00DA7F1B"/>
    <w:rsid w:val="00DB0595"/>
    <w:rsid w:val="00DB094B"/>
    <w:rsid w:val="00DB095D"/>
    <w:rsid w:val="00DB09DC"/>
    <w:rsid w:val="00DB0C72"/>
    <w:rsid w:val="00DB0D49"/>
    <w:rsid w:val="00DB0F81"/>
    <w:rsid w:val="00DB10C7"/>
    <w:rsid w:val="00DB17D7"/>
    <w:rsid w:val="00DB1968"/>
    <w:rsid w:val="00DB20B9"/>
    <w:rsid w:val="00DB26DB"/>
    <w:rsid w:val="00DB2797"/>
    <w:rsid w:val="00DB2B35"/>
    <w:rsid w:val="00DB3191"/>
    <w:rsid w:val="00DB3275"/>
    <w:rsid w:val="00DB3484"/>
    <w:rsid w:val="00DB35F7"/>
    <w:rsid w:val="00DB3D0E"/>
    <w:rsid w:val="00DB3E18"/>
    <w:rsid w:val="00DB3EBE"/>
    <w:rsid w:val="00DB3F31"/>
    <w:rsid w:val="00DB48B4"/>
    <w:rsid w:val="00DB4B1E"/>
    <w:rsid w:val="00DB5024"/>
    <w:rsid w:val="00DB5986"/>
    <w:rsid w:val="00DB5B1F"/>
    <w:rsid w:val="00DB5C56"/>
    <w:rsid w:val="00DB61AA"/>
    <w:rsid w:val="00DB741B"/>
    <w:rsid w:val="00DB7636"/>
    <w:rsid w:val="00DB7650"/>
    <w:rsid w:val="00DB7776"/>
    <w:rsid w:val="00DB77A9"/>
    <w:rsid w:val="00DB7875"/>
    <w:rsid w:val="00DB7F55"/>
    <w:rsid w:val="00DB7F69"/>
    <w:rsid w:val="00DC01DC"/>
    <w:rsid w:val="00DC0A72"/>
    <w:rsid w:val="00DC0E79"/>
    <w:rsid w:val="00DC0EF7"/>
    <w:rsid w:val="00DC115B"/>
    <w:rsid w:val="00DC12DA"/>
    <w:rsid w:val="00DC16D1"/>
    <w:rsid w:val="00DC208D"/>
    <w:rsid w:val="00DC2432"/>
    <w:rsid w:val="00DC2816"/>
    <w:rsid w:val="00DC2A6F"/>
    <w:rsid w:val="00DC3364"/>
    <w:rsid w:val="00DC3493"/>
    <w:rsid w:val="00DC364D"/>
    <w:rsid w:val="00DC39FF"/>
    <w:rsid w:val="00DC3AB5"/>
    <w:rsid w:val="00DC434C"/>
    <w:rsid w:val="00DC43A7"/>
    <w:rsid w:val="00DC485E"/>
    <w:rsid w:val="00DC4CEF"/>
    <w:rsid w:val="00DC4D76"/>
    <w:rsid w:val="00DC4E2B"/>
    <w:rsid w:val="00DC4E2D"/>
    <w:rsid w:val="00DC5D24"/>
    <w:rsid w:val="00DC618F"/>
    <w:rsid w:val="00DC61C9"/>
    <w:rsid w:val="00DC62F6"/>
    <w:rsid w:val="00DC6BA6"/>
    <w:rsid w:val="00DC6C19"/>
    <w:rsid w:val="00DC6F3E"/>
    <w:rsid w:val="00DC750B"/>
    <w:rsid w:val="00DC752D"/>
    <w:rsid w:val="00DC7B1A"/>
    <w:rsid w:val="00DC7D52"/>
    <w:rsid w:val="00DD0337"/>
    <w:rsid w:val="00DD088A"/>
    <w:rsid w:val="00DD0B23"/>
    <w:rsid w:val="00DD0B82"/>
    <w:rsid w:val="00DD0B88"/>
    <w:rsid w:val="00DD0D35"/>
    <w:rsid w:val="00DD1725"/>
    <w:rsid w:val="00DD1E4A"/>
    <w:rsid w:val="00DD2519"/>
    <w:rsid w:val="00DD275B"/>
    <w:rsid w:val="00DD2A77"/>
    <w:rsid w:val="00DD2BE2"/>
    <w:rsid w:val="00DD34B8"/>
    <w:rsid w:val="00DD3525"/>
    <w:rsid w:val="00DD3886"/>
    <w:rsid w:val="00DD3D0C"/>
    <w:rsid w:val="00DD3E23"/>
    <w:rsid w:val="00DD4205"/>
    <w:rsid w:val="00DD4476"/>
    <w:rsid w:val="00DD4566"/>
    <w:rsid w:val="00DD4B50"/>
    <w:rsid w:val="00DD4BFE"/>
    <w:rsid w:val="00DD5135"/>
    <w:rsid w:val="00DD59BA"/>
    <w:rsid w:val="00DD5A87"/>
    <w:rsid w:val="00DD63F6"/>
    <w:rsid w:val="00DD6477"/>
    <w:rsid w:val="00DD64DC"/>
    <w:rsid w:val="00DD68ED"/>
    <w:rsid w:val="00DD6970"/>
    <w:rsid w:val="00DD717E"/>
    <w:rsid w:val="00DD7E90"/>
    <w:rsid w:val="00DE0069"/>
    <w:rsid w:val="00DE049E"/>
    <w:rsid w:val="00DE1E63"/>
    <w:rsid w:val="00DE1F6F"/>
    <w:rsid w:val="00DE271E"/>
    <w:rsid w:val="00DE27B0"/>
    <w:rsid w:val="00DE2D19"/>
    <w:rsid w:val="00DE3016"/>
    <w:rsid w:val="00DE31EB"/>
    <w:rsid w:val="00DE33C7"/>
    <w:rsid w:val="00DE349D"/>
    <w:rsid w:val="00DE3575"/>
    <w:rsid w:val="00DE374A"/>
    <w:rsid w:val="00DE3A6E"/>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4BD"/>
    <w:rsid w:val="00DE686A"/>
    <w:rsid w:val="00DE703D"/>
    <w:rsid w:val="00DE70F6"/>
    <w:rsid w:val="00DE740E"/>
    <w:rsid w:val="00DE758C"/>
    <w:rsid w:val="00DF02BF"/>
    <w:rsid w:val="00DF03A5"/>
    <w:rsid w:val="00DF07B7"/>
    <w:rsid w:val="00DF07F4"/>
    <w:rsid w:val="00DF0A83"/>
    <w:rsid w:val="00DF0D18"/>
    <w:rsid w:val="00DF0F96"/>
    <w:rsid w:val="00DF1043"/>
    <w:rsid w:val="00DF11BE"/>
    <w:rsid w:val="00DF1494"/>
    <w:rsid w:val="00DF1563"/>
    <w:rsid w:val="00DF1769"/>
    <w:rsid w:val="00DF1CDC"/>
    <w:rsid w:val="00DF204D"/>
    <w:rsid w:val="00DF214D"/>
    <w:rsid w:val="00DF22EB"/>
    <w:rsid w:val="00DF2369"/>
    <w:rsid w:val="00DF2C51"/>
    <w:rsid w:val="00DF333B"/>
    <w:rsid w:val="00DF3981"/>
    <w:rsid w:val="00DF3B4F"/>
    <w:rsid w:val="00DF3B6D"/>
    <w:rsid w:val="00DF3F4D"/>
    <w:rsid w:val="00DF4173"/>
    <w:rsid w:val="00DF43A3"/>
    <w:rsid w:val="00DF43B6"/>
    <w:rsid w:val="00DF486F"/>
    <w:rsid w:val="00DF4B3E"/>
    <w:rsid w:val="00DF4BB2"/>
    <w:rsid w:val="00DF4E53"/>
    <w:rsid w:val="00DF53A3"/>
    <w:rsid w:val="00DF5643"/>
    <w:rsid w:val="00DF5838"/>
    <w:rsid w:val="00DF5B7E"/>
    <w:rsid w:val="00DF5BC5"/>
    <w:rsid w:val="00DF6033"/>
    <w:rsid w:val="00DF6082"/>
    <w:rsid w:val="00DF635B"/>
    <w:rsid w:val="00DF6580"/>
    <w:rsid w:val="00DF6907"/>
    <w:rsid w:val="00DF6C5C"/>
    <w:rsid w:val="00DF75F9"/>
    <w:rsid w:val="00DF7A56"/>
    <w:rsid w:val="00DF7ABD"/>
    <w:rsid w:val="00DF7CCE"/>
    <w:rsid w:val="00DF7D61"/>
    <w:rsid w:val="00DF7D8C"/>
    <w:rsid w:val="00E0010D"/>
    <w:rsid w:val="00E01AE8"/>
    <w:rsid w:val="00E01BAD"/>
    <w:rsid w:val="00E01E80"/>
    <w:rsid w:val="00E02A76"/>
    <w:rsid w:val="00E02D88"/>
    <w:rsid w:val="00E02F43"/>
    <w:rsid w:val="00E03177"/>
    <w:rsid w:val="00E0353C"/>
    <w:rsid w:val="00E0372B"/>
    <w:rsid w:val="00E0379C"/>
    <w:rsid w:val="00E03CE8"/>
    <w:rsid w:val="00E0402B"/>
    <w:rsid w:val="00E0418B"/>
    <w:rsid w:val="00E04D22"/>
    <w:rsid w:val="00E04D86"/>
    <w:rsid w:val="00E05013"/>
    <w:rsid w:val="00E0559B"/>
    <w:rsid w:val="00E05B47"/>
    <w:rsid w:val="00E06140"/>
    <w:rsid w:val="00E0673C"/>
    <w:rsid w:val="00E06DD2"/>
    <w:rsid w:val="00E06E7D"/>
    <w:rsid w:val="00E07490"/>
    <w:rsid w:val="00E075E0"/>
    <w:rsid w:val="00E07EE5"/>
    <w:rsid w:val="00E101DE"/>
    <w:rsid w:val="00E1028E"/>
    <w:rsid w:val="00E10324"/>
    <w:rsid w:val="00E10329"/>
    <w:rsid w:val="00E105CB"/>
    <w:rsid w:val="00E1079D"/>
    <w:rsid w:val="00E108FA"/>
    <w:rsid w:val="00E10912"/>
    <w:rsid w:val="00E10A27"/>
    <w:rsid w:val="00E11DFF"/>
    <w:rsid w:val="00E12024"/>
    <w:rsid w:val="00E121DD"/>
    <w:rsid w:val="00E12460"/>
    <w:rsid w:val="00E1278A"/>
    <w:rsid w:val="00E13258"/>
    <w:rsid w:val="00E135B5"/>
    <w:rsid w:val="00E13913"/>
    <w:rsid w:val="00E13C16"/>
    <w:rsid w:val="00E13D7B"/>
    <w:rsid w:val="00E13EBE"/>
    <w:rsid w:val="00E1403F"/>
    <w:rsid w:val="00E1489B"/>
    <w:rsid w:val="00E14B55"/>
    <w:rsid w:val="00E14BC4"/>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771"/>
    <w:rsid w:val="00E21903"/>
    <w:rsid w:val="00E21F79"/>
    <w:rsid w:val="00E22B06"/>
    <w:rsid w:val="00E22EDD"/>
    <w:rsid w:val="00E2345A"/>
    <w:rsid w:val="00E23732"/>
    <w:rsid w:val="00E23A6A"/>
    <w:rsid w:val="00E23C2E"/>
    <w:rsid w:val="00E23D50"/>
    <w:rsid w:val="00E2430A"/>
    <w:rsid w:val="00E2567E"/>
    <w:rsid w:val="00E25820"/>
    <w:rsid w:val="00E25903"/>
    <w:rsid w:val="00E25A0C"/>
    <w:rsid w:val="00E25CC2"/>
    <w:rsid w:val="00E260B5"/>
    <w:rsid w:val="00E265DF"/>
    <w:rsid w:val="00E26818"/>
    <w:rsid w:val="00E2681A"/>
    <w:rsid w:val="00E2685C"/>
    <w:rsid w:val="00E26CC4"/>
    <w:rsid w:val="00E26DC9"/>
    <w:rsid w:val="00E26F71"/>
    <w:rsid w:val="00E27184"/>
    <w:rsid w:val="00E27917"/>
    <w:rsid w:val="00E279EF"/>
    <w:rsid w:val="00E27A2D"/>
    <w:rsid w:val="00E27C54"/>
    <w:rsid w:val="00E303EA"/>
    <w:rsid w:val="00E303EC"/>
    <w:rsid w:val="00E3070F"/>
    <w:rsid w:val="00E30BBA"/>
    <w:rsid w:val="00E31165"/>
    <w:rsid w:val="00E31400"/>
    <w:rsid w:val="00E31422"/>
    <w:rsid w:val="00E31430"/>
    <w:rsid w:val="00E31D30"/>
    <w:rsid w:val="00E32414"/>
    <w:rsid w:val="00E327CB"/>
    <w:rsid w:val="00E32854"/>
    <w:rsid w:val="00E32EF7"/>
    <w:rsid w:val="00E330D2"/>
    <w:rsid w:val="00E3368D"/>
    <w:rsid w:val="00E33B6F"/>
    <w:rsid w:val="00E33BB9"/>
    <w:rsid w:val="00E33D66"/>
    <w:rsid w:val="00E33F41"/>
    <w:rsid w:val="00E344E2"/>
    <w:rsid w:val="00E34535"/>
    <w:rsid w:val="00E349D4"/>
    <w:rsid w:val="00E34E73"/>
    <w:rsid w:val="00E35748"/>
    <w:rsid w:val="00E3576B"/>
    <w:rsid w:val="00E36228"/>
    <w:rsid w:val="00E367BD"/>
    <w:rsid w:val="00E36C35"/>
    <w:rsid w:val="00E36EFC"/>
    <w:rsid w:val="00E372D8"/>
    <w:rsid w:val="00E3745F"/>
    <w:rsid w:val="00E379AB"/>
    <w:rsid w:val="00E37B37"/>
    <w:rsid w:val="00E37E13"/>
    <w:rsid w:val="00E40061"/>
    <w:rsid w:val="00E40288"/>
    <w:rsid w:val="00E40467"/>
    <w:rsid w:val="00E404F0"/>
    <w:rsid w:val="00E4090A"/>
    <w:rsid w:val="00E4115E"/>
    <w:rsid w:val="00E4180A"/>
    <w:rsid w:val="00E41A30"/>
    <w:rsid w:val="00E41B90"/>
    <w:rsid w:val="00E41EF3"/>
    <w:rsid w:val="00E42239"/>
    <w:rsid w:val="00E426A0"/>
    <w:rsid w:val="00E429BF"/>
    <w:rsid w:val="00E430FA"/>
    <w:rsid w:val="00E4318D"/>
    <w:rsid w:val="00E43515"/>
    <w:rsid w:val="00E438B5"/>
    <w:rsid w:val="00E438EE"/>
    <w:rsid w:val="00E439AD"/>
    <w:rsid w:val="00E43BAD"/>
    <w:rsid w:val="00E441B8"/>
    <w:rsid w:val="00E443A9"/>
    <w:rsid w:val="00E4461D"/>
    <w:rsid w:val="00E44839"/>
    <w:rsid w:val="00E45BF2"/>
    <w:rsid w:val="00E46129"/>
    <w:rsid w:val="00E46282"/>
    <w:rsid w:val="00E46E7A"/>
    <w:rsid w:val="00E50036"/>
    <w:rsid w:val="00E50A57"/>
    <w:rsid w:val="00E51696"/>
    <w:rsid w:val="00E5187C"/>
    <w:rsid w:val="00E51AC9"/>
    <w:rsid w:val="00E51FBC"/>
    <w:rsid w:val="00E5223B"/>
    <w:rsid w:val="00E52E27"/>
    <w:rsid w:val="00E533B4"/>
    <w:rsid w:val="00E536E2"/>
    <w:rsid w:val="00E54132"/>
    <w:rsid w:val="00E54481"/>
    <w:rsid w:val="00E544A2"/>
    <w:rsid w:val="00E54648"/>
    <w:rsid w:val="00E5487D"/>
    <w:rsid w:val="00E54A69"/>
    <w:rsid w:val="00E54C18"/>
    <w:rsid w:val="00E54E54"/>
    <w:rsid w:val="00E54F69"/>
    <w:rsid w:val="00E54FFF"/>
    <w:rsid w:val="00E5524C"/>
    <w:rsid w:val="00E55B26"/>
    <w:rsid w:val="00E55E8B"/>
    <w:rsid w:val="00E56018"/>
    <w:rsid w:val="00E562E1"/>
    <w:rsid w:val="00E57AC0"/>
    <w:rsid w:val="00E60318"/>
    <w:rsid w:val="00E613BC"/>
    <w:rsid w:val="00E615D6"/>
    <w:rsid w:val="00E6162E"/>
    <w:rsid w:val="00E619AC"/>
    <w:rsid w:val="00E61ABE"/>
    <w:rsid w:val="00E61CC4"/>
    <w:rsid w:val="00E626A3"/>
    <w:rsid w:val="00E626E3"/>
    <w:rsid w:val="00E62B18"/>
    <w:rsid w:val="00E62C4B"/>
    <w:rsid w:val="00E62F8A"/>
    <w:rsid w:val="00E63024"/>
    <w:rsid w:val="00E633D6"/>
    <w:rsid w:val="00E63708"/>
    <w:rsid w:val="00E63801"/>
    <w:rsid w:val="00E63B49"/>
    <w:rsid w:val="00E63BC4"/>
    <w:rsid w:val="00E63C82"/>
    <w:rsid w:val="00E640B5"/>
    <w:rsid w:val="00E64AA3"/>
    <w:rsid w:val="00E64ACE"/>
    <w:rsid w:val="00E64B9C"/>
    <w:rsid w:val="00E64CCA"/>
    <w:rsid w:val="00E654E6"/>
    <w:rsid w:val="00E65B3A"/>
    <w:rsid w:val="00E65FA8"/>
    <w:rsid w:val="00E66575"/>
    <w:rsid w:val="00E66933"/>
    <w:rsid w:val="00E66DEC"/>
    <w:rsid w:val="00E66FD2"/>
    <w:rsid w:val="00E67251"/>
    <w:rsid w:val="00E673CC"/>
    <w:rsid w:val="00E67819"/>
    <w:rsid w:val="00E67F11"/>
    <w:rsid w:val="00E70326"/>
    <w:rsid w:val="00E7070D"/>
    <w:rsid w:val="00E708AF"/>
    <w:rsid w:val="00E70A3A"/>
    <w:rsid w:val="00E70DBA"/>
    <w:rsid w:val="00E70E41"/>
    <w:rsid w:val="00E71152"/>
    <w:rsid w:val="00E716B7"/>
    <w:rsid w:val="00E71741"/>
    <w:rsid w:val="00E7196D"/>
    <w:rsid w:val="00E721CB"/>
    <w:rsid w:val="00E72BB7"/>
    <w:rsid w:val="00E73614"/>
    <w:rsid w:val="00E7387C"/>
    <w:rsid w:val="00E73C34"/>
    <w:rsid w:val="00E73C7F"/>
    <w:rsid w:val="00E73E2E"/>
    <w:rsid w:val="00E73EB7"/>
    <w:rsid w:val="00E7403B"/>
    <w:rsid w:val="00E74372"/>
    <w:rsid w:val="00E74B1A"/>
    <w:rsid w:val="00E75737"/>
    <w:rsid w:val="00E757B9"/>
    <w:rsid w:val="00E75C2A"/>
    <w:rsid w:val="00E76001"/>
    <w:rsid w:val="00E7653E"/>
    <w:rsid w:val="00E76724"/>
    <w:rsid w:val="00E76BB6"/>
    <w:rsid w:val="00E7722D"/>
    <w:rsid w:val="00E77B13"/>
    <w:rsid w:val="00E77B81"/>
    <w:rsid w:val="00E80163"/>
    <w:rsid w:val="00E801EA"/>
    <w:rsid w:val="00E80623"/>
    <w:rsid w:val="00E806A9"/>
    <w:rsid w:val="00E809ED"/>
    <w:rsid w:val="00E81155"/>
    <w:rsid w:val="00E8157F"/>
    <w:rsid w:val="00E81C97"/>
    <w:rsid w:val="00E82052"/>
    <w:rsid w:val="00E82D5E"/>
    <w:rsid w:val="00E82DAB"/>
    <w:rsid w:val="00E83263"/>
    <w:rsid w:val="00E8364B"/>
    <w:rsid w:val="00E83814"/>
    <w:rsid w:val="00E83956"/>
    <w:rsid w:val="00E83E4F"/>
    <w:rsid w:val="00E84807"/>
    <w:rsid w:val="00E84B79"/>
    <w:rsid w:val="00E84BCD"/>
    <w:rsid w:val="00E85032"/>
    <w:rsid w:val="00E8519C"/>
    <w:rsid w:val="00E854EC"/>
    <w:rsid w:val="00E8589D"/>
    <w:rsid w:val="00E86335"/>
    <w:rsid w:val="00E8676B"/>
    <w:rsid w:val="00E8698E"/>
    <w:rsid w:val="00E869F8"/>
    <w:rsid w:val="00E86AF1"/>
    <w:rsid w:val="00E86C34"/>
    <w:rsid w:val="00E872B3"/>
    <w:rsid w:val="00E87805"/>
    <w:rsid w:val="00E878C0"/>
    <w:rsid w:val="00E87B55"/>
    <w:rsid w:val="00E901D4"/>
    <w:rsid w:val="00E90452"/>
    <w:rsid w:val="00E904E1"/>
    <w:rsid w:val="00E90B66"/>
    <w:rsid w:val="00E90DCD"/>
    <w:rsid w:val="00E90EDA"/>
    <w:rsid w:val="00E91011"/>
    <w:rsid w:val="00E911D7"/>
    <w:rsid w:val="00E920ED"/>
    <w:rsid w:val="00E92BFC"/>
    <w:rsid w:val="00E92DB1"/>
    <w:rsid w:val="00E92E88"/>
    <w:rsid w:val="00E92EB2"/>
    <w:rsid w:val="00E93322"/>
    <w:rsid w:val="00E935E4"/>
    <w:rsid w:val="00E93B9D"/>
    <w:rsid w:val="00E93E5F"/>
    <w:rsid w:val="00E94148"/>
    <w:rsid w:val="00E942BB"/>
    <w:rsid w:val="00E945F1"/>
    <w:rsid w:val="00E9465C"/>
    <w:rsid w:val="00E94782"/>
    <w:rsid w:val="00E947BA"/>
    <w:rsid w:val="00E94AB9"/>
    <w:rsid w:val="00E94DC6"/>
    <w:rsid w:val="00E94E9E"/>
    <w:rsid w:val="00E94EAC"/>
    <w:rsid w:val="00E95187"/>
    <w:rsid w:val="00E9533E"/>
    <w:rsid w:val="00E9584C"/>
    <w:rsid w:val="00E95B06"/>
    <w:rsid w:val="00E963C9"/>
    <w:rsid w:val="00E9699D"/>
    <w:rsid w:val="00E97582"/>
    <w:rsid w:val="00E97883"/>
    <w:rsid w:val="00EA0037"/>
    <w:rsid w:val="00EA04FA"/>
    <w:rsid w:val="00EA0CB3"/>
    <w:rsid w:val="00EA0E37"/>
    <w:rsid w:val="00EA1486"/>
    <w:rsid w:val="00EA1E64"/>
    <w:rsid w:val="00EA2224"/>
    <w:rsid w:val="00EA232A"/>
    <w:rsid w:val="00EA28F2"/>
    <w:rsid w:val="00EA299A"/>
    <w:rsid w:val="00EA2E15"/>
    <w:rsid w:val="00EA2EDC"/>
    <w:rsid w:val="00EA2F94"/>
    <w:rsid w:val="00EA2F9D"/>
    <w:rsid w:val="00EA3218"/>
    <w:rsid w:val="00EA333F"/>
    <w:rsid w:val="00EA43A1"/>
    <w:rsid w:val="00EA49E4"/>
    <w:rsid w:val="00EA5B57"/>
    <w:rsid w:val="00EA5CAC"/>
    <w:rsid w:val="00EA5CB8"/>
    <w:rsid w:val="00EA5EC7"/>
    <w:rsid w:val="00EA6207"/>
    <w:rsid w:val="00EA6306"/>
    <w:rsid w:val="00EA68BB"/>
    <w:rsid w:val="00EA6BDA"/>
    <w:rsid w:val="00EA7778"/>
    <w:rsid w:val="00EA7CD3"/>
    <w:rsid w:val="00EA7DC1"/>
    <w:rsid w:val="00EB0246"/>
    <w:rsid w:val="00EB03CD"/>
    <w:rsid w:val="00EB05C2"/>
    <w:rsid w:val="00EB0F10"/>
    <w:rsid w:val="00EB11A1"/>
    <w:rsid w:val="00EB16C4"/>
    <w:rsid w:val="00EB1D20"/>
    <w:rsid w:val="00EB1DCF"/>
    <w:rsid w:val="00EB1E3E"/>
    <w:rsid w:val="00EB2548"/>
    <w:rsid w:val="00EB3313"/>
    <w:rsid w:val="00EB33E6"/>
    <w:rsid w:val="00EB3F03"/>
    <w:rsid w:val="00EB42E0"/>
    <w:rsid w:val="00EB4303"/>
    <w:rsid w:val="00EB43B4"/>
    <w:rsid w:val="00EB4961"/>
    <w:rsid w:val="00EB4B49"/>
    <w:rsid w:val="00EB4C21"/>
    <w:rsid w:val="00EB5003"/>
    <w:rsid w:val="00EB503F"/>
    <w:rsid w:val="00EB52EB"/>
    <w:rsid w:val="00EB589F"/>
    <w:rsid w:val="00EB58F4"/>
    <w:rsid w:val="00EB5C19"/>
    <w:rsid w:val="00EB5C80"/>
    <w:rsid w:val="00EB5D3B"/>
    <w:rsid w:val="00EB61DC"/>
    <w:rsid w:val="00EB626D"/>
    <w:rsid w:val="00EB6994"/>
    <w:rsid w:val="00EB6E6E"/>
    <w:rsid w:val="00EB7243"/>
    <w:rsid w:val="00EB7445"/>
    <w:rsid w:val="00EB757F"/>
    <w:rsid w:val="00EB78ED"/>
    <w:rsid w:val="00EB7FBF"/>
    <w:rsid w:val="00EC005B"/>
    <w:rsid w:val="00EC01B2"/>
    <w:rsid w:val="00EC0559"/>
    <w:rsid w:val="00EC0706"/>
    <w:rsid w:val="00EC0849"/>
    <w:rsid w:val="00EC0868"/>
    <w:rsid w:val="00EC0C73"/>
    <w:rsid w:val="00EC0CC8"/>
    <w:rsid w:val="00EC0E20"/>
    <w:rsid w:val="00EC113D"/>
    <w:rsid w:val="00EC1195"/>
    <w:rsid w:val="00EC126E"/>
    <w:rsid w:val="00EC14AD"/>
    <w:rsid w:val="00EC1688"/>
    <w:rsid w:val="00EC20C4"/>
    <w:rsid w:val="00EC26A4"/>
    <w:rsid w:val="00EC35AB"/>
    <w:rsid w:val="00EC3879"/>
    <w:rsid w:val="00EC3A01"/>
    <w:rsid w:val="00EC3A7A"/>
    <w:rsid w:val="00EC3E53"/>
    <w:rsid w:val="00EC3FB8"/>
    <w:rsid w:val="00EC4AB1"/>
    <w:rsid w:val="00EC4D00"/>
    <w:rsid w:val="00EC4D9B"/>
    <w:rsid w:val="00EC4DCE"/>
    <w:rsid w:val="00EC512B"/>
    <w:rsid w:val="00EC51AB"/>
    <w:rsid w:val="00EC51BE"/>
    <w:rsid w:val="00EC5AB0"/>
    <w:rsid w:val="00EC5DD6"/>
    <w:rsid w:val="00EC6014"/>
    <w:rsid w:val="00EC6F28"/>
    <w:rsid w:val="00EC6F5F"/>
    <w:rsid w:val="00EC7C4B"/>
    <w:rsid w:val="00EC7DF7"/>
    <w:rsid w:val="00EC7F20"/>
    <w:rsid w:val="00ED0DD3"/>
    <w:rsid w:val="00ED0F77"/>
    <w:rsid w:val="00ED1003"/>
    <w:rsid w:val="00ED1837"/>
    <w:rsid w:val="00ED1F07"/>
    <w:rsid w:val="00ED21C8"/>
    <w:rsid w:val="00ED22C6"/>
    <w:rsid w:val="00ED2688"/>
    <w:rsid w:val="00ED2A62"/>
    <w:rsid w:val="00ED2C47"/>
    <w:rsid w:val="00ED2EF6"/>
    <w:rsid w:val="00ED4082"/>
    <w:rsid w:val="00ED4102"/>
    <w:rsid w:val="00ED4448"/>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A70"/>
    <w:rsid w:val="00EE1B6D"/>
    <w:rsid w:val="00EE1C08"/>
    <w:rsid w:val="00EE1D94"/>
    <w:rsid w:val="00EE1E1F"/>
    <w:rsid w:val="00EE2014"/>
    <w:rsid w:val="00EE2441"/>
    <w:rsid w:val="00EE2525"/>
    <w:rsid w:val="00EE26ED"/>
    <w:rsid w:val="00EE2CDD"/>
    <w:rsid w:val="00EE2D64"/>
    <w:rsid w:val="00EE2DB4"/>
    <w:rsid w:val="00EE31BB"/>
    <w:rsid w:val="00EE345D"/>
    <w:rsid w:val="00EE34A8"/>
    <w:rsid w:val="00EE35F1"/>
    <w:rsid w:val="00EE3EDA"/>
    <w:rsid w:val="00EE526E"/>
    <w:rsid w:val="00EE5FF3"/>
    <w:rsid w:val="00EE705A"/>
    <w:rsid w:val="00EE7143"/>
    <w:rsid w:val="00EE7B3D"/>
    <w:rsid w:val="00EE7D30"/>
    <w:rsid w:val="00EE7DDB"/>
    <w:rsid w:val="00EE7E6E"/>
    <w:rsid w:val="00EF036E"/>
    <w:rsid w:val="00EF0471"/>
    <w:rsid w:val="00EF07FF"/>
    <w:rsid w:val="00EF098E"/>
    <w:rsid w:val="00EF09AF"/>
    <w:rsid w:val="00EF09E2"/>
    <w:rsid w:val="00EF192D"/>
    <w:rsid w:val="00EF1DF3"/>
    <w:rsid w:val="00EF2079"/>
    <w:rsid w:val="00EF2385"/>
    <w:rsid w:val="00EF3034"/>
    <w:rsid w:val="00EF3352"/>
    <w:rsid w:val="00EF39DC"/>
    <w:rsid w:val="00EF3BD7"/>
    <w:rsid w:val="00EF4501"/>
    <w:rsid w:val="00EF4533"/>
    <w:rsid w:val="00EF45E0"/>
    <w:rsid w:val="00EF49BD"/>
    <w:rsid w:val="00EF4BBD"/>
    <w:rsid w:val="00EF4CDB"/>
    <w:rsid w:val="00EF50D6"/>
    <w:rsid w:val="00EF58AE"/>
    <w:rsid w:val="00EF58F0"/>
    <w:rsid w:val="00EF5B81"/>
    <w:rsid w:val="00EF5E23"/>
    <w:rsid w:val="00EF5F77"/>
    <w:rsid w:val="00EF60E4"/>
    <w:rsid w:val="00EF665E"/>
    <w:rsid w:val="00EF6A36"/>
    <w:rsid w:val="00EF6BAF"/>
    <w:rsid w:val="00EF6D62"/>
    <w:rsid w:val="00EF6EF5"/>
    <w:rsid w:val="00EF6FD5"/>
    <w:rsid w:val="00EF71A9"/>
    <w:rsid w:val="00EF74E0"/>
    <w:rsid w:val="00EF752C"/>
    <w:rsid w:val="00EF7760"/>
    <w:rsid w:val="00EF7981"/>
    <w:rsid w:val="00EF7B84"/>
    <w:rsid w:val="00EF7CCD"/>
    <w:rsid w:val="00F00002"/>
    <w:rsid w:val="00F00082"/>
    <w:rsid w:val="00F00656"/>
    <w:rsid w:val="00F006D7"/>
    <w:rsid w:val="00F009A0"/>
    <w:rsid w:val="00F00A31"/>
    <w:rsid w:val="00F01162"/>
    <w:rsid w:val="00F0143F"/>
    <w:rsid w:val="00F0150A"/>
    <w:rsid w:val="00F01F81"/>
    <w:rsid w:val="00F0208E"/>
    <w:rsid w:val="00F02612"/>
    <w:rsid w:val="00F02877"/>
    <w:rsid w:val="00F02CA5"/>
    <w:rsid w:val="00F0333B"/>
    <w:rsid w:val="00F03706"/>
    <w:rsid w:val="00F03877"/>
    <w:rsid w:val="00F039B9"/>
    <w:rsid w:val="00F03E7A"/>
    <w:rsid w:val="00F04301"/>
    <w:rsid w:val="00F04952"/>
    <w:rsid w:val="00F04993"/>
    <w:rsid w:val="00F049FA"/>
    <w:rsid w:val="00F05135"/>
    <w:rsid w:val="00F05281"/>
    <w:rsid w:val="00F0552B"/>
    <w:rsid w:val="00F05605"/>
    <w:rsid w:val="00F0561E"/>
    <w:rsid w:val="00F057FF"/>
    <w:rsid w:val="00F05BFE"/>
    <w:rsid w:val="00F05C3F"/>
    <w:rsid w:val="00F06654"/>
    <w:rsid w:val="00F06796"/>
    <w:rsid w:val="00F067FA"/>
    <w:rsid w:val="00F06A65"/>
    <w:rsid w:val="00F06C41"/>
    <w:rsid w:val="00F07044"/>
    <w:rsid w:val="00F070CE"/>
    <w:rsid w:val="00F07174"/>
    <w:rsid w:val="00F072C7"/>
    <w:rsid w:val="00F078F3"/>
    <w:rsid w:val="00F079D9"/>
    <w:rsid w:val="00F10206"/>
    <w:rsid w:val="00F10B14"/>
    <w:rsid w:val="00F11461"/>
    <w:rsid w:val="00F11C0E"/>
    <w:rsid w:val="00F11F1B"/>
    <w:rsid w:val="00F120FB"/>
    <w:rsid w:val="00F12720"/>
    <w:rsid w:val="00F12895"/>
    <w:rsid w:val="00F139D6"/>
    <w:rsid w:val="00F13DD5"/>
    <w:rsid w:val="00F13FA3"/>
    <w:rsid w:val="00F144C6"/>
    <w:rsid w:val="00F1472D"/>
    <w:rsid w:val="00F14877"/>
    <w:rsid w:val="00F14CFE"/>
    <w:rsid w:val="00F14F6D"/>
    <w:rsid w:val="00F14FD2"/>
    <w:rsid w:val="00F1549C"/>
    <w:rsid w:val="00F1573F"/>
    <w:rsid w:val="00F157BD"/>
    <w:rsid w:val="00F15936"/>
    <w:rsid w:val="00F159A8"/>
    <w:rsid w:val="00F1649C"/>
    <w:rsid w:val="00F167CA"/>
    <w:rsid w:val="00F167DF"/>
    <w:rsid w:val="00F169DF"/>
    <w:rsid w:val="00F16A15"/>
    <w:rsid w:val="00F16BD9"/>
    <w:rsid w:val="00F1703F"/>
    <w:rsid w:val="00F17256"/>
    <w:rsid w:val="00F17421"/>
    <w:rsid w:val="00F179BC"/>
    <w:rsid w:val="00F17BAD"/>
    <w:rsid w:val="00F17CB3"/>
    <w:rsid w:val="00F17E30"/>
    <w:rsid w:val="00F17E4F"/>
    <w:rsid w:val="00F2061B"/>
    <w:rsid w:val="00F20D4F"/>
    <w:rsid w:val="00F21539"/>
    <w:rsid w:val="00F217F7"/>
    <w:rsid w:val="00F218F7"/>
    <w:rsid w:val="00F21A84"/>
    <w:rsid w:val="00F21B5A"/>
    <w:rsid w:val="00F21D10"/>
    <w:rsid w:val="00F22202"/>
    <w:rsid w:val="00F22284"/>
    <w:rsid w:val="00F22919"/>
    <w:rsid w:val="00F22ADD"/>
    <w:rsid w:val="00F22C7C"/>
    <w:rsid w:val="00F23814"/>
    <w:rsid w:val="00F23896"/>
    <w:rsid w:val="00F239FB"/>
    <w:rsid w:val="00F2419E"/>
    <w:rsid w:val="00F2447B"/>
    <w:rsid w:val="00F24A92"/>
    <w:rsid w:val="00F24AAE"/>
    <w:rsid w:val="00F24E1F"/>
    <w:rsid w:val="00F24FE3"/>
    <w:rsid w:val="00F25295"/>
    <w:rsid w:val="00F256E5"/>
    <w:rsid w:val="00F2570F"/>
    <w:rsid w:val="00F258CC"/>
    <w:rsid w:val="00F262FD"/>
    <w:rsid w:val="00F265AB"/>
    <w:rsid w:val="00F2711E"/>
    <w:rsid w:val="00F271E5"/>
    <w:rsid w:val="00F27318"/>
    <w:rsid w:val="00F273EA"/>
    <w:rsid w:val="00F278BB"/>
    <w:rsid w:val="00F27B27"/>
    <w:rsid w:val="00F27CAC"/>
    <w:rsid w:val="00F30132"/>
    <w:rsid w:val="00F301D7"/>
    <w:rsid w:val="00F30700"/>
    <w:rsid w:val="00F30A18"/>
    <w:rsid w:val="00F30AF0"/>
    <w:rsid w:val="00F30EDE"/>
    <w:rsid w:val="00F312E4"/>
    <w:rsid w:val="00F31560"/>
    <w:rsid w:val="00F31626"/>
    <w:rsid w:val="00F31788"/>
    <w:rsid w:val="00F3207D"/>
    <w:rsid w:val="00F32276"/>
    <w:rsid w:val="00F3230D"/>
    <w:rsid w:val="00F323B3"/>
    <w:rsid w:val="00F32508"/>
    <w:rsid w:val="00F32EA8"/>
    <w:rsid w:val="00F33034"/>
    <w:rsid w:val="00F33035"/>
    <w:rsid w:val="00F33100"/>
    <w:rsid w:val="00F335DE"/>
    <w:rsid w:val="00F33A73"/>
    <w:rsid w:val="00F33DF5"/>
    <w:rsid w:val="00F340D1"/>
    <w:rsid w:val="00F3414C"/>
    <w:rsid w:val="00F34210"/>
    <w:rsid w:val="00F34281"/>
    <w:rsid w:val="00F343FE"/>
    <w:rsid w:val="00F345C6"/>
    <w:rsid w:val="00F345DD"/>
    <w:rsid w:val="00F348E0"/>
    <w:rsid w:val="00F34E55"/>
    <w:rsid w:val="00F351FA"/>
    <w:rsid w:val="00F35345"/>
    <w:rsid w:val="00F35788"/>
    <w:rsid w:val="00F36020"/>
    <w:rsid w:val="00F36A93"/>
    <w:rsid w:val="00F37A8D"/>
    <w:rsid w:val="00F37CFE"/>
    <w:rsid w:val="00F408C7"/>
    <w:rsid w:val="00F40F6C"/>
    <w:rsid w:val="00F4128E"/>
    <w:rsid w:val="00F413F4"/>
    <w:rsid w:val="00F4161C"/>
    <w:rsid w:val="00F41BBE"/>
    <w:rsid w:val="00F41BE9"/>
    <w:rsid w:val="00F4214C"/>
    <w:rsid w:val="00F42230"/>
    <w:rsid w:val="00F426E8"/>
    <w:rsid w:val="00F42D27"/>
    <w:rsid w:val="00F43058"/>
    <w:rsid w:val="00F435CA"/>
    <w:rsid w:val="00F435FE"/>
    <w:rsid w:val="00F43EB2"/>
    <w:rsid w:val="00F43F35"/>
    <w:rsid w:val="00F44420"/>
    <w:rsid w:val="00F444FE"/>
    <w:rsid w:val="00F44A1F"/>
    <w:rsid w:val="00F44BAD"/>
    <w:rsid w:val="00F44C1C"/>
    <w:rsid w:val="00F44EEC"/>
    <w:rsid w:val="00F45A7F"/>
    <w:rsid w:val="00F45ABE"/>
    <w:rsid w:val="00F45B6A"/>
    <w:rsid w:val="00F46425"/>
    <w:rsid w:val="00F466BD"/>
    <w:rsid w:val="00F46759"/>
    <w:rsid w:val="00F46914"/>
    <w:rsid w:val="00F46C3A"/>
    <w:rsid w:val="00F47371"/>
    <w:rsid w:val="00F47742"/>
    <w:rsid w:val="00F477E5"/>
    <w:rsid w:val="00F4781A"/>
    <w:rsid w:val="00F47E00"/>
    <w:rsid w:val="00F47F97"/>
    <w:rsid w:val="00F47FDD"/>
    <w:rsid w:val="00F509AB"/>
    <w:rsid w:val="00F51046"/>
    <w:rsid w:val="00F511A8"/>
    <w:rsid w:val="00F51478"/>
    <w:rsid w:val="00F515BD"/>
    <w:rsid w:val="00F51916"/>
    <w:rsid w:val="00F51D17"/>
    <w:rsid w:val="00F525FB"/>
    <w:rsid w:val="00F544E3"/>
    <w:rsid w:val="00F5483B"/>
    <w:rsid w:val="00F549DC"/>
    <w:rsid w:val="00F54B49"/>
    <w:rsid w:val="00F551F6"/>
    <w:rsid w:val="00F55339"/>
    <w:rsid w:val="00F5546E"/>
    <w:rsid w:val="00F554B6"/>
    <w:rsid w:val="00F55A80"/>
    <w:rsid w:val="00F55E7F"/>
    <w:rsid w:val="00F55EE0"/>
    <w:rsid w:val="00F574C2"/>
    <w:rsid w:val="00F574F4"/>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BB"/>
    <w:rsid w:val="00F65273"/>
    <w:rsid w:val="00F658FF"/>
    <w:rsid w:val="00F65A63"/>
    <w:rsid w:val="00F65E26"/>
    <w:rsid w:val="00F65EAA"/>
    <w:rsid w:val="00F66344"/>
    <w:rsid w:val="00F66B90"/>
    <w:rsid w:val="00F66E7F"/>
    <w:rsid w:val="00F66FAE"/>
    <w:rsid w:val="00F672E5"/>
    <w:rsid w:val="00F6776D"/>
    <w:rsid w:val="00F677EB"/>
    <w:rsid w:val="00F70186"/>
    <w:rsid w:val="00F709AD"/>
    <w:rsid w:val="00F70EB1"/>
    <w:rsid w:val="00F711A9"/>
    <w:rsid w:val="00F71319"/>
    <w:rsid w:val="00F713D2"/>
    <w:rsid w:val="00F71A9A"/>
    <w:rsid w:val="00F71B71"/>
    <w:rsid w:val="00F71DB8"/>
    <w:rsid w:val="00F71E3C"/>
    <w:rsid w:val="00F71F78"/>
    <w:rsid w:val="00F7227C"/>
    <w:rsid w:val="00F729DC"/>
    <w:rsid w:val="00F72B3D"/>
    <w:rsid w:val="00F72BAA"/>
    <w:rsid w:val="00F72D02"/>
    <w:rsid w:val="00F73154"/>
    <w:rsid w:val="00F7349B"/>
    <w:rsid w:val="00F734BD"/>
    <w:rsid w:val="00F738C9"/>
    <w:rsid w:val="00F73B54"/>
    <w:rsid w:val="00F73D16"/>
    <w:rsid w:val="00F746D6"/>
    <w:rsid w:val="00F755F4"/>
    <w:rsid w:val="00F75860"/>
    <w:rsid w:val="00F75ADC"/>
    <w:rsid w:val="00F75DC8"/>
    <w:rsid w:val="00F76185"/>
    <w:rsid w:val="00F762EB"/>
    <w:rsid w:val="00F76362"/>
    <w:rsid w:val="00F76DE5"/>
    <w:rsid w:val="00F77224"/>
    <w:rsid w:val="00F77A96"/>
    <w:rsid w:val="00F77B5E"/>
    <w:rsid w:val="00F77E2F"/>
    <w:rsid w:val="00F77E81"/>
    <w:rsid w:val="00F800DC"/>
    <w:rsid w:val="00F800E5"/>
    <w:rsid w:val="00F80405"/>
    <w:rsid w:val="00F80747"/>
    <w:rsid w:val="00F80C05"/>
    <w:rsid w:val="00F80EF0"/>
    <w:rsid w:val="00F8201D"/>
    <w:rsid w:val="00F82021"/>
    <w:rsid w:val="00F822A1"/>
    <w:rsid w:val="00F822A2"/>
    <w:rsid w:val="00F82A24"/>
    <w:rsid w:val="00F82CC8"/>
    <w:rsid w:val="00F82E4C"/>
    <w:rsid w:val="00F82E59"/>
    <w:rsid w:val="00F82EFF"/>
    <w:rsid w:val="00F8310D"/>
    <w:rsid w:val="00F83208"/>
    <w:rsid w:val="00F83728"/>
    <w:rsid w:val="00F843FF"/>
    <w:rsid w:val="00F84561"/>
    <w:rsid w:val="00F849D9"/>
    <w:rsid w:val="00F84C07"/>
    <w:rsid w:val="00F84F1B"/>
    <w:rsid w:val="00F85022"/>
    <w:rsid w:val="00F8576E"/>
    <w:rsid w:val="00F862FE"/>
    <w:rsid w:val="00F86430"/>
    <w:rsid w:val="00F864C5"/>
    <w:rsid w:val="00F86593"/>
    <w:rsid w:val="00F8665F"/>
    <w:rsid w:val="00F86A1C"/>
    <w:rsid w:val="00F86BD0"/>
    <w:rsid w:val="00F86E05"/>
    <w:rsid w:val="00F86E27"/>
    <w:rsid w:val="00F87420"/>
    <w:rsid w:val="00F87464"/>
    <w:rsid w:val="00F876E9"/>
    <w:rsid w:val="00F87739"/>
    <w:rsid w:val="00F8778C"/>
    <w:rsid w:val="00F87CBA"/>
    <w:rsid w:val="00F87CEB"/>
    <w:rsid w:val="00F87D3A"/>
    <w:rsid w:val="00F90FC9"/>
    <w:rsid w:val="00F90FEB"/>
    <w:rsid w:val="00F91518"/>
    <w:rsid w:val="00F91D09"/>
    <w:rsid w:val="00F91D21"/>
    <w:rsid w:val="00F91DE6"/>
    <w:rsid w:val="00F928DE"/>
    <w:rsid w:val="00F9306A"/>
    <w:rsid w:val="00F931A8"/>
    <w:rsid w:val="00F9337B"/>
    <w:rsid w:val="00F9348B"/>
    <w:rsid w:val="00F934AF"/>
    <w:rsid w:val="00F936DF"/>
    <w:rsid w:val="00F9382E"/>
    <w:rsid w:val="00F93B3F"/>
    <w:rsid w:val="00F93D72"/>
    <w:rsid w:val="00F94640"/>
    <w:rsid w:val="00F9477E"/>
    <w:rsid w:val="00F949F3"/>
    <w:rsid w:val="00F94EFB"/>
    <w:rsid w:val="00F954D6"/>
    <w:rsid w:val="00F9657E"/>
    <w:rsid w:val="00F965C5"/>
    <w:rsid w:val="00F966B5"/>
    <w:rsid w:val="00F9687B"/>
    <w:rsid w:val="00F968D7"/>
    <w:rsid w:val="00F969E8"/>
    <w:rsid w:val="00F96A9E"/>
    <w:rsid w:val="00F96D7F"/>
    <w:rsid w:val="00F976BF"/>
    <w:rsid w:val="00F979CA"/>
    <w:rsid w:val="00F97A89"/>
    <w:rsid w:val="00FA0778"/>
    <w:rsid w:val="00FA07AB"/>
    <w:rsid w:val="00FA0F40"/>
    <w:rsid w:val="00FA1099"/>
    <w:rsid w:val="00FA10C6"/>
    <w:rsid w:val="00FA1270"/>
    <w:rsid w:val="00FA1A06"/>
    <w:rsid w:val="00FA1C1C"/>
    <w:rsid w:val="00FA1C40"/>
    <w:rsid w:val="00FA1C61"/>
    <w:rsid w:val="00FA21A1"/>
    <w:rsid w:val="00FA227D"/>
    <w:rsid w:val="00FA24FE"/>
    <w:rsid w:val="00FA26EB"/>
    <w:rsid w:val="00FA27A3"/>
    <w:rsid w:val="00FA2A89"/>
    <w:rsid w:val="00FA2C3C"/>
    <w:rsid w:val="00FA30A1"/>
    <w:rsid w:val="00FA31D6"/>
    <w:rsid w:val="00FA3866"/>
    <w:rsid w:val="00FA39C4"/>
    <w:rsid w:val="00FA3D58"/>
    <w:rsid w:val="00FA46BD"/>
    <w:rsid w:val="00FA5146"/>
    <w:rsid w:val="00FA51E2"/>
    <w:rsid w:val="00FA5298"/>
    <w:rsid w:val="00FA5861"/>
    <w:rsid w:val="00FA59CA"/>
    <w:rsid w:val="00FA5B3A"/>
    <w:rsid w:val="00FA5E0B"/>
    <w:rsid w:val="00FA6060"/>
    <w:rsid w:val="00FA63B8"/>
    <w:rsid w:val="00FA6728"/>
    <w:rsid w:val="00FA703A"/>
    <w:rsid w:val="00FA749E"/>
    <w:rsid w:val="00FA7D5E"/>
    <w:rsid w:val="00FB051F"/>
    <w:rsid w:val="00FB0670"/>
    <w:rsid w:val="00FB067F"/>
    <w:rsid w:val="00FB08DB"/>
    <w:rsid w:val="00FB09AE"/>
    <w:rsid w:val="00FB0BA0"/>
    <w:rsid w:val="00FB0F00"/>
    <w:rsid w:val="00FB1945"/>
    <w:rsid w:val="00FB1A21"/>
    <w:rsid w:val="00FB23EB"/>
    <w:rsid w:val="00FB2653"/>
    <w:rsid w:val="00FB278E"/>
    <w:rsid w:val="00FB3010"/>
    <w:rsid w:val="00FB3116"/>
    <w:rsid w:val="00FB31ED"/>
    <w:rsid w:val="00FB3237"/>
    <w:rsid w:val="00FB32ED"/>
    <w:rsid w:val="00FB35F6"/>
    <w:rsid w:val="00FB3A3F"/>
    <w:rsid w:val="00FB3CF3"/>
    <w:rsid w:val="00FB44B6"/>
    <w:rsid w:val="00FB45E5"/>
    <w:rsid w:val="00FB48AE"/>
    <w:rsid w:val="00FB4A2D"/>
    <w:rsid w:val="00FB5450"/>
    <w:rsid w:val="00FB5876"/>
    <w:rsid w:val="00FB5C35"/>
    <w:rsid w:val="00FB5E8E"/>
    <w:rsid w:val="00FB5FDC"/>
    <w:rsid w:val="00FB6074"/>
    <w:rsid w:val="00FB6155"/>
    <w:rsid w:val="00FB6217"/>
    <w:rsid w:val="00FB6549"/>
    <w:rsid w:val="00FB66A2"/>
    <w:rsid w:val="00FB6848"/>
    <w:rsid w:val="00FB69AD"/>
    <w:rsid w:val="00FB6BBD"/>
    <w:rsid w:val="00FB73EC"/>
    <w:rsid w:val="00FB760F"/>
    <w:rsid w:val="00FB7626"/>
    <w:rsid w:val="00FB7663"/>
    <w:rsid w:val="00FB778F"/>
    <w:rsid w:val="00FB7892"/>
    <w:rsid w:val="00FC05F8"/>
    <w:rsid w:val="00FC07DA"/>
    <w:rsid w:val="00FC0AAD"/>
    <w:rsid w:val="00FC11BE"/>
    <w:rsid w:val="00FC13F3"/>
    <w:rsid w:val="00FC14E0"/>
    <w:rsid w:val="00FC15CA"/>
    <w:rsid w:val="00FC1C3D"/>
    <w:rsid w:val="00FC1D4C"/>
    <w:rsid w:val="00FC1F57"/>
    <w:rsid w:val="00FC2092"/>
    <w:rsid w:val="00FC213C"/>
    <w:rsid w:val="00FC2501"/>
    <w:rsid w:val="00FC27B3"/>
    <w:rsid w:val="00FC2DFA"/>
    <w:rsid w:val="00FC2EBC"/>
    <w:rsid w:val="00FC34CA"/>
    <w:rsid w:val="00FC3794"/>
    <w:rsid w:val="00FC47C6"/>
    <w:rsid w:val="00FC4AA9"/>
    <w:rsid w:val="00FC4C90"/>
    <w:rsid w:val="00FC4DA1"/>
    <w:rsid w:val="00FC502D"/>
    <w:rsid w:val="00FC5A1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5DA"/>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7C0"/>
    <w:rsid w:val="00FD68C3"/>
    <w:rsid w:val="00FD6AEF"/>
    <w:rsid w:val="00FD6D70"/>
    <w:rsid w:val="00FD6FCF"/>
    <w:rsid w:val="00FD711F"/>
    <w:rsid w:val="00FD7321"/>
    <w:rsid w:val="00FD7D67"/>
    <w:rsid w:val="00FE0485"/>
    <w:rsid w:val="00FE0798"/>
    <w:rsid w:val="00FE07EE"/>
    <w:rsid w:val="00FE16CC"/>
    <w:rsid w:val="00FE20BD"/>
    <w:rsid w:val="00FE26D2"/>
    <w:rsid w:val="00FE2FF9"/>
    <w:rsid w:val="00FE3603"/>
    <w:rsid w:val="00FE3766"/>
    <w:rsid w:val="00FE395D"/>
    <w:rsid w:val="00FE398D"/>
    <w:rsid w:val="00FE39BD"/>
    <w:rsid w:val="00FE3F7D"/>
    <w:rsid w:val="00FE44F7"/>
    <w:rsid w:val="00FE4512"/>
    <w:rsid w:val="00FE4CA0"/>
    <w:rsid w:val="00FE50A5"/>
    <w:rsid w:val="00FE5123"/>
    <w:rsid w:val="00FE52C2"/>
    <w:rsid w:val="00FE67BF"/>
    <w:rsid w:val="00FE6B1D"/>
    <w:rsid w:val="00FE6CD5"/>
    <w:rsid w:val="00FE7D7B"/>
    <w:rsid w:val="00FE7F4F"/>
    <w:rsid w:val="00FF0146"/>
    <w:rsid w:val="00FF0751"/>
    <w:rsid w:val="00FF1287"/>
    <w:rsid w:val="00FF1808"/>
    <w:rsid w:val="00FF1F6A"/>
    <w:rsid w:val="00FF2339"/>
    <w:rsid w:val="00FF2434"/>
    <w:rsid w:val="00FF24FA"/>
    <w:rsid w:val="00FF27BB"/>
    <w:rsid w:val="00FF27C2"/>
    <w:rsid w:val="00FF2883"/>
    <w:rsid w:val="00FF2E9C"/>
    <w:rsid w:val="00FF3065"/>
    <w:rsid w:val="00FF30B3"/>
    <w:rsid w:val="00FF376C"/>
    <w:rsid w:val="00FF3A03"/>
    <w:rsid w:val="00FF3A12"/>
    <w:rsid w:val="00FF3DB5"/>
    <w:rsid w:val="00FF4A04"/>
    <w:rsid w:val="00FF4C7D"/>
    <w:rsid w:val="00FF4D2F"/>
    <w:rsid w:val="00FF4F04"/>
    <w:rsid w:val="00FF5082"/>
    <w:rsid w:val="00FF57E5"/>
    <w:rsid w:val="00FF5D21"/>
    <w:rsid w:val="00FF5E42"/>
    <w:rsid w:val="00FF61F7"/>
    <w:rsid w:val="00FF6798"/>
    <w:rsid w:val="00FF6D62"/>
    <w:rsid w:val="00FF7117"/>
    <w:rsid w:val="00FF7311"/>
    <w:rsid w:val="00FF7AF9"/>
    <w:rsid w:val="00FF7B3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F77B059"/>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695A38"/>
    <w:rPr>
      <w:rFonts w:ascii="Arial" w:hAnsi="Arial"/>
      <w:sz w:val="18"/>
      <w:szCs w:val="22"/>
    </w:rPr>
  </w:style>
  <w:style w:type="table" w:customStyle="1" w:styleId="TableGrid1">
    <w:name w:val="Table Grid1"/>
    <w:basedOn w:val="TableNormal"/>
    <w:next w:val="TableGrid"/>
    <w:uiPriority w:val="39"/>
    <w:rsid w:val="003C65DA"/>
    <w:pPr>
      <w:spacing w:line="260" w:lineRule="atLeast"/>
    </w:pPr>
    <w:rPr>
      <w:rFonts w:eastAsia="Times New Roman"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styleId="PlainTable4">
    <w:name w:val="Plain Table 4"/>
    <w:basedOn w:val="TableNormal"/>
    <w:uiPriority w:val="44"/>
    <w:rsid w:val="003E3DE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3E3DE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8">
    <w:name w:val="เนื้อเรื่อง"/>
    <w:basedOn w:val="Normal"/>
    <w:next w:val="Normal"/>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napToGrid w:val="0"/>
      <w:sz w:val="24"/>
      <w:szCs w:val="24"/>
      <w:lang w:val="th-TH" w:eastAsia="th-TH"/>
    </w:rPr>
  </w:style>
  <w:style w:type="paragraph" w:styleId="HTMLPreformatted">
    <w:name w:val="HTML Preformatted"/>
    <w:basedOn w:val="Normal"/>
    <w:link w:val="HTMLPreformattedChar"/>
    <w:uiPriority w:val="99"/>
    <w:rsid w:val="002A0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rPr>
  </w:style>
  <w:style w:type="character" w:customStyle="1" w:styleId="HTMLPreformattedChar">
    <w:name w:val="HTML Preformatted Char"/>
    <w:basedOn w:val="DefaultParagraphFont"/>
    <w:link w:val="HTMLPreformatted"/>
    <w:uiPriority w:val="99"/>
    <w:rsid w:val="002A0F79"/>
    <w:rPr>
      <w:rFonts w:ascii="Angsana New" w:eastAsia="Batang" w:hAnsi="Angsana New"/>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4655443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85426851">
      <w:bodyDiv w:val="1"/>
      <w:marLeft w:val="0"/>
      <w:marRight w:val="0"/>
      <w:marTop w:val="0"/>
      <w:marBottom w:val="0"/>
      <w:divBdr>
        <w:top w:val="none" w:sz="0" w:space="0" w:color="auto"/>
        <w:left w:val="none" w:sz="0" w:space="0" w:color="auto"/>
        <w:bottom w:val="none" w:sz="0" w:space="0" w:color="auto"/>
        <w:right w:val="none" w:sz="0" w:space="0" w:color="auto"/>
      </w:divBdr>
    </w:div>
    <w:div w:id="332799794">
      <w:bodyDiv w:val="1"/>
      <w:marLeft w:val="0"/>
      <w:marRight w:val="0"/>
      <w:marTop w:val="0"/>
      <w:marBottom w:val="0"/>
      <w:divBdr>
        <w:top w:val="none" w:sz="0" w:space="0" w:color="auto"/>
        <w:left w:val="none" w:sz="0" w:space="0" w:color="auto"/>
        <w:bottom w:val="none" w:sz="0" w:space="0" w:color="auto"/>
        <w:right w:val="none" w:sz="0" w:space="0" w:color="auto"/>
      </w:divBdr>
    </w:div>
    <w:div w:id="407458474">
      <w:bodyDiv w:val="1"/>
      <w:marLeft w:val="0"/>
      <w:marRight w:val="0"/>
      <w:marTop w:val="0"/>
      <w:marBottom w:val="0"/>
      <w:divBdr>
        <w:top w:val="none" w:sz="0" w:space="0" w:color="auto"/>
        <w:left w:val="none" w:sz="0" w:space="0" w:color="auto"/>
        <w:bottom w:val="none" w:sz="0" w:space="0" w:color="auto"/>
        <w:right w:val="none" w:sz="0" w:space="0" w:color="auto"/>
      </w:divBdr>
    </w:div>
    <w:div w:id="454836723">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2170106">
      <w:bodyDiv w:val="1"/>
      <w:marLeft w:val="0"/>
      <w:marRight w:val="0"/>
      <w:marTop w:val="0"/>
      <w:marBottom w:val="0"/>
      <w:divBdr>
        <w:top w:val="none" w:sz="0" w:space="0" w:color="auto"/>
        <w:left w:val="none" w:sz="0" w:space="0" w:color="auto"/>
        <w:bottom w:val="none" w:sz="0" w:space="0" w:color="auto"/>
        <w:right w:val="none" w:sz="0" w:space="0" w:color="auto"/>
      </w:divBdr>
    </w:div>
    <w:div w:id="818426963">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38638874">
      <w:bodyDiv w:val="1"/>
      <w:marLeft w:val="0"/>
      <w:marRight w:val="0"/>
      <w:marTop w:val="0"/>
      <w:marBottom w:val="0"/>
      <w:divBdr>
        <w:top w:val="none" w:sz="0" w:space="0" w:color="auto"/>
        <w:left w:val="none" w:sz="0" w:space="0" w:color="auto"/>
        <w:bottom w:val="none" w:sz="0" w:space="0" w:color="auto"/>
        <w:right w:val="none" w:sz="0" w:space="0" w:color="auto"/>
      </w:divBdr>
    </w:div>
    <w:div w:id="952906040">
      <w:bodyDiv w:val="1"/>
      <w:marLeft w:val="0"/>
      <w:marRight w:val="0"/>
      <w:marTop w:val="0"/>
      <w:marBottom w:val="0"/>
      <w:divBdr>
        <w:top w:val="none" w:sz="0" w:space="0" w:color="auto"/>
        <w:left w:val="none" w:sz="0" w:space="0" w:color="auto"/>
        <w:bottom w:val="none" w:sz="0" w:space="0" w:color="auto"/>
        <w:right w:val="none" w:sz="0" w:space="0" w:color="auto"/>
      </w:divBdr>
    </w:div>
    <w:div w:id="1042559976">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9321940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16389819">
      <w:bodyDiv w:val="1"/>
      <w:marLeft w:val="0"/>
      <w:marRight w:val="0"/>
      <w:marTop w:val="0"/>
      <w:marBottom w:val="0"/>
      <w:divBdr>
        <w:top w:val="none" w:sz="0" w:space="0" w:color="auto"/>
        <w:left w:val="none" w:sz="0" w:space="0" w:color="auto"/>
        <w:bottom w:val="none" w:sz="0" w:space="0" w:color="auto"/>
        <w:right w:val="none" w:sz="0" w:space="0" w:color="auto"/>
      </w:divBdr>
    </w:div>
    <w:div w:id="1768652640">
      <w:bodyDiv w:val="1"/>
      <w:marLeft w:val="0"/>
      <w:marRight w:val="0"/>
      <w:marTop w:val="0"/>
      <w:marBottom w:val="0"/>
      <w:divBdr>
        <w:top w:val="none" w:sz="0" w:space="0" w:color="auto"/>
        <w:left w:val="none" w:sz="0" w:space="0" w:color="auto"/>
        <w:bottom w:val="none" w:sz="0" w:space="0" w:color="auto"/>
        <w:right w:val="none" w:sz="0" w:space="0" w:color="auto"/>
      </w:divBdr>
      <w:divsChild>
        <w:div w:id="884294970">
          <w:marLeft w:val="0"/>
          <w:marRight w:val="0"/>
          <w:marTop w:val="0"/>
          <w:marBottom w:val="0"/>
          <w:divBdr>
            <w:top w:val="none" w:sz="0" w:space="0" w:color="auto"/>
            <w:left w:val="none" w:sz="0" w:space="0" w:color="auto"/>
            <w:bottom w:val="none" w:sz="0" w:space="0" w:color="auto"/>
            <w:right w:val="none" w:sz="0" w:space="0" w:color="auto"/>
          </w:divBdr>
        </w:div>
      </w:divsChild>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7145022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19891830">
      <w:bodyDiv w:val="1"/>
      <w:marLeft w:val="0"/>
      <w:marRight w:val="0"/>
      <w:marTop w:val="0"/>
      <w:marBottom w:val="0"/>
      <w:divBdr>
        <w:top w:val="none" w:sz="0" w:space="0" w:color="auto"/>
        <w:left w:val="none" w:sz="0" w:space="0" w:color="auto"/>
        <w:bottom w:val="none" w:sz="0" w:space="0" w:color="auto"/>
        <w:right w:val="none" w:sz="0" w:space="0" w:color="auto"/>
      </w:divBdr>
    </w:div>
    <w:div w:id="212391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DBC2F-A49B-4D6C-A209-FBC454663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6</Pages>
  <Words>1935</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nchaichuchote</dc:creator>
  <cp:lastModifiedBy>Phasita Nilnoree</cp:lastModifiedBy>
  <cp:revision>2</cp:revision>
  <cp:lastPrinted>2022-02-21T10:29:00Z</cp:lastPrinted>
  <dcterms:created xsi:type="dcterms:W3CDTF">2022-02-23T07:54:00Z</dcterms:created>
  <dcterms:modified xsi:type="dcterms:W3CDTF">2022-02-23T07:54:00Z</dcterms:modified>
</cp:coreProperties>
</file>