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1459A" w14:textId="77777777" w:rsidR="007804D3" w:rsidRPr="00F81EAA" w:rsidRDefault="007804D3" w:rsidP="00443106">
      <w:pPr>
        <w:pStyle w:val="Heading3"/>
        <w:rPr>
          <w:rFonts w:cstheme="minorBidi"/>
          <w:cs/>
        </w:rPr>
      </w:pPr>
    </w:p>
    <w:p w14:paraId="0187FB7E" w14:textId="77777777" w:rsidR="007804D3" w:rsidRDefault="007804D3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58C7BC61" w14:textId="77777777" w:rsidR="00B364AA" w:rsidRDefault="00B364AA" w:rsidP="007804D3">
      <w:pPr>
        <w:spacing w:line="240" w:lineRule="atLeast"/>
        <w:ind w:right="-43"/>
        <w:jc w:val="center"/>
        <w:rPr>
          <w:sz w:val="30"/>
          <w:szCs w:val="30"/>
        </w:rPr>
      </w:pPr>
    </w:p>
    <w:p w14:paraId="191FFE9A" w14:textId="122D1F93" w:rsidR="00322538" w:rsidRPr="009F3238" w:rsidRDefault="007804D3" w:rsidP="00B82506">
      <w:pPr>
        <w:spacing w:line="240" w:lineRule="atLeast"/>
        <w:ind w:right="-43"/>
        <w:jc w:val="center"/>
        <w:rPr>
          <w:b/>
          <w:bCs/>
          <w:sz w:val="52"/>
          <w:szCs w:val="52"/>
        </w:rPr>
      </w:pPr>
      <w:r w:rsidRPr="009F3238">
        <w:rPr>
          <w:b/>
          <w:bCs/>
          <w:sz w:val="52"/>
          <w:szCs w:val="52"/>
          <w:cs/>
        </w:rPr>
        <w:t>บริษัท โอสถสภา จำกัด</w:t>
      </w:r>
      <w:r w:rsidRPr="009F3238">
        <w:rPr>
          <w:b/>
          <w:bCs/>
          <w:sz w:val="52"/>
          <w:szCs w:val="52"/>
        </w:rPr>
        <w:t xml:space="preserve"> </w:t>
      </w:r>
      <w:r w:rsidR="00EC2EC4" w:rsidRPr="009F3238">
        <w:rPr>
          <w:b/>
          <w:bCs/>
          <w:sz w:val="52"/>
          <w:szCs w:val="52"/>
        </w:rPr>
        <w:t>(</w:t>
      </w:r>
      <w:r w:rsidR="00EC2EC4" w:rsidRPr="009F3238">
        <w:rPr>
          <w:rFonts w:hint="cs"/>
          <w:b/>
          <w:bCs/>
          <w:sz w:val="52"/>
          <w:szCs w:val="52"/>
          <w:cs/>
        </w:rPr>
        <w:t xml:space="preserve">มหาชน) </w:t>
      </w:r>
      <w:r w:rsidRPr="009F3238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0846EB90" w:rsidR="007804D3" w:rsidRPr="009F3238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F323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873FC" w:rsidRPr="009F323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F323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F323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873FC" w:rsidRPr="009F323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7E1263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537E4603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9F3238">
        <w:rPr>
          <w:sz w:val="32"/>
          <w:szCs w:val="32"/>
          <w:cs/>
        </w:rPr>
        <w:t>และ</w:t>
      </w:r>
    </w:p>
    <w:p w14:paraId="2E50CE30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9F3238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9F3238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9F3238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9F3238" w:rsidSect="00797C6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9F3238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01565BF7" w14:textId="77777777" w:rsidR="00C00FDE" w:rsidRPr="009F3238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9F3238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9F3238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4FD1CD68" w14:textId="77777777" w:rsidR="00C54162" w:rsidRDefault="00C54162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3CEA1DA" w14:textId="77777777" w:rsidR="00C54162" w:rsidRPr="00C54162" w:rsidRDefault="00C54162" w:rsidP="000F4D6C">
      <w:pPr>
        <w:autoSpaceDE w:val="0"/>
        <w:autoSpaceDN w:val="0"/>
        <w:adjustRightInd w:val="0"/>
        <w:rPr>
          <w:b/>
          <w:bCs/>
          <w:sz w:val="14"/>
          <w:szCs w:val="14"/>
        </w:rPr>
      </w:pPr>
    </w:p>
    <w:p w14:paraId="32D47FF1" w14:textId="3EC201DF" w:rsidR="000F4D6C" w:rsidRPr="009F3238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9F3238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9F3238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9F3238" w:rsidRDefault="000F4D6C" w:rsidP="000F4D6C">
      <w:pPr>
        <w:rPr>
          <w:b/>
          <w:bCs/>
          <w:sz w:val="28"/>
          <w:szCs w:val="28"/>
          <w:cs/>
        </w:rPr>
      </w:pPr>
      <w:r w:rsidRPr="009F3238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9F3238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 w:rsidRPr="009F3238">
        <w:rPr>
          <w:b/>
          <w:bCs/>
          <w:sz w:val="30"/>
          <w:szCs w:val="30"/>
        </w:rPr>
        <w:t xml:space="preserve"> (</w:t>
      </w:r>
      <w:r w:rsidR="00E34E88" w:rsidRPr="009F3238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9F3238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20C366D3" w:rsidR="000F4D6C" w:rsidRPr="009F3238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9F3238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 xml:space="preserve">ของบริษัท </w:t>
      </w:r>
      <w:r w:rsidRPr="009F3238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9F3238">
        <w:rPr>
          <w:rFonts w:eastAsia="Calibri" w:hint="cs"/>
          <w:sz w:val="30"/>
          <w:szCs w:val="30"/>
          <w:cs/>
        </w:rPr>
        <w:t xml:space="preserve"> (มหาชน)</w:t>
      </w:r>
      <w:r w:rsidRPr="009F3238">
        <w:rPr>
          <w:sz w:val="30"/>
          <w:szCs w:val="30"/>
          <w:cs/>
        </w:rPr>
        <w:t xml:space="preserve"> และบริษัทย่อย </w:t>
      </w:r>
      <w:r w:rsidR="00E34E88" w:rsidRPr="009F3238">
        <w:rPr>
          <w:sz w:val="30"/>
          <w:szCs w:val="30"/>
          <w:cs/>
        </w:rPr>
        <w:br/>
      </w:r>
      <w:r w:rsidRPr="009F3238">
        <w:rPr>
          <w:sz w:val="30"/>
          <w:szCs w:val="30"/>
          <w:cs/>
        </w:rPr>
        <w:t>(กลุ่มบริษัท)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และของเฉพาะบริษัท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9F3238">
        <w:rPr>
          <w:rFonts w:eastAsia="Calibri" w:hint="cs"/>
          <w:sz w:val="30"/>
          <w:szCs w:val="30"/>
          <w:cs/>
        </w:rPr>
        <w:t xml:space="preserve"> (มหาชน)</w:t>
      </w:r>
      <w:r w:rsidRPr="009F3238">
        <w:rPr>
          <w:sz w:val="30"/>
          <w:szCs w:val="30"/>
          <w:cs/>
        </w:rPr>
        <w:t xml:space="preserve"> (บริษัท) ตามลำดับ </w:t>
      </w:r>
      <w:r w:rsidRPr="009F3238">
        <w:rPr>
          <w:rFonts w:eastAsia="Calibri"/>
          <w:sz w:val="30"/>
          <w:szCs w:val="30"/>
          <w:cs/>
        </w:rPr>
        <w:t>ซึ่งประกอบด้วยงบแสดงฐานะ</w:t>
      </w:r>
      <w:r w:rsidR="00E34E88" w:rsidRPr="009F3238">
        <w:rPr>
          <w:rFonts w:eastAsia="Calibri"/>
          <w:sz w:val="30"/>
          <w:szCs w:val="30"/>
          <w:cs/>
        </w:rPr>
        <w:br/>
      </w:r>
      <w:r w:rsidRPr="009F3238">
        <w:rPr>
          <w:rFonts w:eastAsia="Calibri"/>
          <w:sz w:val="30"/>
          <w:szCs w:val="30"/>
          <w:cs/>
        </w:rPr>
        <w:t>การเงิน</w:t>
      </w:r>
      <w:r w:rsidRPr="009F3238">
        <w:rPr>
          <w:sz w:val="30"/>
          <w:szCs w:val="30"/>
          <w:cs/>
        </w:rPr>
        <w:t>รวมและงบแสดงฐานะการเงินเฉพาะกิจการ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ณ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ธันวาคม</w:t>
      </w:r>
      <w:r w:rsidR="00C17B88"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256</w:t>
      </w:r>
      <w:r w:rsidR="00140BFD">
        <w:rPr>
          <w:sz w:val="30"/>
          <w:szCs w:val="30"/>
        </w:rPr>
        <w:t>4</w:t>
      </w:r>
      <w:r w:rsidRPr="009F3238">
        <w:rPr>
          <w:sz w:val="30"/>
          <w:szCs w:val="30"/>
        </w:rPr>
        <w:t xml:space="preserve"> </w:t>
      </w:r>
      <w:r w:rsidR="004F730B" w:rsidRPr="009F3238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9F3238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งบแสดงการเปลี่ยนแปลงส่วนของ</w:t>
      </w:r>
      <w:r w:rsidR="00E34E88" w:rsidRPr="009F3238">
        <w:rPr>
          <w:sz w:val="30"/>
          <w:szCs w:val="30"/>
          <w:cs/>
        </w:rPr>
        <w:br/>
      </w:r>
      <w:r w:rsidRPr="009F3238">
        <w:rPr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สำหรับปีสิ้นสุดวันเดียวกัน </w:t>
      </w:r>
      <w:r w:rsidRPr="009F3238">
        <w:rPr>
          <w:rFonts w:hint="cs"/>
          <w:sz w:val="30"/>
          <w:szCs w:val="30"/>
          <w:cs/>
        </w:rPr>
        <w:t>รวมถึง</w:t>
      </w:r>
      <w:r w:rsidRPr="009F3238">
        <w:rPr>
          <w:rFonts w:eastAsia="Calibri"/>
          <w:sz w:val="30"/>
          <w:szCs w:val="30"/>
          <w:cs/>
        </w:rPr>
        <w:t>หมายเหตุ</w:t>
      </w:r>
      <w:r w:rsidRPr="009F3238">
        <w:rPr>
          <w:rFonts w:eastAsia="Calibri" w:hint="cs"/>
          <w:sz w:val="30"/>
          <w:szCs w:val="30"/>
          <w:cs/>
        </w:rPr>
        <w:t>ซึ่งประกอบด้วย</w:t>
      </w:r>
      <w:r w:rsidRPr="009F3238">
        <w:rPr>
          <w:rFonts w:eastAsia="Calibri"/>
          <w:sz w:val="30"/>
          <w:szCs w:val="30"/>
          <w:cs/>
        </w:rPr>
        <w:t>สรุปนโยบายการบัญชีที่สำคั</w:t>
      </w:r>
      <w:r w:rsidRPr="009F3238">
        <w:rPr>
          <w:sz w:val="30"/>
          <w:szCs w:val="30"/>
          <w:cs/>
        </w:rPr>
        <w:t>ญ</w:t>
      </w:r>
      <w:r w:rsidRPr="009F3238">
        <w:rPr>
          <w:rFonts w:hint="cs"/>
          <w:sz w:val="30"/>
          <w:szCs w:val="30"/>
          <w:cs/>
        </w:rPr>
        <w:t xml:space="preserve">และเรื่องอื่น ๆ </w:t>
      </w:r>
    </w:p>
    <w:p w14:paraId="0F46A604" w14:textId="77777777" w:rsidR="000F4D6C" w:rsidRPr="009F3238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25BA1086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รวมและงบการเงินเฉพาะกิจการข้างต้น</w:t>
      </w:r>
      <w:r w:rsidRPr="009F3238">
        <w:rPr>
          <w:rFonts w:eastAsia="Calibri"/>
          <w:sz w:val="30"/>
          <w:szCs w:val="30"/>
          <w:cs/>
        </w:rPr>
        <w:t>นี้แสดงฐานะการเงิน</w:t>
      </w:r>
      <w:r w:rsidRPr="009F3238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วันที่</w:t>
      </w:r>
      <w:r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31</w:t>
      </w:r>
      <w:r w:rsidR="009410B6" w:rsidRPr="009F3238">
        <w:rPr>
          <w:sz w:val="30"/>
          <w:szCs w:val="30"/>
        </w:rPr>
        <w:t xml:space="preserve"> </w:t>
      </w:r>
      <w:r w:rsidR="009410B6" w:rsidRPr="009F3238">
        <w:rPr>
          <w:sz w:val="30"/>
          <w:szCs w:val="30"/>
          <w:cs/>
        </w:rPr>
        <w:t>ธันวาคม</w:t>
      </w:r>
      <w:r w:rsidR="009410B6" w:rsidRPr="009F3238">
        <w:rPr>
          <w:sz w:val="30"/>
          <w:szCs w:val="30"/>
        </w:rPr>
        <w:t xml:space="preserve"> </w:t>
      </w:r>
      <w:r w:rsidR="00B873FC" w:rsidRPr="009F3238">
        <w:rPr>
          <w:sz w:val="30"/>
          <w:szCs w:val="30"/>
        </w:rPr>
        <w:t>256</w:t>
      </w:r>
      <w:r w:rsidR="00140BFD">
        <w:rPr>
          <w:sz w:val="30"/>
          <w:szCs w:val="30"/>
        </w:rPr>
        <w:t>4</w:t>
      </w:r>
      <w:r w:rsidR="009410B6"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สำหรับปีสิ้นสุดวันเดียวกัน</w:t>
      </w:r>
      <w:r w:rsidRPr="009F3238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F3238">
        <w:rPr>
          <w:sz w:val="30"/>
          <w:szCs w:val="30"/>
          <w:cs/>
        </w:rPr>
        <w:t>น</w:t>
      </w:r>
    </w:p>
    <w:p w14:paraId="6A955FA5" w14:textId="77777777" w:rsidR="000F4D6C" w:rsidRPr="009F3238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9F3238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6A3E2329" w:rsidR="00572D9A" w:rsidRPr="009F3238" w:rsidRDefault="000F4D6C" w:rsidP="000F4D6C">
      <w:pPr>
        <w:jc w:val="thaiDistribute"/>
        <w:rPr>
          <w:rFonts w:eastAsia="Calibri"/>
          <w:sz w:val="30"/>
          <w:szCs w:val="30"/>
          <w:cs/>
        </w:rPr>
        <w:sectPr w:rsidR="00572D9A" w:rsidRPr="009F3238" w:rsidSect="003B41A3">
          <w:headerReference w:type="default" r:id="rId12"/>
          <w:footerReference w:type="default" r:id="rId13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9F3238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9F3238">
        <w:rPr>
          <w:rFonts w:eastAsia="Calibri" w:hint="cs"/>
          <w:sz w:val="30"/>
          <w:szCs w:val="30"/>
          <w:cs/>
        </w:rPr>
        <w:t>วรรค</w:t>
      </w:r>
      <w:r w:rsidRPr="009F3238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F3238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 w:rsidRPr="009F3238">
        <w:rPr>
          <w:rFonts w:eastAsia="Calibri"/>
          <w:sz w:val="30"/>
          <w:szCs w:val="30"/>
          <w:cs/>
        </w:rPr>
        <w:br/>
      </w:r>
      <w:r w:rsidRPr="009F3238">
        <w:rPr>
          <w:rFonts w:eastAsia="Calibri"/>
          <w:sz w:val="30"/>
          <w:szCs w:val="30"/>
          <w:cs/>
        </w:rPr>
        <w:t>มีความเป็นอิสระจาก</w:t>
      </w:r>
      <w:r w:rsidRPr="009F3238">
        <w:rPr>
          <w:rFonts w:eastAsia="Calibri" w:hint="cs"/>
          <w:sz w:val="30"/>
          <w:szCs w:val="30"/>
          <w:cs/>
        </w:rPr>
        <w:t>กลุ่มบริษัทและ</w:t>
      </w:r>
      <w:r w:rsidRPr="009F3238">
        <w:rPr>
          <w:rFonts w:eastAsia="Calibr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E34E88" w:rsidRPr="009F3238">
        <w:rPr>
          <w:rFonts w:eastAsia="Calibri"/>
          <w:sz w:val="30"/>
          <w:szCs w:val="30"/>
          <w:cs/>
        </w:rPr>
        <w:br/>
      </w:r>
      <w:r w:rsidRPr="009F3238">
        <w:rPr>
          <w:rFonts w:eastAsia="Calibri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F3238">
        <w:rPr>
          <w:rFonts w:eastAsia="Calibri"/>
          <w:sz w:val="30"/>
          <w:szCs w:val="30"/>
        </w:rPr>
        <w:t xml:space="preserve"> </w:t>
      </w:r>
      <w:r w:rsidRPr="009F3238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61EFC52" w14:textId="613AF512" w:rsidR="000F4D6C" w:rsidRPr="009F3238" w:rsidRDefault="000F4D6C" w:rsidP="000F4D6C">
      <w:pPr>
        <w:jc w:val="thaiDistribute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DC28D75" w14:textId="77777777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9F3238">
        <w:rPr>
          <w:rFonts w:eastAsia="Calibri"/>
          <w:sz w:val="30"/>
          <w:szCs w:val="30"/>
        </w:rPr>
        <w:br/>
      </w:r>
      <w:r w:rsidRPr="009F3238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9F3238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9F3238" w:rsidRDefault="000F4D6C" w:rsidP="00632ADD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มูลค่าของสินค้าคงเหลือ</w:t>
            </w:r>
            <w:r w:rsidRPr="009F3238">
              <w:rPr>
                <w:sz w:val="30"/>
                <w:szCs w:val="30"/>
              </w:rPr>
              <w:t xml:space="preserve"> </w:t>
            </w:r>
          </w:p>
        </w:tc>
      </w:tr>
      <w:tr w:rsidR="000F4D6C" w:rsidRPr="009F3238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1DD5636F" w:rsidR="000F4D6C" w:rsidRPr="009F3238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อ้างถึงหมายเหตุ</w:t>
            </w:r>
            <w:r w:rsidRPr="009F3238">
              <w:rPr>
                <w:rFonts w:hint="cs"/>
                <w:sz w:val="30"/>
                <w:szCs w:val="30"/>
                <w:cs/>
              </w:rPr>
              <w:t>ประกอบงบการเงิน</w:t>
            </w:r>
            <w:r w:rsidRPr="00C92C34">
              <w:rPr>
                <w:rFonts w:hint="cs"/>
                <w:sz w:val="30"/>
                <w:szCs w:val="30"/>
                <w:cs/>
              </w:rPr>
              <w:t>ข้อ</w:t>
            </w:r>
            <w:r w:rsidRPr="00C92C34">
              <w:rPr>
                <w:sz w:val="30"/>
                <w:szCs w:val="30"/>
                <w:cs/>
              </w:rPr>
              <w:t xml:space="preserve"> </w:t>
            </w:r>
            <w:r w:rsidR="00C92C34" w:rsidRPr="00C92C34">
              <w:rPr>
                <w:sz w:val="30"/>
                <w:szCs w:val="30"/>
              </w:rPr>
              <w:t>3</w:t>
            </w:r>
            <w:r w:rsidR="00D11748" w:rsidRPr="00C92C34">
              <w:rPr>
                <w:sz w:val="30"/>
                <w:szCs w:val="30"/>
              </w:rPr>
              <w:t>(</w:t>
            </w:r>
            <w:r w:rsidR="00D11748" w:rsidRPr="00C92C34">
              <w:rPr>
                <w:rFonts w:hint="cs"/>
                <w:sz w:val="30"/>
                <w:szCs w:val="30"/>
                <w:cs/>
              </w:rPr>
              <w:t>ช)</w:t>
            </w:r>
            <w:r w:rsidR="00D11748" w:rsidRPr="00C92C34">
              <w:rPr>
                <w:sz w:val="30"/>
                <w:szCs w:val="30"/>
              </w:rPr>
              <w:t xml:space="preserve"> </w:t>
            </w:r>
            <w:r w:rsidR="00D11748" w:rsidRPr="00C92C34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C92C34" w:rsidRPr="00C92C34">
              <w:rPr>
                <w:sz w:val="30"/>
                <w:szCs w:val="30"/>
              </w:rPr>
              <w:t>9</w:t>
            </w:r>
          </w:p>
        </w:tc>
      </w:tr>
      <w:tr w:rsidR="000F4D6C" w:rsidRPr="009F3238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9F3238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9F3238" w14:paraId="52BADF5D" w14:textId="77777777" w:rsidTr="00632ADD">
        <w:tc>
          <w:tcPr>
            <w:tcW w:w="4698" w:type="dxa"/>
            <w:shd w:val="clear" w:color="auto" w:fill="auto"/>
          </w:tcPr>
          <w:p w14:paraId="5B7E573A" w14:textId="1712A3A1" w:rsidR="000F4D6C" w:rsidRPr="009F3238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สินค้าคงเหลือของกลุ่มบริษัทและบริษัทที่ต้องรับรู้ในมูลค่าที่ต่ำกว่าระหว่างราคาทุนและมูลค่าสุทธิที่จะได้รับ 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9F3238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62AC71C0" w14:textId="77777777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จัดการสินค้าคงเหลือและเข้าร่วมสังเกตการณ์การตรวจนับของสินค้าคงเหลือ</w:t>
            </w: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9F3238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77777777" w:rsidR="007E7D3D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การคำนวณ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7EE50A22" w14:textId="64C86F21" w:rsidR="007E7D3D" w:rsidRPr="009F3238" w:rsidRDefault="007E7D3D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9F3238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ที่คาดว่าจะได้รับจากสินค้าล้าสมัยโดยตั้งข้อสงสัยเกี่ยวกับข้อสมมติที่ใช้ ประเภทของสินค้า โดยเปรียบเทียบกับข้อมูลจากประสบการณ์ในอดีตและสอบถามผู้บริหาร ตลอดจนทดสอบการ</w:t>
            </w: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053C114" w14:textId="68200149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9F3238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9F3238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9F3238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0F4D6C" w:rsidRPr="009F3238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060332B" w:rsidR="000F4D6C" w:rsidRPr="009F3238" w:rsidRDefault="007E7D3D" w:rsidP="00632ADD">
            <w:pPr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ส่วนลดการค้า</w:t>
            </w:r>
            <w:r w:rsidR="000F4D6C" w:rsidRPr="009F3238">
              <w:rPr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9F3238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06BB691B" w:rsidR="000F4D6C" w:rsidRPr="009F3238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อ้างถึงหมายเหตุ</w:t>
            </w:r>
            <w:r w:rsidRPr="009F3238">
              <w:rPr>
                <w:rFonts w:hint="cs"/>
                <w:sz w:val="30"/>
                <w:szCs w:val="30"/>
                <w:cs/>
              </w:rPr>
              <w:t>ประกอบงบ</w:t>
            </w:r>
            <w:r w:rsidRPr="00C92C34">
              <w:rPr>
                <w:rFonts w:hint="cs"/>
                <w:sz w:val="30"/>
                <w:szCs w:val="30"/>
                <w:cs/>
              </w:rPr>
              <w:t xml:space="preserve">การเงินข้อ </w:t>
            </w:r>
            <w:r w:rsidR="00C92C34" w:rsidRPr="00C92C34">
              <w:rPr>
                <w:sz w:val="30"/>
                <w:szCs w:val="30"/>
              </w:rPr>
              <w:t>3</w:t>
            </w:r>
            <w:r w:rsidR="00F85DFE">
              <w:rPr>
                <w:rFonts w:hint="cs"/>
                <w:sz w:val="30"/>
                <w:szCs w:val="30"/>
                <w:cs/>
              </w:rPr>
              <w:t>(ณ)</w:t>
            </w:r>
            <w:r w:rsidR="005D08C3" w:rsidRPr="00C92C34">
              <w:rPr>
                <w:sz w:val="30"/>
                <w:szCs w:val="30"/>
              </w:rPr>
              <w:t xml:space="preserve"> </w:t>
            </w:r>
            <w:r w:rsidR="005D08C3" w:rsidRPr="00C92C34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144F20" w:rsidRPr="00C92C34">
              <w:rPr>
                <w:sz w:val="30"/>
                <w:szCs w:val="30"/>
              </w:rPr>
              <w:t>1</w:t>
            </w:r>
            <w:r w:rsidR="00C92C34" w:rsidRPr="00C92C34">
              <w:rPr>
                <w:sz w:val="30"/>
                <w:szCs w:val="30"/>
              </w:rPr>
              <w:t>7</w:t>
            </w:r>
          </w:p>
        </w:tc>
      </w:tr>
      <w:tr w:rsidR="000F4D6C" w:rsidRPr="009F3238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9F3238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9F3238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9F3238" w14:paraId="39516419" w14:textId="77777777" w:rsidTr="00632ADD">
        <w:tc>
          <w:tcPr>
            <w:tcW w:w="4698" w:type="dxa"/>
            <w:shd w:val="clear" w:color="auto" w:fill="auto"/>
          </w:tcPr>
          <w:p w14:paraId="2DA70208" w14:textId="5FCA045C" w:rsidR="00EF46E6" w:rsidRPr="009F3238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ผลิตภัณฑ์ส่วนบุคคล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9F323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9F3238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F3238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9F3238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9F3238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9F3238" w:rsidRDefault="00893B5C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7CF4F48D" w:rsidR="000F4D6C" w:rsidRPr="009F3238" w:rsidRDefault="007E521E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9F3238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ระเมินการออกแบบและทดสอบความมีประสิทธิผลของระบบการควบคุมภายในที่เกี่ยวข้องกับ</w:t>
            </w:r>
            <w:r w:rsidR="000F4D6C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9F323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9F3238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 w:rsidRPr="009F3238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9F3238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9F3238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9F3238" w:rsidRDefault="00206CC9" w:rsidP="00206CC9">
      <w:pPr>
        <w:jc w:val="thaiDistribute"/>
        <w:rPr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ข้อมูล</w:t>
      </w:r>
      <w:r w:rsidRPr="009F3238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9F3238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9F3238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9F3238">
        <w:rPr>
          <w:sz w:val="30"/>
          <w:szCs w:val="30"/>
          <w:cs/>
        </w:rPr>
        <w:t>ผู้บริหาร</w:t>
      </w:r>
      <w:r w:rsidRPr="009F3238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9F3238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28CAA6F0" w14:textId="77777777" w:rsidR="00206CC9" w:rsidRPr="009F3238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9F3238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F3238">
        <w:rPr>
          <w:rFonts w:eastAsiaTheme="minorHAnsi"/>
          <w:sz w:val="30"/>
          <w:szCs w:val="30"/>
        </w:rPr>
        <w:t xml:space="preserve"> </w:t>
      </w:r>
    </w:p>
    <w:p w14:paraId="7DF72C22" w14:textId="2627EA1E" w:rsidR="00854044" w:rsidRPr="009F3238" w:rsidRDefault="00854044">
      <w:pPr>
        <w:spacing w:line="240" w:lineRule="auto"/>
        <w:rPr>
          <w:rFonts w:eastAsiaTheme="minorHAnsi"/>
          <w:sz w:val="20"/>
          <w:szCs w:val="20"/>
        </w:rPr>
      </w:pPr>
      <w:r w:rsidRPr="009F3238">
        <w:rPr>
          <w:rFonts w:eastAsiaTheme="minorHAnsi"/>
          <w:sz w:val="20"/>
          <w:szCs w:val="20"/>
        </w:rPr>
        <w:br w:type="page"/>
      </w:r>
    </w:p>
    <w:p w14:paraId="34A8CD30" w14:textId="77777777" w:rsidR="00206CC9" w:rsidRPr="009F3238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9F3238">
        <w:rPr>
          <w:rFonts w:eastAsiaTheme="minorHAnsi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9F3238">
        <w:rPr>
          <w:sz w:val="30"/>
          <w:szCs w:val="30"/>
          <w:cs/>
        </w:rPr>
        <w:t xml:space="preserve">รวมและงบการเงินเฉพาะกิจการ </w:t>
      </w:r>
      <w:r w:rsidRPr="009F3238">
        <w:rPr>
          <w:rFonts w:eastAsiaTheme="minorHAnsi"/>
          <w:sz w:val="30"/>
          <w:szCs w:val="30"/>
          <w:cs/>
        </w:rPr>
        <w:t>คือ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การอ่าน</w:t>
      </w:r>
      <w:r w:rsidRPr="009F3238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9F3238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F3238">
        <w:rPr>
          <w:rFonts w:eastAsiaTheme="minorHAnsi"/>
          <w:sz w:val="30"/>
          <w:szCs w:val="30"/>
        </w:rPr>
        <w:t xml:space="preserve"> </w:t>
      </w:r>
      <w:r w:rsidRPr="009F3238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F3238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9F3238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Pr="009F3238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F3238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9F3238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9F3238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9F3238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9F3238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F3238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9F3238" w:rsidRDefault="000F4D6C" w:rsidP="000F4D6C">
      <w:pPr>
        <w:jc w:val="thaiDistribute"/>
        <w:rPr>
          <w:rFonts w:eastAsia="Calibri"/>
        </w:rPr>
      </w:pPr>
    </w:p>
    <w:p w14:paraId="77AA7394" w14:textId="77777777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9F3238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63D6B6D2" w:rsidR="000F4D6C" w:rsidRPr="009F3238" w:rsidRDefault="000F4D6C" w:rsidP="000F4D6C">
      <w:pPr>
        <w:jc w:val="thaiDistribute"/>
        <w:rPr>
          <w:rFonts w:eastAsia="Calibri"/>
          <w:sz w:val="30"/>
          <w:szCs w:val="30"/>
        </w:rPr>
      </w:pPr>
      <w:r w:rsidRPr="009F3238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9F3238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9F3238">
        <w:rPr>
          <w:rFonts w:eastAsia="Calibri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9F3238">
        <w:rPr>
          <w:rFonts w:eastAsia="Calibri"/>
          <w:sz w:val="30"/>
          <w:szCs w:val="30"/>
          <w:cs/>
        </w:rPr>
        <w:t xml:space="preserve"> (</w:t>
      </w:r>
      <w:r w:rsidRPr="009F3238">
        <w:rPr>
          <w:rFonts w:eastAsia="Calibri" w:hint="cs"/>
          <w:sz w:val="30"/>
          <w:szCs w:val="30"/>
          <w:cs/>
        </w:rPr>
        <w:t>ตามความเหมาะสม</w:t>
      </w:r>
      <w:r w:rsidRPr="009F3238">
        <w:rPr>
          <w:rFonts w:eastAsia="Calibri"/>
          <w:sz w:val="30"/>
          <w:szCs w:val="30"/>
          <w:cs/>
        </w:rPr>
        <w:t xml:space="preserve">) </w:t>
      </w:r>
      <w:r w:rsidRPr="009F3238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9F3238">
        <w:rPr>
          <w:rFonts w:eastAsia="Calibri"/>
          <w:sz w:val="30"/>
          <w:szCs w:val="30"/>
          <w:cs/>
        </w:rPr>
        <w:t xml:space="preserve"> </w:t>
      </w:r>
      <w:r w:rsidRPr="009F3238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9F3238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01950F5A" w:rsidR="000F4D6C" w:rsidRPr="009F3238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9F3238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2938C7">
        <w:rPr>
          <w:rFonts w:eastAsia="Calibri" w:hint="cs"/>
          <w:spacing w:val="-4"/>
          <w:sz w:val="30"/>
          <w:szCs w:val="30"/>
          <w:cs/>
        </w:rPr>
        <w:t>กำกับ</w:t>
      </w:r>
      <w:r w:rsidRPr="009F3238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F3238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9F3238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9F3238" w:rsidRDefault="000F4D6C" w:rsidP="000F4D6C">
      <w:pPr>
        <w:jc w:val="thaiDistribute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9F3238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9F3238" w:rsidRDefault="000F4D6C" w:rsidP="000F4D6C">
      <w:pPr>
        <w:jc w:val="thaiDistribute"/>
        <w:rPr>
          <w:sz w:val="30"/>
          <w:szCs w:val="30"/>
          <w:rtl/>
          <w:cs/>
        </w:rPr>
      </w:pPr>
      <w:r w:rsidRPr="009F3238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F3238">
        <w:rPr>
          <w:sz w:val="30"/>
          <w:szCs w:val="30"/>
          <w:cs/>
        </w:rPr>
        <w:t>รวมและงบการเงินเฉพาะกิจการ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F3238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Pr="009F3238" w:rsidRDefault="00854044">
      <w:pPr>
        <w:spacing w:line="240" w:lineRule="auto"/>
        <w:rPr>
          <w:sz w:val="30"/>
          <w:szCs w:val="30"/>
        </w:rPr>
      </w:pPr>
      <w:r w:rsidRPr="009F3238">
        <w:rPr>
          <w:sz w:val="30"/>
          <w:szCs w:val="30"/>
        </w:rPr>
        <w:br w:type="page"/>
      </w:r>
    </w:p>
    <w:p w14:paraId="15012DEF" w14:textId="77777777" w:rsidR="004F730B" w:rsidRPr="009F3238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9F3238">
        <w:rPr>
          <w:rFonts w:eastAsia="Calibr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9F3238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F3238">
        <w:rPr>
          <w:sz w:val="30"/>
          <w:szCs w:val="30"/>
          <w:cs/>
        </w:rPr>
        <w:t>รวมและ</w:t>
      </w:r>
      <w:r w:rsidR="003212D5" w:rsidRPr="009F3238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งบการเงินเฉพาะกิจการ</w:t>
      </w:r>
      <w:r w:rsidRPr="009F3238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F3238">
        <w:rPr>
          <w:sz w:val="30"/>
          <w:szCs w:val="30"/>
          <w:cs/>
        </w:rPr>
        <w:t>ายใน</w:t>
      </w:r>
    </w:p>
    <w:p w14:paraId="223B7931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F3238">
        <w:rPr>
          <w:rFonts w:eastAsia="Calibri" w:hint="cs"/>
          <w:sz w:val="30"/>
          <w:szCs w:val="30"/>
          <w:cs/>
        </w:rPr>
        <w:t>กลุ่มบริษัทและ</w:t>
      </w:r>
      <w:r w:rsidRPr="009F3238">
        <w:rPr>
          <w:sz w:val="30"/>
          <w:szCs w:val="30"/>
          <w:cs/>
        </w:rPr>
        <w:t>บริษัท</w:t>
      </w:r>
    </w:p>
    <w:p w14:paraId="5EA52298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F3238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F3238">
        <w:rPr>
          <w:rFonts w:hint="cs"/>
          <w:sz w:val="30"/>
          <w:szCs w:val="30"/>
          <w:cs/>
        </w:rPr>
        <w:t>กลุ่มบริษัทและ</w:t>
      </w:r>
      <w:r w:rsidRPr="009F3238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9F3238">
        <w:rPr>
          <w:rFonts w:hint="cs"/>
          <w:sz w:val="30"/>
          <w:szCs w:val="30"/>
          <w:cs/>
        </w:rPr>
        <w:t>โดยให้ข้อสังเกต</w:t>
      </w:r>
      <w:r w:rsidR="00DA2488" w:rsidRPr="009F3238">
        <w:rPr>
          <w:sz w:val="30"/>
          <w:szCs w:val="30"/>
          <w:cs/>
        </w:rPr>
        <w:t>ถึงการเปิดเผย</w:t>
      </w:r>
      <w:r w:rsidR="00DA2488" w:rsidRPr="009F3238">
        <w:rPr>
          <w:rFonts w:hint="cs"/>
          <w:sz w:val="30"/>
          <w:szCs w:val="30"/>
          <w:cs/>
        </w:rPr>
        <w:t>ข้อมูล</w:t>
      </w:r>
      <w:r w:rsidR="00DA2488" w:rsidRPr="009F3238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9F3238">
        <w:rPr>
          <w:rFonts w:hint="cs"/>
          <w:sz w:val="30"/>
          <w:szCs w:val="30"/>
          <w:cs/>
        </w:rPr>
        <w:t xml:space="preserve"> </w:t>
      </w:r>
      <w:r w:rsidR="00DA2488" w:rsidRPr="009F3238">
        <w:rPr>
          <w:sz w:val="30"/>
          <w:szCs w:val="30"/>
          <w:cs/>
        </w:rPr>
        <w:t>หรือถ้าการเปิดเผย</w:t>
      </w:r>
      <w:r w:rsidR="00DA2488" w:rsidRPr="009F3238">
        <w:rPr>
          <w:rFonts w:hint="cs"/>
          <w:sz w:val="30"/>
          <w:szCs w:val="30"/>
          <w:cs/>
        </w:rPr>
        <w:t>ข้อมูล</w:t>
      </w:r>
      <w:r w:rsidR="00DA2488" w:rsidRPr="009F3238">
        <w:rPr>
          <w:sz w:val="30"/>
          <w:szCs w:val="30"/>
          <w:cs/>
        </w:rPr>
        <w:t>ดังกล่าวไม่เพียงพอ</w:t>
      </w:r>
      <w:r w:rsidRPr="009F3238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F3238">
        <w:rPr>
          <w:rFonts w:hint="cs"/>
          <w:sz w:val="30"/>
          <w:szCs w:val="30"/>
          <w:cs/>
        </w:rPr>
        <w:t>กลุ่มบริษัทและ</w:t>
      </w:r>
      <w:r w:rsidRPr="009F3238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9F3238">
        <w:rPr>
          <w:rFonts w:hint="cs"/>
          <w:sz w:val="30"/>
          <w:szCs w:val="30"/>
          <w:cs/>
        </w:rPr>
        <w:t>ข้อมูล</w:t>
      </w:r>
      <w:r w:rsidRPr="009F3238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9F3238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9F3238">
        <w:rPr>
          <w:sz w:val="30"/>
          <w:szCs w:val="30"/>
          <w:cs/>
        </w:rPr>
        <w:t xml:space="preserve">  </w:t>
      </w:r>
    </w:p>
    <w:p w14:paraId="68AEF50D" w14:textId="77777777" w:rsidR="000F4D6C" w:rsidRPr="009F3238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ได้</w:t>
      </w:r>
      <w:r w:rsidRPr="009F3238">
        <w:rPr>
          <w:rFonts w:hint="cs"/>
          <w:sz w:val="30"/>
          <w:szCs w:val="30"/>
          <w:cs/>
        </w:rPr>
        <w:t>รับ</w:t>
      </w:r>
      <w:r w:rsidRPr="009F3238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9F3238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9F3238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9F3238" w:rsidRDefault="000F4D6C" w:rsidP="00854044">
      <w:pPr>
        <w:spacing w:after="200" w:line="240" w:lineRule="auto"/>
        <w:contextualSpacing/>
        <w:jc w:val="thaiDistribute"/>
        <w:rPr>
          <w:sz w:val="30"/>
          <w:szCs w:val="30"/>
          <w:cs/>
        </w:rPr>
      </w:pPr>
    </w:p>
    <w:p w14:paraId="54A1D67A" w14:textId="45D2BB3B" w:rsidR="00854044" w:rsidRPr="009F3238" w:rsidRDefault="000F4D6C" w:rsidP="00DE7871">
      <w:pPr>
        <w:jc w:val="thaiDistribute"/>
        <w:rPr>
          <w:rFonts w:eastAsia="Calibri"/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9F3238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9F3238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9F3238">
        <w:rPr>
          <w:rFonts w:eastAsia="Calibri" w:hint="cs"/>
          <w:sz w:val="30"/>
          <w:szCs w:val="30"/>
          <w:cs/>
        </w:rPr>
        <w:t>หาก</w:t>
      </w:r>
      <w:r w:rsidRPr="009F3238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9F3238">
        <w:rPr>
          <w:sz w:val="30"/>
          <w:szCs w:val="30"/>
          <w:cs/>
        </w:rPr>
        <w:t>งข้าพเจ้า</w:t>
      </w:r>
      <w:r w:rsidR="00854044" w:rsidRPr="009F3238">
        <w:rPr>
          <w:rFonts w:eastAsia="Calibri"/>
          <w:sz w:val="30"/>
          <w:szCs w:val="30"/>
        </w:rPr>
        <w:br w:type="page"/>
      </w:r>
    </w:p>
    <w:p w14:paraId="58149F1E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eastAsia="Calibr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F3238">
        <w:rPr>
          <w:sz w:val="30"/>
          <w:szCs w:val="30"/>
          <w:cs/>
        </w:rPr>
        <w:t>อิสระ</w:t>
      </w:r>
    </w:p>
    <w:p w14:paraId="36365462" w14:textId="77777777" w:rsidR="000F4D6C" w:rsidRPr="009F3238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9F3238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9F3238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9F3238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9F3238" w:rsidRDefault="00DC6C4F" w:rsidP="000F4D6C">
      <w:pPr>
        <w:jc w:val="thaiDistribute"/>
        <w:rPr>
          <w:sz w:val="30"/>
          <w:szCs w:val="30"/>
        </w:rPr>
      </w:pPr>
    </w:p>
    <w:p w14:paraId="0B903463" w14:textId="48D81F0F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(</w:t>
      </w:r>
      <w:r w:rsidR="00D936B8">
        <w:rPr>
          <w:rFonts w:hint="cs"/>
          <w:sz w:val="30"/>
          <w:szCs w:val="30"/>
          <w:cs/>
          <w:lang w:val="th-TH"/>
        </w:rPr>
        <w:t>ธนิต โอสถาเลิศ</w:t>
      </w:r>
      <w:r w:rsidRPr="009F3238">
        <w:rPr>
          <w:rFonts w:hint="cs"/>
          <w:sz w:val="30"/>
          <w:szCs w:val="30"/>
          <w:cs/>
        </w:rPr>
        <w:t>)</w:t>
      </w:r>
    </w:p>
    <w:p w14:paraId="36367CCD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ผู้สอบบัญชีรับอนุญาต</w:t>
      </w:r>
    </w:p>
    <w:p w14:paraId="635E9F36" w14:textId="721FE80F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เลขทะเบียน</w:t>
      </w:r>
      <w:r w:rsidRPr="009F3238">
        <w:rPr>
          <w:sz w:val="30"/>
          <w:szCs w:val="30"/>
        </w:rPr>
        <w:t xml:space="preserve"> </w:t>
      </w:r>
      <w:r w:rsidR="00D936B8">
        <w:rPr>
          <w:rFonts w:hint="cs"/>
          <w:sz w:val="30"/>
          <w:szCs w:val="30"/>
        </w:rPr>
        <w:t>5155</w:t>
      </w:r>
    </w:p>
    <w:p w14:paraId="400EB32F" w14:textId="77777777" w:rsidR="000F4D6C" w:rsidRPr="009F3238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9F3238" w:rsidRDefault="000F4D6C" w:rsidP="000F4D6C">
      <w:pPr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16389599" w14:textId="77777777" w:rsidR="000F4D6C" w:rsidRPr="009654CF" w:rsidRDefault="000F4D6C" w:rsidP="000F4D6C">
      <w:pPr>
        <w:jc w:val="thaiDistribute"/>
        <w:rPr>
          <w:sz w:val="30"/>
          <w:szCs w:val="30"/>
        </w:rPr>
      </w:pPr>
      <w:r w:rsidRPr="009654CF">
        <w:rPr>
          <w:sz w:val="30"/>
          <w:szCs w:val="30"/>
          <w:cs/>
        </w:rPr>
        <w:t>กรุงเทพมหานคร</w:t>
      </w:r>
    </w:p>
    <w:p w14:paraId="72F302B6" w14:textId="77777777" w:rsidR="00246AAB" w:rsidRDefault="00DC626F" w:rsidP="00DA2488">
      <w:pPr>
        <w:jc w:val="thaiDistribute"/>
        <w:rPr>
          <w:sz w:val="30"/>
          <w:szCs w:val="30"/>
        </w:rPr>
      </w:pPr>
      <w:r w:rsidRPr="009654CF">
        <w:rPr>
          <w:sz w:val="30"/>
          <w:szCs w:val="30"/>
        </w:rPr>
        <w:t>23</w:t>
      </w:r>
      <w:r w:rsidR="000F4D6C" w:rsidRPr="009654CF">
        <w:rPr>
          <w:sz w:val="30"/>
          <w:szCs w:val="30"/>
        </w:rPr>
        <w:t xml:space="preserve"> </w:t>
      </w:r>
      <w:r w:rsidR="000F4D6C" w:rsidRPr="009654CF">
        <w:rPr>
          <w:rFonts w:hint="cs"/>
          <w:sz w:val="30"/>
          <w:szCs w:val="30"/>
          <w:cs/>
        </w:rPr>
        <w:t>กุมภาพันธ์</w:t>
      </w:r>
      <w:r w:rsidR="000F4D6C"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</w:t>
      </w:r>
      <w:r w:rsidR="00EE316B">
        <w:rPr>
          <w:sz w:val="30"/>
          <w:szCs w:val="30"/>
        </w:rPr>
        <w:t>5</w:t>
      </w:r>
    </w:p>
    <w:p w14:paraId="02369DFF" w14:textId="6483FAE5" w:rsidR="00834460" w:rsidRPr="00405A6B" w:rsidRDefault="00834460" w:rsidP="00D97592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4460" w:rsidRPr="00405A6B" w:rsidSect="0030647D">
      <w:headerReference w:type="default" r:id="rId14"/>
      <w:footerReference w:type="default" r:id="rId15"/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3EFAA" w14:textId="77777777" w:rsidR="00E2786C" w:rsidRDefault="00E2786C">
      <w:r>
        <w:separator/>
      </w:r>
    </w:p>
  </w:endnote>
  <w:endnote w:type="continuationSeparator" w:id="0">
    <w:p w14:paraId="1592AD54" w14:textId="77777777" w:rsidR="00E2786C" w:rsidRDefault="00E2786C">
      <w:r>
        <w:continuationSeparator/>
      </w:r>
    </w:p>
  </w:endnote>
  <w:endnote w:type="continuationNotice" w:id="1">
    <w:p w14:paraId="04B8D24E" w14:textId="77777777" w:rsidR="00E2786C" w:rsidRDefault="00E278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A4D3F" w14:textId="77777777" w:rsidR="001602DA" w:rsidRDefault="001602DA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1F22315F" w14:textId="77777777" w:rsidR="001602DA" w:rsidRDefault="001602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EB4B4" w14:textId="77777777" w:rsidR="001602DA" w:rsidRPr="00173BD7" w:rsidRDefault="001602D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31E16D51" w:rsidR="001602DA" w:rsidRPr="00175C2C" w:rsidRDefault="001602DA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A8237F">
      <w:rPr>
        <w:i/>
        <w:iCs/>
        <w:noProof/>
        <w:sz w:val="30"/>
        <w:szCs w:val="30"/>
      </w:rPr>
      <w:t>Draft FS OSP YE21 - TH_15.02.22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B7C45" w14:textId="77777777" w:rsidR="001602DA" w:rsidRPr="003B41A3" w:rsidRDefault="001602DA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475758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C949089" w14:textId="77777777" w:rsidR="006C3AF9" w:rsidRPr="00572D9A" w:rsidRDefault="006C3AF9" w:rsidP="00572D9A">
        <w:pPr>
          <w:pStyle w:val="Footer"/>
          <w:jc w:val="center"/>
          <w:rPr>
            <w:sz w:val="30"/>
            <w:szCs w:val="30"/>
          </w:rPr>
        </w:pPr>
        <w:r w:rsidRPr="00572D9A">
          <w:rPr>
            <w:sz w:val="30"/>
            <w:szCs w:val="30"/>
          </w:rPr>
          <w:fldChar w:fldCharType="begin"/>
        </w:r>
        <w:r w:rsidRPr="00572D9A">
          <w:rPr>
            <w:sz w:val="30"/>
            <w:szCs w:val="30"/>
          </w:rPr>
          <w:instrText xml:space="preserve"> PAGE   \* MERGEFORMAT </w:instrText>
        </w:r>
        <w:r w:rsidRPr="00572D9A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572D9A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551AF" w14:textId="77777777" w:rsidR="00E2786C" w:rsidRDefault="00E2786C">
      <w:r>
        <w:separator/>
      </w:r>
    </w:p>
  </w:footnote>
  <w:footnote w:type="continuationSeparator" w:id="0">
    <w:p w14:paraId="2EC10DCA" w14:textId="77777777" w:rsidR="00E2786C" w:rsidRDefault="00E2786C">
      <w:r>
        <w:continuationSeparator/>
      </w:r>
    </w:p>
  </w:footnote>
  <w:footnote w:type="continuationNotice" w:id="1">
    <w:p w14:paraId="4B418586" w14:textId="77777777" w:rsidR="00E2786C" w:rsidRDefault="00E278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78066" w14:textId="77777777" w:rsidR="001602DA" w:rsidRDefault="001602DA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1602DA" w:rsidRDefault="001602DA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1602DA" w:rsidRPr="000E5F74" w:rsidRDefault="001602DA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F381F" w14:textId="77777777" w:rsidR="001602DA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9F8DF92" w14:textId="77777777" w:rsidR="001602DA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4BA5A381" w14:textId="77777777" w:rsidR="001602DA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2C7E5FEF" w14:textId="77777777" w:rsidR="001602DA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07332606" w14:textId="77777777" w:rsidR="001602DA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5046719F" w14:textId="77777777" w:rsidR="001602DA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</w:rPr>
    </w:pPr>
  </w:p>
  <w:p w14:paraId="3981B881" w14:textId="77777777" w:rsidR="001602DA" w:rsidRPr="00297920" w:rsidRDefault="001602DA" w:rsidP="00297920">
    <w:pPr>
      <w:pStyle w:val="Header"/>
      <w:spacing w:line="240" w:lineRule="atLeast"/>
      <w:jc w:val="left"/>
      <w:rPr>
        <w:rFonts w:cs="Angsana New"/>
        <w:i w:val="0"/>
        <w:iCs w:val="0"/>
        <w:sz w:val="30"/>
        <w:szCs w:val="3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62CD9" w14:textId="77777777" w:rsidR="001602DA" w:rsidRDefault="001602DA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1602DA" w:rsidRPr="00BC3E9D" w:rsidRDefault="001602DA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E2FF4" w14:textId="2D74DB7F" w:rsidR="001602DA" w:rsidRDefault="001602DA" w:rsidP="00495BE1">
    <w:pPr>
      <w:rPr>
        <w:b/>
        <w:bCs/>
        <w:sz w:val="32"/>
        <w:szCs w:val="32"/>
      </w:rPr>
    </w:pPr>
  </w:p>
  <w:p w14:paraId="771554CD" w14:textId="0863291F" w:rsidR="00DE7871" w:rsidRDefault="00DE7871" w:rsidP="00495BE1">
    <w:pPr>
      <w:rPr>
        <w:b/>
        <w:bCs/>
        <w:sz w:val="32"/>
        <w:szCs w:val="32"/>
      </w:rPr>
    </w:pPr>
  </w:p>
  <w:p w14:paraId="5F2D4C6C" w14:textId="77777777" w:rsidR="00DE7871" w:rsidRPr="002E7AE7" w:rsidRDefault="00DE7871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2"/>
  </w:num>
  <w:num w:numId="5">
    <w:abstractNumId w:val="34"/>
  </w:num>
  <w:num w:numId="6">
    <w:abstractNumId w:val="15"/>
  </w:num>
  <w:num w:numId="7">
    <w:abstractNumId w:val="8"/>
  </w:num>
  <w:num w:numId="8">
    <w:abstractNumId w:val="10"/>
  </w:num>
  <w:num w:numId="9">
    <w:abstractNumId w:val="28"/>
  </w:num>
  <w:num w:numId="10">
    <w:abstractNumId w:val="20"/>
  </w:num>
  <w:num w:numId="11">
    <w:abstractNumId w:val="27"/>
  </w:num>
  <w:num w:numId="12">
    <w:abstractNumId w:val="14"/>
  </w:num>
  <w:num w:numId="13">
    <w:abstractNumId w:val="17"/>
  </w:num>
  <w:num w:numId="14">
    <w:abstractNumId w:val="30"/>
  </w:num>
  <w:num w:numId="15">
    <w:abstractNumId w:val="32"/>
  </w:num>
  <w:num w:numId="16">
    <w:abstractNumId w:val="3"/>
  </w:num>
  <w:num w:numId="17">
    <w:abstractNumId w:val="21"/>
  </w:num>
  <w:num w:numId="18">
    <w:abstractNumId w:val="23"/>
  </w:num>
  <w:num w:numId="19">
    <w:abstractNumId w:val="35"/>
  </w:num>
  <w:num w:numId="20">
    <w:abstractNumId w:val="5"/>
  </w:num>
  <w:num w:numId="21">
    <w:abstractNumId w:val="31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11"/>
  </w:num>
  <w:num w:numId="27">
    <w:abstractNumId w:val="36"/>
  </w:num>
  <w:num w:numId="28">
    <w:abstractNumId w:val="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5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4"/>
  </w:num>
  <w:num w:numId="35">
    <w:abstractNumId w:val="9"/>
  </w:num>
  <w:num w:numId="36">
    <w:abstractNumId w:val="18"/>
  </w:num>
  <w:num w:numId="37">
    <w:abstractNumId w:val="33"/>
  </w:num>
  <w:num w:numId="38">
    <w:abstractNumId w:val="16"/>
  </w:num>
  <w:num w:numId="39">
    <w:abstractNumId w:val="4"/>
  </w:num>
  <w:num w:numId="40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4BF"/>
    <w:rsid w:val="000006FC"/>
    <w:rsid w:val="00000861"/>
    <w:rsid w:val="0000112E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B50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84E"/>
    <w:rsid w:val="00010FF6"/>
    <w:rsid w:val="00011788"/>
    <w:rsid w:val="00011CA8"/>
    <w:rsid w:val="000128E6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736A"/>
    <w:rsid w:val="00017470"/>
    <w:rsid w:val="00017888"/>
    <w:rsid w:val="000178B8"/>
    <w:rsid w:val="00017979"/>
    <w:rsid w:val="00017F9C"/>
    <w:rsid w:val="00020051"/>
    <w:rsid w:val="00020342"/>
    <w:rsid w:val="0002065D"/>
    <w:rsid w:val="000206B6"/>
    <w:rsid w:val="000206E6"/>
    <w:rsid w:val="00020DF4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3FF"/>
    <w:rsid w:val="000225AF"/>
    <w:rsid w:val="0002304E"/>
    <w:rsid w:val="000232DC"/>
    <w:rsid w:val="0002343B"/>
    <w:rsid w:val="00023528"/>
    <w:rsid w:val="0002363A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164F"/>
    <w:rsid w:val="0003207B"/>
    <w:rsid w:val="000322E7"/>
    <w:rsid w:val="00033089"/>
    <w:rsid w:val="000330A9"/>
    <w:rsid w:val="000334CC"/>
    <w:rsid w:val="000334EE"/>
    <w:rsid w:val="000338F5"/>
    <w:rsid w:val="00033B9A"/>
    <w:rsid w:val="00033BAA"/>
    <w:rsid w:val="00033D94"/>
    <w:rsid w:val="00033DEA"/>
    <w:rsid w:val="00033E92"/>
    <w:rsid w:val="00034425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936"/>
    <w:rsid w:val="00035C04"/>
    <w:rsid w:val="00035EC2"/>
    <w:rsid w:val="00036B0B"/>
    <w:rsid w:val="00036C37"/>
    <w:rsid w:val="00036F90"/>
    <w:rsid w:val="000371AE"/>
    <w:rsid w:val="0003780C"/>
    <w:rsid w:val="00037DCA"/>
    <w:rsid w:val="00037FD0"/>
    <w:rsid w:val="0004008B"/>
    <w:rsid w:val="00040169"/>
    <w:rsid w:val="000402C4"/>
    <w:rsid w:val="000407AA"/>
    <w:rsid w:val="00040A61"/>
    <w:rsid w:val="00040EB5"/>
    <w:rsid w:val="000414C1"/>
    <w:rsid w:val="000414F5"/>
    <w:rsid w:val="0004152A"/>
    <w:rsid w:val="0004157D"/>
    <w:rsid w:val="000416F8"/>
    <w:rsid w:val="0004173C"/>
    <w:rsid w:val="00041824"/>
    <w:rsid w:val="00041A0D"/>
    <w:rsid w:val="00042152"/>
    <w:rsid w:val="0004220D"/>
    <w:rsid w:val="00042261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809"/>
    <w:rsid w:val="000449E0"/>
    <w:rsid w:val="00044A6D"/>
    <w:rsid w:val="00044E16"/>
    <w:rsid w:val="0004506B"/>
    <w:rsid w:val="00045667"/>
    <w:rsid w:val="00045791"/>
    <w:rsid w:val="0004582F"/>
    <w:rsid w:val="0004593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F6"/>
    <w:rsid w:val="0005141C"/>
    <w:rsid w:val="0005143F"/>
    <w:rsid w:val="00051631"/>
    <w:rsid w:val="00051668"/>
    <w:rsid w:val="00051840"/>
    <w:rsid w:val="00051881"/>
    <w:rsid w:val="00051894"/>
    <w:rsid w:val="00051895"/>
    <w:rsid w:val="00051B33"/>
    <w:rsid w:val="00051DA9"/>
    <w:rsid w:val="00051E7F"/>
    <w:rsid w:val="00051FC8"/>
    <w:rsid w:val="000524FC"/>
    <w:rsid w:val="000525DE"/>
    <w:rsid w:val="00052B75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5163"/>
    <w:rsid w:val="000552A3"/>
    <w:rsid w:val="00055431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57DAA"/>
    <w:rsid w:val="00060038"/>
    <w:rsid w:val="000603FD"/>
    <w:rsid w:val="00060B09"/>
    <w:rsid w:val="00060CB6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E44"/>
    <w:rsid w:val="0006601B"/>
    <w:rsid w:val="000664BF"/>
    <w:rsid w:val="00066560"/>
    <w:rsid w:val="0006659C"/>
    <w:rsid w:val="00066B2A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3D6"/>
    <w:rsid w:val="000723DC"/>
    <w:rsid w:val="00072734"/>
    <w:rsid w:val="00072859"/>
    <w:rsid w:val="00072AA3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3D4"/>
    <w:rsid w:val="00075500"/>
    <w:rsid w:val="00075A3E"/>
    <w:rsid w:val="00075D62"/>
    <w:rsid w:val="00076141"/>
    <w:rsid w:val="000761E6"/>
    <w:rsid w:val="00076449"/>
    <w:rsid w:val="000764AC"/>
    <w:rsid w:val="00076573"/>
    <w:rsid w:val="00076628"/>
    <w:rsid w:val="0007666F"/>
    <w:rsid w:val="00076B7E"/>
    <w:rsid w:val="00076BA1"/>
    <w:rsid w:val="00077472"/>
    <w:rsid w:val="000775F0"/>
    <w:rsid w:val="00077A6A"/>
    <w:rsid w:val="00077ABF"/>
    <w:rsid w:val="00077CE8"/>
    <w:rsid w:val="000800A6"/>
    <w:rsid w:val="00080259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1EF3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899"/>
    <w:rsid w:val="00086C40"/>
    <w:rsid w:val="00086CE9"/>
    <w:rsid w:val="00086EB7"/>
    <w:rsid w:val="0008717A"/>
    <w:rsid w:val="000878EA"/>
    <w:rsid w:val="00087AAD"/>
    <w:rsid w:val="00087EBE"/>
    <w:rsid w:val="000903FD"/>
    <w:rsid w:val="00090489"/>
    <w:rsid w:val="00090A6D"/>
    <w:rsid w:val="00090C14"/>
    <w:rsid w:val="00090FA0"/>
    <w:rsid w:val="00090FEF"/>
    <w:rsid w:val="0009124D"/>
    <w:rsid w:val="00091545"/>
    <w:rsid w:val="00091561"/>
    <w:rsid w:val="000917A2"/>
    <w:rsid w:val="000917D3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F4A"/>
    <w:rsid w:val="0009417A"/>
    <w:rsid w:val="0009420B"/>
    <w:rsid w:val="00094302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6A3"/>
    <w:rsid w:val="00097977"/>
    <w:rsid w:val="00097A04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20D1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897"/>
    <w:rsid w:val="000A390C"/>
    <w:rsid w:val="000A3B69"/>
    <w:rsid w:val="000A3C25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4100"/>
    <w:rsid w:val="000B4153"/>
    <w:rsid w:val="000B448E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747"/>
    <w:rsid w:val="000B6A8D"/>
    <w:rsid w:val="000B6E3F"/>
    <w:rsid w:val="000B6E87"/>
    <w:rsid w:val="000B7105"/>
    <w:rsid w:val="000B7506"/>
    <w:rsid w:val="000B78C3"/>
    <w:rsid w:val="000B79E8"/>
    <w:rsid w:val="000B7B12"/>
    <w:rsid w:val="000B7F05"/>
    <w:rsid w:val="000B7F40"/>
    <w:rsid w:val="000C029A"/>
    <w:rsid w:val="000C0575"/>
    <w:rsid w:val="000C057E"/>
    <w:rsid w:val="000C07AF"/>
    <w:rsid w:val="000C0A98"/>
    <w:rsid w:val="000C0AE8"/>
    <w:rsid w:val="000C0CAE"/>
    <w:rsid w:val="000C0E24"/>
    <w:rsid w:val="000C0EF1"/>
    <w:rsid w:val="000C12D1"/>
    <w:rsid w:val="000C1987"/>
    <w:rsid w:val="000C198A"/>
    <w:rsid w:val="000C1B57"/>
    <w:rsid w:val="000C28A5"/>
    <w:rsid w:val="000C2A0E"/>
    <w:rsid w:val="000C2DF2"/>
    <w:rsid w:val="000C32E0"/>
    <w:rsid w:val="000C33FE"/>
    <w:rsid w:val="000C37C1"/>
    <w:rsid w:val="000C3C78"/>
    <w:rsid w:val="000C3D7F"/>
    <w:rsid w:val="000C3F95"/>
    <w:rsid w:val="000C3FCC"/>
    <w:rsid w:val="000C42C6"/>
    <w:rsid w:val="000C4934"/>
    <w:rsid w:val="000C51DD"/>
    <w:rsid w:val="000C5201"/>
    <w:rsid w:val="000C5AA4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3D5"/>
    <w:rsid w:val="000D045F"/>
    <w:rsid w:val="000D0550"/>
    <w:rsid w:val="000D061B"/>
    <w:rsid w:val="000D06FF"/>
    <w:rsid w:val="000D0A86"/>
    <w:rsid w:val="000D0B68"/>
    <w:rsid w:val="000D0C69"/>
    <w:rsid w:val="000D0D2C"/>
    <w:rsid w:val="000D10B7"/>
    <w:rsid w:val="000D17AF"/>
    <w:rsid w:val="000D19B7"/>
    <w:rsid w:val="000D1A97"/>
    <w:rsid w:val="000D1B75"/>
    <w:rsid w:val="000D1DD0"/>
    <w:rsid w:val="000D1E32"/>
    <w:rsid w:val="000D21AA"/>
    <w:rsid w:val="000D2349"/>
    <w:rsid w:val="000D25F2"/>
    <w:rsid w:val="000D2649"/>
    <w:rsid w:val="000D2AB0"/>
    <w:rsid w:val="000D365E"/>
    <w:rsid w:val="000D383F"/>
    <w:rsid w:val="000D3C09"/>
    <w:rsid w:val="000D3F72"/>
    <w:rsid w:val="000D3FC8"/>
    <w:rsid w:val="000D403E"/>
    <w:rsid w:val="000D42E0"/>
    <w:rsid w:val="000D456F"/>
    <w:rsid w:val="000D45E9"/>
    <w:rsid w:val="000D48B1"/>
    <w:rsid w:val="000D4941"/>
    <w:rsid w:val="000D4E83"/>
    <w:rsid w:val="000D5277"/>
    <w:rsid w:val="000D52CE"/>
    <w:rsid w:val="000D5366"/>
    <w:rsid w:val="000D585E"/>
    <w:rsid w:val="000D5D15"/>
    <w:rsid w:val="000D5D7E"/>
    <w:rsid w:val="000D5E95"/>
    <w:rsid w:val="000D6790"/>
    <w:rsid w:val="000D67D6"/>
    <w:rsid w:val="000D67EC"/>
    <w:rsid w:val="000D69D5"/>
    <w:rsid w:val="000D69E8"/>
    <w:rsid w:val="000D6C30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B46"/>
    <w:rsid w:val="000E3B9F"/>
    <w:rsid w:val="000E40ED"/>
    <w:rsid w:val="000E40FD"/>
    <w:rsid w:val="000E498F"/>
    <w:rsid w:val="000E4CBF"/>
    <w:rsid w:val="000E4E42"/>
    <w:rsid w:val="000E5231"/>
    <w:rsid w:val="000E5468"/>
    <w:rsid w:val="000E5F74"/>
    <w:rsid w:val="000E6046"/>
    <w:rsid w:val="000E684B"/>
    <w:rsid w:val="000E6BF7"/>
    <w:rsid w:val="000E7004"/>
    <w:rsid w:val="000E7184"/>
    <w:rsid w:val="000E71FB"/>
    <w:rsid w:val="000E7A43"/>
    <w:rsid w:val="000E7C3D"/>
    <w:rsid w:val="000F0010"/>
    <w:rsid w:val="000F0883"/>
    <w:rsid w:val="000F0B6D"/>
    <w:rsid w:val="000F11FB"/>
    <w:rsid w:val="000F1654"/>
    <w:rsid w:val="000F16BF"/>
    <w:rsid w:val="000F17E2"/>
    <w:rsid w:val="000F186D"/>
    <w:rsid w:val="000F1932"/>
    <w:rsid w:val="000F1A36"/>
    <w:rsid w:val="000F1D86"/>
    <w:rsid w:val="000F1FAD"/>
    <w:rsid w:val="000F22F6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F2"/>
    <w:rsid w:val="000F7050"/>
    <w:rsid w:val="000F7612"/>
    <w:rsid w:val="000F7B70"/>
    <w:rsid w:val="00100030"/>
    <w:rsid w:val="00100A0E"/>
    <w:rsid w:val="00100BB5"/>
    <w:rsid w:val="00100C3C"/>
    <w:rsid w:val="00100D04"/>
    <w:rsid w:val="00100D99"/>
    <w:rsid w:val="00101474"/>
    <w:rsid w:val="0010199E"/>
    <w:rsid w:val="00101A01"/>
    <w:rsid w:val="00101A3E"/>
    <w:rsid w:val="00101C18"/>
    <w:rsid w:val="00101C56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42F"/>
    <w:rsid w:val="0010461E"/>
    <w:rsid w:val="001046DD"/>
    <w:rsid w:val="00105023"/>
    <w:rsid w:val="001050AE"/>
    <w:rsid w:val="00105641"/>
    <w:rsid w:val="001057D1"/>
    <w:rsid w:val="001058EC"/>
    <w:rsid w:val="00105949"/>
    <w:rsid w:val="00105CCC"/>
    <w:rsid w:val="0010619D"/>
    <w:rsid w:val="001063B9"/>
    <w:rsid w:val="001069CB"/>
    <w:rsid w:val="00107610"/>
    <w:rsid w:val="0010770C"/>
    <w:rsid w:val="0010799A"/>
    <w:rsid w:val="001079B3"/>
    <w:rsid w:val="00107B24"/>
    <w:rsid w:val="00107B58"/>
    <w:rsid w:val="00107CF1"/>
    <w:rsid w:val="00110337"/>
    <w:rsid w:val="001103DF"/>
    <w:rsid w:val="00110470"/>
    <w:rsid w:val="00110A19"/>
    <w:rsid w:val="00110E96"/>
    <w:rsid w:val="00111181"/>
    <w:rsid w:val="0011138D"/>
    <w:rsid w:val="001116DC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5228"/>
    <w:rsid w:val="00116472"/>
    <w:rsid w:val="001167C1"/>
    <w:rsid w:val="00116C05"/>
    <w:rsid w:val="00116C11"/>
    <w:rsid w:val="0011703F"/>
    <w:rsid w:val="001170F3"/>
    <w:rsid w:val="00117285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CC8"/>
    <w:rsid w:val="00120D85"/>
    <w:rsid w:val="00121042"/>
    <w:rsid w:val="00121312"/>
    <w:rsid w:val="0012135E"/>
    <w:rsid w:val="00121460"/>
    <w:rsid w:val="0012199D"/>
    <w:rsid w:val="00121C2B"/>
    <w:rsid w:val="00122478"/>
    <w:rsid w:val="00122A8B"/>
    <w:rsid w:val="00122DDF"/>
    <w:rsid w:val="00122F78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F4F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D"/>
    <w:rsid w:val="00140E32"/>
    <w:rsid w:val="00140E35"/>
    <w:rsid w:val="00140F0D"/>
    <w:rsid w:val="001411D7"/>
    <w:rsid w:val="001412BC"/>
    <w:rsid w:val="0014139B"/>
    <w:rsid w:val="00141850"/>
    <w:rsid w:val="00141DDA"/>
    <w:rsid w:val="00141F2E"/>
    <w:rsid w:val="0014221F"/>
    <w:rsid w:val="0014224F"/>
    <w:rsid w:val="00142541"/>
    <w:rsid w:val="00142705"/>
    <w:rsid w:val="00142923"/>
    <w:rsid w:val="001429EC"/>
    <w:rsid w:val="00142AD3"/>
    <w:rsid w:val="00142B86"/>
    <w:rsid w:val="00142C8F"/>
    <w:rsid w:val="001433D4"/>
    <w:rsid w:val="00143682"/>
    <w:rsid w:val="00143805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68B4"/>
    <w:rsid w:val="001471EE"/>
    <w:rsid w:val="001473FB"/>
    <w:rsid w:val="00147551"/>
    <w:rsid w:val="001477B3"/>
    <w:rsid w:val="0014790A"/>
    <w:rsid w:val="00147A24"/>
    <w:rsid w:val="00147F34"/>
    <w:rsid w:val="001505C5"/>
    <w:rsid w:val="0015089C"/>
    <w:rsid w:val="00150A9C"/>
    <w:rsid w:val="00150B1F"/>
    <w:rsid w:val="00150FF5"/>
    <w:rsid w:val="0015108D"/>
    <w:rsid w:val="001511D5"/>
    <w:rsid w:val="001512E6"/>
    <w:rsid w:val="00151427"/>
    <w:rsid w:val="001514A4"/>
    <w:rsid w:val="001517F7"/>
    <w:rsid w:val="001519FA"/>
    <w:rsid w:val="001522DF"/>
    <w:rsid w:val="001524B5"/>
    <w:rsid w:val="00152A7F"/>
    <w:rsid w:val="00152A88"/>
    <w:rsid w:val="00152CD0"/>
    <w:rsid w:val="00152D60"/>
    <w:rsid w:val="00152F2F"/>
    <w:rsid w:val="00152FF0"/>
    <w:rsid w:val="00153060"/>
    <w:rsid w:val="00153093"/>
    <w:rsid w:val="001530D3"/>
    <w:rsid w:val="0015330E"/>
    <w:rsid w:val="001534F9"/>
    <w:rsid w:val="0015367D"/>
    <w:rsid w:val="00154136"/>
    <w:rsid w:val="00154B84"/>
    <w:rsid w:val="00154F52"/>
    <w:rsid w:val="0015524C"/>
    <w:rsid w:val="0015528A"/>
    <w:rsid w:val="0015561D"/>
    <w:rsid w:val="00155A7C"/>
    <w:rsid w:val="00155BF0"/>
    <w:rsid w:val="001562A0"/>
    <w:rsid w:val="0015637E"/>
    <w:rsid w:val="001563BF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DA"/>
    <w:rsid w:val="0016059F"/>
    <w:rsid w:val="001606CB"/>
    <w:rsid w:val="00160731"/>
    <w:rsid w:val="00160D50"/>
    <w:rsid w:val="00161166"/>
    <w:rsid w:val="00161449"/>
    <w:rsid w:val="00161572"/>
    <w:rsid w:val="00161FB1"/>
    <w:rsid w:val="00161FC6"/>
    <w:rsid w:val="001620DE"/>
    <w:rsid w:val="001622FF"/>
    <w:rsid w:val="00162555"/>
    <w:rsid w:val="00162621"/>
    <w:rsid w:val="00162764"/>
    <w:rsid w:val="00162933"/>
    <w:rsid w:val="0016296E"/>
    <w:rsid w:val="00162C18"/>
    <w:rsid w:val="00162E61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E70"/>
    <w:rsid w:val="00167ECA"/>
    <w:rsid w:val="00170019"/>
    <w:rsid w:val="0017025E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BB"/>
    <w:rsid w:val="00173142"/>
    <w:rsid w:val="00173350"/>
    <w:rsid w:val="00173B14"/>
    <w:rsid w:val="00173BD7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F53"/>
    <w:rsid w:val="00181FE1"/>
    <w:rsid w:val="001820B8"/>
    <w:rsid w:val="00182124"/>
    <w:rsid w:val="00182FA6"/>
    <w:rsid w:val="001832BE"/>
    <w:rsid w:val="0018354A"/>
    <w:rsid w:val="001838C1"/>
    <w:rsid w:val="00183C0F"/>
    <w:rsid w:val="00183EE9"/>
    <w:rsid w:val="00184349"/>
    <w:rsid w:val="0018449C"/>
    <w:rsid w:val="00184544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2F0D"/>
    <w:rsid w:val="0019320B"/>
    <w:rsid w:val="001932D5"/>
    <w:rsid w:val="001934F2"/>
    <w:rsid w:val="00193823"/>
    <w:rsid w:val="00193B3F"/>
    <w:rsid w:val="00193F89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6433"/>
    <w:rsid w:val="00196958"/>
    <w:rsid w:val="001969B1"/>
    <w:rsid w:val="00196AB8"/>
    <w:rsid w:val="00196BEB"/>
    <w:rsid w:val="00197098"/>
    <w:rsid w:val="0019737A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0FDC"/>
    <w:rsid w:val="001A11B1"/>
    <w:rsid w:val="001A1BA8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02"/>
    <w:rsid w:val="001A3E69"/>
    <w:rsid w:val="001A43D2"/>
    <w:rsid w:val="001A4E1E"/>
    <w:rsid w:val="001A50A0"/>
    <w:rsid w:val="001A5118"/>
    <w:rsid w:val="001A511D"/>
    <w:rsid w:val="001A54F1"/>
    <w:rsid w:val="001A572A"/>
    <w:rsid w:val="001A615D"/>
    <w:rsid w:val="001A6734"/>
    <w:rsid w:val="001A67DA"/>
    <w:rsid w:val="001A693C"/>
    <w:rsid w:val="001A6E0A"/>
    <w:rsid w:val="001A7023"/>
    <w:rsid w:val="001A7027"/>
    <w:rsid w:val="001A727A"/>
    <w:rsid w:val="001A7381"/>
    <w:rsid w:val="001A76E1"/>
    <w:rsid w:val="001A794B"/>
    <w:rsid w:val="001B00CC"/>
    <w:rsid w:val="001B05B2"/>
    <w:rsid w:val="001B065A"/>
    <w:rsid w:val="001B072E"/>
    <w:rsid w:val="001B0783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9B3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46A"/>
    <w:rsid w:val="001C0C29"/>
    <w:rsid w:val="001C0CD9"/>
    <w:rsid w:val="001C0D64"/>
    <w:rsid w:val="001C0EBD"/>
    <w:rsid w:val="001C117A"/>
    <w:rsid w:val="001C15C4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E34"/>
    <w:rsid w:val="001C2FC9"/>
    <w:rsid w:val="001C302D"/>
    <w:rsid w:val="001C32AC"/>
    <w:rsid w:val="001C333F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201A"/>
    <w:rsid w:val="001D23C8"/>
    <w:rsid w:val="001D2713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920"/>
    <w:rsid w:val="001D5DE2"/>
    <w:rsid w:val="001D613E"/>
    <w:rsid w:val="001D6305"/>
    <w:rsid w:val="001D68C1"/>
    <w:rsid w:val="001D6E5A"/>
    <w:rsid w:val="001D6F45"/>
    <w:rsid w:val="001D6FE9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5A7"/>
    <w:rsid w:val="001E184D"/>
    <w:rsid w:val="001E20CF"/>
    <w:rsid w:val="001E237A"/>
    <w:rsid w:val="001E2AEF"/>
    <w:rsid w:val="001E2C2F"/>
    <w:rsid w:val="001E2FDE"/>
    <w:rsid w:val="001E30D3"/>
    <w:rsid w:val="001E30E5"/>
    <w:rsid w:val="001E3719"/>
    <w:rsid w:val="001E40F2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F1"/>
    <w:rsid w:val="001E679E"/>
    <w:rsid w:val="001E6974"/>
    <w:rsid w:val="001E776E"/>
    <w:rsid w:val="001E78A0"/>
    <w:rsid w:val="001E7ACD"/>
    <w:rsid w:val="001E7B33"/>
    <w:rsid w:val="001E7C20"/>
    <w:rsid w:val="001E7C4D"/>
    <w:rsid w:val="001E7C6B"/>
    <w:rsid w:val="001F02FD"/>
    <w:rsid w:val="001F0B24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A"/>
    <w:rsid w:val="001F1F55"/>
    <w:rsid w:val="001F2279"/>
    <w:rsid w:val="001F2A2A"/>
    <w:rsid w:val="001F2E4B"/>
    <w:rsid w:val="001F3887"/>
    <w:rsid w:val="001F4307"/>
    <w:rsid w:val="001F437D"/>
    <w:rsid w:val="001F43B5"/>
    <w:rsid w:val="001F4645"/>
    <w:rsid w:val="001F4680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F56"/>
    <w:rsid w:val="001F63B9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AE9"/>
    <w:rsid w:val="00202BB3"/>
    <w:rsid w:val="00202D3F"/>
    <w:rsid w:val="00202FDF"/>
    <w:rsid w:val="00203C65"/>
    <w:rsid w:val="00204188"/>
    <w:rsid w:val="0020432F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B2A"/>
    <w:rsid w:val="00206CC9"/>
    <w:rsid w:val="00206DA3"/>
    <w:rsid w:val="00206E4B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120B"/>
    <w:rsid w:val="002114FC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CD"/>
    <w:rsid w:val="002135F7"/>
    <w:rsid w:val="002138B5"/>
    <w:rsid w:val="00213D7D"/>
    <w:rsid w:val="002146E2"/>
    <w:rsid w:val="002149A5"/>
    <w:rsid w:val="002149BE"/>
    <w:rsid w:val="00214ABA"/>
    <w:rsid w:val="00214B0D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936"/>
    <w:rsid w:val="00217CC2"/>
    <w:rsid w:val="00217F3B"/>
    <w:rsid w:val="0022022F"/>
    <w:rsid w:val="00220787"/>
    <w:rsid w:val="00220AC8"/>
    <w:rsid w:val="00220F57"/>
    <w:rsid w:val="00220FA2"/>
    <w:rsid w:val="00221454"/>
    <w:rsid w:val="00221922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7C6"/>
    <w:rsid w:val="002248A3"/>
    <w:rsid w:val="002249BB"/>
    <w:rsid w:val="00224A46"/>
    <w:rsid w:val="00224ED8"/>
    <w:rsid w:val="00224F9B"/>
    <w:rsid w:val="0022533E"/>
    <w:rsid w:val="002256E1"/>
    <w:rsid w:val="002257A1"/>
    <w:rsid w:val="00225874"/>
    <w:rsid w:val="00225ABB"/>
    <w:rsid w:val="00225ED4"/>
    <w:rsid w:val="0022605C"/>
    <w:rsid w:val="00226129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256"/>
    <w:rsid w:val="002336F9"/>
    <w:rsid w:val="002339B4"/>
    <w:rsid w:val="0023413C"/>
    <w:rsid w:val="0023435E"/>
    <w:rsid w:val="00234B3E"/>
    <w:rsid w:val="00234EC5"/>
    <w:rsid w:val="002353C5"/>
    <w:rsid w:val="0023549F"/>
    <w:rsid w:val="002357B2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3246"/>
    <w:rsid w:val="0024352F"/>
    <w:rsid w:val="00243678"/>
    <w:rsid w:val="0024380A"/>
    <w:rsid w:val="002442E5"/>
    <w:rsid w:val="00244AAC"/>
    <w:rsid w:val="00244B3A"/>
    <w:rsid w:val="00244B52"/>
    <w:rsid w:val="00244CC5"/>
    <w:rsid w:val="002453E4"/>
    <w:rsid w:val="002457B2"/>
    <w:rsid w:val="00245CF8"/>
    <w:rsid w:val="00246554"/>
    <w:rsid w:val="002466B0"/>
    <w:rsid w:val="002468F1"/>
    <w:rsid w:val="00246AAB"/>
    <w:rsid w:val="00246DAD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CA"/>
    <w:rsid w:val="00250635"/>
    <w:rsid w:val="00250C1C"/>
    <w:rsid w:val="00250C3E"/>
    <w:rsid w:val="00250E42"/>
    <w:rsid w:val="00251055"/>
    <w:rsid w:val="00251765"/>
    <w:rsid w:val="00251830"/>
    <w:rsid w:val="00251EC4"/>
    <w:rsid w:val="0025208D"/>
    <w:rsid w:val="00252239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60D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37C"/>
    <w:rsid w:val="00261478"/>
    <w:rsid w:val="002614DF"/>
    <w:rsid w:val="00261969"/>
    <w:rsid w:val="00261AA4"/>
    <w:rsid w:val="002620BF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1634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80423"/>
    <w:rsid w:val="0028066B"/>
    <w:rsid w:val="002807BA"/>
    <w:rsid w:val="00281090"/>
    <w:rsid w:val="002812ED"/>
    <w:rsid w:val="0028130B"/>
    <w:rsid w:val="0028199B"/>
    <w:rsid w:val="002820AC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4CB9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79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2A"/>
    <w:rsid w:val="00291F9B"/>
    <w:rsid w:val="00292289"/>
    <w:rsid w:val="002922E7"/>
    <w:rsid w:val="00292966"/>
    <w:rsid w:val="002930DE"/>
    <w:rsid w:val="00293573"/>
    <w:rsid w:val="00293603"/>
    <w:rsid w:val="002938C7"/>
    <w:rsid w:val="00293AFE"/>
    <w:rsid w:val="00293B14"/>
    <w:rsid w:val="00293CE6"/>
    <w:rsid w:val="00293E5F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810"/>
    <w:rsid w:val="00297920"/>
    <w:rsid w:val="00297CA3"/>
    <w:rsid w:val="002A025D"/>
    <w:rsid w:val="002A0579"/>
    <w:rsid w:val="002A0FD7"/>
    <w:rsid w:val="002A1C1E"/>
    <w:rsid w:val="002A2144"/>
    <w:rsid w:val="002A2172"/>
    <w:rsid w:val="002A24A1"/>
    <w:rsid w:val="002A2708"/>
    <w:rsid w:val="002A2A96"/>
    <w:rsid w:val="002A2B4C"/>
    <w:rsid w:val="002A2E35"/>
    <w:rsid w:val="002A2EA7"/>
    <w:rsid w:val="002A2F92"/>
    <w:rsid w:val="002A2FEC"/>
    <w:rsid w:val="002A30B3"/>
    <w:rsid w:val="002A343D"/>
    <w:rsid w:val="002A3ED2"/>
    <w:rsid w:val="002A3F13"/>
    <w:rsid w:val="002A40F5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D59"/>
    <w:rsid w:val="002A5FA6"/>
    <w:rsid w:val="002A601E"/>
    <w:rsid w:val="002A60CA"/>
    <w:rsid w:val="002A63B5"/>
    <w:rsid w:val="002A65B3"/>
    <w:rsid w:val="002A6755"/>
    <w:rsid w:val="002A694A"/>
    <w:rsid w:val="002A6C61"/>
    <w:rsid w:val="002A716D"/>
    <w:rsid w:val="002A7228"/>
    <w:rsid w:val="002A72FF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F8F"/>
    <w:rsid w:val="002B400D"/>
    <w:rsid w:val="002B421F"/>
    <w:rsid w:val="002B4816"/>
    <w:rsid w:val="002B4A22"/>
    <w:rsid w:val="002B4CB5"/>
    <w:rsid w:val="002B4D36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14F"/>
    <w:rsid w:val="002B734D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29EF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368C"/>
    <w:rsid w:val="002D3803"/>
    <w:rsid w:val="002D3987"/>
    <w:rsid w:val="002D3DA1"/>
    <w:rsid w:val="002D3DD0"/>
    <w:rsid w:val="002D436B"/>
    <w:rsid w:val="002D4A00"/>
    <w:rsid w:val="002D4AE3"/>
    <w:rsid w:val="002D5138"/>
    <w:rsid w:val="002D530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AE3"/>
    <w:rsid w:val="002E0B19"/>
    <w:rsid w:val="002E10AF"/>
    <w:rsid w:val="002E1598"/>
    <w:rsid w:val="002E1730"/>
    <w:rsid w:val="002E178E"/>
    <w:rsid w:val="002E1964"/>
    <w:rsid w:val="002E20DA"/>
    <w:rsid w:val="002E2783"/>
    <w:rsid w:val="002E289D"/>
    <w:rsid w:val="002E2AA9"/>
    <w:rsid w:val="002E2B51"/>
    <w:rsid w:val="002E2E99"/>
    <w:rsid w:val="002E3210"/>
    <w:rsid w:val="002E36CB"/>
    <w:rsid w:val="002E470F"/>
    <w:rsid w:val="002E4CFE"/>
    <w:rsid w:val="002E4DF1"/>
    <w:rsid w:val="002E53A8"/>
    <w:rsid w:val="002E5708"/>
    <w:rsid w:val="002E571C"/>
    <w:rsid w:val="002E581F"/>
    <w:rsid w:val="002E5910"/>
    <w:rsid w:val="002E5DFF"/>
    <w:rsid w:val="002E63CD"/>
    <w:rsid w:val="002E64CE"/>
    <w:rsid w:val="002E64F5"/>
    <w:rsid w:val="002E652E"/>
    <w:rsid w:val="002E65CB"/>
    <w:rsid w:val="002E687A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987"/>
    <w:rsid w:val="002E7AE7"/>
    <w:rsid w:val="002E7BC0"/>
    <w:rsid w:val="002E7BEB"/>
    <w:rsid w:val="002E7C42"/>
    <w:rsid w:val="002F02AF"/>
    <w:rsid w:val="002F02F2"/>
    <w:rsid w:val="002F0972"/>
    <w:rsid w:val="002F0A0F"/>
    <w:rsid w:val="002F0CB9"/>
    <w:rsid w:val="002F0E95"/>
    <w:rsid w:val="002F1138"/>
    <w:rsid w:val="002F11F8"/>
    <w:rsid w:val="002F12EA"/>
    <w:rsid w:val="002F15A8"/>
    <w:rsid w:val="002F16A2"/>
    <w:rsid w:val="002F1966"/>
    <w:rsid w:val="002F1BAC"/>
    <w:rsid w:val="002F2271"/>
    <w:rsid w:val="002F24D3"/>
    <w:rsid w:val="002F2592"/>
    <w:rsid w:val="002F2779"/>
    <w:rsid w:val="002F2843"/>
    <w:rsid w:val="002F2B73"/>
    <w:rsid w:val="002F33FF"/>
    <w:rsid w:val="002F372D"/>
    <w:rsid w:val="002F3796"/>
    <w:rsid w:val="002F3817"/>
    <w:rsid w:val="002F38C3"/>
    <w:rsid w:val="002F3996"/>
    <w:rsid w:val="002F42BC"/>
    <w:rsid w:val="002F4676"/>
    <w:rsid w:val="002F49C5"/>
    <w:rsid w:val="002F4FCF"/>
    <w:rsid w:val="002F54AA"/>
    <w:rsid w:val="002F5758"/>
    <w:rsid w:val="002F5803"/>
    <w:rsid w:val="002F5A9F"/>
    <w:rsid w:val="002F5C92"/>
    <w:rsid w:val="002F621D"/>
    <w:rsid w:val="002F62D9"/>
    <w:rsid w:val="002F68CD"/>
    <w:rsid w:val="002F6B6B"/>
    <w:rsid w:val="002F6FFC"/>
    <w:rsid w:val="002F745A"/>
    <w:rsid w:val="002F7630"/>
    <w:rsid w:val="002F7C17"/>
    <w:rsid w:val="002F7DDC"/>
    <w:rsid w:val="002F7E5A"/>
    <w:rsid w:val="003003FA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4FD8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3C5"/>
    <w:rsid w:val="00310B4D"/>
    <w:rsid w:val="003113F3"/>
    <w:rsid w:val="00311A76"/>
    <w:rsid w:val="00311B6E"/>
    <w:rsid w:val="00312076"/>
    <w:rsid w:val="003121F3"/>
    <w:rsid w:val="00312513"/>
    <w:rsid w:val="00312A70"/>
    <w:rsid w:val="00312F15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5044"/>
    <w:rsid w:val="00315179"/>
    <w:rsid w:val="0031521E"/>
    <w:rsid w:val="003152EC"/>
    <w:rsid w:val="003154CE"/>
    <w:rsid w:val="003158D3"/>
    <w:rsid w:val="00315F4A"/>
    <w:rsid w:val="00315FD7"/>
    <w:rsid w:val="0031684A"/>
    <w:rsid w:val="0031688C"/>
    <w:rsid w:val="003168D5"/>
    <w:rsid w:val="00316998"/>
    <w:rsid w:val="00316A28"/>
    <w:rsid w:val="00316C49"/>
    <w:rsid w:val="00316C56"/>
    <w:rsid w:val="00316C7D"/>
    <w:rsid w:val="0031705B"/>
    <w:rsid w:val="00317069"/>
    <w:rsid w:val="003170E1"/>
    <w:rsid w:val="003172C3"/>
    <w:rsid w:val="00317530"/>
    <w:rsid w:val="00317678"/>
    <w:rsid w:val="003176C4"/>
    <w:rsid w:val="003202F3"/>
    <w:rsid w:val="003209DF"/>
    <w:rsid w:val="00320A81"/>
    <w:rsid w:val="0032110B"/>
    <w:rsid w:val="003212D5"/>
    <w:rsid w:val="00321467"/>
    <w:rsid w:val="00321643"/>
    <w:rsid w:val="00321D96"/>
    <w:rsid w:val="0032223E"/>
    <w:rsid w:val="003223D7"/>
    <w:rsid w:val="00322538"/>
    <w:rsid w:val="00322711"/>
    <w:rsid w:val="00322845"/>
    <w:rsid w:val="00322967"/>
    <w:rsid w:val="00322B79"/>
    <w:rsid w:val="00322F8A"/>
    <w:rsid w:val="003230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5BF4"/>
    <w:rsid w:val="003260FB"/>
    <w:rsid w:val="00326254"/>
    <w:rsid w:val="0032630E"/>
    <w:rsid w:val="0032634A"/>
    <w:rsid w:val="00326610"/>
    <w:rsid w:val="003269F6"/>
    <w:rsid w:val="00326BFA"/>
    <w:rsid w:val="00326C81"/>
    <w:rsid w:val="00326EAD"/>
    <w:rsid w:val="0032706A"/>
    <w:rsid w:val="003272B4"/>
    <w:rsid w:val="00327324"/>
    <w:rsid w:val="00327C50"/>
    <w:rsid w:val="0033025E"/>
    <w:rsid w:val="003303AD"/>
    <w:rsid w:val="00330864"/>
    <w:rsid w:val="003308FD"/>
    <w:rsid w:val="00330B90"/>
    <w:rsid w:val="00330EA8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35B"/>
    <w:rsid w:val="0033460E"/>
    <w:rsid w:val="003348A9"/>
    <w:rsid w:val="003348F1"/>
    <w:rsid w:val="003352B3"/>
    <w:rsid w:val="003352BD"/>
    <w:rsid w:val="003357A0"/>
    <w:rsid w:val="00335A79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4A"/>
    <w:rsid w:val="003425C0"/>
    <w:rsid w:val="003425D2"/>
    <w:rsid w:val="00343433"/>
    <w:rsid w:val="00343441"/>
    <w:rsid w:val="003434C3"/>
    <w:rsid w:val="00343750"/>
    <w:rsid w:val="0034382D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188"/>
    <w:rsid w:val="0035141B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3D7E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655"/>
    <w:rsid w:val="00357940"/>
    <w:rsid w:val="00357BBA"/>
    <w:rsid w:val="00357C59"/>
    <w:rsid w:val="003602F2"/>
    <w:rsid w:val="003604C2"/>
    <w:rsid w:val="0036063A"/>
    <w:rsid w:val="00360924"/>
    <w:rsid w:val="00360AA9"/>
    <w:rsid w:val="00360B56"/>
    <w:rsid w:val="00360BEB"/>
    <w:rsid w:val="00360E4D"/>
    <w:rsid w:val="003614D3"/>
    <w:rsid w:val="00361A91"/>
    <w:rsid w:val="00361B16"/>
    <w:rsid w:val="00361D0D"/>
    <w:rsid w:val="003620AA"/>
    <w:rsid w:val="003624AE"/>
    <w:rsid w:val="003626DA"/>
    <w:rsid w:val="00362944"/>
    <w:rsid w:val="00362E60"/>
    <w:rsid w:val="00363335"/>
    <w:rsid w:val="00363483"/>
    <w:rsid w:val="00363A14"/>
    <w:rsid w:val="00363C75"/>
    <w:rsid w:val="003642BC"/>
    <w:rsid w:val="00364FC7"/>
    <w:rsid w:val="00365073"/>
    <w:rsid w:val="00365466"/>
    <w:rsid w:val="00365645"/>
    <w:rsid w:val="0036566A"/>
    <w:rsid w:val="00366162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742"/>
    <w:rsid w:val="00370C99"/>
    <w:rsid w:val="00370D58"/>
    <w:rsid w:val="0037114F"/>
    <w:rsid w:val="00371550"/>
    <w:rsid w:val="0037169F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A72"/>
    <w:rsid w:val="00372BF5"/>
    <w:rsid w:val="00372DBD"/>
    <w:rsid w:val="003732F3"/>
    <w:rsid w:val="003739A3"/>
    <w:rsid w:val="00373D8F"/>
    <w:rsid w:val="00374538"/>
    <w:rsid w:val="003745FE"/>
    <w:rsid w:val="0037465B"/>
    <w:rsid w:val="003749E6"/>
    <w:rsid w:val="00374A62"/>
    <w:rsid w:val="00374C3A"/>
    <w:rsid w:val="00374FF0"/>
    <w:rsid w:val="0037514C"/>
    <w:rsid w:val="00375437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90D"/>
    <w:rsid w:val="003779E9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D72"/>
    <w:rsid w:val="003826B9"/>
    <w:rsid w:val="00382899"/>
    <w:rsid w:val="0038290F"/>
    <w:rsid w:val="00382B7D"/>
    <w:rsid w:val="00382FD2"/>
    <w:rsid w:val="0038319F"/>
    <w:rsid w:val="0038337D"/>
    <w:rsid w:val="00383543"/>
    <w:rsid w:val="003839AD"/>
    <w:rsid w:val="00383F9C"/>
    <w:rsid w:val="0038430F"/>
    <w:rsid w:val="00384622"/>
    <w:rsid w:val="00384659"/>
    <w:rsid w:val="003846F4"/>
    <w:rsid w:val="00384854"/>
    <w:rsid w:val="003849D5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406"/>
    <w:rsid w:val="003865D9"/>
    <w:rsid w:val="003868BD"/>
    <w:rsid w:val="003869F8"/>
    <w:rsid w:val="00386FA1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CE"/>
    <w:rsid w:val="003916D8"/>
    <w:rsid w:val="00391A00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572"/>
    <w:rsid w:val="00393576"/>
    <w:rsid w:val="00393D11"/>
    <w:rsid w:val="003941EB"/>
    <w:rsid w:val="0039433F"/>
    <w:rsid w:val="003943CF"/>
    <w:rsid w:val="003948BB"/>
    <w:rsid w:val="00394920"/>
    <w:rsid w:val="00394DD6"/>
    <w:rsid w:val="00394E32"/>
    <w:rsid w:val="00394E43"/>
    <w:rsid w:val="00394E81"/>
    <w:rsid w:val="00394EBC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0F57"/>
    <w:rsid w:val="003A107E"/>
    <w:rsid w:val="003A12D7"/>
    <w:rsid w:val="003A17AB"/>
    <w:rsid w:val="003A1986"/>
    <w:rsid w:val="003A1A9E"/>
    <w:rsid w:val="003A1B2D"/>
    <w:rsid w:val="003A1D69"/>
    <w:rsid w:val="003A1E59"/>
    <w:rsid w:val="003A1EE6"/>
    <w:rsid w:val="003A230C"/>
    <w:rsid w:val="003A23D8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BA"/>
    <w:rsid w:val="003A3B7A"/>
    <w:rsid w:val="003A3D7B"/>
    <w:rsid w:val="003A3E62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054"/>
    <w:rsid w:val="003A52B4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35E"/>
    <w:rsid w:val="003B343D"/>
    <w:rsid w:val="003B351B"/>
    <w:rsid w:val="003B37D3"/>
    <w:rsid w:val="003B3903"/>
    <w:rsid w:val="003B3914"/>
    <w:rsid w:val="003B3955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3F6"/>
    <w:rsid w:val="003B6635"/>
    <w:rsid w:val="003B67F7"/>
    <w:rsid w:val="003B6CE9"/>
    <w:rsid w:val="003B6E6F"/>
    <w:rsid w:val="003B7052"/>
    <w:rsid w:val="003B7285"/>
    <w:rsid w:val="003B72D3"/>
    <w:rsid w:val="003B7893"/>
    <w:rsid w:val="003B7AB8"/>
    <w:rsid w:val="003C020C"/>
    <w:rsid w:val="003C0569"/>
    <w:rsid w:val="003C05AF"/>
    <w:rsid w:val="003C1027"/>
    <w:rsid w:val="003C11DE"/>
    <w:rsid w:val="003C1444"/>
    <w:rsid w:val="003C1C0D"/>
    <w:rsid w:val="003C1F3B"/>
    <w:rsid w:val="003C1F74"/>
    <w:rsid w:val="003C1F8C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4CAD"/>
    <w:rsid w:val="003C53C2"/>
    <w:rsid w:val="003C548E"/>
    <w:rsid w:val="003C5B25"/>
    <w:rsid w:val="003C65BF"/>
    <w:rsid w:val="003C6987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6BD8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C6A"/>
    <w:rsid w:val="003E11A7"/>
    <w:rsid w:val="003E17D3"/>
    <w:rsid w:val="003E1946"/>
    <w:rsid w:val="003E19E9"/>
    <w:rsid w:val="003E1AB3"/>
    <w:rsid w:val="003E2DE1"/>
    <w:rsid w:val="003E2E7F"/>
    <w:rsid w:val="003E30E5"/>
    <w:rsid w:val="003E3752"/>
    <w:rsid w:val="003E3A59"/>
    <w:rsid w:val="003E3AA4"/>
    <w:rsid w:val="003E3EFC"/>
    <w:rsid w:val="003E3F95"/>
    <w:rsid w:val="003E40E1"/>
    <w:rsid w:val="003E4D61"/>
    <w:rsid w:val="003E4F17"/>
    <w:rsid w:val="003E5015"/>
    <w:rsid w:val="003E519A"/>
    <w:rsid w:val="003E530D"/>
    <w:rsid w:val="003E53D6"/>
    <w:rsid w:val="003E5438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FC"/>
    <w:rsid w:val="003F0A26"/>
    <w:rsid w:val="003F0B57"/>
    <w:rsid w:val="003F0C51"/>
    <w:rsid w:val="003F0C98"/>
    <w:rsid w:val="003F0F71"/>
    <w:rsid w:val="003F11B1"/>
    <w:rsid w:val="003F1671"/>
    <w:rsid w:val="003F1815"/>
    <w:rsid w:val="003F1C1E"/>
    <w:rsid w:val="003F1E69"/>
    <w:rsid w:val="003F2324"/>
    <w:rsid w:val="003F23A3"/>
    <w:rsid w:val="003F256A"/>
    <w:rsid w:val="003F2601"/>
    <w:rsid w:val="003F2C25"/>
    <w:rsid w:val="003F368B"/>
    <w:rsid w:val="003F395A"/>
    <w:rsid w:val="003F3D9F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B3"/>
    <w:rsid w:val="003F678D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343D"/>
    <w:rsid w:val="004035FA"/>
    <w:rsid w:val="00404093"/>
    <w:rsid w:val="00404188"/>
    <w:rsid w:val="004042D7"/>
    <w:rsid w:val="004046DD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D15"/>
    <w:rsid w:val="00410EC6"/>
    <w:rsid w:val="00410F6B"/>
    <w:rsid w:val="00411F2F"/>
    <w:rsid w:val="004122F1"/>
    <w:rsid w:val="00412449"/>
    <w:rsid w:val="004125D8"/>
    <w:rsid w:val="0041266B"/>
    <w:rsid w:val="0041267B"/>
    <w:rsid w:val="00412C26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A8"/>
    <w:rsid w:val="00415193"/>
    <w:rsid w:val="004156B7"/>
    <w:rsid w:val="00415869"/>
    <w:rsid w:val="00415E27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1FF"/>
    <w:rsid w:val="0041727A"/>
    <w:rsid w:val="004177BF"/>
    <w:rsid w:val="00417A99"/>
    <w:rsid w:val="00417F3E"/>
    <w:rsid w:val="004201EE"/>
    <w:rsid w:val="0042051A"/>
    <w:rsid w:val="00420C0A"/>
    <w:rsid w:val="004217B6"/>
    <w:rsid w:val="0042187B"/>
    <w:rsid w:val="004219B8"/>
    <w:rsid w:val="00421B39"/>
    <w:rsid w:val="00421C07"/>
    <w:rsid w:val="00421FA4"/>
    <w:rsid w:val="00422403"/>
    <w:rsid w:val="00422911"/>
    <w:rsid w:val="00422C4A"/>
    <w:rsid w:val="00422D85"/>
    <w:rsid w:val="00422E91"/>
    <w:rsid w:val="004234FE"/>
    <w:rsid w:val="004237BF"/>
    <w:rsid w:val="00423918"/>
    <w:rsid w:val="00423991"/>
    <w:rsid w:val="004240CA"/>
    <w:rsid w:val="0042414A"/>
    <w:rsid w:val="004245FE"/>
    <w:rsid w:val="004246A8"/>
    <w:rsid w:val="00424925"/>
    <w:rsid w:val="00424926"/>
    <w:rsid w:val="00424B45"/>
    <w:rsid w:val="004254CE"/>
    <w:rsid w:val="00425523"/>
    <w:rsid w:val="0042559E"/>
    <w:rsid w:val="00425923"/>
    <w:rsid w:val="004259FB"/>
    <w:rsid w:val="00425A9F"/>
    <w:rsid w:val="00425B06"/>
    <w:rsid w:val="00425D62"/>
    <w:rsid w:val="0042603F"/>
    <w:rsid w:val="004260F7"/>
    <w:rsid w:val="004263E0"/>
    <w:rsid w:val="00426753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A6C"/>
    <w:rsid w:val="00431AF1"/>
    <w:rsid w:val="00431D52"/>
    <w:rsid w:val="00431D9D"/>
    <w:rsid w:val="00431E68"/>
    <w:rsid w:val="0043262D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E6A"/>
    <w:rsid w:val="00441F08"/>
    <w:rsid w:val="004422AC"/>
    <w:rsid w:val="004422F2"/>
    <w:rsid w:val="004424A7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7074"/>
    <w:rsid w:val="004471CB"/>
    <w:rsid w:val="00447593"/>
    <w:rsid w:val="00447C5B"/>
    <w:rsid w:val="00447EC5"/>
    <w:rsid w:val="00447ED8"/>
    <w:rsid w:val="00447F1C"/>
    <w:rsid w:val="00447F73"/>
    <w:rsid w:val="004501F2"/>
    <w:rsid w:val="004503D1"/>
    <w:rsid w:val="0045062B"/>
    <w:rsid w:val="004507D0"/>
    <w:rsid w:val="00450A8B"/>
    <w:rsid w:val="00450F04"/>
    <w:rsid w:val="004515AA"/>
    <w:rsid w:val="0045190D"/>
    <w:rsid w:val="00451927"/>
    <w:rsid w:val="00451F58"/>
    <w:rsid w:val="00452063"/>
    <w:rsid w:val="0045259E"/>
    <w:rsid w:val="00452930"/>
    <w:rsid w:val="00452A57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E4"/>
    <w:rsid w:val="0045643D"/>
    <w:rsid w:val="004565AC"/>
    <w:rsid w:val="00456669"/>
    <w:rsid w:val="00456A02"/>
    <w:rsid w:val="004571D3"/>
    <w:rsid w:val="004572A1"/>
    <w:rsid w:val="004574F2"/>
    <w:rsid w:val="00457B7D"/>
    <w:rsid w:val="00457E7C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7E5"/>
    <w:rsid w:val="00462A56"/>
    <w:rsid w:val="00462E3B"/>
    <w:rsid w:val="004631A3"/>
    <w:rsid w:val="00463266"/>
    <w:rsid w:val="00463556"/>
    <w:rsid w:val="004638D5"/>
    <w:rsid w:val="00463A46"/>
    <w:rsid w:val="00463DF0"/>
    <w:rsid w:val="004640A7"/>
    <w:rsid w:val="004642B8"/>
    <w:rsid w:val="004643B3"/>
    <w:rsid w:val="00464549"/>
    <w:rsid w:val="004648E4"/>
    <w:rsid w:val="004649F1"/>
    <w:rsid w:val="00464A20"/>
    <w:rsid w:val="00465C6C"/>
    <w:rsid w:val="00465F1D"/>
    <w:rsid w:val="004661F7"/>
    <w:rsid w:val="004664E7"/>
    <w:rsid w:val="00466A17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D5F"/>
    <w:rsid w:val="00470DF1"/>
    <w:rsid w:val="00470F5E"/>
    <w:rsid w:val="004713EA"/>
    <w:rsid w:val="004714CF"/>
    <w:rsid w:val="00471619"/>
    <w:rsid w:val="00471C4A"/>
    <w:rsid w:val="00471C73"/>
    <w:rsid w:val="00471DE6"/>
    <w:rsid w:val="00472220"/>
    <w:rsid w:val="004722D3"/>
    <w:rsid w:val="004726F0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A93"/>
    <w:rsid w:val="00473C79"/>
    <w:rsid w:val="00473ED1"/>
    <w:rsid w:val="004744E7"/>
    <w:rsid w:val="00474E91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613"/>
    <w:rsid w:val="00476872"/>
    <w:rsid w:val="004769AD"/>
    <w:rsid w:val="00476C57"/>
    <w:rsid w:val="00476F60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A89"/>
    <w:rsid w:val="00481B82"/>
    <w:rsid w:val="0048215D"/>
    <w:rsid w:val="00483106"/>
    <w:rsid w:val="00483108"/>
    <w:rsid w:val="004834F1"/>
    <w:rsid w:val="004837CE"/>
    <w:rsid w:val="004837CF"/>
    <w:rsid w:val="00483E00"/>
    <w:rsid w:val="00484100"/>
    <w:rsid w:val="0048431C"/>
    <w:rsid w:val="00484840"/>
    <w:rsid w:val="00484924"/>
    <w:rsid w:val="004857D2"/>
    <w:rsid w:val="00486264"/>
    <w:rsid w:val="00486343"/>
    <w:rsid w:val="004867BB"/>
    <w:rsid w:val="00486B95"/>
    <w:rsid w:val="0048709B"/>
    <w:rsid w:val="004873EA"/>
    <w:rsid w:val="004876D2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3283"/>
    <w:rsid w:val="004935A1"/>
    <w:rsid w:val="00493967"/>
    <w:rsid w:val="00493E11"/>
    <w:rsid w:val="00494148"/>
    <w:rsid w:val="004943BC"/>
    <w:rsid w:val="004947E6"/>
    <w:rsid w:val="00494A1B"/>
    <w:rsid w:val="00494D2E"/>
    <w:rsid w:val="00494D40"/>
    <w:rsid w:val="00494EF9"/>
    <w:rsid w:val="00494EFE"/>
    <w:rsid w:val="00495459"/>
    <w:rsid w:val="00495523"/>
    <w:rsid w:val="0049562F"/>
    <w:rsid w:val="00495BB0"/>
    <w:rsid w:val="00495BE1"/>
    <w:rsid w:val="00495E8B"/>
    <w:rsid w:val="0049614E"/>
    <w:rsid w:val="00496211"/>
    <w:rsid w:val="004962BD"/>
    <w:rsid w:val="00496354"/>
    <w:rsid w:val="0049651E"/>
    <w:rsid w:val="004967D9"/>
    <w:rsid w:val="00496877"/>
    <w:rsid w:val="004969D6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98"/>
    <w:rsid w:val="004978DB"/>
    <w:rsid w:val="00497987"/>
    <w:rsid w:val="004979F0"/>
    <w:rsid w:val="00497BD2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26"/>
    <w:rsid w:val="004A13B6"/>
    <w:rsid w:val="004A1472"/>
    <w:rsid w:val="004A157A"/>
    <w:rsid w:val="004A1A29"/>
    <w:rsid w:val="004A1F03"/>
    <w:rsid w:val="004A26DD"/>
    <w:rsid w:val="004A284B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5D1"/>
    <w:rsid w:val="004A46D6"/>
    <w:rsid w:val="004A4E4C"/>
    <w:rsid w:val="004A5173"/>
    <w:rsid w:val="004A5204"/>
    <w:rsid w:val="004A52A3"/>
    <w:rsid w:val="004A5772"/>
    <w:rsid w:val="004A5E7A"/>
    <w:rsid w:val="004A6117"/>
    <w:rsid w:val="004A6554"/>
    <w:rsid w:val="004A68BC"/>
    <w:rsid w:val="004A6AF0"/>
    <w:rsid w:val="004A6E0E"/>
    <w:rsid w:val="004A6ECF"/>
    <w:rsid w:val="004A722E"/>
    <w:rsid w:val="004A7692"/>
    <w:rsid w:val="004A7D1F"/>
    <w:rsid w:val="004A7E90"/>
    <w:rsid w:val="004A7FD3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2DDF"/>
    <w:rsid w:val="004B342E"/>
    <w:rsid w:val="004B3473"/>
    <w:rsid w:val="004B37F6"/>
    <w:rsid w:val="004B3BBC"/>
    <w:rsid w:val="004B3FB5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44F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CD3"/>
    <w:rsid w:val="004C0CED"/>
    <w:rsid w:val="004C1015"/>
    <w:rsid w:val="004C14A8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3172"/>
    <w:rsid w:val="004C31A1"/>
    <w:rsid w:val="004C31A4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5FDB"/>
    <w:rsid w:val="004C6011"/>
    <w:rsid w:val="004C607B"/>
    <w:rsid w:val="004C6233"/>
    <w:rsid w:val="004C63E8"/>
    <w:rsid w:val="004C6B6A"/>
    <w:rsid w:val="004C6C18"/>
    <w:rsid w:val="004C6CC4"/>
    <w:rsid w:val="004C6CCA"/>
    <w:rsid w:val="004C6E64"/>
    <w:rsid w:val="004C7439"/>
    <w:rsid w:val="004C7620"/>
    <w:rsid w:val="004C7CC9"/>
    <w:rsid w:val="004D0113"/>
    <w:rsid w:val="004D02E7"/>
    <w:rsid w:val="004D0928"/>
    <w:rsid w:val="004D09F2"/>
    <w:rsid w:val="004D0CE9"/>
    <w:rsid w:val="004D0EF2"/>
    <w:rsid w:val="004D10A2"/>
    <w:rsid w:val="004D1387"/>
    <w:rsid w:val="004D14FF"/>
    <w:rsid w:val="004D1886"/>
    <w:rsid w:val="004D1991"/>
    <w:rsid w:val="004D1A13"/>
    <w:rsid w:val="004D1B98"/>
    <w:rsid w:val="004D1BDD"/>
    <w:rsid w:val="004D1EC1"/>
    <w:rsid w:val="004D1FE9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3F2D"/>
    <w:rsid w:val="004D43F5"/>
    <w:rsid w:val="004D467D"/>
    <w:rsid w:val="004D49B3"/>
    <w:rsid w:val="004D4E60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D7E91"/>
    <w:rsid w:val="004E017F"/>
    <w:rsid w:val="004E0213"/>
    <w:rsid w:val="004E0652"/>
    <w:rsid w:val="004E08A2"/>
    <w:rsid w:val="004E0FF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300D"/>
    <w:rsid w:val="004E31B6"/>
    <w:rsid w:val="004E3211"/>
    <w:rsid w:val="004E3598"/>
    <w:rsid w:val="004E35AA"/>
    <w:rsid w:val="004E3660"/>
    <w:rsid w:val="004E372F"/>
    <w:rsid w:val="004E3C1E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E1"/>
    <w:rsid w:val="004E5F3B"/>
    <w:rsid w:val="004E663D"/>
    <w:rsid w:val="004E6A81"/>
    <w:rsid w:val="004E6BDE"/>
    <w:rsid w:val="004E6FE1"/>
    <w:rsid w:val="004E70B3"/>
    <w:rsid w:val="004E71FD"/>
    <w:rsid w:val="004E75B1"/>
    <w:rsid w:val="004F0098"/>
    <w:rsid w:val="004F02C5"/>
    <w:rsid w:val="004F052F"/>
    <w:rsid w:val="004F06E0"/>
    <w:rsid w:val="004F07A2"/>
    <w:rsid w:val="004F0882"/>
    <w:rsid w:val="004F0DAC"/>
    <w:rsid w:val="004F0EF3"/>
    <w:rsid w:val="004F1207"/>
    <w:rsid w:val="004F13CB"/>
    <w:rsid w:val="004F14D2"/>
    <w:rsid w:val="004F180D"/>
    <w:rsid w:val="004F1F54"/>
    <w:rsid w:val="004F21D3"/>
    <w:rsid w:val="004F22B2"/>
    <w:rsid w:val="004F2A34"/>
    <w:rsid w:val="004F2AB6"/>
    <w:rsid w:val="004F2C8F"/>
    <w:rsid w:val="004F365D"/>
    <w:rsid w:val="004F39F3"/>
    <w:rsid w:val="004F3A88"/>
    <w:rsid w:val="004F3C0D"/>
    <w:rsid w:val="004F3D72"/>
    <w:rsid w:val="004F3E5E"/>
    <w:rsid w:val="004F403D"/>
    <w:rsid w:val="004F4324"/>
    <w:rsid w:val="004F4AF0"/>
    <w:rsid w:val="004F4C06"/>
    <w:rsid w:val="004F501A"/>
    <w:rsid w:val="004F5687"/>
    <w:rsid w:val="004F5A82"/>
    <w:rsid w:val="004F5E48"/>
    <w:rsid w:val="004F63DE"/>
    <w:rsid w:val="004F640D"/>
    <w:rsid w:val="004F663F"/>
    <w:rsid w:val="004F665D"/>
    <w:rsid w:val="004F6AB1"/>
    <w:rsid w:val="004F6C23"/>
    <w:rsid w:val="004F6C25"/>
    <w:rsid w:val="004F730B"/>
    <w:rsid w:val="004F7675"/>
    <w:rsid w:val="004F7EA3"/>
    <w:rsid w:val="005000CD"/>
    <w:rsid w:val="005003A5"/>
    <w:rsid w:val="00500765"/>
    <w:rsid w:val="00500C68"/>
    <w:rsid w:val="00500DF2"/>
    <w:rsid w:val="00500E6A"/>
    <w:rsid w:val="00501005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46A"/>
    <w:rsid w:val="005051DF"/>
    <w:rsid w:val="00505314"/>
    <w:rsid w:val="0050560E"/>
    <w:rsid w:val="0050638C"/>
    <w:rsid w:val="00506667"/>
    <w:rsid w:val="005068A4"/>
    <w:rsid w:val="005071D3"/>
    <w:rsid w:val="005074C9"/>
    <w:rsid w:val="0050774C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9B8"/>
    <w:rsid w:val="00512C0C"/>
    <w:rsid w:val="00512D3E"/>
    <w:rsid w:val="00512F23"/>
    <w:rsid w:val="00512F3F"/>
    <w:rsid w:val="00513433"/>
    <w:rsid w:val="00513AF6"/>
    <w:rsid w:val="00514270"/>
    <w:rsid w:val="005142EE"/>
    <w:rsid w:val="00514A75"/>
    <w:rsid w:val="00515459"/>
    <w:rsid w:val="00515477"/>
    <w:rsid w:val="005154C9"/>
    <w:rsid w:val="00515945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365"/>
    <w:rsid w:val="0051775E"/>
    <w:rsid w:val="00517859"/>
    <w:rsid w:val="00517DA1"/>
    <w:rsid w:val="00517F61"/>
    <w:rsid w:val="0052025D"/>
    <w:rsid w:val="00520346"/>
    <w:rsid w:val="0052043D"/>
    <w:rsid w:val="005205F7"/>
    <w:rsid w:val="00520755"/>
    <w:rsid w:val="00520965"/>
    <w:rsid w:val="00520A3F"/>
    <w:rsid w:val="005211C3"/>
    <w:rsid w:val="0052125B"/>
    <w:rsid w:val="00521DE4"/>
    <w:rsid w:val="00521E91"/>
    <w:rsid w:val="00521EC6"/>
    <w:rsid w:val="0052205D"/>
    <w:rsid w:val="005220CD"/>
    <w:rsid w:val="005227D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AEE"/>
    <w:rsid w:val="00525D1E"/>
    <w:rsid w:val="005260DB"/>
    <w:rsid w:val="005261B8"/>
    <w:rsid w:val="0052629B"/>
    <w:rsid w:val="00526A5D"/>
    <w:rsid w:val="00526AB5"/>
    <w:rsid w:val="00526BEA"/>
    <w:rsid w:val="00526BFE"/>
    <w:rsid w:val="00527DBC"/>
    <w:rsid w:val="00527EFC"/>
    <w:rsid w:val="0053010F"/>
    <w:rsid w:val="00530249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6C"/>
    <w:rsid w:val="005319E5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2A3"/>
    <w:rsid w:val="005354EF"/>
    <w:rsid w:val="00535928"/>
    <w:rsid w:val="00535C6B"/>
    <w:rsid w:val="00535F35"/>
    <w:rsid w:val="0053615A"/>
    <w:rsid w:val="00536220"/>
    <w:rsid w:val="005366E8"/>
    <w:rsid w:val="00536C3D"/>
    <w:rsid w:val="00536D84"/>
    <w:rsid w:val="005375A7"/>
    <w:rsid w:val="00537619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4336"/>
    <w:rsid w:val="005444FB"/>
    <w:rsid w:val="00544599"/>
    <w:rsid w:val="005445EF"/>
    <w:rsid w:val="0054485C"/>
    <w:rsid w:val="005449DE"/>
    <w:rsid w:val="00544A0F"/>
    <w:rsid w:val="00544D89"/>
    <w:rsid w:val="00544E8C"/>
    <w:rsid w:val="00545731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1FF3"/>
    <w:rsid w:val="005522F8"/>
    <w:rsid w:val="00552394"/>
    <w:rsid w:val="00552458"/>
    <w:rsid w:val="00552633"/>
    <w:rsid w:val="005526CF"/>
    <w:rsid w:val="0055275E"/>
    <w:rsid w:val="0055286F"/>
    <w:rsid w:val="00552B21"/>
    <w:rsid w:val="00552D3E"/>
    <w:rsid w:val="00553244"/>
    <w:rsid w:val="0055388A"/>
    <w:rsid w:val="005538CD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696"/>
    <w:rsid w:val="005637E9"/>
    <w:rsid w:val="00563CCA"/>
    <w:rsid w:val="00563E4D"/>
    <w:rsid w:val="00563ED5"/>
    <w:rsid w:val="00564942"/>
    <w:rsid w:val="005655DC"/>
    <w:rsid w:val="005656B1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327B"/>
    <w:rsid w:val="00573524"/>
    <w:rsid w:val="005737A3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31F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BC2"/>
    <w:rsid w:val="00580C83"/>
    <w:rsid w:val="00580FD4"/>
    <w:rsid w:val="00581652"/>
    <w:rsid w:val="005816F0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24B"/>
    <w:rsid w:val="00583414"/>
    <w:rsid w:val="0058396D"/>
    <w:rsid w:val="00583D06"/>
    <w:rsid w:val="0058413F"/>
    <w:rsid w:val="005843C0"/>
    <w:rsid w:val="00584DD8"/>
    <w:rsid w:val="00585022"/>
    <w:rsid w:val="00585221"/>
    <w:rsid w:val="00585390"/>
    <w:rsid w:val="00585612"/>
    <w:rsid w:val="00585699"/>
    <w:rsid w:val="00585862"/>
    <w:rsid w:val="00586364"/>
    <w:rsid w:val="0058689F"/>
    <w:rsid w:val="0058694F"/>
    <w:rsid w:val="00587092"/>
    <w:rsid w:val="00587320"/>
    <w:rsid w:val="00587AB7"/>
    <w:rsid w:val="00587AF2"/>
    <w:rsid w:val="00587D12"/>
    <w:rsid w:val="00587DF6"/>
    <w:rsid w:val="005900CC"/>
    <w:rsid w:val="0059050F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88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0DD"/>
    <w:rsid w:val="005972D4"/>
    <w:rsid w:val="00597CF2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9FE"/>
    <w:rsid w:val="005A6ED3"/>
    <w:rsid w:val="005A71DD"/>
    <w:rsid w:val="005A7572"/>
    <w:rsid w:val="005A79C8"/>
    <w:rsid w:val="005A7BBB"/>
    <w:rsid w:val="005A7C71"/>
    <w:rsid w:val="005A7D19"/>
    <w:rsid w:val="005A7DCD"/>
    <w:rsid w:val="005B018C"/>
    <w:rsid w:val="005B0312"/>
    <w:rsid w:val="005B083D"/>
    <w:rsid w:val="005B0A46"/>
    <w:rsid w:val="005B0EA3"/>
    <w:rsid w:val="005B1131"/>
    <w:rsid w:val="005B1470"/>
    <w:rsid w:val="005B154D"/>
    <w:rsid w:val="005B1878"/>
    <w:rsid w:val="005B18A1"/>
    <w:rsid w:val="005B1AF6"/>
    <w:rsid w:val="005B1F2D"/>
    <w:rsid w:val="005B20DC"/>
    <w:rsid w:val="005B25D1"/>
    <w:rsid w:val="005B26B8"/>
    <w:rsid w:val="005B276F"/>
    <w:rsid w:val="005B29D2"/>
    <w:rsid w:val="005B303C"/>
    <w:rsid w:val="005B30C8"/>
    <w:rsid w:val="005B327E"/>
    <w:rsid w:val="005B3610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1B"/>
    <w:rsid w:val="005B6F21"/>
    <w:rsid w:val="005B7195"/>
    <w:rsid w:val="005B7568"/>
    <w:rsid w:val="005B7DD8"/>
    <w:rsid w:val="005B7F57"/>
    <w:rsid w:val="005C058F"/>
    <w:rsid w:val="005C071B"/>
    <w:rsid w:val="005C0798"/>
    <w:rsid w:val="005C0C9A"/>
    <w:rsid w:val="005C0F61"/>
    <w:rsid w:val="005C18C2"/>
    <w:rsid w:val="005C1AD8"/>
    <w:rsid w:val="005C1AF9"/>
    <w:rsid w:val="005C1C1B"/>
    <w:rsid w:val="005C1E11"/>
    <w:rsid w:val="005C229F"/>
    <w:rsid w:val="005C22D1"/>
    <w:rsid w:val="005C23FD"/>
    <w:rsid w:val="005C2999"/>
    <w:rsid w:val="005C2A8E"/>
    <w:rsid w:val="005C2BB6"/>
    <w:rsid w:val="005C2D3F"/>
    <w:rsid w:val="005C3260"/>
    <w:rsid w:val="005C32BF"/>
    <w:rsid w:val="005C398C"/>
    <w:rsid w:val="005C3D37"/>
    <w:rsid w:val="005C4164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F18"/>
    <w:rsid w:val="005D0159"/>
    <w:rsid w:val="005D0190"/>
    <w:rsid w:val="005D02F6"/>
    <w:rsid w:val="005D03BA"/>
    <w:rsid w:val="005D05DB"/>
    <w:rsid w:val="005D082A"/>
    <w:rsid w:val="005D08C3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6CC"/>
    <w:rsid w:val="005D37A3"/>
    <w:rsid w:val="005D394A"/>
    <w:rsid w:val="005D45F8"/>
    <w:rsid w:val="005D4846"/>
    <w:rsid w:val="005D4852"/>
    <w:rsid w:val="005D4917"/>
    <w:rsid w:val="005D5054"/>
    <w:rsid w:val="005D525F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1226"/>
    <w:rsid w:val="005E1914"/>
    <w:rsid w:val="005E1D2F"/>
    <w:rsid w:val="005E1D7C"/>
    <w:rsid w:val="005E1F57"/>
    <w:rsid w:val="005E2188"/>
    <w:rsid w:val="005E2775"/>
    <w:rsid w:val="005E2866"/>
    <w:rsid w:val="005E288F"/>
    <w:rsid w:val="005E309D"/>
    <w:rsid w:val="005E320C"/>
    <w:rsid w:val="005E3541"/>
    <w:rsid w:val="005E37A2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ADB"/>
    <w:rsid w:val="005F3D5F"/>
    <w:rsid w:val="005F4009"/>
    <w:rsid w:val="005F401C"/>
    <w:rsid w:val="005F4279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C7E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28C"/>
    <w:rsid w:val="006074B6"/>
    <w:rsid w:val="0061079D"/>
    <w:rsid w:val="00610E0F"/>
    <w:rsid w:val="006115B2"/>
    <w:rsid w:val="00611E93"/>
    <w:rsid w:val="00611EB0"/>
    <w:rsid w:val="006121BB"/>
    <w:rsid w:val="006122C0"/>
    <w:rsid w:val="00612997"/>
    <w:rsid w:val="00612AAF"/>
    <w:rsid w:val="00612D9D"/>
    <w:rsid w:val="0061363D"/>
    <w:rsid w:val="00613AF6"/>
    <w:rsid w:val="00613BBB"/>
    <w:rsid w:val="00613E20"/>
    <w:rsid w:val="00613EBD"/>
    <w:rsid w:val="006142B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AEB"/>
    <w:rsid w:val="00617C51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D2"/>
    <w:rsid w:val="0063068E"/>
    <w:rsid w:val="006307CE"/>
    <w:rsid w:val="00630C55"/>
    <w:rsid w:val="00630F0E"/>
    <w:rsid w:val="006313C2"/>
    <w:rsid w:val="0063199F"/>
    <w:rsid w:val="00631A04"/>
    <w:rsid w:val="00631CF8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4CD6"/>
    <w:rsid w:val="00635158"/>
    <w:rsid w:val="00635210"/>
    <w:rsid w:val="006352B8"/>
    <w:rsid w:val="00635E86"/>
    <w:rsid w:val="00636083"/>
    <w:rsid w:val="006361E6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0BF"/>
    <w:rsid w:val="00640317"/>
    <w:rsid w:val="00640394"/>
    <w:rsid w:val="00640943"/>
    <w:rsid w:val="00640C2B"/>
    <w:rsid w:val="00640CD2"/>
    <w:rsid w:val="00640FDC"/>
    <w:rsid w:val="006410E1"/>
    <w:rsid w:val="00641143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EB2"/>
    <w:rsid w:val="006440E2"/>
    <w:rsid w:val="00644193"/>
    <w:rsid w:val="00644704"/>
    <w:rsid w:val="00644AA4"/>
    <w:rsid w:val="00644AFD"/>
    <w:rsid w:val="006457E6"/>
    <w:rsid w:val="00645F53"/>
    <w:rsid w:val="0064607E"/>
    <w:rsid w:val="006460E6"/>
    <w:rsid w:val="0064612D"/>
    <w:rsid w:val="00646B99"/>
    <w:rsid w:val="00646C0B"/>
    <w:rsid w:val="00646DC6"/>
    <w:rsid w:val="00647137"/>
    <w:rsid w:val="0064796E"/>
    <w:rsid w:val="00647DC2"/>
    <w:rsid w:val="006501E4"/>
    <w:rsid w:val="006505E2"/>
    <w:rsid w:val="00650BC9"/>
    <w:rsid w:val="00651110"/>
    <w:rsid w:val="0065150C"/>
    <w:rsid w:val="0065179F"/>
    <w:rsid w:val="00651A65"/>
    <w:rsid w:val="00652053"/>
    <w:rsid w:val="006524A9"/>
    <w:rsid w:val="00652696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7DB"/>
    <w:rsid w:val="006549CC"/>
    <w:rsid w:val="00654AA7"/>
    <w:rsid w:val="00654DF1"/>
    <w:rsid w:val="00654DF4"/>
    <w:rsid w:val="00655067"/>
    <w:rsid w:val="00655B71"/>
    <w:rsid w:val="00655D9B"/>
    <w:rsid w:val="006561A0"/>
    <w:rsid w:val="00656219"/>
    <w:rsid w:val="00656234"/>
    <w:rsid w:val="00656298"/>
    <w:rsid w:val="00656856"/>
    <w:rsid w:val="00656B43"/>
    <w:rsid w:val="00656C19"/>
    <w:rsid w:val="006570D8"/>
    <w:rsid w:val="0065715C"/>
    <w:rsid w:val="00657458"/>
    <w:rsid w:val="00657742"/>
    <w:rsid w:val="00657D75"/>
    <w:rsid w:val="006600B5"/>
    <w:rsid w:val="00660403"/>
    <w:rsid w:val="00660484"/>
    <w:rsid w:val="00660859"/>
    <w:rsid w:val="006609F3"/>
    <w:rsid w:val="00660C5C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80"/>
    <w:rsid w:val="00664464"/>
    <w:rsid w:val="00664EDA"/>
    <w:rsid w:val="00664FB4"/>
    <w:rsid w:val="00665322"/>
    <w:rsid w:val="0066533D"/>
    <w:rsid w:val="00665AD3"/>
    <w:rsid w:val="00665B53"/>
    <w:rsid w:val="00665C0C"/>
    <w:rsid w:val="00665FD1"/>
    <w:rsid w:val="0066601E"/>
    <w:rsid w:val="00666410"/>
    <w:rsid w:val="00666DF2"/>
    <w:rsid w:val="00667007"/>
    <w:rsid w:val="0066700C"/>
    <w:rsid w:val="006672C1"/>
    <w:rsid w:val="006675CD"/>
    <w:rsid w:val="0066788A"/>
    <w:rsid w:val="00667A41"/>
    <w:rsid w:val="00667D2A"/>
    <w:rsid w:val="00670487"/>
    <w:rsid w:val="00670875"/>
    <w:rsid w:val="0067094F"/>
    <w:rsid w:val="006709F9"/>
    <w:rsid w:val="00670AD0"/>
    <w:rsid w:val="00671378"/>
    <w:rsid w:val="0067142A"/>
    <w:rsid w:val="006714D8"/>
    <w:rsid w:val="00671CB3"/>
    <w:rsid w:val="00671E6E"/>
    <w:rsid w:val="00672033"/>
    <w:rsid w:val="006726A2"/>
    <w:rsid w:val="006726AD"/>
    <w:rsid w:val="00672DA6"/>
    <w:rsid w:val="00672DBD"/>
    <w:rsid w:val="00673F03"/>
    <w:rsid w:val="006746E2"/>
    <w:rsid w:val="00674801"/>
    <w:rsid w:val="00674FD6"/>
    <w:rsid w:val="006752A3"/>
    <w:rsid w:val="00675944"/>
    <w:rsid w:val="00675A89"/>
    <w:rsid w:val="00675CD5"/>
    <w:rsid w:val="00675E54"/>
    <w:rsid w:val="00675EC9"/>
    <w:rsid w:val="006765B0"/>
    <w:rsid w:val="006768F9"/>
    <w:rsid w:val="00676B4A"/>
    <w:rsid w:val="00676B8F"/>
    <w:rsid w:val="00676E1D"/>
    <w:rsid w:val="006772A5"/>
    <w:rsid w:val="00677389"/>
    <w:rsid w:val="0067761A"/>
    <w:rsid w:val="00677879"/>
    <w:rsid w:val="00677997"/>
    <w:rsid w:val="006779A6"/>
    <w:rsid w:val="00677AA2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109D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3F5"/>
    <w:rsid w:val="0068369B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1EA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6D8"/>
    <w:rsid w:val="006877E6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78"/>
    <w:rsid w:val="006936A5"/>
    <w:rsid w:val="00693A3A"/>
    <w:rsid w:val="00693B13"/>
    <w:rsid w:val="00694096"/>
    <w:rsid w:val="00694A0F"/>
    <w:rsid w:val="00695159"/>
    <w:rsid w:val="0069515B"/>
    <w:rsid w:val="0069519D"/>
    <w:rsid w:val="006956B9"/>
    <w:rsid w:val="006957A6"/>
    <w:rsid w:val="00695808"/>
    <w:rsid w:val="00696036"/>
    <w:rsid w:val="006965F9"/>
    <w:rsid w:val="00696A2A"/>
    <w:rsid w:val="00696D19"/>
    <w:rsid w:val="00696F00"/>
    <w:rsid w:val="006971A3"/>
    <w:rsid w:val="00697A64"/>
    <w:rsid w:val="00697B88"/>
    <w:rsid w:val="00697E0D"/>
    <w:rsid w:val="00697F53"/>
    <w:rsid w:val="006A007E"/>
    <w:rsid w:val="006A0440"/>
    <w:rsid w:val="006A05A4"/>
    <w:rsid w:val="006A0D59"/>
    <w:rsid w:val="006A0F27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A6C"/>
    <w:rsid w:val="006A7AD6"/>
    <w:rsid w:val="006A7FA6"/>
    <w:rsid w:val="006B0026"/>
    <w:rsid w:val="006B02A3"/>
    <w:rsid w:val="006B0303"/>
    <w:rsid w:val="006B04E8"/>
    <w:rsid w:val="006B065B"/>
    <w:rsid w:val="006B084D"/>
    <w:rsid w:val="006B09A0"/>
    <w:rsid w:val="006B0A0A"/>
    <w:rsid w:val="006B0B86"/>
    <w:rsid w:val="006B0E70"/>
    <w:rsid w:val="006B0EB0"/>
    <w:rsid w:val="006B105B"/>
    <w:rsid w:val="006B181C"/>
    <w:rsid w:val="006B1C25"/>
    <w:rsid w:val="006B1D80"/>
    <w:rsid w:val="006B231F"/>
    <w:rsid w:val="006B2357"/>
    <w:rsid w:val="006B23A0"/>
    <w:rsid w:val="006B2469"/>
    <w:rsid w:val="006B246F"/>
    <w:rsid w:val="006B25D7"/>
    <w:rsid w:val="006B264A"/>
    <w:rsid w:val="006B2D29"/>
    <w:rsid w:val="006B2D7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9F1"/>
    <w:rsid w:val="006B7E94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AF9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C15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7F6"/>
    <w:rsid w:val="006D28FA"/>
    <w:rsid w:val="006D2DBC"/>
    <w:rsid w:val="006D35B8"/>
    <w:rsid w:val="006D395A"/>
    <w:rsid w:val="006D3A5F"/>
    <w:rsid w:val="006D3E4E"/>
    <w:rsid w:val="006D3F87"/>
    <w:rsid w:val="006D3FBB"/>
    <w:rsid w:val="006D42FA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391D"/>
    <w:rsid w:val="006E3BA7"/>
    <w:rsid w:val="006E3ED8"/>
    <w:rsid w:val="006E42B0"/>
    <w:rsid w:val="006E43F6"/>
    <w:rsid w:val="006E44E7"/>
    <w:rsid w:val="006E4568"/>
    <w:rsid w:val="006E4657"/>
    <w:rsid w:val="006E50E1"/>
    <w:rsid w:val="006E50F6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60E"/>
    <w:rsid w:val="006F38A1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441"/>
    <w:rsid w:val="006F6521"/>
    <w:rsid w:val="006F653A"/>
    <w:rsid w:val="006F65A6"/>
    <w:rsid w:val="006F6629"/>
    <w:rsid w:val="006F6703"/>
    <w:rsid w:val="006F69DB"/>
    <w:rsid w:val="006F6A78"/>
    <w:rsid w:val="006F6CC6"/>
    <w:rsid w:val="006F6E25"/>
    <w:rsid w:val="006F73D6"/>
    <w:rsid w:val="006F7781"/>
    <w:rsid w:val="006F7D20"/>
    <w:rsid w:val="006F7EF9"/>
    <w:rsid w:val="006F7F16"/>
    <w:rsid w:val="007001B6"/>
    <w:rsid w:val="0070044A"/>
    <w:rsid w:val="00700950"/>
    <w:rsid w:val="00700ADA"/>
    <w:rsid w:val="00700BB5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892"/>
    <w:rsid w:val="00707AEE"/>
    <w:rsid w:val="0071018D"/>
    <w:rsid w:val="00710305"/>
    <w:rsid w:val="0071060C"/>
    <w:rsid w:val="0071075B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234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B13"/>
    <w:rsid w:val="00717C5C"/>
    <w:rsid w:val="007202C3"/>
    <w:rsid w:val="007204D3"/>
    <w:rsid w:val="007205DF"/>
    <w:rsid w:val="00720614"/>
    <w:rsid w:val="00720B80"/>
    <w:rsid w:val="00720EA9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3E39"/>
    <w:rsid w:val="00724368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56B"/>
    <w:rsid w:val="0073072D"/>
    <w:rsid w:val="00730A4B"/>
    <w:rsid w:val="00730E59"/>
    <w:rsid w:val="00731087"/>
    <w:rsid w:val="0073134C"/>
    <w:rsid w:val="007313FC"/>
    <w:rsid w:val="0073144A"/>
    <w:rsid w:val="00731902"/>
    <w:rsid w:val="00731905"/>
    <w:rsid w:val="00732326"/>
    <w:rsid w:val="0073265D"/>
    <w:rsid w:val="00732A76"/>
    <w:rsid w:val="007332CC"/>
    <w:rsid w:val="00733329"/>
    <w:rsid w:val="0073364A"/>
    <w:rsid w:val="00733BDC"/>
    <w:rsid w:val="00733F2D"/>
    <w:rsid w:val="007346EF"/>
    <w:rsid w:val="0073493F"/>
    <w:rsid w:val="00734ADC"/>
    <w:rsid w:val="00734D28"/>
    <w:rsid w:val="00734E4D"/>
    <w:rsid w:val="0073506F"/>
    <w:rsid w:val="00736227"/>
    <w:rsid w:val="00736666"/>
    <w:rsid w:val="00736857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548"/>
    <w:rsid w:val="0074078F"/>
    <w:rsid w:val="00740884"/>
    <w:rsid w:val="00740A76"/>
    <w:rsid w:val="00740CF7"/>
    <w:rsid w:val="00741555"/>
    <w:rsid w:val="00741603"/>
    <w:rsid w:val="00741B5F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4B1"/>
    <w:rsid w:val="00744692"/>
    <w:rsid w:val="0074483D"/>
    <w:rsid w:val="007448FE"/>
    <w:rsid w:val="00744DE9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55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8A6"/>
    <w:rsid w:val="007529C8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D73"/>
    <w:rsid w:val="00761E9A"/>
    <w:rsid w:val="0076221B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D21"/>
    <w:rsid w:val="00771F54"/>
    <w:rsid w:val="007720F6"/>
    <w:rsid w:val="0077229D"/>
    <w:rsid w:val="0077279F"/>
    <w:rsid w:val="00772868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66A"/>
    <w:rsid w:val="007776F1"/>
    <w:rsid w:val="007777DA"/>
    <w:rsid w:val="00777AF9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9AE"/>
    <w:rsid w:val="007809B9"/>
    <w:rsid w:val="00780ABC"/>
    <w:rsid w:val="00780B61"/>
    <w:rsid w:val="0078127D"/>
    <w:rsid w:val="00781565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F35"/>
    <w:rsid w:val="00786A69"/>
    <w:rsid w:val="00786BED"/>
    <w:rsid w:val="00786F37"/>
    <w:rsid w:val="00786FD8"/>
    <w:rsid w:val="00787C93"/>
    <w:rsid w:val="00787D91"/>
    <w:rsid w:val="00787E85"/>
    <w:rsid w:val="007901C7"/>
    <w:rsid w:val="007903DB"/>
    <w:rsid w:val="0079051A"/>
    <w:rsid w:val="00790549"/>
    <w:rsid w:val="007909D7"/>
    <w:rsid w:val="00790A3A"/>
    <w:rsid w:val="00790E60"/>
    <w:rsid w:val="00790F51"/>
    <w:rsid w:val="0079111E"/>
    <w:rsid w:val="007916D6"/>
    <w:rsid w:val="0079170E"/>
    <w:rsid w:val="00791718"/>
    <w:rsid w:val="0079172E"/>
    <w:rsid w:val="00791743"/>
    <w:rsid w:val="007918B3"/>
    <w:rsid w:val="00791A55"/>
    <w:rsid w:val="00791C40"/>
    <w:rsid w:val="00791D41"/>
    <w:rsid w:val="00791D9D"/>
    <w:rsid w:val="00792025"/>
    <w:rsid w:val="0079271D"/>
    <w:rsid w:val="00792BDE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FD"/>
    <w:rsid w:val="00794002"/>
    <w:rsid w:val="00794913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B86"/>
    <w:rsid w:val="00796D7A"/>
    <w:rsid w:val="00796E93"/>
    <w:rsid w:val="00797927"/>
    <w:rsid w:val="00797A0D"/>
    <w:rsid w:val="00797C66"/>
    <w:rsid w:val="007A0114"/>
    <w:rsid w:val="007A0293"/>
    <w:rsid w:val="007A0B20"/>
    <w:rsid w:val="007A0EDF"/>
    <w:rsid w:val="007A115A"/>
    <w:rsid w:val="007A119D"/>
    <w:rsid w:val="007A11B1"/>
    <w:rsid w:val="007A1C72"/>
    <w:rsid w:val="007A1DB2"/>
    <w:rsid w:val="007A2036"/>
    <w:rsid w:val="007A21E5"/>
    <w:rsid w:val="007A226C"/>
    <w:rsid w:val="007A2567"/>
    <w:rsid w:val="007A271E"/>
    <w:rsid w:val="007A2F8F"/>
    <w:rsid w:val="007A315C"/>
    <w:rsid w:val="007A3243"/>
    <w:rsid w:val="007A3285"/>
    <w:rsid w:val="007A358F"/>
    <w:rsid w:val="007A39A6"/>
    <w:rsid w:val="007A3C18"/>
    <w:rsid w:val="007A4540"/>
    <w:rsid w:val="007A4683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36C"/>
    <w:rsid w:val="007B13E3"/>
    <w:rsid w:val="007B1679"/>
    <w:rsid w:val="007B1B07"/>
    <w:rsid w:val="007B1C68"/>
    <w:rsid w:val="007B225A"/>
    <w:rsid w:val="007B240E"/>
    <w:rsid w:val="007B3505"/>
    <w:rsid w:val="007B35F5"/>
    <w:rsid w:val="007B3626"/>
    <w:rsid w:val="007B3713"/>
    <w:rsid w:val="007B39B3"/>
    <w:rsid w:val="007B3DFD"/>
    <w:rsid w:val="007B4052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BB4"/>
    <w:rsid w:val="007B5FF4"/>
    <w:rsid w:val="007B65A2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27C"/>
    <w:rsid w:val="007C7463"/>
    <w:rsid w:val="007C7837"/>
    <w:rsid w:val="007C794D"/>
    <w:rsid w:val="007D075F"/>
    <w:rsid w:val="007D07D8"/>
    <w:rsid w:val="007D0B38"/>
    <w:rsid w:val="007D0EC0"/>
    <w:rsid w:val="007D1086"/>
    <w:rsid w:val="007D1A24"/>
    <w:rsid w:val="007D1BAC"/>
    <w:rsid w:val="007D21C1"/>
    <w:rsid w:val="007D25BF"/>
    <w:rsid w:val="007D2CB9"/>
    <w:rsid w:val="007D2E80"/>
    <w:rsid w:val="007D2E8A"/>
    <w:rsid w:val="007D3B6E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F9"/>
    <w:rsid w:val="007D5CC5"/>
    <w:rsid w:val="007D5E61"/>
    <w:rsid w:val="007D6688"/>
    <w:rsid w:val="007D693D"/>
    <w:rsid w:val="007D6C10"/>
    <w:rsid w:val="007D6E7F"/>
    <w:rsid w:val="007D70C6"/>
    <w:rsid w:val="007D76BA"/>
    <w:rsid w:val="007D7AF0"/>
    <w:rsid w:val="007D7DA5"/>
    <w:rsid w:val="007D7E58"/>
    <w:rsid w:val="007D7FBA"/>
    <w:rsid w:val="007E003D"/>
    <w:rsid w:val="007E0988"/>
    <w:rsid w:val="007E0BE9"/>
    <w:rsid w:val="007E0F14"/>
    <w:rsid w:val="007E111B"/>
    <w:rsid w:val="007E1167"/>
    <w:rsid w:val="007E1263"/>
    <w:rsid w:val="007E126D"/>
    <w:rsid w:val="007E14C0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1D4"/>
    <w:rsid w:val="007E3212"/>
    <w:rsid w:val="007E3472"/>
    <w:rsid w:val="007E3725"/>
    <w:rsid w:val="007E3A29"/>
    <w:rsid w:val="007E3D3E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32D"/>
    <w:rsid w:val="007E740D"/>
    <w:rsid w:val="007E75BA"/>
    <w:rsid w:val="007E7A6E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2EF"/>
    <w:rsid w:val="007F25DE"/>
    <w:rsid w:val="007F25FF"/>
    <w:rsid w:val="007F27D2"/>
    <w:rsid w:val="007F29D9"/>
    <w:rsid w:val="007F2ABF"/>
    <w:rsid w:val="007F2BCF"/>
    <w:rsid w:val="007F2E65"/>
    <w:rsid w:val="007F3008"/>
    <w:rsid w:val="007F310C"/>
    <w:rsid w:val="007F350D"/>
    <w:rsid w:val="007F35AB"/>
    <w:rsid w:val="007F3685"/>
    <w:rsid w:val="007F3892"/>
    <w:rsid w:val="007F38BC"/>
    <w:rsid w:val="007F3CD8"/>
    <w:rsid w:val="007F3DE5"/>
    <w:rsid w:val="007F3E22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626"/>
    <w:rsid w:val="007F774C"/>
    <w:rsid w:val="007F77B0"/>
    <w:rsid w:val="007F7C49"/>
    <w:rsid w:val="007F7D4B"/>
    <w:rsid w:val="007F7DE3"/>
    <w:rsid w:val="007F7FDE"/>
    <w:rsid w:val="007F7FF4"/>
    <w:rsid w:val="00800464"/>
    <w:rsid w:val="0080124F"/>
    <w:rsid w:val="008014A7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D3D"/>
    <w:rsid w:val="00805F44"/>
    <w:rsid w:val="00805FC6"/>
    <w:rsid w:val="00806054"/>
    <w:rsid w:val="0080670F"/>
    <w:rsid w:val="0080687D"/>
    <w:rsid w:val="008069E6"/>
    <w:rsid w:val="00806FB8"/>
    <w:rsid w:val="008075C3"/>
    <w:rsid w:val="008079BD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94A"/>
    <w:rsid w:val="00812A79"/>
    <w:rsid w:val="00812BA7"/>
    <w:rsid w:val="00812CE6"/>
    <w:rsid w:val="00812E5A"/>
    <w:rsid w:val="0081335D"/>
    <w:rsid w:val="008133F0"/>
    <w:rsid w:val="0081341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422"/>
    <w:rsid w:val="00820975"/>
    <w:rsid w:val="008209E5"/>
    <w:rsid w:val="00820A65"/>
    <w:rsid w:val="00820E0E"/>
    <w:rsid w:val="0082102E"/>
    <w:rsid w:val="0082188D"/>
    <w:rsid w:val="008219C6"/>
    <w:rsid w:val="008219CE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420"/>
    <w:rsid w:val="00825B89"/>
    <w:rsid w:val="00825CBE"/>
    <w:rsid w:val="008266EC"/>
    <w:rsid w:val="0082681D"/>
    <w:rsid w:val="00826B8A"/>
    <w:rsid w:val="00826E80"/>
    <w:rsid w:val="00826EDB"/>
    <w:rsid w:val="0082730A"/>
    <w:rsid w:val="0082780A"/>
    <w:rsid w:val="00827AD6"/>
    <w:rsid w:val="00827DA0"/>
    <w:rsid w:val="00830146"/>
    <w:rsid w:val="00830482"/>
    <w:rsid w:val="00830A9C"/>
    <w:rsid w:val="00830AA3"/>
    <w:rsid w:val="00830D17"/>
    <w:rsid w:val="00830FE8"/>
    <w:rsid w:val="00831230"/>
    <w:rsid w:val="00831337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460"/>
    <w:rsid w:val="0083476D"/>
    <w:rsid w:val="00834A37"/>
    <w:rsid w:val="00834B38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644"/>
    <w:rsid w:val="00837B1C"/>
    <w:rsid w:val="00837D8E"/>
    <w:rsid w:val="00837E84"/>
    <w:rsid w:val="00837F9A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371"/>
    <w:rsid w:val="008445C4"/>
    <w:rsid w:val="0084480D"/>
    <w:rsid w:val="00844DBF"/>
    <w:rsid w:val="00844F99"/>
    <w:rsid w:val="0084554B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14E7"/>
    <w:rsid w:val="008525D3"/>
    <w:rsid w:val="00852607"/>
    <w:rsid w:val="008527E5"/>
    <w:rsid w:val="00852997"/>
    <w:rsid w:val="00852B08"/>
    <w:rsid w:val="00852DDE"/>
    <w:rsid w:val="00852F8F"/>
    <w:rsid w:val="00853102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065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CB"/>
    <w:rsid w:val="008569F4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85"/>
    <w:rsid w:val="00862676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46E9"/>
    <w:rsid w:val="00865281"/>
    <w:rsid w:val="00865286"/>
    <w:rsid w:val="008653A7"/>
    <w:rsid w:val="008654CA"/>
    <w:rsid w:val="00865AEC"/>
    <w:rsid w:val="00865B83"/>
    <w:rsid w:val="00865BCC"/>
    <w:rsid w:val="00865D41"/>
    <w:rsid w:val="00865ECA"/>
    <w:rsid w:val="00866654"/>
    <w:rsid w:val="008667AB"/>
    <w:rsid w:val="00866BAC"/>
    <w:rsid w:val="00866E26"/>
    <w:rsid w:val="00867369"/>
    <w:rsid w:val="0086776D"/>
    <w:rsid w:val="00867CFF"/>
    <w:rsid w:val="00867EDB"/>
    <w:rsid w:val="00867F2A"/>
    <w:rsid w:val="008702B3"/>
    <w:rsid w:val="008706BB"/>
    <w:rsid w:val="00870752"/>
    <w:rsid w:val="0087082B"/>
    <w:rsid w:val="00870D9E"/>
    <w:rsid w:val="00870F2D"/>
    <w:rsid w:val="00871231"/>
    <w:rsid w:val="0087123E"/>
    <w:rsid w:val="008714D8"/>
    <w:rsid w:val="00872012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1938"/>
    <w:rsid w:val="0088205D"/>
    <w:rsid w:val="008822BD"/>
    <w:rsid w:val="0088268B"/>
    <w:rsid w:val="0088278F"/>
    <w:rsid w:val="00882882"/>
    <w:rsid w:val="00882E22"/>
    <w:rsid w:val="0088303E"/>
    <w:rsid w:val="008835F6"/>
    <w:rsid w:val="0088370A"/>
    <w:rsid w:val="0088384E"/>
    <w:rsid w:val="0088393C"/>
    <w:rsid w:val="00883B41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C23"/>
    <w:rsid w:val="00890C3A"/>
    <w:rsid w:val="00890E15"/>
    <w:rsid w:val="00890E9B"/>
    <w:rsid w:val="00891466"/>
    <w:rsid w:val="00891477"/>
    <w:rsid w:val="00891B8B"/>
    <w:rsid w:val="00891C89"/>
    <w:rsid w:val="00891D8C"/>
    <w:rsid w:val="00891DC4"/>
    <w:rsid w:val="00891FEF"/>
    <w:rsid w:val="00892170"/>
    <w:rsid w:val="00892276"/>
    <w:rsid w:val="008927D7"/>
    <w:rsid w:val="00892960"/>
    <w:rsid w:val="00892A08"/>
    <w:rsid w:val="00892BC6"/>
    <w:rsid w:val="00892E1D"/>
    <w:rsid w:val="00893235"/>
    <w:rsid w:val="00893508"/>
    <w:rsid w:val="0089350B"/>
    <w:rsid w:val="008935DF"/>
    <w:rsid w:val="008939E5"/>
    <w:rsid w:val="00893B5C"/>
    <w:rsid w:val="00893D43"/>
    <w:rsid w:val="00894365"/>
    <w:rsid w:val="00894553"/>
    <w:rsid w:val="00894A9F"/>
    <w:rsid w:val="00894C31"/>
    <w:rsid w:val="00895018"/>
    <w:rsid w:val="00895463"/>
    <w:rsid w:val="00895550"/>
    <w:rsid w:val="008956CE"/>
    <w:rsid w:val="008959C7"/>
    <w:rsid w:val="00895B91"/>
    <w:rsid w:val="0089612F"/>
    <w:rsid w:val="008963F5"/>
    <w:rsid w:val="00896BAD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68E"/>
    <w:rsid w:val="008A0713"/>
    <w:rsid w:val="008A0791"/>
    <w:rsid w:val="008A0792"/>
    <w:rsid w:val="008A0944"/>
    <w:rsid w:val="008A09A8"/>
    <w:rsid w:val="008A0A4C"/>
    <w:rsid w:val="008A0E3D"/>
    <w:rsid w:val="008A1089"/>
    <w:rsid w:val="008A1245"/>
    <w:rsid w:val="008A22E2"/>
    <w:rsid w:val="008A24EC"/>
    <w:rsid w:val="008A26B7"/>
    <w:rsid w:val="008A29C9"/>
    <w:rsid w:val="008A2ABE"/>
    <w:rsid w:val="008A2C7D"/>
    <w:rsid w:val="008A2C89"/>
    <w:rsid w:val="008A3175"/>
    <w:rsid w:val="008A31E2"/>
    <w:rsid w:val="008A3AAE"/>
    <w:rsid w:val="008A3C97"/>
    <w:rsid w:val="008A4637"/>
    <w:rsid w:val="008A48EC"/>
    <w:rsid w:val="008A4CB6"/>
    <w:rsid w:val="008A4D1C"/>
    <w:rsid w:val="008A4EF3"/>
    <w:rsid w:val="008A4F73"/>
    <w:rsid w:val="008A5600"/>
    <w:rsid w:val="008A5B7B"/>
    <w:rsid w:val="008A5CAF"/>
    <w:rsid w:val="008A5EE5"/>
    <w:rsid w:val="008A622A"/>
    <w:rsid w:val="008A6366"/>
    <w:rsid w:val="008A63FE"/>
    <w:rsid w:val="008A6573"/>
    <w:rsid w:val="008A6E2F"/>
    <w:rsid w:val="008A7522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ADC"/>
    <w:rsid w:val="008B2E4D"/>
    <w:rsid w:val="008B31B7"/>
    <w:rsid w:val="008B336D"/>
    <w:rsid w:val="008B341D"/>
    <w:rsid w:val="008B347F"/>
    <w:rsid w:val="008B3AD4"/>
    <w:rsid w:val="008B3B01"/>
    <w:rsid w:val="008B3D94"/>
    <w:rsid w:val="008B3DB9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9C"/>
    <w:rsid w:val="008B5DFF"/>
    <w:rsid w:val="008B609D"/>
    <w:rsid w:val="008B61D6"/>
    <w:rsid w:val="008B6470"/>
    <w:rsid w:val="008B65D5"/>
    <w:rsid w:val="008B6E87"/>
    <w:rsid w:val="008B6EFF"/>
    <w:rsid w:val="008B7050"/>
    <w:rsid w:val="008B70B5"/>
    <w:rsid w:val="008B71AB"/>
    <w:rsid w:val="008B7492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1F5F"/>
    <w:rsid w:val="008C22FA"/>
    <w:rsid w:val="008C2333"/>
    <w:rsid w:val="008C2B3C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72"/>
    <w:rsid w:val="008D2790"/>
    <w:rsid w:val="008D2C75"/>
    <w:rsid w:val="008D2E3F"/>
    <w:rsid w:val="008D2F4D"/>
    <w:rsid w:val="008D3050"/>
    <w:rsid w:val="008D3A68"/>
    <w:rsid w:val="008D3B63"/>
    <w:rsid w:val="008D3F53"/>
    <w:rsid w:val="008D4355"/>
    <w:rsid w:val="008D45D2"/>
    <w:rsid w:val="008D4B21"/>
    <w:rsid w:val="008D4C16"/>
    <w:rsid w:val="008D4D15"/>
    <w:rsid w:val="008D5058"/>
    <w:rsid w:val="008D563D"/>
    <w:rsid w:val="008D573D"/>
    <w:rsid w:val="008D5763"/>
    <w:rsid w:val="008D58FC"/>
    <w:rsid w:val="008D5FC0"/>
    <w:rsid w:val="008D621D"/>
    <w:rsid w:val="008D627D"/>
    <w:rsid w:val="008D64AB"/>
    <w:rsid w:val="008D668E"/>
    <w:rsid w:val="008D6D76"/>
    <w:rsid w:val="008D768A"/>
    <w:rsid w:val="008D7963"/>
    <w:rsid w:val="008D796B"/>
    <w:rsid w:val="008D7A61"/>
    <w:rsid w:val="008E000B"/>
    <w:rsid w:val="008E03DB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21E0"/>
    <w:rsid w:val="008E2434"/>
    <w:rsid w:val="008E2843"/>
    <w:rsid w:val="008E2A62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BE"/>
    <w:rsid w:val="008E45CC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B14"/>
    <w:rsid w:val="008E5B8A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E7674"/>
    <w:rsid w:val="008F02B1"/>
    <w:rsid w:val="008F07A2"/>
    <w:rsid w:val="008F07D0"/>
    <w:rsid w:val="008F0962"/>
    <w:rsid w:val="008F0F3F"/>
    <w:rsid w:val="008F120E"/>
    <w:rsid w:val="008F1671"/>
    <w:rsid w:val="008F18ED"/>
    <w:rsid w:val="008F1C0E"/>
    <w:rsid w:val="008F2114"/>
    <w:rsid w:val="008F2391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7B8"/>
    <w:rsid w:val="008F4A84"/>
    <w:rsid w:val="008F4C65"/>
    <w:rsid w:val="008F50D4"/>
    <w:rsid w:val="008F58EE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0D0"/>
    <w:rsid w:val="00900350"/>
    <w:rsid w:val="00900608"/>
    <w:rsid w:val="00900637"/>
    <w:rsid w:val="00900A66"/>
    <w:rsid w:val="00900BB9"/>
    <w:rsid w:val="00900C5D"/>
    <w:rsid w:val="009013BD"/>
    <w:rsid w:val="009014DB"/>
    <w:rsid w:val="00901604"/>
    <w:rsid w:val="0090173F"/>
    <w:rsid w:val="00901781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67A"/>
    <w:rsid w:val="009107BF"/>
    <w:rsid w:val="00910AEB"/>
    <w:rsid w:val="009110E9"/>
    <w:rsid w:val="009111D9"/>
    <w:rsid w:val="00911707"/>
    <w:rsid w:val="009117F9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8A7"/>
    <w:rsid w:val="009138F6"/>
    <w:rsid w:val="009139E4"/>
    <w:rsid w:val="00913BDD"/>
    <w:rsid w:val="009141F6"/>
    <w:rsid w:val="009142BD"/>
    <w:rsid w:val="00914D5E"/>
    <w:rsid w:val="00915113"/>
    <w:rsid w:val="009159C8"/>
    <w:rsid w:val="00915A0F"/>
    <w:rsid w:val="00915DC6"/>
    <w:rsid w:val="00916450"/>
    <w:rsid w:val="0091650B"/>
    <w:rsid w:val="009169B5"/>
    <w:rsid w:val="00916EFD"/>
    <w:rsid w:val="00917046"/>
    <w:rsid w:val="00917423"/>
    <w:rsid w:val="00917444"/>
    <w:rsid w:val="00917466"/>
    <w:rsid w:val="00917CD0"/>
    <w:rsid w:val="00917D3F"/>
    <w:rsid w:val="009206F3"/>
    <w:rsid w:val="0092094C"/>
    <w:rsid w:val="00920CCC"/>
    <w:rsid w:val="00920D02"/>
    <w:rsid w:val="00920DB6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8F3"/>
    <w:rsid w:val="00921FA6"/>
    <w:rsid w:val="00922342"/>
    <w:rsid w:val="00922762"/>
    <w:rsid w:val="00922CA4"/>
    <w:rsid w:val="00922CC3"/>
    <w:rsid w:val="00922DA5"/>
    <w:rsid w:val="00922DDD"/>
    <w:rsid w:val="00922F7F"/>
    <w:rsid w:val="00923396"/>
    <w:rsid w:val="009234E7"/>
    <w:rsid w:val="0092357C"/>
    <w:rsid w:val="009235F2"/>
    <w:rsid w:val="00923610"/>
    <w:rsid w:val="00923933"/>
    <w:rsid w:val="00923D7E"/>
    <w:rsid w:val="009241EE"/>
    <w:rsid w:val="00924A90"/>
    <w:rsid w:val="00924B3B"/>
    <w:rsid w:val="00924D06"/>
    <w:rsid w:val="00924D2B"/>
    <w:rsid w:val="00924FC8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74"/>
    <w:rsid w:val="00926CB3"/>
    <w:rsid w:val="00926CDE"/>
    <w:rsid w:val="009272E4"/>
    <w:rsid w:val="0092744B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00"/>
    <w:rsid w:val="009326A5"/>
    <w:rsid w:val="00932B54"/>
    <w:rsid w:val="00932BBC"/>
    <w:rsid w:val="00932C14"/>
    <w:rsid w:val="00932C1D"/>
    <w:rsid w:val="00932FED"/>
    <w:rsid w:val="00933117"/>
    <w:rsid w:val="00933200"/>
    <w:rsid w:val="00933325"/>
    <w:rsid w:val="009333AF"/>
    <w:rsid w:val="00933416"/>
    <w:rsid w:val="00933C9F"/>
    <w:rsid w:val="00933D99"/>
    <w:rsid w:val="0093446C"/>
    <w:rsid w:val="00934498"/>
    <w:rsid w:val="009346EB"/>
    <w:rsid w:val="00935038"/>
    <w:rsid w:val="009355DA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37EFA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A4F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1B7"/>
    <w:rsid w:val="00950484"/>
    <w:rsid w:val="0095072E"/>
    <w:rsid w:val="009509D8"/>
    <w:rsid w:val="00950C1C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1AB"/>
    <w:rsid w:val="009523BA"/>
    <w:rsid w:val="0095300E"/>
    <w:rsid w:val="00954621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6ED"/>
    <w:rsid w:val="00957772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2F3"/>
    <w:rsid w:val="0096151E"/>
    <w:rsid w:val="009618CD"/>
    <w:rsid w:val="00961FA5"/>
    <w:rsid w:val="009621F4"/>
    <w:rsid w:val="009626D3"/>
    <w:rsid w:val="0096283E"/>
    <w:rsid w:val="00962ADF"/>
    <w:rsid w:val="00962B9E"/>
    <w:rsid w:val="00962DCF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AA1"/>
    <w:rsid w:val="00965B1B"/>
    <w:rsid w:val="00965C28"/>
    <w:rsid w:val="00965CBB"/>
    <w:rsid w:val="00965CD0"/>
    <w:rsid w:val="00966277"/>
    <w:rsid w:val="00967095"/>
    <w:rsid w:val="009671EA"/>
    <w:rsid w:val="009676F7"/>
    <w:rsid w:val="00970846"/>
    <w:rsid w:val="00970D57"/>
    <w:rsid w:val="00971244"/>
    <w:rsid w:val="009716FB"/>
    <w:rsid w:val="0097170D"/>
    <w:rsid w:val="00972459"/>
    <w:rsid w:val="00972660"/>
    <w:rsid w:val="009727B6"/>
    <w:rsid w:val="00972D2C"/>
    <w:rsid w:val="00972E75"/>
    <w:rsid w:val="00972F4F"/>
    <w:rsid w:val="00972FB2"/>
    <w:rsid w:val="009734A4"/>
    <w:rsid w:val="009734CD"/>
    <w:rsid w:val="009739BA"/>
    <w:rsid w:val="00973BD2"/>
    <w:rsid w:val="009743A4"/>
    <w:rsid w:val="00974697"/>
    <w:rsid w:val="00974EBE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686"/>
    <w:rsid w:val="00976733"/>
    <w:rsid w:val="00976C3F"/>
    <w:rsid w:val="00976D33"/>
    <w:rsid w:val="00976E8C"/>
    <w:rsid w:val="00976F51"/>
    <w:rsid w:val="0097723E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969"/>
    <w:rsid w:val="009809FD"/>
    <w:rsid w:val="00980C83"/>
    <w:rsid w:val="00981012"/>
    <w:rsid w:val="00981140"/>
    <w:rsid w:val="00981399"/>
    <w:rsid w:val="009813E8"/>
    <w:rsid w:val="009814EC"/>
    <w:rsid w:val="00981583"/>
    <w:rsid w:val="0098159A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0FA1"/>
    <w:rsid w:val="009910CB"/>
    <w:rsid w:val="00991297"/>
    <w:rsid w:val="00991462"/>
    <w:rsid w:val="0099146D"/>
    <w:rsid w:val="009916B5"/>
    <w:rsid w:val="00991A40"/>
    <w:rsid w:val="00991DBC"/>
    <w:rsid w:val="00991EAA"/>
    <w:rsid w:val="00991F13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CED"/>
    <w:rsid w:val="00997EB4"/>
    <w:rsid w:val="00997FCD"/>
    <w:rsid w:val="009A01F0"/>
    <w:rsid w:val="009A02FF"/>
    <w:rsid w:val="009A04EF"/>
    <w:rsid w:val="009A0534"/>
    <w:rsid w:val="009A0858"/>
    <w:rsid w:val="009A0A2C"/>
    <w:rsid w:val="009A0D75"/>
    <w:rsid w:val="009A0F65"/>
    <w:rsid w:val="009A1387"/>
    <w:rsid w:val="009A1493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95B"/>
    <w:rsid w:val="009A2C97"/>
    <w:rsid w:val="009A2FA8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ABB"/>
    <w:rsid w:val="009A5AE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A68"/>
    <w:rsid w:val="009A7B8C"/>
    <w:rsid w:val="009A7EEB"/>
    <w:rsid w:val="009B0174"/>
    <w:rsid w:val="009B0570"/>
    <w:rsid w:val="009B0880"/>
    <w:rsid w:val="009B097A"/>
    <w:rsid w:val="009B09E3"/>
    <w:rsid w:val="009B0D0C"/>
    <w:rsid w:val="009B146B"/>
    <w:rsid w:val="009B14E3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1A6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7303"/>
    <w:rsid w:val="009B76AC"/>
    <w:rsid w:val="009B7753"/>
    <w:rsid w:val="009B78DC"/>
    <w:rsid w:val="009B7D54"/>
    <w:rsid w:val="009B7DAD"/>
    <w:rsid w:val="009B7E7C"/>
    <w:rsid w:val="009C01DA"/>
    <w:rsid w:val="009C0215"/>
    <w:rsid w:val="009C034A"/>
    <w:rsid w:val="009C04B0"/>
    <w:rsid w:val="009C0695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D40"/>
    <w:rsid w:val="009D3F85"/>
    <w:rsid w:val="009D3FBD"/>
    <w:rsid w:val="009D46DB"/>
    <w:rsid w:val="009D49D9"/>
    <w:rsid w:val="009D4B3A"/>
    <w:rsid w:val="009D5618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7FC"/>
    <w:rsid w:val="009E191F"/>
    <w:rsid w:val="009E1C4A"/>
    <w:rsid w:val="009E1D33"/>
    <w:rsid w:val="009E2262"/>
    <w:rsid w:val="009E244D"/>
    <w:rsid w:val="009E2708"/>
    <w:rsid w:val="009E2716"/>
    <w:rsid w:val="009E2756"/>
    <w:rsid w:val="009E2C01"/>
    <w:rsid w:val="009E3245"/>
    <w:rsid w:val="009E3320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49D9"/>
    <w:rsid w:val="009E509F"/>
    <w:rsid w:val="009E51CB"/>
    <w:rsid w:val="009E5380"/>
    <w:rsid w:val="009E591A"/>
    <w:rsid w:val="009E5D7F"/>
    <w:rsid w:val="009E5F4E"/>
    <w:rsid w:val="009E5FA5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AE5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A9"/>
    <w:rsid w:val="009F7FF0"/>
    <w:rsid w:val="00A0071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64F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238"/>
    <w:rsid w:val="00A1163C"/>
    <w:rsid w:val="00A1165A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A4A"/>
    <w:rsid w:val="00A13DA7"/>
    <w:rsid w:val="00A14088"/>
    <w:rsid w:val="00A14486"/>
    <w:rsid w:val="00A144AA"/>
    <w:rsid w:val="00A1495C"/>
    <w:rsid w:val="00A14A84"/>
    <w:rsid w:val="00A14E2B"/>
    <w:rsid w:val="00A14E83"/>
    <w:rsid w:val="00A14F11"/>
    <w:rsid w:val="00A14F36"/>
    <w:rsid w:val="00A14FB7"/>
    <w:rsid w:val="00A15ECA"/>
    <w:rsid w:val="00A15FAE"/>
    <w:rsid w:val="00A161BB"/>
    <w:rsid w:val="00A161CB"/>
    <w:rsid w:val="00A165FD"/>
    <w:rsid w:val="00A16862"/>
    <w:rsid w:val="00A16867"/>
    <w:rsid w:val="00A16D44"/>
    <w:rsid w:val="00A16DBB"/>
    <w:rsid w:val="00A1746E"/>
    <w:rsid w:val="00A17917"/>
    <w:rsid w:val="00A2024E"/>
    <w:rsid w:val="00A203DE"/>
    <w:rsid w:val="00A205AB"/>
    <w:rsid w:val="00A2084D"/>
    <w:rsid w:val="00A20C81"/>
    <w:rsid w:val="00A20CB7"/>
    <w:rsid w:val="00A20E1E"/>
    <w:rsid w:val="00A20EE2"/>
    <w:rsid w:val="00A219FD"/>
    <w:rsid w:val="00A22163"/>
    <w:rsid w:val="00A22364"/>
    <w:rsid w:val="00A225F4"/>
    <w:rsid w:val="00A22AE4"/>
    <w:rsid w:val="00A22AF7"/>
    <w:rsid w:val="00A22E60"/>
    <w:rsid w:val="00A232E4"/>
    <w:rsid w:val="00A23406"/>
    <w:rsid w:val="00A23463"/>
    <w:rsid w:val="00A237F0"/>
    <w:rsid w:val="00A238D7"/>
    <w:rsid w:val="00A239F2"/>
    <w:rsid w:val="00A23AC8"/>
    <w:rsid w:val="00A23C53"/>
    <w:rsid w:val="00A23EA8"/>
    <w:rsid w:val="00A24710"/>
    <w:rsid w:val="00A248E1"/>
    <w:rsid w:val="00A249F5"/>
    <w:rsid w:val="00A24BC4"/>
    <w:rsid w:val="00A24CDA"/>
    <w:rsid w:val="00A24EF3"/>
    <w:rsid w:val="00A25162"/>
    <w:rsid w:val="00A2540E"/>
    <w:rsid w:val="00A25586"/>
    <w:rsid w:val="00A2559C"/>
    <w:rsid w:val="00A258D4"/>
    <w:rsid w:val="00A2599B"/>
    <w:rsid w:val="00A25C45"/>
    <w:rsid w:val="00A25C75"/>
    <w:rsid w:val="00A25DD7"/>
    <w:rsid w:val="00A260BF"/>
    <w:rsid w:val="00A262DE"/>
    <w:rsid w:val="00A26758"/>
    <w:rsid w:val="00A268B9"/>
    <w:rsid w:val="00A26DAC"/>
    <w:rsid w:val="00A2704F"/>
    <w:rsid w:val="00A272A3"/>
    <w:rsid w:val="00A27440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37E"/>
    <w:rsid w:val="00A318C8"/>
    <w:rsid w:val="00A323F3"/>
    <w:rsid w:val="00A325B0"/>
    <w:rsid w:val="00A3296A"/>
    <w:rsid w:val="00A32ED9"/>
    <w:rsid w:val="00A33091"/>
    <w:rsid w:val="00A3317A"/>
    <w:rsid w:val="00A33221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311C"/>
    <w:rsid w:val="00A432BB"/>
    <w:rsid w:val="00A43431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708"/>
    <w:rsid w:val="00A458F5"/>
    <w:rsid w:val="00A4592A"/>
    <w:rsid w:val="00A45B55"/>
    <w:rsid w:val="00A45ED9"/>
    <w:rsid w:val="00A4620B"/>
    <w:rsid w:val="00A46304"/>
    <w:rsid w:val="00A4670E"/>
    <w:rsid w:val="00A46AA7"/>
    <w:rsid w:val="00A46DB5"/>
    <w:rsid w:val="00A46F2E"/>
    <w:rsid w:val="00A473AF"/>
    <w:rsid w:val="00A473D3"/>
    <w:rsid w:val="00A4799A"/>
    <w:rsid w:val="00A47A9D"/>
    <w:rsid w:val="00A47B08"/>
    <w:rsid w:val="00A47CC0"/>
    <w:rsid w:val="00A47F31"/>
    <w:rsid w:val="00A507A0"/>
    <w:rsid w:val="00A50E7A"/>
    <w:rsid w:val="00A5105C"/>
    <w:rsid w:val="00A51220"/>
    <w:rsid w:val="00A5147C"/>
    <w:rsid w:val="00A5162D"/>
    <w:rsid w:val="00A516D9"/>
    <w:rsid w:val="00A516FB"/>
    <w:rsid w:val="00A51B45"/>
    <w:rsid w:val="00A52057"/>
    <w:rsid w:val="00A52293"/>
    <w:rsid w:val="00A5241B"/>
    <w:rsid w:val="00A52446"/>
    <w:rsid w:val="00A52480"/>
    <w:rsid w:val="00A52612"/>
    <w:rsid w:val="00A5303E"/>
    <w:rsid w:val="00A533F9"/>
    <w:rsid w:val="00A538A8"/>
    <w:rsid w:val="00A54000"/>
    <w:rsid w:val="00A5436B"/>
    <w:rsid w:val="00A54582"/>
    <w:rsid w:val="00A54902"/>
    <w:rsid w:val="00A54C1B"/>
    <w:rsid w:val="00A55266"/>
    <w:rsid w:val="00A554ED"/>
    <w:rsid w:val="00A55754"/>
    <w:rsid w:val="00A558DF"/>
    <w:rsid w:val="00A55A7F"/>
    <w:rsid w:val="00A55AAD"/>
    <w:rsid w:val="00A55CC3"/>
    <w:rsid w:val="00A55D56"/>
    <w:rsid w:val="00A56492"/>
    <w:rsid w:val="00A5698A"/>
    <w:rsid w:val="00A569F9"/>
    <w:rsid w:val="00A57297"/>
    <w:rsid w:val="00A57634"/>
    <w:rsid w:val="00A577D1"/>
    <w:rsid w:val="00A579C5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536"/>
    <w:rsid w:val="00A677C5"/>
    <w:rsid w:val="00A6784C"/>
    <w:rsid w:val="00A67D09"/>
    <w:rsid w:val="00A70066"/>
    <w:rsid w:val="00A7015D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A94"/>
    <w:rsid w:val="00A74B89"/>
    <w:rsid w:val="00A74EFF"/>
    <w:rsid w:val="00A75587"/>
    <w:rsid w:val="00A75615"/>
    <w:rsid w:val="00A75883"/>
    <w:rsid w:val="00A762DC"/>
    <w:rsid w:val="00A766D1"/>
    <w:rsid w:val="00A76831"/>
    <w:rsid w:val="00A769A9"/>
    <w:rsid w:val="00A76A5B"/>
    <w:rsid w:val="00A76B18"/>
    <w:rsid w:val="00A76B85"/>
    <w:rsid w:val="00A76D66"/>
    <w:rsid w:val="00A76F18"/>
    <w:rsid w:val="00A77573"/>
    <w:rsid w:val="00A776FA"/>
    <w:rsid w:val="00A77884"/>
    <w:rsid w:val="00A77D10"/>
    <w:rsid w:val="00A80483"/>
    <w:rsid w:val="00A80F9C"/>
    <w:rsid w:val="00A812B1"/>
    <w:rsid w:val="00A812F6"/>
    <w:rsid w:val="00A813B9"/>
    <w:rsid w:val="00A817D4"/>
    <w:rsid w:val="00A81BFE"/>
    <w:rsid w:val="00A81D48"/>
    <w:rsid w:val="00A81F79"/>
    <w:rsid w:val="00A8237F"/>
    <w:rsid w:val="00A8268F"/>
    <w:rsid w:val="00A8269B"/>
    <w:rsid w:val="00A828B7"/>
    <w:rsid w:val="00A829A2"/>
    <w:rsid w:val="00A837FB"/>
    <w:rsid w:val="00A83F38"/>
    <w:rsid w:val="00A84B30"/>
    <w:rsid w:val="00A84B7E"/>
    <w:rsid w:val="00A84B93"/>
    <w:rsid w:val="00A84C0B"/>
    <w:rsid w:val="00A84E2C"/>
    <w:rsid w:val="00A85742"/>
    <w:rsid w:val="00A85A4E"/>
    <w:rsid w:val="00A85BBA"/>
    <w:rsid w:val="00A85F7F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979"/>
    <w:rsid w:val="00A92076"/>
    <w:rsid w:val="00A92211"/>
    <w:rsid w:val="00A92498"/>
    <w:rsid w:val="00A9292C"/>
    <w:rsid w:val="00A92BBA"/>
    <w:rsid w:val="00A92CBA"/>
    <w:rsid w:val="00A92F05"/>
    <w:rsid w:val="00A93263"/>
    <w:rsid w:val="00A932C3"/>
    <w:rsid w:val="00A935BE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58C"/>
    <w:rsid w:val="00A9581C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7390"/>
    <w:rsid w:val="00A97415"/>
    <w:rsid w:val="00A9741F"/>
    <w:rsid w:val="00A974AA"/>
    <w:rsid w:val="00A975A8"/>
    <w:rsid w:val="00A97BCF"/>
    <w:rsid w:val="00A97C88"/>
    <w:rsid w:val="00A97F14"/>
    <w:rsid w:val="00AA02BF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EA6"/>
    <w:rsid w:val="00AA2598"/>
    <w:rsid w:val="00AA26AC"/>
    <w:rsid w:val="00AA2BE6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7855"/>
    <w:rsid w:val="00AA7D78"/>
    <w:rsid w:val="00AA7F94"/>
    <w:rsid w:val="00AB04B4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58D"/>
    <w:rsid w:val="00AB26F1"/>
    <w:rsid w:val="00AB2A77"/>
    <w:rsid w:val="00AB2C12"/>
    <w:rsid w:val="00AB2C3A"/>
    <w:rsid w:val="00AB2C70"/>
    <w:rsid w:val="00AB2F9B"/>
    <w:rsid w:val="00AB2FB2"/>
    <w:rsid w:val="00AB2FB9"/>
    <w:rsid w:val="00AB3084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107"/>
    <w:rsid w:val="00AB5484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523"/>
    <w:rsid w:val="00AB6581"/>
    <w:rsid w:val="00AB65DC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7A8"/>
    <w:rsid w:val="00AC0C2C"/>
    <w:rsid w:val="00AC0D64"/>
    <w:rsid w:val="00AC1251"/>
    <w:rsid w:val="00AC12ED"/>
    <w:rsid w:val="00AC1740"/>
    <w:rsid w:val="00AC177B"/>
    <w:rsid w:val="00AC1C56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D24"/>
    <w:rsid w:val="00AC4E2F"/>
    <w:rsid w:val="00AC4E86"/>
    <w:rsid w:val="00AC5239"/>
    <w:rsid w:val="00AC5773"/>
    <w:rsid w:val="00AC5B57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7342"/>
    <w:rsid w:val="00AC7514"/>
    <w:rsid w:val="00AC7826"/>
    <w:rsid w:val="00AC79F7"/>
    <w:rsid w:val="00AC7DC8"/>
    <w:rsid w:val="00AD00F5"/>
    <w:rsid w:val="00AD0162"/>
    <w:rsid w:val="00AD04C0"/>
    <w:rsid w:val="00AD07CC"/>
    <w:rsid w:val="00AD088B"/>
    <w:rsid w:val="00AD08D5"/>
    <w:rsid w:val="00AD0B63"/>
    <w:rsid w:val="00AD13B6"/>
    <w:rsid w:val="00AD1853"/>
    <w:rsid w:val="00AD196F"/>
    <w:rsid w:val="00AD1C9C"/>
    <w:rsid w:val="00AD1D1C"/>
    <w:rsid w:val="00AD1DA7"/>
    <w:rsid w:val="00AD1DB5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557B"/>
    <w:rsid w:val="00AD590E"/>
    <w:rsid w:val="00AD59BB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7153"/>
    <w:rsid w:val="00AD7202"/>
    <w:rsid w:val="00AD743C"/>
    <w:rsid w:val="00AD74FA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FA5"/>
    <w:rsid w:val="00AE4210"/>
    <w:rsid w:val="00AE4357"/>
    <w:rsid w:val="00AE44A6"/>
    <w:rsid w:val="00AE4520"/>
    <w:rsid w:val="00AE4B41"/>
    <w:rsid w:val="00AE4E22"/>
    <w:rsid w:val="00AE544E"/>
    <w:rsid w:val="00AE5681"/>
    <w:rsid w:val="00AE5834"/>
    <w:rsid w:val="00AE5D05"/>
    <w:rsid w:val="00AE5FD3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C3E"/>
    <w:rsid w:val="00AE7DD4"/>
    <w:rsid w:val="00AF02D2"/>
    <w:rsid w:val="00AF0CAD"/>
    <w:rsid w:val="00AF0D0F"/>
    <w:rsid w:val="00AF1C35"/>
    <w:rsid w:val="00AF1DE6"/>
    <w:rsid w:val="00AF1FEC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B36"/>
    <w:rsid w:val="00AF3B6A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74"/>
    <w:rsid w:val="00B04383"/>
    <w:rsid w:val="00B047A1"/>
    <w:rsid w:val="00B04A08"/>
    <w:rsid w:val="00B05327"/>
    <w:rsid w:val="00B05349"/>
    <w:rsid w:val="00B0557E"/>
    <w:rsid w:val="00B05856"/>
    <w:rsid w:val="00B05986"/>
    <w:rsid w:val="00B05A97"/>
    <w:rsid w:val="00B060E9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07F20"/>
    <w:rsid w:val="00B1007B"/>
    <w:rsid w:val="00B10897"/>
    <w:rsid w:val="00B109AD"/>
    <w:rsid w:val="00B10B35"/>
    <w:rsid w:val="00B10ED4"/>
    <w:rsid w:val="00B11164"/>
    <w:rsid w:val="00B1126A"/>
    <w:rsid w:val="00B11322"/>
    <w:rsid w:val="00B11725"/>
    <w:rsid w:val="00B11D11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5127"/>
    <w:rsid w:val="00B15326"/>
    <w:rsid w:val="00B158B9"/>
    <w:rsid w:val="00B15AF1"/>
    <w:rsid w:val="00B15CCE"/>
    <w:rsid w:val="00B15D55"/>
    <w:rsid w:val="00B15ED4"/>
    <w:rsid w:val="00B1626B"/>
    <w:rsid w:val="00B1633E"/>
    <w:rsid w:val="00B163BE"/>
    <w:rsid w:val="00B165FF"/>
    <w:rsid w:val="00B16744"/>
    <w:rsid w:val="00B16827"/>
    <w:rsid w:val="00B16DFE"/>
    <w:rsid w:val="00B1717F"/>
    <w:rsid w:val="00B17529"/>
    <w:rsid w:val="00B175A8"/>
    <w:rsid w:val="00B1773F"/>
    <w:rsid w:val="00B17815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981"/>
    <w:rsid w:val="00B229A4"/>
    <w:rsid w:val="00B22AEF"/>
    <w:rsid w:val="00B22D28"/>
    <w:rsid w:val="00B22EAB"/>
    <w:rsid w:val="00B23137"/>
    <w:rsid w:val="00B23243"/>
    <w:rsid w:val="00B234A8"/>
    <w:rsid w:val="00B23531"/>
    <w:rsid w:val="00B2361B"/>
    <w:rsid w:val="00B2387D"/>
    <w:rsid w:val="00B23F40"/>
    <w:rsid w:val="00B23FE6"/>
    <w:rsid w:val="00B24802"/>
    <w:rsid w:val="00B24B55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46E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4D4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007"/>
    <w:rsid w:val="00B342B3"/>
    <w:rsid w:val="00B34450"/>
    <w:rsid w:val="00B34913"/>
    <w:rsid w:val="00B34C64"/>
    <w:rsid w:val="00B34C6A"/>
    <w:rsid w:val="00B34E54"/>
    <w:rsid w:val="00B35125"/>
    <w:rsid w:val="00B353B1"/>
    <w:rsid w:val="00B35850"/>
    <w:rsid w:val="00B35FA9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B"/>
    <w:rsid w:val="00B36CAC"/>
    <w:rsid w:val="00B36D3F"/>
    <w:rsid w:val="00B36EDC"/>
    <w:rsid w:val="00B37437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526"/>
    <w:rsid w:val="00B4254B"/>
    <w:rsid w:val="00B4264D"/>
    <w:rsid w:val="00B42DF6"/>
    <w:rsid w:val="00B42E58"/>
    <w:rsid w:val="00B43018"/>
    <w:rsid w:val="00B435F6"/>
    <w:rsid w:val="00B4374C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C58"/>
    <w:rsid w:val="00B46085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50250"/>
    <w:rsid w:val="00B5041C"/>
    <w:rsid w:val="00B5056D"/>
    <w:rsid w:val="00B5072A"/>
    <w:rsid w:val="00B5078A"/>
    <w:rsid w:val="00B508DC"/>
    <w:rsid w:val="00B50A2C"/>
    <w:rsid w:val="00B50A40"/>
    <w:rsid w:val="00B51039"/>
    <w:rsid w:val="00B5106F"/>
    <w:rsid w:val="00B510F9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3156"/>
    <w:rsid w:val="00B5342C"/>
    <w:rsid w:val="00B5381E"/>
    <w:rsid w:val="00B53822"/>
    <w:rsid w:val="00B53851"/>
    <w:rsid w:val="00B539DC"/>
    <w:rsid w:val="00B54AB0"/>
    <w:rsid w:val="00B54B62"/>
    <w:rsid w:val="00B54C3E"/>
    <w:rsid w:val="00B54DD9"/>
    <w:rsid w:val="00B554F6"/>
    <w:rsid w:val="00B56135"/>
    <w:rsid w:val="00B56153"/>
    <w:rsid w:val="00B5650C"/>
    <w:rsid w:val="00B5679B"/>
    <w:rsid w:val="00B56C35"/>
    <w:rsid w:val="00B57357"/>
    <w:rsid w:val="00B575BC"/>
    <w:rsid w:val="00B578AA"/>
    <w:rsid w:val="00B5796D"/>
    <w:rsid w:val="00B57A82"/>
    <w:rsid w:val="00B57BBD"/>
    <w:rsid w:val="00B57E2A"/>
    <w:rsid w:val="00B57E38"/>
    <w:rsid w:val="00B600A5"/>
    <w:rsid w:val="00B6063B"/>
    <w:rsid w:val="00B6085C"/>
    <w:rsid w:val="00B60A17"/>
    <w:rsid w:val="00B613F9"/>
    <w:rsid w:val="00B616E9"/>
    <w:rsid w:val="00B6227D"/>
    <w:rsid w:val="00B62371"/>
    <w:rsid w:val="00B625B9"/>
    <w:rsid w:val="00B62742"/>
    <w:rsid w:val="00B6296F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A94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278"/>
    <w:rsid w:val="00B655BB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6E"/>
    <w:rsid w:val="00B67D8D"/>
    <w:rsid w:val="00B67DFA"/>
    <w:rsid w:val="00B67E8F"/>
    <w:rsid w:val="00B67F32"/>
    <w:rsid w:val="00B70095"/>
    <w:rsid w:val="00B700A4"/>
    <w:rsid w:val="00B70440"/>
    <w:rsid w:val="00B70724"/>
    <w:rsid w:val="00B70C0E"/>
    <w:rsid w:val="00B70CD8"/>
    <w:rsid w:val="00B70D73"/>
    <w:rsid w:val="00B71439"/>
    <w:rsid w:val="00B71593"/>
    <w:rsid w:val="00B715CA"/>
    <w:rsid w:val="00B71750"/>
    <w:rsid w:val="00B71768"/>
    <w:rsid w:val="00B720B8"/>
    <w:rsid w:val="00B724F0"/>
    <w:rsid w:val="00B72A31"/>
    <w:rsid w:val="00B72D07"/>
    <w:rsid w:val="00B73031"/>
    <w:rsid w:val="00B73073"/>
    <w:rsid w:val="00B7308C"/>
    <w:rsid w:val="00B73219"/>
    <w:rsid w:val="00B73A1C"/>
    <w:rsid w:val="00B73F2B"/>
    <w:rsid w:val="00B742A6"/>
    <w:rsid w:val="00B74406"/>
    <w:rsid w:val="00B74A14"/>
    <w:rsid w:val="00B753B1"/>
    <w:rsid w:val="00B7540A"/>
    <w:rsid w:val="00B759C9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A22"/>
    <w:rsid w:val="00B81D06"/>
    <w:rsid w:val="00B82392"/>
    <w:rsid w:val="00B824AE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3FDE"/>
    <w:rsid w:val="00B8402D"/>
    <w:rsid w:val="00B8411C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594C"/>
    <w:rsid w:val="00B8612B"/>
    <w:rsid w:val="00B864A8"/>
    <w:rsid w:val="00B86897"/>
    <w:rsid w:val="00B86F3F"/>
    <w:rsid w:val="00B86F75"/>
    <w:rsid w:val="00B871FF"/>
    <w:rsid w:val="00B87233"/>
    <w:rsid w:val="00B87324"/>
    <w:rsid w:val="00B873FC"/>
    <w:rsid w:val="00B874FF"/>
    <w:rsid w:val="00B8750B"/>
    <w:rsid w:val="00B875B0"/>
    <w:rsid w:val="00B875FE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312"/>
    <w:rsid w:val="00B91A01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802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31A5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BA3"/>
    <w:rsid w:val="00BA4BF5"/>
    <w:rsid w:val="00BA4C4A"/>
    <w:rsid w:val="00BA5004"/>
    <w:rsid w:val="00BA507E"/>
    <w:rsid w:val="00BA52EC"/>
    <w:rsid w:val="00BA5455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37C"/>
    <w:rsid w:val="00BB0441"/>
    <w:rsid w:val="00BB055D"/>
    <w:rsid w:val="00BB0771"/>
    <w:rsid w:val="00BB0862"/>
    <w:rsid w:val="00BB09A8"/>
    <w:rsid w:val="00BB0C8C"/>
    <w:rsid w:val="00BB0D01"/>
    <w:rsid w:val="00BB0EBC"/>
    <w:rsid w:val="00BB10DC"/>
    <w:rsid w:val="00BB1B6D"/>
    <w:rsid w:val="00BB1D2F"/>
    <w:rsid w:val="00BB1DE0"/>
    <w:rsid w:val="00BB1E58"/>
    <w:rsid w:val="00BB20E0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CE"/>
    <w:rsid w:val="00BB6E5D"/>
    <w:rsid w:val="00BB6F9D"/>
    <w:rsid w:val="00BB7024"/>
    <w:rsid w:val="00BB70BB"/>
    <w:rsid w:val="00BB7324"/>
    <w:rsid w:val="00BB7C20"/>
    <w:rsid w:val="00BB7E34"/>
    <w:rsid w:val="00BB7EB5"/>
    <w:rsid w:val="00BB7FE7"/>
    <w:rsid w:val="00BC01AA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264"/>
    <w:rsid w:val="00BC64EA"/>
    <w:rsid w:val="00BC67CA"/>
    <w:rsid w:val="00BC6806"/>
    <w:rsid w:val="00BC6FA6"/>
    <w:rsid w:val="00BC72D4"/>
    <w:rsid w:val="00BC745F"/>
    <w:rsid w:val="00BC756D"/>
    <w:rsid w:val="00BC777F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101"/>
    <w:rsid w:val="00BD32D2"/>
    <w:rsid w:val="00BD3866"/>
    <w:rsid w:val="00BD4322"/>
    <w:rsid w:val="00BD458E"/>
    <w:rsid w:val="00BD4A26"/>
    <w:rsid w:val="00BD4BE8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AC0"/>
    <w:rsid w:val="00BD6EA1"/>
    <w:rsid w:val="00BD6EB6"/>
    <w:rsid w:val="00BD71EA"/>
    <w:rsid w:val="00BD74F4"/>
    <w:rsid w:val="00BD7723"/>
    <w:rsid w:val="00BD77EA"/>
    <w:rsid w:val="00BD7B0D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1E8"/>
    <w:rsid w:val="00BE5482"/>
    <w:rsid w:val="00BE5952"/>
    <w:rsid w:val="00BE59C3"/>
    <w:rsid w:val="00BE5D0F"/>
    <w:rsid w:val="00BE6263"/>
    <w:rsid w:val="00BE68FE"/>
    <w:rsid w:val="00BE6958"/>
    <w:rsid w:val="00BE6D5B"/>
    <w:rsid w:val="00BE76B9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1127"/>
    <w:rsid w:val="00BF1319"/>
    <w:rsid w:val="00BF1324"/>
    <w:rsid w:val="00BF13E2"/>
    <w:rsid w:val="00BF16BE"/>
    <w:rsid w:val="00BF16EF"/>
    <w:rsid w:val="00BF1934"/>
    <w:rsid w:val="00BF1A71"/>
    <w:rsid w:val="00BF1A88"/>
    <w:rsid w:val="00BF204A"/>
    <w:rsid w:val="00BF2498"/>
    <w:rsid w:val="00BF24CC"/>
    <w:rsid w:val="00BF24E3"/>
    <w:rsid w:val="00BF267E"/>
    <w:rsid w:val="00BF2906"/>
    <w:rsid w:val="00BF2FDC"/>
    <w:rsid w:val="00BF30AB"/>
    <w:rsid w:val="00BF32DF"/>
    <w:rsid w:val="00BF3309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5F2"/>
    <w:rsid w:val="00C00702"/>
    <w:rsid w:val="00C0074D"/>
    <w:rsid w:val="00C00E12"/>
    <w:rsid w:val="00C00FDE"/>
    <w:rsid w:val="00C017A2"/>
    <w:rsid w:val="00C01B13"/>
    <w:rsid w:val="00C0243B"/>
    <w:rsid w:val="00C02785"/>
    <w:rsid w:val="00C02A73"/>
    <w:rsid w:val="00C030DE"/>
    <w:rsid w:val="00C032A9"/>
    <w:rsid w:val="00C03329"/>
    <w:rsid w:val="00C03463"/>
    <w:rsid w:val="00C03B06"/>
    <w:rsid w:val="00C03B77"/>
    <w:rsid w:val="00C03B92"/>
    <w:rsid w:val="00C03C2A"/>
    <w:rsid w:val="00C03EA5"/>
    <w:rsid w:val="00C03FEB"/>
    <w:rsid w:val="00C041C7"/>
    <w:rsid w:val="00C048D7"/>
    <w:rsid w:val="00C04ED5"/>
    <w:rsid w:val="00C04F9F"/>
    <w:rsid w:val="00C04FBF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51D"/>
    <w:rsid w:val="00C139DC"/>
    <w:rsid w:val="00C139F3"/>
    <w:rsid w:val="00C13AAB"/>
    <w:rsid w:val="00C1421F"/>
    <w:rsid w:val="00C1436B"/>
    <w:rsid w:val="00C14812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11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20068"/>
    <w:rsid w:val="00C2011E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ADA"/>
    <w:rsid w:val="00C21D34"/>
    <w:rsid w:val="00C22645"/>
    <w:rsid w:val="00C22ADD"/>
    <w:rsid w:val="00C22B9A"/>
    <w:rsid w:val="00C22DBB"/>
    <w:rsid w:val="00C22FD7"/>
    <w:rsid w:val="00C234CB"/>
    <w:rsid w:val="00C23950"/>
    <w:rsid w:val="00C2397B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C46"/>
    <w:rsid w:val="00C33276"/>
    <w:rsid w:val="00C334EB"/>
    <w:rsid w:val="00C33713"/>
    <w:rsid w:val="00C33845"/>
    <w:rsid w:val="00C33B13"/>
    <w:rsid w:val="00C344BA"/>
    <w:rsid w:val="00C344D7"/>
    <w:rsid w:val="00C3459F"/>
    <w:rsid w:val="00C34F65"/>
    <w:rsid w:val="00C35287"/>
    <w:rsid w:val="00C35510"/>
    <w:rsid w:val="00C3574E"/>
    <w:rsid w:val="00C35955"/>
    <w:rsid w:val="00C35F6C"/>
    <w:rsid w:val="00C365B7"/>
    <w:rsid w:val="00C365E8"/>
    <w:rsid w:val="00C36920"/>
    <w:rsid w:val="00C36F43"/>
    <w:rsid w:val="00C36FC8"/>
    <w:rsid w:val="00C37198"/>
    <w:rsid w:val="00C371ED"/>
    <w:rsid w:val="00C371FF"/>
    <w:rsid w:val="00C37254"/>
    <w:rsid w:val="00C37374"/>
    <w:rsid w:val="00C37395"/>
    <w:rsid w:val="00C373B3"/>
    <w:rsid w:val="00C3743D"/>
    <w:rsid w:val="00C3769D"/>
    <w:rsid w:val="00C37918"/>
    <w:rsid w:val="00C37925"/>
    <w:rsid w:val="00C37A5C"/>
    <w:rsid w:val="00C37C95"/>
    <w:rsid w:val="00C37D77"/>
    <w:rsid w:val="00C37ED8"/>
    <w:rsid w:val="00C402D0"/>
    <w:rsid w:val="00C40744"/>
    <w:rsid w:val="00C40945"/>
    <w:rsid w:val="00C40A10"/>
    <w:rsid w:val="00C40B53"/>
    <w:rsid w:val="00C40BBB"/>
    <w:rsid w:val="00C40C82"/>
    <w:rsid w:val="00C41103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5068"/>
    <w:rsid w:val="00C45627"/>
    <w:rsid w:val="00C45839"/>
    <w:rsid w:val="00C45931"/>
    <w:rsid w:val="00C45B66"/>
    <w:rsid w:val="00C47071"/>
    <w:rsid w:val="00C4757E"/>
    <w:rsid w:val="00C475A1"/>
    <w:rsid w:val="00C47897"/>
    <w:rsid w:val="00C47948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D9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9B"/>
    <w:rsid w:val="00C604FC"/>
    <w:rsid w:val="00C60FF9"/>
    <w:rsid w:val="00C61569"/>
    <w:rsid w:val="00C61C8F"/>
    <w:rsid w:val="00C623CF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1A"/>
    <w:rsid w:val="00C6796D"/>
    <w:rsid w:val="00C70833"/>
    <w:rsid w:val="00C70BB0"/>
    <w:rsid w:val="00C70F29"/>
    <w:rsid w:val="00C712F9"/>
    <w:rsid w:val="00C71A2F"/>
    <w:rsid w:val="00C71BAA"/>
    <w:rsid w:val="00C71CD1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82D"/>
    <w:rsid w:val="00C73C1F"/>
    <w:rsid w:val="00C74630"/>
    <w:rsid w:val="00C74721"/>
    <w:rsid w:val="00C747EA"/>
    <w:rsid w:val="00C7496B"/>
    <w:rsid w:val="00C74F89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EE"/>
    <w:rsid w:val="00C76722"/>
    <w:rsid w:val="00C76BAB"/>
    <w:rsid w:val="00C7705B"/>
    <w:rsid w:val="00C77152"/>
    <w:rsid w:val="00C773EC"/>
    <w:rsid w:val="00C777F1"/>
    <w:rsid w:val="00C77859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92F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7B"/>
    <w:rsid w:val="00C860CD"/>
    <w:rsid w:val="00C86392"/>
    <w:rsid w:val="00C868C7"/>
    <w:rsid w:val="00C8691A"/>
    <w:rsid w:val="00C86A9D"/>
    <w:rsid w:val="00C86B4E"/>
    <w:rsid w:val="00C86EA3"/>
    <w:rsid w:val="00C87329"/>
    <w:rsid w:val="00C874D4"/>
    <w:rsid w:val="00C87C4E"/>
    <w:rsid w:val="00C87D80"/>
    <w:rsid w:val="00C87EA4"/>
    <w:rsid w:val="00C900BD"/>
    <w:rsid w:val="00C9025D"/>
    <w:rsid w:val="00C90342"/>
    <w:rsid w:val="00C905DD"/>
    <w:rsid w:val="00C909D4"/>
    <w:rsid w:val="00C90C7C"/>
    <w:rsid w:val="00C90DAF"/>
    <w:rsid w:val="00C90FF8"/>
    <w:rsid w:val="00C9114B"/>
    <w:rsid w:val="00C911A7"/>
    <w:rsid w:val="00C912D9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870"/>
    <w:rsid w:val="00C92ADC"/>
    <w:rsid w:val="00C92C34"/>
    <w:rsid w:val="00C92FAC"/>
    <w:rsid w:val="00C932F9"/>
    <w:rsid w:val="00C93621"/>
    <w:rsid w:val="00C93636"/>
    <w:rsid w:val="00C93E2D"/>
    <w:rsid w:val="00C94100"/>
    <w:rsid w:val="00C9487E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3D7"/>
    <w:rsid w:val="00C965C4"/>
    <w:rsid w:val="00C96B47"/>
    <w:rsid w:val="00C96D89"/>
    <w:rsid w:val="00C96F04"/>
    <w:rsid w:val="00C97072"/>
    <w:rsid w:val="00C97117"/>
    <w:rsid w:val="00C9725E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EE"/>
    <w:rsid w:val="00CA0ED4"/>
    <w:rsid w:val="00CA0F63"/>
    <w:rsid w:val="00CA1260"/>
    <w:rsid w:val="00CA1562"/>
    <w:rsid w:val="00CA15F6"/>
    <w:rsid w:val="00CA19D0"/>
    <w:rsid w:val="00CA1B02"/>
    <w:rsid w:val="00CA1D88"/>
    <w:rsid w:val="00CA1FE6"/>
    <w:rsid w:val="00CA1FED"/>
    <w:rsid w:val="00CA2201"/>
    <w:rsid w:val="00CA2212"/>
    <w:rsid w:val="00CA2448"/>
    <w:rsid w:val="00CA24F5"/>
    <w:rsid w:val="00CA2593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A8"/>
    <w:rsid w:val="00CA5DBB"/>
    <w:rsid w:val="00CA6730"/>
    <w:rsid w:val="00CA6778"/>
    <w:rsid w:val="00CA6B24"/>
    <w:rsid w:val="00CA6E2D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5C"/>
    <w:rsid w:val="00CB7F09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2AC"/>
    <w:rsid w:val="00CC271C"/>
    <w:rsid w:val="00CC2BC1"/>
    <w:rsid w:val="00CC2E4D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C1"/>
    <w:rsid w:val="00CC7CF1"/>
    <w:rsid w:val="00CC7D3A"/>
    <w:rsid w:val="00CC7FF8"/>
    <w:rsid w:val="00CD003F"/>
    <w:rsid w:val="00CD0183"/>
    <w:rsid w:val="00CD0231"/>
    <w:rsid w:val="00CD060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60F6"/>
    <w:rsid w:val="00CD6597"/>
    <w:rsid w:val="00CD686D"/>
    <w:rsid w:val="00CD6F5A"/>
    <w:rsid w:val="00CD71CC"/>
    <w:rsid w:val="00CD7492"/>
    <w:rsid w:val="00CD75E1"/>
    <w:rsid w:val="00CD781F"/>
    <w:rsid w:val="00CD7831"/>
    <w:rsid w:val="00CD789A"/>
    <w:rsid w:val="00CE051C"/>
    <w:rsid w:val="00CE07F2"/>
    <w:rsid w:val="00CE0C05"/>
    <w:rsid w:val="00CE1098"/>
    <w:rsid w:val="00CE11C8"/>
    <w:rsid w:val="00CE139B"/>
    <w:rsid w:val="00CE191C"/>
    <w:rsid w:val="00CE19AA"/>
    <w:rsid w:val="00CE19E1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0C"/>
    <w:rsid w:val="00CF0168"/>
    <w:rsid w:val="00CF0235"/>
    <w:rsid w:val="00CF0346"/>
    <w:rsid w:val="00CF0909"/>
    <w:rsid w:val="00CF0ABA"/>
    <w:rsid w:val="00CF0BB7"/>
    <w:rsid w:val="00CF0C41"/>
    <w:rsid w:val="00CF0CA9"/>
    <w:rsid w:val="00CF16D6"/>
    <w:rsid w:val="00CF16E9"/>
    <w:rsid w:val="00CF18D7"/>
    <w:rsid w:val="00CF1967"/>
    <w:rsid w:val="00CF1F37"/>
    <w:rsid w:val="00CF202E"/>
    <w:rsid w:val="00CF203D"/>
    <w:rsid w:val="00CF214E"/>
    <w:rsid w:val="00CF23B7"/>
    <w:rsid w:val="00CF27DA"/>
    <w:rsid w:val="00CF2B6B"/>
    <w:rsid w:val="00CF3072"/>
    <w:rsid w:val="00CF3342"/>
    <w:rsid w:val="00CF33D6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A3B"/>
    <w:rsid w:val="00CF5B5F"/>
    <w:rsid w:val="00CF5BDF"/>
    <w:rsid w:val="00CF5C1D"/>
    <w:rsid w:val="00CF61EC"/>
    <w:rsid w:val="00CF654E"/>
    <w:rsid w:val="00CF6843"/>
    <w:rsid w:val="00CF6857"/>
    <w:rsid w:val="00CF6961"/>
    <w:rsid w:val="00CF69E6"/>
    <w:rsid w:val="00CF70A5"/>
    <w:rsid w:val="00CF70E9"/>
    <w:rsid w:val="00CF7697"/>
    <w:rsid w:val="00CF78AF"/>
    <w:rsid w:val="00CF78F4"/>
    <w:rsid w:val="00D0006B"/>
    <w:rsid w:val="00D00537"/>
    <w:rsid w:val="00D0058D"/>
    <w:rsid w:val="00D0067E"/>
    <w:rsid w:val="00D00805"/>
    <w:rsid w:val="00D011EE"/>
    <w:rsid w:val="00D01388"/>
    <w:rsid w:val="00D01497"/>
    <w:rsid w:val="00D01E1A"/>
    <w:rsid w:val="00D0209C"/>
    <w:rsid w:val="00D021B6"/>
    <w:rsid w:val="00D0249E"/>
    <w:rsid w:val="00D024C3"/>
    <w:rsid w:val="00D02ABD"/>
    <w:rsid w:val="00D02B64"/>
    <w:rsid w:val="00D032FC"/>
    <w:rsid w:val="00D033F9"/>
    <w:rsid w:val="00D03558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07CCD"/>
    <w:rsid w:val="00D100B8"/>
    <w:rsid w:val="00D100CF"/>
    <w:rsid w:val="00D1037B"/>
    <w:rsid w:val="00D10407"/>
    <w:rsid w:val="00D10543"/>
    <w:rsid w:val="00D1061A"/>
    <w:rsid w:val="00D10E4A"/>
    <w:rsid w:val="00D116B5"/>
    <w:rsid w:val="00D11748"/>
    <w:rsid w:val="00D11CB7"/>
    <w:rsid w:val="00D12021"/>
    <w:rsid w:val="00D120E4"/>
    <w:rsid w:val="00D12370"/>
    <w:rsid w:val="00D12826"/>
    <w:rsid w:val="00D12D8F"/>
    <w:rsid w:val="00D1341F"/>
    <w:rsid w:val="00D13719"/>
    <w:rsid w:val="00D13948"/>
    <w:rsid w:val="00D13978"/>
    <w:rsid w:val="00D13A37"/>
    <w:rsid w:val="00D13BC0"/>
    <w:rsid w:val="00D13E7A"/>
    <w:rsid w:val="00D1405C"/>
    <w:rsid w:val="00D14358"/>
    <w:rsid w:val="00D14A12"/>
    <w:rsid w:val="00D14D57"/>
    <w:rsid w:val="00D15083"/>
    <w:rsid w:val="00D15247"/>
    <w:rsid w:val="00D157F4"/>
    <w:rsid w:val="00D159F8"/>
    <w:rsid w:val="00D15A69"/>
    <w:rsid w:val="00D15C7F"/>
    <w:rsid w:val="00D15DFF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2001F"/>
    <w:rsid w:val="00D20451"/>
    <w:rsid w:val="00D2094E"/>
    <w:rsid w:val="00D20C91"/>
    <w:rsid w:val="00D20CC1"/>
    <w:rsid w:val="00D210BD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0B8F"/>
    <w:rsid w:val="00D30FEB"/>
    <w:rsid w:val="00D3247C"/>
    <w:rsid w:val="00D32702"/>
    <w:rsid w:val="00D32AB2"/>
    <w:rsid w:val="00D32C2A"/>
    <w:rsid w:val="00D32EFC"/>
    <w:rsid w:val="00D3315C"/>
    <w:rsid w:val="00D33524"/>
    <w:rsid w:val="00D33AAE"/>
    <w:rsid w:val="00D33BA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91"/>
    <w:rsid w:val="00D35EC1"/>
    <w:rsid w:val="00D35F31"/>
    <w:rsid w:val="00D36388"/>
    <w:rsid w:val="00D36632"/>
    <w:rsid w:val="00D36927"/>
    <w:rsid w:val="00D3692B"/>
    <w:rsid w:val="00D3696C"/>
    <w:rsid w:val="00D36A8B"/>
    <w:rsid w:val="00D36CAB"/>
    <w:rsid w:val="00D36FC5"/>
    <w:rsid w:val="00D373B2"/>
    <w:rsid w:val="00D375EE"/>
    <w:rsid w:val="00D376A3"/>
    <w:rsid w:val="00D3785B"/>
    <w:rsid w:val="00D37B99"/>
    <w:rsid w:val="00D37C8B"/>
    <w:rsid w:val="00D403E8"/>
    <w:rsid w:val="00D4056C"/>
    <w:rsid w:val="00D40668"/>
    <w:rsid w:val="00D4077D"/>
    <w:rsid w:val="00D410C3"/>
    <w:rsid w:val="00D412D6"/>
    <w:rsid w:val="00D414E2"/>
    <w:rsid w:val="00D416EA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ED"/>
    <w:rsid w:val="00D433EB"/>
    <w:rsid w:val="00D434FA"/>
    <w:rsid w:val="00D4364B"/>
    <w:rsid w:val="00D4372F"/>
    <w:rsid w:val="00D4379D"/>
    <w:rsid w:val="00D4385A"/>
    <w:rsid w:val="00D43CD6"/>
    <w:rsid w:val="00D43E14"/>
    <w:rsid w:val="00D43E33"/>
    <w:rsid w:val="00D44329"/>
    <w:rsid w:val="00D4452A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60B1"/>
    <w:rsid w:val="00D4643C"/>
    <w:rsid w:val="00D464AC"/>
    <w:rsid w:val="00D465B3"/>
    <w:rsid w:val="00D465BA"/>
    <w:rsid w:val="00D466AA"/>
    <w:rsid w:val="00D468B5"/>
    <w:rsid w:val="00D46CFD"/>
    <w:rsid w:val="00D4729E"/>
    <w:rsid w:val="00D478C9"/>
    <w:rsid w:val="00D47A93"/>
    <w:rsid w:val="00D50016"/>
    <w:rsid w:val="00D50424"/>
    <w:rsid w:val="00D505BD"/>
    <w:rsid w:val="00D50626"/>
    <w:rsid w:val="00D50C26"/>
    <w:rsid w:val="00D51134"/>
    <w:rsid w:val="00D513BD"/>
    <w:rsid w:val="00D515CA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6008A"/>
    <w:rsid w:val="00D60185"/>
    <w:rsid w:val="00D602D8"/>
    <w:rsid w:val="00D603FA"/>
    <w:rsid w:val="00D60617"/>
    <w:rsid w:val="00D608EB"/>
    <w:rsid w:val="00D61117"/>
    <w:rsid w:val="00D61366"/>
    <w:rsid w:val="00D616C0"/>
    <w:rsid w:val="00D61E8E"/>
    <w:rsid w:val="00D620A8"/>
    <w:rsid w:val="00D62142"/>
    <w:rsid w:val="00D62410"/>
    <w:rsid w:val="00D624C3"/>
    <w:rsid w:val="00D62AF3"/>
    <w:rsid w:val="00D62F7B"/>
    <w:rsid w:val="00D62FEA"/>
    <w:rsid w:val="00D63091"/>
    <w:rsid w:val="00D63700"/>
    <w:rsid w:val="00D637F1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BAD"/>
    <w:rsid w:val="00D65EC0"/>
    <w:rsid w:val="00D6603C"/>
    <w:rsid w:val="00D662A8"/>
    <w:rsid w:val="00D6670B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E41"/>
    <w:rsid w:val="00D67ED1"/>
    <w:rsid w:val="00D70063"/>
    <w:rsid w:val="00D700EC"/>
    <w:rsid w:val="00D7012C"/>
    <w:rsid w:val="00D704A8"/>
    <w:rsid w:val="00D708C8"/>
    <w:rsid w:val="00D70ACB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D7C"/>
    <w:rsid w:val="00D75F38"/>
    <w:rsid w:val="00D75FD9"/>
    <w:rsid w:val="00D7600F"/>
    <w:rsid w:val="00D761C2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8D"/>
    <w:rsid w:val="00D817E0"/>
    <w:rsid w:val="00D8196A"/>
    <w:rsid w:val="00D81E4C"/>
    <w:rsid w:val="00D8204D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B55"/>
    <w:rsid w:val="00D90B75"/>
    <w:rsid w:val="00D910D0"/>
    <w:rsid w:val="00D91231"/>
    <w:rsid w:val="00D91418"/>
    <w:rsid w:val="00D9155E"/>
    <w:rsid w:val="00D91651"/>
    <w:rsid w:val="00D917A5"/>
    <w:rsid w:val="00D917FA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412B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BFA"/>
    <w:rsid w:val="00D96C90"/>
    <w:rsid w:val="00D9728B"/>
    <w:rsid w:val="00D97592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279"/>
    <w:rsid w:val="00DA137C"/>
    <w:rsid w:val="00DA13CB"/>
    <w:rsid w:val="00DA19AA"/>
    <w:rsid w:val="00DA1C7A"/>
    <w:rsid w:val="00DA1C86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543"/>
    <w:rsid w:val="00DA769B"/>
    <w:rsid w:val="00DA77F7"/>
    <w:rsid w:val="00DA7BB7"/>
    <w:rsid w:val="00DA7D3B"/>
    <w:rsid w:val="00DA7E92"/>
    <w:rsid w:val="00DA7EB3"/>
    <w:rsid w:val="00DB0112"/>
    <w:rsid w:val="00DB0595"/>
    <w:rsid w:val="00DB0894"/>
    <w:rsid w:val="00DB0DA4"/>
    <w:rsid w:val="00DB0EB7"/>
    <w:rsid w:val="00DB0F09"/>
    <w:rsid w:val="00DB1366"/>
    <w:rsid w:val="00DB167F"/>
    <w:rsid w:val="00DB1893"/>
    <w:rsid w:val="00DB190F"/>
    <w:rsid w:val="00DB1E46"/>
    <w:rsid w:val="00DB252B"/>
    <w:rsid w:val="00DB253D"/>
    <w:rsid w:val="00DB2644"/>
    <w:rsid w:val="00DB2A5E"/>
    <w:rsid w:val="00DB2EFC"/>
    <w:rsid w:val="00DB3440"/>
    <w:rsid w:val="00DB3B45"/>
    <w:rsid w:val="00DB3DB6"/>
    <w:rsid w:val="00DB3F01"/>
    <w:rsid w:val="00DB41B7"/>
    <w:rsid w:val="00DB4855"/>
    <w:rsid w:val="00DB4CFB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6010"/>
    <w:rsid w:val="00DB629C"/>
    <w:rsid w:val="00DB6331"/>
    <w:rsid w:val="00DB64E9"/>
    <w:rsid w:val="00DB6603"/>
    <w:rsid w:val="00DB695B"/>
    <w:rsid w:val="00DB6C90"/>
    <w:rsid w:val="00DB6EEC"/>
    <w:rsid w:val="00DB6F15"/>
    <w:rsid w:val="00DB74A9"/>
    <w:rsid w:val="00DB78FC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C16"/>
    <w:rsid w:val="00DC1E78"/>
    <w:rsid w:val="00DC1F6C"/>
    <w:rsid w:val="00DC205A"/>
    <w:rsid w:val="00DC23CC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C47"/>
    <w:rsid w:val="00DC4D3C"/>
    <w:rsid w:val="00DC4D5F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7ED"/>
    <w:rsid w:val="00DC688B"/>
    <w:rsid w:val="00DC68BA"/>
    <w:rsid w:val="00DC6C4F"/>
    <w:rsid w:val="00DC6CBE"/>
    <w:rsid w:val="00DC6F8A"/>
    <w:rsid w:val="00DC701C"/>
    <w:rsid w:val="00DC74AD"/>
    <w:rsid w:val="00DC76AA"/>
    <w:rsid w:val="00DC76D2"/>
    <w:rsid w:val="00DC78FF"/>
    <w:rsid w:val="00DC7C84"/>
    <w:rsid w:val="00DC7D4F"/>
    <w:rsid w:val="00DC7F99"/>
    <w:rsid w:val="00DD031A"/>
    <w:rsid w:val="00DD04E9"/>
    <w:rsid w:val="00DD0762"/>
    <w:rsid w:val="00DD08D1"/>
    <w:rsid w:val="00DD0913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36A0"/>
    <w:rsid w:val="00DD3A5A"/>
    <w:rsid w:val="00DD4006"/>
    <w:rsid w:val="00DD42DF"/>
    <w:rsid w:val="00DD44FD"/>
    <w:rsid w:val="00DD555D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EC"/>
    <w:rsid w:val="00DE0230"/>
    <w:rsid w:val="00DE06A0"/>
    <w:rsid w:val="00DE0969"/>
    <w:rsid w:val="00DE0BD7"/>
    <w:rsid w:val="00DE0C3F"/>
    <w:rsid w:val="00DE0CCE"/>
    <w:rsid w:val="00DE0EE3"/>
    <w:rsid w:val="00DE13C9"/>
    <w:rsid w:val="00DE1AF9"/>
    <w:rsid w:val="00DE1DB0"/>
    <w:rsid w:val="00DE1F34"/>
    <w:rsid w:val="00DE1FB9"/>
    <w:rsid w:val="00DE22D7"/>
    <w:rsid w:val="00DE2363"/>
    <w:rsid w:val="00DE2792"/>
    <w:rsid w:val="00DE28E2"/>
    <w:rsid w:val="00DE2922"/>
    <w:rsid w:val="00DE297C"/>
    <w:rsid w:val="00DE2F3F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871"/>
    <w:rsid w:val="00DE7A3C"/>
    <w:rsid w:val="00DE7B93"/>
    <w:rsid w:val="00DE7D16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AD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E000DD"/>
    <w:rsid w:val="00E000ED"/>
    <w:rsid w:val="00E002CD"/>
    <w:rsid w:val="00E0043D"/>
    <w:rsid w:val="00E00499"/>
    <w:rsid w:val="00E00B41"/>
    <w:rsid w:val="00E011C5"/>
    <w:rsid w:val="00E0122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BFE"/>
    <w:rsid w:val="00E02D43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C7A"/>
    <w:rsid w:val="00E07D83"/>
    <w:rsid w:val="00E07E3C"/>
    <w:rsid w:val="00E07FDB"/>
    <w:rsid w:val="00E1027A"/>
    <w:rsid w:val="00E1099D"/>
    <w:rsid w:val="00E10AFB"/>
    <w:rsid w:val="00E10BFE"/>
    <w:rsid w:val="00E1149A"/>
    <w:rsid w:val="00E11624"/>
    <w:rsid w:val="00E11C9C"/>
    <w:rsid w:val="00E11FA0"/>
    <w:rsid w:val="00E11FE2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FF"/>
    <w:rsid w:val="00E21FD6"/>
    <w:rsid w:val="00E21FEC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43"/>
    <w:rsid w:val="00E23DD0"/>
    <w:rsid w:val="00E24206"/>
    <w:rsid w:val="00E24365"/>
    <w:rsid w:val="00E2442D"/>
    <w:rsid w:val="00E245BF"/>
    <w:rsid w:val="00E2462B"/>
    <w:rsid w:val="00E2462F"/>
    <w:rsid w:val="00E24E7C"/>
    <w:rsid w:val="00E24FFB"/>
    <w:rsid w:val="00E25268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41"/>
    <w:rsid w:val="00E330A2"/>
    <w:rsid w:val="00E33414"/>
    <w:rsid w:val="00E334CA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1594"/>
    <w:rsid w:val="00E41599"/>
    <w:rsid w:val="00E417FC"/>
    <w:rsid w:val="00E41831"/>
    <w:rsid w:val="00E41B06"/>
    <w:rsid w:val="00E41C35"/>
    <w:rsid w:val="00E41F3F"/>
    <w:rsid w:val="00E42369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D43"/>
    <w:rsid w:val="00E5014D"/>
    <w:rsid w:val="00E507AC"/>
    <w:rsid w:val="00E51965"/>
    <w:rsid w:val="00E52126"/>
    <w:rsid w:val="00E52140"/>
    <w:rsid w:val="00E5217D"/>
    <w:rsid w:val="00E52296"/>
    <w:rsid w:val="00E523F5"/>
    <w:rsid w:val="00E526E4"/>
    <w:rsid w:val="00E527A8"/>
    <w:rsid w:val="00E5291C"/>
    <w:rsid w:val="00E529CD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4B1D"/>
    <w:rsid w:val="00E5536D"/>
    <w:rsid w:val="00E558FB"/>
    <w:rsid w:val="00E55907"/>
    <w:rsid w:val="00E559D1"/>
    <w:rsid w:val="00E55C0A"/>
    <w:rsid w:val="00E55EF4"/>
    <w:rsid w:val="00E55FF8"/>
    <w:rsid w:val="00E56320"/>
    <w:rsid w:val="00E564AF"/>
    <w:rsid w:val="00E56638"/>
    <w:rsid w:val="00E56B5A"/>
    <w:rsid w:val="00E56E4B"/>
    <w:rsid w:val="00E57345"/>
    <w:rsid w:val="00E57A6C"/>
    <w:rsid w:val="00E57BCC"/>
    <w:rsid w:val="00E57CDD"/>
    <w:rsid w:val="00E57ED1"/>
    <w:rsid w:val="00E605BA"/>
    <w:rsid w:val="00E610CE"/>
    <w:rsid w:val="00E61439"/>
    <w:rsid w:val="00E616F1"/>
    <w:rsid w:val="00E61A0A"/>
    <w:rsid w:val="00E61A91"/>
    <w:rsid w:val="00E61B94"/>
    <w:rsid w:val="00E61FC3"/>
    <w:rsid w:val="00E625DB"/>
    <w:rsid w:val="00E62657"/>
    <w:rsid w:val="00E6285D"/>
    <w:rsid w:val="00E62894"/>
    <w:rsid w:val="00E62943"/>
    <w:rsid w:val="00E62A89"/>
    <w:rsid w:val="00E62E8B"/>
    <w:rsid w:val="00E62EAF"/>
    <w:rsid w:val="00E6304F"/>
    <w:rsid w:val="00E630C4"/>
    <w:rsid w:val="00E63407"/>
    <w:rsid w:val="00E63EE8"/>
    <w:rsid w:val="00E64132"/>
    <w:rsid w:val="00E64251"/>
    <w:rsid w:val="00E643E5"/>
    <w:rsid w:val="00E64CF6"/>
    <w:rsid w:val="00E6543C"/>
    <w:rsid w:val="00E6578A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DBF"/>
    <w:rsid w:val="00E70E1A"/>
    <w:rsid w:val="00E71078"/>
    <w:rsid w:val="00E71435"/>
    <w:rsid w:val="00E715D7"/>
    <w:rsid w:val="00E7173B"/>
    <w:rsid w:val="00E71AB5"/>
    <w:rsid w:val="00E71BBF"/>
    <w:rsid w:val="00E71FBB"/>
    <w:rsid w:val="00E71FE7"/>
    <w:rsid w:val="00E7223D"/>
    <w:rsid w:val="00E72E7B"/>
    <w:rsid w:val="00E731B0"/>
    <w:rsid w:val="00E73646"/>
    <w:rsid w:val="00E739B2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D47"/>
    <w:rsid w:val="00E75EA2"/>
    <w:rsid w:val="00E75EB3"/>
    <w:rsid w:val="00E75F7F"/>
    <w:rsid w:val="00E75F87"/>
    <w:rsid w:val="00E760D2"/>
    <w:rsid w:val="00E76243"/>
    <w:rsid w:val="00E76544"/>
    <w:rsid w:val="00E76949"/>
    <w:rsid w:val="00E76B08"/>
    <w:rsid w:val="00E76BF6"/>
    <w:rsid w:val="00E76EE1"/>
    <w:rsid w:val="00E77167"/>
    <w:rsid w:val="00E77C9C"/>
    <w:rsid w:val="00E80244"/>
    <w:rsid w:val="00E80286"/>
    <w:rsid w:val="00E8055F"/>
    <w:rsid w:val="00E80BAF"/>
    <w:rsid w:val="00E80D46"/>
    <w:rsid w:val="00E811F1"/>
    <w:rsid w:val="00E81316"/>
    <w:rsid w:val="00E81460"/>
    <w:rsid w:val="00E814DD"/>
    <w:rsid w:val="00E82075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322"/>
    <w:rsid w:val="00E8448D"/>
    <w:rsid w:val="00E84AC1"/>
    <w:rsid w:val="00E84DF0"/>
    <w:rsid w:val="00E84F33"/>
    <w:rsid w:val="00E84F38"/>
    <w:rsid w:val="00E8517B"/>
    <w:rsid w:val="00E8526C"/>
    <w:rsid w:val="00E85383"/>
    <w:rsid w:val="00E854F6"/>
    <w:rsid w:val="00E85A75"/>
    <w:rsid w:val="00E85F0E"/>
    <w:rsid w:val="00E861A1"/>
    <w:rsid w:val="00E861BF"/>
    <w:rsid w:val="00E86612"/>
    <w:rsid w:val="00E86734"/>
    <w:rsid w:val="00E86951"/>
    <w:rsid w:val="00E869E5"/>
    <w:rsid w:val="00E86A1A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8BC"/>
    <w:rsid w:val="00E9197E"/>
    <w:rsid w:val="00E91C67"/>
    <w:rsid w:val="00E9233F"/>
    <w:rsid w:val="00E9298F"/>
    <w:rsid w:val="00E92C9F"/>
    <w:rsid w:val="00E92D79"/>
    <w:rsid w:val="00E935A2"/>
    <w:rsid w:val="00E935E0"/>
    <w:rsid w:val="00E936D1"/>
    <w:rsid w:val="00E93711"/>
    <w:rsid w:val="00E937F7"/>
    <w:rsid w:val="00E93BF3"/>
    <w:rsid w:val="00E93C5A"/>
    <w:rsid w:val="00E93F24"/>
    <w:rsid w:val="00E94198"/>
    <w:rsid w:val="00E944E6"/>
    <w:rsid w:val="00E946C3"/>
    <w:rsid w:val="00E94A27"/>
    <w:rsid w:val="00E94DAC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E5"/>
    <w:rsid w:val="00EA3D21"/>
    <w:rsid w:val="00EA3D9A"/>
    <w:rsid w:val="00EA3DC6"/>
    <w:rsid w:val="00EA3DEA"/>
    <w:rsid w:val="00EA3F12"/>
    <w:rsid w:val="00EA4541"/>
    <w:rsid w:val="00EA4A15"/>
    <w:rsid w:val="00EA4BCA"/>
    <w:rsid w:val="00EA50FC"/>
    <w:rsid w:val="00EA57D3"/>
    <w:rsid w:val="00EA57FA"/>
    <w:rsid w:val="00EA58BE"/>
    <w:rsid w:val="00EA60F1"/>
    <w:rsid w:val="00EA6145"/>
    <w:rsid w:val="00EA671B"/>
    <w:rsid w:val="00EA6A1E"/>
    <w:rsid w:val="00EA6BC6"/>
    <w:rsid w:val="00EA6C24"/>
    <w:rsid w:val="00EA6D96"/>
    <w:rsid w:val="00EA7230"/>
    <w:rsid w:val="00EA7456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6FF"/>
    <w:rsid w:val="00EB4EC3"/>
    <w:rsid w:val="00EB529D"/>
    <w:rsid w:val="00EB5632"/>
    <w:rsid w:val="00EB5658"/>
    <w:rsid w:val="00EB5680"/>
    <w:rsid w:val="00EB59B8"/>
    <w:rsid w:val="00EB5D4D"/>
    <w:rsid w:val="00EB6143"/>
    <w:rsid w:val="00EB73E2"/>
    <w:rsid w:val="00EB7CE7"/>
    <w:rsid w:val="00EC0195"/>
    <w:rsid w:val="00EC0A88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027"/>
    <w:rsid w:val="00EC52F9"/>
    <w:rsid w:val="00EC5554"/>
    <w:rsid w:val="00EC56FC"/>
    <w:rsid w:val="00EC5809"/>
    <w:rsid w:val="00EC59A1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059C"/>
    <w:rsid w:val="00ED07D6"/>
    <w:rsid w:val="00ED1404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D45"/>
    <w:rsid w:val="00ED511E"/>
    <w:rsid w:val="00ED51B3"/>
    <w:rsid w:val="00ED5825"/>
    <w:rsid w:val="00ED5890"/>
    <w:rsid w:val="00ED5B79"/>
    <w:rsid w:val="00ED5DC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E2"/>
    <w:rsid w:val="00EE0260"/>
    <w:rsid w:val="00EE0399"/>
    <w:rsid w:val="00EE03EE"/>
    <w:rsid w:val="00EE04A4"/>
    <w:rsid w:val="00EE09E4"/>
    <w:rsid w:val="00EE0A8F"/>
    <w:rsid w:val="00EE0D42"/>
    <w:rsid w:val="00EE0D67"/>
    <w:rsid w:val="00EE0E07"/>
    <w:rsid w:val="00EE12F6"/>
    <w:rsid w:val="00EE13BD"/>
    <w:rsid w:val="00EE17F0"/>
    <w:rsid w:val="00EE19F4"/>
    <w:rsid w:val="00EE26E4"/>
    <w:rsid w:val="00EE29D5"/>
    <w:rsid w:val="00EE2B20"/>
    <w:rsid w:val="00EE304D"/>
    <w:rsid w:val="00EE3100"/>
    <w:rsid w:val="00EE3128"/>
    <w:rsid w:val="00EE316B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E1"/>
    <w:rsid w:val="00EE5645"/>
    <w:rsid w:val="00EE5693"/>
    <w:rsid w:val="00EE62C6"/>
    <w:rsid w:val="00EE62D3"/>
    <w:rsid w:val="00EE6528"/>
    <w:rsid w:val="00EE6BE9"/>
    <w:rsid w:val="00EE6EF2"/>
    <w:rsid w:val="00EE6FF3"/>
    <w:rsid w:val="00EE704C"/>
    <w:rsid w:val="00EE71E8"/>
    <w:rsid w:val="00EE794D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E87"/>
    <w:rsid w:val="00EF1F01"/>
    <w:rsid w:val="00EF22AD"/>
    <w:rsid w:val="00EF23FD"/>
    <w:rsid w:val="00EF240F"/>
    <w:rsid w:val="00EF25B0"/>
    <w:rsid w:val="00EF2B36"/>
    <w:rsid w:val="00EF2DDF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061"/>
    <w:rsid w:val="00EF77AB"/>
    <w:rsid w:val="00EF780A"/>
    <w:rsid w:val="00EF7EA1"/>
    <w:rsid w:val="00F0050C"/>
    <w:rsid w:val="00F0072F"/>
    <w:rsid w:val="00F00C9E"/>
    <w:rsid w:val="00F00D1C"/>
    <w:rsid w:val="00F00D39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313F"/>
    <w:rsid w:val="00F0315D"/>
    <w:rsid w:val="00F032C2"/>
    <w:rsid w:val="00F03667"/>
    <w:rsid w:val="00F03695"/>
    <w:rsid w:val="00F037A9"/>
    <w:rsid w:val="00F037AF"/>
    <w:rsid w:val="00F0388B"/>
    <w:rsid w:val="00F03A1A"/>
    <w:rsid w:val="00F03C15"/>
    <w:rsid w:val="00F03C1A"/>
    <w:rsid w:val="00F03C29"/>
    <w:rsid w:val="00F0465F"/>
    <w:rsid w:val="00F04A9A"/>
    <w:rsid w:val="00F04DAB"/>
    <w:rsid w:val="00F04EFD"/>
    <w:rsid w:val="00F04F8D"/>
    <w:rsid w:val="00F05174"/>
    <w:rsid w:val="00F056FF"/>
    <w:rsid w:val="00F05A65"/>
    <w:rsid w:val="00F05A9A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25"/>
    <w:rsid w:val="00F07B47"/>
    <w:rsid w:val="00F07FF4"/>
    <w:rsid w:val="00F101D8"/>
    <w:rsid w:val="00F105F4"/>
    <w:rsid w:val="00F10A22"/>
    <w:rsid w:val="00F10A44"/>
    <w:rsid w:val="00F10A83"/>
    <w:rsid w:val="00F11140"/>
    <w:rsid w:val="00F115ED"/>
    <w:rsid w:val="00F118DA"/>
    <w:rsid w:val="00F11AD0"/>
    <w:rsid w:val="00F11C43"/>
    <w:rsid w:val="00F11FAD"/>
    <w:rsid w:val="00F123E2"/>
    <w:rsid w:val="00F123EA"/>
    <w:rsid w:val="00F124D6"/>
    <w:rsid w:val="00F1260F"/>
    <w:rsid w:val="00F1294A"/>
    <w:rsid w:val="00F12BCB"/>
    <w:rsid w:val="00F12C7F"/>
    <w:rsid w:val="00F12DF1"/>
    <w:rsid w:val="00F13220"/>
    <w:rsid w:val="00F1392B"/>
    <w:rsid w:val="00F13E8F"/>
    <w:rsid w:val="00F142F9"/>
    <w:rsid w:val="00F14538"/>
    <w:rsid w:val="00F146D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7E3"/>
    <w:rsid w:val="00F21DC1"/>
    <w:rsid w:val="00F2210A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18"/>
    <w:rsid w:val="00F2443B"/>
    <w:rsid w:val="00F2460C"/>
    <w:rsid w:val="00F24714"/>
    <w:rsid w:val="00F24998"/>
    <w:rsid w:val="00F24A6A"/>
    <w:rsid w:val="00F24CD2"/>
    <w:rsid w:val="00F25356"/>
    <w:rsid w:val="00F255DD"/>
    <w:rsid w:val="00F2581B"/>
    <w:rsid w:val="00F25949"/>
    <w:rsid w:val="00F25CA9"/>
    <w:rsid w:val="00F25DE5"/>
    <w:rsid w:val="00F260AA"/>
    <w:rsid w:val="00F263D6"/>
    <w:rsid w:val="00F264FF"/>
    <w:rsid w:val="00F26C39"/>
    <w:rsid w:val="00F26FDC"/>
    <w:rsid w:val="00F27179"/>
    <w:rsid w:val="00F2731C"/>
    <w:rsid w:val="00F277FD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594"/>
    <w:rsid w:val="00F32935"/>
    <w:rsid w:val="00F32A40"/>
    <w:rsid w:val="00F32FA1"/>
    <w:rsid w:val="00F3307C"/>
    <w:rsid w:val="00F33272"/>
    <w:rsid w:val="00F332E6"/>
    <w:rsid w:val="00F33B0B"/>
    <w:rsid w:val="00F33C44"/>
    <w:rsid w:val="00F33D87"/>
    <w:rsid w:val="00F34133"/>
    <w:rsid w:val="00F3438C"/>
    <w:rsid w:val="00F34457"/>
    <w:rsid w:val="00F34689"/>
    <w:rsid w:val="00F3475B"/>
    <w:rsid w:val="00F34811"/>
    <w:rsid w:val="00F34A86"/>
    <w:rsid w:val="00F34A92"/>
    <w:rsid w:val="00F34AA9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6C5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713"/>
    <w:rsid w:val="00F50E56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243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9F1"/>
    <w:rsid w:val="00F61FCF"/>
    <w:rsid w:val="00F62193"/>
    <w:rsid w:val="00F62CF5"/>
    <w:rsid w:val="00F62E32"/>
    <w:rsid w:val="00F62EFD"/>
    <w:rsid w:val="00F631F0"/>
    <w:rsid w:val="00F6335E"/>
    <w:rsid w:val="00F633A6"/>
    <w:rsid w:val="00F63427"/>
    <w:rsid w:val="00F634B2"/>
    <w:rsid w:val="00F638B9"/>
    <w:rsid w:val="00F63C8D"/>
    <w:rsid w:val="00F63D08"/>
    <w:rsid w:val="00F63D52"/>
    <w:rsid w:val="00F641A7"/>
    <w:rsid w:val="00F6427C"/>
    <w:rsid w:val="00F6455C"/>
    <w:rsid w:val="00F6479D"/>
    <w:rsid w:val="00F647AB"/>
    <w:rsid w:val="00F64862"/>
    <w:rsid w:val="00F64A2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ADC"/>
    <w:rsid w:val="00F67B1B"/>
    <w:rsid w:val="00F70993"/>
    <w:rsid w:val="00F70A89"/>
    <w:rsid w:val="00F70B27"/>
    <w:rsid w:val="00F70BBA"/>
    <w:rsid w:val="00F70D44"/>
    <w:rsid w:val="00F71296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789"/>
    <w:rsid w:val="00F749EA"/>
    <w:rsid w:val="00F74C7F"/>
    <w:rsid w:val="00F74F68"/>
    <w:rsid w:val="00F750C2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94B"/>
    <w:rsid w:val="00F80A11"/>
    <w:rsid w:val="00F80B04"/>
    <w:rsid w:val="00F80B4B"/>
    <w:rsid w:val="00F80D57"/>
    <w:rsid w:val="00F810F1"/>
    <w:rsid w:val="00F8178A"/>
    <w:rsid w:val="00F8182C"/>
    <w:rsid w:val="00F819F7"/>
    <w:rsid w:val="00F81A0F"/>
    <w:rsid w:val="00F81D3D"/>
    <w:rsid w:val="00F81EAA"/>
    <w:rsid w:val="00F8286C"/>
    <w:rsid w:val="00F82DB4"/>
    <w:rsid w:val="00F82F9C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231"/>
    <w:rsid w:val="00F9331A"/>
    <w:rsid w:val="00F9381F"/>
    <w:rsid w:val="00F94095"/>
    <w:rsid w:val="00F9409A"/>
    <w:rsid w:val="00F94151"/>
    <w:rsid w:val="00F94158"/>
    <w:rsid w:val="00F9416F"/>
    <w:rsid w:val="00F9442C"/>
    <w:rsid w:val="00F946EE"/>
    <w:rsid w:val="00F948B0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9E1"/>
    <w:rsid w:val="00FA1A45"/>
    <w:rsid w:val="00FA2B3E"/>
    <w:rsid w:val="00FA310B"/>
    <w:rsid w:val="00FA3532"/>
    <w:rsid w:val="00FA384A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C70"/>
    <w:rsid w:val="00FA5F90"/>
    <w:rsid w:val="00FA6026"/>
    <w:rsid w:val="00FA617B"/>
    <w:rsid w:val="00FA6188"/>
    <w:rsid w:val="00FA6321"/>
    <w:rsid w:val="00FA6560"/>
    <w:rsid w:val="00FA66E9"/>
    <w:rsid w:val="00FA698C"/>
    <w:rsid w:val="00FA6CC2"/>
    <w:rsid w:val="00FA6D9A"/>
    <w:rsid w:val="00FA6FEA"/>
    <w:rsid w:val="00FA7305"/>
    <w:rsid w:val="00FA7579"/>
    <w:rsid w:val="00FA780C"/>
    <w:rsid w:val="00FA7B56"/>
    <w:rsid w:val="00FA7D71"/>
    <w:rsid w:val="00FA7D9F"/>
    <w:rsid w:val="00FB01B8"/>
    <w:rsid w:val="00FB0232"/>
    <w:rsid w:val="00FB0381"/>
    <w:rsid w:val="00FB0571"/>
    <w:rsid w:val="00FB07D3"/>
    <w:rsid w:val="00FB085C"/>
    <w:rsid w:val="00FB08BD"/>
    <w:rsid w:val="00FB0C0F"/>
    <w:rsid w:val="00FB0F67"/>
    <w:rsid w:val="00FB1328"/>
    <w:rsid w:val="00FB1EBE"/>
    <w:rsid w:val="00FB1F35"/>
    <w:rsid w:val="00FB20F5"/>
    <w:rsid w:val="00FB2238"/>
    <w:rsid w:val="00FB284F"/>
    <w:rsid w:val="00FB29AB"/>
    <w:rsid w:val="00FB29C3"/>
    <w:rsid w:val="00FB2EEE"/>
    <w:rsid w:val="00FB3375"/>
    <w:rsid w:val="00FB34A4"/>
    <w:rsid w:val="00FB3602"/>
    <w:rsid w:val="00FB381C"/>
    <w:rsid w:val="00FB388D"/>
    <w:rsid w:val="00FB3FC1"/>
    <w:rsid w:val="00FB43C9"/>
    <w:rsid w:val="00FB4559"/>
    <w:rsid w:val="00FB49F6"/>
    <w:rsid w:val="00FB4CE6"/>
    <w:rsid w:val="00FB56FF"/>
    <w:rsid w:val="00FB584A"/>
    <w:rsid w:val="00FB5AEB"/>
    <w:rsid w:val="00FB5B28"/>
    <w:rsid w:val="00FB5B5B"/>
    <w:rsid w:val="00FB5BB9"/>
    <w:rsid w:val="00FB5CC0"/>
    <w:rsid w:val="00FB605E"/>
    <w:rsid w:val="00FB6430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1F5"/>
    <w:rsid w:val="00FC559D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C"/>
    <w:rsid w:val="00FD0E2F"/>
    <w:rsid w:val="00FD0F99"/>
    <w:rsid w:val="00FD1054"/>
    <w:rsid w:val="00FD1062"/>
    <w:rsid w:val="00FD145D"/>
    <w:rsid w:val="00FD1797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530A"/>
    <w:rsid w:val="00FD5507"/>
    <w:rsid w:val="00FD55A8"/>
    <w:rsid w:val="00FD57B5"/>
    <w:rsid w:val="00FD5874"/>
    <w:rsid w:val="00FD58BB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EB"/>
    <w:rsid w:val="00FD71FC"/>
    <w:rsid w:val="00FD77D8"/>
    <w:rsid w:val="00FE02A7"/>
    <w:rsid w:val="00FE06E9"/>
    <w:rsid w:val="00FE0B37"/>
    <w:rsid w:val="00FE0B78"/>
    <w:rsid w:val="00FE0C74"/>
    <w:rsid w:val="00FE12D6"/>
    <w:rsid w:val="00FE17C5"/>
    <w:rsid w:val="00FE1FF0"/>
    <w:rsid w:val="00FE2286"/>
    <w:rsid w:val="00FE24C5"/>
    <w:rsid w:val="00FE26F7"/>
    <w:rsid w:val="00FE2BAD"/>
    <w:rsid w:val="00FE2C06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5BD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6B80"/>
    <w:rsid w:val="00FE729C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48"/>
    <w:rsid w:val="00FF139F"/>
    <w:rsid w:val="00FF15E1"/>
    <w:rsid w:val="00FF1A58"/>
    <w:rsid w:val="00FF1DA2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601"/>
    <w:rsid w:val="00FF48BE"/>
    <w:rsid w:val="00FF4C34"/>
    <w:rsid w:val="00FF4DB4"/>
    <w:rsid w:val="00FF5281"/>
    <w:rsid w:val="00FF55E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204EE0D"/>
  <w15:docId w15:val="{B15D7F0F-F937-4DBB-ACED-A280BADC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uiPriority w:val="99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4E871-0FC6-455D-A312-557242F2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1021</TotalTime>
  <Pages>7</Pages>
  <Words>2329</Words>
  <Characters>9055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561</cp:revision>
  <cp:lastPrinted>2022-02-18T14:29:00Z</cp:lastPrinted>
  <dcterms:created xsi:type="dcterms:W3CDTF">2022-01-28T18:07:00Z</dcterms:created>
  <dcterms:modified xsi:type="dcterms:W3CDTF">2022-02-19T15:59:00Z</dcterms:modified>
</cp:coreProperties>
</file>