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18E07" w14:textId="1C2404FB" w:rsidR="00061182" w:rsidRPr="0097099E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14:paraId="48726C33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8ADA935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941376F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88DB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B619101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9049FF0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78AC75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7CB80E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44476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44476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4ADC9BA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3A20B9D7" w14:textId="192989AE" w:rsidR="00061182" w:rsidRPr="007E048D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9935A8" w:rsidRPr="009935A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935A8" w:rsidRPr="009935A8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14863BB5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4447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AD56FB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0EEDF49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6F8AFFE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744476" w:rsidSect="00502DAC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D8446CB" w14:textId="77777777" w:rsidR="00061182" w:rsidRPr="00744476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9C90F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724EE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4A322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C732FDB" w14:textId="77777777" w:rsidR="00061182" w:rsidRPr="00A92CA3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FF99B0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DB7A01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885AA8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AEC203D" w14:textId="77777777" w:rsidR="00061182" w:rsidRPr="00744476" w:rsidRDefault="00061182" w:rsidP="00902DD5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F9D8F51" w14:textId="77777777" w:rsidR="00061182" w:rsidRPr="0098407E" w:rsidRDefault="00061182" w:rsidP="00902DD5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98407E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8FD105" w14:textId="77777777" w:rsidR="00061182" w:rsidRPr="0098407E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6A52884D" w14:textId="77777777" w:rsidR="00061182" w:rsidRPr="0098407E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8407E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โพลีน จำกัด (มหาชน)</w:t>
      </w:r>
      <w:r w:rsidRPr="0098407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B43E9DB" w14:textId="77777777" w:rsidR="00061182" w:rsidRPr="0098407E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776F685F" w14:textId="77777777" w:rsidR="00061182" w:rsidRPr="0098407E" w:rsidRDefault="00061182" w:rsidP="00902DD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8407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04016C" w14:textId="77777777" w:rsidR="00061182" w:rsidRPr="0098407E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CB737EC" w14:textId="457F95E5" w:rsidR="00061182" w:rsidRPr="0098407E" w:rsidRDefault="00061182" w:rsidP="00902D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8407E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โพลีน จำกัด (มหาชน) และบริษัทย่อย (“กลุ่มบริษัท”)</w:t>
      </w:r>
      <w:r w:rsidRPr="0098407E">
        <w:rPr>
          <w:rFonts w:asciiTheme="majorBidi" w:hAnsiTheme="majorBidi" w:cstheme="majorBidi"/>
          <w:sz w:val="16"/>
          <w:szCs w:val="16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98407E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ทีพีไอ โพลีน จำกัด</w:t>
      </w:r>
      <w:r w:rsidRPr="0098407E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A32B81" w:rsidRPr="0098407E">
        <w:rPr>
          <w:rFonts w:asciiTheme="majorBidi" w:hAnsiTheme="majorBidi" w:cstheme="majorBidi" w:hint="cs"/>
          <w:sz w:val="16"/>
          <w:szCs w:val="16"/>
          <w:cs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98407E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98407E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</w:t>
      </w:r>
      <w:r w:rsidR="004E5F16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98407E">
        <w:rPr>
          <w:rFonts w:asciiTheme="majorBidi" w:hAnsiTheme="majorBidi" w:cstheme="majorBidi"/>
          <w:sz w:val="30"/>
          <w:szCs w:val="30"/>
          <w:cs/>
        </w:rPr>
        <w:t>การเงินรวมและงบแสดงฐานะการเงินเฉพาะกิจการ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ณ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9935A8" w:rsidRPr="0098407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="009935A8" w:rsidRPr="0098407E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98407E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98407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pacing w:val="4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36BB9" w:rsidRPr="0098407E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8407E">
        <w:rPr>
          <w:rFonts w:asciiTheme="majorBidi" w:hAnsiTheme="majorBidi" w:cstheme="majorBidi"/>
          <w:spacing w:val="4"/>
          <w:sz w:val="30"/>
          <w:szCs w:val="30"/>
          <w:cs/>
        </w:rPr>
        <w:t>ๆ</w:t>
      </w:r>
    </w:p>
    <w:p w14:paraId="3BE9083D" w14:textId="77777777" w:rsidR="00061182" w:rsidRPr="0098407E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5EDEC24" w14:textId="029014DD" w:rsidR="00061182" w:rsidRPr="0098407E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8407E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="009935A8" w:rsidRPr="0098407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935A8" w:rsidRPr="0098407E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98407E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98407E">
        <w:rPr>
          <w:rFonts w:asciiTheme="majorBid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3891511" w14:textId="77777777" w:rsidR="00061182" w:rsidRPr="0098407E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0DE8" w14:textId="543D0F44" w:rsidR="00061182" w:rsidRPr="0098407E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98407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</w:t>
      </w:r>
      <w:r w:rsidR="004E5F16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สดงความเห็น</w:t>
      </w:r>
    </w:p>
    <w:p w14:paraId="1FF46A3B" w14:textId="77777777" w:rsidR="00061182" w:rsidRPr="0098407E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9C111A" w14:textId="0BAB0403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407E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3676C">
        <w:rPr>
          <w:rFonts w:asciiTheme="majorBidi" w:eastAsia="Calibri" w:hAnsiTheme="majorBidi" w:cstheme="majorBidi"/>
          <w:sz w:val="30"/>
          <w:szCs w:val="30"/>
        </w:rPr>
        <w:br/>
      </w:r>
      <w:r w:rsidRPr="0098407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8407E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98407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8407E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D9F7BC" w14:textId="77777777" w:rsidR="00C74900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491113" w14:textId="15997995" w:rsidR="00C74900" w:rsidRPr="00744476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C74900" w:rsidRPr="00744476" w:rsidSect="00061182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220DED8" w14:textId="77777777" w:rsidR="00061182" w:rsidRPr="0098407E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98407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211CF40" w14:textId="77777777" w:rsidR="00061182" w:rsidRPr="0098407E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8885F" w14:textId="56732CAA" w:rsidR="00061182" w:rsidRPr="0098407E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8407E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36BB9" w:rsidRPr="0098407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98407E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98407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98407E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98407E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98407E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A447E1" w14:textId="77777777" w:rsidR="00061182" w:rsidRPr="0098407E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98407E" w14:paraId="29E5BEC7" w14:textId="77777777" w:rsidTr="009C5C2D">
        <w:tc>
          <w:tcPr>
            <w:tcW w:w="9630" w:type="dxa"/>
            <w:gridSpan w:val="2"/>
            <w:shd w:val="clear" w:color="auto" w:fill="auto"/>
          </w:tcPr>
          <w:p w14:paraId="2E666963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84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98407E" w14:paraId="10391CC4" w14:textId="77777777" w:rsidTr="009C5C2D">
        <w:tc>
          <w:tcPr>
            <w:tcW w:w="9630" w:type="dxa"/>
            <w:gridSpan w:val="2"/>
            <w:shd w:val="clear" w:color="auto" w:fill="auto"/>
          </w:tcPr>
          <w:p w14:paraId="6DD49A87" w14:textId="7F080D29" w:rsidR="00061182" w:rsidRPr="0098407E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84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1F65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1F6544" w:rsidRPr="001F65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1F65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F65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9935A8" w:rsidRPr="001F654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061182" w:rsidRPr="0098407E" w14:paraId="2A42D344" w14:textId="77777777" w:rsidTr="009C5C2D">
        <w:tc>
          <w:tcPr>
            <w:tcW w:w="4802" w:type="dxa"/>
            <w:shd w:val="clear" w:color="auto" w:fill="auto"/>
          </w:tcPr>
          <w:p w14:paraId="7A113815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1A17645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5F4A2C54" w14:textId="77777777" w:rsidTr="009C5C2D">
        <w:tc>
          <w:tcPr>
            <w:tcW w:w="4802" w:type="dxa"/>
            <w:shd w:val="clear" w:color="auto" w:fill="auto"/>
          </w:tcPr>
          <w:p w14:paraId="60AF92E5" w14:textId="77777777" w:rsidR="00061182" w:rsidRPr="0098407E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เหตุการณ์และการดำเนินงานในอนาคต</w:t>
            </w:r>
          </w:p>
          <w:p w14:paraId="4AA35390" w14:textId="77777777" w:rsidR="00061182" w:rsidRPr="0098407E" w:rsidRDefault="00061182" w:rsidP="007F4561">
            <w:pPr>
              <w:pStyle w:val="Bo-Blankline"/>
            </w:pPr>
          </w:p>
          <w:p w14:paraId="76C9A0EA" w14:textId="77777777" w:rsidR="00061182" w:rsidRPr="0098407E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เนื่องจากผู้บริหารต้องใช้วิจารณญาณอย่างมาก และจำนวนเงินของสินค้าคงเหลือที่มีนัยสำคัญ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302F1689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9840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19806468" w14:textId="77777777" w:rsidR="00061182" w:rsidRPr="0098407E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และกระบวนการประมาณการมูลค่าที่คาดว่าจะได้รับคืนที่อ้างอิงมาจากแผนธุรกิจ</w:t>
            </w:r>
          </w:p>
          <w:p w14:paraId="6D98AD10" w14:textId="77777777" w:rsidR="00061182" w:rsidRPr="0098407E" w:rsidRDefault="00061182" w:rsidP="007F4561">
            <w:pPr>
              <w:pStyle w:val="Bo-Blankline"/>
            </w:pPr>
          </w:p>
          <w:p w14:paraId="1534435D" w14:textId="575FAB80" w:rsidR="00061182" w:rsidRPr="0098407E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</w:p>
          <w:p w14:paraId="06579125" w14:textId="77777777" w:rsidR="00A34D32" w:rsidRPr="0098407E" w:rsidRDefault="00A34D32" w:rsidP="00A34D3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43210C" w14:textId="0BA992A0" w:rsidR="00A34D32" w:rsidRPr="0098407E" w:rsidRDefault="00A34D3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ประเมินความเหมาะสมของวิธีการคำนวณมูลค่าที่คาดว่าจะได้รับคืน ณ วันสิ้นปี ประเมินความสมเหตุสมผลของราคาขายโดยเปรียบเทียบกับราคาขายสินค้าภายหลังวันสิ้นปี และทดสอบการคำนวณ</w:t>
            </w:r>
          </w:p>
          <w:p w14:paraId="110906B4" w14:textId="77777777" w:rsidR="00061182" w:rsidRPr="0098407E" w:rsidRDefault="00061182" w:rsidP="007F4561">
            <w:pPr>
              <w:pStyle w:val="Bo-Blankline"/>
            </w:pPr>
          </w:p>
          <w:p w14:paraId="2252D88C" w14:textId="77777777" w:rsidR="00061182" w:rsidRPr="0098407E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937892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3853BA7" w14:textId="77777777" w:rsidR="00061182" w:rsidRPr="00744476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0D918324" w14:textId="77777777" w:rsidTr="009C5C2D">
        <w:tc>
          <w:tcPr>
            <w:tcW w:w="9630" w:type="dxa"/>
            <w:gridSpan w:val="2"/>
            <w:shd w:val="clear" w:color="auto" w:fill="auto"/>
          </w:tcPr>
          <w:p w14:paraId="594D826D" w14:textId="735CA0F4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984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การประเมินการด้อยค่าของที่ดิน อาคารและอุปกรณ์ในงบการเงินรวม และเงินให้กู้ยืมในงบการเงินเฉพาะกิจการ</w:t>
            </w:r>
          </w:p>
        </w:tc>
      </w:tr>
      <w:tr w:rsidR="00061182" w:rsidRPr="00744476" w14:paraId="72BFE64E" w14:textId="77777777" w:rsidTr="009C5C2D">
        <w:tc>
          <w:tcPr>
            <w:tcW w:w="9630" w:type="dxa"/>
            <w:gridSpan w:val="2"/>
            <w:shd w:val="clear" w:color="auto" w:fill="auto"/>
          </w:tcPr>
          <w:p w14:paraId="2260B301" w14:textId="242BE15E" w:rsidR="00061182" w:rsidRPr="0098407E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84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 w:rsidRPr="00984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</w:t>
            </w:r>
            <w:r w:rsidR="00045629" w:rsidRPr="001F654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การเงิน</w:t>
            </w:r>
            <w:r w:rsidR="0064642B" w:rsidRPr="001F654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1E48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CC40C5" w:rsidRPr="001F654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64642B" w:rsidRPr="001F654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9935A8" w:rsidRPr="001F6544">
              <w:rPr>
                <w:rFonts w:asciiTheme="majorBidi" w:hAnsiTheme="majorBidi" w:cstheme="majorBidi" w:hint="cs"/>
                <w:color w:val="000000"/>
                <w:sz w:val="30"/>
                <w:szCs w:val="30"/>
                <w:lang w:val="en-US"/>
              </w:rPr>
              <w:t>1</w:t>
            </w:r>
            <w:r w:rsidR="009935A8" w:rsidRPr="001F654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61182" w:rsidRPr="00744476" w14:paraId="518F5679" w14:textId="77777777" w:rsidTr="009C5C2D">
        <w:tc>
          <w:tcPr>
            <w:tcW w:w="4802" w:type="dxa"/>
            <w:shd w:val="clear" w:color="auto" w:fill="auto"/>
          </w:tcPr>
          <w:p w14:paraId="46F34056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7CF802C6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4147B2D0" w14:textId="77777777" w:rsidTr="009C5C2D">
        <w:tc>
          <w:tcPr>
            <w:tcW w:w="4802" w:type="dxa"/>
            <w:shd w:val="clear" w:color="auto" w:fill="auto"/>
          </w:tcPr>
          <w:p w14:paraId="02F53335" w14:textId="78C0DBAA" w:rsidR="00061182" w:rsidRPr="0098407E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ผลการดำเนินงานที่ขาดทุนต่อเนื่องของบริษัทย่อย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สองแห่งคือ บริษัท ทีพีไอ โพลีน ชีวะอินทรีย์ จำกัด และ บริษัท ทีพีไอ ออล ซีซั่นส์ จำกัด</w:t>
            </w:r>
            <w:r w:rsidRPr="0098407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เป็นข้อบ่งชี้ว่า ที่ดิน อาคารและอุปกรณ์ และเงินให้กู้ยืมอาจเกิดการด้อยค่า</w:t>
            </w:r>
          </w:p>
          <w:p w14:paraId="13BA242A" w14:textId="77777777" w:rsidR="00061182" w:rsidRPr="0098407E" w:rsidRDefault="00061182" w:rsidP="007F4561">
            <w:pPr>
              <w:pStyle w:val="Bo-Blankline"/>
            </w:pPr>
          </w:p>
          <w:p w14:paraId="670A23AB" w14:textId="54221B48" w:rsidR="00061182" w:rsidRPr="0098407E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</w:t>
            </w:r>
            <w:r w:rsidR="00714806" w:rsidRPr="009840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1FFB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สภาพเศรษฐกิจ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และข้อสมมติหลักที่ใช้ในการประมาณมูลค่าที่คาดว่าจะได้รับคืนของธุรกิจประเภทดังกล่าวข้างต้น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B0741BF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9840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30720212" w14:textId="06373951" w:rsidR="00061182" w:rsidRPr="0098407E" w:rsidRDefault="00061182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ทำความเข้าใจกระบวนการในการระบุข้อบ่งชี้ของการด้อยค่า</w:t>
            </w:r>
            <w:r w:rsidR="000E1FFB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การพิจารณาการเพิ่มขึ้นของความเสี่ยงด้านเครดิตอย่างมีนัยสำคัญ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กระบวนการทดสอบการด้อยค่า</w:t>
            </w:r>
            <w:r w:rsidR="00FD5AD2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1FFB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การประมาณมูลค่าที่คาดว่าจะได้รับของผู้บริหาร</w:t>
            </w:r>
            <w:r w:rsidR="00FD5AD2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และผลขาดทุนด้านเครดิตที่คาดว่าจะเกิดขึ้น</w:t>
            </w:r>
          </w:p>
          <w:p w14:paraId="20C64388" w14:textId="77777777" w:rsidR="00061182" w:rsidRPr="0098407E" w:rsidRDefault="00061182" w:rsidP="007F4561">
            <w:pPr>
              <w:pStyle w:val="Bo-Blankline"/>
            </w:pPr>
          </w:p>
          <w:p w14:paraId="71198DD2" w14:textId="28F45108" w:rsidR="00061182" w:rsidRPr="0098407E" w:rsidRDefault="001008A0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/>
                <w:sz w:val="30"/>
                <w:szCs w:val="30"/>
                <w:cs/>
              </w:rPr>
              <w:t>ประเมินข้อสมมติหลักที่ใช้ในการประมาณการกระแสเงินสดคิดลด เช่น อัตราการเติบโต ประมาณการรายได้</w:t>
            </w:r>
            <w:r w:rsidR="0007179C" w:rsidRPr="0098407E">
              <w:rPr>
                <w:rFonts w:asciiTheme="majorBidi" w:hAnsiTheme="majorBidi" w:hint="cs"/>
                <w:sz w:val="30"/>
                <w:szCs w:val="30"/>
                <w:cs/>
              </w:rPr>
              <w:t xml:space="preserve"> รวมถึงปัจจัยทางเศรษฐกิจที่ผู้บริหารใช้ในการประมาณผลขาดทุนด้านเครดิต</w:t>
            </w:r>
            <w:r w:rsidRPr="0098407E">
              <w:rPr>
                <w:rFonts w:asciiTheme="majorBidi" w:hAnsiTheme="majorBidi"/>
                <w:sz w:val="30"/>
                <w:szCs w:val="30"/>
                <w:cs/>
              </w:rPr>
              <w:t xml:space="preserve"> และพิจารณาความสมเหตุสมผลของประมาณการโดยเปรียบเทียบประมาณการในอดีตกับผลการดำเนินงานที่เกิดขึ้นจริง</w:t>
            </w:r>
            <w:r w:rsidRPr="0098407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8407E">
              <w:rPr>
                <w:rFonts w:asciiTheme="majorBidi" w:hAnsiTheme="majorBidi"/>
                <w:sz w:val="30"/>
                <w:szCs w:val="30"/>
                <w:cs/>
              </w:rPr>
              <w:t>รวมทั้งประเมินความเหมาะสมของอัตราคิดลดที่ใช้</w:t>
            </w:r>
          </w:p>
          <w:p w14:paraId="6D47D38F" w14:textId="77777777" w:rsidR="00181E53" w:rsidRPr="0098407E" w:rsidRDefault="00181E53" w:rsidP="00181E53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5223357" w14:textId="3FD56BF5" w:rsidR="00FD5AD2" w:rsidRPr="0098407E" w:rsidRDefault="00FD5AD2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ประเมินความเสี่ยงด้านเครดิต และพิจารณาความสมเหตุสมผลของข้อมู</w:t>
            </w:r>
            <w:r w:rsidR="00404ECB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สนับสนุน</w:t>
            </w:r>
          </w:p>
          <w:p w14:paraId="5D380AF5" w14:textId="77777777" w:rsidR="0007179C" w:rsidRPr="0098407E" w:rsidRDefault="0007179C" w:rsidP="0007179C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99B7DDA" w14:textId="1413B2CD" w:rsidR="0007179C" w:rsidRPr="0098407E" w:rsidRDefault="0007179C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</w:t>
            </w:r>
            <w:r w:rsidR="00714806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คำนวณ</w:t>
            </w:r>
          </w:p>
          <w:p w14:paraId="7C62B42F" w14:textId="77777777" w:rsidR="00184C6A" w:rsidRPr="0098407E" w:rsidRDefault="00184C6A" w:rsidP="007F4561">
            <w:pPr>
              <w:pStyle w:val="Bo-Blankline"/>
            </w:pPr>
          </w:p>
          <w:p w14:paraId="71A77BDD" w14:textId="77777777" w:rsidR="00061182" w:rsidRPr="0098407E" w:rsidRDefault="00061182" w:rsidP="0098582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6317E98" w14:textId="0592D350" w:rsidR="009D2622" w:rsidRDefault="009D2622"/>
    <w:p w14:paraId="6CC14ADF" w14:textId="77777777" w:rsidR="009D2622" w:rsidRDefault="009D2622">
      <w:pPr>
        <w:spacing w:line="240" w:lineRule="auto"/>
      </w:pPr>
      <w: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4641FD18" w14:textId="77777777" w:rsidTr="009D2622">
        <w:tc>
          <w:tcPr>
            <w:tcW w:w="9630" w:type="dxa"/>
            <w:gridSpan w:val="2"/>
            <w:shd w:val="clear" w:color="auto" w:fill="auto"/>
          </w:tcPr>
          <w:p w14:paraId="7684230F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84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การรับรู้สินทรัพย์ภาษีเงินได้รอการตัดบัญชี</w:t>
            </w:r>
          </w:p>
        </w:tc>
      </w:tr>
      <w:tr w:rsidR="00061182" w:rsidRPr="00744476" w14:paraId="07FBF377" w14:textId="77777777" w:rsidTr="009D2622">
        <w:tc>
          <w:tcPr>
            <w:tcW w:w="9630" w:type="dxa"/>
            <w:gridSpan w:val="2"/>
            <w:shd w:val="clear" w:color="auto" w:fill="auto"/>
          </w:tcPr>
          <w:p w14:paraId="6C976B4A" w14:textId="0AE5BC17" w:rsidR="00061182" w:rsidRPr="0098407E" w:rsidRDefault="00061182" w:rsidP="00E83D1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84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 w:rsidRPr="00984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991B05" w:rsidRPr="001F654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1F6544" w:rsidRPr="001F65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991B05" w:rsidRPr="001F654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9935A8" w:rsidRPr="001F654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</w:p>
        </w:tc>
      </w:tr>
      <w:tr w:rsidR="00061182" w:rsidRPr="00744476" w14:paraId="3F0D42EF" w14:textId="77777777" w:rsidTr="009D2622">
        <w:tc>
          <w:tcPr>
            <w:tcW w:w="4802" w:type="dxa"/>
            <w:shd w:val="clear" w:color="auto" w:fill="auto"/>
          </w:tcPr>
          <w:p w14:paraId="67B7E030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142087FA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5DD19255" w14:textId="77777777" w:rsidTr="009D2622">
        <w:tc>
          <w:tcPr>
            <w:tcW w:w="4802" w:type="dxa"/>
            <w:shd w:val="clear" w:color="auto" w:fill="auto"/>
          </w:tcPr>
          <w:p w14:paraId="7ACD9EBE" w14:textId="77777777" w:rsidR="00061182" w:rsidRPr="0098407E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</w:t>
            </w:r>
            <w:r w:rsidR="002558CF"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่งคาดว่าจะได้</w:t>
            </w:r>
            <w:r w:rsidR="002558CF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ใช้ประโยชน์</w:t>
            </w:r>
          </w:p>
          <w:p w14:paraId="3D4FC9A6" w14:textId="77777777" w:rsidR="00061182" w:rsidRPr="0098407E" w:rsidRDefault="00061182" w:rsidP="007F4561">
            <w:pPr>
              <w:pStyle w:val="Bo-Blankline"/>
            </w:pPr>
          </w:p>
          <w:p w14:paraId="38F7AB10" w14:textId="77777777" w:rsidR="00061182" w:rsidRPr="0098407E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14:paraId="106A62C7" w14:textId="77777777" w:rsidR="00061182" w:rsidRPr="0098407E" w:rsidRDefault="00061182" w:rsidP="007F4561">
            <w:pPr>
              <w:pStyle w:val="Bo-Blankline"/>
            </w:pPr>
          </w:p>
          <w:p w14:paraId="5C5C173A" w14:textId="77777777" w:rsidR="00061182" w:rsidRPr="0098407E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53F3E8FB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9840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F3DC803" w14:textId="77777777" w:rsidR="00061182" w:rsidRPr="0098407E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14:paraId="102F0B56" w14:textId="77777777" w:rsidR="00061182" w:rsidRPr="0098407E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D29976" w14:textId="1E7AD57B" w:rsidR="00D83629" w:rsidRPr="0098407E" w:rsidRDefault="00D83629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และแผนการดำเนินงาน </w:t>
            </w:r>
            <w:r w:rsidR="00F30DFC"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โดยเปรียบเทียบกับแผนการดำเนินงานและแหล่งข้อมูลภายนอก</w:t>
            </w:r>
          </w:p>
          <w:p w14:paraId="21EBF659" w14:textId="77777777" w:rsidR="00462884" w:rsidRPr="0098407E" w:rsidRDefault="00462884" w:rsidP="00462884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695CA327" w14:textId="1F9696E1" w:rsidR="00462884" w:rsidRPr="0098407E" w:rsidRDefault="00462884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ทดสอบการคำนวณ</w:t>
            </w:r>
          </w:p>
          <w:p w14:paraId="5D90FE5B" w14:textId="77777777" w:rsidR="00462884" w:rsidRPr="0098407E" w:rsidRDefault="00462884" w:rsidP="003547B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38BDA0E0" w14:textId="77777777" w:rsidR="00061182" w:rsidRPr="0098407E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407E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E7A25E" w14:textId="77777777" w:rsidR="00061182" w:rsidRPr="00BE4EDD" w:rsidRDefault="00061182" w:rsidP="00061182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14:paraId="6BAEAEEF" w14:textId="61C785A3" w:rsidR="00167B46" w:rsidRPr="0098407E" w:rsidRDefault="00167B46" w:rsidP="00167B4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407E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1382DDC" w14:textId="7A3592A9" w:rsidR="006F6871" w:rsidRDefault="000801DB" w:rsidP="0098407E">
      <w:pPr>
        <w:spacing w:before="240" w:line="240" w:lineRule="auto"/>
        <w:ind w:right="-43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98407E">
        <w:rPr>
          <w:rFonts w:ascii="Angsana New" w:hAnsi="Angsana New"/>
          <w:sz w:val="30"/>
          <w:szCs w:val="30"/>
          <w:cs/>
        </w:rPr>
        <w:t>โดยมิได้แสดงความเห็นที่เปลี่ยนแปลงไป</w:t>
      </w:r>
    </w:p>
    <w:p w14:paraId="6BFAD13D" w14:textId="23B7A642" w:rsidR="000801DB" w:rsidRDefault="000801DB" w:rsidP="009632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before="240" w:line="240" w:lineRule="auto"/>
        <w:ind w:left="0" w:right="-43"/>
        <w:jc w:val="thaiDistribute"/>
        <w:rPr>
          <w:rFonts w:ascii="Angsana New" w:hAnsi="Angsana New"/>
          <w:sz w:val="30"/>
          <w:szCs w:val="30"/>
        </w:rPr>
      </w:pPr>
      <w:r w:rsidRPr="00963219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</w:t>
      </w:r>
      <w:r w:rsidRPr="001F6544">
        <w:rPr>
          <w:rFonts w:ascii="Angsana New" w:hAnsi="Angsana New"/>
          <w:sz w:val="30"/>
          <w:szCs w:val="30"/>
          <w:cs/>
        </w:rPr>
        <w:t xml:space="preserve">ข้อ </w:t>
      </w:r>
      <w:r w:rsidR="009935A8" w:rsidRPr="001F6544">
        <w:rPr>
          <w:rFonts w:ascii="Angsana New" w:hAnsi="Angsana New"/>
          <w:sz w:val="30"/>
          <w:szCs w:val="30"/>
          <w:lang w:val="en-US"/>
        </w:rPr>
        <w:t>38</w:t>
      </w:r>
      <w:r w:rsidR="00CA7B2E" w:rsidRPr="001F6544">
        <w:rPr>
          <w:rFonts w:ascii="Angsana New" w:hAnsi="Angsana New"/>
          <w:sz w:val="30"/>
          <w:szCs w:val="30"/>
          <w:cs/>
        </w:rPr>
        <w:t>(</w:t>
      </w:r>
      <w:r w:rsidR="009935A8" w:rsidRPr="001F6544">
        <w:rPr>
          <w:rFonts w:ascii="Angsana New" w:hAnsi="Angsana New"/>
          <w:sz w:val="30"/>
          <w:szCs w:val="30"/>
          <w:lang w:val="en-US"/>
        </w:rPr>
        <w:t>2</w:t>
      </w:r>
      <w:r w:rsidR="00CA7B2E" w:rsidRPr="001F6544">
        <w:rPr>
          <w:rFonts w:ascii="Angsana New" w:hAnsi="Angsana New"/>
          <w:sz w:val="30"/>
          <w:szCs w:val="30"/>
          <w:cs/>
        </w:rPr>
        <w:t xml:space="preserve">) และ </w:t>
      </w:r>
      <w:r w:rsidR="009935A8" w:rsidRPr="001F6544">
        <w:rPr>
          <w:rFonts w:ascii="Angsana New" w:hAnsi="Angsana New"/>
          <w:sz w:val="30"/>
          <w:szCs w:val="30"/>
          <w:lang w:val="en-US"/>
        </w:rPr>
        <w:t>38</w:t>
      </w:r>
      <w:r w:rsidR="00CA7B2E" w:rsidRPr="001F6544">
        <w:rPr>
          <w:rFonts w:ascii="Angsana New" w:hAnsi="Angsana New"/>
          <w:sz w:val="30"/>
          <w:szCs w:val="30"/>
          <w:cs/>
        </w:rPr>
        <w:t>(</w:t>
      </w:r>
      <w:r w:rsidR="009935A8" w:rsidRPr="001F6544">
        <w:rPr>
          <w:rFonts w:ascii="Angsana New" w:hAnsi="Angsana New"/>
          <w:sz w:val="30"/>
          <w:szCs w:val="30"/>
          <w:lang w:val="en-US"/>
        </w:rPr>
        <w:t>4</w:t>
      </w:r>
      <w:r w:rsidR="00CA7B2E" w:rsidRPr="001F6544">
        <w:rPr>
          <w:rFonts w:ascii="Angsana New" w:hAnsi="Angsana New"/>
          <w:sz w:val="30"/>
          <w:szCs w:val="30"/>
          <w:cs/>
        </w:rPr>
        <w:t xml:space="preserve">) ถึง </w:t>
      </w:r>
      <w:r w:rsidR="009935A8" w:rsidRPr="001F6544">
        <w:rPr>
          <w:rFonts w:ascii="Angsana New" w:hAnsi="Angsana New"/>
          <w:sz w:val="30"/>
          <w:szCs w:val="30"/>
          <w:lang w:val="en-US"/>
        </w:rPr>
        <w:t>38</w:t>
      </w:r>
      <w:r w:rsidR="00CA7B2E" w:rsidRPr="001F6544">
        <w:rPr>
          <w:rFonts w:ascii="Angsana New" w:hAnsi="Angsana New"/>
          <w:sz w:val="30"/>
          <w:szCs w:val="30"/>
          <w:cs/>
        </w:rPr>
        <w:t>(</w:t>
      </w:r>
      <w:r w:rsidR="009935A8" w:rsidRPr="001F6544">
        <w:rPr>
          <w:rFonts w:ascii="Angsana New" w:hAnsi="Angsana New"/>
          <w:sz w:val="30"/>
          <w:szCs w:val="30"/>
          <w:lang w:val="en-US"/>
        </w:rPr>
        <w:t>7</w:t>
      </w:r>
      <w:r w:rsidR="00CA7B2E" w:rsidRPr="001F6544">
        <w:rPr>
          <w:rFonts w:ascii="Angsana New" w:hAnsi="Angsana New"/>
          <w:sz w:val="30"/>
          <w:szCs w:val="30"/>
          <w:cs/>
        </w:rPr>
        <w:t>)</w:t>
      </w:r>
      <w:r w:rsidR="00CA7B2E" w:rsidRPr="00963219">
        <w:rPr>
          <w:rFonts w:ascii="Angsana New" w:hAnsi="Angsana New"/>
          <w:sz w:val="30"/>
          <w:szCs w:val="30"/>
          <w:cs/>
        </w:rPr>
        <w:t xml:space="preserve"> </w:t>
      </w:r>
      <w:r w:rsidRPr="00963219">
        <w:rPr>
          <w:rFonts w:ascii="Angsana New" w:hAnsi="Angsana New"/>
          <w:sz w:val="30"/>
          <w:szCs w:val="30"/>
          <w:cs/>
        </w:rPr>
        <w:t>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5771FEDA" w14:textId="4B4AD8F8" w:rsidR="00DC5FE6" w:rsidRDefault="00DC5FE6" w:rsidP="00DC5FE6">
      <w:pPr>
        <w:pStyle w:val="Bo-Blankline"/>
        <w:rPr>
          <w:sz w:val="30"/>
          <w:szCs w:val="30"/>
        </w:rPr>
      </w:pPr>
    </w:p>
    <w:p w14:paraId="2E3FDC42" w14:textId="2A6D7A86" w:rsidR="006C6221" w:rsidRPr="006C6221" w:rsidRDefault="006C6221" w:rsidP="006C622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3"/>
          <w:sz w:val="30"/>
          <w:szCs w:val="30"/>
          <w:cs/>
        </w:rPr>
      </w:pP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Pr="00434039">
        <w:rPr>
          <w:rFonts w:ascii="Angsana New" w:hAnsi="Angsana New"/>
          <w:spacing w:val="-3"/>
          <w:sz w:val="30"/>
          <w:szCs w:val="30"/>
        </w:rPr>
        <w:t>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สิงหาคม </w:t>
      </w:r>
      <w:r w:rsidRPr="00434039">
        <w:rPr>
          <w:rFonts w:ascii="Angsana New" w:hAnsi="Angsana New"/>
          <w:spacing w:val="-3"/>
          <w:sz w:val="30"/>
          <w:szCs w:val="30"/>
        </w:rPr>
        <w:t>2562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434039">
        <w:rPr>
          <w:rFonts w:ascii="Angsana New" w:hAnsi="Angsana New"/>
          <w:spacing w:val="-3"/>
          <w:sz w:val="30"/>
          <w:szCs w:val="30"/>
        </w:rPr>
        <w:t>5/2559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Pr="00434039">
        <w:rPr>
          <w:rFonts w:ascii="Angsana New" w:hAnsi="Angsana New"/>
          <w:spacing w:val="-3"/>
          <w:sz w:val="30"/>
          <w:szCs w:val="30"/>
        </w:rPr>
        <w:t>1,603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Pr="00434039">
        <w:rPr>
          <w:rFonts w:ascii="Angsana New" w:hAnsi="Angsana New"/>
          <w:spacing w:val="-3"/>
          <w:sz w:val="30"/>
          <w:szCs w:val="30"/>
        </w:rPr>
        <w:t>7.5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บริษัทได้ยื่นอุทธรณ์พร้อมคำร้องขอทุเลาการบังคับคดีเมื่อวันที่</w:t>
      </w:r>
      <w:r w:rsidR="001F6544">
        <w:rPr>
          <w:rFonts w:ascii="Angsana New" w:hAnsi="Angsana New"/>
          <w:spacing w:val="-3"/>
          <w:sz w:val="30"/>
          <w:szCs w:val="30"/>
          <w:lang w:val="en-US"/>
        </w:rPr>
        <w:t xml:space="preserve"> </w:t>
      </w:r>
      <w:r w:rsidRPr="00434039">
        <w:rPr>
          <w:rFonts w:ascii="Angsana New" w:hAnsi="Angsana New"/>
          <w:spacing w:val="-3"/>
          <w:sz w:val="30"/>
          <w:szCs w:val="30"/>
        </w:rPr>
        <w:t>3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434039">
        <w:rPr>
          <w:rFonts w:ascii="Angsana New" w:hAnsi="Angsana New"/>
          <w:spacing w:val="-3"/>
          <w:sz w:val="30"/>
          <w:szCs w:val="30"/>
        </w:rPr>
        <w:t>2562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434039">
        <w:rPr>
          <w:rFonts w:ascii="Angsana New" w:hAnsi="Angsana New"/>
          <w:spacing w:val="-3"/>
          <w:sz w:val="30"/>
          <w:szCs w:val="30"/>
        </w:rPr>
        <w:t>22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กันยายน </w:t>
      </w:r>
      <w:r w:rsidRPr="00434039">
        <w:rPr>
          <w:rFonts w:ascii="Angsana New" w:hAnsi="Angsana New"/>
          <w:spacing w:val="-3"/>
          <w:sz w:val="30"/>
          <w:szCs w:val="30"/>
        </w:rPr>
        <w:t>2563</w:t>
      </w:r>
      <w:r w:rsidRPr="00434039">
        <w:rPr>
          <w:rFonts w:ascii="Angsana New" w:hAnsi="Angsana New"/>
          <w:spacing w:val="-3"/>
          <w:sz w:val="30"/>
          <w:szCs w:val="30"/>
          <w:cs/>
        </w:rPr>
        <w:t xml:space="preserve"> แต่มีการเลื่อนนัดฟังคำพิพากษาศาลอุทธรณ์เนื่องจากคดีอยู่ระหว่างไกล่เกลี่ยในชั้นอุทธรณ์ต่อมามีการยกเลิกการไกล่เกลี่ยในชั้นอุทธรณ์ คดีอยู่ระหว่างการพิจารณาของศาลอุทธรณ์</w:t>
      </w:r>
      <w:r w:rsidRPr="006C6221">
        <w:rPr>
          <w:rFonts w:ascii="Angsana New" w:hAnsi="Angsana New"/>
          <w:spacing w:val="-3"/>
          <w:sz w:val="30"/>
          <w:szCs w:val="30"/>
          <w:cs/>
        </w:rPr>
        <w:br w:type="page"/>
      </w:r>
    </w:p>
    <w:p w14:paraId="5CF7F2EA" w14:textId="0FA36B79" w:rsidR="006C6221" w:rsidRPr="008B15D0" w:rsidRDefault="006C6221" w:rsidP="006C622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pacing w:val="-3"/>
          <w:sz w:val="30"/>
          <w:szCs w:val="30"/>
        </w:rPr>
      </w:pPr>
      <w:r w:rsidRPr="006C6221">
        <w:rPr>
          <w:rFonts w:ascii="Angsana New" w:hAnsi="Angsana New"/>
          <w:spacing w:val="-3"/>
          <w:sz w:val="30"/>
          <w:szCs w:val="30"/>
          <w:cs/>
        </w:rPr>
        <w:lastRenderedPageBreak/>
        <w:t xml:space="preserve">เมื่อวันที่ </w:t>
      </w:r>
      <w:r w:rsidRPr="006C6221">
        <w:rPr>
          <w:rFonts w:ascii="Angsana New" w:hAnsi="Angsana New"/>
          <w:spacing w:val="-3"/>
          <w:sz w:val="30"/>
          <w:szCs w:val="30"/>
        </w:rPr>
        <w:t>13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6C6221">
        <w:rPr>
          <w:rFonts w:ascii="Angsana New" w:hAnsi="Angsana New"/>
          <w:spacing w:val="-3"/>
          <w:sz w:val="30"/>
          <w:szCs w:val="30"/>
        </w:rPr>
        <w:t>2562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6C6221">
        <w:rPr>
          <w:rFonts w:ascii="Angsana New" w:hAnsi="Angsana New"/>
          <w:spacing w:val="-3"/>
          <w:sz w:val="30"/>
          <w:szCs w:val="30"/>
        </w:rPr>
        <w:t>4/2559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คดีหมายเลขดำที่ สว.</w:t>
      </w:r>
      <w:r w:rsidRPr="006C6221">
        <w:rPr>
          <w:rFonts w:ascii="Angsana New" w:hAnsi="Angsana New"/>
          <w:spacing w:val="-3"/>
          <w:sz w:val="30"/>
          <w:szCs w:val="30"/>
        </w:rPr>
        <w:t>6/2559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Pr="006C6221">
        <w:rPr>
          <w:rFonts w:ascii="Angsana New" w:hAnsi="Angsana New"/>
          <w:spacing w:val="-3"/>
          <w:sz w:val="30"/>
          <w:szCs w:val="30"/>
        </w:rPr>
        <w:t>1/2560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Pr="006C6221">
        <w:rPr>
          <w:rFonts w:ascii="Angsana New" w:hAnsi="Angsana New"/>
          <w:spacing w:val="-3"/>
          <w:sz w:val="30"/>
          <w:szCs w:val="30"/>
        </w:rPr>
        <w:t>4,688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ล้าน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บาท พร้อมดอกเบี้ยอัตราร้อยละ </w:t>
      </w:r>
      <w:r w:rsidRPr="008B15D0">
        <w:rPr>
          <w:rFonts w:ascii="Angsana New" w:hAnsi="Angsana New"/>
          <w:spacing w:val="-3"/>
          <w:sz w:val="30"/>
          <w:szCs w:val="30"/>
        </w:rPr>
        <w:t>7.5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สำหรับคดีห</w:t>
      </w:r>
      <w:r w:rsidRPr="008B15D0">
        <w:rPr>
          <w:rFonts w:ascii="Angsana New" w:hAnsi="Angsana New"/>
          <w:spacing w:val="-3"/>
          <w:sz w:val="30"/>
          <w:szCs w:val="30"/>
          <w:cs/>
        </w:rPr>
        <w:t>มายเลขดำที่ สว.</w:t>
      </w:r>
      <w:r w:rsidRPr="008B15D0">
        <w:rPr>
          <w:rFonts w:ascii="Angsana New" w:hAnsi="Angsana New"/>
          <w:spacing w:val="-3"/>
          <w:sz w:val="30"/>
          <w:szCs w:val="30"/>
        </w:rPr>
        <w:t>4/2559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และคดีหมายเลขดำที่ สว.</w:t>
      </w:r>
      <w:r w:rsidRPr="008B15D0">
        <w:rPr>
          <w:rFonts w:ascii="Angsana New" w:hAnsi="Angsana New"/>
          <w:spacing w:val="-3"/>
          <w:sz w:val="30"/>
          <w:szCs w:val="30"/>
        </w:rPr>
        <w:t>6/2559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เมื่อวันที่ </w:t>
      </w:r>
      <w:r w:rsidRPr="008B15D0">
        <w:rPr>
          <w:rFonts w:ascii="Angsana New" w:hAnsi="Angsana New"/>
          <w:spacing w:val="-3"/>
          <w:sz w:val="30"/>
          <w:szCs w:val="30"/>
          <w:cs/>
        </w:rPr>
        <w:t>17 พฤศจิกายน 2564 ศาลแพ่งอ่านคำพิพากษาศาลอุทธรณ์ ศาลอุทธรณ์พิพากษาแก้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8B15D0">
        <w:rPr>
          <w:rFonts w:ascii="Angsana New" w:hAnsi="Angsana New"/>
          <w:spacing w:val="-3"/>
          <w:sz w:val="30"/>
          <w:szCs w:val="30"/>
          <w:cs/>
        </w:rPr>
        <w:t>การคิดดอกเบี้ย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ทั้งนี้บริษัท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จะยื่นขออนุญาตฎีกาคัดค้านคำพิพากษาศาลอุทธรณ์ต่อไป ซึ่งศาลอนุญาตให้ยื่นคำร้องขออนุญาตศาลฎีกาพร้อมฎีกาถึงวันที่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17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มีนาคม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2565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ส่วนคดีหมายเลขดำที่ สว.</w:t>
      </w:r>
      <w:r w:rsidRPr="008B15D0">
        <w:rPr>
          <w:rFonts w:ascii="Angsana New" w:hAnsi="Angsana New"/>
          <w:spacing w:val="-3"/>
          <w:sz w:val="30"/>
          <w:szCs w:val="30"/>
        </w:rPr>
        <w:t>1/2560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เมื่อวันที่ </w:t>
      </w:r>
      <w:r w:rsidRPr="008B15D0">
        <w:rPr>
          <w:rFonts w:ascii="Angsana New" w:hAnsi="Angsana New"/>
          <w:spacing w:val="-3"/>
          <w:sz w:val="30"/>
          <w:szCs w:val="30"/>
        </w:rPr>
        <w:t>24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มิถุนายน </w:t>
      </w:r>
      <w:r w:rsidRPr="008B15D0">
        <w:rPr>
          <w:rFonts w:ascii="Angsana New" w:hAnsi="Angsana New"/>
          <w:spacing w:val="-3"/>
          <w:sz w:val="30"/>
          <w:szCs w:val="30"/>
        </w:rPr>
        <w:t>2564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ศาลแพ่งอ่านคำพิพากษาศาลอุทธรณ์ ศาลอุทธรณ์พิพากษาแก้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ในส่วนของ</w:t>
      </w:r>
      <w:r w:rsidRPr="008B15D0">
        <w:rPr>
          <w:rFonts w:ascii="Angsana New" w:hAnsi="Angsana New"/>
          <w:spacing w:val="-3"/>
          <w:sz w:val="30"/>
          <w:szCs w:val="30"/>
          <w:cs/>
        </w:rPr>
        <w:t>การคิดดอกเบี้ย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ต่อมาเมื่อ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8B15D0">
        <w:rPr>
          <w:rFonts w:ascii="Angsana New" w:hAnsi="Angsana New"/>
          <w:spacing w:val="-3"/>
          <w:sz w:val="30"/>
          <w:szCs w:val="30"/>
        </w:rPr>
        <w:t>9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 พฤศจิกายน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2564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3DBDC2AE" w14:textId="6B6E0459" w:rsidR="00B70434" w:rsidRPr="006C6221" w:rsidRDefault="00B70434" w:rsidP="006C6221">
      <w:pPr>
        <w:pStyle w:val="Bo-Blankline"/>
        <w:rPr>
          <w:spacing w:val="-3"/>
          <w:sz w:val="30"/>
          <w:szCs w:val="30"/>
        </w:rPr>
      </w:pPr>
    </w:p>
    <w:p w14:paraId="3727DD00" w14:textId="5F3CC7B3" w:rsidR="006C6221" w:rsidRPr="006C6221" w:rsidRDefault="006C6221" w:rsidP="006C6221">
      <w:pPr>
        <w:pStyle w:val="ListParagraph"/>
        <w:numPr>
          <w:ilvl w:val="0"/>
          <w:numId w:val="26"/>
        </w:numPr>
        <w:tabs>
          <w:tab w:val="clear" w:pos="227"/>
          <w:tab w:val="left" w:pos="360"/>
        </w:tabs>
        <w:spacing w:line="240" w:lineRule="auto"/>
        <w:ind w:left="360"/>
        <w:jc w:val="thaiDistribute"/>
        <w:rPr>
          <w:rFonts w:ascii="Angsana New" w:hAnsi="Angsana New"/>
          <w:spacing w:val="-3"/>
          <w:sz w:val="30"/>
          <w:szCs w:val="30"/>
        </w:rPr>
      </w:pP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เมื่อวันที่ </w:t>
      </w:r>
      <w:r w:rsidRPr="006C6221">
        <w:rPr>
          <w:rFonts w:ascii="Angsana New" w:hAnsi="Angsana New"/>
          <w:spacing w:val="-3"/>
          <w:sz w:val="30"/>
          <w:szCs w:val="30"/>
        </w:rPr>
        <w:t>24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 xml:space="preserve">มีนาคม </w:t>
      </w:r>
      <w:r w:rsidRPr="006C6221">
        <w:rPr>
          <w:rFonts w:ascii="Angsana New" w:hAnsi="Angsana New"/>
          <w:spacing w:val="-3"/>
          <w:sz w:val="30"/>
          <w:szCs w:val="30"/>
        </w:rPr>
        <w:t>2563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6C6221">
        <w:rPr>
          <w:rFonts w:ascii="Angsana New" w:hAnsi="Angsana New"/>
          <w:spacing w:val="-3"/>
          <w:sz w:val="30"/>
          <w:szCs w:val="30"/>
        </w:rPr>
        <w:t>2/2561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เรื่องการทำเหมืองแร่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นอก</w:t>
      </w:r>
      <w:r w:rsidRPr="006C6221">
        <w:rPr>
          <w:rFonts w:ascii="Angsana New" w:hAnsi="Angsana New"/>
          <w:spacing w:val="-3"/>
          <w:sz w:val="30"/>
          <w:szCs w:val="30"/>
          <w:cs/>
        </w:rPr>
        <w:t>เขตประทานบัตร</w:t>
      </w:r>
      <w:r w:rsidRPr="006C6221">
        <w:rPr>
          <w:rFonts w:ascii="Angsana New" w:hAnsi="Angsana New"/>
          <w:spacing w:val="-3"/>
          <w:sz w:val="30"/>
          <w:szCs w:val="30"/>
        </w:rPr>
        <w:t xml:space="preserve"> </w:t>
      </w:r>
      <w:r w:rsidRPr="006C6221">
        <w:rPr>
          <w:rFonts w:ascii="Angsana New" w:hAnsi="Angsana New"/>
          <w:spacing w:val="-3"/>
          <w:sz w:val="30"/>
          <w:szCs w:val="30"/>
          <w:cs/>
        </w:rPr>
        <w:t>โดยสั่งให้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3"/>
          <w:sz w:val="30"/>
          <w:szCs w:val="30"/>
          <w:cs/>
        </w:rPr>
        <w:t>นำเอาแร่</w:t>
      </w:r>
      <w:r w:rsidRPr="006C6221">
        <w:rPr>
          <w:rFonts w:ascii="Angsana New" w:hAnsi="Angsana New" w:hint="cs"/>
          <w:spacing w:val="-3"/>
          <w:sz w:val="30"/>
          <w:szCs w:val="30"/>
          <w:cs/>
        </w:rPr>
        <w:t>หินดินดาน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เพื่ออุตสาหกรรมปูนซีเมนต์ไปถมกลับคืนยังพื้นที่เดิมที่เอาแร่ไป </w:t>
      </w:r>
      <w:r w:rsidRPr="006C6221">
        <w:rPr>
          <w:rFonts w:ascii="Angsana New" w:hAnsi="Angsana New"/>
          <w:spacing w:val="-6"/>
          <w:sz w:val="30"/>
          <w:szCs w:val="30"/>
          <w:cs/>
        </w:rPr>
        <w:t>พร้อมทำการฟื้นฟูสภาพพื้นที่ที่เอาแร่ไปกลับคืนดังเดิม หรือให้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C6221">
        <w:rPr>
          <w:rFonts w:ascii="Angsana New" w:hAnsi="Angsana New"/>
          <w:spacing w:val="-6"/>
          <w:sz w:val="30"/>
          <w:szCs w:val="30"/>
          <w:cs/>
        </w:rPr>
        <w:t>ชำระค่าเสียหาย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6C6221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6C6221">
        <w:rPr>
          <w:rFonts w:ascii="Angsana New" w:hAnsi="Angsana New" w:hint="cs"/>
          <w:spacing w:val="-6"/>
          <w:sz w:val="30"/>
          <w:szCs w:val="30"/>
          <w:cs/>
        </w:rPr>
        <w:t xml:space="preserve">เงินรวม </w:t>
      </w:r>
      <w:r w:rsidRPr="006C6221">
        <w:rPr>
          <w:rFonts w:ascii="Angsana New" w:hAnsi="Angsana New"/>
          <w:spacing w:val="-6"/>
          <w:sz w:val="30"/>
          <w:szCs w:val="30"/>
        </w:rPr>
        <w:t>67</w:t>
      </w:r>
      <w:r w:rsidRPr="006C6221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พร้อมดอกเบี้ยอัตราร้อยละ </w:t>
      </w:r>
      <w:r w:rsidRPr="006C6221">
        <w:rPr>
          <w:rFonts w:ascii="Angsana New" w:hAnsi="Angsana New"/>
          <w:spacing w:val="-3"/>
          <w:sz w:val="30"/>
          <w:szCs w:val="30"/>
        </w:rPr>
        <w:t>7</w:t>
      </w:r>
      <w:r w:rsidRPr="006C6221">
        <w:rPr>
          <w:rFonts w:ascii="Angsana New" w:hAnsi="Angsana New"/>
          <w:spacing w:val="-3"/>
          <w:sz w:val="30"/>
          <w:szCs w:val="30"/>
          <w:cs/>
        </w:rPr>
        <w:t>.</w:t>
      </w:r>
      <w:r w:rsidRPr="006C6221">
        <w:rPr>
          <w:rFonts w:ascii="Angsana New" w:hAnsi="Angsana New"/>
          <w:spacing w:val="-3"/>
          <w:sz w:val="30"/>
          <w:szCs w:val="30"/>
        </w:rPr>
        <w:t>5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ต่อปี นับแต่</w:t>
      </w:r>
      <w:r w:rsidRPr="006C6221">
        <w:rPr>
          <w:spacing w:val="-3"/>
          <w:sz w:val="30"/>
          <w:szCs w:val="30"/>
          <w:cs/>
        </w:rPr>
        <w:t>วันที</w:t>
      </w:r>
      <w:r w:rsidRPr="006C6221">
        <w:rPr>
          <w:rFonts w:hint="cs"/>
          <w:spacing w:val="-3"/>
          <w:sz w:val="30"/>
          <w:szCs w:val="30"/>
          <w:cs/>
        </w:rPr>
        <w:t>่ทำละเมิด</w:t>
      </w:r>
      <w:r w:rsidRPr="006C6221">
        <w:rPr>
          <w:rFonts w:ascii="Angsana New" w:hAnsi="Angsana New"/>
          <w:spacing w:val="-3"/>
          <w:sz w:val="30"/>
          <w:szCs w:val="30"/>
          <w:cs/>
        </w:rPr>
        <w:t xml:space="preserve"> จนกว่าจะชำระ</w:t>
      </w:r>
      <w:r w:rsidRPr="008B15D0">
        <w:rPr>
          <w:rFonts w:ascii="Angsana New" w:hAnsi="Angsana New"/>
          <w:spacing w:val="-3"/>
          <w:sz w:val="30"/>
          <w:szCs w:val="30"/>
          <w:cs/>
        </w:rPr>
        <w:t>เสร็จ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เมื่อวันที่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Theme="majorBidi" w:hAnsiTheme="majorBidi" w:cstheme="majorBidi"/>
          <w:sz w:val="30"/>
          <w:szCs w:val="30"/>
        </w:rPr>
        <w:t>20</w:t>
      </w:r>
      <w:r w:rsidRPr="008B15D0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8B15D0">
        <w:rPr>
          <w:rFonts w:asciiTheme="majorBidi" w:hAnsiTheme="majorBidi" w:cstheme="majorBidi"/>
          <w:sz w:val="30"/>
          <w:szCs w:val="30"/>
        </w:rPr>
        <w:t>2564</w:t>
      </w:r>
      <w:r w:rsidRPr="008B15D0">
        <w:rPr>
          <w:rFonts w:asciiTheme="majorBidi" w:hAnsiTheme="majorBidi"/>
          <w:sz w:val="30"/>
          <w:szCs w:val="30"/>
          <w:cs/>
        </w:rPr>
        <w:t xml:space="preserve">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ศาลแพ่งอ่านคำพิพากษาศาลอุทธรณ์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Pr="008B15D0">
        <w:rPr>
          <w:rFonts w:asciiTheme="majorBidi" w:hAnsiTheme="majorBidi"/>
          <w:sz w:val="30"/>
          <w:szCs w:val="30"/>
          <w:cs/>
        </w:rPr>
        <w:t>ศาลอุทธรณ์พิพากษาแก้ในส่วนของการคิดดอกเบี้ย</w:t>
      </w:r>
      <w:r w:rsidRPr="008B15D0">
        <w:rPr>
          <w:rFonts w:asciiTheme="majorBidi" w:hAnsiTheme="majorBidi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ต่อมาเมื่อ</w:t>
      </w:r>
      <w:r w:rsidRPr="008B15D0">
        <w:rPr>
          <w:rFonts w:ascii="Angsana New" w:hAnsi="Angsana New"/>
          <w:spacing w:val="-3"/>
          <w:sz w:val="30"/>
          <w:szCs w:val="30"/>
          <w:cs/>
        </w:rPr>
        <w:t xml:space="preserve">วันที่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18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 xml:space="preserve">กุมภาพันธ์ 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2565 </w:t>
      </w:r>
      <w:r w:rsidRPr="008B15D0">
        <w:rPr>
          <w:rFonts w:ascii="Angsana New" w:hAnsi="Angsana New"/>
          <w:spacing w:val="-3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</w:t>
      </w:r>
      <w:r w:rsidRPr="008B15D0">
        <w:rPr>
          <w:rFonts w:ascii="Angsana New" w:hAnsi="Angsana New"/>
          <w:spacing w:val="-3"/>
          <w:sz w:val="30"/>
          <w:szCs w:val="30"/>
        </w:rPr>
        <w:t xml:space="preserve"> </w:t>
      </w:r>
      <w:r w:rsidRPr="008B15D0">
        <w:rPr>
          <w:rFonts w:ascii="Angsana New" w:hAnsi="Angsana New" w:hint="cs"/>
          <w:spacing w:val="-3"/>
          <w:sz w:val="30"/>
          <w:szCs w:val="30"/>
          <w:cs/>
        </w:rPr>
        <w:t>คดีอยู่ระหว่างการพิจารณาของศาลฏีกา</w:t>
      </w:r>
    </w:p>
    <w:p w14:paraId="0E7B9C33" w14:textId="77777777" w:rsidR="0037748A" w:rsidRPr="0037748A" w:rsidRDefault="0037748A" w:rsidP="0037748A">
      <w:pPr>
        <w:pStyle w:val="Bo-Blankline"/>
        <w:rPr>
          <w:sz w:val="30"/>
          <w:szCs w:val="30"/>
        </w:rPr>
      </w:pPr>
    </w:p>
    <w:p w14:paraId="62F82CFC" w14:textId="77777777" w:rsidR="00C60569" w:rsidRPr="00DC5FE6" w:rsidRDefault="00C60569" w:rsidP="00C6056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C5FE6">
        <w:rPr>
          <w:rFonts w:asciiTheme="majorBidi" w:hAnsiTheme="majorBidi" w:cstheme="majorBidi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DC5FE6">
        <w:rPr>
          <w:rFonts w:asciiTheme="majorBidi" w:hAnsiTheme="majorBidi" w:cstheme="majorBidi"/>
          <w:sz w:val="30"/>
          <w:szCs w:val="30"/>
        </w:rPr>
        <w:t xml:space="preserve"> </w:t>
      </w:r>
      <w:r w:rsidRPr="00DC5FE6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DC5F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5FE6">
        <w:rPr>
          <w:rFonts w:asciiTheme="majorBidi" w:hAnsiTheme="majorBidi" w:cstheme="majorBidi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5C7AA136" w14:textId="4E141492" w:rsidR="00E12CC5" w:rsidRPr="00E12CC5" w:rsidRDefault="00E12CC5" w:rsidP="00E12CC5">
      <w:pPr>
        <w:spacing w:before="240"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  <w:r>
        <w:br w:type="page"/>
      </w:r>
    </w:p>
    <w:p w14:paraId="6787866E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  <w:r w:rsidRPr="004B3F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53D26CA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10CC5" w14:textId="28C93DC4" w:rsidR="006F6871" w:rsidRPr="004B3FBF" w:rsidRDefault="00061182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53584D" w14:textId="77777777" w:rsidR="00325D99" w:rsidRPr="004B3FBF" w:rsidRDefault="00325D99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6D83C54B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4C561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DC772" w14:textId="17278E3D" w:rsidR="007257D5" w:rsidRPr="004B3FBF" w:rsidRDefault="00061182" w:rsidP="002E23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C494D5" w14:textId="77777777" w:rsidR="00CB3624" w:rsidRPr="004B3FBF" w:rsidRDefault="00CB3624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5E6F7" w14:textId="781D86AD" w:rsidR="00CE627C" w:rsidRPr="004B3FBF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A5E63" w14:textId="77777777" w:rsidR="00CE627C" w:rsidRPr="004B3FBF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43A879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4B3F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0A2FFC1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A41C5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F9CDF4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ECF23" w14:textId="4AA64523" w:rsidR="00061182" w:rsidRPr="004B3FBF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4B3FBF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B3FBF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73D4A6E" w14:textId="77777777" w:rsidR="00061182" w:rsidRPr="004B3FBF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9A6A391" w14:textId="58C81A33" w:rsidR="00F82D19" w:rsidRPr="004B3FBF" w:rsidRDefault="00061182" w:rsidP="00F82D1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114792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4B3FBF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4B3FB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="00F82D19" w:rsidRPr="004B3FBF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F7F255" w14:textId="5CF3A24F" w:rsidR="00061182" w:rsidRPr="004B3FBF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3FB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188118" w14:textId="77777777" w:rsidR="00061182" w:rsidRPr="004B3FBF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D0D99C" w14:textId="5FE7F525" w:rsidR="006F6871" w:rsidRPr="004B3FBF" w:rsidRDefault="00061182" w:rsidP="006F687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B3FBF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4B3FBF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B3FBF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B46C6C" w14:textId="77777777" w:rsidR="00185D13" w:rsidRPr="004B3FBF" w:rsidRDefault="00185D13" w:rsidP="006F687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5D1036" w14:textId="60B69CF0" w:rsidR="00061182" w:rsidRPr="004B3FBF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43A1C4" w14:textId="77777777" w:rsidR="00061182" w:rsidRPr="004B3FBF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B3FBF">
        <w:rPr>
          <w:rFonts w:asciiTheme="majorBidi" w:hAnsiTheme="majorBidi" w:cstheme="majorBidi"/>
          <w:sz w:val="30"/>
          <w:szCs w:val="30"/>
          <w:cs/>
        </w:rPr>
        <w:t>รวมและ          งบการเงินเฉพาะกิจการ</w:t>
      </w:r>
      <w:r w:rsidRPr="004B3FBF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B3FBF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9A18DE2" w14:textId="77777777" w:rsidR="00061182" w:rsidRPr="004B3FBF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B3FBF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5CCDAFC" w14:textId="77777777" w:rsidR="00061182" w:rsidRPr="004B3FBF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B3FBF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0B8CD2A" w14:textId="77777777" w:rsidR="005C7466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324A7C1" w14:textId="5846019D" w:rsidR="00F82D19" w:rsidRPr="004B3FBF" w:rsidRDefault="00F82D19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B56CE6" w14:textId="77777777" w:rsidR="00061182" w:rsidRPr="004B3FBF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B40734" w14:textId="54293BA1" w:rsidR="00185D13" w:rsidRPr="004B3FBF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4B3FBF">
        <w:rPr>
          <w:rFonts w:asciiTheme="majorBidi" w:hAnsiTheme="majorBidi" w:cstheme="majorBidi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E16A87" w14:textId="77777777" w:rsidR="00F82D19" w:rsidRPr="004B3FBF" w:rsidRDefault="00F82D19" w:rsidP="00F82D19">
      <w:pPr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AA965B5" w14:textId="383FBE0C" w:rsidR="006F6871" w:rsidRPr="004B3FBF" w:rsidRDefault="00061182" w:rsidP="006F687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C468EE" w:rsidRPr="004B3FB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B3FBF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 w:rsidRPr="004B3FBF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B3FBF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A9EF1" w14:textId="77777777" w:rsidR="00DE6FE7" w:rsidRPr="004B3FBF" w:rsidRDefault="00DE6FE7" w:rsidP="006F6871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FAFA14D" w14:textId="77777777" w:rsidR="00061182" w:rsidRPr="004B3FBF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B3FBF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3FCBEAED" w14:textId="77777777" w:rsidR="00061182" w:rsidRPr="004B3FBF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0D006BEE" w14:textId="77777777" w:rsidR="00061182" w:rsidRPr="004B3FBF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4B3FBF">
        <w:rPr>
          <w:rFonts w:asciiTheme="majorBidi" w:hAnsiTheme="majorBidi" w:cstheme="majorBidi"/>
          <w:spacing w:val="-2"/>
          <w:sz w:val="30"/>
          <w:szCs w:val="30"/>
        </w:rPr>
        <w:br/>
      </w:r>
      <w:r w:rsidRPr="004B3FBF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4B3FB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3FBF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4B3FBF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39372A" w14:textId="77777777" w:rsidR="00061182" w:rsidRPr="004B3FBF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2063ED2" w14:textId="77777777" w:rsidR="00061182" w:rsidRPr="004B3FBF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44A4BBBB" w14:textId="77777777" w:rsidR="00061182" w:rsidRPr="004B3FBF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7EC2CCAC" w14:textId="77777777" w:rsidR="00061182" w:rsidRPr="004B3FBF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</w:p>
    <w:p w14:paraId="1232EE3B" w14:textId="77777777" w:rsidR="00061182" w:rsidRPr="004B3FBF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6E9F7C5" w14:textId="55F5A8E8" w:rsidR="00061182" w:rsidRPr="004B3FBF" w:rsidRDefault="00061182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="009935A8" w:rsidRPr="004B3FBF">
        <w:rPr>
          <w:rFonts w:asciiTheme="majorBidi" w:hAnsiTheme="majorBidi" w:cstheme="majorBidi"/>
          <w:sz w:val="30"/>
          <w:szCs w:val="30"/>
          <w:lang w:val="en-US"/>
        </w:rPr>
        <w:t>7900</w:t>
      </w:r>
    </w:p>
    <w:p w14:paraId="18D30C19" w14:textId="77777777" w:rsidR="00061182" w:rsidRPr="004B3FBF" w:rsidRDefault="00061182" w:rsidP="0006118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83D227" w14:textId="77777777" w:rsidR="00061182" w:rsidRPr="004B3FBF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220F6A" w14:textId="77777777" w:rsidR="00061182" w:rsidRPr="004B3FBF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4B3FB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9A34E6D" w14:textId="2710FC18" w:rsidR="005C7466" w:rsidRDefault="009935A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B3FBF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321B4D" w:rsidRPr="004B3FB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21B4D" w:rsidRPr="004B3FB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4B3FBF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5C746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</w:p>
    <w:sectPr w:rsidR="005C7466" w:rsidSect="00CD5B8C">
      <w:footerReference w:type="default" r:id="rId12"/>
      <w:pgSz w:w="11909" w:h="16834" w:code="9"/>
      <w:pgMar w:top="691" w:right="1152" w:bottom="720" w:left="1152" w:header="720" w:footer="288" w:gutter="0"/>
      <w:paperSrc w:first="15" w:other="15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15DE1" w14:textId="77777777" w:rsidR="0037713B" w:rsidRDefault="0037713B">
      <w:r>
        <w:separator/>
      </w:r>
    </w:p>
  </w:endnote>
  <w:endnote w:type="continuationSeparator" w:id="0">
    <w:p w14:paraId="0F6F5341" w14:textId="77777777" w:rsidR="0037713B" w:rsidRDefault="00377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BEE50" w14:textId="5E02FDDB" w:rsidR="00970A42" w:rsidRDefault="00970A42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9935A8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42427F41" w14:textId="77777777" w:rsidR="00970A42" w:rsidRDefault="00970A42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53D1" w14:textId="7D915BD3" w:rsidR="00970A42" w:rsidRDefault="00970A42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9935A8">
          <w:rPr>
            <w:noProof/>
            <w:lang w:val="en-US"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29668" w14:textId="77777777" w:rsidR="00970A42" w:rsidRDefault="00970A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2C4D85DE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935A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BACC0" w14:textId="77777777" w:rsidR="0037713B" w:rsidRDefault="0037713B">
      <w:r>
        <w:separator/>
      </w:r>
    </w:p>
  </w:footnote>
  <w:footnote w:type="continuationSeparator" w:id="0">
    <w:p w14:paraId="0ABBAA24" w14:textId="77777777" w:rsidR="0037713B" w:rsidRDefault="00377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24A1D" w14:textId="77777777" w:rsidR="00B920C9" w:rsidRDefault="00B920C9" w:rsidP="00B920C9">
    <w:pPr>
      <w:rPr>
        <w:rFonts w:asciiTheme="majorBidi" w:hAnsiTheme="majorBidi" w:cstheme="majorBidi"/>
        <w:sz w:val="32"/>
        <w:szCs w:val="32"/>
      </w:rPr>
    </w:pPr>
  </w:p>
  <w:p w14:paraId="4BD220E3" w14:textId="77777777" w:rsidR="00B920C9" w:rsidRPr="00CD00B3" w:rsidRDefault="00B920C9" w:rsidP="00B920C9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B052E138"/>
    <w:lvl w:ilvl="0" w:tplc="B9A45DDE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 w15:restartNumberingAfterBreak="0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6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19"/>
  </w:num>
  <w:num w:numId="3">
    <w:abstractNumId w:val="25"/>
  </w:num>
  <w:num w:numId="4">
    <w:abstractNumId w:val="7"/>
  </w:num>
  <w:num w:numId="5">
    <w:abstractNumId w:val="6"/>
  </w:num>
  <w:num w:numId="6">
    <w:abstractNumId w:val="17"/>
  </w:num>
  <w:num w:numId="7">
    <w:abstractNumId w:val="2"/>
  </w:num>
  <w:num w:numId="8">
    <w:abstractNumId w:val="29"/>
  </w:num>
  <w:num w:numId="9">
    <w:abstractNumId w:val="26"/>
  </w:num>
  <w:num w:numId="10">
    <w:abstractNumId w:val="0"/>
  </w:num>
  <w:num w:numId="11">
    <w:abstractNumId w:val="5"/>
  </w:num>
  <w:num w:numId="12">
    <w:abstractNumId w:val="21"/>
  </w:num>
  <w:num w:numId="13">
    <w:abstractNumId w:val="8"/>
  </w:num>
  <w:num w:numId="14">
    <w:abstractNumId w:val="13"/>
  </w:num>
  <w:num w:numId="15">
    <w:abstractNumId w:val="14"/>
  </w:num>
  <w:num w:numId="16">
    <w:abstractNumId w:val="18"/>
  </w:num>
  <w:num w:numId="17">
    <w:abstractNumId w:val="27"/>
  </w:num>
  <w:num w:numId="18">
    <w:abstractNumId w:val="28"/>
  </w:num>
  <w:num w:numId="19">
    <w:abstractNumId w:val="15"/>
  </w:num>
  <w:num w:numId="20">
    <w:abstractNumId w:val="12"/>
  </w:num>
  <w:num w:numId="21">
    <w:abstractNumId w:val="10"/>
  </w:num>
  <w:num w:numId="22">
    <w:abstractNumId w:val="16"/>
  </w:num>
  <w:num w:numId="23">
    <w:abstractNumId w:val="4"/>
  </w:num>
  <w:num w:numId="24">
    <w:abstractNumId w:val="3"/>
  </w:num>
  <w:num w:numId="25">
    <w:abstractNumId w:val="20"/>
  </w:num>
  <w:num w:numId="26">
    <w:abstractNumId w:val="22"/>
  </w:num>
  <w:num w:numId="27">
    <w:abstractNumId w:val="23"/>
  </w:num>
  <w:num w:numId="28">
    <w:abstractNumId w:val="24"/>
  </w:num>
  <w:num w:numId="29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409"/>
    <w:rsid w:val="0002142E"/>
    <w:rsid w:val="000214BC"/>
    <w:rsid w:val="0002190A"/>
    <w:rsid w:val="00021A79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B6C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37F"/>
    <w:rsid w:val="0004249A"/>
    <w:rsid w:val="00042733"/>
    <w:rsid w:val="000428C3"/>
    <w:rsid w:val="00042AEE"/>
    <w:rsid w:val="00042C42"/>
    <w:rsid w:val="00042D4C"/>
    <w:rsid w:val="00042EAE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397"/>
    <w:rsid w:val="0004540A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9F6"/>
    <w:rsid w:val="00056B0E"/>
    <w:rsid w:val="00056C84"/>
    <w:rsid w:val="00056D87"/>
    <w:rsid w:val="000579B9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64A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4CF"/>
    <w:rsid w:val="00066F02"/>
    <w:rsid w:val="00067073"/>
    <w:rsid w:val="000670B4"/>
    <w:rsid w:val="0006741D"/>
    <w:rsid w:val="00067543"/>
    <w:rsid w:val="00067AB2"/>
    <w:rsid w:val="00067AFD"/>
    <w:rsid w:val="00070377"/>
    <w:rsid w:val="00070415"/>
    <w:rsid w:val="00070A23"/>
    <w:rsid w:val="00070EE1"/>
    <w:rsid w:val="000712EB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DFE"/>
    <w:rsid w:val="000844CC"/>
    <w:rsid w:val="00084C2B"/>
    <w:rsid w:val="00084F61"/>
    <w:rsid w:val="00084F69"/>
    <w:rsid w:val="00085201"/>
    <w:rsid w:val="000855B8"/>
    <w:rsid w:val="000857BA"/>
    <w:rsid w:val="000857C4"/>
    <w:rsid w:val="000858CF"/>
    <w:rsid w:val="00085A69"/>
    <w:rsid w:val="00085D23"/>
    <w:rsid w:val="00085D4F"/>
    <w:rsid w:val="00085DA6"/>
    <w:rsid w:val="00085DE0"/>
    <w:rsid w:val="00085FD3"/>
    <w:rsid w:val="000860EB"/>
    <w:rsid w:val="00086559"/>
    <w:rsid w:val="000869BA"/>
    <w:rsid w:val="00086A7B"/>
    <w:rsid w:val="00086B0E"/>
    <w:rsid w:val="00086BA0"/>
    <w:rsid w:val="00087526"/>
    <w:rsid w:val="00087692"/>
    <w:rsid w:val="00087897"/>
    <w:rsid w:val="00087B4C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613"/>
    <w:rsid w:val="00093A5B"/>
    <w:rsid w:val="00093F72"/>
    <w:rsid w:val="00094087"/>
    <w:rsid w:val="0009420E"/>
    <w:rsid w:val="0009425B"/>
    <w:rsid w:val="000944C1"/>
    <w:rsid w:val="00094A2E"/>
    <w:rsid w:val="00094F0C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46B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823"/>
    <w:rsid w:val="000B3B82"/>
    <w:rsid w:val="000B3D66"/>
    <w:rsid w:val="000B3E1D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B6"/>
    <w:rsid w:val="000C2960"/>
    <w:rsid w:val="000C2AEB"/>
    <w:rsid w:val="000C2C8E"/>
    <w:rsid w:val="000C2D85"/>
    <w:rsid w:val="000C2EC5"/>
    <w:rsid w:val="000C30B4"/>
    <w:rsid w:val="000C3135"/>
    <w:rsid w:val="000C3C37"/>
    <w:rsid w:val="000C4082"/>
    <w:rsid w:val="000C410B"/>
    <w:rsid w:val="000C4294"/>
    <w:rsid w:val="000C4878"/>
    <w:rsid w:val="000C4A85"/>
    <w:rsid w:val="000C4B84"/>
    <w:rsid w:val="000C4B97"/>
    <w:rsid w:val="000C4E04"/>
    <w:rsid w:val="000C4E43"/>
    <w:rsid w:val="000C511F"/>
    <w:rsid w:val="000C51E8"/>
    <w:rsid w:val="000C5ABA"/>
    <w:rsid w:val="000C5C1A"/>
    <w:rsid w:val="000C60D8"/>
    <w:rsid w:val="000C6339"/>
    <w:rsid w:val="000C63ED"/>
    <w:rsid w:val="000C67FB"/>
    <w:rsid w:val="000C68EB"/>
    <w:rsid w:val="000C6909"/>
    <w:rsid w:val="000C6CC6"/>
    <w:rsid w:val="000C7410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519C"/>
    <w:rsid w:val="000D5299"/>
    <w:rsid w:val="000D5304"/>
    <w:rsid w:val="000D5353"/>
    <w:rsid w:val="000D5484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E0773"/>
    <w:rsid w:val="000E0905"/>
    <w:rsid w:val="000E0907"/>
    <w:rsid w:val="000E0951"/>
    <w:rsid w:val="000E0C08"/>
    <w:rsid w:val="000E14DE"/>
    <w:rsid w:val="000E1EB8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A49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D34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E66"/>
    <w:rsid w:val="00105F4F"/>
    <w:rsid w:val="00105FFD"/>
    <w:rsid w:val="00106321"/>
    <w:rsid w:val="00106A9B"/>
    <w:rsid w:val="00106AAC"/>
    <w:rsid w:val="00106C48"/>
    <w:rsid w:val="00106CBB"/>
    <w:rsid w:val="00106DCF"/>
    <w:rsid w:val="00106E62"/>
    <w:rsid w:val="001072C1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5B0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201F9"/>
    <w:rsid w:val="00120253"/>
    <w:rsid w:val="0012031B"/>
    <w:rsid w:val="001204ED"/>
    <w:rsid w:val="0012081E"/>
    <w:rsid w:val="00120A38"/>
    <w:rsid w:val="00120B63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ED5"/>
    <w:rsid w:val="00127F47"/>
    <w:rsid w:val="00127FBC"/>
    <w:rsid w:val="00130268"/>
    <w:rsid w:val="00130639"/>
    <w:rsid w:val="0013099F"/>
    <w:rsid w:val="00130E17"/>
    <w:rsid w:val="00130E7E"/>
    <w:rsid w:val="00131040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52C"/>
    <w:rsid w:val="001366AB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3A0"/>
    <w:rsid w:val="00154625"/>
    <w:rsid w:val="00155056"/>
    <w:rsid w:val="001550C9"/>
    <w:rsid w:val="001551D2"/>
    <w:rsid w:val="001555A3"/>
    <w:rsid w:val="00155A31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A5"/>
    <w:rsid w:val="001631E6"/>
    <w:rsid w:val="001635AC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642"/>
    <w:rsid w:val="00181662"/>
    <w:rsid w:val="00181846"/>
    <w:rsid w:val="00181904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973"/>
    <w:rsid w:val="00185D13"/>
    <w:rsid w:val="001861F9"/>
    <w:rsid w:val="00186445"/>
    <w:rsid w:val="00186985"/>
    <w:rsid w:val="00186DD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181"/>
    <w:rsid w:val="0019226A"/>
    <w:rsid w:val="00192420"/>
    <w:rsid w:val="0019281F"/>
    <w:rsid w:val="00192ABE"/>
    <w:rsid w:val="00192D63"/>
    <w:rsid w:val="00192E5E"/>
    <w:rsid w:val="00192E8C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5A17"/>
    <w:rsid w:val="00196176"/>
    <w:rsid w:val="001962FE"/>
    <w:rsid w:val="0019638B"/>
    <w:rsid w:val="0019638F"/>
    <w:rsid w:val="001963A8"/>
    <w:rsid w:val="00196492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126F"/>
    <w:rsid w:val="001B1B16"/>
    <w:rsid w:val="001B21D5"/>
    <w:rsid w:val="001B27E0"/>
    <w:rsid w:val="001B297A"/>
    <w:rsid w:val="001B2B07"/>
    <w:rsid w:val="001B2D00"/>
    <w:rsid w:val="001B2D57"/>
    <w:rsid w:val="001B33E1"/>
    <w:rsid w:val="001B36EC"/>
    <w:rsid w:val="001B38C4"/>
    <w:rsid w:val="001B3C4E"/>
    <w:rsid w:val="001B3F8A"/>
    <w:rsid w:val="001B3FD7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0E79"/>
    <w:rsid w:val="001C109A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550C"/>
    <w:rsid w:val="001D5D0B"/>
    <w:rsid w:val="001D606A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3E8E"/>
    <w:rsid w:val="001E408A"/>
    <w:rsid w:val="001E40CC"/>
    <w:rsid w:val="001E43F9"/>
    <w:rsid w:val="001E45F1"/>
    <w:rsid w:val="001E481D"/>
    <w:rsid w:val="001E4BB4"/>
    <w:rsid w:val="001E4CE8"/>
    <w:rsid w:val="001E4EE4"/>
    <w:rsid w:val="001E552A"/>
    <w:rsid w:val="001E5843"/>
    <w:rsid w:val="001E5860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535"/>
    <w:rsid w:val="001F0548"/>
    <w:rsid w:val="001F0C8B"/>
    <w:rsid w:val="001F0F8A"/>
    <w:rsid w:val="001F10CC"/>
    <w:rsid w:val="001F1215"/>
    <w:rsid w:val="001F1750"/>
    <w:rsid w:val="001F17B3"/>
    <w:rsid w:val="001F18EE"/>
    <w:rsid w:val="001F200D"/>
    <w:rsid w:val="001F2188"/>
    <w:rsid w:val="001F218D"/>
    <w:rsid w:val="001F2699"/>
    <w:rsid w:val="001F26E9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3F95"/>
    <w:rsid w:val="001F401A"/>
    <w:rsid w:val="001F44C6"/>
    <w:rsid w:val="001F4706"/>
    <w:rsid w:val="001F4733"/>
    <w:rsid w:val="001F4F3E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8A4"/>
    <w:rsid w:val="00200970"/>
    <w:rsid w:val="00200D5F"/>
    <w:rsid w:val="00201688"/>
    <w:rsid w:val="00201E9F"/>
    <w:rsid w:val="002020B9"/>
    <w:rsid w:val="00202120"/>
    <w:rsid w:val="00202402"/>
    <w:rsid w:val="00202639"/>
    <w:rsid w:val="00202BF8"/>
    <w:rsid w:val="00202DAA"/>
    <w:rsid w:val="00202EDB"/>
    <w:rsid w:val="00202F2C"/>
    <w:rsid w:val="002031BD"/>
    <w:rsid w:val="0020320A"/>
    <w:rsid w:val="002033B6"/>
    <w:rsid w:val="00203531"/>
    <w:rsid w:val="002039BB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44A"/>
    <w:rsid w:val="00206470"/>
    <w:rsid w:val="0020649C"/>
    <w:rsid w:val="0020650B"/>
    <w:rsid w:val="002069A8"/>
    <w:rsid w:val="00206A5F"/>
    <w:rsid w:val="00206CF7"/>
    <w:rsid w:val="00206DDF"/>
    <w:rsid w:val="0020711D"/>
    <w:rsid w:val="0020755C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B27"/>
    <w:rsid w:val="00216D90"/>
    <w:rsid w:val="00217380"/>
    <w:rsid w:val="002177AB"/>
    <w:rsid w:val="002178B0"/>
    <w:rsid w:val="00217FD2"/>
    <w:rsid w:val="00220131"/>
    <w:rsid w:val="002201BB"/>
    <w:rsid w:val="002201DD"/>
    <w:rsid w:val="002204A7"/>
    <w:rsid w:val="002206AB"/>
    <w:rsid w:val="00220732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8D5"/>
    <w:rsid w:val="00226B7A"/>
    <w:rsid w:val="00226C08"/>
    <w:rsid w:val="00226D23"/>
    <w:rsid w:val="00226E63"/>
    <w:rsid w:val="00226E82"/>
    <w:rsid w:val="002271C3"/>
    <w:rsid w:val="0022722E"/>
    <w:rsid w:val="002272B2"/>
    <w:rsid w:val="00227545"/>
    <w:rsid w:val="00227564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3BC"/>
    <w:rsid w:val="00235516"/>
    <w:rsid w:val="002359E6"/>
    <w:rsid w:val="00235F5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C82"/>
    <w:rsid w:val="00242094"/>
    <w:rsid w:val="00242972"/>
    <w:rsid w:val="00242BD5"/>
    <w:rsid w:val="00242EA4"/>
    <w:rsid w:val="00242EC5"/>
    <w:rsid w:val="00242F53"/>
    <w:rsid w:val="00243131"/>
    <w:rsid w:val="002432F3"/>
    <w:rsid w:val="00243476"/>
    <w:rsid w:val="002436E1"/>
    <w:rsid w:val="00243A6B"/>
    <w:rsid w:val="00243D3C"/>
    <w:rsid w:val="00243E24"/>
    <w:rsid w:val="00243EDE"/>
    <w:rsid w:val="00244024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620"/>
    <w:rsid w:val="0025273F"/>
    <w:rsid w:val="0025279C"/>
    <w:rsid w:val="00252869"/>
    <w:rsid w:val="002528E6"/>
    <w:rsid w:val="00252AC8"/>
    <w:rsid w:val="00252BFB"/>
    <w:rsid w:val="0025313D"/>
    <w:rsid w:val="00253713"/>
    <w:rsid w:val="00253C17"/>
    <w:rsid w:val="00253EA0"/>
    <w:rsid w:val="002540DA"/>
    <w:rsid w:val="00254118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F3"/>
    <w:rsid w:val="002634F4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51C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1788"/>
    <w:rsid w:val="0027179F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4F0A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8C5"/>
    <w:rsid w:val="00281BCA"/>
    <w:rsid w:val="0028210B"/>
    <w:rsid w:val="002821A3"/>
    <w:rsid w:val="002821ED"/>
    <w:rsid w:val="00282405"/>
    <w:rsid w:val="002826F2"/>
    <w:rsid w:val="0028280D"/>
    <w:rsid w:val="002829E0"/>
    <w:rsid w:val="00282D31"/>
    <w:rsid w:val="002830C1"/>
    <w:rsid w:val="00283176"/>
    <w:rsid w:val="00283437"/>
    <w:rsid w:val="00283631"/>
    <w:rsid w:val="00283CAF"/>
    <w:rsid w:val="00284382"/>
    <w:rsid w:val="002845AF"/>
    <w:rsid w:val="00284626"/>
    <w:rsid w:val="002849EF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DA"/>
    <w:rsid w:val="002E153D"/>
    <w:rsid w:val="002E15F3"/>
    <w:rsid w:val="002E170F"/>
    <w:rsid w:val="002E1B47"/>
    <w:rsid w:val="002E1D21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756"/>
    <w:rsid w:val="002E5D1A"/>
    <w:rsid w:val="002E5E5C"/>
    <w:rsid w:val="002E5FE1"/>
    <w:rsid w:val="002E62FA"/>
    <w:rsid w:val="002E6571"/>
    <w:rsid w:val="002E6B53"/>
    <w:rsid w:val="002E6DB4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8C5"/>
    <w:rsid w:val="002F3C82"/>
    <w:rsid w:val="002F3F8C"/>
    <w:rsid w:val="002F40F0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C11"/>
    <w:rsid w:val="00304D1C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10"/>
    <w:rsid w:val="003156E1"/>
    <w:rsid w:val="00315DDE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20F"/>
    <w:rsid w:val="00343439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72D"/>
    <w:rsid w:val="0034588F"/>
    <w:rsid w:val="00345E8E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670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69F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A1"/>
    <w:rsid w:val="00367857"/>
    <w:rsid w:val="00367A08"/>
    <w:rsid w:val="00367D2D"/>
    <w:rsid w:val="003700DF"/>
    <w:rsid w:val="00370450"/>
    <w:rsid w:val="00370865"/>
    <w:rsid w:val="0037091C"/>
    <w:rsid w:val="00370CC3"/>
    <w:rsid w:val="00371242"/>
    <w:rsid w:val="003713EA"/>
    <w:rsid w:val="003713F5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95"/>
    <w:rsid w:val="00372B6E"/>
    <w:rsid w:val="00372B99"/>
    <w:rsid w:val="00373155"/>
    <w:rsid w:val="003739E6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41A"/>
    <w:rsid w:val="0037559A"/>
    <w:rsid w:val="00375D79"/>
    <w:rsid w:val="00375D7E"/>
    <w:rsid w:val="0037609F"/>
    <w:rsid w:val="0037627D"/>
    <w:rsid w:val="003763A2"/>
    <w:rsid w:val="00376448"/>
    <w:rsid w:val="003765C6"/>
    <w:rsid w:val="00376683"/>
    <w:rsid w:val="00376C77"/>
    <w:rsid w:val="00376E0C"/>
    <w:rsid w:val="0037713A"/>
    <w:rsid w:val="0037713B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5EEE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A6F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A4"/>
    <w:rsid w:val="003A1ECB"/>
    <w:rsid w:val="003A1EFB"/>
    <w:rsid w:val="003A2007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2ED"/>
    <w:rsid w:val="003A5707"/>
    <w:rsid w:val="003A57B6"/>
    <w:rsid w:val="003A5975"/>
    <w:rsid w:val="003A5ABD"/>
    <w:rsid w:val="003A5BEF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75A"/>
    <w:rsid w:val="003B597E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857"/>
    <w:rsid w:val="003B7992"/>
    <w:rsid w:val="003B7C90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124F"/>
    <w:rsid w:val="003E129F"/>
    <w:rsid w:val="003E1354"/>
    <w:rsid w:val="003E1551"/>
    <w:rsid w:val="003E1594"/>
    <w:rsid w:val="003E18DB"/>
    <w:rsid w:val="003E1900"/>
    <w:rsid w:val="003E1BDE"/>
    <w:rsid w:val="003E1EE7"/>
    <w:rsid w:val="003E1F6C"/>
    <w:rsid w:val="003E21B7"/>
    <w:rsid w:val="003E21E1"/>
    <w:rsid w:val="003E22D2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315"/>
    <w:rsid w:val="003F0598"/>
    <w:rsid w:val="003F0724"/>
    <w:rsid w:val="003F0742"/>
    <w:rsid w:val="003F0F54"/>
    <w:rsid w:val="003F134D"/>
    <w:rsid w:val="003F161E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E8"/>
    <w:rsid w:val="003F3C7E"/>
    <w:rsid w:val="003F4470"/>
    <w:rsid w:val="003F46E5"/>
    <w:rsid w:val="003F47CD"/>
    <w:rsid w:val="003F48D9"/>
    <w:rsid w:val="003F4A40"/>
    <w:rsid w:val="003F505A"/>
    <w:rsid w:val="003F5088"/>
    <w:rsid w:val="003F50A2"/>
    <w:rsid w:val="003F55F3"/>
    <w:rsid w:val="003F56E7"/>
    <w:rsid w:val="003F5B74"/>
    <w:rsid w:val="003F5D35"/>
    <w:rsid w:val="003F6155"/>
    <w:rsid w:val="003F68A8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F80"/>
    <w:rsid w:val="0041305F"/>
    <w:rsid w:val="00413A72"/>
    <w:rsid w:val="00413C56"/>
    <w:rsid w:val="00413CAE"/>
    <w:rsid w:val="0041428F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0AD"/>
    <w:rsid w:val="00426218"/>
    <w:rsid w:val="0042626D"/>
    <w:rsid w:val="00426486"/>
    <w:rsid w:val="00426873"/>
    <w:rsid w:val="004268E3"/>
    <w:rsid w:val="00426D21"/>
    <w:rsid w:val="00426EBD"/>
    <w:rsid w:val="004270D0"/>
    <w:rsid w:val="00427615"/>
    <w:rsid w:val="0042765E"/>
    <w:rsid w:val="004278AC"/>
    <w:rsid w:val="00427948"/>
    <w:rsid w:val="00427AC6"/>
    <w:rsid w:val="00430086"/>
    <w:rsid w:val="00430147"/>
    <w:rsid w:val="004305E2"/>
    <w:rsid w:val="00430DFD"/>
    <w:rsid w:val="004313AE"/>
    <w:rsid w:val="004313E8"/>
    <w:rsid w:val="00431645"/>
    <w:rsid w:val="00431B1A"/>
    <w:rsid w:val="00431D63"/>
    <w:rsid w:val="00431DFA"/>
    <w:rsid w:val="0043230D"/>
    <w:rsid w:val="0043270E"/>
    <w:rsid w:val="00432AC4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E17"/>
    <w:rsid w:val="00451E6C"/>
    <w:rsid w:val="0045231E"/>
    <w:rsid w:val="00452375"/>
    <w:rsid w:val="004524D3"/>
    <w:rsid w:val="004526D2"/>
    <w:rsid w:val="00452A3A"/>
    <w:rsid w:val="00452B9C"/>
    <w:rsid w:val="00452E24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82F"/>
    <w:rsid w:val="00463849"/>
    <w:rsid w:val="00463A2C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F47"/>
    <w:rsid w:val="00473FAA"/>
    <w:rsid w:val="00473FF4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C89"/>
    <w:rsid w:val="00475CE7"/>
    <w:rsid w:val="004762B1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D9F"/>
    <w:rsid w:val="00481ED1"/>
    <w:rsid w:val="004821DE"/>
    <w:rsid w:val="004822F6"/>
    <w:rsid w:val="00482367"/>
    <w:rsid w:val="00482524"/>
    <w:rsid w:val="00482C2C"/>
    <w:rsid w:val="004831B5"/>
    <w:rsid w:val="0048347E"/>
    <w:rsid w:val="004837E0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286"/>
    <w:rsid w:val="00487BB6"/>
    <w:rsid w:val="00487CEF"/>
    <w:rsid w:val="00490424"/>
    <w:rsid w:val="0049062B"/>
    <w:rsid w:val="00490C12"/>
    <w:rsid w:val="00491105"/>
    <w:rsid w:val="004913F4"/>
    <w:rsid w:val="0049146D"/>
    <w:rsid w:val="00491550"/>
    <w:rsid w:val="0049155D"/>
    <w:rsid w:val="0049183D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9C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C26"/>
    <w:rsid w:val="004A1C59"/>
    <w:rsid w:val="004A1F6D"/>
    <w:rsid w:val="004A2264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706"/>
    <w:rsid w:val="004A7B31"/>
    <w:rsid w:val="004A7CF3"/>
    <w:rsid w:val="004B051D"/>
    <w:rsid w:val="004B06BE"/>
    <w:rsid w:val="004B0843"/>
    <w:rsid w:val="004B0D95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877"/>
    <w:rsid w:val="004B49BC"/>
    <w:rsid w:val="004B4CA0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A3E"/>
    <w:rsid w:val="004C5E5A"/>
    <w:rsid w:val="004C6138"/>
    <w:rsid w:val="004C62CD"/>
    <w:rsid w:val="004C667E"/>
    <w:rsid w:val="004C69B1"/>
    <w:rsid w:val="004C6B30"/>
    <w:rsid w:val="004C6FEE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37"/>
    <w:rsid w:val="004D5EC0"/>
    <w:rsid w:val="004D5FD6"/>
    <w:rsid w:val="004D624B"/>
    <w:rsid w:val="004D65FC"/>
    <w:rsid w:val="004D660A"/>
    <w:rsid w:val="004D664F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A2B"/>
    <w:rsid w:val="004E2E28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8D5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78F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CA2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5A2"/>
    <w:rsid w:val="00507901"/>
    <w:rsid w:val="00507A84"/>
    <w:rsid w:val="00507B2E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44"/>
    <w:rsid w:val="0051449D"/>
    <w:rsid w:val="00514753"/>
    <w:rsid w:val="005148F2"/>
    <w:rsid w:val="00514E11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DA"/>
    <w:rsid w:val="00523518"/>
    <w:rsid w:val="00523B7F"/>
    <w:rsid w:val="00523FD3"/>
    <w:rsid w:val="00524895"/>
    <w:rsid w:val="00524A5A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E5"/>
    <w:rsid w:val="00552821"/>
    <w:rsid w:val="0055297E"/>
    <w:rsid w:val="00552AAD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3C9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F9"/>
    <w:rsid w:val="00566696"/>
    <w:rsid w:val="00566935"/>
    <w:rsid w:val="005669ED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CA9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FE6"/>
    <w:rsid w:val="00582139"/>
    <w:rsid w:val="00582167"/>
    <w:rsid w:val="00582284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59"/>
    <w:rsid w:val="005A1274"/>
    <w:rsid w:val="005A181F"/>
    <w:rsid w:val="005A1AB0"/>
    <w:rsid w:val="005A1BBB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7A5"/>
    <w:rsid w:val="005B587F"/>
    <w:rsid w:val="005B60FA"/>
    <w:rsid w:val="005B6320"/>
    <w:rsid w:val="005B638F"/>
    <w:rsid w:val="005B652C"/>
    <w:rsid w:val="005B6905"/>
    <w:rsid w:val="005B69B4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40EE"/>
    <w:rsid w:val="005C439B"/>
    <w:rsid w:val="005C4557"/>
    <w:rsid w:val="005C47F3"/>
    <w:rsid w:val="005C48B3"/>
    <w:rsid w:val="005C4A48"/>
    <w:rsid w:val="005C4CD1"/>
    <w:rsid w:val="005C529E"/>
    <w:rsid w:val="005C53B3"/>
    <w:rsid w:val="005C5A8B"/>
    <w:rsid w:val="005C5B4E"/>
    <w:rsid w:val="005C5E17"/>
    <w:rsid w:val="005C5E63"/>
    <w:rsid w:val="005C5FED"/>
    <w:rsid w:val="005C603A"/>
    <w:rsid w:val="005C60B1"/>
    <w:rsid w:val="005C6504"/>
    <w:rsid w:val="005C6813"/>
    <w:rsid w:val="005C6D6B"/>
    <w:rsid w:val="005C7466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25C"/>
    <w:rsid w:val="005D1260"/>
    <w:rsid w:val="005D187B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804"/>
    <w:rsid w:val="005D3912"/>
    <w:rsid w:val="005D39B0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4F68"/>
    <w:rsid w:val="005E5053"/>
    <w:rsid w:val="005E51D8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D09"/>
    <w:rsid w:val="005F3D22"/>
    <w:rsid w:val="005F477D"/>
    <w:rsid w:val="005F4C57"/>
    <w:rsid w:val="005F4D7D"/>
    <w:rsid w:val="005F5A48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97"/>
    <w:rsid w:val="00615AA3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E28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6008"/>
    <w:rsid w:val="0062616D"/>
    <w:rsid w:val="00626274"/>
    <w:rsid w:val="0062658A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F51"/>
    <w:rsid w:val="0063026A"/>
    <w:rsid w:val="00630838"/>
    <w:rsid w:val="00630FC6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C2E"/>
    <w:rsid w:val="00633E08"/>
    <w:rsid w:val="0063444B"/>
    <w:rsid w:val="0063497B"/>
    <w:rsid w:val="00634AAE"/>
    <w:rsid w:val="00634CA2"/>
    <w:rsid w:val="00634DFF"/>
    <w:rsid w:val="00634F26"/>
    <w:rsid w:val="00634F88"/>
    <w:rsid w:val="006354F4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E31"/>
    <w:rsid w:val="006563C8"/>
    <w:rsid w:val="00656627"/>
    <w:rsid w:val="00656B0A"/>
    <w:rsid w:val="00656E1C"/>
    <w:rsid w:val="006570C2"/>
    <w:rsid w:val="0065747F"/>
    <w:rsid w:val="00657EA7"/>
    <w:rsid w:val="006604F4"/>
    <w:rsid w:val="006607F5"/>
    <w:rsid w:val="00660811"/>
    <w:rsid w:val="00660890"/>
    <w:rsid w:val="00660917"/>
    <w:rsid w:val="00660963"/>
    <w:rsid w:val="0066098C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D66"/>
    <w:rsid w:val="00663FCE"/>
    <w:rsid w:val="006642AE"/>
    <w:rsid w:val="00664C19"/>
    <w:rsid w:val="00664C4E"/>
    <w:rsid w:val="00664FD2"/>
    <w:rsid w:val="0066569D"/>
    <w:rsid w:val="00665FFA"/>
    <w:rsid w:val="006662AD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1008"/>
    <w:rsid w:val="006713B1"/>
    <w:rsid w:val="00671448"/>
    <w:rsid w:val="00671879"/>
    <w:rsid w:val="006726FF"/>
    <w:rsid w:val="0067307A"/>
    <w:rsid w:val="0067334D"/>
    <w:rsid w:val="0067337F"/>
    <w:rsid w:val="00673837"/>
    <w:rsid w:val="006739E3"/>
    <w:rsid w:val="00673A2A"/>
    <w:rsid w:val="00673A93"/>
    <w:rsid w:val="00673C6C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F4"/>
    <w:rsid w:val="0067650D"/>
    <w:rsid w:val="00676548"/>
    <w:rsid w:val="006766B9"/>
    <w:rsid w:val="006768DD"/>
    <w:rsid w:val="00676926"/>
    <w:rsid w:val="00676C51"/>
    <w:rsid w:val="00676C6E"/>
    <w:rsid w:val="00676E28"/>
    <w:rsid w:val="00676E95"/>
    <w:rsid w:val="00676F40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97FF7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255"/>
    <w:rsid w:val="006A7379"/>
    <w:rsid w:val="006A74FF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A2"/>
    <w:rsid w:val="006B2DF1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70"/>
    <w:rsid w:val="006C1CC1"/>
    <w:rsid w:val="006C1F05"/>
    <w:rsid w:val="006C21DD"/>
    <w:rsid w:val="006C249D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221"/>
    <w:rsid w:val="006C64EB"/>
    <w:rsid w:val="006C690C"/>
    <w:rsid w:val="006C6B83"/>
    <w:rsid w:val="006C6E30"/>
    <w:rsid w:val="006C6EE0"/>
    <w:rsid w:val="006C71FD"/>
    <w:rsid w:val="006C74CC"/>
    <w:rsid w:val="006C74E6"/>
    <w:rsid w:val="006C7634"/>
    <w:rsid w:val="006C7776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E47"/>
    <w:rsid w:val="006D5F83"/>
    <w:rsid w:val="006D6019"/>
    <w:rsid w:val="006D610E"/>
    <w:rsid w:val="006D61CD"/>
    <w:rsid w:val="006D62E2"/>
    <w:rsid w:val="006D6773"/>
    <w:rsid w:val="006D6817"/>
    <w:rsid w:val="006D6A9D"/>
    <w:rsid w:val="006D6DF5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9F1"/>
    <w:rsid w:val="006F0A72"/>
    <w:rsid w:val="006F0AB7"/>
    <w:rsid w:val="006F0FF8"/>
    <w:rsid w:val="006F1039"/>
    <w:rsid w:val="006F13D0"/>
    <w:rsid w:val="006F13E2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5F2"/>
    <w:rsid w:val="006F6871"/>
    <w:rsid w:val="006F69A1"/>
    <w:rsid w:val="006F6C49"/>
    <w:rsid w:val="006F7210"/>
    <w:rsid w:val="006F7791"/>
    <w:rsid w:val="006F7991"/>
    <w:rsid w:val="006F7A52"/>
    <w:rsid w:val="006F7A71"/>
    <w:rsid w:val="006F7A7C"/>
    <w:rsid w:val="006F7DE1"/>
    <w:rsid w:val="006F7E44"/>
    <w:rsid w:val="006F7EF0"/>
    <w:rsid w:val="0070039B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60C"/>
    <w:rsid w:val="00711B70"/>
    <w:rsid w:val="00711C38"/>
    <w:rsid w:val="007121E8"/>
    <w:rsid w:val="0071220F"/>
    <w:rsid w:val="007122CA"/>
    <w:rsid w:val="0071283D"/>
    <w:rsid w:val="00712C6E"/>
    <w:rsid w:val="00712D34"/>
    <w:rsid w:val="00712E1D"/>
    <w:rsid w:val="00712EAF"/>
    <w:rsid w:val="00713059"/>
    <w:rsid w:val="0071310D"/>
    <w:rsid w:val="00713353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ACC"/>
    <w:rsid w:val="00720BCD"/>
    <w:rsid w:val="007213D6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3021"/>
    <w:rsid w:val="007230D1"/>
    <w:rsid w:val="00723533"/>
    <w:rsid w:val="007237B2"/>
    <w:rsid w:val="00723AE0"/>
    <w:rsid w:val="00723BD8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BD1"/>
    <w:rsid w:val="00734CB2"/>
    <w:rsid w:val="00734FEE"/>
    <w:rsid w:val="0073581C"/>
    <w:rsid w:val="00735AE6"/>
    <w:rsid w:val="00735D0F"/>
    <w:rsid w:val="00735FE8"/>
    <w:rsid w:val="0073646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21A"/>
    <w:rsid w:val="007515AF"/>
    <w:rsid w:val="007517B0"/>
    <w:rsid w:val="00751D3B"/>
    <w:rsid w:val="00751EAC"/>
    <w:rsid w:val="0075237B"/>
    <w:rsid w:val="007523EB"/>
    <w:rsid w:val="007524A3"/>
    <w:rsid w:val="007527E6"/>
    <w:rsid w:val="007529BC"/>
    <w:rsid w:val="00752D0E"/>
    <w:rsid w:val="00752E8C"/>
    <w:rsid w:val="00752EC4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20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AFB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5BC"/>
    <w:rsid w:val="007C17F5"/>
    <w:rsid w:val="007C1B5B"/>
    <w:rsid w:val="007C1CBB"/>
    <w:rsid w:val="007C1F84"/>
    <w:rsid w:val="007C218E"/>
    <w:rsid w:val="007C24D2"/>
    <w:rsid w:val="007C2656"/>
    <w:rsid w:val="007C2670"/>
    <w:rsid w:val="007C26AC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9C5"/>
    <w:rsid w:val="007D0A77"/>
    <w:rsid w:val="007D0A8B"/>
    <w:rsid w:val="007D1248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347C"/>
    <w:rsid w:val="007D36E0"/>
    <w:rsid w:val="007D3719"/>
    <w:rsid w:val="007D38A7"/>
    <w:rsid w:val="007D3A08"/>
    <w:rsid w:val="007D3E58"/>
    <w:rsid w:val="007D42B8"/>
    <w:rsid w:val="007D4326"/>
    <w:rsid w:val="007D460E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48D"/>
    <w:rsid w:val="007E0935"/>
    <w:rsid w:val="007E09DF"/>
    <w:rsid w:val="007E0B38"/>
    <w:rsid w:val="007E0CE6"/>
    <w:rsid w:val="007E1447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A1A"/>
    <w:rsid w:val="007F5AAB"/>
    <w:rsid w:val="007F5C82"/>
    <w:rsid w:val="007F5CDE"/>
    <w:rsid w:val="007F5FA9"/>
    <w:rsid w:val="007F63D2"/>
    <w:rsid w:val="007F63E5"/>
    <w:rsid w:val="007F63FA"/>
    <w:rsid w:val="007F69B1"/>
    <w:rsid w:val="007F6ABE"/>
    <w:rsid w:val="007F6E06"/>
    <w:rsid w:val="007F70A8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3289"/>
    <w:rsid w:val="0080336F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ACB"/>
    <w:rsid w:val="0080637A"/>
    <w:rsid w:val="0080649C"/>
    <w:rsid w:val="00806620"/>
    <w:rsid w:val="00806956"/>
    <w:rsid w:val="008071A7"/>
    <w:rsid w:val="00807A0C"/>
    <w:rsid w:val="00807BEE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F3"/>
    <w:rsid w:val="00820BF5"/>
    <w:rsid w:val="00820E1C"/>
    <w:rsid w:val="00821355"/>
    <w:rsid w:val="0082140D"/>
    <w:rsid w:val="0082144D"/>
    <w:rsid w:val="00821578"/>
    <w:rsid w:val="008220D2"/>
    <w:rsid w:val="008223B0"/>
    <w:rsid w:val="008225D1"/>
    <w:rsid w:val="008226B9"/>
    <w:rsid w:val="00822776"/>
    <w:rsid w:val="00822841"/>
    <w:rsid w:val="00822865"/>
    <w:rsid w:val="00822B7A"/>
    <w:rsid w:val="00822F79"/>
    <w:rsid w:val="0082311A"/>
    <w:rsid w:val="00823462"/>
    <w:rsid w:val="008234CA"/>
    <w:rsid w:val="008236BA"/>
    <w:rsid w:val="00823A97"/>
    <w:rsid w:val="00823A9E"/>
    <w:rsid w:val="00823D30"/>
    <w:rsid w:val="00823DAA"/>
    <w:rsid w:val="00823F6F"/>
    <w:rsid w:val="0082406F"/>
    <w:rsid w:val="00824098"/>
    <w:rsid w:val="00824360"/>
    <w:rsid w:val="008244EC"/>
    <w:rsid w:val="00824521"/>
    <w:rsid w:val="00824687"/>
    <w:rsid w:val="00824A49"/>
    <w:rsid w:val="00824DF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68C"/>
    <w:rsid w:val="008376FB"/>
    <w:rsid w:val="008379A0"/>
    <w:rsid w:val="00837B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223"/>
    <w:rsid w:val="00844690"/>
    <w:rsid w:val="00844ABE"/>
    <w:rsid w:val="00844B7C"/>
    <w:rsid w:val="00844D33"/>
    <w:rsid w:val="00844F85"/>
    <w:rsid w:val="00844FC5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C53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9F6"/>
    <w:rsid w:val="008550EC"/>
    <w:rsid w:val="008551EE"/>
    <w:rsid w:val="008552D9"/>
    <w:rsid w:val="00855591"/>
    <w:rsid w:val="00855B93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94F"/>
    <w:rsid w:val="00865A64"/>
    <w:rsid w:val="00865D81"/>
    <w:rsid w:val="00865EBD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DAF"/>
    <w:rsid w:val="00871F85"/>
    <w:rsid w:val="00872025"/>
    <w:rsid w:val="00872F7B"/>
    <w:rsid w:val="00873329"/>
    <w:rsid w:val="0087366F"/>
    <w:rsid w:val="0087374A"/>
    <w:rsid w:val="008738D7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908"/>
    <w:rsid w:val="008A1E19"/>
    <w:rsid w:val="008A20D7"/>
    <w:rsid w:val="008A2105"/>
    <w:rsid w:val="008A219E"/>
    <w:rsid w:val="008A25E6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0A6"/>
    <w:rsid w:val="008A5124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593"/>
    <w:rsid w:val="008B07C1"/>
    <w:rsid w:val="008B0946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5E0A"/>
    <w:rsid w:val="008B602F"/>
    <w:rsid w:val="008B61E7"/>
    <w:rsid w:val="008B62AF"/>
    <w:rsid w:val="008B65EB"/>
    <w:rsid w:val="008B6AD6"/>
    <w:rsid w:val="008B6F38"/>
    <w:rsid w:val="008B70E1"/>
    <w:rsid w:val="008B71E5"/>
    <w:rsid w:val="008B71FF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A75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2C5"/>
    <w:rsid w:val="008F12EE"/>
    <w:rsid w:val="008F148B"/>
    <w:rsid w:val="008F14FB"/>
    <w:rsid w:val="008F1739"/>
    <w:rsid w:val="008F189A"/>
    <w:rsid w:val="008F19D1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E5B"/>
    <w:rsid w:val="008F3EBA"/>
    <w:rsid w:val="008F3F4A"/>
    <w:rsid w:val="008F4441"/>
    <w:rsid w:val="008F485B"/>
    <w:rsid w:val="008F4A34"/>
    <w:rsid w:val="008F4AF3"/>
    <w:rsid w:val="008F4CAE"/>
    <w:rsid w:val="008F5051"/>
    <w:rsid w:val="008F513C"/>
    <w:rsid w:val="008F526B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702C"/>
    <w:rsid w:val="008F7091"/>
    <w:rsid w:val="008F7094"/>
    <w:rsid w:val="008F7400"/>
    <w:rsid w:val="008F74C5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2DD5"/>
    <w:rsid w:val="00903541"/>
    <w:rsid w:val="00903AA7"/>
    <w:rsid w:val="00904134"/>
    <w:rsid w:val="009043A8"/>
    <w:rsid w:val="009045BE"/>
    <w:rsid w:val="00904724"/>
    <w:rsid w:val="00904CAE"/>
    <w:rsid w:val="00904EF5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31B7"/>
    <w:rsid w:val="009132C0"/>
    <w:rsid w:val="009132D9"/>
    <w:rsid w:val="00913593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E"/>
    <w:rsid w:val="0092625D"/>
    <w:rsid w:val="00926687"/>
    <w:rsid w:val="00926808"/>
    <w:rsid w:val="0092682B"/>
    <w:rsid w:val="009269C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491E"/>
    <w:rsid w:val="0093528C"/>
    <w:rsid w:val="0093536B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53C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DD"/>
    <w:rsid w:val="0094418C"/>
    <w:rsid w:val="0094423E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D0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2F99"/>
    <w:rsid w:val="0097399F"/>
    <w:rsid w:val="0097424F"/>
    <w:rsid w:val="00974424"/>
    <w:rsid w:val="00974EA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9F"/>
    <w:rsid w:val="0098307A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01A"/>
    <w:rsid w:val="009901B4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D07"/>
    <w:rsid w:val="009A5177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35DE"/>
    <w:rsid w:val="009B35E0"/>
    <w:rsid w:val="009B35E2"/>
    <w:rsid w:val="009B36F9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91"/>
    <w:rsid w:val="009B6D5E"/>
    <w:rsid w:val="009B6EDB"/>
    <w:rsid w:val="009B711A"/>
    <w:rsid w:val="009B752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5C2D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4E3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919"/>
    <w:rsid w:val="009E59B8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7145"/>
    <w:rsid w:val="00A200F0"/>
    <w:rsid w:val="00A204EC"/>
    <w:rsid w:val="00A20566"/>
    <w:rsid w:val="00A20574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9E"/>
    <w:rsid w:val="00A25CEE"/>
    <w:rsid w:val="00A25DFB"/>
    <w:rsid w:val="00A263E3"/>
    <w:rsid w:val="00A26480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69E"/>
    <w:rsid w:val="00A30723"/>
    <w:rsid w:val="00A30B71"/>
    <w:rsid w:val="00A30BE9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76C"/>
    <w:rsid w:val="00A3686A"/>
    <w:rsid w:val="00A368BE"/>
    <w:rsid w:val="00A3695D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F04"/>
    <w:rsid w:val="00A51026"/>
    <w:rsid w:val="00A51598"/>
    <w:rsid w:val="00A516FE"/>
    <w:rsid w:val="00A51B41"/>
    <w:rsid w:val="00A51FCE"/>
    <w:rsid w:val="00A5233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DEF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786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84B"/>
    <w:rsid w:val="00A80A0B"/>
    <w:rsid w:val="00A80D48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901"/>
    <w:rsid w:val="00A84ADE"/>
    <w:rsid w:val="00A84BBD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A0093"/>
    <w:rsid w:val="00AA0132"/>
    <w:rsid w:val="00AA0AFA"/>
    <w:rsid w:val="00AA0C0E"/>
    <w:rsid w:val="00AA11FA"/>
    <w:rsid w:val="00AA1C2F"/>
    <w:rsid w:val="00AA208A"/>
    <w:rsid w:val="00AA2123"/>
    <w:rsid w:val="00AA21DA"/>
    <w:rsid w:val="00AA2BE8"/>
    <w:rsid w:val="00AA3260"/>
    <w:rsid w:val="00AA33D1"/>
    <w:rsid w:val="00AA342E"/>
    <w:rsid w:val="00AA371C"/>
    <w:rsid w:val="00AA37FD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E27"/>
    <w:rsid w:val="00AB03AA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C9A"/>
    <w:rsid w:val="00AC4021"/>
    <w:rsid w:val="00AC4298"/>
    <w:rsid w:val="00AC4335"/>
    <w:rsid w:val="00AC4CA0"/>
    <w:rsid w:val="00AC4E87"/>
    <w:rsid w:val="00AC4FCB"/>
    <w:rsid w:val="00AC50CC"/>
    <w:rsid w:val="00AC50FC"/>
    <w:rsid w:val="00AC52BA"/>
    <w:rsid w:val="00AC545B"/>
    <w:rsid w:val="00AC5560"/>
    <w:rsid w:val="00AC5BD9"/>
    <w:rsid w:val="00AC5E98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3831"/>
    <w:rsid w:val="00AE41D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DA4"/>
    <w:rsid w:val="00B02E5D"/>
    <w:rsid w:val="00B02FAB"/>
    <w:rsid w:val="00B03037"/>
    <w:rsid w:val="00B030FC"/>
    <w:rsid w:val="00B03467"/>
    <w:rsid w:val="00B03721"/>
    <w:rsid w:val="00B03C28"/>
    <w:rsid w:val="00B03F73"/>
    <w:rsid w:val="00B03FC4"/>
    <w:rsid w:val="00B04013"/>
    <w:rsid w:val="00B0447C"/>
    <w:rsid w:val="00B04AB0"/>
    <w:rsid w:val="00B04C80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8BA"/>
    <w:rsid w:val="00B33A5B"/>
    <w:rsid w:val="00B33CED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794"/>
    <w:rsid w:val="00B40892"/>
    <w:rsid w:val="00B414E2"/>
    <w:rsid w:val="00B4168F"/>
    <w:rsid w:val="00B4174E"/>
    <w:rsid w:val="00B41C08"/>
    <w:rsid w:val="00B41D01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8E1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0CA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48"/>
    <w:rsid w:val="00B67DED"/>
    <w:rsid w:val="00B67F66"/>
    <w:rsid w:val="00B67FEB"/>
    <w:rsid w:val="00B7011D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8A7"/>
    <w:rsid w:val="00B841F2"/>
    <w:rsid w:val="00B84224"/>
    <w:rsid w:val="00B843D0"/>
    <w:rsid w:val="00B84404"/>
    <w:rsid w:val="00B84511"/>
    <w:rsid w:val="00B8488F"/>
    <w:rsid w:val="00B84CE7"/>
    <w:rsid w:val="00B85161"/>
    <w:rsid w:val="00B851D0"/>
    <w:rsid w:val="00B85488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8BC"/>
    <w:rsid w:val="00B91B47"/>
    <w:rsid w:val="00B91D75"/>
    <w:rsid w:val="00B920C9"/>
    <w:rsid w:val="00B922C8"/>
    <w:rsid w:val="00B9259D"/>
    <w:rsid w:val="00B929E4"/>
    <w:rsid w:val="00B92E9F"/>
    <w:rsid w:val="00B93834"/>
    <w:rsid w:val="00B939F0"/>
    <w:rsid w:val="00B93A82"/>
    <w:rsid w:val="00B93C5F"/>
    <w:rsid w:val="00B93D47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901"/>
    <w:rsid w:val="00BA2AF6"/>
    <w:rsid w:val="00BA2BCF"/>
    <w:rsid w:val="00BA2DF6"/>
    <w:rsid w:val="00BA30A2"/>
    <w:rsid w:val="00BA30C8"/>
    <w:rsid w:val="00BA336D"/>
    <w:rsid w:val="00BA36D9"/>
    <w:rsid w:val="00BA3BAE"/>
    <w:rsid w:val="00BA3BD2"/>
    <w:rsid w:val="00BA40B6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EF3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9C6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74"/>
    <w:rsid w:val="00BC12A2"/>
    <w:rsid w:val="00BC173E"/>
    <w:rsid w:val="00BC175A"/>
    <w:rsid w:val="00BC176B"/>
    <w:rsid w:val="00BC1982"/>
    <w:rsid w:val="00BC2155"/>
    <w:rsid w:val="00BC2419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A5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275"/>
    <w:rsid w:val="00BC632B"/>
    <w:rsid w:val="00BC6502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448"/>
    <w:rsid w:val="00BD0642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C3C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D75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440"/>
    <w:rsid w:val="00BF05BC"/>
    <w:rsid w:val="00BF089B"/>
    <w:rsid w:val="00BF0978"/>
    <w:rsid w:val="00BF0A60"/>
    <w:rsid w:val="00BF130F"/>
    <w:rsid w:val="00BF13E7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63F9"/>
    <w:rsid w:val="00BF6AAC"/>
    <w:rsid w:val="00BF6D6A"/>
    <w:rsid w:val="00BF7040"/>
    <w:rsid w:val="00BF72B7"/>
    <w:rsid w:val="00BF7384"/>
    <w:rsid w:val="00BF775F"/>
    <w:rsid w:val="00BF7E78"/>
    <w:rsid w:val="00BF7F12"/>
    <w:rsid w:val="00C001ED"/>
    <w:rsid w:val="00C00353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20346"/>
    <w:rsid w:val="00C20F93"/>
    <w:rsid w:val="00C21080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61C4"/>
    <w:rsid w:val="00C3647F"/>
    <w:rsid w:val="00C36545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B74"/>
    <w:rsid w:val="00C40E69"/>
    <w:rsid w:val="00C413CE"/>
    <w:rsid w:val="00C4160A"/>
    <w:rsid w:val="00C41962"/>
    <w:rsid w:val="00C41B46"/>
    <w:rsid w:val="00C41FE4"/>
    <w:rsid w:val="00C4243E"/>
    <w:rsid w:val="00C42D76"/>
    <w:rsid w:val="00C43349"/>
    <w:rsid w:val="00C43596"/>
    <w:rsid w:val="00C43930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3D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AEE"/>
    <w:rsid w:val="00C54D19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54B"/>
    <w:rsid w:val="00C5757F"/>
    <w:rsid w:val="00C57914"/>
    <w:rsid w:val="00C57B90"/>
    <w:rsid w:val="00C6037C"/>
    <w:rsid w:val="00C60569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782"/>
    <w:rsid w:val="00C76924"/>
    <w:rsid w:val="00C76AA0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F06"/>
    <w:rsid w:val="00C84F29"/>
    <w:rsid w:val="00C850DC"/>
    <w:rsid w:val="00C853F9"/>
    <w:rsid w:val="00C85429"/>
    <w:rsid w:val="00C85598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AE0"/>
    <w:rsid w:val="00CA0C15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4C9"/>
    <w:rsid w:val="00CA66DE"/>
    <w:rsid w:val="00CA68BF"/>
    <w:rsid w:val="00CA6D7D"/>
    <w:rsid w:val="00CA74A4"/>
    <w:rsid w:val="00CA7AE7"/>
    <w:rsid w:val="00CA7B2E"/>
    <w:rsid w:val="00CA7D15"/>
    <w:rsid w:val="00CA7D2D"/>
    <w:rsid w:val="00CB000E"/>
    <w:rsid w:val="00CB0097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C8E"/>
    <w:rsid w:val="00CB3CD2"/>
    <w:rsid w:val="00CB3D71"/>
    <w:rsid w:val="00CB3EB0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CF3"/>
    <w:rsid w:val="00CB6DA6"/>
    <w:rsid w:val="00CB6FAA"/>
    <w:rsid w:val="00CB7485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9E4"/>
    <w:rsid w:val="00CC30A0"/>
    <w:rsid w:val="00CC3892"/>
    <w:rsid w:val="00CC3984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C47"/>
    <w:rsid w:val="00CC7EBC"/>
    <w:rsid w:val="00CD00B3"/>
    <w:rsid w:val="00CD0124"/>
    <w:rsid w:val="00CD0539"/>
    <w:rsid w:val="00CD0799"/>
    <w:rsid w:val="00CD0D0D"/>
    <w:rsid w:val="00CD0D8E"/>
    <w:rsid w:val="00CD0F30"/>
    <w:rsid w:val="00CD1470"/>
    <w:rsid w:val="00CD170C"/>
    <w:rsid w:val="00CD1881"/>
    <w:rsid w:val="00CD1F05"/>
    <w:rsid w:val="00CD21C2"/>
    <w:rsid w:val="00CD25D4"/>
    <w:rsid w:val="00CD283E"/>
    <w:rsid w:val="00CD2891"/>
    <w:rsid w:val="00CD2ED0"/>
    <w:rsid w:val="00CD312F"/>
    <w:rsid w:val="00CD313E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B8C"/>
    <w:rsid w:val="00CD5CED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CED"/>
    <w:rsid w:val="00CE3D50"/>
    <w:rsid w:val="00CE3F54"/>
    <w:rsid w:val="00CE4236"/>
    <w:rsid w:val="00CE45DE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31C"/>
    <w:rsid w:val="00CF7498"/>
    <w:rsid w:val="00CF797E"/>
    <w:rsid w:val="00CF7CBF"/>
    <w:rsid w:val="00CF7F8B"/>
    <w:rsid w:val="00CF7FDA"/>
    <w:rsid w:val="00D0005E"/>
    <w:rsid w:val="00D001A4"/>
    <w:rsid w:val="00D0035D"/>
    <w:rsid w:val="00D004EE"/>
    <w:rsid w:val="00D00CDB"/>
    <w:rsid w:val="00D00F57"/>
    <w:rsid w:val="00D00F7C"/>
    <w:rsid w:val="00D015E0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3061"/>
    <w:rsid w:val="00D03713"/>
    <w:rsid w:val="00D03891"/>
    <w:rsid w:val="00D039CD"/>
    <w:rsid w:val="00D03DC5"/>
    <w:rsid w:val="00D04106"/>
    <w:rsid w:val="00D0438F"/>
    <w:rsid w:val="00D04726"/>
    <w:rsid w:val="00D04C77"/>
    <w:rsid w:val="00D04DD5"/>
    <w:rsid w:val="00D04EFD"/>
    <w:rsid w:val="00D04FD0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30F0"/>
    <w:rsid w:val="00D132B1"/>
    <w:rsid w:val="00D133B7"/>
    <w:rsid w:val="00D134E7"/>
    <w:rsid w:val="00D136DB"/>
    <w:rsid w:val="00D1399A"/>
    <w:rsid w:val="00D13A07"/>
    <w:rsid w:val="00D13AB6"/>
    <w:rsid w:val="00D13AD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6E0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E1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2F4"/>
    <w:rsid w:val="00D259A2"/>
    <w:rsid w:val="00D25F9F"/>
    <w:rsid w:val="00D260C5"/>
    <w:rsid w:val="00D2611B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974"/>
    <w:rsid w:val="00D33C65"/>
    <w:rsid w:val="00D34408"/>
    <w:rsid w:val="00D344CA"/>
    <w:rsid w:val="00D34508"/>
    <w:rsid w:val="00D34623"/>
    <w:rsid w:val="00D3482E"/>
    <w:rsid w:val="00D349C2"/>
    <w:rsid w:val="00D34AB1"/>
    <w:rsid w:val="00D34C53"/>
    <w:rsid w:val="00D355E6"/>
    <w:rsid w:val="00D355F5"/>
    <w:rsid w:val="00D3561E"/>
    <w:rsid w:val="00D358AA"/>
    <w:rsid w:val="00D358ED"/>
    <w:rsid w:val="00D35E73"/>
    <w:rsid w:val="00D36338"/>
    <w:rsid w:val="00D36AB2"/>
    <w:rsid w:val="00D36D3F"/>
    <w:rsid w:val="00D36F54"/>
    <w:rsid w:val="00D36FB5"/>
    <w:rsid w:val="00D3712F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6F"/>
    <w:rsid w:val="00D4139B"/>
    <w:rsid w:val="00D41766"/>
    <w:rsid w:val="00D41B4A"/>
    <w:rsid w:val="00D41E3B"/>
    <w:rsid w:val="00D41EBA"/>
    <w:rsid w:val="00D420A7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E36"/>
    <w:rsid w:val="00D506A2"/>
    <w:rsid w:val="00D5084A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EFF"/>
    <w:rsid w:val="00D56F5D"/>
    <w:rsid w:val="00D57505"/>
    <w:rsid w:val="00D575E8"/>
    <w:rsid w:val="00D576DE"/>
    <w:rsid w:val="00D578A8"/>
    <w:rsid w:val="00D57B21"/>
    <w:rsid w:val="00D57BD1"/>
    <w:rsid w:val="00D57E68"/>
    <w:rsid w:val="00D57F45"/>
    <w:rsid w:val="00D60019"/>
    <w:rsid w:val="00D60110"/>
    <w:rsid w:val="00D6053F"/>
    <w:rsid w:val="00D60833"/>
    <w:rsid w:val="00D60884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A48"/>
    <w:rsid w:val="00D62CFF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702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B7"/>
    <w:rsid w:val="00D669B4"/>
    <w:rsid w:val="00D669D3"/>
    <w:rsid w:val="00D669E7"/>
    <w:rsid w:val="00D6734A"/>
    <w:rsid w:val="00D675BB"/>
    <w:rsid w:val="00D67FBE"/>
    <w:rsid w:val="00D70047"/>
    <w:rsid w:val="00D700B7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6EED"/>
    <w:rsid w:val="00D7722F"/>
    <w:rsid w:val="00D77291"/>
    <w:rsid w:val="00D7766C"/>
    <w:rsid w:val="00D77CA1"/>
    <w:rsid w:val="00D802D6"/>
    <w:rsid w:val="00D80542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45C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426"/>
    <w:rsid w:val="00DC2529"/>
    <w:rsid w:val="00DC2670"/>
    <w:rsid w:val="00DC2725"/>
    <w:rsid w:val="00DC2784"/>
    <w:rsid w:val="00DC2895"/>
    <w:rsid w:val="00DC2A29"/>
    <w:rsid w:val="00DC2CA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484"/>
    <w:rsid w:val="00DD54CD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7C7"/>
    <w:rsid w:val="00DD77E4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8BF"/>
    <w:rsid w:val="00DE4B27"/>
    <w:rsid w:val="00DE4F25"/>
    <w:rsid w:val="00DE50A1"/>
    <w:rsid w:val="00DE5222"/>
    <w:rsid w:val="00DE525D"/>
    <w:rsid w:val="00DE54E6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BAF"/>
    <w:rsid w:val="00DE7E7B"/>
    <w:rsid w:val="00DE7FE2"/>
    <w:rsid w:val="00DF0457"/>
    <w:rsid w:val="00DF060A"/>
    <w:rsid w:val="00DF08B4"/>
    <w:rsid w:val="00DF0983"/>
    <w:rsid w:val="00DF0AEF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708"/>
    <w:rsid w:val="00E1072D"/>
    <w:rsid w:val="00E10A77"/>
    <w:rsid w:val="00E10AD2"/>
    <w:rsid w:val="00E10D5D"/>
    <w:rsid w:val="00E11099"/>
    <w:rsid w:val="00E1109E"/>
    <w:rsid w:val="00E11645"/>
    <w:rsid w:val="00E11C58"/>
    <w:rsid w:val="00E124B0"/>
    <w:rsid w:val="00E12721"/>
    <w:rsid w:val="00E12845"/>
    <w:rsid w:val="00E12A4B"/>
    <w:rsid w:val="00E12CC5"/>
    <w:rsid w:val="00E12FF1"/>
    <w:rsid w:val="00E13027"/>
    <w:rsid w:val="00E13639"/>
    <w:rsid w:val="00E13685"/>
    <w:rsid w:val="00E1380A"/>
    <w:rsid w:val="00E13BA2"/>
    <w:rsid w:val="00E14813"/>
    <w:rsid w:val="00E148E2"/>
    <w:rsid w:val="00E14B2A"/>
    <w:rsid w:val="00E14E26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2CC"/>
    <w:rsid w:val="00E17370"/>
    <w:rsid w:val="00E20064"/>
    <w:rsid w:val="00E2015A"/>
    <w:rsid w:val="00E20420"/>
    <w:rsid w:val="00E2049C"/>
    <w:rsid w:val="00E208F0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3569"/>
    <w:rsid w:val="00E238D9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EC1"/>
    <w:rsid w:val="00E34057"/>
    <w:rsid w:val="00E34678"/>
    <w:rsid w:val="00E346A2"/>
    <w:rsid w:val="00E346AB"/>
    <w:rsid w:val="00E34AB8"/>
    <w:rsid w:val="00E34B5B"/>
    <w:rsid w:val="00E34EF5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6F"/>
    <w:rsid w:val="00E37AFC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B3F"/>
    <w:rsid w:val="00E42B4F"/>
    <w:rsid w:val="00E42F95"/>
    <w:rsid w:val="00E431DD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502D5"/>
    <w:rsid w:val="00E503A4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6D0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DED"/>
    <w:rsid w:val="00E64F6E"/>
    <w:rsid w:val="00E65947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B2B"/>
    <w:rsid w:val="00E67B8A"/>
    <w:rsid w:val="00E67BA4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AB"/>
    <w:rsid w:val="00E766D9"/>
    <w:rsid w:val="00E7697C"/>
    <w:rsid w:val="00E77014"/>
    <w:rsid w:val="00E7702D"/>
    <w:rsid w:val="00E7704B"/>
    <w:rsid w:val="00E7710D"/>
    <w:rsid w:val="00E77495"/>
    <w:rsid w:val="00E775CE"/>
    <w:rsid w:val="00E7792D"/>
    <w:rsid w:val="00E77C82"/>
    <w:rsid w:val="00E77E2E"/>
    <w:rsid w:val="00E77E39"/>
    <w:rsid w:val="00E8017D"/>
    <w:rsid w:val="00E80415"/>
    <w:rsid w:val="00E8041C"/>
    <w:rsid w:val="00E8045E"/>
    <w:rsid w:val="00E807B4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906"/>
    <w:rsid w:val="00E91A18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2E7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BD"/>
    <w:rsid w:val="00EC61A0"/>
    <w:rsid w:val="00EC6344"/>
    <w:rsid w:val="00EC637A"/>
    <w:rsid w:val="00EC6481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850"/>
    <w:rsid w:val="00ED0951"/>
    <w:rsid w:val="00ED0B95"/>
    <w:rsid w:val="00ED0C6F"/>
    <w:rsid w:val="00ED1008"/>
    <w:rsid w:val="00ED1115"/>
    <w:rsid w:val="00ED1150"/>
    <w:rsid w:val="00ED116E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3246"/>
    <w:rsid w:val="00ED3579"/>
    <w:rsid w:val="00ED35B8"/>
    <w:rsid w:val="00ED388D"/>
    <w:rsid w:val="00ED39EB"/>
    <w:rsid w:val="00ED3A69"/>
    <w:rsid w:val="00ED3C79"/>
    <w:rsid w:val="00ED44CC"/>
    <w:rsid w:val="00ED47E4"/>
    <w:rsid w:val="00ED48EE"/>
    <w:rsid w:val="00ED4A42"/>
    <w:rsid w:val="00ED4BE5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BF2"/>
    <w:rsid w:val="00EE1DC9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54A"/>
    <w:rsid w:val="00F01557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BF"/>
    <w:rsid w:val="00F11AAD"/>
    <w:rsid w:val="00F11AEC"/>
    <w:rsid w:val="00F11CBC"/>
    <w:rsid w:val="00F1203C"/>
    <w:rsid w:val="00F126A7"/>
    <w:rsid w:val="00F12CA4"/>
    <w:rsid w:val="00F13081"/>
    <w:rsid w:val="00F130FE"/>
    <w:rsid w:val="00F1320F"/>
    <w:rsid w:val="00F13DE5"/>
    <w:rsid w:val="00F140F9"/>
    <w:rsid w:val="00F14141"/>
    <w:rsid w:val="00F1426B"/>
    <w:rsid w:val="00F142A3"/>
    <w:rsid w:val="00F143DA"/>
    <w:rsid w:val="00F14576"/>
    <w:rsid w:val="00F145B8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F0D"/>
    <w:rsid w:val="00F20FB9"/>
    <w:rsid w:val="00F20FC5"/>
    <w:rsid w:val="00F21104"/>
    <w:rsid w:val="00F21957"/>
    <w:rsid w:val="00F21A95"/>
    <w:rsid w:val="00F21C1B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9E4"/>
    <w:rsid w:val="00F27B12"/>
    <w:rsid w:val="00F27B27"/>
    <w:rsid w:val="00F27D10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EF"/>
    <w:rsid w:val="00F42278"/>
    <w:rsid w:val="00F4307D"/>
    <w:rsid w:val="00F43691"/>
    <w:rsid w:val="00F439B2"/>
    <w:rsid w:val="00F43DDC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2C9"/>
    <w:rsid w:val="00F506D1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33DA"/>
    <w:rsid w:val="00F637BB"/>
    <w:rsid w:val="00F6387A"/>
    <w:rsid w:val="00F639F2"/>
    <w:rsid w:val="00F63A44"/>
    <w:rsid w:val="00F63CF2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11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34D"/>
    <w:rsid w:val="00F964E0"/>
    <w:rsid w:val="00F96896"/>
    <w:rsid w:val="00F96BFF"/>
    <w:rsid w:val="00F97334"/>
    <w:rsid w:val="00F97563"/>
    <w:rsid w:val="00F97793"/>
    <w:rsid w:val="00FA01D6"/>
    <w:rsid w:val="00FA0207"/>
    <w:rsid w:val="00FA05F7"/>
    <w:rsid w:val="00FA086D"/>
    <w:rsid w:val="00FA0874"/>
    <w:rsid w:val="00FA0896"/>
    <w:rsid w:val="00FA0C2C"/>
    <w:rsid w:val="00FA0EC0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955"/>
    <w:rsid w:val="00FA4D1A"/>
    <w:rsid w:val="00FA50DD"/>
    <w:rsid w:val="00FA516D"/>
    <w:rsid w:val="00FA51AE"/>
    <w:rsid w:val="00FA5250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7013"/>
    <w:rsid w:val="00FB784B"/>
    <w:rsid w:val="00FB7888"/>
    <w:rsid w:val="00FB7960"/>
    <w:rsid w:val="00FB79A1"/>
    <w:rsid w:val="00FB7A6A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501D"/>
    <w:rsid w:val="00FC51F0"/>
    <w:rsid w:val="00FC52EA"/>
    <w:rsid w:val="00FC53F3"/>
    <w:rsid w:val="00FC549A"/>
    <w:rsid w:val="00FC551E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65A"/>
    <w:rsid w:val="00FD67B1"/>
    <w:rsid w:val="00FD6C68"/>
    <w:rsid w:val="00FD6E6B"/>
    <w:rsid w:val="00FD6FD5"/>
    <w:rsid w:val="00FD7162"/>
    <w:rsid w:val="00FD73BA"/>
    <w:rsid w:val="00FD77C8"/>
    <w:rsid w:val="00FD7BC2"/>
    <w:rsid w:val="00FD7BF5"/>
    <w:rsid w:val="00FD7C83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775"/>
    <w:rsid w:val="00FE37D9"/>
    <w:rsid w:val="00FE388A"/>
    <w:rsid w:val="00FE3992"/>
    <w:rsid w:val="00FE39E1"/>
    <w:rsid w:val="00FE3F8D"/>
    <w:rsid w:val="00FE4208"/>
    <w:rsid w:val="00FE45D8"/>
    <w:rsid w:val="00FE4725"/>
    <w:rsid w:val="00FE4B87"/>
    <w:rsid w:val="00FE4DC3"/>
    <w:rsid w:val="00FE5534"/>
    <w:rsid w:val="00FE5928"/>
    <w:rsid w:val="00FE5CF3"/>
    <w:rsid w:val="00FE6120"/>
    <w:rsid w:val="00FE6281"/>
    <w:rsid w:val="00FE6397"/>
    <w:rsid w:val="00FE659D"/>
    <w:rsid w:val="00FE68C4"/>
    <w:rsid w:val="00FE6C84"/>
    <w:rsid w:val="00FE6D81"/>
    <w:rsid w:val="00FE6DFA"/>
    <w:rsid w:val="00FE6E47"/>
    <w:rsid w:val="00FE7600"/>
    <w:rsid w:val="00FE7610"/>
    <w:rsid w:val="00FF03FB"/>
    <w:rsid w:val="00FF059F"/>
    <w:rsid w:val="00FF085D"/>
    <w:rsid w:val="00FF0CE1"/>
    <w:rsid w:val="00FF1228"/>
    <w:rsid w:val="00FF1DD1"/>
    <w:rsid w:val="00FF215D"/>
    <w:rsid w:val="00FF2244"/>
    <w:rsid w:val="00FF23FB"/>
    <w:rsid w:val="00FF28F8"/>
    <w:rsid w:val="00FF2DB6"/>
    <w:rsid w:val="00FF31EA"/>
    <w:rsid w:val="00FF323D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833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723"/>
    <w:rsid w:val="00FF7947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A0F83"/>
  <w14:defaultImageDpi w14:val="32767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4E6BC-D6FA-4FBD-B4C0-DD04D7AC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9</TotalTime>
  <Pages>9</Pages>
  <Words>2268</Words>
  <Characters>12929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Theppinta, Hataiput</dc:creator>
  <cp:keywords/>
  <cp:lastModifiedBy>Montira, Sirirak</cp:lastModifiedBy>
  <cp:revision>3</cp:revision>
  <cp:lastPrinted>2022-02-21T09:41:00Z</cp:lastPrinted>
  <dcterms:created xsi:type="dcterms:W3CDTF">2022-02-23T06:52:00Z</dcterms:created>
  <dcterms:modified xsi:type="dcterms:W3CDTF">2022-02-23T07:01:00Z</dcterms:modified>
</cp:coreProperties>
</file>