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2.xml" ContentType="application/vnd.openxmlformats-officedocument.wordprocessingml.header+xml"/>
  <Override PartName="/word/footer10.xml" ContentType="application/vnd.openxmlformats-officedocument.wordprocessingml.footer+xml"/>
  <Override PartName="/word/header3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83EE25" w14:textId="77777777" w:rsidR="000D77DB" w:rsidRPr="00744476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4447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74447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74447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5953D2AA" w14:textId="77777777" w:rsidR="000D77DB" w:rsidRPr="00744476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7FC599B2" w14:textId="77777777" w:rsidR="000D77DB" w:rsidRPr="00744476" w:rsidRDefault="000D77DB" w:rsidP="00356597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ข้อมูล</w:t>
      </w:r>
      <w:r w:rsidRPr="00744476">
        <w:rPr>
          <w:rFonts w:asciiTheme="majorBidi" w:hAnsiTheme="majorBidi" w:cstheme="majorBidi"/>
          <w:sz w:val="30"/>
          <w:szCs w:val="30"/>
          <w:cs/>
        </w:rPr>
        <w:t>ทั่วไป</w:t>
      </w:r>
    </w:p>
    <w:p w14:paraId="5611A761" w14:textId="3CAF7BB4" w:rsidR="00541515" w:rsidRPr="00351348" w:rsidRDefault="003776E4" w:rsidP="0035134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7123FCEC" w14:textId="58EC5990" w:rsidR="00541515" w:rsidRDefault="003776E4" w:rsidP="0035134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541515">
        <w:rPr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</w:p>
    <w:p w14:paraId="4D235351" w14:textId="685FCE2A" w:rsidR="00293119" w:rsidRPr="00F27B27" w:rsidRDefault="00293119" w:rsidP="0029311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F27B27">
        <w:rPr>
          <w:rFonts w:asciiTheme="majorBidi" w:hAnsiTheme="majorBidi" w:cstheme="majorBidi"/>
          <w:sz w:val="30"/>
          <w:szCs w:val="30"/>
          <w:cs/>
        </w:rPr>
        <w:t>ผลกระทบจากการแพร่ระบาดของโรคติดเชื้อ</w:t>
      </w:r>
      <w:r w:rsidR="00B67D48">
        <w:rPr>
          <w:rFonts w:asciiTheme="majorBidi" w:hAnsiTheme="majorBidi" w:cstheme="majorBidi" w:hint="cs"/>
          <w:sz w:val="30"/>
          <w:szCs w:val="30"/>
          <w:cs/>
        </w:rPr>
        <w:t>ไวรัส</w:t>
      </w:r>
      <w:r w:rsidRPr="00F27B27">
        <w:rPr>
          <w:rFonts w:asciiTheme="majorBidi" w:hAnsiTheme="majorBidi" w:cstheme="majorBidi"/>
          <w:sz w:val="30"/>
          <w:szCs w:val="30"/>
          <w:cs/>
        </w:rPr>
        <w:t xml:space="preserve">โคโรนา </w:t>
      </w:r>
      <w:r w:rsidRPr="00F27B27">
        <w:rPr>
          <w:rFonts w:asciiTheme="majorBidi" w:hAnsiTheme="majorBidi" w:cstheme="majorBidi"/>
          <w:sz w:val="30"/>
          <w:szCs w:val="30"/>
          <w:lang w:val="en-US"/>
        </w:rPr>
        <w:t>2019</w:t>
      </w:r>
      <w:r w:rsidRPr="00F27B2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F27B27">
        <w:rPr>
          <w:rFonts w:asciiTheme="majorBidi" w:hAnsiTheme="majorBidi" w:cstheme="majorBidi"/>
          <w:sz w:val="30"/>
          <w:szCs w:val="30"/>
        </w:rPr>
        <w:t>Covid-</w:t>
      </w:r>
      <w:r w:rsidRPr="00F27B27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F27B27">
        <w:rPr>
          <w:rFonts w:asciiTheme="majorBidi" w:hAnsiTheme="majorBidi" w:cstheme="majorBidi"/>
          <w:sz w:val="30"/>
          <w:szCs w:val="30"/>
          <w:cs/>
        </w:rPr>
        <w:t>)</w:t>
      </w:r>
    </w:p>
    <w:p w14:paraId="1DC94CCA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4E939C33" w14:textId="02B020BC" w:rsidR="003776E4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748D9EA1" w14:textId="69F37B01" w:rsidR="00BB5CED" w:rsidRPr="00744476" w:rsidRDefault="00BB5CED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ลูกหนี้การค้า </w:t>
      </w:r>
    </w:p>
    <w:p w14:paraId="6FE5B7C4" w14:textId="07281C09" w:rsidR="00EA4DC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28C847B0" w14:textId="7DB99D48" w:rsidR="006F09F1" w:rsidRPr="006F09F1" w:rsidRDefault="006F09F1" w:rsidP="006F09F1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6F09F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5AC7CC78" w14:textId="554BA52C" w:rsidR="00ED567E" w:rsidRPr="00744476" w:rsidRDefault="00511A2F" w:rsidP="00356597">
      <w:pPr>
        <w:numPr>
          <w:ilvl w:val="0"/>
          <w:numId w:val="3"/>
        </w:num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8F4CAE" w:rsidRPr="00744476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8F4CAE"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  <w:cs/>
        </w:rPr>
        <w:t>บริษัทร่วม</w:t>
      </w:r>
    </w:p>
    <w:p w14:paraId="4CB5F93A" w14:textId="77777777" w:rsidR="00140621" w:rsidRPr="00140621" w:rsidRDefault="00140621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140621">
        <w:rPr>
          <w:rFonts w:asciiTheme="majorBidi" w:hAnsiTheme="majorBidi"/>
          <w:sz w:val="30"/>
          <w:szCs w:val="30"/>
          <w:cs/>
        </w:rPr>
        <w:t>ส่วนได้เสียที่ไม่มีอำนาจควบคุม</w:t>
      </w:r>
    </w:p>
    <w:p w14:paraId="056FC0BE" w14:textId="25C1B6F2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เงินลงทุนระยะยาวในกิจการที่เกี่ยวข้องกัน</w:t>
      </w:r>
    </w:p>
    <w:p w14:paraId="2B41E3CF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19CD4B2D" w14:textId="15979323" w:rsidR="003776E4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</w:t>
      </w:r>
    </w:p>
    <w:p w14:paraId="72F46434" w14:textId="69841068" w:rsidR="00CF31D5" w:rsidRPr="00744476" w:rsidRDefault="00CF31D5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</w:p>
    <w:p w14:paraId="73C9C20E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</w:p>
    <w:p w14:paraId="1E268295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466C4C65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เจ้าหนี้การค้า</w:t>
      </w:r>
    </w:p>
    <w:p w14:paraId="43BB965C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เจ้าหนี้อื่น</w:t>
      </w:r>
    </w:p>
    <w:p w14:paraId="0E840ED5" w14:textId="77777777" w:rsidR="003776E4" w:rsidRPr="00744476" w:rsidRDefault="00467A19" w:rsidP="00356597">
      <w:pPr>
        <w:numPr>
          <w:ilvl w:val="0"/>
          <w:numId w:val="3"/>
        </w:num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  <w:r w:rsidR="007F0D38" w:rsidRPr="00744476">
        <w:rPr>
          <w:rFonts w:asciiTheme="majorBidi" w:hAnsiTheme="majorBidi" w:cstheme="majorBidi"/>
          <w:sz w:val="30"/>
          <w:szCs w:val="30"/>
          <w:cs/>
        </w:rPr>
        <w:t>ไม่หมุนเวียน</w:t>
      </w:r>
      <w:r w:rsidR="00394717" w:rsidRPr="00744476">
        <w:rPr>
          <w:rFonts w:asciiTheme="majorBidi" w:hAnsiTheme="majorBidi" w:cstheme="majorBidi"/>
          <w:sz w:val="30"/>
          <w:szCs w:val="30"/>
          <w:cs/>
        </w:rPr>
        <w:t>สำหรับผลประโยชน์พนักงาน</w:t>
      </w:r>
    </w:p>
    <w:p w14:paraId="7B39B8D3" w14:textId="77777777" w:rsidR="003776E4" w:rsidRPr="00744476" w:rsidRDefault="003776E4" w:rsidP="00356597">
      <w:pPr>
        <w:numPr>
          <w:ilvl w:val="0"/>
          <w:numId w:val="3"/>
        </w:num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ทุนเรือนหุ้น</w:t>
      </w:r>
    </w:p>
    <w:p w14:paraId="70746060" w14:textId="77777777" w:rsidR="003776E4" w:rsidRPr="00744476" w:rsidRDefault="0014377C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หุ้นทุนซื้อคืน</w:t>
      </w:r>
    </w:p>
    <w:p w14:paraId="3BA2281B" w14:textId="1B1B430C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สำรอง</w:t>
      </w:r>
    </w:p>
    <w:p w14:paraId="56E95692" w14:textId="77777777" w:rsidR="008114E8" w:rsidRPr="00744476" w:rsidRDefault="008114E8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8A270C">
        <w:rPr>
          <w:rFonts w:asciiTheme="majorBidi" w:hAnsiTheme="majorBidi" w:cstheme="majorBidi" w:hint="cs"/>
          <w:sz w:val="30"/>
          <w:szCs w:val="30"/>
          <w:cs/>
        </w:rPr>
        <w:t>และการจำแนกรายได้</w:t>
      </w:r>
    </w:p>
    <w:p w14:paraId="4931CBE3" w14:textId="77777777" w:rsidR="00F964E0" w:rsidRPr="00744476" w:rsidRDefault="00F964E0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14:paraId="16679165" w14:textId="77777777" w:rsidR="00F964E0" w:rsidRPr="00744476" w:rsidRDefault="007F0D38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ต้นทุนในการจัดจำหน่าย</w:t>
      </w:r>
      <w:r w:rsidR="00321B4D">
        <w:rPr>
          <w:rFonts w:asciiTheme="majorBidi" w:hAnsiTheme="majorBidi" w:cstheme="majorBidi" w:hint="cs"/>
          <w:sz w:val="30"/>
          <w:szCs w:val="30"/>
          <w:cs/>
        </w:rPr>
        <w:t>และขนส่ง</w:t>
      </w:r>
    </w:p>
    <w:p w14:paraId="1E417F93" w14:textId="77777777" w:rsidR="00F964E0" w:rsidRPr="00744476" w:rsidRDefault="00F964E0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ค่าใช้จ่ายในการบริหาร</w:t>
      </w:r>
    </w:p>
    <w:p w14:paraId="51C7E080" w14:textId="77777777" w:rsidR="00F964E0" w:rsidRPr="00744476" w:rsidRDefault="00F964E0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ค่าใช้จ่ายผลประโยชน์ของพนักงาน</w:t>
      </w:r>
    </w:p>
    <w:p w14:paraId="7BFC6DE1" w14:textId="7FADEBF0" w:rsidR="009E3AD9" w:rsidRPr="00744476" w:rsidRDefault="009E3AD9" w:rsidP="009E3AD9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C1B5B">
        <w:rPr>
          <w:rFonts w:asciiTheme="majorBidi" w:hAnsiTheme="majorBidi" w:cstheme="majorBidi"/>
          <w:sz w:val="30"/>
          <w:szCs w:val="30"/>
          <w:cs/>
        </w:rPr>
        <w:br w:type="page"/>
      </w:r>
      <w:r w:rsidRPr="0074447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lastRenderedPageBreak/>
        <w:t>หมายเหตุ</w:t>
      </w:r>
      <w:r w:rsidRPr="0074447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4447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1E1059B6" w14:textId="77777777" w:rsidR="009E3AD9" w:rsidRPr="00744476" w:rsidRDefault="009E3AD9" w:rsidP="009E3AD9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744E5017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14:paraId="7B636C4D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303EC02F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ภาษีเงินได้</w:t>
      </w:r>
    </w:p>
    <w:p w14:paraId="725F8870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14:paraId="560227D3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กำไรต่อหุ้น</w:t>
      </w:r>
      <w:r w:rsidR="0080164C" w:rsidRPr="00744476">
        <w:rPr>
          <w:rFonts w:asciiTheme="majorBidi" w:hAnsiTheme="majorBidi" w:cstheme="majorBidi"/>
          <w:sz w:val="30"/>
          <w:szCs w:val="30"/>
          <w:cs/>
        </w:rPr>
        <w:t>ขั้นพื้นฐาน</w:t>
      </w:r>
    </w:p>
    <w:p w14:paraId="2BBE9C4D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เงินปันผล</w:t>
      </w:r>
    </w:p>
    <w:p w14:paraId="4A7EF6DC" w14:textId="4C0F7C4E" w:rsidR="003776E4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09209CC6" w14:textId="7C5497EC" w:rsidR="00DC7978" w:rsidRPr="00744476" w:rsidRDefault="00DC7978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การบริหารจัดการทุน</w:t>
      </w:r>
    </w:p>
    <w:p w14:paraId="03D13B4E" w14:textId="77777777" w:rsidR="003776E4" w:rsidRPr="00744476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CDCC999" w14:textId="01CAD1D0" w:rsidR="003776E4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14:paraId="5CDFB8EE" w14:textId="1EB44C4C" w:rsidR="00551DEB" w:rsidRPr="00744476" w:rsidRDefault="00551DEB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เรื่องอื่น</w:t>
      </w:r>
    </w:p>
    <w:p w14:paraId="06F550BA" w14:textId="77777777" w:rsidR="007B2482" w:rsidRPr="00744476" w:rsidRDefault="000D77DB" w:rsidP="00602254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br w:type="page"/>
      </w:r>
      <w:r w:rsidR="00203EEF" w:rsidRPr="00744476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C26A021" w14:textId="77777777" w:rsidR="007B2482" w:rsidRPr="0081515D" w:rsidRDefault="007B2482" w:rsidP="0081515D">
      <w:pPr>
        <w:pStyle w:val="Bo-Blankline"/>
      </w:pPr>
    </w:p>
    <w:p w14:paraId="40D9BA13" w14:textId="39A1462E" w:rsidR="007B2482" w:rsidRPr="00933382" w:rsidRDefault="005062E9" w:rsidP="00602254">
      <w:pPr>
        <w:pStyle w:val="Bo-C1Content"/>
        <w:rPr>
          <w:rFonts w:asciiTheme="majorBidi" w:hAnsiTheme="majorBidi" w:cstheme="majorBidi"/>
          <w:cs/>
          <w:lang w:val="en-US"/>
        </w:rPr>
      </w:pPr>
      <w:r w:rsidRPr="00E06DE8">
        <w:rPr>
          <w:cs/>
        </w:rPr>
        <w:t>งบการเงินนี้ได้รับอนุมัติให้ออกงบการเงินจากคณะกรรมการตรวจสอบตามการมอบหมายจากคณะกรรมการบริษัท เมื่อ</w:t>
      </w:r>
      <w:r w:rsidRPr="00A3676C">
        <w:rPr>
          <w:cs/>
        </w:rPr>
        <w:t>วันที่</w:t>
      </w:r>
      <w:r w:rsidRPr="00A3676C">
        <w:t xml:space="preserve"> </w:t>
      </w:r>
      <w:r w:rsidR="009935A8" w:rsidRPr="00A3676C">
        <w:rPr>
          <w:rFonts w:asciiTheme="majorBidi" w:hAnsiTheme="majorBidi" w:cstheme="majorBidi"/>
          <w:lang w:val="en-US"/>
        </w:rPr>
        <w:t>23</w:t>
      </w:r>
      <w:r w:rsidR="006A6DC7" w:rsidRPr="00A3676C">
        <w:rPr>
          <w:rFonts w:asciiTheme="majorBidi" w:hAnsiTheme="majorBidi" w:cstheme="majorBidi"/>
          <w:lang w:val="en-US"/>
        </w:rPr>
        <w:t xml:space="preserve"> </w:t>
      </w:r>
      <w:r w:rsidR="006F7DE1" w:rsidRPr="00A3676C">
        <w:rPr>
          <w:rFonts w:asciiTheme="majorBidi" w:hAnsiTheme="majorBidi" w:cstheme="majorBidi" w:hint="cs"/>
          <w:cs/>
          <w:lang w:val="en-US"/>
        </w:rPr>
        <w:t>กุมภาพันธ์</w:t>
      </w:r>
      <w:r w:rsidR="00D63F02" w:rsidRPr="00A3676C">
        <w:rPr>
          <w:rFonts w:asciiTheme="majorBidi" w:hAnsiTheme="majorBidi" w:cstheme="majorBidi" w:hint="cs"/>
          <w:cs/>
          <w:lang w:val="en-US"/>
        </w:rPr>
        <w:t xml:space="preserve"> </w:t>
      </w:r>
      <w:r w:rsidR="009935A8" w:rsidRPr="00A3676C">
        <w:rPr>
          <w:rFonts w:asciiTheme="majorBidi" w:hAnsiTheme="majorBidi" w:cstheme="majorBidi"/>
          <w:lang w:val="en-US"/>
        </w:rPr>
        <w:t>2565</w:t>
      </w:r>
    </w:p>
    <w:p w14:paraId="7BC44B8E" w14:textId="77777777" w:rsidR="007B2482" w:rsidRPr="00933382" w:rsidRDefault="007B2482" w:rsidP="0081515D">
      <w:pPr>
        <w:pStyle w:val="Bo-Blankline"/>
        <w:rPr>
          <w:cs/>
        </w:rPr>
      </w:pPr>
    </w:p>
    <w:p w14:paraId="349392ED" w14:textId="77777777" w:rsidR="007B2482" w:rsidRPr="00933382" w:rsidRDefault="007B2482" w:rsidP="00C87474">
      <w:pPr>
        <w:pStyle w:val="Caption"/>
        <w:ind w:hanging="900"/>
        <w:rPr>
          <w:rFonts w:asciiTheme="majorBidi" w:hAnsiTheme="majorBidi" w:cstheme="majorBidi"/>
        </w:rPr>
      </w:pPr>
      <w:r w:rsidRPr="00933382">
        <w:rPr>
          <w:rFonts w:asciiTheme="majorBidi" w:hAnsiTheme="majorBidi" w:cstheme="majorBidi"/>
          <w:cs/>
        </w:rPr>
        <w:t>ข้อมูลทั่วไป</w:t>
      </w:r>
    </w:p>
    <w:p w14:paraId="1C78702E" w14:textId="77777777" w:rsidR="007B2482" w:rsidRPr="0081515D" w:rsidRDefault="007B2482" w:rsidP="0081515D">
      <w:pPr>
        <w:pStyle w:val="Bo-Blankline"/>
        <w:rPr>
          <w:cs/>
        </w:rPr>
      </w:pPr>
    </w:p>
    <w:p w14:paraId="537465A2" w14:textId="212FD206" w:rsidR="007B2482" w:rsidRPr="00744476" w:rsidRDefault="007B2482" w:rsidP="00602254">
      <w:pPr>
        <w:pStyle w:val="Bo-C1Content"/>
        <w:rPr>
          <w:rFonts w:asciiTheme="majorBidi" w:hAnsiTheme="majorBidi" w:cstheme="majorBidi"/>
        </w:rPr>
      </w:pPr>
      <w:r w:rsidRPr="00933382">
        <w:rPr>
          <w:rFonts w:asciiTheme="majorBidi" w:hAnsiTheme="majorBidi" w:cstheme="majorBidi"/>
          <w:cs/>
        </w:rPr>
        <w:t xml:space="preserve">บริษัท ทีพีไอ โพลีน จำกัด </w:t>
      </w:r>
      <w:r w:rsidRPr="00933382">
        <w:rPr>
          <w:rFonts w:asciiTheme="majorBidi" w:hAnsiTheme="majorBidi" w:cstheme="majorBidi"/>
        </w:rPr>
        <w:t>(</w:t>
      </w:r>
      <w:r w:rsidRPr="00933382">
        <w:rPr>
          <w:rFonts w:asciiTheme="majorBidi" w:hAnsiTheme="majorBidi" w:cstheme="majorBidi"/>
          <w:cs/>
        </w:rPr>
        <w:t>มหาชน</w:t>
      </w:r>
      <w:r w:rsidRPr="00933382">
        <w:rPr>
          <w:rFonts w:asciiTheme="majorBidi" w:hAnsiTheme="majorBidi" w:cstheme="majorBidi"/>
        </w:rPr>
        <w:t>) “</w:t>
      </w:r>
      <w:r w:rsidRPr="00933382">
        <w:rPr>
          <w:rFonts w:asciiTheme="majorBidi" w:hAnsiTheme="majorBidi" w:cstheme="majorBidi"/>
          <w:cs/>
        </w:rPr>
        <w:t>บริษัท</w:t>
      </w:r>
      <w:r w:rsidRPr="00933382">
        <w:rPr>
          <w:rFonts w:asciiTheme="majorBidi" w:hAnsiTheme="majorBidi" w:cstheme="majorBidi"/>
          <w:lang w:val="en-US"/>
        </w:rPr>
        <w:t xml:space="preserve">” </w:t>
      </w:r>
      <w:r w:rsidRPr="00933382">
        <w:rPr>
          <w:rFonts w:asciiTheme="majorBidi" w:hAnsiTheme="majorBidi" w:cstheme="majorBidi"/>
          <w:cs/>
        </w:rPr>
        <w:t>เป็นนิติบุคคล</w:t>
      </w:r>
      <w:r w:rsidRPr="00933382">
        <w:rPr>
          <w:rFonts w:asciiTheme="majorBidi" w:hAnsiTheme="majorBidi" w:cstheme="majorBidi"/>
          <w:cs/>
          <w:lang w:val="en-US"/>
        </w:rPr>
        <w:t>ที่จัดตั้งขึ้นใน</w:t>
      </w:r>
      <w:r w:rsidRPr="00933382">
        <w:rPr>
          <w:rFonts w:asciiTheme="majorBidi" w:hAnsiTheme="majorBidi" w:cstheme="majorBidi"/>
          <w:cs/>
        </w:rPr>
        <w:t>ประเทศไทย</w:t>
      </w:r>
      <w:r w:rsidR="006C03F4" w:rsidRPr="00933382">
        <w:rPr>
          <w:rFonts w:asciiTheme="majorBidi" w:hAnsiTheme="majorBidi" w:cstheme="majorBidi"/>
          <w:cs/>
        </w:rPr>
        <w:t xml:space="preserve"> </w:t>
      </w:r>
      <w:r w:rsidRPr="00933382">
        <w:rPr>
          <w:rFonts w:asciiTheme="majorBidi" w:hAnsiTheme="majorBidi" w:cstheme="majorBidi"/>
          <w:cs/>
        </w:rPr>
        <w:t>และ</w:t>
      </w:r>
      <w:r w:rsidR="00010620" w:rsidRPr="00933382">
        <w:rPr>
          <w:rFonts w:asciiTheme="majorBidi" w:hAnsiTheme="majorBidi" w:cstheme="majorBidi"/>
          <w:cs/>
        </w:rPr>
        <w:t>มี</w:t>
      </w:r>
      <w:r w:rsidRPr="00933382">
        <w:rPr>
          <w:rFonts w:asciiTheme="majorBidi" w:hAnsiTheme="majorBidi" w:cstheme="majorBidi"/>
          <w:cs/>
        </w:rPr>
        <w:t xml:space="preserve">ที่อยู่จดทะเบียนตั้งอยู่เลขที่ </w:t>
      </w:r>
      <w:r w:rsidR="009935A8" w:rsidRPr="009935A8">
        <w:rPr>
          <w:rFonts w:asciiTheme="majorBidi" w:hAnsiTheme="majorBidi" w:cstheme="majorBidi"/>
          <w:lang w:val="en-US"/>
        </w:rPr>
        <w:t>26</w:t>
      </w:r>
      <w:r w:rsidRPr="00933382">
        <w:rPr>
          <w:rFonts w:asciiTheme="majorBidi" w:hAnsiTheme="majorBidi" w:cstheme="majorBidi"/>
        </w:rPr>
        <w:t>/</w:t>
      </w:r>
      <w:r w:rsidR="009935A8" w:rsidRPr="009935A8">
        <w:rPr>
          <w:rFonts w:asciiTheme="majorBidi" w:hAnsiTheme="majorBidi" w:cstheme="majorBidi"/>
          <w:lang w:val="en-US"/>
        </w:rPr>
        <w:t>56</w:t>
      </w:r>
      <w:r w:rsidRPr="00933382">
        <w:rPr>
          <w:rFonts w:asciiTheme="majorBidi" w:hAnsiTheme="majorBidi" w:cstheme="majorBidi"/>
        </w:rPr>
        <w:t xml:space="preserve"> </w:t>
      </w:r>
      <w:r w:rsidRPr="00933382">
        <w:rPr>
          <w:rFonts w:asciiTheme="majorBidi" w:hAnsiTheme="majorBidi" w:cstheme="majorBidi"/>
          <w:cs/>
        </w:rPr>
        <w:t>อาคารทีพีไอ ทาวเวอร์ ถนนจันทน์ตัดใหม่ ทุ่งมหาเมฆ สาทร กรุงเทพฯ</w:t>
      </w:r>
    </w:p>
    <w:p w14:paraId="336BD849" w14:textId="77777777" w:rsidR="007B2482" w:rsidRPr="00744476" w:rsidRDefault="007B2482" w:rsidP="0081515D">
      <w:pPr>
        <w:pStyle w:val="Bo-Blankline"/>
        <w:rPr>
          <w:cs/>
        </w:rPr>
      </w:pPr>
    </w:p>
    <w:p w14:paraId="4B553997" w14:textId="464D0421" w:rsidR="00BB1643" w:rsidRPr="00744476" w:rsidRDefault="007B2482" w:rsidP="00602254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บริษัทจดทะเบียนกับตลาดหลักทรัพย์แห่งประเทศไทย</w:t>
      </w:r>
      <w:r w:rsidR="00415B89" w:rsidRPr="00744476">
        <w:rPr>
          <w:rFonts w:asciiTheme="majorBidi" w:hAnsiTheme="majorBidi" w:cstheme="majorBidi"/>
          <w:cs/>
        </w:rPr>
        <w:t>เมื่อ</w:t>
      </w:r>
      <w:r w:rsidRPr="00744476">
        <w:rPr>
          <w:rFonts w:asciiTheme="majorBidi" w:hAnsiTheme="majorBidi" w:cstheme="majorBidi"/>
          <w:cs/>
        </w:rPr>
        <w:t>เดือน</w:t>
      </w:r>
      <w:r w:rsidRPr="00744476">
        <w:rPr>
          <w:rFonts w:asciiTheme="majorBidi" w:hAnsiTheme="majorBidi" w:cstheme="majorBidi"/>
          <w:cs/>
          <w:lang w:val="en-US"/>
        </w:rPr>
        <w:t>พฤศจิกายน</w:t>
      </w:r>
      <w:r w:rsidR="00BB1643" w:rsidRPr="00744476">
        <w:rPr>
          <w:rFonts w:asciiTheme="majorBidi" w:hAnsiTheme="majorBidi" w:cstheme="majorBidi"/>
          <w:cs/>
          <w:lang w:val="en-US"/>
        </w:rPr>
        <w:t xml:space="preserve"> </w:t>
      </w:r>
      <w:r w:rsidR="009935A8" w:rsidRPr="009935A8">
        <w:rPr>
          <w:rFonts w:asciiTheme="majorBidi" w:hAnsiTheme="majorBidi" w:cstheme="majorBidi"/>
          <w:lang w:val="en-US"/>
        </w:rPr>
        <w:t>2533</w:t>
      </w:r>
    </w:p>
    <w:p w14:paraId="1F8F443A" w14:textId="77777777" w:rsidR="00BB1643" w:rsidRPr="0081515D" w:rsidRDefault="00BB1643" w:rsidP="0081515D">
      <w:pPr>
        <w:pStyle w:val="Bo-Blankline"/>
      </w:pPr>
    </w:p>
    <w:p w14:paraId="56392DE6" w14:textId="66F9E6DF" w:rsidR="00BB1643" w:rsidRPr="001714E8" w:rsidRDefault="00394717" w:rsidP="00602254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 xml:space="preserve">บริษัทมีอุตสาหกรรมหลัก </w:t>
      </w:r>
      <w:r w:rsidR="009935A8" w:rsidRPr="009935A8">
        <w:rPr>
          <w:rFonts w:asciiTheme="majorBidi" w:hAnsiTheme="majorBidi" w:cstheme="majorBidi"/>
          <w:lang w:val="en-US"/>
        </w:rPr>
        <w:t>3</w:t>
      </w:r>
      <w:r w:rsidRPr="00744476">
        <w:rPr>
          <w:rFonts w:asciiTheme="majorBidi" w:hAnsiTheme="majorBidi" w:cstheme="majorBidi"/>
          <w:cs/>
        </w:rPr>
        <w:t xml:space="preserve"> ประเภท และมีศูนย์จำหน่ายสินค้า </w:t>
      </w:r>
      <w:r w:rsidR="009935A8" w:rsidRPr="009935A8">
        <w:rPr>
          <w:rFonts w:asciiTheme="majorBidi" w:hAnsiTheme="majorBidi" w:cstheme="majorBidi"/>
          <w:lang w:val="en-US"/>
        </w:rPr>
        <w:t>18</w:t>
      </w:r>
      <w:r w:rsidRPr="00744476">
        <w:rPr>
          <w:rFonts w:asciiTheme="majorBidi" w:hAnsiTheme="majorBidi" w:cstheme="majorBidi"/>
          <w:cs/>
        </w:rPr>
        <w:t xml:space="preserve"> แห่งทั่วประเทศ โดยอุตสาหกรรมหลักได้แก่ อุตสาหกรรมปูนซีเมนต์ตั้งอยู่ที่ อำเภอแก่งคอย จังหวัดสระบุรี มีโรงงาน </w:t>
      </w:r>
      <w:r w:rsidR="009935A8" w:rsidRPr="009935A8">
        <w:rPr>
          <w:rFonts w:asciiTheme="majorBidi" w:hAnsiTheme="majorBidi" w:cstheme="majorBidi"/>
          <w:lang w:val="en-US"/>
        </w:rPr>
        <w:t>8</w:t>
      </w:r>
      <w:r w:rsidRPr="00744476">
        <w:rPr>
          <w:rFonts w:asciiTheme="majorBidi" w:hAnsiTheme="majorBidi" w:cstheme="majorBidi"/>
          <w:cs/>
        </w:rPr>
        <w:t xml:space="preserve"> แห่ง ซึ่งประกอบด้วยโรงงานผลิตปูนซีเมนต์ </w:t>
      </w:r>
      <w:r w:rsidR="009935A8" w:rsidRPr="009935A8">
        <w:rPr>
          <w:rFonts w:asciiTheme="majorBidi" w:hAnsiTheme="majorBidi" w:cstheme="majorBidi"/>
          <w:lang w:val="en-US"/>
        </w:rPr>
        <w:t>4</w:t>
      </w:r>
      <w:r w:rsidRPr="00744476">
        <w:rPr>
          <w:rFonts w:asciiTheme="majorBidi" w:hAnsiTheme="majorBidi" w:cstheme="majorBidi"/>
          <w:cs/>
        </w:rPr>
        <w:t xml:space="preserve"> แห่ง และโรงงานผลิตปูนสำเร็จรูป </w:t>
      </w:r>
      <w:r w:rsidR="009935A8" w:rsidRPr="009935A8">
        <w:rPr>
          <w:rFonts w:asciiTheme="majorBidi" w:hAnsiTheme="majorBidi" w:cstheme="majorBidi"/>
          <w:lang w:val="en-US"/>
        </w:rPr>
        <w:t>4</w:t>
      </w:r>
      <w:r w:rsidRPr="00744476">
        <w:rPr>
          <w:rFonts w:asciiTheme="majorBidi" w:hAnsiTheme="majorBidi" w:cstheme="majorBidi"/>
          <w:cs/>
        </w:rPr>
        <w:t xml:space="preserve"> แห่ง อุตสาหกรรมวัสดุก่อสร้างตั้งอยู่ที่ อำเภอเฉลิมพระเกียรติ จังหวัดสระบุรี มีโรงงานผลิตกระเบื้องซีเมนต์ และโรงงานผลิตไฟเบอร์ซีเมนต์บอร์ด อุตสาหกรรมพลาสติกตั้งอยู่ที่ อำเภอเมือง จังหวัดระยอง มีโรงงานผลิตเม็ดพลาสติก </w:t>
      </w:r>
      <w:r w:rsidRPr="00744476">
        <w:rPr>
          <w:rFonts w:asciiTheme="majorBidi" w:hAnsiTheme="majorBidi" w:cstheme="majorBidi"/>
        </w:rPr>
        <w:t xml:space="preserve">LDPE </w:t>
      </w:r>
      <w:r w:rsidRPr="00744476">
        <w:rPr>
          <w:rFonts w:asciiTheme="majorBidi" w:hAnsiTheme="majorBidi" w:cstheme="majorBidi"/>
          <w:cs/>
        </w:rPr>
        <w:t xml:space="preserve">และ </w:t>
      </w:r>
      <w:r w:rsidRPr="00744476">
        <w:rPr>
          <w:rFonts w:asciiTheme="majorBidi" w:hAnsiTheme="majorBidi" w:cstheme="majorBidi"/>
        </w:rPr>
        <w:t xml:space="preserve">EVA </w:t>
      </w:r>
      <w:r w:rsidR="009935A8" w:rsidRPr="009935A8">
        <w:rPr>
          <w:rFonts w:asciiTheme="majorBidi" w:hAnsiTheme="majorBidi" w:cstheme="majorBidi"/>
          <w:lang w:val="en-US"/>
        </w:rPr>
        <w:t>2</w:t>
      </w:r>
      <w:r w:rsidRPr="00744476">
        <w:rPr>
          <w:rFonts w:asciiTheme="majorBidi" w:hAnsiTheme="majorBidi" w:cstheme="majorBidi"/>
          <w:cs/>
        </w:rPr>
        <w:t xml:space="preserve"> แห่ง </w:t>
      </w:r>
      <w:r w:rsidR="00D817F9" w:rsidRPr="00744476">
        <w:rPr>
          <w:rFonts w:asciiTheme="majorBidi" w:hAnsiTheme="majorBidi" w:cstheme="majorBidi"/>
          <w:cs/>
        </w:rPr>
        <w:t>รายละเอียดของ</w:t>
      </w:r>
      <w:r w:rsidR="00BB1643" w:rsidRPr="00744476">
        <w:rPr>
          <w:rFonts w:asciiTheme="majorBidi" w:hAnsiTheme="majorBidi" w:cstheme="majorBidi"/>
          <w:cs/>
        </w:rPr>
        <w:t>บริษัทย่อย</w:t>
      </w:r>
      <w:r w:rsidR="001714E8">
        <w:rPr>
          <w:rFonts w:asciiTheme="majorBidi" w:hAnsiTheme="majorBidi" w:cstheme="majorBidi"/>
          <w:cs/>
        </w:rPr>
        <w:t xml:space="preserve"> </w:t>
      </w:r>
      <w:r w:rsidR="000D77DB" w:rsidRPr="00744476">
        <w:rPr>
          <w:rFonts w:asciiTheme="majorBidi" w:hAnsiTheme="majorBidi" w:cstheme="majorBidi"/>
          <w:cs/>
        </w:rPr>
        <w:t>ณ วันที่</w:t>
      </w:r>
      <w:r w:rsidR="00D83B21" w:rsidRPr="00744476">
        <w:rPr>
          <w:rFonts w:asciiTheme="majorBidi" w:hAnsiTheme="majorBidi" w:cstheme="majorBidi"/>
          <w:cs/>
        </w:rPr>
        <w:t xml:space="preserve"> </w:t>
      </w:r>
      <w:r w:rsidR="009935A8" w:rsidRPr="009935A8">
        <w:rPr>
          <w:rFonts w:asciiTheme="majorBidi" w:hAnsiTheme="majorBidi" w:cstheme="majorBidi"/>
          <w:lang w:val="en-US"/>
        </w:rPr>
        <w:t>31</w:t>
      </w:r>
      <w:r w:rsidR="00B929E4" w:rsidRPr="00744476">
        <w:rPr>
          <w:rFonts w:asciiTheme="majorBidi" w:hAnsiTheme="majorBidi" w:cstheme="majorBidi"/>
          <w:cs/>
        </w:rPr>
        <w:t xml:space="preserve"> ธันวาคม </w:t>
      </w:r>
      <w:r w:rsidR="009935A8" w:rsidRPr="009935A8">
        <w:rPr>
          <w:rFonts w:asciiTheme="majorBidi" w:hAnsiTheme="majorBidi" w:cstheme="majorBidi"/>
          <w:lang w:val="en-US"/>
        </w:rPr>
        <w:t>2564</w:t>
      </w:r>
      <w:r w:rsidR="00B929E4" w:rsidRPr="00744476">
        <w:rPr>
          <w:rFonts w:asciiTheme="majorBidi" w:hAnsiTheme="majorBidi" w:cstheme="majorBidi"/>
          <w:cs/>
        </w:rPr>
        <w:t xml:space="preserve"> และ </w:t>
      </w:r>
      <w:r w:rsidR="009935A8" w:rsidRPr="009935A8">
        <w:rPr>
          <w:rFonts w:asciiTheme="majorBidi" w:hAnsiTheme="majorBidi" w:cstheme="majorBidi"/>
          <w:lang w:val="en-US"/>
        </w:rPr>
        <w:t>2563</w:t>
      </w:r>
      <w:r w:rsidR="0014154A" w:rsidRPr="00744476">
        <w:rPr>
          <w:rFonts w:asciiTheme="majorBidi" w:hAnsiTheme="majorBidi" w:cstheme="majorBidi"/>
          <w:cs/>
        </w:rPr>
        <w:t xml:space="preserve"> </w:t>
      </w:r>
      <w:r w:rsidR="001714E8" w:rsidRPr="001714E8">
        <w:rPr>
          <w:rFonts w:asciiTheme="majorBidi" w:hAnsiTheme="majorBidi"/>
          <w:cs/>
        </w:rPr>
        <w:t>ได้</w:t>
      </w:r>
      <w:r w:rsidR="001714E8" w:rsidRPr="00A3676C">
        <w:rPr>
          <w:rFonts w:asciiTheme="majorBidi" w:hAnsiTheme="majorBidi"/>
          <w:cs/>
        </w:rPr>
        <w:t xml:space="preserve">เปิดเผยไว้ในหมายเหตุข้อ </w:t>
      </w:r>
      <w:r w:rsidR="009935A8" w:rsidRPr="00A3676C">
        <w:rPr>
          <w:rFonts w:asciiTheme="majorBidi" w:hAnsiTheme="majorBidi"/>
          <w:lang w:val="en-US"/>
        </w:rPr>
        <w:t>10</w:t>
      </w:r>
    </w:p>
    <w:p w14:paraId="6AA2BFAC" w14:textId="77777777" w:rsidR="00DE5792" w:rsidRPr="0081515D" w:rsidRDefault="00DE5792" w:rsidP="0081515D">
      <w:pPr>
        <w:pStyle w:val="Bo-Blankline"/>
        <w:rPr>
          <w:cs/>
        </w:rPr>
      </w:pPr>
    </w:p>
    <w:p w14:paraId="00A011A4" w14:textId="77777777" w:rsidR="007B2482" w:rsidRPr="00744476" w:rsidRDefault="007B2482" w:rsidP="00C87474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เกณฑ์การจัดทำงบการเงิน</w:t>
      </w:r>
    </w:p>
    <w:p w14:paraId="17D16020" w14:textId="77777777" w:rsidR="007B2482" w:rsidRPr="00744476" w:rsidRDefault="007B2482" w:rsidP="0081515D">
      <w:pPr>
        <w:pStyle w:val="Bo-Blankline"/>
      </w:pPr>
    </w:p>
    <w:p w14:paraId="563362D4" w14:textId="285FC85C" w:rsidR="00FD605A" w:rsidRDefault="00FD605A" w:rsidP="00351348">
      <w:pPr>
        <w:pStyle w:val="Bo-C1Content"/>
        <w:rPr>
          <w:rFonts w:asciiTheme="majorBidi" w:hAnsiTheme="majorBidi" w:cstheme="majorBidi"/>
        </w:rPr>
      </w:pPr>
      <w:r w:rsidRPr="00FD605A">
        <w:rPr>
          <w:rFonts w:asciiTheme="majorBidi" w:hAnsiTheme="majorBidi" w:cstheme="majorBidi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</w:t>
      </w:r>
      <w:r w:rsidR="00351348">
        <w:rPr>
          <w:rFonts w:asciiTheme="majorBidi" w:hAnsiTheme="majorBidi" w:cstheme="majorBidi"/>
          <w:cs/>
        </w:rPr>
        <w:br/>
      </w:r>
      <w:r w:rsidRPr="00FD605A">
        <w:rPr>
          <w:rFonts w:asciiTheme="majorBidi" w:hAnsiTheme="majorBidi" w:cstheme="majorBidi"/>
          <w:cs/>
        </w:rPr>
        <w:t>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0150E4">
        <w:rPr>
          <w:rFonts w:asciiTheme="majorBidi" w:hAnsiTheme="majorBidi" w:cstheme="majorBidi" w:hint="cs"/>
          <w:cs/>
        </w:rPr>
        <w:t xml:space="preserve">ข้อ </w:t>
      </w:r>
      <w:r w:rsidR="000150E4">
        <w:rPr>
          <w:rFonts w:asciiTheme="majorBidi" w:hAnsiTheme="majorBidi" w:cstheme="majorBidi"/>
          <w:lang w:val="en-US"/>
        </w:rPr>
        <w:t xml:space="preserve">3 </w:t>
      </w:r>
      <w:r w:rsidRPr="00FD605A">
        <w:rPr>
          <w:rFonts w:asciiTheme="majorBidi" w:hAnsiTheme="majorBidi" w:cstheme="majorBidi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0B86F517" w14:textId="53753691" w:rsidR="008E7516" w:rsidRDefault="008E7516" w:rsidP="008E7516">
      <w:pPr>
        <w:pStyle w:val="Bo-Blankline"/>
        <w:rPr>
          <w:rFonts w:asciiTheme="majorBidi" w:hAnsiTheme="majorBidi" w:cstheme="majorBidi"/>
        </w:rPr>
      </w:pPr>
    </w:p>
    <w:p w14:paraId="52BB2FE4" w14:textId="53F08CFF" w:rsidR="008E7516" w:rsidRDefault="008E7516" w:rsidP="00351348">
      <w:pPr>
        <w:pStyle w:val="Bo-C1Content"/>
        <w:rPr>
          <w:rFonts w:asciiTheme="majorBidi" w:hAnsiTheme="majorBidi" w:cstheme="majorBidi"/>
        </w:rPr>
      </w:pPr>
      <w:r w:rsidRPr="008E7516">
        <w:rPr>
          <w:rFonts w:asciiTheme="majorBidi" w:hAnsiTheme="majorBidi" w:cstheme="majorBidi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8E7516">
        <w:rPr>
          <w:rFonts w:asciiTheme="majorBidi" w:hAnsiTheme="majorBidi" w:cstheme="majorBidi"/>
        </w:rPr>
        <w:t xml:space="preserve"> </w:t>
      </w:r>
      <w:r w:rsidRPr="008E7516">
        <w:rPr>
          <w:rFonts w:asciiTheme="majorBidi" w:hAnsiTheme="majorBidi" w:cstheme="majorBidi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8E7516">
        <w:rPr>
          <w:rFonts w:asciiTheme="majorBidi" w:hAnsiTheme="majorBidi" w:cstheme="majorBidi"/>
        </w:rPr>
        <w:t xml:space="preserve"> </w:t>
      </w:r>
      <w:r w:rsidRPr="008E7516">
        <w:rPr>
          <w:rFonts w:asciiTheme="majorBidi" w:hAnsiTheme="majorBidi" w:cstheme="majorBidi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8E7516">
        <w:rPr>
          <w:rFonts w:asciiTheme="majorBidi" w:hAnsiTheme="majorBidi" w:cstheme="majorBidi" w:hint="cs"/>
          <w:cs/>
        </w:rPr>
        <w:t>ไป</w:t>
      </w:r>
    </w:p>
    <w:p w14:paraId="65EE7ABF" w14:textId="18161E63" w:rsidR="008E7516" w:rsidRDefault="008E7516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5190CDCB" w14:textId="6EE4F801" w:rsidR="003B379E" w:rsidRPr="00744476" w:rsidRDefault="003B379E" w:rsidP="004D71C7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นโยบายการบัญชีที่สำคัญ</w:t>
      </w:r>
    </w:p>
    <w:p w14:paraId="3B33BFDC" w14:textId="77777777" w:rsidR="000162F3" w:rsidRPr="00744476" w:rsidRDefault="000162F3" w:rsidP="0081515D">
      <w:pPr>
        <w:pStyle w:val="Bo-Blankline"/>
        <w:rPr>
          <w:lang w:val="en-US"/>
        </w:rPr>
      </w:pPr>
    </w:p>
    <w:p w14:paraId="40C877FA" w14:textId="77777777" w:rsidR="000162F3" w:rsidRPr="00744476" w:rsidRDefault="000162F3" w:rsidP="00E35F51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เกณฑ์ในการจัดทำงบการเงินรวม</w:t>
      </w:r>
    </w:p>
    <w:p w14:paraId="65AF8E81" w14:textId="77777777" w:rsidR="000162F3" w:rsidRPr="0081515D" w:rsidRDefault="000162F3" w:rsidP="0081515D">
      <w:pPr>
        <w:pStyle w:val="Bo-Blankline"/>
        <w:rPr>
          <w:cs/>
        </w:rPr>
      </w:pPr>
    </w:p>
    <w:p w14:paraId="1AFADF28" w14:textId="77777777" w:rsidR="000162F3" w:rsidRPr="00744476" w:rsidRDefault="000162F3" w:rsidP="008B52FA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งบการเงิน</w:t>
      </w:r>
      <w:r w:rsidR="00D63F02">
        <w:rPr>
          <w:rFonts w:asciiTheme="majorBidi" w:hAnsiTheme="majorBidi" w:cstheme="majorBidi"/>
          <w:cs/>
        </w:rPr>
        <w:t>รวมประกอบด้วยงบการเงินของบริษัท</w:t>
      </w:r>
      <w:r w:rsidR="00D63F02">
        <w:rPr>
          <w:rFonts w:asciiTheme="majorBidi" w:hAnsiTheme="majorBidi" w:cstheme="majorBidi" w:hint="cs"/>
          <w:cs/>
        </w:rPr>
        <w:t xml:space="preserve"> และ</w:t>
      </w:r>
      <w:r w:rsidRPr="00744476">
        <w:rPr>
          <w:rFonts w:asciiTheme="majorBidi" w:hAnsiTheme="majorBidi" w:cstheme="majorBidi"/>
          <w:cs/>
        </w:rPr>
        <w:t xml:space="preserve">บริษัทย่อย </w:t>
      </w:r>
      <w:r w:rsidRPr="00744476">
        <w:rPr>
          <w:rFonts w:asciiTheme="majorBidi" w:hAnsiTheme="majorBidi" w:cstheme="majorBidi"/>
        </w:rPr>
        <w:t>(</w:t>
      </w:r>
      <w:r w:rsidRPr="00744476">
        <w:rPr>
          <w:rFonts w:asciiTheme="majorBidi" w:hAnsiTheme="majorBidi" w:cstheme="majorBidi"/>
          <w:cs/>
        </w:rPr>
        <w:t xml:space="preserve">รวมกันเรียกว่า </w:t>
      </w:r>
      <w:r w:rsidRPr="00744476">
        <w:rPr>
          <w:rFonts w:asciiTheme="majorBidi" w:hAnsiTheme="majorBidi" w:cstheme="majorBidi"/>
        </w:rPr>
        <w:t>“</w:t>
      </w:r>
      <w:r w:rsidRPr="00744476">
        <w:rPr>
          <w:rFonts w:asciiTheme="majorBidi" w:hAnsiTheme="majorBidi" w:cstheme="majorBidi"/>
          <w:cs/>
        </w:rPr>
        <w:t>กลุ่มบริษัท</w:t>
      </w:r>
      <w:r w:rsidRPr="00744476">
        <w:rPr>
          <w:rFonts w:asciiTheme="majorBidi" w:hAnsiTheme="majorBidi" w:cstheme="majorBidi"/>
        </w:rPr>
        <w:t xml:space="preserve">”) </w:t>
      </w:r>
      <w:r w:rsidRPr="00744476">
        <w:rPr>
          <w:rFonts w:asciiTheme="majorBidi" w:hAnsiTheme="majorBidi" w:cstheme="majorBidi"/>
          <w:cs/>
        </w:rPr>
        <w:t>และส่วนได้เสียของกลุ่มบริษัทในบริษัทร่วม</w:t>
      </w:r>
    </w:p>
    <w:p w14:paraId="254FB16A" w14:textId="2D5F0C8A" w:rsidR="009B6378" w:rsidRDefault="009B6378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26F2A28F" w14:textId="5FDCF90E" w:rsidR="009B6378" w:rsidRPr="001142C3" w:rsidRDefault="009B6378" w:rsidP="009B6378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lang w:eastAsia="en-GB"/>
        </w:rPr>
      </w:pPr>
      <w:r w:rsidRPr="001142C3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1142C3">
        <w:rPr>
          <w:rFonts w:asciiTheme="majorBidi" w:hAnsiTheme="majorBidi" w:cstheme="majorBidi"/>
          <w:sz w:val="30"/>
          <w:szCs w:val="30"/>
        </w:rPr>
        <w:t xml:space="preserve"> </w:t>
      </w:r>
      <w:r w:rsidRPr="001142C3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57A80349" w14:textId="77777777" w:rsidR="009B6378" w:rsidRPr="001142C3" w:rsidRDefault="009B6378" w:rsidP="009B6378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392EB9F" w14:textId="602649A3" w:rsidR="009B6378" w:rsidRPr="001142C3" w:rsidRDefault="009B6378" w:rsidP="009B6378">
      <w:pPr>
        <w:pStyle w:val="BodyText2"/>
        <w:spacing w:line="240" w:lineRule="atLeast"/>
        <w:ind w:left="540" w:right="47"/>
        <w:jc w:val="thaiDistribute"/>
        <w:rPr>
          <w:rFonts w:asciiTheme="majorBidi" w:hAnsiTheme="majorBidi"/>
          <w:sz w:val="30"/>
          <w:szCs w:val="30"/>
          <w:cs/>
        </w:rPr>
      </w:pPr>
      <w:r w:rsidRPr="001142C3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</w:t>
      </w:r>
      <w:r w:rsidRPr="001142C3">
        <w:rPr>
          <w:rFonts w:asciiTheme="majorBidi" w:hAnsiTheme="majorBidi" w:cstheme="majorBidi" w:hint="cs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</w:t>
      </w:r>
      <w:r w:rsidRPr="001142C3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</w:t>
      </w:r>
      <w:r w:rsidR="00C5757F" w:rsidRPr="001142C3">
        <w:rPr>
          <w:rFonts w:asciiTheme="majorBidi" w:hAnsiTheme="majorBidi" w:cstheme="majorBidi" w:hint="cs"/>
          <w:sz w:val="30"/>
          <w:szCs w:val="30"/>
          <w:cs/>
        </w:rPr>
        <w:t>ม</w:t>
      </w:r>
    </w:p>
    <w:p w14:paraId="16662661" w14:textId="77777777" w:rsidR="009B6378" w:rsidRPr="001142C3" w:rsidRDefault="009B6378" w:rsidP="009B6378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7DB1520" w14:textId="0A20BC53" w:rsidR="009B6378" w:rsidRPr="001142C3" w:rsidRDefault="009B6378" w:rsidP="009B63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1142C3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5AC66E2D" w14:textId="77777777" w:rsidR="009B6378" w:rsidRPr="001142C3" w:rsidRDefault="009B6378" w:rsidP="009B637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97D905D" w14:textId="6D3AC727" w:rsidR="009B6378" w:rsidRPr="001142C3" w:rsidRDefault="009B6378" w:rsidP="009B63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42C3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กลุ่มบริษัทรับรู้เงินลงทุนในบริษัทร่วมในงบการเงินรว</w:t>
      </w:r>
      <w:r w:rsidR="00E967A8" w:rsidRPr="001142C3">
        <w:rPr>
          <w:rFonts w:asciiTheme="majorBidi" w:hAnsiTheme="majorBidi" w:cstheme="majorBidi" w:hint="cs"/>
          <w:sz w:val="30"/>
          <w:szCs w:val="30"/>
          <w:cs/>
        </w:rPr>
        <w:t>ม</w:t>
      </w:r>
      <w:r w:rsidR="00E967A8" w:rsidRPr="001142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42C3">
        <w:rPr>
          <w:rFonts w:asciiTheme="majorBidi" w:hAnsiTheme="majorBidi" w:cstheme="majorBidi"/>
          <w:sz w:val="30"/>
          <w:szCs w:val="30"/>
          <w:cs/>
        </w:rPr>
        <w:t>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  <w:r w:rsidRPr="001142C3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3117F55C" w14:textId="77777777" w:rsidR="009B6378" w:rsidRPr="001142C3" w:rsidRDefault="009B6378" w:rsidP="009B6378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F2C9F63" w14:textId="46C46870" w:rsidR="009B6378" w:rsidRPr="001142C3" w:rsidRDefault="009B6378" w:rsidP="009B6378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รวมถึงรายได้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ถูกตัดรายการในการจัดทำงบการเงินรวม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33EF409C" w14:textId="4897EED6" w:rsidR="007E4BBC" w:rsidRDefault="007E4BB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7D55E59A" w14:textId="242ED6B2" w:rsidR="0059612D" w:rsidRPr="001142C3" w:rsidRDefault="0059612D" w:rsidP="0059612D">
      <w:pPr>
        <w:pStyle w:val="Bo-C1Content"/>
        <w:rPr>
          <w:rFonts w:asciiTheme="majorBidi" w:hAnsiTheme="majorBidi" w:cstheme="majorBidi"/>
          <w:i/>
          <w:iCs/>
        </w:rPr>
      </w:pPr>
      <w:r w:rsidRPr="001142C3">
        <w:rPr>
          <w:rFonts w:asciiTheme="majorBidi" w:hAnsiTheme="majorBidi" w:cstheme="majorBidi"/>
          <w:i/>
          <w:iCs/>
          <w:cs/>
        </w:rPr>
        <w:lastRenderedPageBreak/>
        <w:t>การรวมธุรกิจ</w:t>
      </w:r>
    </w:p>
    <w:p w14:paraId="251FA9B2" w14:textId="77777777" w:rsidR="00733DD2" w:rsidRPr="001142C3" w:rsidRDefault="00733DD2" w:rsidP="0081515D">
      <w:pPr>
        <w:pStyle w:val="Bo-Blankline"/>
      </w:pPr>
    </w:p>
    <w:p w14:paraId="6FBE3295" w14:textId="5EE97EBC" w:rsidR="00385EEE" w:rsidRDefault="00385EEE" w:rsidP="00385EEE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142C3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3EAFD37B" w14:textId="77777777" w:rsidR="007E4BBC" w:rsidRPr="007E4BBC" w:rsidRDefault="007E4BBC" w:rsidP="007E4BBC">
      <w:pPr>
        <w:pStyle w:val="Bo-Blankline"/>
      </w:pPr>
    </w:p>
    <w:p w14:paraId="6FBF6928" w14:textId="739CF8F6" w:rsidR="00385EEE" w:rsidRPr="001142C3" w:rsidRDefault="00385EEE" w:rsidP="001142C3">
      <w:pPr>
        <w:pStyle w:val="Bo-C1Content"/>
        <w:rPr>
          <w:rFonts w:asciiTheme="majorBidi" w:hAnsiTheme="majorBidi" w:cstheme="majorBidi"/>
        </w:rPr>
      </w:pPr>
      <w:r w:rsidRPr="001142C3">
        <w:rPr>
          <w:rFonts w:asciiTheme="majorBidi" w:hAnsiTheme="majorBidi" w:cstheme="majorBidi"/>
          <w:cs/>
        </w:rPr>
        <w:t>กลุ่มบริษัทเลือกใช้วิธีการทดสอบการกระจุกตัว (</w:t>
      </w:r>
      <w:r w:rsidRPr="001142C3">
        <w:rPr>
          <w:rFonts w:asciiTheme="majorBidi" w:hAnsiTheme="majorBidi" w:cstheme="majorBidi"/>
        </w:rPr>
        <w:t xml:space="preserve">concentration test) </w:t>
      </w:r>
      <w:r w:rsidRPr="001142C3">
        <w:rPr>
          <w:rFonts w:asciiTheme="majorBidi" w:hAnsiTheme="majorBidi" w:cstheme="majorBidi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26188CBB" w14:textId="77777777" w:rsidR="00385EEE" w:rsidRPr="0077485C" w:rsidRDefault="00385EEE" w:rsidP="00385EEE">
      <w:pPr>
        <w:pStyle w:val="Bo-Blankline"/>
      </w:pPr>
    </w:p>
    <w:p w14:paraId="61EAC5B3" w14:textId="462B8A61" w:rsidR="00533DFC" w:rsidRPr="0077485C" w:rsidRDefault="00533DFC" w:rsidP="00533DF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77485C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77485C">
        <w:rPr>
          <w:rFonts w:ascii="Angsana New" w:hAnsi="Angsana New"/>
          <w:sz w:val="30"/>
          <w:szCs w:val="30"/>
        </w:rPr>
        <w:t xml:space="preserve">        </w:t>
      </w:r>
      <w:r w:rsidRPr="0077485C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06AF5459" w14:textId="77777777" w:rsidR="00533DFC" w:rsidRPr="0077485C" w:rsidRDefault="00533DFC" w:rsidP="00533DFC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F439887" w14:textId="087B3350" w:rsidR="00533DFC" w:rsidRPr="0077485C" w:rsidRDefault="00533DFC" w:rsidP="00533DF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77485C">
        <w:rPr>
          <w:rFonts w:ascii="Angsana New" w:hAnsi="Angsana New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</w:t>
      </w:r>
      <w:r w:rsidRPr="00C43596">
        <w:rPr>
          <w:rFonts w:ascii="Angsana New" w:hAnsi="Angsana New"/>
          <w:sz w:val="30"/>
          <w:szCs w:val="30"/>
          <w:cs/>
        </w:rPr>
        <w:t>เกิดขึ้น</w:t>
      </w:r>
      <w:r w:rsidRPr="00C43596">
        <w:rPr>
          <w:rFonts w:ascii="Angsana New" w:hAnsi="Angsana New"/>
          <w:sz w:val="30"/>
          <w:szCs w:val="30"/>
        </w:rPr>
        <w:t xml:space="preserve"> </w:t>
      </w:r>
      <w:r w:rsidRPr="00C43596">
        <w:rPr>
          <w:rFonts w:ascii="Angsana New" w:hAnsi="Angsana New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  <w:r w:rsidRPr="00C43596">
        <w:rPr>
          <w:rFonts w:ascii="Angsana New" w:hAnsi="Angsana New"/>
          <w:sz w:val="30"/>
          <w:szCs w:val="30"/>
        </w:rPr>
        <w:t xml:space="preserve"> </w:t>
      </w:r>
      <w:r w:rsidRPr="00C43596">
        <w:rPr>
          <w:rFonts w:ascii="Angsana New" w:hAnsi="Angsana New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568685A3" w14:textId="77777777" w:rsidR="00533DFC" w:rsidRPr="00206CF7" w:rsidRDefault="00533DFC" w:rsidP="00533DFC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1C1AB77" w14:textId="62665935" w:rsidR="00533DFC" w:rsidRPr="0077485C" w:rsidRDefault="00533DFC" w:rsidP="00206CF7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06CF7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7DDBA142" w14:textId="77777777" w:rsidR="00533DFC" w:rsidRPr="00206CF7" w:rsidRDefault="00533DFC" w:rsidP="00533DFC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6DC6678C" w14:textId="77777777" w:rsidR="00533DFC" w:rsidRPr="0077485C" w:rsidRDefault="00533DFC" w:rsidP="00533DFC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7485C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F7F5F77" w14:textId="77777777" w:rsidR="00533DFC" w:rsidRPr="00206CF7" w:rsidRDefault="00533DFC" w:rsidP="00533DFC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47E50F2" w14:textId="796C34FD" w:rsidR="00533DFC" w:rsidRPr="0077485C" w:rsidRDefault="00533DFC" w:rsidP="00533DF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206CF7">
        <w:rPr>
          <w:rFonts w:ascii="Angsana New" w:eastAsia="Calibri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86559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06CF7">
        <w:rPr>
          <w:rFonts w:ascii="Angsana New" w:eastAsia="Calibri" w:hAnsi="Angsana New"/>
          <w:sz w:val="30"/>
          <w:szCs w:val="30"/>
          <w:cs/>
        </w:rPr>
        <w:t>ๆ ที่เคยรับรู้ไว้ ณ วันที่ซื้อ</w:t>
      </w:r>
    </w:p>
    <w:p w14:paraId="380CBA25" w14:textId="3E430436" w:rsidR="000E53DA" w:rsidRDefault="000E53DA">
      <w:pPr>
        <w:spacing w:line="240" w:lineRule="auto"/>
        <w:rPr>
          <w:rFonts w:ascii="Angsana New" w:hAnsi="Angsana New"/>
          <w:sz w:val="20"/>
          <w:szCs w:val="20"/>
          <w:highlight w:val="yellow"/>
          <w:lang w:eastAsia="x-none"/>
        </w:rPr>
      </w:pPr>
      <w:r>
        <w:rPr>
          <w:highlight w:val="yellow"/>
        </w:rPr>
        <w:br w:type="page"/>
      </w:r>
    </w:p>
    <w:p w14:paraId="776409B7" w14:textId="6B3FE4C4" w:rsidR="00713D7C" w:rsidRPr="00206CF7" w:rsidRDefault="00713D7C" w:rsidP="00824687">
      <w:pPr>
        <w:pStyle w:val="Bo-H2Main"/>
        <w:ind w:hanging="540"/>
        <w:rPr>
          <w:rFonts w:asciiTheme="majorBidi" w:hAnsiTheme="majorBidi" w:cstheme="majorBidi"/>
        </w:rPr>
      </w:pPr>
      <w:r w:rsidRPr="00206CF7">
        <w:rPr>
          <w:rFonts w:asciiTheme="majorBidi" w:hAnsiTheme="majorBidi"/>
          <w:cs/>
        </w:rPr>
        <w:lastRenderedPageBreak/>
        <w:t>เงินลงทุนในบริษัทย่อย</w:t>
      </w:r>
      <w:r w:rsidRPr="00206CF7">
        <w:rPr>
          <w:rFonts w:asciiTheme="majorBidi" w:hAnsiTheme="majorBidi" w:hint="cs"/>
          <w:cs/>
        </w:rPr>
        <w:t>และ</w:t>
      </w:r>
      <w:r w:rsidRPr="00206CF7">
        <w:rPr>
          <w:rFonts w:asciiTheme="majorBidi" w:hAnsiTheme="majorBidi"/>
          <w:cs/>
        </w:rPr>
        <w:t>บริษัทร่วม</w:t>
      </w:r>
    </w:p>
    <w:p w14:paraId="3AE0E146" w14:textId="77777777" w:rsidR="00206CF7" w:rsidRPr="00206CF7" w:rsidRDefault="00206CF7" w:rsidP="00206CF7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highlight w:val="yellow"/>
        </w:rPr>
      </w:pPr>
    </w:p>
    <w:p w14:paraId="12B613CE" w14:textId="3B800F89" w:rsidR="00991F9C" w:rsidRPr="00C77118" w:rsidRDefault="00991F9C" w:rsidP="00C77118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C77118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C77118">
        <w:rPr>
          <w:rFonts w:ascii="Angsana New" w:hAnsi="Angsana New" w:hint="cs"/>
          <w:sz w:val="30"/>
          <w:szCs w:val="30"/>
          <w:cs/>
        </w:rPr>
        <w:t>ย่อย</w:t>
      </w:r>
      <w:r w:rsidRPr="00C77118">
        <w:rPr>
          <w:rFonts w:ascii="Angsana New" w:hAnsi="Angsana New"/>
          <w:sz w:val="30"/>
          <w:szCs w:val="30"/>
          <w:cs/>
        </w:rPr>
        <w:t>และบริษัท</w:t>
      </w:r>
      <w:r w:rsidRPr="00C77118">
        <w:rPr>
          <w:rFonts w:ascii="Angsana New" w:hAnsi="Angsana New" w:hint="cs"/>
          <w:sz w:val="30"/>
          <w:szCs w:val="30"/>
          <w:cs/>
        </w:rPr>
        <w:t>ร่วม</w:t>
      </w:r>
      <w:r w:rsidRPr="00C77118">
        <w:rPr>
          <w:rFonts w:ascii="Angsana New" w:hAnsi="Angsana New"/>
          <w:sz w:val="30"/>
          <w:szCs w:val="30"/>
          <w:cs/>
        </w:rPr>
        <w:t xml:space="preserve"> ในงบการเงินเฉพาะกิจการของบริษัท บันทึกบัญชีโดยใช้วิธีส่วนได้เสีย</w:t>
      </w:r>
      <w:r w:rsidRPr="00C77118">
        <w:rPr>
          <w:rFonts w:ascii="Angsana New" w:hAnsi="Angsana New"/>
          <w:sz w:val="30"/>
          <w:szCs w:val="30"/>
        </w:rPr>
        <w:t xml:space="preserve"> </w:t>
      </w:r>
    </w:p>
    <w:p w14:paraId="6E227676" w14:textId="77777777" w:rsidR="00991F9C" w:rsidRPr="00C77118" w:rsidRDefault="00991F9C" w:rsidP="00C77118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highlight w:val="yellow"/>
        </w:rPr>
      </w:pPr>
    </w:p>
    <w:p w14:paraId="3F689124" w14:textId="08F599CA" w:rsidR="00991F9C" w:rsidRPr="000E53DA" w:rsidRDefault="00991F9C" w:rsidP="00C77118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77118">
        <w:rPr>
          <w:rFonts w:ascii="Angsana New" w:hAnsi="Angsana New"/>
          <w:sz w:val="30"/>
          <w:szCs w:val="30"/>
          <w:cs/>
        </w:rPr>
        <w:t>ส่วนได้เสียในบริษัท</w:t>
      </w:r>
      <w:r w:rsidRPr="00C77118">
        <w:rPr>
          <w:rFonts w:ascii="Angsana New" w:hAnsi="Angsana New" w:hint="cs"/>
          <w:sz w:val="30"/>
          <w:szCs w:val="30"/>
          <w:cs/>
        </w:rPr>
        <w:t>ย่อย</w:t>
      </w:r>
      <w:r w:rsidR="00DC3147" w:rsidRPr="00C77118">
        <w:rPr>
          <w:rFonts w:ascii="Angsana New" w:hAnsi="Angsana New" w:hint="cs"/>
          <w:sz w:val="30"/>
          <w:szCs w:val="30"/>
          <w:cs/>
        </w:rPr>
        <w:t>และ</w:t>
      </w:r>
      <w:r w:rsidRPr="00C77118">
        <w:rPr>
          <w:rFonts w:ascii="Angsana New" w:hAnsi="Angsana New" w:hint="cs"/>
          <w:sz w:val="30"/>
          <w:szCs w:val="30"/>
          <w:cs/>
        </w:rPr>
        <w:t>บริษัท</w:t>
      </w:r>
      <w:r w:rsidRPr="00C77118">
        <w:rPr>
          <w:rFonts w:ascii="Angsana New" w:hAnsi="Angsana New"/>
          <w:sz w:val="30"/>
          <w:szCs w:val="30"/>
          <w:cs/>
        </w:rPr>
        <w:t>ร่วมบันทึกบัญชีตามวิธีส่วนได้เสีย โดยรับรู้รายการเมื่อเริ่มแรกด้วยราคาทุนซึ่ง</w:t>
      </w:r>
      <w:r w:rsidRPr="000E53DA">
        <w:rPr>
          <w:rFonts w:asciiTheme="majorBidi" w:hAnsiTheme="majorBidi" w:cstheme="majorBidi"/>
          <w:sz w:val="30"/>
          <w:szCs w:val="30"/>
          <w:cs/>
        </w:rPr>
        <w:t>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จะถูกบันทึกในงบการเงินเฉพาะกิจการจนถึงวันที่บริษัทสูญเสียความมีอิทธิพลอย่างมีนัยสำคัญ</w:t>
      </w:r>
      <w:r w:rsidR="00DB3D28" w:rsidRPr="000E53DA">
        <w:rPr>
          <w:rFonts w:asciiTheme="majorBidi" w:hAnsiTheme="majorBidi" w:cstheme="majorBidi" w:hint="cs"/>
          <w:sz w:val="30"/>
          <w:szCs w:val="30"/>
          <w:cs/>
        </w:rPr>
        <w:t xml:space="preserve"> หรือ</w:t>
      </w:r>
      <w:r w:rsidRPr="000E53DA">
        <w:rPr>
          <w:rFonts w:asciiTheme="majorBidi" w:hAnsiTheme="majorBidi" w:cstheme="majorBidi"/>
          <w:sz w:val="30"/>
          <w:szCs w:val="30"/>
          <w:cs/>
        </w:rPr>
        <w:t>การควบคุม</w:t>
      </w:r>
    </w:p>
    <w:p w14:paraId="2994D55E" w14:textId="77777777" w:rsidR="00991F9C" w:rsidRPr="00C77118" w:rsidRDefault="00991F9C" w:rsidP="00991F9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highlight w:val="yellow"/>
        </w:rPr>
      </w:pPr>
    </w:p>
    <w:p w14:paraId="4DCA2EF8" w14:textId="77777777" w:rsidR="00991F9C" w:rsidRPr="000E53DA" w:rsidRDefault="00991F9C" w:rsidP="00991F9C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E53DA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6078C64B" w14:textId="77777777" w:rsidR="00991F9C" w:rsidRPr="00C77118" w:rsidRDefault="00991F9C" w:rsidP="00991F9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highlight w:val="yellow"/>
        </w:rPr>
      </w:pPr>
    </w:p>
    <w:p w14:paraId="145C2229" w14:textId="77777777" w:rsidR="00991F9C" w:rsidRPr="000E53DA" w:rsidRDefault="00991F9C" w:rsidP="00991F9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53DA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2D973C7D" w14:textId="77777777" w:rsidR="00991F9C" w:rsidRPr="00C77118" w:rsidRDefault="00991F9C" w:rsidP="00991F9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highlight w:val="yellow"/>
        </w:rPr>
      </w:pPr>
    </w:p>
    <w:p w14:paraId="1DF846BA" w14:textId="1BB0B4F4" w:rsidR="00991F9C" w:rsidRPr="000E53DA" w:rsidRDefault="00991F9C" w:rsidP="00991F9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53DA">
        <w:rPr>
          <w:rFonts w:asciiTheme="majorBidi" w:hAnsiTheme="majorBidi" w:cstheme="majorBidi"/>
          <w:spacing w:val="4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</w:t>
      </w:r>
      <w:r w:rsidRPr="000E53DA">
        <w:rPr>
          <w:rFonts w:asciiTheme="majorBidi" w:hAnsiTheme="majorBidi" w:cstheme="majorBidi"/>
          <w:sz w:val="30"/>
          <w:szCs w:val="30"/>
          <w:cs/>
        </w:rPr>
        <w:t>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632F677E" w14:textId="2D98EA19" w:rsidR="00C07FF7" w:rsidRPr="0085373E" w:rsidRDefault="00C07FF7" w:rsidP="00C77118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highlight w:val="yellow"/>
          <w:cs/>
        </w:rPr>
      </w:pPr>
    </w:p>
    <w:p w14:paraId="5B4DE645" w14:textId="6C6E6BEE" w:rsidR="000162F3" w:rsidRPr="00206CF7" w:rsidRDefault="000162F3" w:rsidP="00824687">
      <w:pPr>
        <w:pStyle w:val="Bo-H2Main"/>
        <w:ind w:hanging="540"/>
        <w:rPr>
          <w:rFonts w:asciiTheme="majorBidi" w:hAnsiTheme="majorBidi" w:cstheme="majorBidi"/>
        </w:rPr>
      </w:pPr>
      <w:r w:rsidRPr="00206CF7">
        <w:rPr>
          <w:rFonts w:asciiTheme="majorBidi" w:hAnsiTheme="majorBidi" w:cstheme="majorBidi"/>
          <w:cs/>
        </w:rPr>
        <w:t>เงินตราต่างประเทศ</w:t>
      </w:r>
    </w:p>
    <w:p w14:paraId="5687D42F" w14:textId="3CF32D2E" w:rsidR="000162F3" w:rsidRPr="00C77118" w:rsidRDefault="000162F3" w:rsidP="00E758C6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highlight w:val="yellow"/>
        </w:rPr>
      </w:pPr>
    </w:p>
    <w:p w14:paraId="3CBAA013" w14:textId="348E2927" w:rsidR="00E92683" w:rsidRPr="00493238" w:rsidRDefault="00E92683" w:rsidP="00E92683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2683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Pr="00E92683">
        <w:rPr>
          <w:rFonts w:asciiTheme="majorBidi" w:hAnsiTheme="majorBidi"/>
          <w:sz w:val="30"/>
          <w:szCs w:val="30"/>
          <w:cs/>
        </w:rPr>
        <w:t xml:space="preserve"> </w:t>
      </w:r>
      <w:r w:rsidRPr="00E92683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E92683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E92683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5E9BBE49" w14:textId="77777777" w:rsidR="00E92683" w:rsidRPr="00C77118" w:rsidRDefault="00E92683" w:rsidP="00E92683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highlight w:val="yellow"/>
        </w:rPr>
      </w:pPr>
    </w:p>
    <w:p w14:paraId="400F7FA1" w14:textId="63DEB25B" w:rsidR="00E92683" w:rsidRDefault="00E92683" w:rsidP="00E92683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E9268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716D48C3" w14:textId="64BEF7E5" w:rsidR="00E92683" w:rsidRPr="00C77118" w:rsidRDefault="00E92683" w:rsidP="00756538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highlight w:val="yellow"/>
          <w:cs/>
        </w:rPr>
      </w:pPr>
    </w:p>
    <w:p w14:paraId="016E5DE8" w14:textId="1168B110" w:rsidR="00E92683" w:rsidRPr="00B0509B" w:rsidRDefault="00E92683" w:rsidP="00985826">
      <w:pPr>
        <w:pStyle w:val="BodyText2"/>
        <w:numPr>
          <w:ilvl w:val="0"/>
          <w:numId w:val="15"/>
        </w:numPr>
        <w:spacing w:before="0" w:line="240" w:lineRule="atLeast"/>
        <w:ind w:left="810" w:right="43" w:hanging="270"/>
        <w:jc w:val="thaiDistribute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061BD0">
        <w:rPr>
          <w:rFonts w:asciiTheme="majorBidi" w:hAnsiTheme="majorBidi" w:cstheme="majorBidi"/>
          <w:spacing w:val="-10"/>
          <w:sz w:val="30"/>
          <w:szCs w:val="30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  <w:r w:rsidRPr="00061BD0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(เว้นแต่การด้อยค่า</w:t>
      </w:r>
      <w:r w:rsidRPr="00B0509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287848F2" w14:textId="77777777" w:rsidR="00E92683" w:rsidRPr="00C77118" w:rsidRDefault="00E92683" w:rsidP="00E92683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highlight w:val="yellow"/>
          <w:cs/>
        </w:rPr>
      </w:pPr>
    </w:p>
    <w:p w14:paraId="299337CA" w14:textId="5D945EB6" w:rsidR="00E92683" w:rsidRDefault="00E92683" w:rsidP="00E92683">
      <w:pPr>
        <w:pStyle w:val="BodyText2"/>
        <w:spacing w:line="240" w:lineRule="atLeast"/>
        <w:ind w:left="540" w:right="43"/>
        <w:rPr>
          <w:rFonts w:asciiTheme="majorBidi" w:hAnsiTheme="majorBidi"/>
          <w:i/>
          <w:iCs/>
          <w:sz w:val="30"/>
          <w:szCs w:val="30"/>
          <w:cs/>
        </w:rPr>
      </w:pPr>
      <w:r w:rsidRPr="00E9268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หน่วยงานในต่างประเทศ </w:t>
      </w:r>
    </w:p>
    <w:p w14:paraId="20025B64" w14:textId="77777777" w:rsidR="004204FC" w:rsidRPr="00C77118" w:rsidRDefault="004204FC" w:rsidP="004204F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highlight w:val="yellow"/>
          <w:cs/>
        </w:rPr>
      </w:pPr>
    </w:p>
    <w:p w14:paraId="3F7E92D8" w14:textId="781188C2" w:rsidR="00711B70" w:rsidRPr="004204FC" w:rsidRDefault="00E92683" w:rsidP="004204FC">
      <w:pPr>
        <w:pStyle w:val="BodyText2"/>
        <w:spacing w:line="240" w:lineRule="atLeast"/>
        <w:ind w:left="540" w:right="43"/>
        <w:jc w:val="thaiDistribute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B050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B0509B" w:rsidRPr="00B0509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050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Pr="00B0509B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B050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B0509B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B050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="00711B70">
        <w:rPr>
          <w:rFonts w:ascii="Angsana New" w:hAnsi="Angsana New"/>
          <w:sz w:val="20"/>
          <w:szCs w:val="20"/>
          <w:cs/>
        </w:rPr>
        <w:br w:type="page"/>
      </w:r>
    </w:p>
    <w:p w14:paraId="75D43412" w14:textId="0F4F26D0" w:rsidR="00E92683" w:rsidRPr="00E92683" w:rsidRDefault="00E92683" w:rsidP="00E92683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2683">
        <w:rPr>
          <w:rFonts w:asciiTheme="majorBidi" w:hAnsiTheme="majorBidi" w:cstheme="majorBidi"/>
          <w:sz w:val="30"/>
          <w:szCs w:val="30"/>
          <w:cs/>
        </w:rPr>
        <w:lastRenderedPageBreak/>
        <w:t>ผลต่างจากอัตราแลกเปลี่ยนที่เกิดจากการแปลงค่า</w:t>
      </w:r>
      <w:r w:rsidR="007D75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7091C">
        <w:rPr>
          <w:rFonts w:asciiTheme="majorBidi" w:hAnsiTheme="majorBidi" w:cstheme="majorBidi"/>
          <w:sz w:val="30"/>
          <w:szCs w:val="30"/>
          <w:cs/>
        </w:rPr>
        <w:t>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68DE7AF1" w14:textId="77777777" w:rsidR="00E92683" w:rsidRPr="007D752D" w:rsidRDefault="00E92683" w:rsidP="00E92683">
      <w:pPr>
        <w:tabs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3A1F58AD" w14:textId="72B4357D" w:rsidR="00E92683" w:rsidRPr="00E92683" w:rsidRDefault="00E92683" w:rsidP="00E92683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87107207"/>
      <w:r w:rsidRPr="00E92683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</w:t>
      </w:r>
      <w:r w:rsidRPr="007D752D">
        <w:rPr>
          <w:rFonts w:asciiTheme="majorBidi" w:hAnsiTheme="majorBidi" w:cstheme="majorBidi"/>
          <w:sz w:val="30"/>
          <w:szCs w:val="30"/>
          <w:cs/>
        </w:rPr>
        <w:t>ควบคุม ความมีอิทธิพลอย่างมีสาระสำคัญ</w:t>
      </w:r>
      <w:r w:rsidRPr="00E92683">
        <w:rPr>
          <w:rFonts w:asciiTheme="majorBidi" w:hAnsiTheme="majorBidi" w:cstheme="majorBidi"/>
          <w:sz w:val="30"/>
          <w:szCs w:val="30"/>
        </w:rPr>
        <w:t xml:space="preserve">  </w:t>
      </w:r>
      <w:r w:rsidRPr="007D752D">
        <w:rPr>
          <w:rFonts w:asciiTheme="majorBidi" w:hAnsiTheme="majorBidi" w:cstheme="majorBidi"/>
          <w:sz w:val="30"/>
          <w:szCs w:val="30"/>
          <w:cs/>
        </w:rPr>
        <w:t>หรือการควบคุมร่วมกัน</w:t>
      </w:r>
      <w:r w:rsidRPr="00E92683">
        <w:rPr>
          <w:rFonts w:asciiTheme="majorBidi" w:hAnsiTheme="majorBidi" w:cstheme="majorBidi"/>
          <w:sz w:val="30"/>
          <w:szCs w:val="30"/>
          <w:cs/>
        </w:rPr>
        <w:t xml:space="preserve">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</w:t>
      </w:r>
      <w:r w:rsidRPr="007D752D">
        <w:rPr>
          <w:rFonts w:asciiTheme="majorBidi" w:hAnsiTheme="majorBidi" w:cstheme="majorBidi"/>
          <w:sz w:val="30"/>
          <w:szCs w:val="30"/>
          <w:cs/>
        </w:rPr>
        <w:t>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 w:rsidRPr="00E92683">
        <w:rPr>
          <w:rFonts w:asciiTheme="majorBidi" w:hAnsiTheme="majorBidi" w:cstheme="majorBidi"/>
          <w:sz w:val="30"/>
          <w:szCs w:val="30"/>
        </w:rPr>
        <w:t xml:space="preserve"> </w:t>
      </w:r>
      <w:r w:rsidRPr="007D752D">
        <w:rPr>
          <w:rFonts w:asciiTheme="majorBidi" w:hAnsiTheme="majorBidi" w:cstheme="majorBidi"/>
          <w:sz w:val="30"/>
          <w:szCs w:val="30"/>
          <w:cs/>
        </w:rPr>
        <w:t>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bookmarkEnd w:id="0"/>
    <w:p w14:paraId="5F99B89E" w14:textId="77777777" w:rsidR="00E92683" w:rsidRPr="007D752D" w:rsidRDefault="00E92683" w:rsidP="00E92683">
      <w:pPr>
        <w:tabs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5BB483A2" w14:textId="40486BD0" w:rsidR="001527EF" w:rsidRPr="00820BF5" w:rsidRDefault="001527EF" w:rsidP="001527EF">
      <w:pPr>
        <w:pStyle w:val="Bo-H2Main"/>
        <w:tabs>
          <w:tab w:val="clear" w:pos="567"/>
          <w:tab w:val="num" w:pos="540"/>
        </w:tabs>
        <w:ind w:left="540" w:hanging="540"/>
        <w:rPr>
          <w:rFonts w:asciiTheme="majorBidi" w:hAnsiTheme="majorBidi" w:cstheme="majorBidi"/>
        </w:rPr>
      </w:pPr>
      <w:r w:rsidRPr="00820BF5">
        <w:rPr>
          <w:rFonts w:asciiTheme="majorBidi" w:hAnsiTheme="majorBidi"/>
          <w:cs/>
        </w:rPr>
        <w:t>เครื่องมือทางการเงิน</w:t>
      </w:r>
    </w:p>
    <w:p w14:paraId="355CD830" w14:textId="77777777" w:rsidR="001527EF" w:rsidRPr="00820BF5" w:rsidRDefault="001527EF" w:rsidP="001527EF">
      <w:pPr>
        <w:pStyle w:val="Bo-Blankline"/>
        <w:rPr>
          <w:highlight w:val="yellow"/>
        </w:rPr>
      </w:pPr>
    </w:p>
    <w:p w14:paraId="1FF586B9" w14:textId="710DFD4D" w:rsidR="00820BF5" w:rsidRPr="004204FC" w:rsidRDefault="00820BF5" w:rsidP="00985826">
      <w:pPr>
        <w:pStyle w:val="BodyText"/>
        <w:numPr>
          <w:ilvl w:val="0"/>
          <w:numId w:val="21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204F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40BB6B89" w14:textId="77777777" w:rsidR="00930171" w:rsidRPr="00930171" w:rsidRDefault="00930171" w:rsidP="00930171">
      <w:pPr>
        <w:pStyle w:val="Bo-Blankline"/>
        <w:rPr>
          <w:highlight w:val="yellow"/>
        </w:rPr>
      </w:pPr>
    </w:p>
    <w:p w14:paraId="293E179D" w14:textId="5FB08F6F" w:rsidR="00820BF5" w:rsidRPr="00820BF5" w:rsidRDefault="00820BF5" w:rsidP="0020711D">
      <w:pPr>
        <w:pStyle w:val="BodyText"/>
        <w:spacing w:after="0" w:line="240" w:lineRule="auto"/>
        <w:ind w:left="990"/>
        <w:jc w:val="thaiDistribute"/>
        <w:rPr>
          <w:rFonts w:ascii="Angsana New" w:hAnsi="Angsana New"/>
          <w:color w:val="FF0000"/>
          <w:sz w:val="30"/>
          <w:szCs w:val="30"/>
        </w:rPr>
      </w:pPr>
      <w:r w:rsidRPr="0020711D">
        <w:rPr>
          <w:rFonts w:ascii="Angsana New" w:hAnsi="Angsana New" w:hint="cs"/>
          <w:color w:val="000000"/>
          <w:sz w:val="30"/>
          <w:szCs w:val="30"/>
          <w:cs/>
        </w:rPr>
        <w:t>ตราสารหนี้ที่</w:t>
      </w:r>
      <w:r w:rsidRPr="0020711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0711D">
        <w:rPr>
          <w:rFonts w:ascii="Angsana New" w:hAnsi="Angsana New" w:hint="cs"/>
          <w:color w:val="000000"/>
          <w:sz w:val="30"/>
          <w:szCs w:val="30"/>
          <w:cs/>
        </w:rPr>
        <w:t>เป็นผู้ออกรับรู้รายการเมื่อเริ่มแรกเมื่อมีการออกตราสารหนี้ สินทรัพย์</w:t>
      </w:r>
      <w:r w:rsidRPr="00820BF5">
        <w:rPr>
          <w:rFonts w:ascii="Angsana New" w:hAnsi="Angsana New" w:hint="cs"/>
          <w:color w:val="000000"/>
          <w:sz w:val="30"/>
          <w:szCs w:val="30"/>
          <w:cs/>
        </w:rPr>
        <w:t>ทางการเงินและ</w:t>
      </w:r>
      <w:r w:rsidRPr="0020711D">
        <w:rPr>
          <w:rFonts w:ascii="Angsana New" w:hAnsi="Angsana New" w:hint="cs"/>
          <w:sz w:val="30"/>
          <w:szCs w:val="30"/>
          <w:cs/>
        </w:rPr>
        <w:t>หนี้สินทางการเงินอื่น ๆ (นอกเหนือจากลูกหนี้การค้า (ดูหมายเ</w:t>
      </w:r>
      <w:r w:rsidRPr="00A3676C">
        <w:rPr>
          <w:rFonts w:ascii="Angsana New" w:hAnsi="Angsana New" w:hint="cs"/>
          <w:sz w:val="30"/>
          <w:szCs w:val="30"/>
          <w:cs/>
        </w:rPr>
        <w:t>หตุข้อ</w:t>
      </w:r>
      <w:r w:rsidR="00A3676C" w:rsidRPr="00A3676C">
        <w:rPr>
          <w:rFonts w:ascii="Angsana New" w:hAnsi="Angsana New"/>
          <w:sz w:val="30"/>
          <w:szCs w:val="30"/>
        </w:rPr>
        <w:t>3</w:t>
      </w:r>
      <w:r w:rsidRPr="00A3676C">
        <w:rPr>
          <w:rFonts w:ascii="Angsana New" w:hAnsi="Angsana New" w:hint="cs"/>
          <w:sz w:val="30"/>
          <w:szCs w:val="30"/>
          <w:cs/>
        </w:rPr>
        <w:t>(ฉ))</w:t>
      </w:r>
      <w:r w:rsidR="00FA6F58">
        <w:rPr>
          <w:rFonts w:ascii="Angsana New" w:hAnsi="Angsana New"/>
          <w:sz w:val="30"/>
          <w:szCs w:val="30"/>
        </w:rPr>
        <w:t>)</w:t>
      </w:r>
      <w:r w:rsidRPr="00A3676C">
        <w:rPr>
          <w:rFonts w:ascii="Angsana New" w:hAnsi="Angsana New" w:hint="cs"/>
          <w:sz w:val="30"/>
          <w:szCs w:val="30"/>
          <w:cs/>
        </w:rPr>
        <w:t xml:space="preserve"> รับรู้รายการ</w:t>
      </w:r>
      <w:r w:rsidRPr="0020711D">
        <w:rPr>
          <w:rFonts w:ascii="Angsana New" w:hAnsi="Angsana New" w:hint="cs"/>
          <w:sz w:val="30"/>
          <w:szCs w:val="30"/>
          <w:cs/>
        </w:rPr>
        <w:t>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20711D">
        <w:rPr>
          <w:rFonts w:ascii="Angsana New" w:hAnsi="Angsana New" w:hint="cs"/>
          <w:sz w:val="30"/>
          <w:szCs w:val="30"/>
        </w:rPr>
        <w:t xml:space="preserve"> </w:t>
      </w:r>
      <w:r w:rsidRPr="0020711D">
        <w:rPr>
          <w:rFonts w:ascii="Angsana New" w:hAnsi="Angsana New" w:hint="cs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20711D">
        <w:rPr>
          <w:rFonts w:ascii="Angsana New" w:hAnsi="Angsana New" w:hint="cs"/>
          <w:sz w:val="30"/>
          <w:szCs w:val="30"/>
        </w:rPr>
        <w:t xml:space="preserve"> </w:t>
      </w:r>
      <w:r w:rsidRPr="0020711D">
        <w:rPr>
          <w:rFonts w:ascii="Angsana New" w:hAnsi="Angsana New" w:hint="cs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</w:t>
      </w:r>
      <w:r w:rsidRPr="0020711D">
        <w:rPr>
          <w:rFonts w:ascii="Angsana New" w:hAnsi="Angsana New" w:hint="cs"/>
          <w:color w:val="000000"/>
          <w:sz w:val="30"/>
          <w:szCs w:val="30"/>
          <w:cs/>
        </w:rPr>
        <w:t>หรือขาดทุน</w:t>
      </w:r>
      <w:r w:rsidRPr="00820BF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4E1CA28C" w14:textId="034221AC" w:rsidR="0020711D" w:rsidRDefault="0020711D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3B94BDC2" w14:textId="2D3B28E6" w:rsidR="00820BF5" w:rsidRPr="00682EB5" w:rsidRDefault="00820BF5" w:rsidP="00820BF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82EB5">
        <w:rPr>
          <w:rFonts w:asciiTheme="majorBidi" w:hAnsiTheme="majorBidi" w:cstheme="majorBidi"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682EB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82EB5">
        <w:rPr>
          <w:rFonts w:asciiTheme="majorBidi" w:hAnsiTheme="majorBidi" w:cstheme="majorBidi" w:hint="cs"/>
          <w:sz w:val="30"/>
          <w:szCs w:val="30"/>
          <w:cs/>
        </w:rPr>
        <w:t>หรือมูลค่ายุติธรรมผ่านกำไรหรือขาดทุน</w:t>
      </w:r>
      <w:r w:rsidRPr="00682EB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82EB5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440A0B4" w14:textId="77777777" w:rsidR="00820BF5" w:rsidRPr="0020711D" w:rsidRDefault="00820BF5" w:rsidP="00820BF5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50C4FD35" w14:textId="399482FE" w:rsidR="004204FC" w:rsidRDefault="00820BF5" w:rsidP="004204FC">
      <w:pPr>
        <w:pStyle w:val="BodyText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820BF5">
        <w:rPr>
          <w:rFonts w:ascii="Angsana New" w:hAnsi="Angsana New" w:hint="cs"/>
          <w:sz w:val="30"/>
          <w:szCs w:val="30"/>
          <w:cs/>
        </w:rPr>
        <w:t xml:space="preserve">ณ วันที่รับรู้รายการเมื่อเริ่มแรก </w:t>
      </w:r>
      <w:r w:rsidRPr="00820BF5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820BF5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820BF5">
        <w:rPr>
          <w:rFonts w:ascii="Angsana New" w:hAnsi="Angsana New" w:hint="cs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</w:t>
      </w:r>
      <w:r w:rsidRPr="007D62F2">
        <w:rPr>
          <w:rFonts w:ascii="Angsana New" w:hAnsi="Angsana New" w:hint="cs"/>
          <w:sz w:val="30"/>
          <w:szCs w:val="30"/>
          <w:cs/>
        </w:rPr>
        <w:t>ขาดทุน</w:t>
      </w:r>
      <w:r w:rsidR="004204FC">
        <w:rPr>
          <w:rFonts w:ascii="Angsana New" w:hAnsi="Angsana New"/>
          <w:sz w:val="30"/>
          <w:szCs w:val="30"/>
          <w:cs/>
        </w:rPr>
        <w:br w:type="page"/>
      </w:r>
    </w:p>
    <w:p w14:paraId="432A0D01" w14:textId="3C76356C" w:rsidR="00820BF5" w:rsidRPr="00682EB5" w:rsidRDefault="00820BF5" w:rsidP="00682EB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82EB5">
        <w:rPr>
          <w:rFonts w:asciiTheme="majorBidi" w:hAnsiTheme="majorBidi" w:cstheme="majorBidi" w:hint="cs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682EB5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3F41ACEA" w14:textId="77777777" w:rsidR="00820BF5" w:rsidRPr="00682EB5" w:rsidRDefault="00820BF5" w:rsidP="00682EB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9366C5" w14:textId="01926DDD" w:rsidR="00820BF5" w:rsidRPr="007D62F2" w:rsidRDefault="00820BF5" w:rsidP="00682EB5">
      <w:pPr>
        <w:tabs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82EB5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7D62F2">
        <w:rPr>
          <w:rFonts w:ascii="Angsana New" w:hAnsi="Angsana New" w:hint="cs"/>
          <w:sz w:val="30"/>
          <w:szCs w:val="30"/>
          <w:cs/>
        </w:rPr>
        <w:t>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7D62F2">
        <w:rPr>
          <w:rFonts w:ascii="Angsana New" w:hAnsi="Angsana New" w:hint="cs"/>
          <w:sz w:val="30"/>
          <w:szCs w:val="30"/>
        </w:rPr>
        <w:t xml:space="preserve"> </w:t>
      </w:r>
      <w:r w:rsidRPr="007D62F2">
        <w:rPr>
          <w:rFonts w:ascii="Angsana New" w:hAnsi="Angsana New" w:hint="cs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12DA84A3" w14:textId="77777777" w:rsidR="00820BF5" w:rsidRPr="007D62F2" w:rsidRDefault="00820BF5" w:rsidP="00820BF5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641F185C" w14:textId="698D7519" w:rsidR="00820BF5" w:rsidRPr="00820BF5" w:rsidRDefault="00820BF5" w:rsidP="00820BF5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D62F2">
        <w:rPr>
          <w:rFonts w:ascii="Angsana New" w:hAnsi="Angsana New"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7D62F2">
        <w:rPr>
          <w:rFonts w:ascii="Angsana New" w:hAnsi="Angsana New" w:hint="cs"/>
          <w:sz w:val="30"/>
          <w:szCs w:val="30"/>
        </w:rPr>
        <w:t xml:space="preserve"> </w:t>
      </w:r>
      <w:r w:rsidRPr="007D62F2">
        <w:rPr>
          <w:rFonts w:ascii="Angsana New" w:hAnsi="Angsana New" w:hint="cs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7F675A3" w14:textId="77777777" w:rsidR="00820BF5" w:rsidRPr="007D62F2" w:rsidRDefault="00820BF5" w:rsidP="00820BF5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650BBD7D" w14:textId="77777777" w:rsidR="00820BF5" w:rsidRPr="00820BF5" w:rsidRDefault="00820BF5" w:rsidP="00985826">
      <w:pPr>
        <w:pStyle w:val="BodyText"/>
        <w:numPr>
          <w:ilvl w:val="0"/>
          <w:numId w:val="21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820BF5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D04C152" w14:textId="77777777" w:rsidR="007D62F2" w:rsidRPr="007D62F2" w:rsidRDefault="007D62F2" w:rsidP="00820BF5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20"/>
          <w:szCs w:val="20"/>
          <w:shd w:val="clear" w:color="auto" w:fill="D9D9D9" w:themeFill="background1" w:themeFillShade="D9"/>
        </w:rPr>
      </w:pPr>
    </w:p>
    <w:p w14:paraId="0E7144FF" w14:textId="340ABE42" w:rsidR="00682EB5" w:rsidRDefault="00820BF5" w:rsidP="00820BF5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D62F2">
        <w:rPr>
          <w:rFonts w:ascii="Angsana New" w:hAnsi="Angsana New" w:hint="cs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Pr="00820BF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1B31C970" w14:textId="62F0312F" w:rsidR="00682EB5" w:rsidRPr="007F176D" w:rsidRDefault="00682EB5" w:rsidP="007F176D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20"/>
          <w:szCs w:val="20"/>
          <w:shd w:val="clear" w:color="auto" w:fill="D9D9D9" w:themeFill="background1" w:themeFillShade="D9"/>
          <w:cs/>
        </w:rPr>
      </w:pPr>
    </w:p>
    <w:p w14:paraId="3E34E749" w14:textId="23C521AD" w:rsidR="00820BF5" w:rsidRPr="00682EB5" w:rsidRDefault="00820BF5" w:rsidP="00820BF5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682EB5">
        <w:rPr>
          <w:rFonts w:ascii="Angsana New" w:hAnsi="Angsana New" w:hint="cs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682EB5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0E99A51A" w14:textId="77777777" w:rsidR="00820BF5" w:rsidRPr="00682EB5" w:rsidRDefault="00820BF5" w:rsidP="00820BF5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375F9829" w14:textId="00AB1340" w:rsidR="00820BF5" w:rsidRPr="00820BF5" w:rsidRDefault="00820BF5" w:rsidP="00820BF5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20BF5">
        <w:rPr>
          <w:rFonts w:ascii="Angsana New" w:hAnsi="Angsana New" w:hint="cs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95D1BD5" w14:textId="77777777" w:rsidR="00820BF5" w:rsidRPr="00682EB5" w:rsidRDefault="00820BF5" w:rsidP="00820BF5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1AC89126" w14:textId="292BF5FF" w:rsidR="007F176D" w:rsidRDefault="00820BF5" w:rsidP="007F17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BF5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82EB5">
        <w:rPr>
          <w:rFonts w:ascii="Angsana New" w:hAnsi="Angsana New" w:hint="cs"/>
          <w:color w:val="000000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682EB5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7F176D">
        <w:rPr>
          <w:rFonts w:ascii="Angsana New" w:hAnsi="Angsana New"/>
          <w:color w:val="000000"/>
          <w:sz w:val="30"/>
          <w:szCs w:val="30"/>
        </w:rPr>
        <w:br w:type="page"/>
      </w:r>
    </w:p>
    <w:p w14:paraId="72D2CFDA" w14:textId="3FC2B9E8" w:rsidR="00820BF5" w:rsidRPr="007F176D" w:rsidRDefault="00820BF5" w:rsidP="00985826">
      <w:pPr>
        <w:pStyle w:val="BodyText"/>
        <w:numPr>
          <w:ilvl w:val="0"/>
          <w:numId w:val="21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F176D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33F36348" w14:textId="77777777" w:rsidR="00F14576" w:rsidRPr="00F14576" w:rsidRDefault="00F14576" w:rsidP="00F14576">
      <w:pPr>
        <w:pStyle w:val="Bo-H2Mai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  <w:i w:val="0"/>
          <w:iCs w:val="0"/>
          <w:sz w:val="20"/>
          <w:szCs w:val="20"/>
          <w:highlight w:val="yellow"/>
        </w:rPr>
      </w:pPr>
    </w:p>
    <w:p w14:paraId="1C7CCAFE" w14:textId="22A1CAF2" w:rsidR="00820BF5" w:rsidRPr="00820BF5" w:rsidRDefault="00820BF5" w:rsidP="00820BF5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F176D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A844238" w14:textId="77777777" w:rsidR="00820BF5" w:rsidRPr="00981D42" w:rsidRDefault="00820BF5" w:rsidP="00981D42">
      <w:pPr>
        <w:pStyle w:val="Bo-H2Mai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  <w:i w:val="0"/>
          <w:iCs w:val="0"/>
          <w:sz w:val="20"/>
          <w:szCs w:val="20"/>
          <w:highlight w:val="yellow"/>
        </w:rPr>
      </w:pPr>
    </w:p>
    <w:p w14:paraId="3EED5747" w14:textId="0381AEA4" w:rsidR="00820BF5" w:rsidRPr="002127DD" w:rsidRDefault="00820BF5" w:rsidP="00985826">
      <w:pPr>
        <w:pStyle w:val="BodyText"/>
        <w:numPr>
          <w:ilvl w:val="0"/>
          <w:numId w:val="21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2127DD">
        <w:rPr>
          <w:rFonts w:ascii="Angsana New" w:hAnsi="Angsana New" w:hint="cs"/>
          <w:i/>
          <w:iCs/>
          <w:sz w:val="30"/>
          <w:szCs w:val="30"/>
          <w:cs/>
        </w:rPr>
        <w:t xml:space="preserve">ดอกเบี้ย </w:t>
      </w:r>
    </w:p>
    <w:p w14:paraId="267EDBBD" w14:textId="77777777" w:rsidR="00F14576" w:rsidRPr="002127DD" w:rsidRDefault="00F14576" w:rsidP="00F14576">
      <w:pPr>
        <w:pStyle w:val="Bo-H2Mai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  <w:i w:val="0"/>
          <w:iCs w:val="0"/>
          <w:sz w:val="20"/>
          <w:szCs w:val="20"/>
        </w:rPr>
      </w:pPr>
    </w:p>
    <w:p w14:paraId="323A1F3A" w14:textId="3D5950D5" w:rsidR="00820BF5" w:rsidRPr="002127DD" w:rsidRDefault="00820BF5" w:rsidP="00981D42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2127DD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9D5B5B4" w14:textId="77777777" w:rsidR="00820BF5" w:rsidRPr="00820BF5" w:rsidRDefault="00820BF5" w:rsidP="00AF5E85">
      <w:pPr>
        <w:pStyle w:val="Bo-H2Mai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  <w:i w:val="0"/>
          <w:iCs w:val="0"/>
          <w:sz w:val="20"/>
          <w:szCs w:val="20"/>
          <w:highlight w:val="yellow"/>
        </w:rPr>
      </w:pPr>
    </w:p>
    <w:p w14:paraId="718F245A" w14:textId="77777777" w:rsidR="000162F3" w:rsidRPr="00605BAD" w:rsidRDefault="000162F3" w:rsidP="00E35F51">
      <w:pPr>
        <w:pStyle w:val="Bo-H2Main"/>
        <w:ind w:hanging="540"/>
        <w:rPr>
          <w:rFonts w:asciiTheme="majorBidi" w:hAnsiTheme="majorBidi" w:cstheme="majorBidi"/>
        </w:rPr>
      </w:pPr>
      <w:r w:rsidRPr="00605BAD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1B72745A" w14:textId="77777777" w:rsidR="000162F3" w:rsidRPr="00533DFC" w:rsidRDefault="000162F3" w:rsidP="0081515D">
      <w:pPr>
        <w:pStyle w:val="Bo-Blankline"/>
        <w:rPr>
          <w:highlight w:val="yellow"/>
          <w:cs/>
        </w:rPr>
      </w:pPr>
    </w:p>
    <w:p w14:paraId="729A032E" w14:textId="423DCE02" w:rsidR="00605BAD" w:rsidRPr="00324807" w:rsidRDefault="00605BAD" w:rsidP="00127161">
      <w:pPr>
        <w:pStyle w:val="Bo-C1Content"/>
        <w:rPr>
          <w:rFonts w:eastAsia="Calibri"/>
          <w:color w:val="000000"/>
          <w:lang w:eastAsia="en-GB"/>
        </w:rPr>
      </w:pPr>
      <w:r w:rsidRPr="00605BAD">
        <w:rPr>
          <w:rFonts w:eastAsia="Calibri"/>
          <w:color w:val="000000"/>
          <w:cs/>
          <w:lang w:eastAsia="en-GB"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</w:t>
      </w:r>
      <w:r w:rsidRPr="00324807">
        <w:rPr>
          <w:rFonts w:eastAsia="Calibri"/>
          <w:color w:val="000000"/>
          <w:cs/>
          <w:lang w:eastAsia="en-GB"/>
        </w:rPr>
        <w:t>ซึ่งมี</w:t>
      </w:r>
      <w:r w:rsidRPr="00324807">
        <w:rPr>
          <w:rFonts w:eastAsia="Calibri" w:hint="cs"/>
          <w:color w:val="000000"/>
          <w:cs/>
          <w:lang w:eastAsia="en-GB"/>
        </w:rPr>
        <w:t>ระยะเวลา</w:t>
      </w:r>
      <w:r w:rsidRPr="00324807">
        <w:rPr>
          <w:rFonts w:eastAsia="Calibri"/>
          <w:color w:val="000000"/>
          <w:cs/>
          <w:lang w:eastAsia="en-GB"/>
        </w:rPr>
        <w:t>ครบกำหนดไม่เกินสามเดือนนับแต่วันที่ได้มาเป็นรายการเทียบเท่าเงินสด</w:t>
      </w:r>
      <w:r w:rsidRPr="00605BAD">
        <w:rPr>
          <w:rFonts w:eastAsia="Calibri"/>
          <w:color w:val="000000"/>
          <w:cs/>
          <w:lang w:eastAsia="en-GB"/>
        </w:rPr>
        <w:t xml:space="preserve"> </w:t>
      </w:r>
      <w:r w:rsidRPr="00324807">
        <w:rPr>
          <w:rFonts w:eastAsia="Calibri"/>
          <w:color w:val="000000"/>
          <w:cs/>
          <w:lang w:eastAsia="en-GB"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71668E56" w14:textId="64B91292" w:rsidR="00127161" w:rsidRPr="004E2A2B" w:rsidRDefault="00127161" w:rsidP="004E2A2B">
      <w:pPr>
        <w:pStyle w:val="Bo-Blankline"/>
        <w:rPr>
          <w:highlight w:val="yellow"/>
          <w:cs/>
        </w:rPr>
      </w:pPr>
    </w:p>
    <w:p w14:paraId="0A2936A0" w14:textId="12DBFE54" w:rsidR="00FA0874" w:rsidRPr="00324807" w:rsidRDefault="00FA0874" w:rsidP="008F12EE">
      <w:pPr>
        <w:pStyle w:val="Bo-H2Main"/>
        <w:ind w:hanging="540"/>
        <w:rPr>
          <w:rFonts w:asciiTheme="majorBidi" w:hAnsiTheme="majorBidi" w:cstheme="majorBidi"/>
        </w:rPr>
      </w:pPr>
      <w:r w:rsidRPr="00324807">
        <w:rPr>
          <w:rFonts w:asciiTheme="majorBidi" w:hAnsiTheme="majorBidi" w:cstheme="majorBidi"/>
          <w:cs/>
        </w:rPr>
        <w:t>ลูกหนี้การค้</w:t>
      </w:r>
      <w:r w:rsidR="00324807" w:rsidRPr="00324807">
        <w:rPr>
          <w:rFonts w:asciiTheme="majorBidi" w:hAnsiTheme="majorBidi" w:cstheme="majorBidi" w:hint="cs"/>
          <w:cs/>
        </w:rPr>
        <w:t>า</w:t>
      </w:r>
    </w:p>
    <w:p w14:paraId="6A213D5D" w14:textId="77777777" w:rsidR="000162F3" w:rsidRPr="00324807" w:rsidRDefault="000162F3" w:rsidP="0081515D">
      <w:pPr>
        <w:pStyle w:val="Bo-Blankline"/>
        <w:rPr>
          <w:highlight w:val="yellow"/>
        </w:rPr>
      </w:pPr>
    </w:p>
    <w:p w14:paraId="6E6B8707" w14:textId="7317FB25" w:rsidR="00324807" w:rsidRPr="00324807" w:rsidRDefault="00324807" w:rsidP="00324807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</w:pPr>
      <w:r w:rsidRPr="00324807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2E27F7E7" w14:textId="77777777" w:rsidR="00324807" w:rsidRPr="00324807" w:rsidRDefault="00324807" w:rsidP="00324807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E5E232C" w14:textId="0621775C" w:rsidR="00324807" w:rsidRPr="00324807" w:rsidRDefault="00324807" w:rsidP="0032480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  <w:r w:rsidRPr="00527036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324807">
        <w:rPr>
          <w:rFonts w:asciiTheme="majorBidi" w:hAnsiTheme="majorBidi" w:cstheme="majorBidi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12E7F16" w14:textId="61624A65" w:rsidR="00A75E10" w:rsidRDefault="00A75E10">
      <w:pPr>
        <w:spacing w:line="240" w:lineRule="auto"/>
        <w:rPr>
          <w:rFonts w:ascii="Angsana New" w:hAnsi="Angsana New" w:cstheme="majorBidi"/>
          <w:sz w:val="20"/>
          <w:szCs w:val="20"/>
          <w:highlight w:val="yellow"/>
          <w:cs/>
          <w:lang w:val="en-US"/>
        </w:rPr>
      </w:pPr>
      <w:r>
        <w:rPr>
          <w:rFonts w:cstheme="majorBidi"/>
          <w:sz w:val="20"/>
          <w:szCs w:val="20"/>
          <w:highlight w:val="yellow"/>
          <w:cs/>
          <w:lang w:val="en-US"/>
        </w:rPr>
        <w:br w:type="page"/>
      </w:r>
    </w:p>
    <w:p w14:paraId="6FCE2550" w14:textId="77777777" w:rsidR="000162F3" w:rsidRPr="00230039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230039">
        <w:rPr>
          <w:rFonts w:asciiTheme="majorBidi" w:hAnsiTheme="majorBidi" w:cstheme="majorBidi"/>
          <w:cs/>
        </w:rPr>
        <w:lastRenderedPageBreak/>
        <w:t>สินค้าคงเหลือ</w:t>
      </w:r>
    </w:p>
    <w:p w14:paraId="527A625A" w14:textId="77777777" w:rsidR="000162F3" w:rsidRPr="00533DFC" w:rsidRDefault="000162F3" w:rsidP="0081515D">
      <w:pPr>
        <w:pStyle w:val="Bo-Blankline"/>
        <w:rPr>
          <w:highlight w:val="yellow"/>
        </w:rPr>
      </w:pPr>
    </w:p>
    <w:p w14:paraId="2820AB6C" w14:textId="07420F48" w:rsidR="00230039" w:rsidRPr="00230039" w:rsidRDefault="00230039" w:rsidP="0072630E">
      <w:pPr>
        <w:pStyle w:val="Bo-C1Content"/>
        <w:rPr>
          <w:rFonts w:asciiTheme="majorBidi" w:hAnsiTheme="majorBidi" w:cstheme="majorBidi"/>
          <w:lang w:val="en-US"/>
        </w:rPr>
      </w:pPr>
      <w:r w:rsidRPr="00230039">
        <w:rPr>
          <w:rFonts w:asciiTheme="majorBidi" w:hAnsiTheme="majorBidi" w:cstheme="majorBidi" w:hint="cs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230039">
        <w:rPr>
          <w:rFonts w:asciiTheme="majorBidi" w:hAnsiTheme="majorBidi" w:cstheme="majorBidi" w:hint="cs"/>
          <w:color w:val="0000FF"/>
          <w:cs/>
        </w:rPr>
        <w:t xml:space="preserve">  </w:t>
      </w:r>
      <w:bookmarkStart w:id="1" w:name="_Hlk87562734"/>
      <w:r w:rsidRPr="00230039">
        <w:rPr>
          <w:rFonts w:hint="cs"/>
          <w:cs/>
        </w:rPr>
        <w:t>ต้นทุนของสินค้าสำเร็จรูป</w:t>
      </w:r>
      <w:r w:rsidRPr="00230039">
        <w:rPr>
          <w:rFonts w:hint="cs"/>
          <w:cs/>
          <w:lang w:val="en-US"/>
        </w:rPr>
        <w:t>ประเภท</w:t>
      </w:r>
      <w:r w:rsidRPr="00230039">
        <w:rPr>
          <w:cs/>
        </w:rPr>
        <w:t>น้ำมันเชื้อเพลิงและก๊าซธรรมชาติคำนวณโดยใช้วิธีเข้าก่อนออกก่อน</w:t>
      </w:r>
      <w:r w:rsidRPr="00230039">
        <w:rPr>
          <w:rFonts w:hint="cs"/>
          <w:cs/>
        </w:rPr>
        <w:t xml:space="preserve"> </w:t>
      </w:r>
      <w:r w:rsidRPr="00230039">
        <w:rPr>
          <w:rFonts w:asciiTheme="majorBidi" w:hAnsiTheme="majorBidi" w:cstheme="majorBidi"/>
          <w:cs/>
          <w:lang w:val="en-US"/>
        </w:rPr>
        <w:t>ต้นทุนของสินค้า</w:t>
      </w:r>
      <w:r w:rsidRPr="00230039">
        <w:rPr>
          <w:rFonts w:asciiTheme="majorBidi" w:hAnsiTheme="majorBidi" w:cstheme="majorBidi" w:hint="cs"/>
          <w:cs/>
          <w:lang w:val="en-US"/>
        </w:rPr>
        <w:t>อื่น</w:t>
      </w:r>
      <w:r w:rsidRPr="00230039">
        <w:rPr>
          <w:rFonts w:asciiTheme="majorBidi" w:hAnsiTheme="majorBidi" w:cstheme="majorBidi"/>
          <w:cs/>
          <w:lang w:val="en-US"/>
        </w:rPr>
        <w:t xml:space="preserve">คำนวณโดยใช้วิธีถัวเฉลี่ยถ่วงน้ำหนัก </w:t>
      </w:r>
      <w:r w:rsidRPr="00230039">
        <w:rPr>
          <w:rFonts w:asciiTheme="majorBidi" w:hAnsiTheme="majorBidi" w:cstheme="majorBidi" w:hint="cs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1"/>
      <w:r w:rsidRPr="00230039">
        <w:rPr>
          <w:rFonts w:asciiTheme="majorBidi" w:hAnsiTheme="majorBidi" w:cstheme="majorBidi" w:hint="cs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8183BBC" w14:textId="77777777" w:rsidR="000162F3" w:rsidRPr="00533DFC" w:rsidRDefault="000162F3" w:rsidP="0081515D">
      <w:pPr>
        <w:pStyle w:val="Bo-Blankline"/>
        <w:rPr>
          <w:highlight w:val="yellow"/>
        </w:rPr>
      </w:pPr>
    </w:p>
    <w:p w14:paraId="380B69E6" w14:textId="14290A10" w:rsidR="00F013FF" w:rsidRPr="00230039" w:rsidRDefault="005D5F28" w:rsidP="00F013FF">
      <w:pPr>
        <w:pStyle w:val="Bo-C1Content"/>
        <w:rPr>
          <w:rFonts w:asciiTheme="majorBidi" w:hAnsiTheme="majorBidi"/>
        </w:rPr>
      </w:pPr>
      <w:r w:rsidRPr="00230039">
        <w:rPr>
          <w:rFonts w:asciiTheme="majorBidi" w:hAnsiTheme="majorBidi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0573BF90" w14:textId="41644F5C" w:rsidR="00211A8E" w:rsidRDefault="00211A8E" w:rsidP="00F013FF">
      <w:pPr>
        <w:pStyle w:val="Bo-C1Content"/>
        <w:rPr>
          <w:rFonts w:asciiTheme="majorBidi" w:hAnsiTheme="majorBidi" w:cstheme="majorBidi"/>
          <w:sz w:val="20"/>
          <w:szCs w:val="20"/>
          <w:highlight w:val="yellow"/>
        </w:rPr>
      </w:pPr>
    </w:p>
    <w:p w14:paraId="37CD1D92" w14:textId="77777777" w:rsidR="000162F3" w:rsidRPr="00230039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230039">
        <w:rPr>
          <w:rFonts w:asciiTheme="majorBidi" w:hAnsiTheme="majorBidi" w:cstheme="majorBidi"/>
          <w:cs/>
        </w:rPr>
        <w:t>อสังหาริมทรัพย์เพื่อการลงทุน</w:t>
      </w:r>
    </w:p>
    <w:p w14:paraId="52F42BE6" w14:textId="77777777" w:rsidR="000162F3" w:rsidRPr="00533DFC" w:rsidRDefault="000162F3" w:rsidP="0081515D">
      <w:pPr>
        <w:pStyle w:val="Bo-Blankline"/>
        <w:rPr>
          <w:highlight w:val="yellow"/>
        </w:rPr>
      </w:pPr>
    </w:p>
    <w:p w14:paraId="2383CD14" w14:textId="6A24AC65" w:rsidR="00230039" w:rsidRPr="00514444" w:rsidRDefault="00230039" w:rsidP="0023003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14444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</w:t>
      </w:r>
      <w:r w:rsidR="00514444" w:rsidRPr="00514444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514444">
        <w:rPr>
          <w:rFonts w:asciiTheme="majorBidi" w:hAnsiTheme="majorBidi" w:cstheme="majorBidi" w:hint="cs"/>
          <w:sz w:val="30"/>
          <w:szCs w:val="30"/>
          <w:cs/>
        </w:rPr>
        <w:t xml:space="preserve">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 </w:t>
      </w:r>
    </w:p>
    <w:p w14:paraId="125F4FEF" w14:textId="7A15A5FF" w:rsidR="00514444" w:rsidRPr="00A75E10" w:rsidRDefault="00514444" w:rsidP="00A75E10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6D8A4B3A" w14:textId="79EB9338" w:rsidR="00230039" w:rsidRPr="00230039" w:rsidRDefault="00230039" w:rsidP="0023003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0039">
        <w:rPr>
          <w:rFonts w:asciiTheme="majorBidi" w:hAnsiTheme="majorBidi" w:cstheme="majorBidi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Pr="00514444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="00514444" w:rsidRPr="00514444">
        <w:rPr>
          <w:rFonts w:asciiTheme="majorBidi" w:hAnsiTheme="majorBidi" w:cstheme="majorBidi" w:hint="cs"/>
          <w:sz w:val="30"/>
          <w:szCs w:val="30"/>
          <w:cs/>
        </w:rPr>
        <w:t>ชุด</w:t>
      </w:r>
      <w:r w:rsidRPr="00514444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9935A8" w:rsidRPr="009935A8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51444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14444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230039">
        <w:rPr>
          <w:rFonts w:asciiTheme="majorBidi" w:hAnsiTheme="majorBidi" w:cstheme="majorBidi" w:hint="cs"/>
          <w:sz w:val="30"/>
          <w:szCs w:val="30"/>
          <w:cs/>
        </w:rPr>
        <w:t xml:space="preserve">และรับรู้ในกำไรหรือขาดทุน ทั้งนี้ </w:t>
      </w:r>
      <w:r w:rsidRPr="0051444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30039">
        <w:rPr>
          <w:rFonts w:asciiTheme="majorBidi" w:hAnsiTheme="majorBidi" w:cstheme="majorBidi" w:hint="cs"/>
          <w:sz w:val="30"/>
          <w:szCs w:val="30"/>
          <w:cs/>
        </w:rPr>
        <w:t xml:space="preserve">ไม่คิดค่าเสื่อมราคาสำหรับที่ดินและสินทรัพย์ที่อยู่ระหว่างการก่อสร้าง </w:t>
      </w:r>
    </w:p>
    <w:p w14:paraId="6D74F43E" w14:textId="77777777" w:rsidR="00230039" w:rsidRPr="00514444" w:rsidRDefault="00230039" w:rsidP="00230039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61FF198C" w14:textId="3E23391D" w:rsidR="00230039" w:rsidRPr="00230039" w:rsidRDefault="00230039" w:rsidP="00230039">
      <w:pPr>
        <w:pStyle w:val="Bo-C1Content"/>
        <w:rPr>
          <w:rFonts w:asciiTheme="majorBidi" w:hAnsiTheme="majorBidi" w:cstheme="majorBidi"/>
          <w:highlight w:val="yellow"/>
        </w:rPr>
      </w:pPr>
      <w:r w:rsidRPr="00514444">
        <w:rPr>
          <w:rFonts w:asciiTheme="majorBidi" w:hAnsiTheme="majorBidi" w:cstheme="majorBidi" w:hint="cs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Pr="00230039">
        <w:rPr>
          <w:rFonts w:asciiTheme="majorBidi" w:hAnsiTheme="majorBidi" w:cstheme="majorBidi" w:hint="cs"/>
          <w:cs/>
        </w:rPr>
        <w:t xml:space="preserve"> </w:t>
      </w:r>
    </w:p>
    <w:p w14:paraId="533AA365" w14:textId="77777777" w:rsidR="004A1616" w:rsidRPr="00533DFC" w:rsidRDefault="004A1616" w:rsidP="004A1616">
      <w:pPr>
        <w:pStyle w:val="Bo-C1Content"/>
        <w:rPr>
          <w:sz w:val="20"/>
          <w:szCs w:val="20"/>
          <w:highlight w:val="yellow"/>
          <w:cs/>
          <w:lang w:eastAsia="x-none"/>
        </w:rPr>
      </w:pPr>
    </w:p>
    <w:p w14:paraId="007D3312" w14:textId="77777777" w:rsidR="000162F3" w:rsidRPr="00514444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514444">
        <w:rPr>
          <w:rFonts w:asciiTheme="majorBidi" w:hAnsiTheme="majorBidi" w:cstheme="majorBidi"/>
          <w:cs/>
        </w:rPr>
        <w:t>ที่ดิน อาคารและอุปกรณ์</w:t>
      </w:r>
    </w:p>
    <w:p w14:paraId="5E1CE1C6" w14:textId="77777777" w:rsidR="000162F3" w:rsidRPr="00A75E10" w:rsidRDefault="000162F3" w:rsidP="0081515D">
      <w:pPr>
        <w:pStyle w:val="Bo-Blankline"/>
      </w:pPr>
    </w:p>
    <w:p w14:paraId="096E8303" w14:textId="15B20705" w:rsidR="00514444" w:rsidRPr="00A75E10" w:rsidRDefault="00514444" w:rsidP="005144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5E10">
        <w:rPr>
          <w:rFonts w:asciiTheme="majorBidi" w:hAnsiTheme="majorBidi" w:cstheme="majorBidi" w:hint="cs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FA4BDB6" w14:textId="77777777" w:rsidR="00514444" w:rsidRPr="00A75E10" w:rsidRDefault="00514444" w:rsidP="00A75E10">
      <w:pPr>
        <w:pStyle w:val="Bo-Blankline"/>
      </w:pPr>
    </w:p>
    <w:p w14:paraId="1E0EF517" w14:textId="3019B45B" w:rsidR="00514444" w:rsidRPr="00FE10AE" w:rsidRDefault="00514444" w:rsidP="00514444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75E10">
        <w:rPr>
          <w:rFonts w:asciiTheme="majorBidi" w:hAnsiTheme="majorBidi" w:cstheme="majorBidi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</w:t>
      </w:r>
      <w:r w:rsidR="00FE10AE" w:rsidRPr="00A75E10">
        <w:rPr>
          <w:rFonts w:asciiTheme="majorBidi" w:hAnsiTheme="majorBidi" w:cstheme="majorBidi"/>
          <w:sz w:val="30"/>
          <w:szCs w:val="30"/>
        </w:rPr>
        <w:t xml:space="preserve"> </w:t>
      </w:r>
      <w:r w:rsidRPr="00FE10AE">
        <w:rPr>
          <w:rFonts w:asciiTheme="majorBidi" w:hAnsiTheme="majorBidi" w:cstheme="majorBidi" w:hint="cs"/>
          <w:sz w:val="30"/>
          <w:szCs w:val="30"/>
          <w:cs/>
        </w:rPr>
        <w:t xml:space="preserve"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3EDD4481" w14:textId="77777777" w:rsidR="00514444" w:rsidRDefault="00514444" w:rsidP="00514444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2DCA3061" w14:textId="7A728542" w:rsidR="00A75E10" w:rsidRPr="00A75E10" w:rsidRDefault="00514444" w:rsidP="00A75E10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10AE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  <w:r w:rsidR="00A75E10">
        <w:rPr>
          <w:rFonts w:ascii="Angsana New" w:hAnsi="Angsana New"/>
          <w:sz w:val="20"/>
          <w:szCs w:val="20"/>
          <w:cs/>
        </w:rPr>
        <w:br w:type="page"/>
      </w:r>
    </w:p>
    <w:p w14:paraId="033185AC" w14:textId="77777777" w:rsidR="00FE10AE" w:rsidRPr="00533DFC" w:rsidRDefault="00FE10AE" w:rsidP="00FE10AE">
      <w:pPr>
        <w:pStyle w:val="Bo-H3Subhead"/>
        <w:rPr>
          <w:rFonts w:asciiTheme="majorBidi" w:hAnsiTheme="majorBidi" w:cstheme="majorBidi"/>
          <w:highlight w:val="yellow"/>
        </w:rPr>
      </w:pPr>
      <w:r w:rsidRPr="00FE10AE">
        <w:rPr>
          <w:rFonts w:asciiTheme="majorBidi" w:hAnsiTheme="majorBidi" w:cstheme="majorBidi"/>
          <w:cs/>
        </w:rPr>
        <w:lastRenderedPageBreak/>
        <w:t>ต้นทุนที่เกิดขึ้นในภายหลัง</w:t>
      </w:r>
    </w:p>
    <w:p w14:paraId="54A6710B" w14:textId="77777777" w:rsidR="00FE10AE" w:rsidRPr="00FE10AE" w:rsidRDefault="00FE10AE" w:rsidP="00FE10AE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11BCA9D" w14:textId="75EFAEC4" w:rsidR="00FE10AE" w:rsidRDefault="00FE10AE" w:rsidP="00FE10AE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FE10AE">
        <w:rPr>
          <w:rFonts w:asciiTheme="majorBidi" w:hAnsiTheme="majorBidi" w:cstheme="majorBidi" w:hint="cs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3BC521C4" w14:textId="14AD1D78" w:rsidR="00A75E10" w:rsidRPr="00A75E10" w:rsidRDefault="00A75E10" w:rsidP="00A75E10">
      <w:pPr>
        <w:pStyle w:val="Bo-Blankline"/>
        <w:rPr>
          <w:highlight w:val="yellow"/>
        </w:rPr>
      </w:pPr>
    </w:p>
    <w:p w14:paraId="25684C72" w14:textId="77777777" w:rsidR="00A75E10" w:rsidRPr="00A75E10" w:rsidRDefault="00A75E10" w:rsidP="00A75E10">
      <w:pPr>
        <w:pStyle w:val="Bo-H3Subhead"/>
        <w:rPr>
          <w:rFonts w:asciiTheme="majorBidi" w:hAnsiTheme="majorBidi" w:cstheme="majorBidi"/>
        </w:rPr>
      </w:pPr>
      <w:r w:rsidRPr="00A75E10">
        <w:rPr>
          <w:rFonts w:asciiTheme="majorBidi" w:hAnsiTheme="majorBidi" w:cstheme="majorBidi"/>
          <w:cs/>
        </w:rPr>
        <w:t>สินทรัพย์เพื่อการสำรวจปิโตรเลียม</w:t>
      </w:r>
    </w:p>
    <w:p w14:paraId="2D498AA8" w14:textId="77777777" w:rsidR="00A75E10" w:rsidRDefault="00A75E10" w:rsidP="00A75E10">
      <w:pPr>
        <w:pStyle w:val="Bo-Blankline"/>
      </w:pPr>
    </w:p>
    <w:p w14:paraId="79590F51" w14:textId="40295B7E" w:rsidR="00A75E10" w:rsidRPr="00A02916" w:rsidRDefault="00A02916" w:rsidP="00A02916">
      <w:pPr>
        <w:pStyle w:val="Bo-Blankline"/>
        <w:jc w:val="thaiDistribute"/>
        <w:rPr>
          <w:rFonts w:asciiTheme="majorBidi" w:eastAsia="Calibri" w:hAnsiTheme="majorBidi" w:cstheme="majorBidi"/>
          <w:sz w:val="30"/>
          <w:szCs w:val="30"/>
          <w:lang w:val="en-US" w:eastAsia="en-US"/>
        </w:rPr>
      </w:pPr>
      <w:r>
        <w:rPr>
          <w:rFonts w:asciiTheme="majorBidi" w:eastAsia="Calibri" w:hAnsiTheme="majorBidi" w:cstheme="majorBidi" w:hint="cs"/>
          <w:sz w:val="30"/>
          <w:szCs w:val="30"/>
          <w:cs/>
          <w:lang w:val="en-US" w:eastAsia="en-US"/>
        </w:rPr>
        <w:t>กลุ่ม</w:t>
      </w:r>
      <w:r w:rsidR="00A75E10" w:rsidRPr="00A02916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>บริษัทได้ถือปฏิบัติตามวิธีต้นทุนทั้งหมด (</w:t>
      </w:r>
      <w:r w:rsidR="00A75E10" w:rsidRPr="00A02916">
        <w:rPr>
          <w:rFonts w:asciiTheme="majorBidi" w:eastAsia="Calibri" w:hAnsiTheme="majorBidi" w:cstheme="majorBidi"/>
          <w:sz w:val="30"/>
          <w:szCs w:val="30"/>
          <w:lang w:val="en-US" w:eastAsia="en-US"/>
        </w:rPr>
        <w:t xml:space="preserve">Full cost method) </w:t>
      </w:r>
      <w:r w:rsidR="00A75E10" w:rsidRPr="00A02916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>สำหรับการบัญชีสำหรับการบันทึกทรัพย์สินเกี่ยวกับปิโตรเลียมและก๊าซธรรมชาติ และค่าใช้จ่ายที่เกี่ยวข้องกับต้นทุนที่เกี่ยวข้องทั้งหมดกับรายจ่ายที่เกิดขึ้นเพื่อการสำรวจหลุมทั้งสำหรับหลุมที่ตรวจพบและไม่พบแหล่งปิโตรเลียม โดยถือเป็นรายจ่ายฝ่ายทุน และจะบันทึกเป็นค่าใช้จ่ายในกำไรหรือขาดทุนทั้งจำนวนในงวดที่มีการพิสูจน์ว่าไม่พบปริมาณสำรองหรือพบแต่ไม่เพียงพอในเชิงพาณิชย์หรือยกเลิกการสำรวจปิโตรเลียม</w:t>
      </w:r>
    </w:p>
    <w:p w14:paraId="68AD90C8" w14:textId="77777777" w:rsidR="00A75E10" w:rsidRPr="00A02916" w:rsidRDefault="00A75E10" w:rsidP="00A75E10">
      <w:pPr>
        <w:pStyle w:val="Bo-Blankline"/>
      </w:pPr>
    </w:p>
    <w:p w14:paraId="50504016" w14:textId="65983A52" w:rsidR="00A75E10" w:rsidRPr="00A02916" w:rsidRDefault="00A75E10" w:rsidP="00D16E08">
      <w:pPr>
        <w:pStyle w:val="Bo-Blankline"/>
        <w:jc w:val="thaiDistribute"/>
        <w:rPr>
          <w:rFonts w:asciiTheme="majorBidi" w:eastAsia="Calibri" w:hAnsiTheme="majorBidi" w:cstheme="majorBidi"/>
          <w:sz w:val="30"/>
          <w:szCs w:val="30"/>
          <w:lang w:val="en-US" w:eastAsia="en-US"/>
        </w:rPr>
      </w:pPr>
      <w:r w:rsidRPr="00A02916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>ต้นทุนของสินทรัพย์ประกอบด้วยต้นทุนทั้งหมดเพื่อการได้มาซึ่งมีสิทธิในผลผลิตปิโตรเลียมหรือต้นทุนในการได้มาในสัดส่วนของสินทรัพย์ รวมถึงต้นทุนเพื่อการขุดเจาะปิโตรเลียม และต้นทุนค่ารื้อถอนอุปกรณ์การผลิต</w:t>
      </w:r>
    </w:p>
    <w:p w14:paraId="03B9DC42" w14:textId="77777777" w:rsidR="001B36EC" w:rsidRPr="00533DFC" w:rsidRDefault="001B36EC" w:rsidP="00434637">
      <w:pPr>
        <w:pStyle w:val="Bo-Blankline"/>
        <w:rPr>
          <w:highlight w:val="yellow"/>
        </w:rPr>
      </w:pPr>
    </w:p>
    <w:p w14:paraId="0C437811" w14:textId="77777777" w:rsidR="000162F3" w:rsidRPr="00FE10AE" w:rsidRDefault="000162F3" w:rsidP="0072630E">
      <w:pPr>
        <w:pStyle w:val="Bo-H3Subhead"/>
        <w:rPr>
          <w:rFonts w:asciiTheme="majorBidi" w:hAnsiTheme="majorBidi" w:cstheme="majorBidi"/>
          <w:lang w:val="en-US"/>
        </w:rPr>
      </w:pPr>
      <w:r w:rsidRPr="00FE10AE">
        <w:rPr>
          <w:rFonts w:asciiTheme="majorBidi" w:hAnsiTheme="majorBidi" w:cstheme="majorBidi"/>
          <w:cs/>
          <w:lang w:val="en-US"/>
        </w:rPr>
        <w:t>ค่าเสื่อมราคา</w:t>
      </w:r>
    </w:p>
    <w:p w14:paraId="1361DE79" w14:textId="77777777" w:rsidR="000162F3" w:rsidRPr="00533DFC" w:rsidRDefault="000162F3" w:rsidP="0081515D">
      <w:pPr>
        <w:pStyle w:val="Bo-Blankline"/>
        <w:rPr>
          <w:highlight w:val="yellow"/>
        </w:rPr>
      </w:pPr>
    </w:p>
    <w:p w14:paraId="29A7AB27" w14:textId="7BEDEC3A" w:rsidR="00FF7947" w:rsidRPr="00FF7947" w:rsidRDefault="008F1D41" w:rsidP="00FF7947">
      <w:pPr>
        <w:pStyle w:val="Bo-C1Content"/>
        <w:rPr>
          <w:rFonts w:asciiTheme="majorBidi" w:hAnsiTheme="majorBidi" w:cstheme="majorBidi"/>
          <w:lang w:val="en-US"/>
        </w:rPr>
      </w:pPr>
      <w:r w:rsidRPr="008F1D41">
        <w:rPr>
          <w:rFonts w:asciiTheme="majorBidi" w:hAnsiTheme="majorBidi" w:cstheme="majorBidi" w:hint="cs"/>
          <w:cs/>
        </w:rPr>
        <w:t>ค่าเสื่อมราคาคำนวณ</w:t>
      </w:r>
      <w:r w:rsidRPr="008F1D41">
        <w:rPr>
          <w:rFonts w:asciiTheme="majorBidi" w:eastAsia="Calibri" w:hAnsiTheme="majorBidi" w:cstheme="majorBidi" w:hint="cs"/>
          <w:color w:val="000000"/>
          <w:cs/>
        </w:rPr>
        <w:t>โดย</w:t>
      </w:r>
      <w:r w:rsidRPr="008F1D41">
        <w:rPr>
          <w:rFonts w:asciiTheme="majorBidi" w:hAnsiTheme="majorBidi" w:cstheme="majorBidi" w:hint="cs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8F1D41">
        <w:rPr>
          <w:rFonts w:asciiTheme="majorBidi" w:hAnsiTheme="majorBidi"/>
          <w:cs/>
        </w:rPr>
        <w:t>หรือ</w:t>
      </w:r>
      <w:r w:rsidR="00B70434">
        <w:rPr>
          <w:rFonts w:asciiTheme="majorBidi" w:hAnsiTheme="majorBidi" w:hint="cs"/>
          <w:cs/>
        </w:rPr>
        <w:t>วิธีตาม</w:t>
      </w:r>
      <w:r w:rsidRPr="008F1D41">
        <w:rPr>
          <w:rFonts w:asciiTheme="majorBidi" w:hAnsiTheme="majorBidi"/>
          <w:cs/>
        </w:rPr>
        <w:t>หน่วยของผลผลิตของสินทรัพย์ที่เกี่ยวข้อง</w:t>
      </w:r>
      <w:r w:rsidRPr="008F1D41">
        <w:rPr>
          <w:rFonts w:asciiTheme="majorBidi" w:hAnsiTheme="majorBidi" w:cstheme="majorBidi"/>
        </w:rPr>
        <w:t xml:space="preserve"> </w:t>
      </w:r>
      <w:r w:rsidRPr="008F1D41">
        <w:rPr>
          <w:rFonts w:asciiTheme="majorBidi" w:eastAsia="Calibri" w:hAnsiTheme="majorBidi" w:cstheme="majorBidi" w:hint="cs"/>
          <w:color w:val="000000"/>
          <w:cs/>
          <w:lang w:eastAsia="en-GB"/>
        </w:rPr>
        <w:t xml:space="preserve">และรับรู้ในกำไรหรือขาดทุน </w:t>
      </w:r>
      <w:r w:rsidRPr="00FF7947">
        <w:rPr>
          <w:rFonts w:asciiTheme="majorBidi" w:eastAsia="Calibri" w:hAnsiTheme="majorBidi" w:cstheme="majorBidi" w:hint="cs"/>
          <w:color w:val="000000"/>
          <w:cs/>
          <w:lang w:eastAsia="en-GB"/>
        </w:rPr>
        <w:t>ทั้งนี้ กลุ่มบริษัทไม่</w:t>
      </w:r>
      <w:r w:rsidRPr="00FF7947">
        <w:rPr>
          <w:rFonts w:asciiTheme="majorBidi" w:hAnsiTheme="majorBidi" w:cstheme="majorBidi" w:hint="cs"/>
          <w:cs/>
        </w:rPr>
        <w:t xml:space="preserve">คิดค่าเสื่อมราคาสำหรับที่ดิน </w:t>
      </w:r>
      <w:r w:rsidR="00FF7947" w:rsidRPr="00FF7947">
        <w:rPr>
          <w:rFonts w:asciiTheme="majorBidi" w:hAnsiTheme="majorBidi" w:cstheme="majorBidi"/>
          <w:cs/>
          <w:lang w:val="en-US"/>
        </w:rPr>
        <w:t>สินทรัพย์ที่อยู่ระหว่างการก่อสร้างและการติดตั้ง และอะไหล่ที่สำคัญที่ยังไม่ได้เบิกใช้</w:t>
      </w:r>
    </w:p>
    <w:p w14:paraId="19ECC631" w14:textId="28B6E253" w:rsidR="008F1D41" w:rsidRPr="000855B8" w:rsidRDefault="008F1D41" w:rsidP="000855B8">
      <w:pPr>
        <w:pStyle w:val="Bo-Blankline"/>
      </w:pPr>
    </w:p>
    <w:p w14:paraId="66566C50" w14:textId="41028D1F" w:rsidR="000162F3" w:rsidRPr="008F1D41" w:rsidRDefault="000162F3" w:rsidP="0072630E">
      <w:pPr>
        <w:pStyle w:val="Bo-C1Content"/>
        <w:rPr>
          <w:rFonts w:asciiTheme="majorBidi" w:hAnsiTheme="majorBidi" w:cstheme="majorBidi"/>
        </w:rPr>
      </w:pPr>
      <w:r w:rsidRPr="008F1D41">
        <w:rPr>
          <w:rFonts w:asciiTheme="majorBidi" w:hAnsiTheme="majorBidi" w:cstheme="majorBidi"/>
          <w:cs/>
        </w:rPr>
        <w:t>ประมาณการอายุการให้ประโยชน์</w:t>
      </w:r>
      <w:r w:rsidR="00434637" w:rsidRPr="008F1D41">
        <w:rPr>
          <w:rFonts w:asciiTheme="majorBidi" w:hAnsiTheme="majorBidi" w:cstheme="majorBidi" w:hint="cs"/>
          <w:cs/>
        </w:rPr>
        <w:t>ของสินทรัพย์</w:t>
      </w:r>
      <w:r w:rsidRPr="008F1D41">
        <w:rPr>
          <w:rFonts w:asciiTheme="majorBidi" w:hAnsiTheme="majorBidi" w:cstheme="majorBidi"/>
          <w:cs/>
        </w:rPr>
        <w:t>แสดงได้ดังนี้</w:t>
      </w:r>
    </w:p>
    <w:p w14:paraId="1C861D9E" w14:textId="77777777" w:rsidR="0099221B" w:rsidRPr="008F1D41" w:rsidRDefault="0099221B" w:rsidP="0081515D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230"/>
      </w:tblGrid>
      <w:tr w:rsidR="000162F3" w:rsidRPr="008F1D41" w14:paraId="6395DF1B" w14:textId="77777777" w:rsidTr="009F6BB9">
        <w:tc>
          <w:tcPr>
            <w:tcW w:w="4950" w:type="dxa"/>
          </w:tcPr>
          <w:p w14:paraId="602B0718" w14:textId="77777777" w:rsidR="000162F3" w:rsidRPr="008F1D41" w:rsidRDefault="00766A9E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F1D41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230" w:type="dxa"/>
          </w:tcPr>
          <w:p w14:paraId="6DBC159B" w14:textId="11EAE4F1" w:rsidR="000162F3" w:rsidRPr="008F1D41" w:rsidRDefault="009935A8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16E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- 10</w:t>
            </w:r>
            <w:r w:rsidR="00766A9E" w:rsidRPr="008F1D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66A9E" w:rsidRPr="008F1D4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766A9E" w:rsidRPr="008F1D41" w14:paraId="792750C7" w14:textId="77777777" w:rsidTr="009F6BB9">
        <w:tc>
          <w:tcPr>
            <w:tcW w:w="4950" w:type="dxa"/>
          </w:tcPr>
          <w:p w14:paraId="079CFC22" w14:textId="77777777" w:rsidR="00766A9E" w:rsidRPr="008F1D41" w:rsidRDefault="00766A9E" w:rsidP="000E218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D41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="000E2186" w:rsidRPr="008F1D41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4230" w:type="dxa"/>
          </w:tcPr>
          <w:p w14:paraId="2C81585A" w14:textId="70B291D0" w:rsidR="00766A9E" w:rsidRPr="008F1D41" w:rsidRDefault="009935A8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E2186" w:rsidRPr="008F1D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766A9E" w:rsidRPr="008F1D4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0162F3" w:rsidRPr="008F1D41" w14:paraId="7329326E" w14:textId="77777777" w:rsidTr="009F6BB9">
        <w:tc>
          <w:tcPr>
            <w:tcW w:w="4950" w:type="dxa"/>
          </w:tcPr>
          <w:p w14:paraId="7452EB8F" w14:textId="77777777" w:rsidR="000162F3" w:rsidRPr="008F1D41" w:rsidRDefault="000162F3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1D4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อาคารและส่วนประกอบ</w:t>
            </w:r>
          </w:p>
        </w:tc>
        <w:tc>
          <w:tcPr>
            <w:tcW w:w="4230" w:type="dxa"/>
          </w:tcPr>
          <w:p w14:paraId="2C23C429" w14:textId="04F8F5A5" w:rsidR="000162F3" w:rsidRPr="008F1D41" w:rsidRDefault="009935A8" w:rsidP="00DD156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C6BC8" w:rsidRPr="008F1D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162F3" w:rsidRPr="008F1D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2C6BC8" w:rsidRPr="008F1D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0162F3" w:rsidRPr="008F1D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162F3" w:rsidRPr="008F1D4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  <w:r w:rsidR="004A09D3" w:rsidRPr="008F1D4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และ</w:t>
            </w:r>
            <w:r w:rsidR="00374ABD" w:rsidRPr="008F1D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524F0" w:rsidRPr="008F1D4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</w:t>
            </w:r>
            <w:r w:rsidR="00374ABD" w:rsidRPr="008F1D4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อายุ</w:t>
            </w:r>
            <w:r w:rsidR="006524F0" w:rsidRPr="008F1D4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สัญญา</w:t>
            </w:r>
            <w:r w:rsidR="004A09D3" w:rsidRPr="008F1D4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เช่า</w:t>
            </w:r>
          </w:p>
        </w:tc>
      </w:tr>
      <w:tr w:rsidR="000162F3" w:rsidRPr="008F1D41" w14:paraId="59669833" w14:textId="77777777" w:rsidTr="009F6BB9">
        <w:tc>
          <w:tcPr>
            <w:tcW w:w="4950" w:type="dxa"/>
          </w:tcPr>
          <w:p w14:paraId="0E80A87D" w14:textId="77777777" w:rsidR="000162F3" w:rsidRPr="008F1D41" w:rsidRDefault="000162F3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1D4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AD2EFD" w:rsidRPr="008F1D41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และอุปกรณ์ในกระบวนการผลิต</w:t>
            </w:r>
            <w:r w:rsidRPr="008F1D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F1D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F1D41">
              <w:rPr>
                <w:rFonts w:asciiTheme="majorBidi" w:hAnsiTheme="majorBidi" w:cstheme="majorBidi"/>
                <w:sz w:val="30"/>
                <w:szCs w:val="30"/>
                <w:cs/>
              </w:rPr>
              <w:t>คอนกรีต</w:t>
            </w:r>
            <w:r w:rsidR="00374ABD" w:rsidRPr="008F1D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230" w:type="dxa"/>
          </w:tcPr>
          <w:p w14:paraId="78CC8711" w14:textId="079B5542" w:rsidR="000162F3" w:rsidRPr="008F1D41" w:rsidRDefault="009935A8" w:rsidP="00AD2EF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162F3" w:rsidRPr="008F1D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A09D3" w:rsidRPr="008F1D4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0162F3" w:rsidRPr="008F1D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0162F3" w:rsidRPr="008F1D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62F3" w:rsidRPr="008F1D4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162F3" w:rsidRPr="008F1D41" w14:paraId="0D393E83" w14:textId="77777777" w:rsidTr="009F6BB9">
        <w:tc>
          <w:tcPr>
            <w:tcW w:w="4950" w:type="dxa"/>
          </w:tcPr>
          <w:p w14:paraId="4FE9D4A3" w14:textId="77777777" w:rsidR="000162F3" w:rsidRPr="008F1D41" w:rsidRDefault="000162F3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F1D4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AD2EFD" w:rsidRPr="008F1D41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และอุปกรณ์ในกระบวนการผลิต</w:t>
            </w:r>
            <w:r w:rsidRPr="008F1D41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230" w:type="dxa"/>
          </w:tcPr>
          <w:p w14:paraId="588F5192" w14:textId="604E1679" w:rsidR="000162F3" w:rsidRPr="008F1D41" w:rsidRDefault="009935A8" w:rsidP="003E5A4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E5A45" w:rsidRPr="008F1D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</w:t>
            </w:r>
            <w:r w:rsidR="004A09D3" w:rsidRPr="008F1D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0162F3" w:rsidRPr="008F1D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96567D" w:rsidRPr="008F1D41" w14:paraId="0DEC683C" w14:textId="77777777" w:rsidTr="009F6BB9">
        <w:tc>
          <w:tcPr>
            <w:tcW w:w="4950" w:type="dxa"/>
          </w:tcPr>
          <w:p w14:paraId="681FCD5A" w14:textId="77777777" w:rsidR="0096567D" w:rsidRPr="008F1D41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D4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</w:t>
            </w:r>
            <w:r w:rsidR="00DD156E" w:rsidRPr="008F1D41">
              <w:rPr>
                <w:rFonts w:asciiTheme="majorBidi" w:hAnsiTheme="majorBidi" w:cstheme="majorBidi"/>
                <w:sz w:val="30"/>
                <w:szCs w:val="30"/>
                <w:cs/>
              </w:rPr>
              <w:t>์โรงงาน</w:t>
            </w:r>
          </w:p>
        </w:tc>
        <w:tc>
          <w:tcPr>
            <w:tcW w:w="4230" w:type="dxa"/>
          </w:tcPr>
          <w:p w14:paraId="2715E484" w14:textId="3DC2C731" w:rsidR="0096567D" w:rsidRPr="008F1D41" w:rsidRDefault="009935A8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6567D" w:rsidRPr="008F1D4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- 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6567D" w:rsidRPr="008F1D4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96567D" w:rsidRPr="008F1D41" w14:paraId="1D2E6BDE" w14:textId="77777777" w:rsidTr="009F6BB9">
        <w:tc>
          <w:tcPr>
            <w:tcW w:w="4950" w:type="dxa"/>
          </w:tcPr>
          <w:p w14:paraId="416775D3" w14:textId="77777777" w:rsidR="0096567D" w:rsidRPr="008F1D41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D4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230" w:type="dxa"/>
          </w:tcPr>
          <w:p w14:paraId="39200A0D" w14:textId="36C81829" w:rsidR="0096567D" w:rsidRPr="008F1D41" w:rsidRDefault="009935A8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6567D" w:rsidRPr="008F1D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, 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6567D" w:rsidRPr="008F1D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6567D" w:rsidRPr="008F1D4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และ 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96567D" w:rsidRPr="008F1D4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96567D" w:rsidRPr="00533DFC" w14:paraId="186A9D1E" w14:textId="77777777" w:rsidTr="009F6BB9">
        <w:tc>
          <w:tcPr>
            <w:tcW w:w="4950" w:type="dxa"/>
          </w:tcPr>
          <w:p w14:paraId="18ECE0A5" w14:textId="77777777" w:rsidR="0096567D" w:rsidRPr="008F1D41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D4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230" w:type="dxa"/>
          </w:tcPr>
          <w:p w14:paraId="5272C7DF" w14:textId="34CC2BC5" w:rsidR="0096567D" w:rsidRPr="008F1D41" w:rsidRDefault="009935A8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E2186" w:rsidRPr="008F1D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96567D" w:rsidRPr="008F1D4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14:paraId="2FAA2D52" w14:textId="77777777" w:rsidR="000855B8" w:rsidRDefault="000855B8">
      <w:pPr>
        <w:spacing w:line="240" w:lineRule="auto"/>
        <w:rPr>
          <w:rFonts w:ascii="Angsana New" w:hAnsi="Angsana New"/>
          <w:sz w:val="20"/>
          <w:szCs w:val="20"/>
          <w:highlight w:val="yellow"/>
          <w:cs/>
          <w:lang w:eastAsia="x-none"/>
        </w:rPr>
      </w:pPr>
      <w:r>
        <w:rPr>
          <w:highlight w:val="yellow"/>
          <w:cs/>
        </w:rPr>
        <w:br w:type="page"/>
      </w:r>
    </w:p>
    <w:p w14:paraId="0208A7B0" w14:textId="68620E2F" w:rsidR="00AD2EFD" w:rsidRPr="001631A5" w:rsidRDefault="00AD2EFD" w:rsidP="00F47472">
      <w:pPr>
        <w:pStyle w:val="Bo-C1Content"/>
        <w:rPr>
          <w:rFonts w:asciiTheme="majorBidi" w:hAnsiTheme="majorBidi" w:cstheme="majorBidi"/>
          <w:lang w:val="en-US"/>
        </w:rPr>
      </w:pPr>
      <w:r w:rsidRPr="001631A5">
        <w:rPr>
          <w:rFonts w:asciiTheme="majorBidi" w:hAnsiTheme="majorBidi" w:cstheme="majorBidi"/>
          <w:spacing w:val="-4"/>
          <w:cs/>
          <w:lang w:val="en-US"/>
        </w:rPr>
        <w:lastRenderedPageBreak/>
        <w:t>เครื่องจักรและอุปกรณ์ในการผลิต สำหรับการผลิตวัสดุก่อสร้าง</w:t>
      </w:r>
      <w:r w:rsidR="001631A5" w:rsidRPr="001631A5">
        <w:rPr>
          <w:rFonts w:asciiTheme="majorBidi" w:hAnsiTheme="majorBidi" w:cstheme="majorBidi"/>
          <w:spacing w:val="-4"/>
          <w:lang w:val="en-US"/>
        </w:rPr>
        <w:t xml:space="preserve"> </w:t>
      </w:r>
      <w:r w:rsidR="001631A5" w:rsidRPr="001631A5">
        <w:rPr>
          <w:rFonts w:asciiTheme="majorBidi" w:hAnsiTheme="majorBidi" w:cstheme="majorBidi" w:hint="cs"/>
          <w:spacing w:val="-4"/>
          <w:cs/>
          <w:lang w:val="en-US"/>
        </w:rPr>
        <w:t xml:space="preserve">กระเบื้องซีเมนต์ และไฟเบอร์ซีเมนต์บอร์ด </w:t>
      </w:r>
      <w:r w:rsidR="001631A5">
        <w:rPr>
          <w:rFonts w:asciiTheme="majorBidi" w:hAnsiTheme="majorBidi" w:cstheme="majorBidi"/>
          <w:spacing w:val="-4"/>
          <w:lang w:val="en-US"/>
        </w:rPr>
        <w:br/>
      </w:r>
      <w:r w:rsidR="001631A5" w:rsidRPr="001631A5">
        <w:rPr>
          <w:rFonts w:asciiTheme="majorBidi" w:hAnsiTheme="majorBidi" w:cstheme="majorBidi" w:hint="cs"/>
          <w:spacing w:val="-4"/>
          <w:cs/>
          <w:lang w:val="en-US"/>
        </w:rPr>
        <w:t xml:space="preserve">เม็ดพลาสติก </w:t>
      </w:r>
      <w:r w:rsidR="001631A5" w:rsidRPr="001631A5">
        <w:rPr>
          <w:rFonts w:asciiTheme="majorBidi" w:hAnsiTheme="majorBidi" w:cstheme="majorBidi"/>
          <w:spacing w:val="-4"/>
          <w:lang w:val="en-US"/>
        </w:rPr>
        <w:t xml:space="preserve">LDPE </w:t>
      </w:r>
      <w:r w:rsidR="001631A5" w:rsidRPr="001631A5">
        <w:rPr>
          <w:rFonts w:asciiTheme="majorBidi" w:hAnsiTheme="majorBidi" w:cstheme="majorBidi" w:hint="cs"/>
          <w:spacing w:val="-4"/>
          <w:cs/>
          <w:lang w:val="en-US"/>
        </w:rPr>
        <w:t xml:space="preserve">และ </w:t>
      </w:r>
      <w:r w:rsidR="001631A5" w:rsidRPr="001631A5">
        <w:rPr>
          <w:rFonts w:asciiTheme="majorBidi" w:hAnsiTheme="majorBidi" w:cstheme="majorBidi"/>
          <w:spacing w:val="-4"/>
          <w:lang w:val="en-US"/>
        </w:rPr>
        <w:t xml:space="preserve">EVA </w:t>
      </w:r>
      <w:r w:rsidRPr="001631A5">
        <w:rPr>
          <w:rFonts w:asciiTheme="majorBidi" w:hAnsiTheme="majorBidi" w:cstheme="majorBidi"/>
          <w:spacing w:val="-4"/>
          <w:cs/>
          <w:lang w:val="en-US"/>
        </w:rPr>
        <w:t>และเครื่องจักรสำหรับแผ่นฟิล์มโซลาร์เซลล์</w:t>
      </w:r>
      <w:r w:rsidRPr="001631A5">
        <w:rPr>
          <w:rFonts w:asciiTheme="majorBidi" w:hAnsiTheme="majorBidi" w:cstheme="majorBidi"/>
          <w:cs/>
          <w:lang w:val="en-US"/>
        </w:rPr>
        <w:t xml:space="preserve"> และรถโม่ผสมคอนกรีต คำนวณค่าเสื่อมราคาตามหน่วยของผลผลิตซึ่งประมาณไว้</w:t>
      </w:r>
    </w:p>
    <w:p w14:paraId="3859CC1D" w14:textId="77777777" w:rsidR="00775D3C" w:rsidRPr="00533DFC" w:rsidRDefault="00775D3C" w:rsidP="00FF7947">
      <w:pPr>
        <w:pStyle w:val="Bo-Blankline"/>
        <w:rPr>
          <w:highlight w:val="yellow"/>
        </w:rPr>
      </w:pPr>
    </w:p>
    <w:p w14:paraId="21D12C4B" w14:textId="77777777" w:rsidR="005E2597" w:rsidRPr="008F1D41" w:rsidRDefault="005E2597" w:rsidP="00C72874">
      <w:pPr>
        <w:pStyle w:val="Bo-H2Main"/>
        <w:ind w:hanging="540"/>
        <w:rPr>
          <w:rFonts w:asciiTheme="majorBidi" w:hAnsiTheme="majorBidi" w:cstheme="majorBidi"/>
          <w:cs/>
        </w:rPr>
      </w:pPr>
      <w:r w:rsidRPr="008F1D41">
        <w:rPr>
          <w:rFonts w:asciiTheme="majorBidi" w:hAnsiTheme="majorBidi" w:cstheme="majorBidi"/>
          <w:cs/>
        </w:rPr>
        <w:t>สินทรัพย์ไม่มีตัวตน</w:t>
      </w:r>
    </w:p>
    <w:p w14:paraId="709D09CB" w14:textId="77777777" w:rsidR="00362A7B" w:rsidRPr="00533DFC" w:rsidRDefault="00362A7B" w:rsidP="0081515D">
      <w:pPr>
        <w:pStyle w:val="Bo-Blankline"/>
        <w:rPr>
          <w:highlight w:val="yellow"/>
          <w:cs/>
        </w:rPr>
      </w:pPr>
    </w:p>
    <w:p w14:paraId="538D94B3" w14:textId="77777777" w:rsidR="0049424D" w:rsidRPr="008F1D41" w:rsidRDefault="0049424D" w:rsidP="00F47472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8F1D41">
        <w:rPr>
          <w:rFonts w:asciiTheme="majorBidi" w:hAnsiTheme="majorBidi" w:cstheme="majorBidi"/>
          <w:i/>
          <w:iCs/>
          <w:cs/>
          <w:lang w:val="en-US"/>
        </w:rPr>
        <w:t>ค่าสัมปทาน</w:t>
      </w:r>
    </w:p>
    <w:p w14:paraId="798E7CDA" w14:textId="77777777" w:rsidR="0049424D" w:rsidRPr="008F1D41" w:rsidRDefault="0049424D" w:rsidP="0081515D">
      <w:pPr>
        <w:pStyle w:val="Bo-Blankline"/>
      </w:pPr>
    </w:p>
    <w:p w14:paraId="6A58B1A0" w14:textId="178382BB" w:rsidR="000162F3" w:rsidRPr="008F1D41" w:rsidRDefault="000162F3" w:rsidP="00F47472">
      <w:pPr>
        <w:pStyle w:val="Bo-C1Content"/>
        <w:rPr>
          <w:rFonts w:asciiTheme="majorBidi" w:hAnsiTheme="majorBidi" w:cstheme="majorBidi"/>
          <w:lang w:val="en-US"/>
        </w:rPr>
      </w:pPr>
      <w:r w:rsidRPr="008F1D41">
        <w:rPr>
          <w:rFonts w:asciiTheme="majorBidi" w:hAnsiTheme="majorBidi" w:cstheme="majorBidi"/>
          <w:cs/>
          <w:lang w:val="en-US"/>
        </w:rPr>
        <w:t>ค่าสัมปทานในการทำเหมืองแร่หินปูนและหินดินดานได้รวมทั้งต้นทุนในการจัดหา สำรวจและพัฒนา</w:t>
      </w:r>
      <w:r w:rsidR="00D248F4" w:rsidRPr="008F1D41">
        <w:rPr>
          <w:rFonts w:asciiTheme="majorBidi" w:hAnsiTheme="majorBidi" w:cstheme="majorBidi"/>
          <w:cs/>
          <w:lang w:val="en-US"/>
        </w:rPr>
        <w:t>แสดงราคาด้วยราคาทุนหักค่าตัดจำหน่ายสะสมและขาดทุนจากการด้อยค่า</w:t>
      </w:r>
    </w:p>
    <w:p w14:paraId="67A33FD5" w14:textId="77777777" w:rsidR="001F2699" w:rsidRPr="008F1D41" w:rsidRDefault="001F2699" w:rsidP="0081515D">
      <w:pPr>
        <w:pStyle w:val="Bo-Blankline"/>
        <w:rPr>
          <w:rFonts w:eastAsia="Calibri"/>
        </w:rPr>
      </w:pPr>
    </w:p>
    <w:p w14:paraId="7CD4C01E" w14:textId="77777777" w:rsidR="00146F7E" w:rsidRPr="008F1D41" w:rsidRDefault="00146F7E" w:rsidP="00146F7E">
      <w:pPr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F1D4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รายจ่ายในการวิจัยและพัฒนา</w:t>
      </w:r>
    </w:p>
    <w:p w14:paraId="08DB34C4" w14:textId="0078E373" w:rsidR="00146F7E" w:rsidRDefault="00146F7E" w:rsidP="0081515D">
      <w:pPr>
        <w:pStyle w:val="Bo-Blankline"/>
      </w:pPr>
    </w:p>
    <w:p w14:paraId="78BCCFE9" w14:textId="09FF4E3E" w:rsidR="00D57E68" w:rsidRPr="00D57E68" w:rsidRDefault="00D57E68" w:rsidP="00D57E6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57E68">
        <w:rPr>
          <w:rFonts w:asciiTheme="majorBidi" w:hAnsiTheme="majorBidi" w:cstheme="majorBidi"/>
          <w:sz w:val="30"/>
          <w:szCs w:val="30"/>
          <w:cs/>
          <w:lang w:val="en-US"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D57E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57E68">
        <w:rPr>
          <w:rFonts w:asciiTheme="majorBidi" w:hAnsiTheme="majorBidi" w:cstheme="majorBidi"/>
          <w:sz w:val="30"/>
          <w:szCs w:val="30"/>
          <w:cs/>
          <w:lang w:val="en-US"/>
        </w:rPr>
        <w:t>และนำสินทรัพย์มาใช้ประโยชน์หรือนำมาขายได้ 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7E810DA9" w14:textId="77777777" w:rsidR="00D57E68" w:rsidRPr="00D57E68" w:rsidRDefault="00D57E68" w:rsidP="00D57E68">
      <w:pPr>
        <w:pStyle w:val="Bo-Blankline"/>
      </w:pPr>
    </w:p>
    <w:p w14:paraId="628E8034" w14:textId="53F0517C" w:rsidR="00C54D19" w:rsidRDefault="00D57E68" w:rsidP="00D57E6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57E68">
        <w:rPr>
          <w:rFonts w:asciiTheme="majorBidi" w:hAnsiTheme="majorBidi" w:cstheme="majorBidi"/>
          <w:sz w:val="30"/>
          <w:szCs w:val="30"/>
          <w:cs/>
          <w:lang w:val="en-US"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</w:t>
      </w:r>
      <w:r w:rsidRPr="00D57E6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ราคาทุนรวมถึงต้นทุนสำหรับวัตถุดิบ</w:t>
      </w:r>
      <w:r w:rsidRPr="00D57E6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D57E68">
        <w:rPr>
          <w:rFonts w:asciiTheme="majorBidi" w:hAnsiTheme="majorBidi" w:cstheme="majorBidi" w:hint="cs"/>
          <w:sz w:val="30"/>
          <w:szCs w:val="30"/>
          <w:cs/>
          <w:lang w:val="en-US"/>
        </w:rPr>
        <w:t>ต้นทุนแรงงานทางตรง</w:t>
      </w:r>
      <w:r w:rsidRPr="00D57E6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D57E68">
        <w:rPr>
          <w:rFonts w:asciiTheme="majorBidi" w:hAnsiTheme="majorBidi" w:cstheme="majorBidi" w:hint="cs"/>
          <w:sz w:val="30"/>
          <w:szCs w:val="30"/>
          <w:cs/>
          <w:lang w:val="en-US"/>
        </w:rPr>
        <w:t>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</w:p>
    <w:p w14:paraId="4572DB83" w14:textId="77777777" w:rsidR="00943A8C" w:rsidRDefault="00943A8C" w:rsidP="00D57E6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yellow"/>
          <w:lang w:eastAsia="x-none"/>
        </w:rPr>
      </w:pPr>
    </w:p>
    <w:p w14:paraId="1C39FF61" w14:textId="0AA15687" w:rsidR="00146F7E" w:rsidRDefault="00146F7E" w:rsidP="00146F7E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16152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 ๆ</w:t>
      </w:r>
    </w:p>
    <w:p w14:paraId="6A812DCA" w14:textId="78C699C9" w:rsidR="00943A8C" w:rsidRPr="00943A8C" w:rsidRDefault="00943A8C" w:rsidP="00943A8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yellow"/>
          <w:lang w:eastAsia="x-none"/>
        </w:rPr>
      </w:pPr>
    </w:p>
    <w:p w14:paraId="7B2B55CB" w14:textId="7F8F943E" w:rsidR="00943A8C" w:rsidRPr="00D229E1" w:rsidRDefault="00943A8C" w:rsidP="00943A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229E1">
        <w:rPr>
          <w:rFonts w:asciiTheme="majorBidi" w:hAnsiTheme="majorBidi" w:cstheme="majorBidi" w:hint="cs"/>
          <w:sz w:val="30"/>
          <w:szCs w:val="30"/>
          <w:cs/>
          <w:lang w:val="en-US"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</w:t>
      </w:r>
      <w:r w:rsidR="008F7DF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D229E1">
        <w:rPr>
          <w:rFonts w:asciiTheme="majorBidi" w:hAnsiTheme="majorBidi" w:cstheme="majorBidi" w:hint="cs"/>
          <w:sz w:val="30"/>
          <w:szCs w:val="30"/>
          <w:cs/>
          <w:lang w:val="en-US"/>
        </w:rPr>
        <w:t>ๆ</w:t>
      </w:r>
      <w:r w:rsidR="008F7DF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D229E1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วัดมูลค่าด้วยราคาทุนหักค่าตัดจำหน่ายสะสมและขาดทุนจากการด้อยค่า</w:t>
      </w:r>
      <w:r w:rsidRPr="00D229E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229E1">
        <w:rPr>
          <w:rFonts w:asciiTheme="majorBidi" w:hAnsiTheme="majorBidi" w:cstheme="majorBidi"/>
          <w:sz w:val="30"/>
          <w:szCs w:val="30"/>
          <w:cs/>
          <w:lang w:val="en-US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B5B44F2" w14:textId="77777777" w:rsidR="00204942" w:rsidRPr="00533DFC" w:rsidRDefault="00204942" w:rsidP="0081515D">
      <w:pPr>
        <w:pStyle w:val="Bo-Blankline"/>
        <w:rPr>
          <w:highlight w:val="yellow"/>
        </w:rPr>
      </w:pPr>
    </w:p>
    <w:p w14:paraId="0DDE0E48" w14:textId="46668A02" w:rsidR="000162F3" w:rsidRDefault="00216152" w:rsidP="0081515D">
      <w:pPr>
        <w:pStyle w:val="Bo-Blankline"/>
        <w:rPr>
          <w:rFonts w:asciiTheme="majorBidi" w:hAnsiTheme="majorBidi"/>
          <w:sz w:val="30"/>
          <w:szCs w:val="30"/>
          <w:lang w:eastAsia="en-US"/>
        </w:rPr>
      </w:pPr>
      <w:r w:rsidRPr="00216152">
        <w:rPr>
          <w:rFonts w:asciiTheme="majorBidi" w:hAnsiTheme="majorBidi"/>
          <w:sz w:val="30"/>
          <w:szCs w:val="30"/>
          <w:cs/>
          <w:lang w:eastAsia="en-US"/>
        </w:rPr>
        <w:t>ประมาณการระยะเวลาที่คาดว่าจะได้รับประโยชน์แสดงได้ดังนี้</w:t>
      </w:r>
    </w:p>
    <w:p w14:paraId="66C949B0" w14:textId="77777777" w:rsidR="00216152" w:rsidRPr="00533DFC" w:rsidRDefault="00216152" w:rsidP="0081515D">
      <w:pPr>
        <w:pStyle w:val="Bo-Blankline"/>
        <w:rPr>
          <w:highlight w:val="yellow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3600"/>
        <w:gridCol w:w="990"/>
        <w:gridCol w:w="360"/>
      </w:tblGrid>
      <w:tr w:rsidR="000162F3" w:rsidRPr="00216152" w14:paraId="5A590FEC" w14:textId="77777777" w:rsidTr="003A3224">
        <w:tc>
          <w:tcPr>
            <w:tcW w:w="4230" w:type="dxa"/>
          </w:tcPr>
          <w:p w14:paraId="1AD68F5D" w14:textId="77777777" w:rsidR="000162F3" w:rsidRPr="00216152" w:rsidRDefault="006002C5" w:rsidP="000162F3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615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ต้นทุนแหล่งวัตถุดิบและ</w:t>
            </w:r>
            <w:r w:rsidR="000162F3" w:rsidRPr="0021615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ค่าสัมปทานบัตร</w:t>
            </w:r>
          </w:p>
        </w:tc>
        <w:tc>
          <w:tcPr>
            <w:tcW w:w="3600" w:type="dxa"/>
          </w:tcPr>
          <w:p w14:paraId="3446A6E5" w14:textId="77777777" w:rsidR="000162F3" w:rsidRPr="00216152" w:rsidRDefault="000162F3" w:rsidP="00F47472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6152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ตามอายุสัมปทานบัตร</w:t>
            </w:r>
          </w:p>
        </w:tc>
        <w:tc>
          <w:tcPr>
            <w:tcW w:w="990" w:type="dxa"/>
            <w:shd w:val="clear" w:color="auto" w:fill="auto"/>
          </w:tcPr>
          <w:p w14:paraId="157D7D4E" w14:textId="08099492" w:rsidR="000162F3" w:rsidRPr="00216152" w:rsidRDefault="009935A8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F47472" w:rsidRPr="002161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62F3" w:rsidRPr="0021615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F47472" w:rsidRPr="002161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360" w:type="dxa"/>
          </w:tcPr>
          <w:p w14:paraId="0A3CD236" w14:textId="77777777" w:rsidR="000162F3" w:rsidRPr="00216152" w:rsidRDefault="000162F3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615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162F3" w:rsidRPr="00216152" w14:paraId="581213AE" w14:textId="77777777" w:rsidTr="003A3224">
        <w:tc>
          <w:tcPr>
            <w:tcW w:w="4230" w:type="dxa"/>
          </w:tcPr>
          <w:p w14:paraId="25C4B451" w14:textId="77777777" w:rsidR="000162F3" w:rsidRPr="00216152" w:rsidRDefault="000162F3" w:rsidP="000162F3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615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</w:t>
            </w:r>
            <w:r w:rsidR="00F34307" w:rsidRPr="0021615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ลิขสิทธิ์ซอฟต์แวร์</w:t>
            </w:r>
          </w:p>
        </w:tc>
        <w:tc>
          <w:tcPr>
            <w:tcW w:w="3600" w:type="dxa"/>
          </w:tcPr>
          <w:p w14:paraId="06464A44" w14:textId="77777777" w:rsidR="000162F3" w:rsidRPr="00216152" w:rsidRDefault="000162F3" w:rsidP="000162F3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9BC714" w14:textId="43B055B6" w:rsidR="000162F3" w:rsidRPr="00216152" w:rsidRDefault="00114792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360" w:type="dxa"/>
          </w:tcPr>
          <w:p w14:paraId="603122D4" w14:textId="77777777" w:rsidR="000162F3" w:rsidRPr="00216152" w:rsidRDefault="000162F3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615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46F7E" w:rsidRPr="00216152" w14:paraId="179BBC42" w14:textId="77777777" w:rsidTr="003A3224">
        <w:tc>
          <w:tcPr>
            <w:tcW w:w="4230" w:type="dxa"/>
          </w:tcPr>
          <w:p w14:paraId="4889CCEE" w14:textId="77777777" w:rsidR="00146F7E" w:rsidRPr="00216152" w:rsidRDefault="00146F7E" w:rsidP="00146F7E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615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สินทรัพย์ต้นทุนพัฒนา</w:t>
            </w:r>
          </w:p>
        </w:tc>
        <w:tc>
          <w:tcPr>
            <w:tcW w:w="3600" w:type="dxa"/>
          </w:tcPr>
          <w:p w14:paraId="6987B4AE" w14:textId="77777777" w:rsidR="00146F7E" w:rsidRPr="00216152" w:rsidRDefault="00146F7E" w:rsidP="00146F7E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2B5879" w14:textId="65D9387A" w:rsidR="00146F7E" w:rsidRPr="00216152" w:rsidRDefault="00C87FAD" w:rsidP="00C87FAD">
            <w:pPr>
              <w:tabs>
                <w:tab w:val="center" w:pos="399"/>
                <w:tab w:val="right" w:pos="79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15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1615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360" w:type="dxa"/>
          </w:tcPr>
          <w:p w14:paraId="17EDC498" w14:textId="77777777" w:rsidR="00146F7E" w:rsidRPr="00216152" w:rsidRDefault="00146F7E" w:rsidP="00146F7E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615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0358055" w14:textId="77777777" w:rsidR="00943A8C" w:rsidRDefault="00943A8C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</w:rPr>
      </w:pPr>
      <w:r>
        <w:rPr>
          <w:rFonts w:asciiTheme="majorBidi" w:hAnsiTheme="majorBidi" w:cstheme="majorBidi"/>
          <w:sz w:val="20"/>
          <w:szCs w:val="20"/>
          <w:highlight w:val="yellow"/>
          <w:cs/>
        </w:rPr>
        <w:br w:type="page"/>
      </w:r>
    </w:p>
    <w:p w14:paraId="1374E2B3" w14:textId="59D962F7" w:rsidR="001F200D" w:rsidRPr="00216152" w:rsidRDefault="001F200D" w:rsidP="008F12EE">
      <w:pPr>
        <w:pStyle w:val="Bo-H2Main"/>
        <w:ind w:hanging="540"/>
        <w:rPr>
          <w:rFonts w:asciiTheme="majorBidi" w:hAnsiTheme="majorBidi" w:cstheme="majorBidi"/>
        </w:rPr>
      </w:pPr>
      <w:r w:rsidRPr="00216152">
        <w:rPr>
          <w:rFonts w:asciiTheme="majorBidi" w:hAnsiTheme="majorBidi"/>
          <w:cs/>
        </w:rPr>
        <w:lastRenderedPageBreak/>
        <w:t>สัญญาเช่า</w:t>
      </w:r>
    </w:p>
    <w:p w14:paraId="4CF92AEC" w14:textId="531CD268" w:rsidR="001F200D" w:rsidRDefault="001F200D" w:rsidP="001F200D">
      <w:pPr>
        <w:pStyle w:val="Ang15"/>
        <w:rPr>
          <w:sz w:val="20"/>
          <w:szCs w:val="20"/>
          <w:highlight w:val="yellow"/>
        </w:rPr>
      </w:pPr>
    </w:p>
    <w:p w14:paraId="1E2DE867" w14:textId="2692CC37" w:rsidR="00216152" w:rsidRPr="00216152" w:rsidRDefault="00216152" w:rsidP="002161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16152">
        <w:rPr>
          <w:rFonts w:asciiTheme="majorBidi" w:hAnsiTheme="majorBidi" w:cstheme="majorBidi" w:hint="cs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3C0C816" w14:textId="65C8A179" w:rsidR="00216152" w:rsidRDefault="00216152" w:rsidP="001F200D">
      <w:pPr>
        <w:pStyle w:val="Ang15"/>
        <w:rPr>
          <w:sz w:val="20"/>
          <w:szCs w:val="20"/>
          <w:highlight w:val="yellow"/>
        </w:rPr>
      </w:pPr>
    </w:p>
    <w:p w14:paraId="01997E46" w14:textId="7918DFFC" w:rsidR="00CE3098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3098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4A55CC85" w14:textId="77777777" w:rsidR="00CE3098" w:rsidRPr="00CE3098" w:rsidRDefault="00CE3098" w:rsidP="00CE3098">
      <w:pPr>
        <w:pStyle w:val="Ang15"/>
        <w:rPr>
          <w:sz w:val="20"/>
          <w:szCs w:val="20"/>
          <w:highlight w:val="yellow"/>
        </w:rPr>
      </w:pPr>
    </w:p>
    <w:p w14:paraId="788E01B1" w14:textId="09BF99FF" w:rsidR="00CE3098" w:rsidRPr="00CE3098" w:rsidRDefault="00CE3098" w:rsidP="00CE309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3098">
        <w:rPr>
          <w:rFonts w:asciiTheme="majorBidi" w:hAnsiTheme="majorBidi" w:cstheme="majorBidi" w:hint="cs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CE309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E3098">
        <w:rPr>
          <w:rFonts w:asciiTheme="majorBidi" w:hAnsiTheme="majorBidi" w:cstheme="majorBidi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7AE3E154" w14:textId="70E528A6" w:rsidR="00CE3098" w:rsidRPr="00FF7947" w:rsidRDefault="00CE3098" w:rsidP="00FF7947">
      <w:pPr>
        <w:pStyle w:val="Ang15"/>
        <w:rPr>
          <w:sz w:val="20"/>
          <w:szCs w:val="20"/>
          <w:highlight w:val="yellow"/>
          <w:cs/>
        </w:rPr>
      </w:pPr>
    </w:p>
    <w:p w14:paraId="13484CD4" w14:textId="5B4CEFF4" w:rsidR="00CE3098" w:rsidRPr="00CE3098" w:rsidRDefault="00CE3098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7B8177D" w14:textId="1B1FDB4E" w:rsidR="00FF7947" w:rsidRDefault="00FF7947">
      <w:pPr>
        <w:spacing w:line="240" w:lineRule="auto"/>
        <w:rPr>
          <w:rFonts w:ascii="Angsana New" w:hAnsi="Angsana New"/>
          <w:sz w:val="20"/>
          <w:szCs w:val="20"/>
        </w:rPr>
      </w:pPr>
    </w:p>
    <w:p w14:paraId="4C69F246" w14:textId="749D10DC" w:rsidR="00CE3098" w:rsidRPr="00D03713" w:rsidRDefault="00CE3098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03713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D0371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03713">
        <w:rPr>
          <w:rFonts w:asciiTheme="majorBidi" w:hAnsiTheme="majorBidi" w:cstheme="majorBidi" w:hint="cs"/>
          <w:sz w:val="30"/>
          <w:szCs w:val="30"/>
          <w:cs/>
        </w:rPr>
        <w:t>ค่า</w:t>
      </w:r>
      <w:r w:rsidRPr="00CE3098">
        <w:rPr>
          <w:rFonts w:asciiTheme="majorBidi" w:hAnsiTheme="majorBidi" w:cstheme="majorBidi" w:hint="cs"/>
          <w:sz w:val="30"/>
          <w:szCs w:val="30"/>
          <w:cs/>
        </w:rPr>
        <w:t xml:space="preserve">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</w:t>
      </w:r>
      <w:r w:rsidRPr="00D03713">
        <w:rPr>
          <w:rFonts w:asciiTheme="majorBidi" w:hAnsiTheme="majorBidi" w:cstheme="majorBidi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D03713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1780356F" w14:textId="77777777" w:rsidR="00CE3098" w:rsidRPr="00D03713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2C8E9A2C" w14:textId="67C947B8" w:rsidR="00CE3098" w:rsidRPr="00D03713" w:rsidRDefault="00CE3098" w:rsidP="00CE309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D03713">
        <w:rPr>
          <w:rFonts w:asciiTheme="majorBidi" w:hAnsiTheme="majorBidi" w:cstheme="majorBidi" w:hint="cs"/>
          <w:sz w:val="30"/>
          <w:szCs w:val="30"/>
          <w:cs/>
          <w:lang w:val="en-GB" w:eastAsia="en-US"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D03713">
        <w:rPr>
          <w:rFonts w:asciiTheme="majorBidi" w:hAnsiTheme="majorBidi" w:cstheme="majorBidi" w:hint="cs"/>
          <w:sz w:val="30"/>
          <w:szCs w:val="30"/>
          <w:lang w:val="en-GB" w:eastAsia="en-US"/>
        </w:rPr>
        <w:t xml:space="preserve"> </w:t>
      </w:r>
    </w:p>
    <w:p w14:paraId="75BD6252" w14:textId="77777777" w:rsidR="00CE3098" w:rsidRPr="00D03713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D71E9E8" w14:textId="44D900DB" w:rsidR="00CE3098" w:rsidRPr="00493313" w:rsidRDefault="00CE3098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D03713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493313">
        <w:rPr>
          <w:rFonts w:asciiTheme="majorBidi" w:hAnsiTheme="majorBidi" w:cstheme="majorBidi" w:hint="cs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6276EE2" w14:textId="56202BD8" w:rsidR="00A40ACF" w:rsidRDefault="00A40ACF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01D5827C" w14:textId="482E589E" w:rsidR="00CE3098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CE3098">
        <w:rPr>
          <w:rFonts w:ascii="Angsana New" w:hAnsi="Angsana New" w:hint="cs"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350A915F" w14:textId="77777777" w:rsidR="00D03713" w:rsidRPr="00D03713" w:rsidRDefault="00D03713" w:rsidP="00CE309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6FB933B" w14:textId="1B23DCFF" w:rsidR="00CE3098" w:rsidRPr="00F42278" w:rsidRDefault="00CE3098" w:rsidP="00CE309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E3098">
        <w:rPr>
          <w:rFonts w:ascii="Angsana New" w:hAnsi="Angsana New" w:hint="cs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Pr="00F42278">
        <w:rPr>
          <w:rFonts w:ascii="Angsana New" w:hAnsi="Angsana New" w:hint="cs"/>
          <w:sz w:val="30"/>
          <w:szCs w:val="30"/>
          <w:cs/>
        </w:rPr>
        <w:t xml:space="preserve"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2C4C2384" w14:textId="77777777" w:rsidR="00CE3098" w:rsidRPr="00F42278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FFB4AB4" w14:textId="07904E90" w:rsidR="00CE3098" w:rsidRPr="00CE3098" w:rsidRDefault="00CE3098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>ณ วันเริ่มต้นของ</w:t>
      </w:r>
      <w:r w:rsidRPr="00F42278">
        <w:rPr>
          <w:rFonts w:ascii="Angsana New" w:hAnsi="Angsana New" w:hint="cs"/>
          <w:sz w:val="30"/>
          <w:szCs w:val="30"/>
          <w:cs/>
        </w:rPr>
        <w:t>สัญญาให้เช่า กลุ่มบริษัท</w:t>
      </w:r>
      <w:r w:rsidR="00D03713" w:rsidRPr="00F42278">
        <w:rPr>
          <w:rFonts w:ascii="Angsana New" w:hAnsi="Angsana New" w:hint="cs"/>
          <w:sz w:val="30"/>
          <w:szCs w:val="30"/>
          <w:cs/>
        </w:rPr>
        <w:t xml:space="preserve"> </w:t>
      </w:r>
      <w:r w:rsidRPr="00F42278">
        <w:rPr>
          <w:rFonts w:ascii="Angsana New" w:hAnsi="Angsana New" w:hint="cs"/>
          <w:sz w:val="30"/>
          <w:szCs w:val="30"/>
          <w:cs/>
        </w:rPr>
        <w:t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666DCDBB" w14:textId="77777777" w:rsidR="00CE3098" w:rsidRPr="00F42278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30215A3" w14:textId="512F9775" w:rsidR="00CE3098" w:rsidRPr="00F42278" w:rsidRDefault="00CE3098" w:rsidP="00CE309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42278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>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</w:t>
      </w:r>
      <w:r w:rsidRPr="00F42278">
        <w:rPr>
          <w:rFonts w:asciiTheme="majorBidi" w:hAnsiTheme="majorBidi" w:cstheme="majorBidi" w:hint="cs"/>
          <w:b/>
          <w:sz w:val="30"/>
          <w:szCs w:val="30"/>
          <w:cs/>
        </w:rPr>
        <w:t>รายได้อื่น</w:t>
      </w: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CE3098">
        <w:rPr>
          <w:rFonts w:ascii="Angsana New" w:hAnsi="Angsana New" w:hint="cs"/>
          <w:sz w:val="30"/>
          <w:szCs w:val="30"/>
          <w:cs/>
        </w:rPr>
        <w:t xml:space="preserve"> </w:t>
      </w:r>
      <w:r w:rsidRPr="000E7CE1">
        <w:rPr>
          <w:rFonts w:asciiTheme="majorBidi" w:hAnsiTheme="majorBidi" w:cstheme="majorBidi" w:hint="cs"/>
          <w:b/>
          <w:sz w:val="30"/>
          <w:szCs w:val="30"/>
          <w:cs/>
        </w:rPr>
        <w:t>ค่าเช่าที่อาจเกิดขึ้นรับรู้เป็นรายได้อื่น</w:t>
      </w:r>
      <w:r w:rsidRPr="00F42278">
        <w:rPr>
          <w:rFonts w:asciiTheme="majorBidi" w:hAnsiTheme="majorBidi" w:cstheme="majorBidi" w:hint="cs"/>
          <w:b/>
          <w:sz w:val="30"/>
          <w:szCs w:val="30"/>
          <w:cs/>
        </w:rPr>
        <w:t>ในรอบระยะเวลาบัญชีที่ได้รับ</w:t>
      </w:r>
    </w:p>
    <w:p w14:paraId="5CE7829C" w14:textId="682107F4" w:rsidR="00216152" w:rsidRPr="00CE3098" w:rsidRDefault="00216152" w:rsidP="001F200D">
      <w:pPr>
        <w:pStyle w:val="Ang15"/>
        <w:rPr>
          <w:sz w:val="20"/>
          <w:szCs w:val="20"/>
          <w:highlight w:val="yellow"/>
        </w:rPr>
      </w:pPr>
    </w:p>
    <w:p w14:paraId="7E94AC8B" w14:textId="61FF3110" w:rsidR="00BA6899" w:rsidRPr="006E2C6B" w:rsidRDefault="00BA6899" w:rsidP="008F12EE">
      <w:pPr>
        <w:pStyle w:val="Bo-H2Main"/>
        <w:ind w:hanging="540"/>
        <w:rPr>
          <w:rFonts w:asciiTheme="majorBidi" w:hAnsiTheme="majorBidi" w:cstheme="majorBidi"/>
        </w:rPr>
      </w:pPr>
      <w:r w:rsidRPr="006E2C6B">
        <w:rPr>
          <w:rFonts w:asciiTheme="majorBidi" w:hAnsiTheme="majorBidi" w:cstheme="majorBidi" w:hint="cs"/>
          <w:cs/>
        </w:rPr>
        <w:t>การ</w:t>
      </w:r>
      <w:r w:rsidRPr="006E2C6B">
        <w:rPr>
          <w:rFonts w:asciiTheme="majorBidi" w:hAnsiTheme="majorBidi"/>
          <w:cs/>
        </w:rPr>
        <w:t>ด้อยค่าสินทรัพย์ที่ไม่ใช่สินทรัพย์ทางการเงิน</w:t>
      </w:r>
    </w:p>
    <w:p w14:paraId="160A1FE9" w14:textId="1D76F31B" w:rsidR="00BA6899" w:rsidRPr="00533DFC" w:rsidRDefault="00BA6899" w:rsidP="00BA6899">
      <w:pPr>
        <w:pStyle w:val="Bo-H2Main"/>
        <w:numPr>
          <w:ilvl w:val="0"/>
          <w:numId w:val="0"/>
        </w:numPr>
        <w:ind w:left="567"/>
        <w:rPr>
          <w:rFonts w:asciiTheme="majorBidi" w:hAnsiTheme="majorBidi"/>
          <w:i w:val="0"/>
          <w:iCs w:val="0"/>
          <w:sz w:val="20"/>
          <w:szCs w:val="20"/>
          <w:highlight w:val="yellow"/>
          <w:lang w:val="en-US"/>
        </w:rPr>
      </w:pPr>
    </w:p>
    <w:p w14:paraId="352994AC" w14:textId="338E0471" w:rsidR="006E2C6B" w:rsidRPr="006E2C6B" w:rsidRDefault="006E2C6B" w:rsidP="006E2C6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6E2C6B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17396620" w14:textId="77777777" w:rsidR="006E2C6B" w:rsidRPr="006E2C6B" w:rsidRDefault="006E2C6B" w:rsidP="006E2C6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0F92B9" w14:textId="556EE54E" w:rsidR="006E2C6B" w:rsidRPr="006E2C6B" w:rsidRDefault="006E2C6B" w:rsidP="006E2C6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6E2C6B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07C866B" w14:textId="77777777" w:rsidR="006E2C6B" w:rsidRPr="006E2C6B" w:rsidRDefault="006E2C6B" w:rsidP="006E2C6B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43D8E17" w14:textId="1031A9B5" w:rsidR="006E2C6B" w:rsidRPr="006E2C6B" w:rsidRDefault="006E2C6B" w:rsidP="006E2C6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E2C6B">
        <w:rPr>
          <w:rFonts w:asciiTheme="majorBidi" w:hAnsiTheme="majorBidi" w:cstheme="majorBidi" w:hint="cs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880CC51" w14:textId="77BFCE97" w:rsidR="005E4F68" w:rsidRDefault="005E4F68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102B0F9A" w14:textId="0B0FC9DD" w:rsidR="006E2C6B" w:rsidRPr="006E2C6B" w:rsidRDefault="006E2C6B" w:rsidP="006E2C6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E2C6B">
        <w:rPr>
          <w:rFonts w:asciiTheme="majorBidi" w:hAnsiTheme="majorBidi" w:cstheme="majorBidi" w:hint="cs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75914E4" w14:textId="2F8376F9" w:rsidR="00BA6899" w:rsidRPr="00533DFC" w:rsidRDefault="00BA6899" w:rsidP="00BA6899">
      <w:pPr>
        <w:pStyle w:val="Bo-H2Main"/>
        <w:numPr>
          <w:ilvl w:val="0"/>
          <w:numId w:val="0"/>
        </w:numPr>
        <w:ind w:left="567"/>
        <w:rPr>
          <w:rFonts w:asciiTheme="majorBidi" w:hAnsiTheme="majorBidi" w:cstheme="majorBidi"/>
          <w:i w:val="0"/>
          <w:iCs w:val="0"/>
          <w:sz w:val="20"/>
          <w:szCs w:val="20"/>
          <w:highlight w:val="yellow"/>
        </w:rPr>
      </w:pPr>
    </w:p>
    <w:p w14:paraId="052EDE13" w14:textId="77777777" w:rsidR="000162F3" w:rsidRPr="001D2855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1D2855">
        <w:rPr>
          <w:rFonts w:asciiTheme="majorBidi" w:hAnsiTheme="majorBidi" w:cstheme="majorBidi"/>
          <w:cs/>
        </w:rPr>
        <w:t>ผลประโยชน์</w:t>
      </w:r>
      <w:r w:rsidR="00DB699B" w:rsidRPr="001D2855">
        <w:rPr>
          <w:rFonts w:asciiTheme="majorBidi" w:hAnsiTheme="majorBidi" w:cstheme="majorBidi"/>
          <w:cs/>
        </w:rPr>
        <w:t>ของ</w:t>
      </w:r>
      <w:r w:rsidRPr="001D2855">
        <w:rPr>
          <w:rFonts w:asciiTheme="majorBidi" w:hAnsiTheme="majorBidi" w:cstheme="majorBidi"/>
          <w:cs/>
        </w:rPr>
        <w:t>พนักงาน</w:t>
      </w:r>
    </w:p>
    <w:p w14:paraId="720A38D2" w14:textId="77777777" w:rsidR="000162F3" w:rsidRPr="001D2855" w:rsidRDefault="000162F3" w:rsidP="0081515D">
      <w:pPr>
        <w:pStyle w:val="Bo-Blankline"/>
      </w:pPr>
    </w:p>
    <w:p w14:paraId="0D32B9CB" w14:textId="77777777" w:rsidR="000162F3" w:rsidRPr="001D2855" w:rsidRDefault="000162F3" w:rsidP="00ED3579">
      <w:pPr>
        <w:pStyle w:val="Bo-H3Subhead"/>
        <w:rPr>
          <w:rFonts w:asciiTheme="majorBidi" w:hAnsiTheme="majorBidi" w:cstheme="majorBidi"/>
        </w:rPr>
      </w:pPr>
      <w:r w:rsidRPr="001D2855">
        <w:rPr>
          <w:rFonts w:asciiTheme="majorBidi" w:hAnsiTheme="majorBidi" w:cstheme="majorBidi"/>
          <w:cs/>
        </w:rPr>
        <w:t>โครงการสมทบเงิน</w:t>
      </w:r>
    </w:p>
    <w:p w14:paraId="6E0E4AA1" w14:textId="77777777" w:rsidR="000162F3" w:rsidRPr="00533DFC" w:rsidRDefault="000162F3" w:rsidP="0081515D">
      <w:pPr>
        <w:pStyle w:val="Bo-Blankline"/>
        <w:rPr>
          <w:highlight w:val="yellow"/>
        </w:rPr>
      </w:pPr>
    </w:p>
    <w:p w14:paraId="371B34EB" w14:textId="4183932B" w:rsidR="009B29F5" w:rsidRPr="001D2855" w:rsidRDefault="008B201A" w:rsidP="001D2855">
      <w:pPr>
        <w:pStyle w:val="Bo-C1Content"/>
        <w:rPr>
          <w:rFonts w:asciiTheme="majorBidi" w:hAnsiTheme="majorBidi"/>
        </w:rPr>
      </w:pPr>
      <w:r w:rsidRPr="001D2855">
        <w:rPr>
          <w:rFonts w:asciiTheme="majorBidi" w:hAnsiTheme="majorBidi" w:hint="cs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840F2C3" w14:textId="77777777" w:rsidR="006C1C70" w:rsidRPr="00533DFC" w:rsidRDefault="006C1C70" w:rsidP="009B29F5">
      <w:pPr>
        <w:pStyle w:val="Bo-C1Content"/>
        <w:rPr>
          <w:rFonts w:asciiTheme="majorBidi" w:hAnsiTheme="majorBidi" w:cstheme="majorBidi"/>
          <w:sz w:val="20"/>
          <w:szCs w:val="20"/>
          <w:highlight w:val="yellow"/>
        </w:rPr>
      </w:pPr>
    </w:p>
    <w:p w14:paraId="1F1A0E81" w14:textId="77777777" w:rsidR="00E0213D" w:rsidRPr="001D2855" w:rsidRDefault="00BC173E" w:rsidP="00E0213D">
      <w:pPr>
        <w:pStyle w:val="Bo-H3Subhead"/>
        <w:rPr>
          <w:rFonts w:asciiTheme="majorBidi" w:hAnsiTheme="majorBidi" w:cstheme="majorBidi"/>
        </w:rPr>
      </w:pPr>
      <w:r w:rsidRPr="001D2855">
        <w:rPr>
          <w:rFonts w:asciiTheme="majorBidi" w:hAnsiTheme="majorBidi" w:cstheme="majorBidi"/>
          <w:cs/>
        </w:rPr>
        <w:t>โครงการผลประโยชน์ที่กำหนดไว้</w:t>
      </w:r>
    </w:p>
    <w:p w14:paraId="45AB24C8" w14:textId="77777777" w:rsidR="00E0213D" w:rsidRPr="00533DFC" w:rsidRDefault="00E0213D" w:rsidP="0081515D">
      <w:pPr>
        <w:pStyle w:val="Bo-Blankline"/>
        <w:rPr>
          <w:highlight w:val="yellow"/>
        </w:rPr>
      </w:pPr>
    </w:p>
    <w:p w14:paraId="4D31D358" w14:textId="3D8213E3" w:rsidR="001D2855" w:rsidRPr="001D2855" w:rsidRDefault="001D2855" w:rsidP="001D2855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lang w:val="en-US"/>
        </w:rPr>
      </w:pPr>
      <w:r w:rsidRPr="001D2855">
        <w:rPr>
          <w:rFonts w:asciiTheme="majorBidi" w:hAnsiTheme="majorBidi" w:cstheme="majorBidi" w:hint="cs"/>
          <w:sz w:val="30"/>
          <w:szCs w:val="30"/>
          <w:cs/>
        </w:rPr>
        <w:t>ภาระผูกพันสุทธิของ</w:t>
      </w:r>
      <w:r w:rsidRPr="00C54D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D2855">
        <w:rPr>
          <w:rFonts w:asciiTheme="majorBidi" w:hAnsiTheme="majorBidi" w:cstheme="majorBidi" w:hint="cs"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0B85B861" w14:textId="16E62625" w:rsidR="001D2855" w:rsidRDefault="001D2855">
      <w:pPr>
        <w:spacing w:line="240" w:lineRule="auto"/>
        <w:rPr>
          <w:rFonts w:ascii="Angsana New" w:hAnsi="Angsana New"/>
          <w:sz w:val="20"/>
          <w:szCs w:val="20"/>
        </w:rPr>
      </w:pPr>
    </w:p>
    <w:p w14:paraId="23FF19D0" w14:textId="4D8721AD" w:rsidR="001D2855" w:rsidRPr="001D2855" w:rsidRDefault="001D2855" w:rsidP="001D285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1D2855">
        <w:rPr>
          <w:rFonts w:asciiTheme="majorBidi" w:hAnsiTheme="majorBidi" w:cstheme="majorBidi" w:hint="cs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Pr="002C3046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1D2855">
        <w:rPr>
          <w:rFonts w:asciiTheme="majorBidi" w:hAnsiTheme="majorBidi" w:cstheme="majorBidi" w:hint="cs"/>
          <w:i/>
          <w:sz w:val="30"/>
          <w:szCs w:val="30"/>
          <w:cs/>
        </w:rPr>
        <w:t xml:space="preserve"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0C8DF95D" w14:textId="77777777" w:rsidR="001D2855" w:rsidRPr="00CB5F32" w:rsidRDefault="001D2855" w:rsidP="001D2855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3DA40C1F" w14:textId="32BDE506" w:rsidR="001D2855" w:rsidRPr="002C3046" w:rsidRDefault="001D2855" w:rsidP="001D285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2C3046">
        <w:rPr>
          <w:rFonts w:asciiTheme="majorBidi" w:hAnsiTheme="majorBidi" w:cstheme="majorBidi" w:hint="cs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971E8F6" w14:textId="77777777" w:rsidR="001D2855" w:rsidRPr="002C3046" w:rsidRDefault="001D2855" w:rsidP="001D2855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D87A0BF" w14:textId="77777777" w:rsidR="002C3046" w:rsidRPr="002C3046" w:rsidRDefault="002C3046" w:rsidP="002C304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C3046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6E8F2C2" w14:textId="12499A68" w:rsidR="005E4F68" w:rsidRDefault="005E4F68">
      <w:pPr>
        <w:spacing w:line="240" w:lineRule="auto"/>
        <w:rPr>
          <w:rFonts w:ascii="Angsana New" w:hAnsi="Angsana New"/>
          <w:sz w:val="20"/>
          <w:szCs w:val="20"/>
          <w:highlight w:val="yellow"/>
          <w:cs/>
          <w:lang w:eastAsia="x-none"/>
        </w:rPr>
      </w:pPr>
      <w:r>
        <w:rPr>
          <w:highlight w:val="yellow"/>
          <w:cs/>
        </w:rPr>
        <w:br w:type="page"/>
      </w:r>
    </w:p>
    <w:p w14:paraId="01B5A94A" w14:textId="77777777" w:rsidR="000162F3" w:rsidRPr="002C3046" w:rsidRDefault="000162F3" w:rsidP="00744476">
      <w:pPr>
        <w:pStyle w:val="Bo-H2Main"/>
        <w:ind w:left="547" w:hanging="540"/>
        <w:rPr>
          <w:rFonts w:asciiTheme="majorBidi" w:hAnsiTheme="majorBidi" w:cstheme="majorBidi"/>
        </w:rPr>
      </w:pPr>
      <w:r w:rsidRPr="002C3046">
        <w:rPr>
          <w:rFonts w:asciiTheme="majorBidi" w:hAnsiTheme="majorBidi" w:cstheme="majorBidi"/>
          <w:cs/>
        </w:rPr>
        <w:lastRenderedPageBreak/>
        <w:t>ประมาณการหนี้สิน</w:t>
      </w:r>
    </w:p>
    <w:p w14:paraId="312C20D3" w14:textId="77777777" w:rsidR="000162F3" w:rsidRPr="00533DFC" w:rsidRDefault="000162F3" w:rsidP="0081515D">
      <w:pPr>
        <w:pStyle w:val="Bo-Blankline"/>
        <w:rPr>
          <w:highlight w:val="yellow"/>
          <w:cs/>
        </w:rPr>
      </w:pPr>
    </w:p>
    <w:p w14:paraId="6DFEB193" w14:textId="71C55237" w:rsidR="002C3046" w:rsidRPr="002C3046" w:rsidRDefault="002C3046" w:rsidP="00744476">
      <w:pPr>
        <w:pStyle w:val="Bo-C1Content"/>
        <w:rPr>
          <w:rFonts w:asciiTheme="majorBidi" w:hAnsiTheme="majorBidi" w:cstheme="majorBidi"/>
          <w:highlight w:val="yellow"/>
        </w:rPr>
      </w:pPr>
      <w:r w:rsidRPr="002C3046">
        <w:rPr>
          <w:rFonts w:asciiTheme="majorBidi" w:hAnsiTheme="majorBidi" w:cstheme="majorBidi" w:hint="cs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</w:t>
      </w:r>
      <w:r w:rsidRPr="002C3046">
        <w:rPr>
          <w:rFonts w:asciiTheme="majorBidi" w:hAnsiTheme="majorBidi" w:cstheme="majorBidi" w:hint="cs"/>
        </w:rPr>
        <w:t xml:space="preserve">   </w:t>
      </w:r>
      <w:r w:rsidRPr="002C3046">
        <w:rPr>
          <w:rFonts w:asciiTheme="majorBidi" w:hAnsiTheme="majorBidi" w:cstheme="majorBidi" w:hint="cs"/>
          <w:cs/>
        </w:rPr>
        <w:t xml:space="preserve">ส่วนที่เพิ่มขึ้นเนื่องจากเวลาที่ผ่านไปรับรู้เป็นต้นทุนทางการเงิน  </w:t>
      </w:r>
    </w:p>
    <w:p w14:paraId="1DD2B88A" w14:textId="417B0FF5" w:rsidR="002C3046" w:rsidRPr="005E4F68" w:rsidRDefault="002C3046" w:rsidP="005E4F68">
      <w:pPr>
        <w:pStyle w:val="Bo-Blankline"/>
        <w:rPr>
          <w:highlight w:val="yellow"/>
        </w:rPr>
      </w:pPr>
    </w:p>
    <w:p w14:paraId="3F9519BA" w14:textId="77777777" w:rsidR="002E1068" w:rsidRPr="00C730E8" w:rsidRDefault="002E1068" w:rsidP="002E1068">
      <w:pPr>
        <w:pStyle w:val="Bo-H2Main"/>
        <w:ind w:left="547" w:hanging="540"/>
        <w:rPr>
          <w:rFonts w:asciiTheme="majorBidi" w:hAnsiTheme="majorBidi" w:cstheme="majorBidi"/>
          <w:i w:val="0"/>
          <w:iCs w:val="0"/>
          <w:lang w:val="en-US"/>
        </w:rPr>
      </w:pPr>
      <w:r w:rsidRPr="00C730E8">
        <w:rPr>
          <w:rFonts w:asciiTheme="majorBidi" w:hAnsiTheme="majorBidi" w:cstheme="majorBidi"/>
          <w:cs/>
        </w:rPr>
        <w:t>การวัดมูลค่ายุติธรรม</w:t>
      </w:r>
    </w:p>
    <w:p w14:paraId="5608BDC6" w14:textId="3EB1DE72" w:rsidR="002E1068" w:rsidRPr="00533DFC" w:rsidRDefault="002E1068" w:rsidP="002477E2">
      <w:pPr>
        <w:pStyle w:val="Bo-Blankline"/>
        <w:rPr>
          <w:highlight w:val="yellow"/>
        </w:rPr>
      </w:pPr>
    </w:p>
    <w:p w14:paraId="1A3F7FD0" w14:textId="61168C0D" w:rsidR="00C730E8" w:rsidRPr="00C730E8" w:rsidRDefault="00C730E8" w:rsidP="00C730E8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30"/>
          <w:szCs w:val="30"/>
          <w:lang w:val="en-US"/>
        </w:rPr>
      </w:pPr>
      <w:r w:rsidRPr="00C730E8">
        <w:rPr>
          <w:rFonts w:asciiTheme="majorBidi" w:hAnsiTheme="majorBidi" w:cstheme="majorBidi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07041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730E8">
        <w:rPr>
          <w:rFonts w:asciiTheme="majorBidi" w:hAnsiTheme="majorBidi" w:cstheme="majorBidi" w:hint="cs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117154D" w14:textId="77777777" w:rsidR="00C730E8" w:rsidRPr="00C730E8" w:rsidRDefault="00C730E8" w:rsidP="00C730E8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D98E112" w14:textId="2F62FF74" w:rsidR="00C730E8" w:rsidRPr="00C730E8" w:rsidRDefault="00C730E8" w:rsidP="00C730E8">
      <w:pPr>
        <w:pStyle w:val="BodyText"/>
        <w:shd w:val="clear" w:color="auto" w:fill="FFFFFF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730E8">
        <w:rPr>
          <w:rFonts w:asciiTheme="majorBidi" w:hAnsiTheme="majorBidi" w:cstheme="majorBidi" w:hint="cs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07041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730E8">
        <w:rPr>
          <w:rFonts w:asciiTheme="majorBidi" w:hAnsiTheme="majorBidi" w:cstheme="majorBidi" w:hint="cs"/>
          <w:sz w:val="30"/>
          <w:szCs w:val="30"/>
          <w:cs/>
        </w:rPr>
        <w:t xml:space="preserve"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CFF4EED" w14:textId="029D1A2E" w:rsidR="00C730E8" w:rsidRPr="00C730E8" w:rsidRDefault="00C730E8" w:rsidP="00985826">
      <w:pPr>
        <w:pStyle w:val="block"/>
        <w:numPr>
          <w:ilvl w:val="0"/>
          <w:numId w:val="2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730E8">
        <w:rPr>
          <w:rFonts w:asciiTheme="majorBidi" w:hAnsiTheme="majorBidi" w:cstheme="majorBidi" w:hint="cs"/>
          <w:sz w:val="30"/>
          <w:szCs w:val="30"/>
          <w:cs/>
        </w:rPr>
        <w:t xml:space="preserve">ข้อมูลระดับ </w:t>
      </w:r>
      <w:r w:rsidR="009935A8" w:rsidRPr="009935A8">
        <w:rPr>
          <w:rFonts w:asciiTheme="majorBidi" w:hAnsiTheme="majorBidi" w:cstheme="majorBidi" w:hint="cs"/>
          <w:sz w:val="30"/>
          <w:szCs w:val="30"/>
          <w:lang w:val="en-US"/>
        </w:rPr>
        <w:t>1</w:t>
      </w:r>
      <w:r w:rsidRPr="00C730E8">
        <w:rPr>
          <w:rFonts w:asciiTheme="majorBidi" w:hAnsiTheme="majorBidi" w:cstheme="majorBidi" w:hint="cs"/>
          <w:sz w:val="30"/>
          <w:szCs w:val="30"/>
          <w:lang w:val="en-US"/>
        </w:rPr>
        <w:t xml:space="preserve"> </w:t>
      </w:r>
      <w:r w:rsidRPr="00C730E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730E8">
        <w:rPr>
          <w:rFonts w:asciiTheme="majorBidi" w:hAnsiTheme="majorBidi" w:cstheme="majorBidi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9839657" w14:textId="631E2F40" w:rsidR="00C730E8" w:rsidRPr="00C730E8" w:rsidRDefault="00C730E8" w:rsidP="00985826">
      <w:pPr>
        <w:pStyle w:val="block"/>
        <w:numPr>
          <w:ilvl w:val="0"/>
          <w:numId w:val="2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730E8">
        <w:rPr>
          <w:rFonts w:asciiTheme="majorBidi" w:hAnsiTheme="majorBidi" w:cstheme="majorBidi" w:hint="cs"/>
          <w:sz w:val="30"/>
          <w:szCs w:val="30"/>
          <w:cs/>
        </w:rPr>
        <w:t>ข้อมูลระดับ</w:t>
      </w:r>
      <w:r w:rsidRPr="00C730E8">
        <w:rPr>
          <w:rFonts w:asciiTheme="majorBidi" w:hAnsiTheme="majorBidi" w:cstheme="majorBidi" w:hint="cs"/>
          <w:sz w:val="30"/>
          <w:szCs w:val="30"/>
        </w:rPr>
        <w:t xml:space="preserve"> </w:t>
      </w:r>
      <w:r w:rsidR="009935A8" w:rsidRPr="009935A8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Pr="00C730E8">
        <w:rPr>
          <w:rFonts w:asciiTheme="majorBidi" w:hAnsiTheme="majorBidi" w:cstheme="majorBidi" w:hint="cs"/>
          <w:sz w:val="30"/>
          <w:szCs w:val="30"/>
        </w:rPr>
        <w:t xml:space="preserve">  </w:t>
      </w:r>
      <w:r w:rsidRPr="00C730E8">
        <w:rPr>
          <w:rFonts w:asciiTheme="majorBidi" w:hAnsiTheme="majorBidi" w:cstheme="majorBidi" w:hint="cs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9935A8" w:rsidRPr="009935A8">
        <w:rPr>
          <w:rFonts w:asciiTheme="majorBidi" w:hAnsiTheme="majorBidi" w:cstheme="majorBidi" w:hint="cs"/>
          <w:sz w:val="30"/>
          <w:szCs w:val="30"/>
          <w:lang w:val="en-US"/>
        </w:rPr>
        <w:t>1</w:t>
      </w:r>
    </w:p>
    <w:p w14:paraId="282B62F2" w14:textId="6964C32C" w:rsidR="00C730E8" w:rsidRPr="00C730E8" w:rsidRDefault="00C730E8" w:rsidP="00985826">
      <w:pPr>
        <w:pStyle w:val="block"/>
        <w:numPr>
          <w:ilvl w:val="0"/>
          <w:numId w:val="2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730E8">
        <w:rPr>
          <w:rFonts w:asciiTheme="majorBidi" w:hAnsiTheme="majorBidi" w:cstheme="majorBidi" w:hint="cs"/>
          <w:sz w:val="30"/>
          <w:szCs w:val="30"/>
          <w:cs/>
        </w:rPr>
        <w:t>ข้อมูลระดับ</w:t>
      </w:r>
      <w:r w:rsidRPr="00C730E8">
        <w:rPr>
          <w:rFonts w:asciiTheme="majorBidi" w:hAnsiTheme="majorBidi" w:cstheme="majorBidi" w:hint="cs"/>
          <w:sz w:val="30"/>
          <w:szCs w:val="30"/>
        </w:rPr>
        <w:t xml:space="preserve"> </w:t>
      </w:r>
      <w:r w:rsidR="009935A8" w:rsidRPr="009935A8">
        <w:rPr>
          <w:rFonts w:asciiTheme="majorBidi" w:hAnsiTheme="majorBidi" w:cstheme="majorBidi" w:hint="cs"/>
          <w:sz w:val="30"/>
          <w:szCs w:val="30"/>
          <w:lang w:val="en-US"/>
        </w:rPr>
        <w:t>3</w:t>
      </w:r>
      <w:r w:rsidRPr="00C730E8">
        <w:rPr>
          <w:rFonts w:asciiTheme="majorBidi" w:hAnsiTheme="majorBidi" w:cstheme="majorBidi" w:hint="cs"/>
          <w:sz w:val="30"/>
          <w:szCs w:val="30"/>
        </w:rPr>
        <w:t xml:space="preserve">  </w:t>
      </w:r>
      <w:r w:rsidRPr="00C730E8">
        <w:rPr>
          <w:rFonts w:asciiTheme="majorBidi" w:hAnsiTheme="majorBidi" w:cstheme="majorBidi" w:hint="cs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37FA180" w14:textId="77777777" w:rsidR="00C730E8" w:rsidRPr="00C730E8" w:rsidRDefault="00C730E8" w:rsidP="00C730E8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72637F31" w14:textId="237CB3B3" w:rsidR="00C730E8" w:rsidRPr="00070415" w:rsidRDefault="00C730E8" w:rsidP="00C730E8">
      <w:pPr>
        <w:pStyle w:val="BodyText"/>
        <w:shd w:val="clear" w:color="auto" w:fill="FFFFFF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0415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E1376E1" w14:textId="77777777" w:rsidR="00C730E8" w:rsidRPr="00C730E8" w:rsidRDefault="00C730E8" w:rsidP="00C730E8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lang w:val="en-US"/>
        </w:rPr>
      </w:pPr>
    </w:p>
    <w:p w14:paraId="7BC48E25" w14:textId="1DEFDB71" w:rsidR="00C730E8" w:rsidRPr="00C730E8" w:rsidRDefault="00C730E8" w:rsidP="00C730E8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C730E8">
        <w:rPr>
          <w:rFonts w:asciiTheme="majorBidi" w:hAnsiTheme="majorBidi" w:cstheme="majorBidi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041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730E8">
        <w:rPr>
          <w:rFonts w:asciiTheme="majorBidi" w:hAnsiTheme="majorBidi" w:cstheme="majorBidi" w:hint="cs"/>
          <w:sz w:val="30"/>
          <w:szCs w:val="30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C730E8">
        <w:rPr>
          <w:rFonts w:hint="cs"/>
          <w:sz w:val="30"/>
          <w:szCs w:val="30"/>
          <w:cs/>
        </w:rPr>
        <w:t xml:space="preserve"> </w:t>
      </w:r>
    </w:p>
    <w:p w14:paraId="3E8E1DBF" w14:textId="77777777" w:rsidR="00C730E8" w:rsidRPr="00C54D19" w:rsidRDefault="00C730E8" w:rsidP="00C730E8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lang w:val="en-US"/>
        </w:rPr>
      </w:pPr>
    </w:p>
    <w:p w14:paraId="6D180F69" w14:textId="3618DEB5" w:rsidR="00C730E8" w:rsidRPr="00C730E8" w:rsidRDefault="00C730E8" w:rsidP="00C730E8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730E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13101C37" w14:textId="7643CE71" w:rsidR="005E4F68" w:rsidRDefault="005E4F68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14:paraId="6C171F54" w14:textId="77777777" w:rsidR="000162F3" w:rsidRPr="00070415" w:rsidRDefault="00AF709F" w:rsidP="008F12EE">
      <w:pPr>
        <w:pStyle w:val="Bo-H2Main"/>
        <w:ind w:hanging="540"/>
        <w:rPr>
          <w:rFonts w:asciiTheme="majorBidi" w:hAnsiTheme="majorBidi" w:cstheme="majorBidi"/>
        </w:rPr>
      </w:pPr>
      <w:r w:rsidRPr="00070415">
        <w:rPr>
          <w:rFonts w:asciiTheme="majorBidi" w:hAnsiTheme="majorBidi" w:cstheme="majorBidi"/>
          <w:cs/>
        </w:rPr>
        <w:lastRenderedPageBreak/>
        <w:t>หุ้นทุนซื้อคืน</w:t>
      </w:r>
    </w:p>
    <w:p w14:paraId="4E19BFF1" w14:textId="77777777" w:rsidR="000162F3" w:rsidRPr="00070415" w:rsidRDefault="000162F3" w:rsidP="0081515D">
      <w:pPr>
        <w:pStyle w:val="Bo-Blankline"/>
      </w:pPr>
    </w:p>
    <w:p w14:paraId="32856BC1" w14:textId="317960C3" w:rsidR="00823A9E" w:rsidRPr="00070415" w:rsidRDefault="00AF709F" w:rsidP="00823A9E">
      <w:pPr>
        <w:pStyle w:val="Bo-C1Content"/>
        <w:rPr>
          <w:rFonts w:asciiTheme="majorBidi" w:hAnsiTheme="majorBidi"/>
        </w:rPr>
      </w:pPr>
      <w:r w:rsidRPr="00070415">
        <w:rPr>
          <w:rFonts w:asciiTheme="majorBidi" w:hAnsiTheme="majorBidi"/>
          <w:spacing w:val="-4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</w:t>
      </w:r>
      <w:r w:rsidR="005E4F68">
        <w:rPr>
          <w:rFonts w:asciiTheme="majorBidi" w:hAnsiTheme="majorBidi" w:hint="cs"/>
          <w:spacing w:val="-4"/>
          <w:cs/>
        </w:rPr>
        <w:t xml:space="preserve"> </w:t>
      </w:r>
      <w:r w:rsidRPr="00070415">
        <w:rPr>
          <w:rFonts w:asciiTheme="majorBidi" w:hAnsiTheme="majorBidi"/>
          <w:spacing w:val="-4"/>
          <w:cs/>
        </w:rPr>
        <w:t xml:space="preserve">รับรู้เป็นรายการเพิ่มขึ้นในส่วนของผู้ถือหุ้น </w:t>
      </w:r>
      <w:r w:rsidRPr="00070415">
        <w:rPr>
          <w:rFonts w:asciiTheme="majorBidi" w:hAnsiTheme="majorBidi"/>
          <w:cs/>
        </w:rPr>
        <w:t>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</w:t>
      </w:r>
      <w:r w:rsidR="00B30CEA" w:rsidRPr="00070415">
        <w:rPr>
          <w:rFonts w:asciiTheme="majorBidi" w:hAnsiTheme="majorBidi"/>
          <w:cs/>
        </w:rPr>
        <w:t>ชีสำรองหุ้นทุนซื้อคืนไปกำไรสะสม</w:t>
      </w:r>
      <w:r w:rsidRPr="00070415">
        <w:rPr>
          <w:rFonts w:asciiTheme="majorBidi" w:hAnsiTheme="majorBidi"/>
          <w:cs/>
        </w:rPr>
        <w:t xml:space="preserve">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04B0FCB2" w14:textId="77777777" w:rsidR="004F7B83" w:rsidRPr="00533DFC" w:rsidRDefault="004F7B83" w:rsidP="00823A9E">
      <w:pPr>
        <w:pStyle w:val="Bo-C1Content"/>
        <w:rPr>
          <w:rFonts w:asciiTheme="majorBidi" w:hAnsiTheme="majorBidi"/>
          <w:sz w:val="20"/>
          <w:szCs w:val="20"/>
          <w:highlight w:val="yellow"/>
          <w:cs/>
        </w:rPr>
      </w:pPr>
    </w:p>
    <w:p w14:paraId="177493E8" w14:textId="3457BB2F" w:rsidR="000162F3" w:rsidRPr="00070415" w:rsidRDefault="000162F3" w:rsidP="005A4383">
      <w:pPr>
        <w:numPr>
          <w:ilvl w:val="0"/>
          <w:numId w:val="6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704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070415" w:rsidRPr="0007041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6332D3B0" w14:textId="77777777" w:rsidR="00393F98" w:rsidRPr="0004540A" w:rsidRDefault="00393F98" w:rsidP="0004540A">
      <w:pPr>
        <w:pStyle w:val="Bo-Blankline"/>
      </w:pPr>
    </w:p>
    <w:p w14:paraId="4D4348E4" w14:textId="77777777" w:rsidR="00070415" w:rsidRPr="00B02DA4" w:rsidRDefault="00070415" w:rsidP="00B02DA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B02DA4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การรับรู้รายได้</w:t>
      </w:r>
    </w:p>
    <w:p w14:paraId="0B55B74A" w14:textId="77777777" w:rsidR="00070415" w:rsidRPr="00070415" w:rsidRDefault="00070415" w:rsidP="00070415">
      <w:pPr>
        <w:pStyle w:val="Bo-C1Content"/>
        <w:rPr>
          <w:rFonts w:asciiTheme="majorBidi" w:hAnsiTheme="majorBidi"/>
          <w:sz w:val="20"/>
          <w:szCs w:val="20"/>
          <w:highlight w:val="yellow"/>
        </w:rPr>
      </w:pPr>
    </w:p>
    <w:p w14:paraId="29501EBB" w14:textId="676B3FF9" w:rsidR="00070415" w:rsidRPr="0004540A" w:rsidRDefault="00070415" w:rsidP="00B02DA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04540A">
        <w:rPr>
          <w:rFonts w:asciiTheme="majorBidi" w:hAnsiTheme="majorBidi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="009A4A17" w:rsidRPr="0004540A">
        <w:rPr>
          <w:rFonts w:asciiTheme="majorBidi" w:hAnsiTheme="majorBidi" w:hint="cs"/>
          <w:sz w:val="30"/>
          <w:szCs w:val="30"/>
          <w:cs/>
        </w:rPr>
        <w:t xml:space="preserve"> </w:t>
      </w:r>
      <w:r w:rsidRPr="0004540A">
        <w:rPr>
          <w:rFonts w:asciiTheme="majorBidi" w:hAnsiTheme="majorBidi" w:hint="cs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01B7C5DA" w14:textId="77777777" w:rsidR="00070415" w:rsidRPr="00070415" w:rsidRDefault="00070415" w:rsidP="00B02DA4">
      <w:pPr>
        <w:pStyle w:val="Bo-C1Content"/>
        <w:ind w:left="540"/>
        <w:rPr>
          <w:rFonts w:asciiTheme="majorBidi" w:hAnsiTheme="majorBidi"/>
          <w:sz w:val="20"/>
          <w:szCs w:val="20"/>
          <w:highlight w:val="yellow"/>
        </w:rPr>
      </w:pPr>
    </w:p>
    <w:p w14:paraId="022DEE7A" w14:textId="61602A81" w:rsidR="00070415" w:rsidRPr="0004540A" w:rsidRDefault="00070415" w:rsidP="00B02DA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4540A">
        <w:rPr>
          <w:rFonts w:asciiTheme="majorBidi" w:hAnsiTheme="majorBidi" w:hint="cs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37226D3B" w14:textId="77777777" w:rsidR="00070415" w:rsidRPr="00070415" w:rsidRDefault="00070415" w:rsidP="00B02DA4">
      <w:pPr>
        <w:pStyle w:val="Bo-C1Content"/>
        <w:ind w:left="540"/>
        <w:rPr>
          <w:rFonts w:asciiTheme="majorBidi" w:hAnsiTheme="majorBidi"/>
          <w:sz w:val="20"/>
          <w:szCs w:val="20"/>
          <w:highlight w:val="yellow"/>
        </w:rPr>
      </w:pPr>
    </w:p>
    <w:p w14:paraId="3EC52FAB" w14:textId="4D9A648D" w:rsidR="00070415" w:rsidRPr="00070415" w:rsidRDefault="00070415" w:rsidP="00B02DA4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540A">
        <w:rPr>
          <w:rFonts w:asciiTheme="majorBidi" w:hAnsiTheme="majorBidi" w:hint="cs"/>
          <w:sz w:val="30"/>
          <w:szCs w:val="30"/>
          <w:cs/>
          <w:lang w:val="en-GB" w:eastAsia="en-US"/>
        </w:rPr>
        <w:t>รายได้จากการให้บริการรับรู้ตลอดช่วงเวลาหนึ่งเมื่อได้ให้บริการ ขั้นความสำเร็จของงานประเมินโดยใช้วิธีการสำรวจงานที่ได้ทำแล้ว</w:t>
      </w:r>
      <w:r w:rsidR="009A4A17" w:rsidRPr="0004540A">
        <w:rPr>
          <w:rFonts w:asciiTheme="majorBidi" w:hAnsiTheme="majorBidi" w:hint="cs"/>
          <w:sz w:val="30"/>
          <w:szCs w:val="30"/>
          <w:cs/>
          <w:lang w:val="en-GB" w:eastAsia="en-US"/>
        </w:rPr>
        <w:t xml:space="preserve"> </w:t>
      </w:r>
      <w:r w:rsidRPr="0004540A">
        <w:rPr>
          <w:rFonts w:asciiTheme="majorBidi" w:hAnsiTheme="majorBidi" w:hint="cs"/>
          <w:sz w:val="30"/>
          <w:szCs w:val="30"/>
          <w:cs/>
          <w:lang w:val="en-GB" w:eastAsia="en-US"/>
        </w:rPr>
        <w:t>ต้นทุนที่</w:t>
      </w:r>
      <w:r w:rsidRPr="00070415">
        <w:rPr>
          <w:rFonts w:asciiTheme="majorBidi" w:hAnsiTheme="majorBidi" w:cstheme="majorBidi" w:hint="cs"/>
          <w:sz w:val="30"/>
          <w:szCs w:val="30"/>
          <w:cs/>
        </w:rPr>
        <w:t>เกี่ยวข้องรับรู้ในกำไรหรือขาดทุนเมื่อเกิดขึ้น</w:t>
      </w:r>
    </w:p>
    <w:p w14:paraId="2DC29102" w14:textId="77777777" w:rsidR="00070415" w:rsidRPr="0004540A" w:rsidRDefault="00070415" w:rsidP="00B02DA4">
      <w:pPr>
        <w:pStyle w:val="Bo-C1Content"/>
        <w:ind w:left="540"/>
        <w:rPr>
          <w:rFonts w:asciiTheme="majorBidi" w:hAnsiTheme="majorBidi"/>
          <w:sz w:val="20"/>
          <w:szCs w:val="20"/>
          <w:highlight w:val="yellow"/>
          <w:cs/>
        </w:rPr>
      </w:pPr>
    </w:p>
    <w:p w14:paraId="1C41C40F" w14:textId="5F607B23" w:rsidR="00070415" w:rsidRPr="0004540A" w:rsidRDefault="00070415" w:rsidP="00B02DA4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4540A">
        <w:rPr>
          <w:rFonts w:asciiTheme="majorBidi" w:hAnsiTheme="majorBidi" w:hint="cs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</w:t>
      </w:r>
      <w:r w:rsidR="00B02DA4">
        <w:rPr>
          <w:rFonts w:asciiTheme="majorBidi" w:hAnsiTheme="majorBidi" w:hint="cs"/>
          <w:sz w:val="30"/>
          <w:szCs w:val="30"/>
          <w:cs/>
        </w:rPr>
        <w:t xml:space="preserve"> </w:t>
      </w:r>
      <w:r w:rsidRPr="0004540A">
        <w:rPr>
          <w:rFonts w:asciiTheme="majorBidi" w:hAnsiTheme="majorBidi" w:hint="cs"/>
          <w:sz w:val="30"/>
          <w:szCs w:val="30"/>
          <w:cs/>
        </w:rPr>
        <w:t>ๆ ประเภทในรอบระยะเวลารายงานที่แตกต่างกัน</w:t>
      </w:r>
      <w:r w:rsidRPr="0004540A">
        <w:rPr>
          <w:rFonts w:asciiTheme="majorBidi" w:hAnsiTheme="majorBidi" w:hint="cs"/>
          <w:sz w:val="30"/>
          <w:szCs w:val="30"/>
        </w:rPr>
        <w:t xml:space="preserve"> </w:t>
      </w:r>
      <w:r w:rsidRPr="0004540A">
        <w:rPr>
          <w:rFonts w:asciiTheme="majorBidi" w:hAnsiTheme="majorBidi" w:hint="cs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B02DA4">
        <w:rPr>
          <w:rFonts w:asciiTheme="majorBidi" w:hAnsiTheme="majorBidi" w:hint="cs"/>
          <w:sz w:val="30"/>
          <w:szCs w:val="30"/>
          <w:cs/>
        </w:rPr>
        <w:t xml:space="preserve"> </w:t>
      </w:r>
      <w:r w:rsidRPr="0004540A">
        <w:rPr>
          <w:rFonts w:asciiTheme="majorBidi" w:hAnsiTheme="majorBidi" w:hint="cs"/>
          <w:sz w:val="30"/>
          <w:szCs w:val="30"/>
          <w:cs/>
        </w:rPr>
        <w:t xml:space="preserve">ๆ </w:t>
      </w:r>
    </w:p>
    <w:p w14:paraId="0E54372C" w14:textId="09F61D13" w:rsidR="0004540A" w:rsidRDefault="0004540A">
      <w:pPr>
        <w:spacing w:line="240" w:lineRule="auto"/>
        <w:rPr>
          <w:rFonts w:asciiTheme="majorBidi" w:hAnsiTheme="majorBidi"/>
          <w:sz w:val="20"/>
          <w:szCs w:val="20"/>
          <w:highlight w:val="yellow"/>
        </w:rPr>
      </w:pPr>
    </w:p>
    <w:p w14:paraId="463B4ACF" w14:textId="26B26D11" w:rsidR="00AE3831" w:rsidRDefault="00AE3831" w:rsidP="00AE3831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3831">
        <w:rPr>
          <w:rFonts w:asciiTheme="majorBidi" w:hAnsiTheme="majorBidi" w:cstheme="majorBidi"/>
          <w:i/>
          <w:iCs/>
          <w:sz w:val="30"/>
          <w:szCs w:val="30"/>
          <w:cs/>
        </w:rPr>
        <w:t>เงินรับล่วงหน้าระยะยาวจากลูกค้า</w:t>
      </w:r>
    </w:p>
    <w:p w14:paraId="260EEE15" w14:textId="77777777" w:rsidR="00AE3831" w:rsidRPr="00AE3831" w:rsidRDefault="00AE3831" w:rsidP="00AE3831">
      <w:pPr>
        <w:pStyle w:val="Bo-C1Content"/>
        <w:ind w:left="540"/>
        <w:rPr>
          <w:rFonts w:asciiTheme="majorBidi" w:hAnsiTheme="majorBidi"/>
          <w:sz w:val="20"/>
          <w:szCs w:val="20"/>
          <w:highlight w:val="yellow"/>
        </w:rPr>
      </w:pPr>
    </w:p>
    <w:p w14:paraId="41C60831" w14:textId="5C176E4E" w:rsidR="00AE3831" w:rsidRPr="00AE3831" w:rsidRDefault="00AE3831" w:rsidP="008F7DF5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E3831">
        <w:rPr>
          <w:rFonts w:asciiTheme="majorBidi" w:hAnsiTheme="majorBidi"/>
          <w:sz w:val="30"/>
          <w:szCs w:val="30"/>
          <w:cs/>
        </w:rPr>
        <w:t>เงินรับล่วงหน้าระยะยาวจากลูกค้ารับรู้เป็นรายได้เมื่อกลุ่มบริษัทโอนการควบคุมในสินค้าให้กับลูกค้า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กลุ่มบริษัทใช้ข้อผ่อนปรนในทางปฏิบัติที่ไม่ปรับปรุงสิ่งตอบแทน</w:t>
      </w:r>
      <w:r w:rsidRPr="00AE3831">
        <w:rPr>
          <w:rFonts w:asciiTheme="majorBidi" w:hAnsiTheme="majorBidi"/>
          <w:sz w:val="30"/>
          <w:szCs w:val="30"/>
          <w:cs/>
        </w:rPr>
        <w:lastRenderedPageBreak/>
        <w:t xml:space="preserve">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Pr="00AE3831">
        <w:rPr>
          <w:rFonts w:asciiTheme="majorBidi" w:hAnsiTheme="majorBidi"/>
          <w:sz w:val="30"/>
          <w:szCs w:val="30"/>
        </w:rPr>
        <w:t xml:space="preserve">12 </w:t>
      </w:r>
      <w:r w:rsidRPr="00AE3831">
        <w:rPr>
          <w:rFonts w:asciiTheme="majorBidi" w:hAnsiTheme="majorBidi"/>
          <w:sz w:val="30"/>
          <w:szCs w:val="30"/>
          <w:cs/>
        </w:rPr>
        <w:t>เดือน</w:t>
      </w:r>
    </w:p>
    <w:p w14:paraId="401A2647" w14:textId="77777777" w:rsidR="00AE3831" w:rsidRDefault="00AE3831">
      <w:pPr>
        <w:spacing w:line="240" w:lineRule="auto"/>
        <w:rPr>
          <w:rFonts w:asciiTheme="majorBidi" w:hAnsiTheme="majorBidi"/>
          <w:sz w:val="20"/>
          <w:szCs w:val="20"/>
          <w:highlight w:val="yellow"/>
        </w:rPr>
      </w:pPr>
    </w:p>
    <w:p w14:paraId="21F5175B" w14:textId="5352C7C5" w:rsidR="00070415" w:rsidRDefault="00070415" w:rsidP="00AE3831">
      <w:pPr>
        <w:pStyle w:val="ListParagraph"/>
        <w:ind w:left="540" w:right="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4540A">
        <w:rPr>
          <w:rFonts w:asciiTheme="majorBidi" w:hAnsiTheme="majorBidi" w:cstheme="majorBidi" w:hint="cs"/>
          <w:i/>
          <w:iCs/>
          <w:sz w:val="30"/>
          <w:szCs w:val="30"/>
          <w:cs/>
        </w:rPr>
        <w:t>โปรแกรมสิทธิพิเศษแก่ลูกค้า</w:t>
      </w:r>
      <w:r w:rsidRPr="0004540A">
        <w:rPr>
          <w:rFonts w:asciiTheme="majorBidi" w:hAnsiTheme="majorBidi" w:cstheme="majorBidi" w:hint="cs"/>
          <w:i/>
          <w:iCs/>
          <w:sz w:val="30"/>
          <w:szCs w:val="30"/>
        </w:rPr>
        <w:t xml:space="preserve"> </w:t>
      </w:r>
    </w:p>
    <w:p w14:paraId="29C6B725" w14:textId="77777777" w:rsidR="0004540A" w:rsidRPr="0004540A" w:rsidRDefault="0004540A" w:rsidP="00AE3831">
      <w:pPr>
        <w:pStyle w:val="ListParagraph"/>
        <w:ind w:left="540" w:right="72"/>
        <w:jc w:val="thaiDistribute"/>
        <w:rPr>
          <w:rFonts w:asciiTheme="majorBidi" w:hAnsiTheme="majorBidi" w:cstheme="majorBidi"/>
          <w:sz w:val="20"/>
          <w:szCs w:val="20"/>
        </w:rPr>
      </w:pPr>
    </w:p>
    <w:p w14:paraId="528DCB75" w14:textId="43B5977D" w:rsidR="00070415" w:rsidRPr="00070415" w:rsidRDefault="00070415" w:rsidP="00AE3831">
      <w:pPr>
        <w:pStyle w:val="ListParagraph"/>
        <w:ind w:left="540" w:right="72"/>
        <w:jc w:val="thaiDistribute"/>
        <w:rPr>
          <w:rFonts w:asciiTheme="majorBidi" w:eastAsiaTheme="minorHAnsi" w:hAnsiTheme="majorBidi" w:cstheme="majorBidi"/>
          <w:b/>
          <w:bCs/>
          <w:color w:val="0000FF"/>
          <w:sz w:val="30"/>
          <w:szCs w:val="30"/>
        </w:rPr>
      </w:pPr>
      <w:r w:rsidRPr="00070415">
        <w:rPr>
          <w:rFonts w:asciiTheme="majorBidi" w:hAnsiTheme="majorBidi" w:cstheme="majorBidi" w:hint="cs"/>
          <w:sz w:val="30"/>
          <w:szCs w:val="30"/>
          <w:cs/>
        </w:rPr>
        <w:t>สำหรับโปรแกรมสิทธิพิเศษที่</w:t>
      </w:r>
      <w:r w:rsidRPr="00C54D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70415">
        <w:rPr>
          <w:rFonts w:asciiTheme="majorBidi" w:hAnsiTheme="majorBidi" w:cstheme="majorBidi" w:hint="cs"/>
          <w:sz w:val="30"/>
          <w:szCs w:val="30"/>
          <w:cs/>
        </w:rPr>
        <w:t xml:space="preserve">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 </w:t>
      </w:r>
    </w:p>
    <w:p w14:paraId="700C159F" w14:textId="77777777" w:rsidR="00F76BB3" w:rsidRPr="00533DFC" w:rsidRDefault="00F76BB3" w:rsidP="00F76BB3">
      <w:pPr>
        <w:pStyle w:val="Bo-C1Content"/>
        <w:ind w:firstLine="20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</w:p>
    <w:p w14:paraId="5481333E" w14:textId="77777777" w:rsidR="000162F3" w:rsidRPr="0022722E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22722E">
        <w:rPr>
          <w:rFonts w:asciiTheme="majorBidi" w:hAnsiTheme="majorBidi" w:cstheme="majorBidi"/>
          <w:cs/>
        </w:rPr>
        <w:t>ภาษีเงินได้</w:t>
      </w:r>
    </w:p>
    <w:p w14:paraId="7B97C2A9" w14:textId="750CE551" w:rsidR="000162F3" w:rsidRDefault="000162F3" w:rsidP="0081515D">
      <w:pPr>
        <w:pStyle w:val="Bo-Blankline"/>
        <w:rPr>
          <w:highlight w:val="yellow"/>
        </w:rPr>
      </w:pPr>
    </w:p>
    <w:p w14:paraId="0AB48B22" w14:textId="4AAC2FF3" w:rsidR="0022722E" w:rsidRPr="0022722E" w:rsidRDefault="0022722E" w:rsidP="0022722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 </w:t>
      </w:r>
    </w:p>
    <w:p w14:paraId="4B4A50BF" w14:textId="77777777" w:rsidR="0022722E" w:rsidRPr="00117060" w:rsidRDefault="0022722E" w:rsidP="0022722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D088E78" w14:textId="5EFAB695" w:rsidR="0022722E" w:rsidRPr="0022722E" w:rsidRDefault="0022722E" w:rsidP="0022722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F963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2722E">
        <w:rPr>
          <w:rFonts w:asciiTheme="majorBidi" w:hAnsiTheme="majorBidi" w:cstheme="majorBidi" w:hint="cs"/>
          <w:sz w:val="30"/>
          <w:szCs w:val="30"/>
          <w:cs/>
        </w:rPr>
        <w:t xml:space="preserve">ๆ </w:t>
      </w:r>
    </w:p>
    <w:p w14:paraId="4C4E7EB0" w14:textId="77777777" w:rsidR="0022722E" w:rsidRPr="00117060" w:rsidRDefault="0022722E" w:rsidP="0022722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A5F11C2" w14:textId="3C479378" w:rsidR="0022722E" w:rsidRPr="0022722E" w:rsidRDefault="0022722E" w:rsidP="0022722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</w:t>
      </w:r>
      <w:r w:rsidRPr="0022722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22722E">
        <w:rPr>
          <w:rFonts w:asciiTheme="majorBidi" w:hAnsiTheme="majorBidi" w:cstheme="majorBidi" w:hint="cs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</w:t>
      </w:r>
    </w:p>
    <w:p w14:paraId="2C3927EE" w14:textId="77777777" w:rsidR="0022722E" w:rsidRPr="0022722E" w:rsidRDefault="0022722E" w:rsidP="0022722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7BD9108" w14:textId="72CB476F" w:rsidR="0022722E" w:rsidRPr="0022722E" w:rsidRDefault="0022722E" w:rsidP="0022722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22722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22722E">
        <w:rPr>
          <w:rFonts w:asciiTheme="majorBidi" w:hAnsiTheme="majorBidi" w:cstheme="majorBidi" w:hint="cs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2E71A2E5" w14:textId="77777777" w:rsidR="0022722E" w:rsidRPr="0022722E" w:rsidRDefault="0022722E" w:rsidP="0022722E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5882ED80" w14:textId="7B806030" w:rsidR="0022722E" w:rsidRPr="0022722E" w:rsidRDefault="0022722E" w:rsidP="0022722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0AC63D41" w14:textId="06F6BF32" w:rsidR="00B30206" w:rsidRDefault="00B30206">
      <w:pPr>
        <w:spacing w:line="240" w:lineRule="auto"/>
        <w:rPr>
          <w:rFonts w:ascii="Angsana New" w:hAnsi="Angsana New"/>
          <w:sz w:val="20"/>
          <w:szCs w:val="20"/>
          <w:highlight w:val="yellow"/>
          <w:cs/>
          <w:lang w:eastAsia="x-none"/>
        </w:rPr>
      </w:pPr>
      <w:r>
        <w:rPr>
          <w:highlight w:val="yellow"/>
          <w:cs/>
        </w:rPr>
        <w:br w:type="page"/>
      </w:r>
    </w:p>
    <w:p w14:paraId="4BC8E48C" w14:textId="77777777" w:rsidR="000162F3" w:rsidRPr="0022722E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22722E">
        <w:rPr>
          <w:rFonts w:asciiTheme="majorBidi" w:hAnsiTheme="majorBidi" w:cstheme="majorBidi"/>
          <w:cs/>
        </w:rPr>
        <w:lastRenderedPageBreak/>
        <w:t>กำไรต่อหุ้น</w:t>
      </w:r>
    </w:p>
    <w:p w14:paraId="74F4B4FC" w14:textId="77777777" w:rsidR="000162F3" w:rsidRPr="00533DFC" w:rsidRDefault="000162F3" w:rsidP="009F6BB9">
      <w:pPr>
        <w:pStyle w:val="Bo-Blankline"/>
        <w:rPr>
          <w:highlight w:val="yellow"/>
        </w:rPr>
      </w:pPr>
    </w:p>
    <w:p w14:paraId="4F6970F0" w14:textId="540DFB87" w:rsidR="0022722E" w:rsidRPr="0022722E" w:rsidRDefault="0022722E" w:rsidP="009A4B8E">
      <w:pPr>
        <w:pStyle w:val="Bo-C1Content"/>
        <w:rPr>
          <w:rFonts w:asciiTheme="majorBidi" w:hAnsiTheme="majorBidi" w:cstheme="majorBidi"/>
          <w:highlight w:val="yellow"/>
        </w:rPr>
      </w:pPr>
      <w:r w:rsidRPr="0022722E">
        <w:rPr>
          <w:rFonts w:asciiTheme="majorBidi" w:hAnsiTheme="majorBidi" w:cstheme="majorBidi" w:hint="cs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4C21FEA3" w14:textId="77777777" w:rsidR="001B36EC" w:rsidRPr="008F4CAE" w:rsidRDefault="001B36EC" w:rsidP="0081515D">
      <w:pPr>
        <w:pStyle w:val="Bo-Blankline"/>
      </w:pPr>
    </w:p>
    <w:p w14:paraId="4F32802A" w14:textId="77777777" w:rsidR="00B1260A" w:rsidRPr="008F4CAE" w:rsidRDefault="00B1260A" w:rsidP="00B1260A">
      <w:pPr>
        <w:pStyle w:val="Bo-H2Main"/>
        <w:ind w:hanging="567"/>
        <w:rPr>
          <w:rFonts w:asciiTheme="majorBidi" w:hAnsiTheme="majorBidi" w:cstheme="majorBidi"/>
        </w:rPr>
      </w:pPr>
      <w:r w:rsidRPr="008F4CAE">
        <w:rPr>
          <w:rFonts w:asciiTheme="majorBidi" w:hAnsiTheme="majorBidi"/>
          <w:cs/>
        </w:rPr>
        <w:t>บุคคลหรือกิจการที่เกี่ยวข้องกัน</w:t>
      </w:r>
    </w:p>
    <w:p w14:paraId="5F6BBA00" w14:textId="77777777" w:rsidR="00B1260A" w:rsidRPr="008F4CAE" w:rsidRDefault="00B1260A" w:rsidP="00B1260A">
      <w:pPr>
        <w:pStyle w:val="Bo-Blankline"/>
      </w:pPr>
    </w:p>
    <w:p w14:paraId="42CB7DAC" w14:textId="77777777" w:rsidR="00B1260A" w:rsidRPr="008F4CAE" w:rsidRDefault="00B1260A" w:rsidP="00B1260A">
      <w:pPr>
        <w:pStyle w:val="Bo-Blankline"/>
        <w:jc w:val="thaiDistribute"/>
        <w:rPr>
          <w:rFonts w:asciiTheme="majorBidi" w:hAnsiTheme="majorBidi"/>
          <w:sz w:val="30"/>
          <w:szCs w:val="30"/>
          <w:lang w:eastAsia="en-US"/>
        </w:rPr>
      </w:pPr>
      <w:r w:rsidRPr="008F4CAE">
        <w:rPr>
          <w:rFonts w:asciiTheme="majorBidi" w:hAnsiTheme="majorBidi"/>
          <w:sz w:val="30"/>
          <w:szCs w:val="30"/>
          <w:cs/>
          <w:lang w:eastAsia="en-US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87546DB" w14:textId="0DED4848" w:rsidR="00823A9E" w:rsidRPr="008F4CAE" w:rsidRDefault="00823A9E" w:rsidP="008F4CAE">
      <w:pPr>
        <w:pStyle w:val="Bo-Blankline"/>
      </w:pPr>
    </w:p>
    <w:p w14:paraId="240965AA" w14:textId="77777777" w:rsidR="000162F3" w:rsidRPr="008F4CAE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8F4CAE">
        <w:rPr>
          <w:rFonts w:asciiTheme="majorBidi" w:hAnsiTheme="majorBidi" w:cstheme="majorBidi"/>
          <w:cs/>
        </w:rPr>
        <w:t>รายงานทางการเงินจำแนกตามส่วนงาน</w:t>
      </w:r>
    </w:p>
    <w:p w14:paraId="178DDF10" w14:textId="77777777" w:rsidR="000162F3" w:rsidRPr="00533DFC" w:rsidRDefault="000162F3" w:rsidP="0081515D">
      <w:pPr>
        <w:pStyle w:val="Bo-Blankline"/>
        <w:rPr>
          <w:highlight w:val="yellow"/>
        </w:rPr>
      </w:pPr>
    </w:p>
    <w:p w14:paraId="4B03570E" w14:textId="29D3CAEE" w:rsidR="008F4CAE" w:rsidRPr="00955CB2" w:rsidRDefault="008F4CAE" w:rsidP="009A4B8E">
      <w:pPr>
        <w:pStyle w:val="Bo-C1Content"/>
        <w:rPr>
          <w:rFonts w:asciiTheme="majorBidi" w:hAnsiTheme="majorBidi"/>
          <w:cs/>
        </w:rPr>
      </w:pPr>
      <w:r w:rsidRPr="008F4CAE">
        <w:rPr>
          <w:rFonts w:asciiTheme="majorBidi" w:hAnsiTheme="majorBidi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955CB2">
        <w:rPr>
          <w:rFonts w:asciiTheme="majorBidi" w:hAnsiTheme="majorBidi"/>
          <w:cs/>
        </w:rPr>
        <w:t>ทรัพย์สินองค์กร</w:t>
      </w:r>
    </w:p>
    <w:p w14:paraId="414CE501" w14:textId="549E0F49" w:rsidR="00D565AB" w:rsidRPr="00955CB2" w:rsidRDefault="00D565AB" w:rsidP="00955CB2">
      <w:pPr>
        <w:pStyle w:val="Bo-Blankline"/>
        <w:rPr>
          <w:highlight w:val="yellow"/>
        </w:rPr>
      </w:pPr>
    </w:p>
    <w:p w14:paraId="6D2963A9" w14:textId="1B316E07" w:rsidR="000E660F" w:rsidRPr="00364842" w:rsidRDefault="000E660F" w:rsidP="000E660F">
      <w:pPr>
        <w:pStyle w:val="Caption"/>
        <w:ind w:hanging="900"/>
        <w:rPr>
          <w:rFonts w:asciiTheme="majorBidi" w:hAnsiTheme="majorBidi" w:cstheme="majorBidi"/>
        </w:rPr>
      </w:pPr>
      <w:r w:rsidRPr="00364842">
        <w:rPr>
          <w:rFonts w:asciiTheme="majorBidi" w:hAnsiTheme="majorBidi"/>
          <w:cs/>
        </w:rPr>
        <w:t>ผลกระทบจากการแพร่ระบาดของโรคติดเชื้อ</w:t>
      </w:r>
      <w:r w:rsidR="001B6404">
        <w:rPr>
          <w:rFonts w:asciiTheme="majorBidi" w:hAnsiTheme="majorBidi" w:hint="cs"/>
          <w:cs/>
        </w:rPr>
        <w:t>ไวรัส</w:t>
      </w:r>
      <w:r w:rsidRPr="00364842">
        <w:rPr>
          <w:rFonts w:asciiTheme="majorBidi" w:hAnsiTheme="majorBidi"/>
          <w:cs/>
        </w:rPr>
        <w:t xml:space="preserve">โคโรนา </w:t>
      </w:r>
      <w:r w:rsidR="009935A8" w:rsidRPr="009935A8">
        <w:rPr>
          <w:rFonts w:asciiTheme="majorBidi" w:hAnsiTheme="majorBidi" w:cstheme="majorBidi"/>
        </w:rPr>
        <w:t>2019</w:t>
      </w:r>
      <w:r w:rsidRPr="00364842">
        <w:rPr>
          <w:rFonts w:asciiTheme="majorBidi" w:hAnsiTheme="majorBidi" w:cstheme="majorBidi"/>
        </w:rPr>
        <w:t xml:space="preserve"> (Covid-</w:t>
      </w:r>
      <w:r w:rsidR="009935A8" w:rsidRPr="009935A8">
        <w:rPr>
          <w:rFonts w:asciiTheme="majorBidi" w:hAnsiTheme="majorBidi" w:cstheme="majorBidi"/>
        </w:rPr>
        <w:t>19</w:t>
      </w:r>
      <w:r w:rsidRPr="00364842">
        <w:rPr>
          <w:rFonts w:asciiTheme="majorBidi" w:hAnsiTheme="majorBidi" w:cstheme="majorBidi"/>
        </w:rPr>
        <w:t>)</w:t>
      </w:r>
    </w:p>
    <w:p w14:paraId="1C0CCB9A" w14:textId="362142CD" w:rsidR="000E660F" w:rsidRDefault="000E660F" w:rsidP="000E660F">
      <w:pPr>
        <w:pStyle w:val="Bo-Blankline"/>
        <w:rPr>
          <w:highlight w:val="yellow"/>
        </w:rPr>
      </w:pPr>
    </w:p>
    <w:p w14:paraId="10001D70" w14:textId="77777777" w:rsidR="002555FC" w:rsidRDefault="00C257FD" w:rsidP="00C257FD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257FD">
        <w:rPr>
          <w:rFonts w:asciiTheme="majorBidi" w:hAnsiTheme="majorBidi" w:hint="cs"/>
          <w:sz w:val="30"/>
          <w:szCs w:val="30"/>
          <w:cs/>
        </w:rPr>
        <w:t xml:space="preserve">สถานการณ์การแพร่ระบาดของ </w:t>
      </w:r>
      <w:r w:rsidRPr="00C257FD">
        <w:rPr>
          <w:rFonts w:asciiTheme="majorBidi" w:hAnsiTheme="majorBidi"/>
          <w:sz w:val="30"/>
          <w:szCs w:val="30"/>
        </w:rPr>
        <w:t>COVID-</w:t>
      </w:r>
      <w:r w:rsidR="009935A8" w:rsidRPr="009935A8">
        <w:rPr>
          <w:rFonts w:asciiTheme="majorBidi" w:hAnsiTheme="majorBidi"/>
          <w:sz w:val="30"/>
          <w:szCs w:val="30"/>
          <w:lang w:val="en-US"/>
        </w:rPr>
        <w:t>19</w:t>
      </w:r>
      <w:r w:rsidRPr="00C257FD">
        <w:rPr>
          <w:rFonts w:asciiTheme="majorBidi" w:hAnsiTheme="majorBidi"/>
          <w:sz w:val="30"/>
          <w:szCs w:val="30"/>
        </w:rPr>
        <w:t xml:space="preserve"> </w:t>
      </w:r>
      <w:r w:rsidRPr="00C257FD">
        <w:rPr>
          <w:rFonts w:asciiTheme="majorBidi" w:hAnsiTheme="majorBidi" w:hint="cs"/>
          <w:sz w:val="30"/>
          <w:szCs w:val="30"/>
          <w:cs/>
        </w:rPr>
        <w:t>ยังคงเกิดขึ้นอย่างต่อเ</w:t>
      </w:r>
      <w:r w:rsidRPr="00C257FD">
        <w:rPr>
          <w:rFonts w:asciiTheme="majorBidi" w:hAnsiTheme="majorBidi"/>
          <w:sz w:val="30"/>
          <w:szCs w:val="30"/>
          <w:cs/>
        </w:rPr>
        <w:t xml:space="preserve">นื่อง โดยเริ่มมีการแจกจ่ายวัคซีนในระหว่างปี </w:t>
      </w:r>
      <w:r w:rsidR="009935A8" w:rsidRPr="004D5E37">
        <w:rPr>
          <w:rFonts w:asciiTheme="majorBidi" w:hAnsiTheme="majorBidi"/>
          <w:spacing w:val="12"/>
          <w:sz w:val="30"/>
          <w:szCs w:val="30"/>
          <w:lang w:val="en-US"/>
        </w:rPr>
        <w:t>2564</w:t>
      </w:r>
      <w:r w:rsidRPr="004D5E37">
        <w:rPr>
          <w:rFonts w:asciiTheme="majorBidi" w:hAnsiTheme="majorBidi"/>
          <w:spacing w:val="12"/>
          <w:sz w:val="30"/>
          <w:szCs w:val="30"/>
        </w:rPr>
        <w:t xml:space="preserve"> </w:t>
      </w:r>
      <w:r w:rsidRPr="004D5E37">
        <w:rPr>
          <w:rFonts w:asciiTheme="majorBidi" w:hAnsiTheme="majorBidi"/>
          <w:spacing w:val="12"/>
          <w:sz w:val="30"/>
          <w:szCs w:val="30"/>
          <w:cs/>
        </w:rPr>
        <w:t>จา</w:t>
      </w:r>
      <w:r w:rsidRPr="004D5E37">
        <w:rPr>
          <w:rFonts w:asciiTheme="majorBidi" w:hAnsiTheme="majorBidi" w:hint="cs"/>
          <w:spacing w:val="12"/>
          <w:sz w:val="30"/>
          <w:szCs w:val="30"/>
          <w:cs/>
        </w:rPr>
        <w:t xml:space="preserve">กความไม่แน่นอนของสถานการณ์ในปี </w:t>
      </w:r>
      <w:r w:rsidR="009935A8" w:rsidRPr="004D5E37">
        <w:rPr>
          <w:rFonts w:asciiTheme="majorBidi" w:hAnsiTheme="majorBidi"/>
          <w:spacing w:val="12"/>
          <w:sz w:val="30"/>
          <w:szCs w:val="30"/>
          <w:lang w:val="en-US"/>
        </w:rPr>
        <w:t>2563</w:t>
      </w:r>
      <w:r w:rsidRPr="004D5E37">
        <w:rPr>
          <w:rFonts w:asciiTheme="majorBidi" w:hAnsiTheme="majorBidi" w:hint="cs"/>
          <w:spacing w:val="12"/>
          <w:sz w:val="30"/>
          <w:szCs w:val="30"/>
          <w:cs/>
        </w:rPr>
        <w:t xml:space="preserve"> กลุ่มบริษัท</w:t>
      </w:r>
      <w:r w:rsidRPr="004D5E37">
        <w:rPr>
          <w:rFonts w:asciiTheme="majorBidi" w:hAnsiTheme="majorBidi"/>
          <w:spacing w:val="12"/>
          <w:sz w:val="30"/>
          <w:szCs w:val="30"/>
          <w:cs/>
        </w:rPr>
        <w:t>จึงจัดทำงบการเงินสำหรับปีสิ้นสุด</w:t>
      </w:r>
      <w:r w:rsidRPr="004D5E37">
        <w:rPr>
          <w:rFonts w:asciiTheme="majorBidi" w:hAnsiTheme="majorBidi" w:hint="cs"/>
          <w:spacing w:val="12"/>
          <w:sz w:val="30"/>
          <w:szCs w:val="30"/>
          <w:cs/>
        </w:rPr>
        <w:t>วันที่</w:t>
      </w:r>
      <w:r w:rsidRPr="00C257FD">
        <w:rPr>
          <w:rFonts w:asciiTheme="majorBidi" w:hAnsiTheme="majorBidi" w:hint="cs"/>
          <w:sz w:val="30"/>
          <w:szCs w:val="30"/>
          <w:cs/>
        </w:rPr>
        <w:t xml:space="preserve"> </w:t>
      </w:r>
      <w:r w:rsidR="009935A8" w:rsidRPr="009935A8">
        <w:rPr>
          <w:rFonts w:asciiTheme="majorBidi" w:hAnsiTheme="majorBidi"/>
          <w:sz w:val="30"/>
          <w:szCs w:val="30"/>
          <w:lang w:val="en-US"/>
        </w:rPr>
        <w:t>31</w:t>
      </w:r>
      <w:r w:rsidRPr="00C257FD">
        <w:rPr>
          <w:rFonts w:asciiTheme="majorBidi" w:hAnsiTheme="majorBidi"/>
          <w:sz w:val="30"/>
          <w:szCs w:val="30"/>
          <w:cs/>
        </w:rPr>
        <w:t xml:space="preserve"> ธันวาคม</w:t>
      </w:r>
      <w:r w:rsidRPr="00C257FD">
        <w:rPr>
          <w:rFonts w:asciiTheme="majorBidi" w:hAnsiTheme="majorBidi"/>
          <w:sz w:val="30"/>
          <w:szCs w:val="30"/>
        </w:rPr>
        <w:t xml:space="preserve"> </w:t>
      </w:r>
      <w:r w:rsidR="009935A8" w:rsidRPr="009935A8">
        <w:rPr>
          <w:rFonts w:asciiTheme="majorBidi" w:hAnsiTheme="majorBidi"/>
          <w:sz w:val="30"/>
          <w:szCs w:val="30"/>
          <w:lang w:val="en-US"/>
        </w:rPr>
        <w:t>2563</w:t>
      </w:r>
      <w:r w:rsidRPr="00C257FD">
        <w:rPr>
          <w:rFonts w:asciiTheme="majorBidi" w:hAnsiTheme="majorBidi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4D5E37">
        <w:rPr>
          <w:rFonts w:asciiTheme="majorBidi" w:hAnsiTheme="majorBidi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9935A8" w:rsidRPr="004D5E37">
        <w:rPr>
          <w:rFonts w:asciiTheme="majorBidi" w:hAnsiTheme="majorBidi"/>
          <w:i/>
          <w:iCs/>
          <w:sz w:val="30"/>
          <w:szCs w:val="30"/>
          <w:lang w:val="en-US"/>
        </w:rPr>
        <w:t>2019</w:t>
      </w:r>
      <w:r w:rsidRPr="00C257FD">
        <w:rPr>
          <w:rFonts w:asciiTheme="majorBidi" w:hAnsiTheme="majorBidi"/>
          <w:sz w:val="30"/>
          <w:szCs w:val="30"/>
          <w:cs/>
        </w:rPr>
        <w:t xml:space="preserve"> </w:t>
      </w:r>
      <w:r w:rsidRPr="00C257FD">
        <w:rPr>
          <w:rFonts w:asciiTheme="majorBidi" w:hAnsiTheme="majorBidi" w:hint="cs"/>
          <w:sz w:val="30"/>
          <w:szCs w:val="30"/>
          <w:cs/>
        </w:rPr>
        <w:t xml:space="preserve">ในเรื่องการไม่นำสถานการณ์ </w:t>
      </w:r>
      <w:r w:rsidRPr="00C257FD">
        <w:rPr>
          <w:rFonts w:asciiTheme="majorBidi" w:hAnsiTheme="majorBidi"/>
          <w:sz w:val="30"/>
          <w:szCs w:val="30"/>
        </w:rPr>
        <w:t>COVID-</w:t>
      </w:r>
      <w:r w:rsidR="009935A8" w:rsidRPr="009935A8">
        <w:rPr>
          <w:rFonts w:asciiTheme="majorBidi" w:hAnsiTheme="majorBidi"/>
          <w:sz w:val="30"/>
          <w:szCs w:val="30"/>
          <w:lang w:val="en-US"/>
        </w:rPr>
        <w:t>19</w:t>
      </w:r>
      <w:r w:rsidRPr="00C257FD">
        <w:rPr>
          <w:rFonts w:asciiTheme="majorBidi" w:hAnsiTheme="majorBidi" w:hint="cs"/>
          <w:sz w:val="30"/>
          <w:szCs w:val="30"/>
          <w:cs/>
        </w:rPr>
        <w:t xml:space="preserve"> มาพิจารณาการด้อยค่าของสินทรัพย์ การวัดมูลค่ายุติธรรม และภาษีเงินได้รอตัดบัญชี </w:t>
      </w:r>
    </w:p>
    <w:p w14:paraId="1DC22D28" w14:textId="77777777" w:rsidR="002555FC" w:rsidRPr="002555FC" w:rsidRDefault="002555FC" w:rsidP="002555FC">
      <w:pPr>
        <w:pStyle w:val="Bo-Blankline"/>
        <w:rPr>
          <w:highlight w:val="yellow"/>
        </w:rPr>
      </w:pPr>
    </w:p>
    <w:p w14:paraId="2D60BCAF" w14:textId="6F76059C" w:rsidR="00114792" w:rsidRPr="00114792" w:rsidRDefault="00114792" w:rsidP="00C257FD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Theme="majorBidi" w:hAnsiTheme="majorBidi" w:hint="cs"/>
          <w:sz w:val="30"/>
          <w:szCs w:val="30"/>
          <w:cs/>
        </w:rPr>
        <w:t xml:space="preserve">ทั้งนี้แนวปฏิบัติดังกล่าวสิ้นสุดการมีผลบังคับใช้ ณ วันที่ </w:t>
      </w:r>
      <w:r>
        <w:rPr>
          <w:rFonts w:asciiTheme="majorBidi" w:hAnsi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ธันวาคม </w:t>
      </w:r>
      <w:r>
        <w:rPr>
          <w:rFonts w:asciiTheme="majorBidi" w:hAnsiTheme="majorBidi"/>
          <w:sz w:val="30"/>
          <w:szCs w:val="30"/>
          <w:lang w:val="en-US"/>
        </w:rPr>
        <w:t xml:space="preserve">2563 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กลุ่มบริษัทได้ประเมินผลกระทบและพบว่าไม่มีผลกระทบอย่างมีสาระสำคัญต่องบการเงิน สำหรับปีสิ้นสุดวันที่ </w:t>
      </w:r>
      <w:r>
        <w:rPr>
          <w:rFonts w:asciiTheme="majorBidi" w:hAnsi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ธันวาคม </w:t>
      </w:r>
      <w:r>
        <w:rPr>
          <w:rFonts w:asciiTheme="majorBidi" w:hAnsiTheme="majorBidi"/>
          <w:sz w:val="30"/>
          <w:szCs w:val="30"/>
          <w:lang w:val="en-US"/>
        </w:rPr>
        <w:t>2564</w:t>
      </w:r>
    </w:p>
    <w:p w14:paraId="350C89FD" w14:textId="4EBD4E4B" w:rsidR="00824DF9" w:rsidRDefault="00824DF9">
      <w:pPr>
        <w:spacing w:line="240" w:lineRule="auto"/>
        <w:rPr>
          <w:rFonts w:ascii="Angsana New" w:hAnsi="Angsana New"/>
          <w:sz w:val="20"/>
          <w:szCs w:val="20"/>
          <w:highlight w:val="yellow"/>
          <w:lang w:eastAsia="x-none"/>
        </w:rPr>
      </w:pPr>
      <w:r>
        <w:rPr>
          <w:highlight w:val="yellow"/>
        </w:rPr>
        <w:br w:type="page"/>
      </w:r>
    </w:p>
    <w:p w14:paraId="3DFA22BE" w14:textId="7B558CF0" w:rsidR="00362A7B" w:rsidRPr="00514E11" w:rsidRDefault="00362A7B" w:rsidP="00000AE0">
      <w:pPr>
        <w:pStyle w:val="Caption"/>
        <w:ind w:hanging="900"/>
        <w:rPr>
          <w:rFonts w:asciiTheme="majorBidi" w:hAnsiTheme="majorBidi" w:cstheme="majorBidi"/>
          <w:cs/>
        </w:rPr>
      </w:pPr>
      <w:r w:rsidRPr="00514E11">
        <w:rPr>
          <w:rFonts w:asciiTheme="majorBidi" w:hAnsiTheme="majorBidi" w:cstheme="majorBidi"/>
          <w:cs/>
        </w:rPr>
        <w:lastRenderedPageBreak/>
        <w:t>บุคคลหรือกิจการที่เกี่ยวข้องกัน</w:t>
      </w:r>
    </w:p>
    <w:p w14:paraId="5D91E4D7" w14:textId="77777777" w:rsidR="00514E11" w:rsidRPr="00514E11" w:rsidRDefault="00514E11" w:rsidP="003D5C1A">
      <w:pPr>
        <w:pStyle w:val="Bo-Blankline"/>
        <w:rPr>
          <w:spacing w:val="-4"/>
          <w:highlight w:val="yellow"/>
        </w:rPr>
      </w:pPr>
    </w:p>
    <w:p w14:paraId="4C2C1755" w14:textId="259A07DC" w:rsidR="0041428F" w:rsidRDefault="0041428F" w:rsidP="0041428F">
      <w:pPr>
        <w:pStyle w:val="Bo-Blankline"/>
        <w:jc w:val="thaiDistribute"/>
        <w:rPr>
          <w:sz w:val="30"/>
          <w:szCs w:val="30"/>
        </w:rPr>
      </w:pPr>
      <w:r w:rsidRPr="0041428F">
        <w:rPr>
          <w:b/>
          <w:sz w:val="30"/>
          <w:szCs w:val="30"/>
          <w:cs/>
        </w:rPr>
        <w:t>ความสัมพันธ์ที่มีกับบริษัทย่อย และบริษัทร่วมได้เปิดเผยในหมายเห</w:t>
      </w:r>
      <w:r w:rsidRPr="00E503A4">
        <w:rPr>
          <w:b/>
          <w:sz w:val="30"/>
          <w:szCs w:val="30"/>
          <w:cs/>
        </w:rPr>
        <w:t xml:space="preserve">ตุข้อ </w:t>
      </w:r>
      <w:r w:rsidR="00E503A4" w:rsidRPr="00E503A4">
        <w:rPr>
          <w:bCs/>
          <w:sz w:val="30"/>
          <w:szCs w:val="30"/>
          <w:lang w:val="en-US"/>
        </w:rPr>
        <w:t>10</w:t>
      </w:r>
      <w:r w:rsidRPr="0041428F">
        <w:rPr>
          <w:b/>
          <w:sz w:val="30"/>
          <w:szCs w:val="30"/>
          <w:cs/>
        </w:rPr>
        <w:t xml:space="preserve"> </w:t>
      </w:r>
      <w:r w:rsidRPr="0041428F">
        <w:rPr>
          <w:rFonts w:hint="cs"/>
          <w:b/>
          <w:sz w:val="30"/>
          <w:szCs w:val="30"/>
          <w:cs/>
        </w:rPr>
        <w:t>สำหรับ</w:t>
      </w:r>
      <w:r w:rsidRPr="0041428F">
        <w:rPr>
          <w:b/>
          <w:sz w:val="30"/>
          <w:szCs w:val="30"/>
          <w:cs/>
        </w:rPr>
        <w:t>บุคคลหรือกิจการอื่นที่เกี่ยวข้องกัน</w:t>
      </w:r>
      <w:r w:rsidR="00BF5D3A">
        <w:rPr>
          <w:rFonts w:hint="cs"/>
          <w:sz w:val="30"/>
          <w:szCs w:val="30"/>
          <w:cs/>
        </w:rPr>
        <w:t>ที่มีรายการระหว่างกันที่มีนัยสำคัญกับกลุ่มบริษัท</w:t>
      </w:r>
      <w:r w:rsidR="004D5E37">
        <w:rPr>
          <w:rFonts w:hint="cs"/>
          <w:sz w:val="30"/>
          <w:szCs w:val="30"/>
          <w:cs/>
        </w:rPr>
        <w:t xml:space="preserve"> </w:t>
      </w:r>
      <w:r w:rsidR="00BF5D3A">
        <w:rPr>
          <w:rFonts w:hint="cs"/>
          <w:sz w:val="30"/>
          <w:szCs w:val="30"/>
          <w:cs/>
        </w:rPr>
        <w:t>ในระหว่างปีมีดังต่อไปนี้</w:t>
      </w:r>
    </w:p>
    <w:p w14:paraId="7BCE4C72" w14:textId="0211C9F3" w:rsidR="004519EF" w:rsidRPr="004519EF" w:rsidRDefault="004519EF" w:rsidP="004519EF">
      <w:pPr>
        <w:pStyle w:val="Bo-Blankline"/>
        <w:rPr>
          <w:lang w:val="en-US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0"/>
        <w:gridCol w:w="1416"/>
        <w:gridCol w:w="4047"/>
      </w:tblGrid>
      <w:tr w:rsidR="004519EF" w:rsidRPr="00744476" w14:paraId="220566FD" w14:textId="77777777" w:rsidTr="00694903">
        <w:trPr>
          <w:trHeight w:val="20"/>
          <w:tblHeader/>
        </w:trPr>
        <w:tc>
          <w:tcPr>
            <w:tcW w:w="3800" w:type="dxa"/>
            <w:shd w:val="clear" w:color="auto" w:fill="auto"/>
          </w:tcPr>
          <w:p w14:paraId="07B4E7C8" w14:textId="77777777" w:rsidR="004519EF" w:rsidRPr="00744476" w:rsidRDefault="004519EF" w:rsidP="0069490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422C9FE6" w14:textId="77777777" w:rsidR="004519EF" w:rsidRPr="00744476" w:rsidRDefault="004519EF" w:rsidP="0069490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44FF15E4" w14:textId="77777777" w:rsidR="004519EF" w:rsidRPr="00744476" w:rsidRDefault="004519EF" w:rsidP="0069490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/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สัญชาติ</w:t>
            </w:r>
          </w:p>
        </w:tc>
        <w:tc>
          <w:tcPr>
            <w:tcW w:w="4047" w:type="dxa"/>
            <w:shd w:val="clear" w:color="auto" w:fill="auto"/>
          </w:tcPr>
          <w:p w14:paraId="08F7B5C8" w14:textId="77777777" w:rsidR="004519EF" w:rsidRPr="00744476" w:rsidRDefault="004519EF" w:rsidP="00694903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519EF" w:rsidRPr="00744476" w14:paraId="5B661932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444CCDA1" w14:textId="77777777" w:rsidR="004519EF" w:rsidRPr="00744476" w:rsidRDefault="004519EF" w:rsidP="0069490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6" w:type="dxa"/>
            <w:shd w:val="clear" w:color="auto" w:fill="auto"/>
          </w:tcPr>
          <w:p w14:paraId="51796B89" w14:textId="77777777" w:rsidR="004519EF" w:rsidRPr="00744476" w:rsidRDefault="004519EF" w:rsidP="006949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3A1F3CA3" w14:textId="77777777" w:rsidR="004519EF" w:rsidRPr="00744476" w:rsidRDefault="004519EF" w:rsidP="00694903">
            <w:pPr>
              <w:ind w:left="252" w:right="-110" w:hanging="25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ทั้งนี้รวมถึงกรรมการของกลุ่มบริษัท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519EF" w:rsidRPr="00744476" w14:paraId="289C5B42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76E18726" w14:textId="77777777" w:rsidR="004519EF" w:rsidRPr="00744476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416" w:type="dxa"/>
            <w:shd w:val="clear" w:color="auto" w:fill="auto"/>
          </w:tcPr>
          <w:p w14:paraId="450AC3E7" w14:textId="77777777" w:rsidR="004519EF" w:rsidRPr="00744476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490A3B93" w14:textId="77777777" w:rsidR="004519EF" w:rsidRPr="00744476" w:rsidRDefault="004519EF" w:rsidP="00694903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744476" w14:paraId="71566E8E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1165B930" w14:textId="77777777" w:rsidR="004519EF" w:rsidRPr="00744476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416" w:type="dxa"/>
            <w:shd w:val="clear" w:color="auto" w:fill="auto"/>
          </w:tcPr>
          <w:p w14:paraId="067E217C" w14:textId="77777777" w:rsidR="004519EF" w:rsidRPr="00744476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2FD74A9E" w14:textId="77777777" w:rsidR="004519EF" w:rsidRPr="00744476" w:rsidRDefault="004519EF" w:rsidP="00694903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744476" w14:paraId="2F39E997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1BDC31A7" w14:textId="77777777" w:rsidR="004519EF" w:rsidRPr="00744476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416" w:type="dxa"/>
            <w:shd w:val="clear" w:color="auto" w:fill="auto"/>
          </w:tcPr>
          <w:p w14:paraId="69699514" w14:textId="77777777" w:rsidR="004519EF" w:rsidRPr="00744476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12891010" w14:textId="77777777" w:rsidR="004519EF" w:rsidRPr="00744476" w:rsidRDefault="004519EF" w:rsidP="00694903">
            <w:pPr>
              <w:spacing w:line="360" w:lineRule="exact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744476" w14:paraId="543BE796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5BC30D09" w14:textId="77777777" w:rsidR="004519EF" w:rsidRPr="00744476" w:rsidRDefault="004519EF" w:rsidP="00694903">
            <w:pPr>
              <w:pStyle w:val="block"/>
              <w:spacing w:after="0" w:line="360" w:lineRule="exac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416" w:type="dxa"/>
            <w:shd w:val="clear" w:color="auto" w:fill="auto"/>
          </w:tcPr>
          <w:p w14:paraId="64D80189" w14:textId="77777777" w:rsidR="004519EF" w:rsidRPr="00744476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4DBFDADB" w14:textId="77777777" w:rsidR="004519EF" w:rsidRPr="00744476" w:rsidRDefault="004519EF" w:rsidP="00694903">
            <w:pPr>
              <w:spacing w:line="360" w:lineRule="exact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744476" w14:paraId="707A8327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19305224" w14:textId="77777777" w:rsidR="004519EF" w:rsidRPr="00744476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416" w:type="dxa"/>
            <w:shd w:val="clear" w:color="auto" w:fill="auto"/>
          </w:tcPr>
          <w:p w14:paraId="6DCBF116" w14:textId="77777777" w:rsidR="004519EF" w:rsidRPr="00744476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43ECDA2B" w14:textId="77777777" w:rsidR="004519EF" w:rsidRPr="00744476" w:rsidRDefault="004519EF" w:rsidP="00694903">
            <w:pPr>
              <w:spacing w:line="360" w:lineRule="exact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744476" w14:paraId="0ADBF9DD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27065FB6" w14:textId="77777777" w:rsidR="004519EF" w:rsidRPr="00744476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416" w:type="dxa"/>
            <w:shd w:val="clear" w:color="auto" w:fill="auto"/>
          </w:tcPr>
          <w:p w14:paraId="3A929C5D" w14:textId="77777777" w:rsidR="004519EF" w:rsidRPr="00744476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25856E0F" w14:textId="77777777" w:rsidR="004519EF" w:rsidRPr="00744476" w:rsidRDefault="004519EF" w:rsidP="00694903">
            <w:pPr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744476" w14:paraId="1EB2F4BB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340D408B" w14:textId="77777777" w:rsidR="004519EF" w:rsidRPr="00744476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โรงงานฝ้ายสระบุรี จำกัด</w:t>
            </w:r>
          </w:p>
        </w:tc>
        <w:tc>
          <w:tcPr>
            <w:tcW w:w="1416" w:type="dxa"/>
            <w:shd w:val="clear" w:color="auto" w:fill="auto"/>
          </w:tcPr>
          <w:p w14:paraId="7B71E33E" w14:textId="77777777" w:rsidR="004519EF" w:rsidRPr="00744476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5B27BE0E" w14:textId="77777777" w:rsidR="004519EF" w:rsidRPr="00744476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744476" w14:paraId="0B89C687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52637503" w14:textId="77777777" w:rsidR="004519EF" w:rsidRPr="00744476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416" w:type="dxa"/>
            <w:shd w:val="clear" w:color="auto" w:fill="auto"/>
          </w:tcPr>
          <w:p w14:paraId="4C8CCE14" w14:textId="77777777" w:rsidR="004519EF" w:rsidRPr="00744476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50CAB4E0" w14:textId="77777777" w:rsidR="004519EF" w:rsidRPr="00744476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744476" w14:paraId="27B404CC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3F91D1A8" w14:textId="77777777" w:rsidR="004519EF" w:rsidRPr="00744476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416" w:type="dxa"/>
            <w:shd w:val="clear" w:color="auto" w:fill="auto"/>
          </w:tcPr>
          <w:p w14:paraId="5824DEBD" w14:textId="77777777" w:rsidR="004519EF" w:rsidRPr="00744476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1981E828" w14:textId="77777777" w:rsidR="004519EF" w:rsidRPr="00744476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744476" w14:paraId="1F935D78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4028DDC7" w14:textId="77777777" w:rsidR="004519EF" w:rsidRPr="00744476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416" w:type="dxa"/>
            <w:shd w:val="clear" w:color="auto" w:fill="auto"/>
          </w:tcPr>
          <w:p w14:paraId="7AD0E2B2" w14:textId="77777777" w:rsidR="004519EF" w:rsidRPr="00744476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3A95CAD7" w14:textId="77777777" w:rsidR="004519EF" w:rsidRPr="00744476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744476" w14:paraId="1E22D284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73758361" w14:textId="77777777" w:rsidR="004519EF" w:rsidRPr="00F776BD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อีโออีจี จำกัด</w:t>
            </w:r>
          </w:p>
        </w:tc>
        <w:tc>
          <w:tcPr>
            <w:tcW w:w="1416" w:type="dxa"/>
            <w:shd w:val="clear" w:color="auto" w:fill="auto"/>
          </w:tcPr>
          <w:p w14:paraId="7E3E28AE" w14:textId="77777777" w:rsidR="004519EF" w:rsidRPr="00744476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31AB9293" w14:textId="77777777" w:rsidR="004519EF" w:rsidRPr="00744476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7F7D0DC5" w14:textId="02BC2850" w:rsidR="004519EF" w:rsidRDefault="004519EF" w:rsidP="004519EF">
      <w:pPr>
        <w:pStyle w:val="Bo-Blankline"/>
        <w:rPr>
          <w:lang w:val="en-US"/>
        </w:rPr>
      </w:pPr>
    </w:p>
    <w:p w14:paraId="076327FC" w14:textId="77777777" w:rsidR="004519EF" w:rsidRDefault="004519EF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36"/>
        <w:gridCol w:w="1060"/>
        <w:gridCol w:w="239"/>
        <w:gridCol w:w="1024"/>
        <w:gridCol w:w="239"/>
        <w:gridCol w:w="1165"/>
      </w:tblGrid>
      <w:tr w:rsidR="009F65A6" w:rsidRPr="00482416" w14:paraId="532FBC67" w14:textId="77777777" w:rsidTr="001F0548">
        <w:trPr>
          <w:tblHeader/>
        </w:trPr>
        <w:tc>
          <w:tcPr>
            <w:tcW w:w="4137" w:type="dxa"/>
          </w:tcPr>
          <w:p w14:paraId="089D8E34" w14:textId="77777777" w:rsidR="009F65A6" w:rsidRPr="00482416" w:rsidRDefault="009F65A6" w:rsidP="001F0548">
            <w:pPr>
              <w:spacing w:line="240" w:lineRule="auto"/>
              <w:ind w:right="-170"/>
              <w:rPr>
                <w:b/>
                <w:bCs/>
                <w:sz w:val="30"/>
                <w:szCs w:val="30"/>
                <w:cs/>
              </w:rPr>
            </w:pPr>
            <w:r w:rsidRPr="00482416">
              <w:lastRenderedPageBreak/>
              <w:br w:type="page"/>
            </w:r>
            <w:r w:rsidRPr="00F748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6" w:type="dxa"/>
            <w:gridSpan w:val="3"/>
          </w:tcPr>
          <w:p w14:paraId="1F651E56" w14:textId="77777777" w:rsidR="009F65A6" w:rsidRPr="00482416" w:rsidRDefault="009F65A6" w:rsidP="001F0548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5497AA0" w14:textId="77777777" w:rsidR="009F65A6" w:rsidRPr="00482416" w:rsidRDefault="009F65A6" w:rsidP="001F054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6EF1F422" w14:textId="77777777" w:rsidR="009F65A6" w:rsidRPr="00482416" w:rsidRDefault="009F65A6" w:rsidP="001F0548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5A6" w:rsidRPr="00482416" w14:paraId="600745C3" w14:textId="77777777" w:rsidTr="001F0548">
        <w:trPr>
          <w:tblHeader/>
        </w:trPr>
        <w:tc>
          <w:tcPr>
            <w:tcW w:w="4137" w:type="dxa"/>
          </w:tcPr>
          <w:p w14:paraId="695BA597" w14:textId="69F367C6" w:rsidR="009F65A6" w:rsidRPr="00482416" w:rsidRDefault="009F65A6" w:rsidP="001F0548">
            <w:pPr>
              <w:spacing w:line="240" w:lineRule="auto"/>
              <w:rPr>
                <w:b/>
                <w:bCs/>
                <w:sz w:val="30"/>
                <w:szCs w:val="30"/>
                <w:cs/>
              </w:rPr>
            </w:pPr>
            <w:r w:rsidRPr="009F65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9935A8" w:rsidRPr="009935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9F65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7BEC7A74" w14:textId="25B12F0F" w:rsidR="009F65A6" w:rsidRPr="00482416" w:rsidRDefault="009935A8" w:rsidP="001F054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A22A3DC" w14:textId="77777777" w:rsidR="009F65A6" w:rsidRPr="00482416" w:rsidRDefault="009F65A6" w:rsidP="001F054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DF5022A" w14:textId="213E3C8E" w:rsidR="009F65A6" w:rsidRPr="00482416" w:rsidRDefault="009935A8" w:rsidP="001F054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9" w:type="dxa"/>
          </w:tcPr>
          <w:p w14:paraId="1B60FDE5" w14:textId="77777777" w:rsidR="009F65A6" w:rsidRPr="00482416" w:rsidRDefault="009F65A6" w:rsidP="001F054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2F8FE99" w14:textId="54B5413F" w:rsidR="009F65A6" w:rsidRPr="00482416" w:rsidRDefault="009935A8" w:rsidP="001F054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9" w:type="dxa"/>
          </w:tcPr>
          <w:p w14:paraId="554C2D90" w14:textId="77777777" w:rsidR="009F65A6" w:rsidRPr="00482416" w:rsidRDefault="009F65A6" w:rsidP="001F054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67CE26C" w14:textId="15BE02E6" w:rsidR="009F65A6" w:rsidRPr="00482416" w:rsidRDefault="009935A8" w:rsidP="001F054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9F65A6" w:rsidRPr="00482416" w14:paraId="0D65D0DB" w14:textId="77777777" w:rsidTr="001F0548">
        <w:trPr>
          <w:tblHeader/>
        </w:trPr>
        <w:tc>
          <w:tcPr>
            <w:tcW w:w="4137" w:type="dxa"/>
          </w:tcPr>
          <w:p w14:paraId="120C45B3" w14:textId="77777777" w:rsidR="009F65A6" w:rsidRPr="00482416" w:rsidRDefault="009F65A6" w:rsidP="001F0548">
            <w:pPr>
              <w:spacing w:line="240" w:lineRule="auto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7"/>
          </w:tcPr>
          <w:p w14:paraId="7BDAA12A" w14:textId="77777777" w:rsidR="009F65A6" w:rsidRPr="00482416" w:rsidRDefault="009F65A6" w:rsidP="001F054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24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824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F65A6" w:rsidRPr="00482416" w14:paraId="087F54FE" w14:textId="77777777" w:rsidTr="001F0548">
        <w:tc>
          <w:tcPr>
            <w:tcW w:w="4137" w:type="dxa"/>
          </w:tcPr>
          <w:p w14:paraId="160A1A22" w14:textId="77777777" w:rsidR="009F65A6" w:rsidRPr="00482416" w:rsidRDefault="009F65A6" w:rsidP="001F0548">
            <w:pPr>
              <w:spacing w:line="240" w:lineRule="auto"/>
              <w:rPr>
                <w:b/>
                <w:bCs/>
                <w:sz w:val="30"/>
                <w:szCs w:val="30"/>
              </w:rPr>
            </w:pPr>
            <w:r w:rsidRPr="00482416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C994326" w14:textId="77777777" w:rsidR="009F65A6" w:rsidRPr="00482416" w:rsidRDefault="009F65A6" w:rsidP="001F054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B1D681" w14:textId="77777777" w:rsidR="009F65A6" w:rsidRPr="00482416" w:rsidRDefault="009F65A6" w:rsidP="001F054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77EFA90" w14:textId="77777777" w:rsidR="009F65A6" w:rsidRPr="00482416" w:rsidRDefault="009F65A6" w:rsidP="001F054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D5F4F22" w14:textId="77777777" w:rsidR="009F65A6" w:rsidRPr="00482416" w:rsidRDefault="009F65A6" w:rsidP="001F054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C6BCFF9" w14:textId="77777777" w:rsidR="009F65A6" w:rsidRPr="00482416" w:rsidRDefault="009F65A6" w:rsidP="001F054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F1670C7" w14:textId="77777777" w:rsidR="009F65A6" w:rsidRPr="00482416" w:rsidRDefault="009F65A6" w:rsidP="001F054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AF15CBC" w14:textId="77777777" w:rsidR="009F65A6" w:rsidRPr="00482416" w:rsidRDefault="009F65A6" w:rsidP="001F054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FD1" w:rsidRPr="009A0FD1" w14:paraId="4FE122FB" w14:textId="77777777" w:rsidTr="001F0548">
        <w:tc>
          <w:tcPr>
            <w:tcW w:w="4137" w:type="dxa"/>
          </w:tcPr>
          <w:p w14:paraId="17EC4CB2" w14:textId="77777777" w:rsidR="009A0FD1" w:rsidRPr="00482416" w:rsidRDefault="009A0FD1" w:rsidP="009A0FD1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5F4719E2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B8EF68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2C54FBB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690A8CD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6A8A195" w14:textId="3C52E0AA" w:rsidR="009A0FD1" w:rsidRPr="00860725" w:rsidRDefault="005643C9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16,269,875</w:t>
            </w:r>
          </w:p>
        </w:tc>
        <w:tc>
          <w:tcPr>
            <w:tcW w:w="239" w:type="dxa"/>
            <w:shd w:val="clear" w:color="auto" w:fill="auto"/>
          </w:tcPr>
          <w:p w14:paraId="7E4B9430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480E515" w14:textId="24320DF1" w:rsidR="009A0FD1" w:rsidRPr="009A0FD1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  <w:r w:rsidR="009A0FD1" w:rsidRPr="009A0FD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935A8">
              <w:rPr>
                <w:rFonts w:ascii="Angsana New" w:hAnsi="Angsana New" w:hint="cs"/>
                <w:sz w:val="30"/>
                <w:szCs w:val="30"/>
                <w:lang w:val="en-US"/>
              </w:rPr>
              <w:t>536</w:t>
            </w:r>
            <w:r w:rsidR="009A0FD1" w:rsidRPr="009A0FD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935A8">
              <w:rPr>
                <w:rFonts w:ascii="Angsana New" w:hAnsi="Angsana New" w:hint="cs"/>
                <w:sz w:val="30"/>
                <w:szCs w:val="30"/>
                <w:lang w:val="en-US"/>
              </w:rPr>
              <w:t>701</w:t>
            </w:r>
          </w:p>
        </w:tc>
      </w:tr>
      <w:tr w:rsidR="009A0FD1" w:rsidRPr="009A0FD1" w14:paraId="547679B2" w14:textId="77777777" w:rsidTr="001F0548">
        <w:tc>
          <w:tcPr>
            <w:tcW w:w="4137" w:type="dxa"/>
          </w:tcPr>
          <w:p w14:paraId="0B07D48C" w14:textId="77777777" w:rsidR="009A0FD1" w:rsidRPr="00482416" w:rsidRDefault="009A0FD1" w:rsidP="009A0FD1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4671BEC6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B08973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395BA3F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216E8F1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3F3282A" w14:textId="1D99F511" w:rsidR="009A0FD1" w:rsidRPr="00860725" w:rsidRDefault="005643C9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186,344</w:t>
            </w:r>
          </w:p>
        </w:tc>
        <w:tc>
          <w:tcPr>
            <w:tcW w:w="239" w:type="dxa"/>
            <w:shd w:val="clear" w:color="auto" w:fill="auto"/>
          </w:tcPr>
          <w:p w14:paraId="12589918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BF5EC48" w14:textId="19EA92BD" w:rsidR="009A0FD1" w:rsidRPr="009A0FD1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 w:hint="cs"/>
                <w:sz w:val="30"/>
                <w:szCs w:val="30"/>
                <w:lang w:val="en-US"/>
              </w:rPr>
              <w:t>224</w:t>
            </w:r>
            <w:r w:rsidR="009A0FD1" w:rsidRPr="009A0FD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935A8">
              <w:rPr>
                <w:rFonts w:ascii="Angsana New" w:hAnsi="Angsana New" w:hint="cs"/>
                <w:sz w:val="30"/>
                <w:szCs w:val="30"/>
                <w:lang w:val="en-US"/>
              </w:rPr>
              <w:t>215</w:t>
            </w:r>
          </w:p>
        </w:tc>
      </w:tr>
      <w:tr w:rsidR="009A0FD1" w:rsidRPr="009A0FD1" w14:paraId="57585ED9" w14:textId="77777777" w:rsidTr="001F0548">
        <w:tc>
          <w:tcPr>
            <w:tcW w:w="4137" w:type="dxa"/>
          </w:tcPr>
          <w:p w14:paraId="60277F19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080" w:type="dxa"/>
            <w:shd w:val="clear" w:color="auto" w:fill="auto"/>
          </w:tcPr>
          <w:p w14:paraId="6643CF53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759CE9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51176DB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A096BBB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7692F1" w14:textId="2CF1998C" w:rsidR="009A0FD1" w:rsidRPr="00860725" w:rsidRDefault="005643C9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347,880</w:t>
            </w:r>
          </w:p>
        </w:tc>
        <w:tc>
          <w:tcPr>
            <w:tcW w:w="239" w:type="dxa"/>
            <w:shd w:val="clear" w:color="auto" w:fill="auto"/>
          </w:tcPr>
          <w:p w14:paraId="2DEFEF42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8BA8A4B" w14:textId="54D2E29A" w:rsidR="009A0FD1" w:rsidRPr="009A0FD1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 w:hint="cs"/>
                <w:sz w:val="30"/>
                <w:szCs w:val="30"/>
                <w:lang w:val="en-US"/>
              </w:rPr>
              <w:t>370</w:t>
            </w:r>
            <w:r w:rsidR="009A0FD1" w:rsidRPr="009A0FD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935A8">
              <w:rPr>
                <w:rFonts w:ascii="Angsana New" w:hAnsi="Angsana New" w:hint="cs"/>
                <w:sz w:val="30"/>
                <w:szCs w:val="30"/>
                <w:lang w:val="en-US"/>
              </w:rPr>
              <w:t>105</w:t>
            </w:r>
          </w:p>
        </w:tc>
      </w:tr>
      <w:tr w:rsidR="009A0FD1" w:rsidRPr="009A0FD1" w14:paraId="7458942D" w14:textId="77777777" w:rsidTr="001F0548">
        <w:tc>
          <w:tcPr>
            <w:tcW w:w="4137" w:type="dxa"/>
          </w:tcPr>
          <w:p w14:paraId="743B917B" w14:textId="77777777" w:rsidR="009A0FD1" w:rsidRPr="00482416" w:rsidRDefault="009A0FD1" w:rsidP="009A0FD1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080" w:type="dxa"/>
            <w:shd w:val="clear" w:color="auto" w:fill="auto"/>
          </w:tcPr>
          <w:p w14:paraId="2C49160B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DF6F4D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8BDA581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E83191B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6671971" w14:textId="545720E5" w:rsidR="009A0FD1" w:rsidRPr="00860725" w:rsidRDefault="005643C9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1,638,787</w:t>
            </w:r>
          </w:p>
        </w:tc>
        <w:tc>
          <w:tcPr>
            <w:tcW w:w="239" w:type="dxa"/>
            <w:shd w:val="clear" w:color="auto" w:fill="auto"/>
          </w:tcPr>
          <w:p w14:paraId="1C47EED3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EA1E847" w14:textId="1B27228A" w:rsidR="009A0FD1" w:rsidRPr="009A0FD1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A0FD1" w:rsidRPr="009A0FD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935A8">
              <w:rPr>
                <w:rFonts w:ascii="Angsana New" w:hAnsi="Angsana New" w:hint="cs"/>
                <w:sz w:val="30"/>
                <w:szCs w:val="30"/>
                <w:lang w:val="en-US"/>
              </w:rPr>
              <w:t>982</w:t>
            </w:r>
            <w:r w:rsidR="009A0FD1" w:rsidRPr="009A0FD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935A8">
              <w:rPr>
                <w:rFonts w:ascii="Angsana New" w:hAnsi="Angsana New" w:hint="cs"/>
                <w:sz w:val="30"/>
                <w:szCs w:val="30"/>
                <w:lang w:val="en-US"/>
              </w:rPr>
              <w:t>754</w:t>
            </w:r>
          </w:p>
        </w:tc>
      </w:tr>
      <w:tr w:rsidR="009A0FD1" w:rsidRPr="009A0FD1" w14:paraId="265A0C39" w14:textId="77777777" w:rsidTr="001F0548">
        <w:tc>
          <w:tcPr>
            <w:tcW w:w="4137" w:type="dxa"/>
          </w:tcPr>
          <w:p w14:paraId="05397EE2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080" w:type="dxa"/>
            <w:shd w:val="clear" w:color="auto" w:fill="auto"/>
          </w:tcPr>
          <w:p w14:paraId="09C55363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1CA1AD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F736A33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9BE0637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A011DBC" w14:textId="3BE7B99F" w:rsidR="009A0FD1" w:rsidRPr="00802702" w:rsidRDefault="005643C9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34,006</w:t>
            </w:r>
          </w:p>
        </w:tc>
        <w:tc>
          <w:tcPr>
            <w:tcW w:w="239" w:type="dxa"/>
            <w:shd w:val="clear" w:color="auto" w:fill="auto"/>
          </w:tcPr>
          <w:p w14:paraId="07DE8027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DE71D40" w14:textId="7DF7076B" w:rsidR="009A0FD1" w:rsidRPr="009A0FD1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 w:hint="cs"/>
                <w:sz w:val="30"/>
                <w:szCs w:val="30"/>
                <w:lang w:val="en-US"/>
              </w:rPr>
              <w:t>35</w:t>
            </w:r>
            <w:r w:rsidR="009A0FD1" w:rsidRPr="009A0FD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935A8">
              <w:rPr>
                <w:rFonts w:ascii="Angsana New" w:hAnsi="Angsana New" w:hint="cs"/>
                <w:sz w:val="30"/>
                <w:szCs w:val="30"/>
                <w:lang w:val="en-US"/>
              </w:rPr>
              <w:t>397</w:t>
            </w:r>
          </w:p>
        </w:tc>
      </w:tr>
      <w:tr w:rsidR="009A0FD1" w:rsidRPr="009A0FD1" w14:paraId="41EC4AE7" w14:textId="77777777" w:rsidTr="001F0548">
        <w:tc>
          <w:tcPr>
            <w:tcW w:w="4137" w:type="dxa"/>
          </w:tcPr>
          <w:p w14:paraId="6793B6CE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080" w:type="dxa"/>
            <w:shd w:val="clear" w:color="auto" w:fill="auto"/>
          </w:tcPr>
          <w:p w14:paraId="28D8DD58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B05103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120A3F9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C3F7707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9C60CC6" w14:textId="268163DA" w:rsidR="009A0FD1" w:rsidRPr="00860725" w:rsidRDefault="005643C9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102,822</w:t>
            </w:r>
          </w:p>
        </w:tc>
        <w:tc>
          <w:tcPr>
            <w:tcW w:w="239" w:type="dxa"/>
            <w:shd w:val="clear" w:color="auto" w:fill="auto"/>
          </w:tcPr>
          <w:p w14:paraId="6DE501D6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5845CE4" w14:textId="383794A3" w:rsidR="009A0FD1" w:rsidRPr="009A0FD1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35A8">
              <w:rPr>
                <w:rFonts w:ascii="Angsana New" w:hAnsi="Angsana New" w:hint="cs"/>
                <w:sz w:val="30"/>
                <w:szCs w:val="30"/>
                <w:lang w:val="en-US"/>
              </w:rPr>
              <w:t>70</w:t>
            </w:r>
            <w:r w:rsidR="009A0FD1" w:rsidRPr="009A0FD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935A8">
              <w:rPr>
                <w:rFonts w:ascii="Angsana New" w:hAnsi="Angsana New" w:hint="cs"/>
                <w:sz w:val="30"/>
                <w:szCs w:val="30"/>
                <w:lang w:val="en-US"/>
              </w:rPr>
              <w:t>248</w:t>
            </w:r>
          </w:p>
        </w:tc>
      </w:tr>
      <w:tr w:rsidR="009F65A6" w:rsidRPr="00482416" w14:paraId="08345ADD" w14:textId="77777777" w:rsidTr="005643C9">
        <w:tc>
          <w:tcPr>
            <w:tcW w:w="4137" w:type="dxa"/>
            <w:shd w:val="clear" w:color="auto" w:fill="auto"/>
          </w:tcPr>
          <w:p w14:paraId="210262FA" w14:textId="77777777" w:rsidR="009F65A6" w:rsidRPr="005643C9" w:rsidRDefault="009F65A6" w:rsidP="001F054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43C9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739BC93D" w14:textId="77777777" w:rsidR="009F65A6" w:rsidRPr="00482416" w:rsidRDefault="009F65A6" w:rsidP="001F054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8420BF" w14:textId="77777777" w:rsidR="009F65A6" w:rsidRPr="00482416" w:rsidRDefault="009F65A6" w:rsidP="001F054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9E91554" w14:textId="77777777" w:rsidR="009F65A6" w:rsidRPr="00482416" w:rsidRDefault="009F65A6" w:rsidP="001F054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DE41E77" w14:textId="77777777" w:rsidR="009F65A6" w:rsidRPr="00482416" w:rsidRDefault="009F65A6" w:rsidP="001F054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371AB40" w14:textId="3CAD2EAC" w:rsidR="009F65A6" w:rsidRDefault="005643C9" w:rsidP="001F054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1,771,125</w:t>
            </w:r>
          </w:p>
        </w:tc>
        <w:tc>
          <w:tcPr>
            <w:tcW w:w="239" w:type="dxa"/>
            <w:shd w:val="clear" w:color="auto" w:fill="auto"/>
          </w:tcPr>
          <w:p w14:paraId="2AC37F02" w14:textId="77777777" w:rsidR="009F65A6" w:rsidRPr="00482416" w:rsidRDefault="009F65A6" w:rsidP="001F054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8EC3184" w14:textId="1AFB4CAA" w:rsidR="009F65A6" w:rsidRPr="00B27902" w:rsidRDefault="0032019B" w:rsidP="0032019B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1,972,375</w:t>
            </w:r>
          </w:p>
        </w:tc>
      </w:tr>
      <w:tr w:rsidR="009A0FD1" w:rsidRPr="00482416" w14:paraId="1D179658" w14:textId="77777777" w:rsidTr="001F0548">
        <w:tc>
          <w:tcPr>
            <w:tcW w:w="4137" w:type="dxa"/>
          </w:tcPr>
          <w:p w14:paraId="5B8E95D1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482416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080" w:type="dxa"/>
            <w:shd w:val="clear" w:color="auto" w:fill="auto"/>
          </w:tcPr>
          <w:p w14:paraId="08166259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7A7A1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F76A746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5FC15D4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2DE20FD" w14:textId="5D17951C" w:rsidR="009A0FD1" w:rsidRPr="00860725" w:rsidRDefault="005643C9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27,879</w:t>
            </w:r>
          </w:p>
        </w:tc>
        <w:tc>
          <w:tcPr>
            <w:tcW w:w="239" w:type="dxa"/>
            <w:shd w:val="clear" w:color="auto" w:fill="auto"/>
          </w:tcPr>
          <w:p w14:paraId="1EA43B84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D8BF3E0" w14:textId="7F3E278D" w:rsidR="009A0FD1" w:rsidRPr="00482416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9A0F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544</w:t>
            </w:r>
          </w:p>
        </w:tc>
      </w:tr>
      <w:tr w:rsidR="009A0FD1" w:rsidRPr="00482416" w14:paraId="69B8E0AD" w14:textId="77777777" w:rsidTr="001F0548">
        <w:tc>
          <w:tcPr>
            <w:tcW w:w="4137" w:type="dxa"/>
          </w:tcPr>
          <w:p w14:paraId="2CEF69C3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77B935BA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4F2340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207F955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6F51CBB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45BE628" w14:textId="1D65FEBF" w:rsidR="009A0FD1" w:rsidRPr="00860725" w:rsidRDefault="005643C9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2,749</w:t>
            </w:r>
          </w:p>
        </w:tc>
        <w:tc>
          <w:tcPr>
            <w:tcW w:w="239" w:type="dxa"/>
            <w:shd w:val="clear" w:color="auto" w:fill="auto"/>
          </w:tcPr>
          <w:p w14:paraId="64997D85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F715438" w14:textId="3B0034CB" w:rsidR="009A0FD1" w:rsidRPr="00482416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A0F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</w:tr>
      <w:tr w:rsidR="009A0FD1" w:rsidRPr="00482416" w14:paraId="1C3B6F07" w14:textId="77777777" w:rsidTr="001F0548">
        <w:tc>
          <w:tcPr>
            <w:tcW w:w="4137" w:type="dxa"/>
          </w:tcPr>
          <w:p w14:paraId="74904242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1080" w:type="dxa"/>
            <w:shd w:val="clear" w:color="auto" w:fill="auto"/>
          </w:tcPr>
          <w:p w14:paraId="5D4AD004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1B14FA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C008766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B571FF5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871D3EB" w14:textId="6CEA99FC" w:rsidR="009A0FD1" w:rsidRPr="004F5741" w:rsidRDefault="005643C9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1DBB704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508C35B" w14:textId="157007C4" w:rsidR="009A0FD1" w:rsidRPr="00B40CC9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  <w:r w:rsidR="009A0F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</w:t>
            </w:r>
          </w:p>
        </w:tc>
      </w:tr>
      <w:tr w:rsidR="009A0FD1" w:rsidRPr="00482416" w14:paraId="5A7F9403" w14:textId="77777777" w:rsidTr="001F0548">
        <w:tc>
          <w:tcPr>
            <w:tcW w:w="4137" w:type="dxa"/>
          </w:tcPr>
          <w:p w14:paraId="2F1F186A" w14:textId="77777777" w:rsidR="009A0FD1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56F86F2D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CDF4EE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F3A114C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1B66B59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E410DE5" w14:textId="36CD3DA9" w:rsidR="009A0FD1" w:rsidRPr="004F5741" w:rsidRDefault="005643C9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680,197</w:t>
            </w:r>
          </w:p>
        </w:tc>
        <w:tc>
          <w:tcPr>
            <w:tcW w:w="239" w:type="dxa"/>
            <w:shd w:val="clear" w:color="auto" w:fill="auto"/>
          </w:tcPr>
          <w:p w14:paraId="00BEFEDC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A43EA48" w14:textId="7AB7B3D4" w:rsidR="009A0FD1" w:rsidRPr="00651B2A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  <w:r w:rsidR="009A0F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</w:tr>
      <w:tr w:rsidR="009A0FD1" w:rsidRPr="00482416" w14:paraId="78D5EF76" w14:textId="77777777" w:rsidTr="001F0548">
        <w:tc>
          <w:tcPr>
            <w:tcW w:w="4137" w:type="dxa"/>
          </w:tcPr>
          <w:p w14:paraId="6B5E23CF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  <w:shd w:val="clear" w:color="auto" w:fill="auto"/>
          </w:tcPr>
          <w:p w14:paraId="1590AB8C" w14:textId="77777777" w:rsidR="009A0FD1" w:rsidRPr="00482416" w:rsidRDefault="009A0FD1" w:rsidP="009A0FD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11CA56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78C3316" w14:textId="77777777" w:rsidR="009A0FD1" w:rsidRPr="00482416" w:rsidRDefault="009A0FD1" w:rsidP="009A0FD1">
            <w:pPr>
              <w:tabs>
                <w:tab w:val="left" w:pos="480"/>
              </w:tabs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890B7C5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2E6E62C" w14:textId="5EEFCCA5" w:rsidR="009A0FD1" w:rsidRPr="00860725" w:rsidRDefault="005643C9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29,583</w:t>
            </w:r>
          </w:p>
        </w:tc>
        <w:tc>
          <w:tcPr>
            <w:tcW w:w="239" w:type="dxa"/>
            <w:shd w:val="clear" w:color="auto" w:fill="auto"/>
          </w:tcPr>
          <w:p w14:paraId="3F18E526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91BC15D" w14:textId="2591D6C0" w:rsidR="009A0FD1" w:rsidRPr="00482416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9A0F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045</w:t>
            </w:r>
          </w:p>
        </w:tc>
      </w:tr>
      <w:tr w:rsidR="009F65A6" w:rsidRPr="00482416" w14:paraId="37AF30E6" w14:textId="77777777" w:rsidTr="001F0548">
        <w:tc>
          <w:tcPr>
            <w:tcW w:w="4137" w:type="dxa"/>
          </w:tcPr>
          <w:p w14:paraId="42508A89" w14:textId="77777777" w:rsidR="009F65A6" w:rsidRPr="00482416" w:rsidRDefault="009F65A6" w:rsidP="001F054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26DF8F99" w14:textId="77777777" w:rsidR="009F65A6" w:rsidRPr="00482416" w:rsidRDefault="009F65A6" w:rsidP="001F054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94B4A6" w14:textId="77777777" w:rsidR="009F65A6" w:rsidRPr="00482416" w:rsidRDefault="009F65A6" w:rsidP="001F054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8E33CDE" w14:textId="77777777" w:rsidR="009F65A6" w:rsidRPr="00482416" w:rsidRDefault="009F65A6" w:rsidP="001F054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0A2CE18" w14:textId="77777777" w:rsidR="009F65A6" w:rsidRPr="00482416" w:rsidRDefault="009F65A6" w:rsidP="001F054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0C92019" w14:textId="77777777" w:rsidR="009F65A6" w:rsidRPr="00482416" w:rsidRDefault="009F65A6" w:rsidP="001F054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EE12D75" w14:textId="77777777" w:rsidR="009F65A6" w:rsidRPr="00482416" w:rsidRDefault="009F65A6" w:rsidP="001F054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F99BB32" w14:textId="77777777" w:rsidR="009F65A6" w:rsidRPr="00482416" w:rsidRDefault="009F65A6" w:rsidP="001F0548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FD1" w:rsidRPr="00482416" w14:paraId="28AB481F" w14:textId="77777777" w:rsidTr="001F0548">
        <w:tc>
          <w:tcPr>
            <w:tcW w:w="4137" w:type="dxa"/>
          </w:tcPr>
          <w:p w14:paraId="56F3C92F" w14:textId="77777777" w:rsidR="009A0FD1" w:rsidRPr="00482416" w:rsidRDefault="009A0FD1" w:rsidP="009A0FD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617A03E9" w14:textId="3499441A" w:rsidR="009A0FD1" w:rsidRPr="00F033E9" w:rsidRDefault="00397302" w:rsidP="009A0FD1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36" w:type="dxa"/>
            <w:shd w:val="clear" w:color="auto" w:fill="auto"/>
          </w:tcPr>
          <w:p w14:paraId="20F4FACE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1467FA8" w14:textId="14C594AE" w:rsidR="009A0FD1" w:rsidRPr="00482416" w:rsidRDefault="009935A8" w:rsidP="009A0FD1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</w:p>
        </w:tc>
        <w:tc>
          <w:tcPr>
            <w:tcW w:w="239" w:type="dxa"/>
            <w:shd w:val="clear" w:color="auto" w:fill="auto"/>
          </w:tcPr>
          <w:p w14:paraId="389C5388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03D59DA" w14:textId="0253CFA9" w:rsidR="009A0FD1" w:rsidRPr="00CD2B69" w:rsidRDefault="005643C9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1,786</w:t>
            </w:r>
          </w:p>
        </w:tc>
        <w:tc>
          <w:tcPr>
            <w:tcW w:w="239" w:type="dxa"/>
          </w:tcPr>
          <w:p w14:paraId="2CACEB0B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0C1DF97" w14:textId="26A01DF9" w:rsidR="009A0FD1" w:rsidRPr="00B40CC9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</w:tr>
      <w:tr w:rsidR="009A0FD1" w:rsidRPr="00482416" w14:paraId="081A1C4B" w14:textId="77777777" w:rsidTr="001F0548">
        <w:tc>
          <w:tcPr>
            <w:tcW w:w="4137" w:type="dxa"/>
          </w:tcPr>
          <w:p w14:paraId="4DFAA3CE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236AF350" w14:textId="4A2F4FE9" w:rsidR="009A0FD1" w:rsidRPr="004F5741" w:rsidRDefault="00397302" w:rsidP="009A0FD1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534,603</w:t>
            </w:r>
          </w:p>
        </w:tc>
        <w:tc>
          <w:tcPr>
            <w:tcW w:w="236" w:type="dxa"/>
            <w:shd w:val="clear" w:color="auto" w:fill="auto"/>
          </w:tcPr>
          <w:p w14:paraId="5904FB35" w14:textId="77777777" w:rsidR="009A0FD1" w:rsidRPr="00482416" w:rsidRDefault="009A0FD1" w:rsidP="009A0FD1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F261478" w14:textId="4D0698F3" w:rsidR="009A0FD1" w:rsidRPr="00482416" w:rsidRDefault="009935A8" w:rsidP="009A0FD1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574</w:t>
            </w:r>
            <w:r w:rsidR="009A0F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  <w:tc>
          <w:tcPr>
            <w:tcW w:w="239" w:type="dxa"/>
            <w:shd w:val="clear" w:color="auto" w:fill="auto"/>
          </w:tcPr>
          <w:p w14:paraId="62EC0EDE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5033B3C" w14:textId="163DC064" w:rsidR="009A0FD1" w:rsidRPr="00CD2B69" w:rsidRDefault="005643C9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509,655</w:t>
            </w:r>
          </w:p>
        </w:tc>
        <w:tc>
          <w:tcPr>
            <w:tcW w:w="239" w:type="dxa"/>
          </w:tcPr>
          <w:p w14:paraId="38042572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21D462E" w14:textId="4E7C6671" w:rsidR="009A0FD1" w:rsidRPr="00482416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  <w:r w:rsidR="009A0FD1" w:rsidRPr="00054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</w:p>
        </w:tc>
      </w:tr>
      <w:tr w:rsidR="009A0FD1" w:rsidRPr="00482416" w14:paraId="0E1A291A" w14:textId="77777777" w:rsidTr="001F0548">
        <w:tc>
          <w:tcPr>
            <w:tcW w:w="4137" w:type="dxa"/>
          </w:tcPr>
          <w:p w14:paraId="6CBC2AF5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09C8DE50" w14:textId="2C61EAE3" w:rsidR="009A0FD1" w:rsidRPr="004F5741" w:rsidRDefault="00397302" w:rsidP="009A0FD1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6,255</w:t>
            </w:r>
          </w:p>
        </w:tc>
        <w:tc>
          <w:tcPr>
            <w:tcW w:w="236" w:type="dxa"/>
            <w:shd w:val="clear" w:color="auto" w:fill="auto"/>
          </w:tcPr>
          <w:p w14:paraId="7A05465A" w14:textId="77777777" w:rsidR="009A0FD1" w:rsidRPr="00482416" w:rsidRDefault="009A0FD1" w:rsidP="009A0FD1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768D9BD" w14:textId="57EC747A" w:rsidR="009A0FD1" w:rsidRPr="004F5741" w:rsidRDefault="009935A8" w:rsidP="009A0FD1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A0F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  <w:tc>
          <w:tcPr>
            <w:tcW w:w="239" w:type="dxa"/>
            <w:shd w:val="clear" w:color="auto" w:fill="auto"/>
          </w:tcPr>
          <w:p w14:paraId="4C7608FE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743D03D" w14:textId="61471747" w:rsidR="009A0FD1" w:rsidRPr="00CD2B69" w:rsidRDefault="005643C9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39" w:type="dxa"/>
          </w:tcPr>
          <w:p w14:paraId="2F989771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BF69761" w14:textId="6CA73666" w:rsidR="009A0FD1" w:rsidRPr="00B40CC9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</w:tr>
      <w:tr w:rsidR="009A0FD1" w:rsidRPr="00482416" w14:paraId="1B3EDF54" w14:textId="77777777" w:rsidTr="001F0548">
        <w:tc>
          <w:tcPr>
            <w:tcW w:w="4137" w:type="dxa"/>
          </w:tcPr>
          <w:p w14:paraId="1CA77B27" w14:textId="77777777" w:rsidR="009A0FD1" w:rsidRPr="00482416" w:rsidRDefault="009A0FD1" w:rsidP="009A0FD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602C3D31" w14:textId="7AC79FC4" w:rsidR="009A0FD1" w:rsidRPr="004F5741" w:rsidRDefault="00653FC4" w:rsidP="009A0FD1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C345938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F4F79B6" w14:textId="07DBC3E4" w:rsidR="009A0FD1" w:rsidRPr="00482416" w:rsidRDefault="009A0FD1" w:rsidP="009A0FD1">
            <w:pPr>
              <w:tabs>
                <w:tab w:val="left" w:pos="480"/>
              </w:tabs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6FCEFB7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0852CF3" w14:textId="7F54E238" w:rsidR="009A0FD1" w:rsidRPr="00CD2B69" w:rsidRDefault="005643C9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401A4E94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C45579C" w14:textId="5C831DFC" w:rsidR="009A0FD1" w:rsidRPr="00C56E74" w:rsidRDefault="009A0FD1" w:rsidP="009A0FD1">
            <w:pPr>
              <w:tabs>
                <w:tab w:val="decimal" w:pos="515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8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0FD1" w:rsidRPr="00482416" w14:paraId="1DECFFEC" w14:textId="77777777" w:rsidTr="001F0548">
        <w:tc>
          <w:tcPr>
            <w:tcW w:w="4137" w:type="dxa"/>
          </w:tcPr>
          <w:p w14:paraId="560A6352" w14:textId="77777777" w:rsidR="009A0FD1" w:rsidRPr="00482416" w:rsidRDefault="009A0FD1" w:rsidP="009A0FD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67911767" w14:textId="178C5850" w:rsidR="009A0FD1" w:rsidRPr="004F5741" w:rsidRDefault="008B0946" w:rsidP="009A0FD1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26,807</w:t>
            </w:r>
          </w:p>
        </w:tc>
        <w:tc>
          <w:tcPr>
            <w:tcW w:w="236" w:type="dxa"/>
            <w:shd w:val="clear" w:color="auto" w:fill="auto"/>
          </w:tcPr>
          <w:p w14:paraId="443BC9B9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4B688FC" w14:textId="7088678F" w:rsidR="009A0FD1" w:rsidRPr="00482416" w:rsidRDefault="009935A8" w:rsidP="009A0FD1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9A0F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</w:p>
        </w:tc>
        <w:tc>
          <w:tcPr>
            <w:tcW w:w="239" w:type="dxa"/>
            <w:shd w:val="clear" w:color="auto" w:fill="auto"/>
          </w:tcPr>
          <w:p w14:paraId="29B21007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F1DA646" w14:textId="4A37E2DA" w:rsidR="009A0FD1" w:rsidRPr="00CD2B69" w:rsidRDefault="005643C9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19,291</w:t>
            </w:r>
          </w:p>
        </w:tc>
        <w:tc>
          <w:tcPr>
            <w:tcW w:w="239" w:type="dxa"/>
          </w:tcPr>
          <w:p w14:paraId="1F809B15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3CA2B54" w14:textId="429FE3DD" w:rsidR="009A0FD1" w:rsidRPr="00482416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9A0F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</w:tr>
      <w:tr w:rsidR="009A0FD1" w:rsidRPr="00482416" w14:paraId="5492AEBC" w14:textId="77777777" w:rsidTr="001F0548">
        <w:tc>
          <w:tcPr>
            <w:tcW w:w="4137" w:type="dxa"/>
          </w:tcPr>
          <w:p w14:paraId="24386689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2C25D8E" w14:textId="77777777" w:rsidR="009A0FD1" w:rsidRPr="00482416" w:rsidRDefault="009A0FD1" w:rsidP="009A0FD1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8BC484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DFEAAB6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DE7C8C8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00E7121" w14:textId="77777777" w:rsidR="009A0FD1" w:rsidRPr="00482416" w:rsidRDefault="009A0FD1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516DBFA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901C941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FD1" w:rsidRPr="00482416" w14:paraId="3071631E" w14:textId="77777777" w:rsidTr="001F0548">
        <w:tc>
          <w:tcPr>
            <w:tcW w:w="4137" w:type="dxa"/>
          </w:tcPr>
          <w:p w14:paraId="1A464056" w14:textId="77777777" w:rsidR="009A0FD1" w:rsidRPr="00482416" w:rsidRDefault="009A0FD1" w:rsidP="009A0FD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141ED526" w14:textId="692AAA6E" w:rsidR="009A0FD1" w:rsidRPr="00B40CC9" w:rsidRDefault="008B0946" w:rsidP="009A0FD1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2,521</w:t>
            </w:r>
          </w:p>
        </w:tc>
        <w:tc>
          <w:tcPr>
            <w:tcW w:w="236" w:type="dxa"/>
            <w:shd w:val="clear" w:color="auto" w:fill="auto"/>
          </w:tcPr>
          <w:p w14:paraId="7DE3C53A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6124BA4" w14:textId="3A96E61E" w:rsidR="009A0FD1" w:rsidRPr="00482416" w:rsidRDefault="009935A8" w:rsidP="009A0FD1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A0F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  <w:tc>
          <w:tcPr>
            <w:tcW w:w="239" w:type="dxa"/>
            <w:shd w:val="clear" w:color="auto" w:fill="auto"/>
          </w:tcPr>
          <w:p w14:paraId="26EC98F0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DB3F82B" w14:textId="1808F2D6" w:rsidR="009A0FD1" w:rsidRPr="00482416" w:rsidRDefault="005643C9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39" w:type="dxa"/>
          </w:tcPr>
          <w:p w14:paraId="5C446050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62FBCF8" w14:textId="44480C44" w:rsidR="009A0FD1" w:rsidRPr="00482416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</w:p>
        </w:tc>
      </w:tr>
      <w:tr w:rsidR="009A0FD1" w:rsidRPr="00482416" w14:paraId="1239BE15" w14:textId="77777777" w:rsidTr="001F0548">
        <w:tc>
          <w:tcPr>
            <w:tcW w:w="4137" w:type="dxa"/>
          </w:tcPr>
          <w:p w14:paraId="08F43464" w14:textId="77777777" w:rsidR="009A0FD1" w:rsidRPr="00482416" w:rsidRDefault="009A0FD1" w:rsidP="009A0FD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1B8AA68A" w14:textId="3A78225B" w:rsidR="009A0FD1" w:rsidRPr="00B40CC9" w:rsidRDefault="008B0946" w:rsidP="009A0FD1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3123B72D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2371848" w14:textId="2132BF9B" w:rsidR="009A0FD1" w:rsidRPr="00482416" w:rsidRDefault="009935A8" w:rsidP="009A0FD1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14:paraId="56AB6150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7C12E21" w14:textId="2A58BBF5" w:rsidR="009A0FD1" w:rsidRPr="00482416" w:rsidRDefault="005643C9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19136954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8BC7DFB" w14:textId="0766DFF9" w:rsidR="009A0FD1" w:rsidRPr="00482416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9A0FD1" w:rsidRPr="00482416" w14:paraId="473C8E85" w14:textId="77777777" w:rsidTr="001F0548">
        <w:tc>
          <w:tcPr>
            <w:tcW w:w="4137" w:type="dxa"/>
          </w:tcPr>
          <w:p w14:paraId="4C3DF270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7F8A7F1C" w14:textId="36ABD4D1" w:rsidR="009A0FD1" w:rsidRPr="00B40CC9" w:rsidRDefault="008B0946" w:rsidP="009A0FD1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4,558</w:t>
            </w:r>
          </w:p>
        </w:tc>
        <w:tc>
          <w:tcPr>
            <w:tcW w:w="236" w:type="dxa"/>
            <w:shd w:val="clear" w:color="auto" w:fill="auto"/>
          </w:tcPr>
          <w:p w14:paraId="7F3B5FDC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3D98385" w14:textId="049551B9" w:rsidR="009A0FD1" w:rsidRPr="00405A5A" w:rsidRDefault="009935A8" w:rsidP="009A0FD1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A0F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  <w:tc>
          <w:tcPr>
            <w:tcW w:w="239" w:type="dxa"/>
            <w:shd w:val="clear" w:color="auto" w:fill="auto"/>
          </w:tcPr>
          <w:p w14:paraId="6A973DE3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72E0CA0" w14:textId="161BB9F2" w:rsidR="009A0FD1" w:rsidRPr="00482416" w:rsidRDefault="005643C9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2,685</w:t>
            </w:r>
          </w:p>
        </w:tc>
        <w:tc>
          <w:tcPr>
            <w:tcW w:w="239" w:type="dxa"/>
          </w:tcPr>
          <w:p w14:paraId="4CA723D3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3163D5A" w14:textId="5A79A48E" w:rsidR="009A0FD1" w:rsidRPr="00B40CC9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A0FD1" w:rsidRPr="00D6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</w:p>
        </w:tc>
      </w:tr>
      <w:tr w:rsidR="009A0FD1" w:rsidRPr="009A0FD1" w14:paraId="03D171D0" w14:textId="77777777" w:rsidTr="001F0548">
        <w:tc>
          <w:tcPr>
            <w:tcW w:w="4137" w:type="dxa"/>
          </w:tcPr>
          <w:p w14:paraId="79346293" w14:textId="72B98D20" w:rsidR="009A0FD1" w:rsidRPr="005643C9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43C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69B68E92" w14:textId="44C587A9" w:rsidR="009A0FD1" w:rsidRPr="005643C9" w:rsidRDefault="008B0946" w:rsidP="008B0946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36" w:type="dxa"/>
            <w:shd w:val="clear" w:color="auto" w:fill="auto"/>
          </w:tcPr>
          <w:p w14:paraId="1B8869E8" w14:textId="77777777" w:rsidR="009A0FD1" w:rsidRPr="005643C9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B53AE37" w14:textId="3DC0E295" w:rsidR="009A0FD1" w:rsidRPr="005643C9" w:rsidRDefault="009935A8" w:rsidP="009A0FD1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5643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239" w:type="dxa"/>
            <w:shd w:val="clear" w:color="auto" w:fill="auto"/>
          </w:tcPr>
          <w:p w14:paraId="344F5204" w14:textId="77777777" w:rsidR="009A0FD1" w:rsidRPr="005643C9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20A3BB8" w14:textId="43D0D046" w:rsidR="009A0FD1" w:rsidRPr="005643C9" w:rsidRDefault="005643C9" w:rsidP="005643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43C9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39" w:type="dxa"/>
          </w:tcPr>
          <w:p w14:paraId="3DA1DAA2" w14:textId="77777777" w:rsidR="009A0FD1" w:rsidRPr="005643C9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54D5C0F" w14:textId="669787E2" w:rsidR="009A0FD1" w:rsidRPr="005643C9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43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</w:tr>
      <w:tr w:rsidR="009A0FD1" w:rsidRPr="009A0FD1" w14:paraId="1898837C" w14:textId="77777777" w:rsidTr="001F0548">
        <w:tc>
          <w:tcPr>
            <w:tcW w:w="4137" w:type="dxa"/>
          </w:tcPr>
          <w:p w14:paraId="0E7F8760" w14:textId="2F60C441" w:rsidR="009A0FD1" w:rsidRPr="009A0FD1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4D79258C" w14:textId="7AB92C27" w:rsidR="009A0FD1" w:rsidRPr="009A0FD1" w:rsidRDefault="008B0946" w:rsidP="008B0946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242,994</w:t>
            </w:r>
          </w:p>
        </w:tc>
        <w:tc>
          <w:tcPr>
            <w:tcW w:w="236" w:type="dxa"/>
            <w:shd w:val="clear" w:color="auto" w:fill="auto"/>
          </w:tcPr>
          <w:p w14:paraId="3BA24420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B1C586A" w14:textId="3EE1F4FF" w:rsidR="009A0FD1" w:rsidRPr="009A0FD1" w:rsidRDefault="009935A8" w:rsidP="009A0FD1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  <w:r w:rsidR="009A0F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</w:p>
        </w:tc>
        <w:tc>
          <w:tcPr>
            <w:tcW w:w="239" w:type="dxa"/>
            <w:shd w:val="clear" w:color="auto" w:fill="auto"/>
          </w:tcPr>
          <w:p w14:paraId="6978BDB6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812DBD6" w14:textId="281EC6F9" w:rsidR="009A0FD1" w:rsidRPr="009F1ED2" w:rsidRDefault="005643C9" w:rsidP="005643C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116,346</w:t>
            </w:r>
          </w:p>
        </w:tc>
        <w:tc>
          <w:tcPr>
            <w:tcW w:w="239" w:type="dxa"/>
          </w:tcPr>
          <w:p w14:paraId="66889015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00C72B0" w14:textId="27142774" w:rsidR="009A0FD1" w:rsidRPr="009A0FD1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  <w:r w:rsidR="009A0F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</w:tr>
      <w:tr w:rsidR="009A0FD1" w:rsidRPr="00482416" w14:paraId="3302AE34" w14:textId="77777777" w:rsidTr="001F0548">
        <w:tc>
          <w:tcPr>
            <w:tcW w:w="4137" w:type="dxa"/>
          </w:tcPr>
          <w:p w14:paraId="1507DB2F" w14:textId="77777777" w:rsidR="009A0FD1" w:rsidRPr="00482416" w:rsidRDefault="009A0FD1" w:rsidP="009A0FD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69704A67" w14:textId="021D695D" w:rsidR="009A0FD1" w:rsidRPr="00B40CC9" w:rsidRDefault="008B0946" w:rsidP="009A0FD1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62,088</w:t>
            </w:r>
          </w:p>
        </w:tc>
        <w:tc>
          <w:tcPr>
            <w:tcW w:w="236" w:type="dxa"/>
            <w:shd w:val="clear" w:color="auto" w:fill="auto"/>
          </w:tcPr>
          <w:p w14:paraId="13E33154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DE82A2D" w14:textId="4B8D5587" w:rsidR="009A0FD1" w:rsidRPr="00482416" w:rsidRDefault="009935A8" w:rsidP="009A0FD1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="009A0F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503</w:t>
            </w:r>
          </w:p>
        </w:tc>
        <w:tc>
          <w:tcPr>
            <w:tcW w:w="239" w:type="dxa"/>
            <w:shd w:val="clear" w:color="auto" w:fill="auto"/>
          </w:tcPr>
          <w:p w14:paraId="1EA6BED7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DF4044F" w14:textId="5F94CE67" w:rsidR="009A0FD1" w:rsidRPr="00F15B0D" w:rsidRDefault="005643C9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58,213</w:t>
            </w:r>
          </w:p>
        </w:tc>
        <w:tc>
          <w:tcPr>
            <w:tcW w:w="239" w:type="dxa"/>
          </w:tcPr>
          <w:p w14:paraId="15565279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BA6A488" w14:textId="76FD0D14" w:rsidR="009A0FD1" w:rsidRPr="00482416" w:rsidRDefault="009935A8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9A0F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</w:p>
        </w:tc>
      </w:tr>
      <w:tr w:rsidR="004519EF" w:rsidRPr="00482416" w14:paraId="6F3A4670" w14:textId="77777777" w:rsidTr="001F0548">
        <w:tc>
          <w:tcPr>
            <w:tcW w:w="4137" w:type="dxa"/>
          </w:tcPr>
          <w:p w14:paraId="473E8F29" w14:textId="77777777" w:rsidR="004519EF" w:rsidRPr="00482416" w:rsidRDefault="004519EF" w:rsidP="009A0FD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06EE36" w14:textId="77777777" w:rsidR="004519EF" w:rsidRPr="00B40CC9" w:rsidRDefault="004519EF" w:rsidP="009A0FD1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2ED710D" w14:textId="77777777" w:rsidR="004519EF" w:rsidRPr="00482416" w:rsidRDefault="004519EF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16B49F" w14:textId="77777777" w:rsidR="004519EF" w:rsidRPr="009935A8" w:rsidRDefault="004519EF" w:rsidP="009A0FD1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141C1ABF" w14:textId="77777777" w:rsidR="004519EF" w:rsidRPr="00482416" w:rsidRDefault="004519EF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53AC2D8" w14:textId="77777777" w:rsidR="004519EF" w:rsidRPr="00F15B0D" w:rsidRDefault="004519EF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518774" w14:textId="77777777" w:rsidR="004519EF" w:rsidRPr="00482416" w:rsidRDefault="004519EF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4C61C58" w14:textId="77777777" w:rsidR="004519EF" w:rsidRPr="009935A8" w:rsidRDefault="004519EF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519EF" w:rsidRPr="00482416" w14:paraId="5098773B" w14:textId="77777777" w:rsidTr="001F0548">
        <w:tc>
          <w:tcPr>
            <w:tcW w:w="4137" w:type="dxa"/>
          </w:tcPr>
          <w:p w14:paraId="2B27E45E" w14:textId="77777777" w:rsidR="004519EF" w:rsidRPr="00482416" w:rsidRDefault="004519EF" w:rsidP="009A0FD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70AE7C" w14:textId="77777777" w:rsidR="004519EF" w:rsidRPr="00B40CC9" w:rsidRDefault="004519EF" w:rsidP="009A0FD1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1E297B2" w14:textId="77777777" w:rsidR="004519EF" w:rsidRPr="00482416" w:rsidRDefault="004519EF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CE280E6" w14:textId="77777777" w:rsidR="004519EF" w:rsidRPr="009935A8" w:rsidRDefault="004519EF" w:rsidP="009A0FD1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877CD59" w14:textId="77777777" w:rsidR="004519EF" w:rsidRPr="00482416" w:rsidRDefault="004519EF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0DA85A" w14:textId="77777777" w:rsidR="004519EF" w:rsidRPr="00F15B0D" w:rsidRDefault="004519EF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2003015" w14:textId="77777777" w:rsidR="004519EF" w:rsidRPr="00482416" w:rsidRDefault="004519EF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C414F9F" w14:textId="77777777" w:rsidR="004519EF" w:rsidRPr="009935A8" w:rsidRDefault="004519EF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519EF" w:rsidRPr="00482416" w14:paraId="115510F1" w14:textId="77777777" w:rsidTr="001F0548">
        <w:tc>
          <w:tcPr>
            <w:tcW w:w="4137" w:type="dxa"/>
          </w:tcPr>
          <w:p w14:paraId="0CE603D2" w14:textId="77777777" w:rsidR="004519EF" w:rsidRPr="00482416" w:rsidRDefault="004519EF" w:rsidP="009A0FD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F2D481F" w14:textId="77777777" w:rsidR="004519EF" w:rsidRPr="00B40CC9" w:rsidRDefault="004519EF" w:rsidP="009A0FD1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734B1A1" w14:textId="77777777" w:rsidR="004519EF" w:rsidRPr="00482416" w:rsidRDefault="004519EF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B8F3FFB" w14:textId="77777777" w:rsidR="004519EF" w:rsidRPr="009935A8" w:rsidRDefault="004519EF" w:rsidP="009A0FD1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41967FDD" w14:textId="77777777" w:rsidR="004519EF" w:rsidRPr="00482416" w:rsidRDefault="004519EF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5B4088B" w14:textId="77777777" w:rsidR="004519EF" w:rsidRPr="00F15B0D" w:rsidRDefault="004519EF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6B88C5F" w14:textId="77777777" w:rsidR="004519EF" w:rsidRPr="00482416" w:rsidRDefault="004519EF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0EDE41E" w14:textId="77777777" w:rsidR="004519EF" w:rsidRPr="009935A8" w:rsidRDefault="004519EF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A0FD1" w:rsidRPr="00482416" w14:paraId="7206B684" w14:textId="77777777" w:rsidTr="001F0548">
        <w:tc>
          <w:tcPr>
            <w:tcW w:w="4137" w:type="dxa"/>
          </w:tcPr>
          <w:p w14:paraId="09179C57" w14:textId="77777777" w:rsidR="009A0FD1" w:rsidRPr="005E3969" w:rsidRDefault="009A0FD1" w:rsidP="009A0FD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9D57272" w14:textId="77777777" w:rsidR="009A0FD1" w:rsidRPr="00B40CC9" w:rsidRDefault="009A0FD1" w:rsidP="009A0FD1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946C23" w14:textId="77777777" w:rsidR="009A0FD1" w:rsidRPr="00482416" w:rsidRDefault="009A0FD1" w:rsidP="009A0FD1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0543B2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602DA5B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67FB4F7" w14:textId="77777777" w:rsidR="009A0FD1" w:rsidRPr="00482416" w:rsidRDefault="009A0FD1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C4E54C1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4162E9A" w14:textId="77777777" w:rsidR="009A0FD1" w:rsidRPr="00482416" w:rsidRDefault="009A0FD1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FD1" w:rsidRPr="00482416" w14:paraId="72A454AC" w14:textId="77777777" w:rsidTr="001F0548">
        <w:tc>
          <w:tcPr>
            <w:tcW w:w="4137" w:type="dxa"/>
          </w:tcPr>
          <w:p w14:paraId="0694C75D" w14:textId="77777777" w:rsidR="009A0FD1" w:rsidRPr="00482416" w:rsidRDefault="009A0FD1" w:rsidP="009A0FD1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14B0F35C" w14:textId="77777777" w:rsidR="009A0FD1" w:rsidRPr="00B40CC9" w:rsidRDefault="009A0FD1" w:rsidP="009A0FD1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74C937" w14:textId="77777777" w:rsidR="009A0FD1" w:rsidRPr="00482416" w:rsidRDefault="009A0FD1" w:rsidP="009A0FD1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258370C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D4488B2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93CFD7E" w14:textId="77777777" w:rsidR="009A0FD1" w:rsidRPr="00482416" w:rsidRDefault="009A0FD1" w:rsidP="009A0FD1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3D582AC" w14:textId="77777777" w:rsidR="009A0FD1" w:rsidRPr="00482416" w:rsidRDefault="009A0FD1" w:rsidP="009A0FD1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102C74A" w14:textId="77777777" w:rsidR="009A0FD1" w:rsidRPr="00482416" w:rsidRDefault="009A0FD1" w:rsidP="009A0FD1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439" w:rsidRPr="00482416" w14:paraId="2870FD3F" w14:textId="77777777" w:rsidTr="001F0548">
        <w:tc>
          <w:tcPr>
            <w:tcW w:w="4137" w:type="dxa"/>
          </w:tcPr>
          <w:p w14:paraId="25512ED1" w14:textId="77777777" w:rsidR="00A80439" w:rsidRPr="00482416" w:rsidRDefault="00A80439" w:rsidP="00A80439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367DC3CB" w14:textId="588BD429" w:rsidR="00A80439" w:rsidRPr="00B40CC9" w:rsidRDefault="00AF578A" w:rsidP="00A80439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330,539</w:t>
            </w:r>
          </w:p>
        </w:tc>
        <w:tc>
          <w:tcPr>
            <w:tcW w:w="236" w:type="dxa"/>
          </w:tcPr>
          <w:p w14:paraId="11CD219C" w14:textId="77777777" w:rsidR="00A80439" w:rsidRPr="00482416" w:rsidRDefault="00A80439" w:rsidP="00A80439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58F0F81" w14:textId="3E45110E" w:rsidR="00A80439" w:rsidRPr="00482416" w:rsidRDefault="009935A8" w:rsidP="00A80439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</w:t>
            </w:r>
            <w:r w:rsidR="00A804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239" w:type="dxa"/>
          </w:tcPr>
          <w:p w14:paraId="5C527352" w14:textId="77777777" w:rsidR="00A80439" w:rsidRPr="00482416" w:rsidRDefault="00A80439" w:rsidP="00A80439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21EF81D" w14:textId="66DDE5E9" w:rsidR="00A80439" w:rsidRPr="00B40CC9" w:rsidRDefault="00B1266C" w:rsidP="00A8043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239,555</w:t>
            </w:r>
          </w:p>
        </w:tc>
        <w:tc>
          <w:tcPr>
            <w:tcW w:w="239" w:type="dxa"/>
          </w:tcPr>
          <w:p w14:paraId="59215CE1" w14:textId="77777777" w:rsidR="00A80439" w:rsidRPr="00482416" w:rsidRDefault="00A80439" w:rsidP="00A80439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FF5169A" w14:textId="35521B4D" w:rsidR="00A80439" w:rsidRPr="00B40CC9" w:rsidRDefault="009935A8" w:rsidP="00A80439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 w:rsidR="00A804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</w:p>
        </w:tc>
      </w:tr>
      <w:tr w:rsidR="00A80439" w:rsidRPr="00482416" w14:paraId="323DBC60" w14:textId="77777777" w:rsidTr="001F0548">
        <w:tc>
          <w:tcPr>
            <w:tcW w:w="4137" w:type="dxa"/>
          </w:tcPr>
          <w:p w14:paraId="11B01190" w14:textId="77777777" w:rsidR="00A80439" w:rsidRPr="00482416" w:rsidRDefault="00A80439" w:rsidP="00A80439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9E7337" w14:textId="67871242" w:rsidR="00A80439" w:rsidRPr="00B40CC9" w:rsidRDefault="00AF578A" w:rsidP="00A80439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4,501</w:t>
            </w:r>
          </w:p>
        </w:tc>
        <w:tc>
          <w:tcPr>
            <w:tcW w:w="236" w:type="dxa"/>
          </w:tcPr>
          <w:p w14:paraId="1BB6DDC6" w14:textId="77777777" w:rsidR="00A80439" w:rsidRPr="00482416" w:rsidRDefault="00A80439" w:rsidP="00A80439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166B1C5" w14:textId="776582DE" w:rsidR="00A80439" w:rsidRPr="00482416" w:rsidRDefault="009935A8" w:rsidP="00A80439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804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474</w:t>
            </w:r>
          </w:p>
        </w:tc>
        <w:tc>
          <w:tcPr>
            <w:tcW w:w="239" w:type="dxa"/>
          </w:tcPr>
          <w:p w14:paraId="6BBEBF49" w14:textId="77777777" w:rsidR="00A80439" w:rsidRPr="00482416" w:rsidRDefault="00A80439" w:rsidP="00A80439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0FBD42DE" w14:textId="69CA0092" w:rsidR="00A80439" w:rsidRPr="00482416" w:rsidRDefault="00B1266C" w:rsidP="00A8043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ABAEF20" w14:textId="77777777" w:rsidR="00A80439" w:rsidRPr="00482416" w:rsidRDefault="00A80439" w:rsidP="00A80439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0748C79" w14:textId="03D304C6" w:rsidR="00A80439" w:rsidRPr="00482416" w:rsidRDefault="009935A8" w:rsidP="00A80439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804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</w:t>
            </w:r>
          </w:p>
        </w:tc>
      </w:tr>
      <w:tr w:rsidR="00A80439" w:rsidRPr="00482416" w14:paraId="34F77D49" w14:textId="77777777" w:rsidTr="001F0548">
        <w:tc>
          <w:tcPr>
            <w:tcW w:w="4137" w:type="dxa"/>
          </w:tcPr>
          <w:p w14:paraId="05706E1E" w14:textId="77777777" w:rsidR="00A80439" w:rsidRPr="00482416" w:rsidRDefault="00A80439" w:rsidP="00A80439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3D3410" w14:textId="21EAEBB9" w:rsidR="00A80439" w:rsidRPr="00B40CC9" w:rsidRDefault="00AF578A" w:rsidP="00A80439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335,040</w:t>
            </w:r>
          </w:p>
        </w:tc>
        <w:tc>
          <w:tcPr>
            <w:tcW w:w="236" w:type="dxa"/>
          </w:tcPr>
          <w:p w14:paraId="5803285F" w14:textId="77777777" w:rsidR="00A80439" w:rsidRPr="00B40CC9" w:rsidRDefault="00A80439" w:rsidP="00A80439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0C30A732" w14:textId="1BF131AC" w:rsidR="00A80439" w:rsidRPr="00482416" w:rsidRDefault="009935A8" w:rsidP="00A80439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376</w:t>
            </w:r>
            <w:r w:rsidR="00A804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594</w:t>
            </w:r>
          </w:p>
        </w:tc>
        <w:tc>
          <w:tcPr>
            <w:tcW w:w="239" w:type="dxa"/>
          </w:tcPr>
          <w:p w14:paraId="418AE51B" w14:textId="77777777" w:rsidR="00A80439" w:rsidRPr="00482416" w:rsidRDefault="00A80439" w:rsidP="00A80439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8422A4" w14:textId="59528D32" w:rsidR="00A80439" w:rsidRPr="00B40CC9" w:rsidRDefault="00B1266C" w:rsidP="00A80439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239,555</w:t>
            </w:r>
          </w:p>
        </w:tc>
        <w:tc>
          <w:tcPr>
            <w:tcW w:w="239" w:type="dxa"/>
          </w:tcPr>
          <w:p w14:paraId="50319B49" w14:textId="77777777" w:rsidR="00A80439" w:rsidRPr="00482416" w:rsidRDefault="00A80439" w:rsidP="00A80439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A1F11B8" w14:textId="32B04ABC" w:rsidR="00A80439" w:rsidRPr="008A3C6B" w:rsidRDefault="009935A8" w:rsidP="00A80439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</w:t>
            </w:r>
            <w:r w:rsidR="00A804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993</w:t>
            </w:r>
          </w:p>
        </w:tc>
      </w:tr>
    </w:tbl>
    <w:p w14:paraId="158E3143" w14:textId="77777777" w:rsidR="009F65A6" w:rsidRDefault="009F65A6" w:rsidP="009F65A6">
      <w:pPr>
        <w:spacing w:line="240" w:lineRule="auto"/>
        <w:ind w:left="540" w:right="-25"/>
        <w:jc w:val="both"/>
        <w:rPr>
          <w:rFonts w:ascii="Angsana New" w:hAnsi="Angsana New"/>
          <w:sz w:val="20"/>
          <w:szCs w:val="20"/>
        </w:rPr>
      </w:pPr>
    </w:p>
    <w:p w14:paraId="1613E5B5" w14:textId="00617DEA" w:rsidR="007B2482" w:rsidRPr="00103808" w:rsidRDefault="000B20C7" w:rsidP="008C542D">
      <w:pPr>
        <w:pStyle w:val="Bo-C1Content"/>
        <w:rPr>
          <w:rFonts w:asciiTheme="majorBidi" w:hAnsiTheme="majorBidi" w:cstheme="majorBidi"/>
          <w:lang w:val="en-US"/>
        </w:rPr>
      </w:pPr>
      <w:r w:rsidRPr="00103808">
        <w:rPr>
          <w:rFonts w:asciiTheme="majorBidi" w:hAnsiTheme="majorBidi" w:cstheme="majorBidi"/>
          <w:cs/>
        </w:rPr>
        <w:t>ยอดคงเหลือกับ</w:t>
      </w:r>
      <w:r w:rsidR="00D71DF9">
        <w:rPr>
          <w:rFonts w:asciiTheme="majorBidi" w:hAnsiTheme="majorBidi" w:cstheme="majorBidi" w:hint="cs"/>
          <w:cs/>
        </w:rPr>
        <w:t>บุคคลหรือ</w:t>
      </w:r>
      <w:r w:rsidRPr="00103808">
        <w:rPr>
          <w:rFonts w:asciiTheme="majorBidi" w:hAnsiTheme="majorBidi" w:cstheme="majorBidi"/>
          <w:cs/>
        </w:rPr>
        <w:t xml:space="preserve">กิจการที่เกี่ยวข้องกัน ณ วันที่ </w:t>
      </w:r>
      <w:r w:rsidR="009935A8" w:rsidRPr="009935A8">
        <w:rPr>
          <w:rFonts w:asciiTheme="majorBidi" w:hAnsiTheme="majorBidi" w:cstheme="majorBidi"/>
          <w:lang w:val="en-US"/>
        </w:rPr>
        <w:t>31</w:t>
      </w:r>
      <w:r w:rsidRPr="00103808">
        <w:rPr>
          <w:rFonts w:asciiTheme="majorBidi" w:hAnsiTheme="majorBidi" w:cstheme="majorBidi"/>
          <w:cs/>
        </w:rPr>
        <w:t xml:space="preserve"> ธันวาคม </w:t>
      </w:r>
      <w:r w:rsidR="007B2482" w:rsidRPr="00103808">
        <w:rPr>
          <w:rFonts w:asciiTheme="majorBidi" w:hAnsiTheme="majorBidi" w:cstheme="majorBidi"/>
          <w:cs/>
        </w:rPr>
        <w:t>มีดังนี้</w:t>
      </w:r>
    </w:p>
    <w:p w14:paraId="1460111F" w14:textId="77777777" w:rsidR="00CA3CE7" w:rsidRPr="00533DFC" w:rsidRDefault="00CA3CE7" w:rsidP="0081515D">
      <w:pPr>
        <w:pStyle w:val="Bo-Blankline"/>
        <w:rPr>
          <w:highlight w:val="yellow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36"/>
        <w:gridCol w:w="1065"/>
        <w:gridCol w:w="236"/>
        <w:gridCol w:w="1073"/>
        <w:gridCol w:w="236"/>
        <w:gridCol w:w="1114"/>
      </w:tblGrid>
      <w:tr w:rsidR="00103808" w:rsidRPr="00D5525C" w14:paraId="1070A424" w14:textId="77777777" w:rsidTr="001F0548">
        <w:trPr>
          <w:tblHeader/>
        </w:trPr>
        <w:tc>
          <w:tcPr>
            <w:tcW w:w="4140" w:type="dxa"/>
          </w:tcPr>
          <w:p w14:paraId="535FA257" w14:textId="04713BC9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16E3CB3C" w14:textId="77777777" w:rsidR="00103808" w:rsidRPr="00D5525C" w:rsidRDefault="0010380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BF8784A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3" w:type="dxa"/>
            <w:gridSpan w:val="3"/>
          </w:tcPr>
          <w:p w14:paraId="462B9143" w14:textId="77777777" w:rsidR="00103808" w:rsidRPr="00D5525C" w:rsidRDefault="0010380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3808" w:rsidRPr="00D5525C" w14:paraId="6621A911" w14:textId="77777777" w:rsidTr="001F0548">
        <w:trPr>
          <w:tblHeader/>
        </w:trPr>
        <w:tc>
          <w:tcPr>
            <w:tcW w:w="4140" w:type="dxa"/>
          </w:tcPr>
          <w:p w14:paraId="2ADA2269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6D995" w14:textId="4B8E0C5C" w:rsidR="00103808" w:rsidRPr="001A69B6" w:rsidRDefault="009935A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DB5EEE3" w14:textId="77777777" w:rsidR="00103808" w:rsidRPr="00D5525C" w:rsidRDefault="00103808" w:rsidP="001F05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79A586E" w14:textId="0E22B5F6" w:rsidR="00103808" w:rsidRPr="00D5525C" w:rsidRDefault="009935A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473F1EE5" w14:textId="77777777" w:rsidR="00103808" w:rsidRPr="00D5525C" w:rsidRDefault="00103808" w:rsidP="001F05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</w:tcPr>
          <w:p w14:paraId="5B91141A" w14:textId="1E217E1B" w:rsidR="00103808" w:rsidRPr="00D5525C" w:rsidRDefault="009935A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67BD0C46" w14:textId="77777777" w:rsidR="00103808" w:rsidRPr="00D5525C" w:rsidRDefault="00103808" w:rsidP="001F05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A8CC9AC" w14:textId="5209C57B" w:rsidR="00103808" w:rsidRPr="00D5525C" w:rsidRDefault="009935A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03808" w:rsidRPr="00D5525C" w14:paraId="6A4EF85B" w14:textId="77777777" w:rsidTr="001F0548">
        <w:trPr>
          <w:tblHeader/>
        </w:trPr>
        <w:tc>
          <w:tcPr>
            <w:tcW w:w="4140" w:type="dxa"/>
          </w:tcPr>
          <w:p w14:paraId="345FEC5C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EFB5093" w14:textId="77777777" w:rsidR="00103808" w:rsidRPr="00D5525C" w:rsidRDefault="0010380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525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52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525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03808" w:rsidRPr="00D5525C" w14:paraId="4E352AEE" w14:textId="77777777" w:rsidTr="001F0548">
        <w:tc>
          <w:tcPr>
            <w:tcW w:w="4140" w:type="dxa"/>
          </w:tcPr>
          <w:p w14:paraId="00E01EDB" w14:textId="771BE6C6" w:rsidR="00103808" w:rsidRPr="00D5525C" w:rsidRDefault="00B1266C" w:rsidP="001F054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10C5874" w14:textId="77777777" w:rsidR="00103808" w:rsidRPr="00D5525C" w:rsidRDefault="0010380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AA2A04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81AB28F" w14:textId="77777777" w:rsidR="00103808" w:rsidRPr="00D5525C" w:rsidRDefault="0010380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40E4AC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B919AB0" w14:textId="77777777" w:rsidR="00103808" w:rsidRPr="00D5525C" w:rsidRDefault="0010380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E823AF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ADD0EE" w14:textId="77777777" w:rsidR="00103808" w:rsidRPr="00D5525C" w:rsidRDefault="0010380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66C" w:rsidRPr="00D5525C" w14:paraId="59A147F7" w14:textId="77777777" w:rsidTr="001F0548">
        <w:tc>
          <w:tcPr>
            <w:tcW w:w="4140" w:type="dxa"/>
          </w:tcPr>
          <w:p w14:paraId="3A9899DB" w14:textId="5B774727" w:rsidR="00B1266C" w:rsidRDefault="00B1266C" w:rsidP="001F054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B5329FF" w14:textId="77777777" w:rsidR="00B1266C" w:rsidRPr="00D5525C" w:rsidRDefault="00B1266C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7EE166" w14:textId="77777777" w:rsidR="00B1266C" w:rsidRPr="00D5525C" w:rsidRDefault="00B1266C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E99BDA6" w14:textId="77777777" w:rsidR="00B1266C" w:rsidRPr="00D5525C" w:rsidRDefault="00B1266C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0D80F8" w14:textId="77777777" w:rsidR="00B1266C" w:rsidRPr="00D5525C" w:rsidRDefault="00B1266C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01960B7" w14:textId="77777777" w:rsidR="00B1266C" w:rsidRPr="00D5525C" w:rsidRDefault="00B1266C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A03648" w14:textId="77777777" w:rsidR="00B1266C" w:rsidRPr="00D5525C" w:rsidRDefault="00B1266C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4F2DEA" w14:textId="77777777" w:rsidR="00B1266C" w:rsidRPr="00D5525C" w:rsidRDefault="00B1266C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3808" w:rsidRPr="00D5525C" w14:paraId="6F2A69FE" w14:textId="77777777" w:rsidTr="001F0548">
        <w:tc>
          <w:tcPr>
            <w:tcW w:w="4140" w:type="dxa"/>
          </w:tcPr>
          <w:p w14:paraId="68BCB896" w14:textId="77777777" w:rsidR="00103808" w:rsidRPr="00D5525C" w:rsidRDefault="0010380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2B024150" w14:textId="77777777" w:rsidR="00103808" w:rsidRPr="00D5525C" w:rsidRDefault="0010380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0906658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EB2EE00" w14:textId="77777777" w:rsidR="00103808" w:rsidRPr="00D5525C" w:rsidRDefault="0010380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1613A0A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9FC426A" w14:textId="7A058B89" w:rsidR="00103808" w:rsidRPr="00D5525C" w:rsidRDefault="00E66FE5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1,524,103</w:t>
            </w:r>
          </w:p>
        </w:tc>
        <w:tc>
          <w:tcPr>
            <w:tcW w:w="236" w:type="dxa"/>
          </w:tcPr>
          <w:p w14:paraId="2D8C9981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E9A34D" w14:textId="303D3CF6" w:rsidR="00103808" w:rsidRPr="00D5525C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03808"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047</w:t>
            </w:r>
            <w:r w:rsidR="00103808"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</w:tr>
      <w:tr w:rsidR="00103808" w:rsidRPr="00D5525C" w14:paraId="1AF04D06" w14:textId="77777777" w:rsidTr="001F0548">
        <w:tc>
          <w:tcPr>
            <w:tcW w:w="4140" w:type="dxa"/>
            <w:vAlign w:val="bottom"/>
          </w:tcPr>
          <w:p w14:paraId="4931337D" w14:textId="77777777" w:rsidR="00103808" w:rsidRPr="00D5525C" w:rsidRDefault="0010380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D5525C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D5525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F912E87" w14:textId="77777777" w:rsidR="00103808" w:rsidRPr="00D5525C" w:rsidRDefault="0010380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FB2F55D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F7BE899" w14:textId="77777777" w:rsidR="00103808" w:rsidRPr="00D5525C" w:rsidRDefault="0010380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F96FA25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E0718A2" w14:textId="67E2E1BF" w:rsidR="00103808" w:rsidRPr="00D5525C" w:rsidRDefault="00E66FE5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122,773</w:t>
            </w:r>
          </w:p>
        </w:tc>
        <w:tc>
          <w:tcPr>
            <w:tcW w:w="236" w:type="dxa"/>
          </w:tcPr>
          <w:p w14:paraId="7148EBB8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87EF34" w14:textId="36E21799" w:rsidR="00103808" w:rsidRPr="00D5525C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  <w:r w:rsidR="00103808"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</w:tr>
      <w:tr w:rsidR="00103808" w:rsidRPr="00D5525C" w14:paraId="70E8B24B" w14:textId="77777777" w:rsidTr="001F0548">
        <w:tc>
          <w:tcPr>
            <w:tcW w:w="4140" w:type="dxa"/>
            <w:vAlign w:val="bottom"/>
          </w:tcPr>
          <w:p w14:paraId="0FC79C53" w14:textId="77777777" w:rsidR="00103808" w:rsidRPr="00D5525C" w:rsidRDefault="0010380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77C4D804" w14:textId="77777777" w:rsidR="00103808" w:rsidRPr="00D5525C" w:rsidRDefault="0010380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5A016AD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992C32F" w14:textId="77777777" w:rsidR="00103808" w:rsidRPr="00D5525C" w:rsidRDefault="0010380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E56E833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716A566" w14:textId="3E8F4062" w:rsidR="00103808" w:rsidRPr="00D5525C" w:rsidRDefault="00E66FE5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444,953</w:t>
            </w:r>
          </w:p>
        </w:tc>
        <w:tc>
          <w:tcPr>
            <w:tcW w:w="236" w:type="dxa"/>
          </w:tcPr>
          <w:p w14:paraId="7AD40EB8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45B2CA" w14:textId="2A4DD98F" w:rsidR="00103808" w:rsidRPr="00D5525C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  <w:r w:rsidR="00103808"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467</w:t>
            </w:r>
          </w:p>
        </w:tc>
      </w:tr>
      <w:tr w:rsidR="00103808" w:rsidRPr="00D5525C" w14:paraId="725BDB66" w14:textId="77777777" w:rsidTr="001F0548">
        <w:tc>
          <w:tcPr>
            <w:tcW w:w="4140" w:type="dxa"/>
            <w:vAlign w:val="bottom"/>
          </w:tcPr>
          <w:p w14:paraId="2A0CC8F4" w14:textId="77777777" w:rsidR="00103808" w:rsidRPr="00D5525C" w:rsidRDefault="0010380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080" w:type="dxa"/>
            <w:shd w:val="clear" w:color="auto" w:fill="auto"/>
          </w:tcPr>
          <w:p w14:paraId="47860D16" w14:textId="77777777" w:rsidR="00103808" w:rsidRPr="00D5525C" w:rsidRDefault="0010380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CB0D3AA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6B51652" w14:textId="77777777" w:rsidR="00103808" w:rsidRPr="00D5525C" w:rsidRDefault="0010380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C26217B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DDF2F6C" w14:textId="25BA0F0E" w:rsidR="00103808" w:rsidRPr="00D5525C" w:rsidRDefault="00E66FE5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5,601,944</w:t>
            </w:r>
          </w:p>
        </w:tc>
        <w:tc>
          <w:tcPr>
            <w:tcW w:w="236" w:type="dxa"/>
          </w:tcPr>
          <w:p w14:paraId="662AFD80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A4C0B57" w14:textId="364B9685" w:rsidR="00103808" w:rsidRPr="00D5525C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03808"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  <w:r w:rsidR="00103808"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</w:tr>
      <w:tr w:rsidR="00103808" w:rsidRPr="00D5525C" w14:paraId="4966EB8B" w14:textId="77777777" w:rsidTr="001F0548">
        <w:tc>
          <w:tcPr>
            <w:tcW w:w="4140" w:type="dxa"/>
            <w:vAlign w:val="bottom"/>
          </w:tcPr>
          <w:p w14:paraId="48FCCD3E" w14:textId="77777777" w:rsidR="00103808" w:rsidRPr="00D5525C" w:rsidRDefault="0010380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255AA0A9" w14:textId="77777777" w:rsidR="00103808" w:rsidRPr="00D5525C" w:rsidRDefault="0010380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0D244C5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DA4F715" w14:textId="77777777" w:rsidR="00103808" w:rsidRPr="00D5525C" w:rsidRDefault="0010380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CA7BF56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A6436DC" w14:textId="6BB3A10C" w:rsidR="00103808" w:rsidRPr="00D5525C" w:rsidRDefault="00E66FE5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12,953</w:t>
            </w:r>
          </w:p>
        </w:tc>
        <w:tc>
          <w:tcPr>
            <w:tcW w:w="236" w:type="dxa"/>
          </w:tcPr>
          <w:p w14:paraId="01997011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6CDCFE" w14:textId="2AB53D3F" w:rsidR="00103808" w:rsidRPr="00D5525C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103808"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321</w:t>
            </w:r>
          </w:p>
        </w:tc>
      </w:tr>
      <w:tr w:rsidR="00103808" w:rsidRPr="00D5525C" w14:paraId="2242AB78" w14:textId="77777777" w:rsidTr="001F0548">
        <w:tc>
          <w:tcPr>
            <w:tcW w:w="4140" w:type="dxa"/>
            <w:vAlign w:val="bottom"/>
          </w:tcPr>
          <w:p w14:paraId="0C670ED6" w14:textId="77777777" w:rsidR="00103808" w:rsidRPr="00D5525C" w:rsidRDefault="0010380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  <w:shd w:val="clear" w:color="auto" w:fill="auto"/>
          </w:tcPr>
          <w:p w14:paraId="68B0EB53" w14:textId="77777777" w:rsidR="00103808" w:rsidRPr="00D5525C" w:rsidRDefault="0010380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640C935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E73F255" w14:textId="77777777" w:rsidR="00103808" w:rsidRPr="00D5525C" w:rsidRDefault="0010380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1249F4A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4FFAFC1" w14:textId="3219731B" w:rsidR="00103808" w:rsidRPr="00D5525C" w:rsidRDefault="00E66FE5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36" w:type="dxa"/>
          </w:tcPr>
          <w:p w14:paraId="300638BC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BB51EB" w14:textId="1139FB3C" w:rsidR="00103808" w:rsidRPr="00D5525C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03808"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532</w:t>
            </w:r>
          </w:p>
        </w:tc>
      </w:tr>
      <w:tr w:rsidR="00103808" w:rsidRPr="00D5525C" w14:paraId="2AC12A81" w14:textId="77777777" w:rsidTr="001F0548">
        <w:tc>
          <w:tcPr>
            <w:tcW w:w="4140" w:type="dxa"/>
          </w:tcPr>
          <w:p w14:paraId="72B8E140" w14:textId="77777777" w:rsidR="00103808" w:rsidRPr="00D5525C" w:rsidRDefault="00103808" w:rsidP="001F054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39A6391B" w14:textId="77777777" w:rsidR="00103808" w:rsidRPr="00D5525C" w:rsidRDefault="0010380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8E9872B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1F34599" w14:textId="77777777" w:rsidR="00103808" w:rsidRPr="00D5525C" w:rsidRDefault="0010380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CC1FBA4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8DF7C32" w14:textId="5E713640" w:rsidR="00103808" w:rsidRPr="00D5525C" w:rsidRDefault="00E66FE5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36" w:type="dxa"/>
          </w:tcPr>
          <w:p w14:paraId="10AC7E28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707EE7" w14:textId="22F18F85" w:rsidR="00103808" w:rsidRPr="00D5525C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103808" w:rsidRPr="00D5525C" w14:paraId="76554617" w14:textId="77777777" w:rsidTr="001F0548">
        <w:tc>
          <w:tcPr>
            <w:tcW w:w="4140" w:type="dxa"/>
          </w:tcPr>
          <w:p w14:paraId="4F884E62" w14:textId="77777777" w:rsidR="00103808" w:rsidRPr="00D5525C" w:rsidRDefault="0010380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B33F64B" w14:textId="77777777" w:rsidR="00103808" w:rsidRPr="00D5525C" w:rsidRDefault="00103808" w:rsidP="001F054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7C7C47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9B8923F" w14:textId="77777777" w:rsidR="00103808" w:rsidRPr="00D5525C" w:rsidRDefault="00103808" w:rsidP="001F054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8CF6EA6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8D4C87E" w14:textId="77777777" w:rsidR="00103808" w:rsidRPr="00D5525C" w:rsidRDefault="00103808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1C8316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DD9977" w14:textId="77777777" w:rsidR="00103808" w:rsidRPr="00D5525C" w:rsidRDefault="00103808" w:rsidP="001F0548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3808" w:rsidRPr="00D5525C" w14:paraId="25AF7F4D" w14:textId="77777777" w:rsidTr="001F0548">
        <w:tc>
          <w:tcPr>
            <w:tcW w:w="4140" w:type="dxa"/>
            <w:vAlign w:val="bottom"/>
          </w:tcPr>
          <w:p w14:paraId="406ED4B8" w14:textId="77777777" w:rsidR="00103808" w:rsidRPr="00D5525C" w:rsidRDefault="00103808" w:rsidP="001F0548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5525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D5525C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76E37420" w14:textId="073122AE" w:rsidR="00103808" w:rsidRPr="00D5525C" w:rsidRDefault="0049349C" w:rsidP="001F054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EEAF54D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6D1403F" w14:textId="7BFE0141" w:rsidR="00103808" w:rsidRPr="00D5525C" w:rsidRDefault="009935A8" w:rsidP="001F0548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049A9059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8A0698B" w14:textId="383B3035" w:rsidR="00103808" w:rsidRPr="00D5525C" w:rsidRDefault="00E66FE5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FDD0B6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3CC071" w14:textId="77777777" w:rsidR="00103808" w:rsidRPr="00D5525C" w:rsidRDefault="0010380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3808" w:rsidRPr="00D5525C" w14:paraId="31014F27" w14:textId="77777777" w:rsidTr="001F0548">
        <w:tc>
          <w:tcPr>
            <w:tcW w:w="4140" w:type="dxa"/>
          </w:tcPr>
          <w:p w14:paraId="58B3750D" w14:textId="77777777" w:rsidR="00103808" w:rsidRPr="00D5525C" w:rsidRDefault="0010380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อุตสาหกรรม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สห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ธัญพืช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779E69E2" w14:textId="69E17055" w:rsidR="00103808" w:rsidRPr="00D5525C" w:rsidRDefault="0049349C" w:rsidP="001F054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36" w:type="dxa"/>
          </w:tcPr>
          <w:p w14:paraId="1350EE1A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2CB1D9C" w14:textId="2CDC1D0A" w:rsidR="00103808" w:rsidRPr="00D5525C" w:rsidRDefault="009935A8" w:rsidP="001F0548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36" w:type="dxa"/>
          </w:tcPr>
          <w:p w14:paraId="653BAC0E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D4492BE" w14:textId="3113349B" w:rsidR="00103808" w:rsidRPr="00D5525C" w:rsidRDefault="00E66FE5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0ABE4DF5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C155B1" w14:textId="60291D88" w:rsidR="00103808" w:rsidRPr="00D5525C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103808" w:rsidRPr="00D5525C" w14:paraId="33D0CDDB" w14:textId="77777777" w:rsidTr="001F0548">
        <w:tc>
          <w:tcPr>
            <w:tcW w:w="4140" w:type="dxa"/>
          </w:tcPr>
          <w:p w14:paraId="32E3F27E" w14:textId="77777777" w:rsidR="00103808" w:rsidRPr="00D5525C" w:rsidRDefault="0010380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DDAA3A9" w14:textId="77777777" w:rsidR="00103808" w:rsidRPr="00D5525C" w:rsidRDefault="00103808" w:rsidP="001F054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7C58D11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0C1BCFC" w14:textId="77777777" w:rsidR="00103808" w:rsidRPr="00D5525C" w:rsidRDefault="00103808" w:rsidP="001F054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7BFA78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644AF39" w14:textId="77777777" w:rsidR="00103808" w:rsidRPr="00D5525C" w:rsidRDefault="00103808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03118C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4C4FAA8" w14:textId="77777777" w:rsidR="00103808" w:rsidRPr="00D5525C" w:rsidRDefault="00103808" w:rsidP="001F0548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3808" w:rsidRPr="00D5525C" w14:paraId="7AA4B7FC" w14:textId="77777777" w:rsidTr="001F0548">
        <w:trPr>
          <w:trHeight w:val="353"/>
        </w:trPr>
        <w:tc>
          <w:tcPr>
            <w:tcW w:w="4140" w:type="dxa"/>
          </w:tcPr>
          <w:p w14:paraId="6C7627B1" w14:textId="77777777" w:rsidR="00103808" w:rsidRPr="00D5525C" w:rsidRDefault="0010380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บางกอก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สหประกันภัย จำกัด </w:t>
            </w:r>
            <w:r w:rsidRPr="00D5525C">
              <w:rPr>
                <w:rFonts w:ascii="Angsana New" w:hAnsi="Angsana New"/>
                <w:sz w:val="30"/>
                <w:szCs w:val="30"/>
              </w:rPr>
              <w:t>(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5525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BDDA90A" w14:textId="18284D95" w:rsidR="00103808" w:rsidRPr="00D5525C" w:rsidRDefault="0049349C" w:rsidP="001F054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51AAA24C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A212A42" w14:textId="3301AAB7" w:rsidR="00103808" w:rsidRPr="00D5525C" w:rsidRDefault="009935A8" w:rsidP="001F0548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</w:tcPr>
          <w:p w14:paraId="055EE7FE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4F6AFBA" w14:textId="48D5F8AC" w:rsidR="00103808" w:rsidRPr="00D5525C" w:rsidRDefault="00E66FE5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6C02BBE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5AE234" w14:textId="6392AB6F" w:rsidR="00103808" w:rsidRPr="00D5525C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03808" w:rsidRPr="00D5525C" w14:paraId="3F36C16B" w14:textId="77777777" w:rsidTr="001F0548">
        <w:tc>
          <w:tcPr>
            <w:tcW w:w="4140" w:type="dxa"/>
          </w:tcPr>
          <w:p w14:paraId="1C33293F" w14:textId="77777777" w:rsidR="00103808" w:rsidRPr="00D5525C" w:rsidRDefault="00103808" w:rsidP="001F05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1C22289" w14:textId="25FFE78E" w:rsidR="00103808" w:rsidRPr="00D5525C" w:rsidRDefault="0049349C" w:rsidP="001F054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36" w:type="dxa"/>
          </w:tcPr>
          <w:p w14:paraId="3FB3DB01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1E58B4E" w14:textId="0A3859CD" w:rsidR="00103808" w:rsidRPr="00D5525C" w:rsidRDefault="009935A8" w:rsidP="001F0548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236" w:type="dxa"/>
          </w:tcPr>
          <w:p w14:paraId="0E1E164A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349DE8A" w14:textId="644F55F1" w:rsidR="00103808" w:rsidRPr="00D5525C" w:rsidRDefault="00E66FE5" w:rsidP="00B1266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36" w:type="dxa"/>
          </w:tcPr>
          <w:p w14:paraId="33EB1CD0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DBD38BE" w14:textId="6736F358" w:rsidR="00103808" w:rsidRPr="00D5525C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</w:tr>
      <w:tr w:rsidR="00103808" w:rsidRPr="00D5525C" w14:paraId="5CF165AF" w14:textId="77777777" w:rsidTr="001F0548">
        <w:tc>
          <w:tcPr>
            <w:tcW w:w="4140" w:type="dxa"/>
          </w:tcPr>
          <w:p w14:paraId="32A6EB08" w14:textId="77777777" w:rsidR="00103808" w:rsidRPr="00D5525C" w:rsidRDefault="00103808" w:rsidP="001F05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ลำปางฟู</w:t>
            </w:r>
            <w:r w:rsidRPr="00D5525C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ดโปรดักส์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48935E7C" w14:textId="6562E6E2" w:rsidR="00103808" w:rsidRPr="00D5525C" w:rsidRDefault="0049349C" w:rsidP="001F054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89C86F3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7F1F232" w14:textId="77777777" w:rsidR="00103808" w:rsidRPr="00D5525C" w:rsidRDefault="0010380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E51A70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B343651" w14:textId="52A0F5C3" w:rsidR="00103808" w:rsidRPr="00D5525C" w:rsidRDefault="00E66FE5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D14B663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A5E290" w14:textId="77777777" w:rsidR="00103808" w:rsidRPr="00D5525C" w:rsidRDefault="0010380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2FE9" w:rsidRPr="00D5525C" w14:paraId="69A3CC24" w14:textId="77777777" w:rsidTr="001F0548">
        <w:tc>
          <w:tcPr>
            <w:tcW w:w="4140" w:type="dxa"/>
          </w:tcPr>
          <w:p w14:paraId="436E4DE2" w14:textId="3142F834" w:rsidR="00322FE9" w:rsidRPr="00D5525C" w:rsidRDefault="00322FE9" w:rsidP="00322FE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2FE9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080" w:type="dxa"/>
            <w:shd w:val="clear" w:color="auto" w:fill="auto"/>
          </w:tcPr>
          <w:p w14:paraId="79AEB2BC" w14:textId="184FAC25" w:rsidR="00322FE9" w:rsidRPr="00D5525C" w:rsidRDefault="0049349C" w:rsidP="00322FE9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236" w:type="dxa"/>
          </w:tcPr>
          <w:p w14:paraId="3E0BDC1F" w14:textId="77777777" w:rsidR="00322FE9" w:rsidRPr="00D5525C" w:rsidRDefault="00322FE9" w:rsidP="00322FE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808549F" w14:textId="7138C1F9" w:rsidR="00322FE9" w:rsidRPr="00D5525C" w:rsidRDefault="00322FE9" w:rsidP="00322FE9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2FE9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36" w:type="dxa"/>
          </w:tcPr>
          <w:p w14:paraId="22A33CEB" w14:textId="77777777" w:rsidR="00322FE9" w:rsidRPr="00D5525C" w:rsidRDefault="00322FE9" w:rsidP="00322FE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B64BF16" w14:textId="0401134F" w:rsidR="00322FE9" w:rsidRPr="00D5525C" w:rsidRDefault="00E66FE5" w:rsidP="00E66FE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03A648" w14:textId="77777777" w:rsidR="00322FE9" w:rsidRPr="00D5525C" w:rsidRDefault="00322FE9" w:rsidP="00322FE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0ED23B" w14:textId="29765A8E" w:rsidR="00322FE9" w:rsidRPr="00D5525C" w:rsidRDefault="00322FE9" w:rsidP="00322F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2F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2FE9" w:rsidRPr="00D5525C" w14:paraId="7EA3E804" w14:textId="77777777" w:rsidTr="001F0548">
        <w:tc>
          <w:tcPr>
            <w:tcW w:w="4140" w:type="dxa"/>
          </w:tcPr>
          <w:p w14:paraId="36ECCC98" w14:textId="77777777" w:rsidR="00322FE9" w:rsidRPr="00D5525C" w:rsidRDefault="00322FE9" w:rsidP="001F05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71B3EB" w14:textId="77777777" w:rsidR="00322FE9" w:rsidRPr="00D5525C" w:rsidRDefault="00322FE9" w:rsidP="001F054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1009E6" w14:textId="77777777" w:rsidR="00322FE9" w:rsidRPr="00D5525C" w:rsidRDefault="00322FE9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05899FE" w14:textId="77777777" w:rsidR="00322FE9" w:rsidRPr="00D5525C" w:rsidRDefault="00322FE9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186C28" w14:textId="77777777" w:rsidR="00322FE9" w:rsidRPr="00D5525C" w:rsidRDefault="00322FE9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DFA0DED" w14:textId="77777777" w:rsidR="00322FE9" w:rsidRPr="00D5525C" w:rsidRDefault="00322FE9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F51D4F" w14:textId="77777777" w:rsidR="00322FE9" w:rsidRPr="00D5525C" w:rsidRDefault="00322FE9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2721BDE" w14:textId="77777777" w:rsidR="00322FE9" w:rsidRPr="00D5525C" w:rsidRDefault="00322FE9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5B58" w:rsidRPr="00D5525C" w14:paraId="64844BC4" w14:textId="77777777" w:rsidTr="001F0548">
        <w:tc>
          <w:tcPr>
            <w:tcW w:w="4140" w:type="dxa"/>
          </w:tcPr>
          <w:p w14:paraId="33A51E08" w14:textId="77777777" w:rsidR="002D5B58" w:rsidRPr="00D5525C" w:rsidRDefault="002D5B58" w:rsidP="001F05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7DF4FE" w14:textId="77777777" w:rsidR="002D5B58" w:rsidRPr="00D5525C" w:rsidRDefault="002D5B58" w:rsidP="001F054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2C972D" w14:textId="77777777" w:rsidR="002D5B58" w:rsidRPr="00D5525C" w:rsidRDefault="002D5B5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8B0908F" w14:textId="77777777" w:rsidR="002D5B58" w:rsidRPr="00D5525C" w:rsidRDefault="002D5B5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A6976B" w14:textId="77777777" w:rsidR="002D5B58" w:rsidRPr="00D5525C" w:rsidRDefault="002D5B5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A0B92B3" w14:textId="77777777" w:rsidR="002D5B58" w:rsidRPr="00D5525C" w:rsidRDefault="002D5B58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07CB06" w14:textId="77777777" w:rsidR="002D5B58" w:rsidRPr="00D5525C" w:rsidRDefault="002D5B5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047189" w14:textId="77777777" w:rsidR="002D5B58" w:rsidRPr="00D5525C" w:rsidRDefault="002D5B5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FE9" w:rsidRPr="00D5525C" w14:paraId="2BF5D6B1" w14:textId="77777777" w:rsidTr="001F0548">
        <w:tc>
          <w:tcPr>
            <w:tcW w:w="4140" w:type="dxa"/>
          </w:tcPr>
          <w:p w14:paraId="03CC86E1" w14:textId="0D5B6885" w:rsidR="00322FE9" w:rsidRPr="00D5525C" w:rsidRDefault="001449E8" w:rsidP="001F05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  <w:r w:rsidR="007768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="007768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="007768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85F2427" w14:textId="77777777" w:rsidR="00322FE9" w:rsidRPr="00D5525C" w:rsidRDefault="00322FE9" w:rsidP="001F054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FAD1C5" w14:textId="77777777" w:rsidR="00322FE9" w:rsidRPr="00D5525C" w:rsidRDefault="00322FE9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54E5818" w14:textId="77777777" w:rsidR="00322FE9" w:rsidRPr="00D5525C" w:rsidRDefault="00322FE9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966F48" w14:textId="77777777" w:rsidR="00322FE9" w:rsidRPr="00D5525C" w:rsidRDefault="00322FE9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B37D979" w14:textId="77777777" w:rsidR="00322FE9" w:rsidRPr="00D5525C" w:rsidRDefault="00322FE9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9ED943" w14:textId="77777777" w:rsidR="00322FE9" w:rsidRPr="00D5525C" w:rsidRDefault="00322FE9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01C52B" w14:textId="77777777" w:rsidR="00322FE9" w:rsidRPr="00D5525C" w:rsidRDefault="00322FE9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3808" w:rsidRPr="00D5525C" w14:paraId="367F6466" w14:textId="77777777" w:rsidTr="001F0548">
        <w:tc>
          <w:tcPr>
            <w:tcW w:w="4140" w:type="dxa"/>
          </w:tcPr>
          <w:p w14:paraId="33D6CD55" w14:textId="3B5239AD" w:rsidR="00103808" w:rsidRPr="00D5525C" w:rsidRDefault="00322FE9" w:rsidP="001F05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1080" w:type="dxa"/>
            <w:shd w:val="clear" w:color="auto" w:fill="auto"/>
          </w:tcPr>
          <w:p w14:paraId="528FF8CA" w14:textId="0B225CCE" w:rsidR="00103808" w:rsidRPr="00D5525C" w:rsidRDefault="00103808" w:rsidP="001F054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83F16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6A929CE" w14:textId="68A32A0C" w:rsidR="00103808" w:rsidRPr="00D5525C" w:rsidRDefault="00103808" w:rsidP="001F0548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56C39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5059CE0" w14:textId="32614F33" w:rsidR="00103808" w:rsidRPr="00D5525C" w:rsidRDefault="0010380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6012DE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7C0B226" w14:textId="1F3C555A" w:rsidR="00103808" w:rsidRPr="00D5525C" w:rsidRDefault="0010380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3808" w:rsidRPr="00D5525C" w14:paraId="3BDCFE05" w14:textId="77777777" w:rsidTr="001F0548">
        <w:tc>
          <w:tcPr>
            <w:tcW w:w="4140" w:type="dxa"/>
          </w:tcPr>
          <w:p w14:paraId="57E655F8" w14:textId="77777777" w:rsidR="00103808" w:rsidRPr="00D5525C" w:rsidRDefault="00103808" w:rsidP="001F05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7CF57E" w14:textId="52D01C93" w:rsidR="00103808" w:rsidRPr="00D5525C" w:rsidRDefault="007404E4" w:rsidP="007404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E2B9EA" w14:textId="77777777" w:rsidR="00103808" w:rsidRPr="00D5525C" w:rsidRDefault="00103808" w:rsidP="001F0548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2303295D" w14:textId="71C0A7F9" w:rsidR="00103808" w:rsidRPr="00D5525C" w:rsidRDefault="009935A8" w:rsidP="001F0548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236" w:type="dxa"/>
            <w:shd w:val="clear" w:color="auto" w:fill="auto"/>
          </w:tcPr>
          <w:p w14:paraId="4B56A914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56A14B5E" w14:textId="54782ED7" w:rsidR="00103808" w:rsidRPr="00D5525C" w:rsidRDefault="007404E4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D52C98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11C75B9" w14:textId="77777777" w:rsidR="00103808" w:rsidRPr="00D5525C" w:rsidRDefault="0010380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3808" w:rsidRPr="00D5525C" w14:paraId="6C6DC426" w14:textId="77777777" w:rsidTr="001F0548">
        <w:tc>
          <w:tcPr>
            <w:tcW w:w="4140" w:type="dxa"/>
          </w:tcPr>
          <w:p w14:paraId="2809C80E" w14:textId="77777777" w:rsidR="00103808" w:rsidRPr="00D5525C" w:rsidRDefault="00103808" w:rsidP="001F05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4C95E8" w14:textId="4923D37E" w:rsidR="00103808" w:rsidRPr="00D5525C" w:rsidRDefault="007404E4" w:rsidP="001F054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36" w:type="dxa"/>
            <w:shd w:val="clear" w:color="auto" w:fill="auto"/>
          </w:tcPr>
          <w:p w14:paraId="071FB070" w14:textId="77777777" w:rsidR="00103808" w:rsidRPr="00D5525C" w:rsidRDefault="00103808" w:rsidP="001F0548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5C07348" w14:textId="1690DE43" w:rsidR="00103808" w:rsidRPr="00D5525C" w:rsidRDefault="009935A8" w:rsidP="00C54D19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03808"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080</w:t>
            </w:r>
          </w:p>
        </w:tc>
        <w:tc>
          <w:tcPr>
            <w:tcW w:w="236" w:type="dxa"/>
            <w:shd w:val="clear" w:color="auto" w:fill="auto"/>
          </w:tcPr>
          <w:p w14:paraId="23136CA5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3B3BC777" w14:textId="61E05CA4" w:rsidR="00103808" w:rsidRPr="00244986" w:rsidRDefault="007404E4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7,712,296</w:t>
            </w:r>
          </w:p>
        </w:tc>
        <w:tc>
          <w:tcPr>
            <w:tcW w:w="236" w:type="dxa"/>
          </w:tcPr>
          <w:p w14:paraId="7F5FEBAE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DE16F0B" w14:textId="235A157C" w:rsidR="00103808" w:rsidRPr="00D5525C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103808"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448</w:t>
            </w:r>
            <w:r w:rsidR="00103808"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</w:tr>
      <w:tr w:rsidR="00103808" w:rsidRPr="00D5525C" w14:paraId="4C7623E9" w14:textId="77777777" w:rsidTr="001F0548">
        <w:tc>
          <w:tcPr>
            <w:tcW w:w="4140" w:type="dxa"/>
            <w:vAlign w:val="bottom"/>
          </w:tcPr>
          <w:p w14:paraId="4A0AC6C3" w14:textId="740D4C5E" w:rsidR="00103808" w:rsidRPr="00D5525C" w:rsidRDefault="00103808" w:rsidP="001F0548">
            <w:pPr>
              <w:tabs>
                <w:tab w:val="left" w:pos="720"/>
              </w:tabs>
              <w:spacing w:line="240" w:lineRule="auto"/>
              <w:ind w:left="254" w:hanging="254"/>
              <w:rPr>
                <w:rFonts w:ascii="Angsana New" w:hAnsi="Angsana New"/>
                <w:sz w:val="30"/>
                <w:szCs w:val="30"/>
                <w:cs/>
              </w:rPr>
            </w:pPr>
            <w:r w:rsidRPr="0000520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00520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ะ</w:t>
            </w:r>
            <w:r w:rsidRPr="0000520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78027B" w14:textId="774EEB52" w:rsidR="00103808" w:rsidRPr="00D5525C" w:rsidRDefault="007404E4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03E1C8" w14:textId="77777777" w:rsidR="00103808" w:rsidRPr="00D5525C" w:rsidRDefault="00103808" w:rsidP="001F0548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4F978DD" w14:textId="77777777" w:rsidR="00103808" w:rsidRPr="00D5525C" w:rsidRDefault="0010380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9EB3DE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0670F9B" w14:textId="29A6B0A3" w:rsidR="00103808" w:rsidRPr="00D5525C" w:rsidRDefault="007404E4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CEA3D8" w14:textId="77777777" w:rsidR="00103808" w:rsidRPr="00D5525C" w:rsidRDefault="0010380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707CF2" w14:textId="77777777" w:rsidR="00103808" w:rsidRPr="00D5525C" w:rsidRDefault="0010380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3808" w:rsidRPr="00D5525C" w14:paraId="182905E5" w14:textId="77777777" w:rsidTr="001F0548">
        <w:trPr>
          <w:trHeight w:val="67"/>
        </w:trPr>
        <w:tc>
          <w:tcPr>
            <w:tcW w:w="4140" w:type="dxa"/>
            <w:vAlign w:val="bottom"/>
          </w:tcPr>
          <w:p w14:paraId="6B4C6CDF" w14:textId="77777777" w:rsidR="00103808" w:rsidRPr="00D5525C" w:rsidRDefault="00103808" w:rsidP="001F054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98EEF" w14:textId="4A7D5722" w:rsidR="00103808" w:rsidRPr="00D5525C" w:rsidRDefault="007404E4" w:rsidP="001F054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36" w:type="dxa"/>
            <w:shd w:val="clear" w:color="auto" w:fill="auto"/>
          </w:tcPr>
          <w:p w14:paraId="19ED64A2" w14:textId="77777777" w:rsidR="00103808" w:rsidRPr="00D5525C" w:rsidRDefault="00103808" w:rsidP="001F054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A4D6E" w14:textId="2307DBA5" w:rsidR="00103808" w:rsidRPr="00D5525C" w:rsidRDefault="009935A8" w:rsidP="001F0548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03808"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080</w:t>
            </w:r>
          </w:p>
        </w:tc>
        <w:tc>
          <w:tcPr>
            <w:tcW w:w="236" w:type="dxa"/>
            <w:shd w:val="clear" w:color="auto" w:fill="auto"/>
          </w:tcPr>
          <w:p w14:paraId="2EB93FBE" w14:textId="77777777" w:rsidR="00103808" w:rsidRPr="00D5525C" w:rsidRDefault="00103808" w:rsidP="001F054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F1A24" w14:textId="73CD6ECF" w:rsidR="00103808" w:rsidRPr="00D5525C" w:rsidRDefault="007404E4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7,712,296</w:t>
            </w:r>
          </w:p>
        </w:tc>
        <w:tc>
          <w:tcPr>
            <w:tcW w:w="236" w:type="dxa"/>
          </w:tcPr>
          <w:p w14:paraId="0B2AA0D0" w14:textId="77777777" w:rsidR="00103808" w:rsidRPr="00D5525C" w:rsidRDefault="00103808" w:rsidP="001F054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D67F4D8" w14:textId="39DFB97B" w:rsidR="00103808" w:rsidRPr="00D5525C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103808"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448</w:t>
            </w:r>
            <w:r w:rsidR="00103808"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</w:tr>
    </w:tbl>
    <w:p w14:paraId="2E7DC67A" w14:textId="77777777" w:rsidR="000D5304" w:rsidRPr="00533DFC" w:rsidRDefault="000D5304">
      <w:pPr>
        <w:spacing w:line="240" w:lineRule="auto"/>
        <w:rPr>
          <w:highlight w:val="yellow"/>
          <w:cs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900"/>
        <w:gridCol w:w="900"/>
        <w:gridCol w:w="270"/>
        <w:gridCol w:w="810"/>
        <w:gridCol w:w="236"/>
        <w:gridCol w:w="844"/>
        <w:gridCol w:w="270"/>
        <w:gridCol w:w="900"/>
      </w:tblGrid>
      <w:tr w:rsidR="00D71DF9" w:rsidRPr="00F472FE" w14:paraId="3CE646C6" w14:textId="77777777" w:rsidTr="007F2F79">
        <w:trPr>
          <w:trHeight w:val="240"/>
          <w:tblHeader/>
        </w:trPr>
        <w:tc>
          <w:tcPr>
            <w:tcW w:w="3150" w:type="dxa"/>
            <w:tcBorders>
              <w:top w:val="nil"/>
              <w:bottom w:val="nil"/>
            </w:tcBorders>
          </w:tcPr>
          <w:p w14:paraId="139CB437" w14:textId="737D51A9" w:rsidR="00D71DF9" w:rsidRPr="00F472FE" w:rsidRDefault="00D71DF9" w:rsidP="00D71DF9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7DBA61D1" w14:textId="77777777" w:rsidR="00D71DF9" w:rsidRPr="00F472FE" w:rsidRDefault="00D71DF9" w:rsidP="00D71DF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724785D6" w14:textId="77777777" w:rsidR="00D71DF9" w:rsidRPr="00F472FE" w:rsidRDefault="00D71DF9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71DF9" w:rsidRPr="00F472FE" w14:paraId="79F9E030" w14:textId="77777777" w:rsidTr="001F0548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6935E049" w14:textId="77777777" w:rsidR="00D71DF9" w:rsidRPr="00F472FE" w:rsidRDefault="00D71DF9" w:rsidP="00D71DF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2EA3FDD" w14:textId="325D92EC" w:rsidR="00D71DF9" w:rsidRPr="00F472FE" w:rsidRDefault="00D71DF9" w:rsidP="00D71DF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FA0D7F9" w14:textId="75289EB6" w:rsidR="00D71DF9" w:rsidRPr="00F472FE" w:rsidRDefault="00D71DF9" w:rsidP="00D71DF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88A71BA" w14:textId="77777777" w:rsidR="00D71DF9" w:rsidRPr="00F472FE" w:rsidRDefault="00D71DF9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39D997" w14:textId="77777777" w:rsidR="00D71DF9" w:rsidRPr="00F472FE" w:rsidRDefault="00D71DF9" w:rsidP="00D71DF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05D5AB6" w14:textId="77777777" w:rsidR="00D71DF9" w:rsidRPr="00F472FE" w:rsidRDefault="00D71DF9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6DBE53" w14:textId="77777777" w:rsidR="00D71DF9" w:rsidRPr="00F472FE" w:rsidRDefault="00D71DF9" w:rsidP="00D71DF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52B578F" w14:textId="77777777" w:rsidR="00D71DF9" w:rsidRPr="00F472FE" w:rsidRDefault="00D71DF9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CAE7E1" w14:textId="77777777" w:rsidR="00D71DF9" w:rsidRPr="00F472FE" w:rsidRDefault="00D71DF9" w:rsidP="00D71DF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52EA842" w14:textId="77777777" w:rsidR="00D71DF9" w:rsidRPr="00F472FE" w:rsidRDefault="00D71DF9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</w:tr>
      <w:tr w:rsidR="00D71DF9" w:rsidRPr="00F472FE" w14:paraId="5B63A594" w14:textId="77777777" w:rsidTr="001F0548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021A8714" w14:textId="77777777" w:rsidR="00D71DF9" w:rsidRPr="00F472FE" w:rsidRDefault="00D71DF9" w:rsidP="00D71DF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EBCC4A2" w14:textId="2D892A53" w:rsidR="00D71DF9" w:rsidRPr="00F472FE" w:rsidRDefault="00D71DF9" w:rsidP="00D71DF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AD067CD" w14:textId="4ADA234D" w:rsidR="00D71DF9" w:rsidRPr="00640271" w:rsidRDefault="00D71DF9" w:rsidP="00D71DF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82AF1FF" w14:textId="6EB8FF8F" w:rsidR="00D71DF9" w:rsidRPr="00F472FE" w:rsidRDefault="009935A8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71D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D71DF9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92AB43" w14:textId="77777777" w:rsidR="00D71DF9" w:rsidRPr="00F472FE" w:rsidRDefault="00D71DF9" w:rsidP="00D71DF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FC10B32" w14:textId="77777777" w:rsidR="00D71DF9" w:rsidRPr="00F472FE" w:rsidRDefault="00D71DF9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D75F8C" w14:textId="77777777" w:rsidR="00D71DF9" w:rsidRPr="00F472FE" w:rsidRDefault="00D71DF9" w:rsidP="00D71DF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6079444A" w14:textId="77777777" w:rsidR="00D71DF9" w:rsidRPr="00F472FE" w:rsidRDefault="00D71DF9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3DC132" w14:textId="77777777" w:rsidR="00D71DF9" w:rsidRPr="00F472FE" w:rsidRDefault="00D71DF9" w:rsidP="00D71DF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7296DBD" w14:textId="3CAE3F35" w:rsidR="00D71DF9" w:rsidRPr="00F472FE" w:rsidRDefault="009935A8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D71DF9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D71DF9" w:rsidRPr="00F472FE" w14:paraId="14B1B6F7" w14:textId="77777777" w:rsidTr="001F0548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18D40844" w14:textId="17EE3EBA" w:rsidR="00D71DF9" w:rsidRPr="00F472FE" w:rsidRDefault="00D71DF9" w:rsidP="00D71DF9">
            <w:pPr>
              <w:tabs>
                <w:tab w:val="left" w:pos="720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94DE8F4" w14:textId="64E83A44" w:rsidR="00D71DF9" w:rsidRPr="00283DA1" w:rsidRDefault="009935A8" w:rsidP="00D71DF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00" w:type="dxa"/>
            <w:tcBorders>
              <w:top w:val="nil"/>
            </w:tcBorders>
          </w:tcPr>
          <w:p w14:paraId="5CEEA0B8" w14:textId="55626148" w:rsidR="00D71DF9" w:rsidRPr="00F472FE" w:rsidRDefault="009935A8" w:rsidP="00D71DF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998A901" w14:textId="0209CEF7" w:rsidR="00D71DF9" w:rsidRPr="00F472FE" w:rsidRDefault="009935A8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98765D" w14:textId="77777777" w:rsidR="00D71DF9" w:rsidRPr="00F472FE" w:rsidRDefault="00D71DF9" w:rsidP="00D71DF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018FF2" w14:textId="77777777" w:rsidR="00D71DF9" w:rsidRPr="00F472FE" w:rsidRDefault="00D71DF9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FC1FA9" w14:textId="77777777" w:rsidR="00D71DF9" w:rsidRPr="00F472FE" w:rsidRDefault="00D71DF9" w:rsidP="00D71DF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35579F97" w14:textId="77777777" w:rsidR="00D71DF9" w:rsidRPr="00F472FE" w:rsidRDefault="00D71DF9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922DCE" w14:textId="77777777" w:rsidR="00D71DF9" w:rsidRPr="00F472FE" w:rsidRDefault="00D71DF9" w:rsidP="00D71DF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BF442C0" w14:textId="65B54053" w:rsidR="00D71DF9" w:rsidRPr="00F472FE" w:rsidRDefault="009935A8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D71DF9" w:rsidRPr="00F472FE" w14:paraId="4A149853" w14:textId="77777777" w:rsidTr="001F0548">
        <w:trPr>
          <w:trHeight w:val="240"/>
          <w:tblHeader/>
        </w:trPr>
        <w:tc>
          <w:tcPr>
            <w:tcW w:w="3150" w:type="dxa"/>
          </w:tcPr>
          <w:p w14:paraId="00C4D4E9" w14:textId="77777777" w:rsidR="00D71DF9" w:rsidRPr="00F472FE" w:rsidRDefault="00D71DF9" w:rsidP="00D71DF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1A28A472" w14:textId="77777777" w:rsidR="00D71DF9" w:rsidRPr="00F472FE" w:rsidRDefault="00D71DF9" w:rsidP="00D71DF9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24396CED" w14:textId="77777777" w:rsidR="00D71DF9" w:rsidRPr="00F472FE" w:rsidRDefault="00D71DF9" w:rsidP="00D71DF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124E2D" w:rsidRPr="00F472FE" w14:paraId="48359ABB" w14:textId="77777777" w:rsidTr="006F0FF8">
        <w:trPr>
          <w:trHeight w:val="240"/>
          <w:tblHeader/>
        </w:trPr>
        <w:tc>
          <w:tcPr>
            <w:tcW w:w="4950" w:type="dxa"/>
            <w:gridSpan w:val="3"/>
          </w:tcPr>
          <w:p w14:paraId="30B7B665" w14:textId="69D6048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12DD2087" w14:textId="77777777" w:rsidR="00124E2D" w:rsidRPr="00F472FE" w:rsidRDefault="00124E2D" w:rsidP="00124E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</w:tr>
      <w:tr w:rsidR="00124E2D" w:rsidRPr="00F472FE" w14:paraId="29E5D23D" w14:textId="77777777" w:rsidTr="001F0548">
        <w:trPr>
          <w:trHeight w:val="247"/>
        </w:trPr>
        <w:tc>
          <w:tcPr>
            <w:tcW w:w="3150" w:type="dxa"/>
            <w:tcBorders>
              <w:top w:val="nil"/>
            </w:tcBorders>
          </w:tcPr>
          <w:p w14:paraId="132490A5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</w:tcBorders>
          </w:tcPr>
          <w:p w14:paraId="7CCDB5B2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AC070DC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3B6AA39" w14:textId="77777777" w:rsidR="00124E2D" w:rsidRPr="00F472FE" w:rsidRDefault="00124E2D" w:rsidP="00124E2D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1AD21C0" w14:textId="77777777" w:rsidR="00124E2D" w:rsidRPr="00F472FE" w:rsidRDefault="00124E2D" w:rsidP="00124E2D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9F4A2CE" w14:textId="77777777" w:rsidR="00124E2D" w:rsidRPr="00F472FE" w:rsidRDefault="00124E2D" w:rsidP="00124E2D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916B3CB" w14:textId="77777777" w:rsidR="00124E2D" w:rsidRPr="00F472FE" w:rsidRDefault="00124E2D" w:rsidP="00124E2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</w:tcBorders>
          </w:tcPr>
          <w:p w14:paraId="36FC4F6F" w14:textId="77777777" w:rsidR="00124E2D" w:rsidRPr="00F472FE" w:rsidRDefault="00124E2D" w:rsidP="00124E2D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8802341" w14:textId="77777777" w:rsidR="00124E2D" w:rsidRPr="00F472FE" w:rsidRDefault="00124E2D" w:rsidP="00124E2D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6D5247E" w14:textId="77777777" w:rsidR="00124E2D" w:rsidRPr="00F472FE" w:rsidRDefault="00124E2D" w:rsidP="00124E2D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B6E4B" w:rsidRPr="00F472FE" w14:paraId="13EBA0F7" w14:textId="77777777" w:rsidTr="001F0548">
        <w:tc>
          <w:tcPr>
            <w:tcW w:w="3150" w:type="dxa"/>
          </w:tcPr>
          <w:p w14:paraId="70BF272E" w14:textId="77777777" w:rsidR="000B6E4B" w:rsidRPr="00F472FE" w:rsidRDefault="000B6E4B" w:rsidP="000B6E4B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โพลีน ชีวะอินทรีย์ จำกัด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704EF250" w14:textId="50F4CA48" w:rsidR="000B6E4B" w:rsidRPr="00F472FE" w:rsidRDefault="000B6E4B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1FB2E8C4" w14:textId="0BED823C" w:rsidR="000B6E4B" w:rsidRPr="00F472FE" w:rsidRDefault="000B6E4B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D986ADD" w14:textId="3E3A460A" w:rsidR="000B6E4B" w:rsidRPr="00994219" w:rsidRDefault="000B6E4B" w:rsidP="000B6E4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B487AF3" w14:textId="77777777" w:rsidR="000B6E4B" w:rsidRPr="00F472FE" w:rsidRDefault="000B6E4B" w:rsidP="000B6E4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6A18DE0" w14:textId="3FF26BF9" w:rsidR="000B6E4B" w:rsidRPr="00857198" w:rsidRDefault="000B6E4B" w:rsidP="000B6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ECC9CCB" w14:textId="77777777" w:rsidR="000B6E4B" w:rsidRPr="00F472FE" w:rsidRDefault="000B6E4B" w:rsidP="000B6E4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3AA81075" w14:textId="389365BF" w:rsidR="000B6E4B" w:rsidRPr="00F472FE" w:rsidRDefault="000B6E4B" w:rsidP="000B6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8C23F5" w14:textId="77777777" w:rsidR="000B6E4B" w:rsidRPr="00F472FE" w:rsidRDefault="000B6E4B" w:rsidP="000B6E4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C447A" w14:textId="4E7A8816" w:rsidR="000B6E4B" w:rsidRPr="00F472FE" w:rsidRDefault="000B6E4B" w:rsidP="000B6E4B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096</w:t>
            </w:r>
          </w:p>
        </w:tc>
      </w:tr>
      <w:tr w:rsidR="000B6E4B" w:rsidRPr="00F472FE" w14:paraId="54143B17" w14:textId="77777777" w:rsidTr="001F0548">
        <w:tc>
          <w:tcPr>
            <w:tcW w:w="3150" w:type="dxa"/>
          </w:tcPr>
          <w:p w14:paraId="518AD063" w14:textId="77777777" w:rsidR="000B6E4B" w:rsidRPr="00F472FE" w:rsidRDefault="000B6E4B" w:rsidP="000B6E4B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900" w:type="dxa"/>
          </w:tcPr>
          <w:p w14:paraId="556949B2" w14:textId="496E59D3" w:rsidR="000B6E4B" w:rsidRPr="00F472FE" w:rsidRDefault="000B6E4B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433D0270" w14:textId="31A9EAAD" w:rsidR="000B6E4B" w:rsidRPr="00F472FE" w:rsidRDefault="000B6E4B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6935530" w14:textId="18006883" w:rsidR="000B6E4B" w:rsidRPr="00994219" w:rsidRDefault="000B6E4B" w:rsidP="000B6E4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37C564" w14:textId="77777777" w:rsidR="000B6E4B" w:rsidRPr="00F472FE" w:rsidRDefault="000B6E4B" w:rsidP="000B6E4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F9C5496" w14:textId="52251775" w:rsidR="000B6E4B" w:rsidRPr="00F472FE" w:rsidRDefault="000B6E4B" w:rsidP="000B6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65CE5E" w14:textId="77777777" w:rsidR="000B6E4B" w:rsidRPr="00F472FE" w:rsidRDefault="000B6E4B" w:rsidP="000B6E4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4BAAB7C0" w14:textId="09B314E0" w:rsidR="000B6E4B" w:rsidRPr="00F472FE" w:rsidRDefault="000B6E4B" w:rsidP="000B6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582527" w14:textId="77777777" w:rsidR="000B6E4B" w:rsidRPr="00F472FE" w:rsidRDefault="000B6E4B" w:rsidP="000B6E4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96324B" w14:textId="4DC384FD" w:rsidR="000B6E4B" w:rsidRPr="00F472FE" w:rsidRDefault="000B6E4B" w:rsidP="000B6E4B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</w:tr>
      <w:tr w:rsidR="000B6E4B" w:rsidRPr="00F472FE" w14:paraId="5E4ED44D" w14:textId="77777777" w:rsidTr="001F0548">
        <w:tc>
          <w:tcPr>
            <w:tcW w:w="3150" w:type="dxa"/>
          </w:tcPr>
          <w:p w14:paraId="272BC503" w14:textId="77777777" w:rsidR="000B6E4B" w:rsidRPr="00F472FE" w:rsidRDefault="000B6E4B" w:rsidP="000B6E4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</w:tcPr>
          <w:p w14:paraId="5531CDE5" w14:textId="013DB311" w:rsidR="000B6E4B" w:rsidRPr="00F472FE" w:rsidRDefault="000B6E4B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72B4A0CE" w14:textId="5E9CAF22" w:rsidR="000B6E4B" w:rsidRPr="00233983" w:rsidRDefault="000B6E4B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689FE24" w14:textId="375C3A23" w:rsidR="000B6E4B" w:rsidRPr="00F472FE" w:rsidRDefault="000B6E4B" w:rsidP="000B6E4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E775EE" w14:textId="77777777" w:rsidR="000B6E4B" w:rsidRPr="00F472FE" w:rsidRDefault="000B6E4B" w:rsidP="000B6E4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A416E9" w14:textId="7401C1D6" w:rsidR="000B6E4B" w:rsidRPr="00F472FE" w:rsidRDefault="000B6E4B" w:rsidP="000B6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0FAE42" w14:textId="77777777" w:rsidR="000B6E4B" w:rsidRPr="00F472FE" w:rsidRDefault="000B6E4B" w:rsidP="000B6E4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169CC3A4" w14:textId="3634899A" w:rsidR="000B6E4B" w:rsidRPr="00F472FE" w:rsidRDefault="000B6E4B" w:rsidP="000B6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0A1DC2" w14:textId="77777777" w:rsidR="000B6E4B" w:rsidRPr="00F472FE" w:rsidRDefault="000B6E4B" w:rsidP="000B6E4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45146" w14:textId="60D1C54F" w:rsidR="000B6E4B" w:rsidRPr="00F472FE" w:rsidRDefault="000B6E4B" w:rsidP="000B6E4B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993</w:t>
            </w:r>
          </w:p>
        </w:tc>
      </w:tr>
      <w:tr w:rsidR="000B6E4B" w:rsidRPr="00F472FE" w14:paraId="1D52F64A" w14:textId="77777777" w:rsidTr="001F0548">
        <w:tc>
          <w:tcPr>
            <w:tcW w:w="3150" w:type="dxa"/>
          </w:tcPr>
          <w:p w14:paraId="11338124" w14:textId="2D53FB9F" w:rsidR="000B6E4B" w:rsidRPr="00F472FE" w:rsidRDefault="000B6E4B" w:rsidP="000B6E4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</w:t>
            </w: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โรงกลั่นน้ำมันทีพีไอ (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1997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900" w:type="dxa"/>
          </w:tcPr>
          <w:p w14:paraId="7FEDFC85" w14:textId="441003F5" w:rsidR="000B6E4B" w:rsidRPr="00F472FE" w:rsidRDefault="000B6E4B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67FD6E3A" w14:textId="269D0259" w:rsidR="000B6E4B" w:rsidRPr="002A56B0" w:rsidRDefault="000B6E4B" w:rsidP="00233983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07AA747" w14:textId="429811D2" w:rsidR="000B6E4B" w:rsidRPr="00F472FE" w:rsidRDefault="000B6E4B" w:rsidP="000B6E4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  <w:r w:rsidRPr="002611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6FFA19" w14:textId="77777777" w:rsidR="000B6E4B" w:rsidRPr="00F472FE" w:rsidRDefault="000B6E4B" w:rsidP="000B6E4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DA90D5" w14:textId="7F5998D4" w:rsidR="000B6E4B" w:rsidRPr="00F472FE" w:rsidRDefault="000B6E4B" w:rsidP="000B6E4B">
            <w:pPr>
              <w:tabs>
                <w:tab w:val="decimal" w:pos="6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38,600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F33B95" w14:textId="77777777" w:rsidR="000B6E4B" w:rsidRPr="00F472FE" w:rsidRDefault="000B6E4B" w:rsidP="000B6E4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4194DF" w14:textId="4C7A93E0" w:rsidR="000B6E4B" w:rsidRPr="00F472FE" w:rsidRDefault="000B6E4B" w:rsidP="005D40A9">
            <w:pPr>
              <w:tabs>
                <w:tab w:val="left" w:pos="594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(436,458)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F935BC" w14:textId="77777777" w:rsidR="000B6E4B" w:rsidRPr="00F472FE" w:rsidRDefault="000B6E4B" w:rsidP="000B6E4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8F378C" w14:textId="3C68FAAE" w:rsidR="000B6E4B" w:rsidRPr="00F472FE" w:rsidRDefault="000B6E4B" w:rsidP="000B6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0B6E4B" w:rsidRPr="00F472FE" w14:paraId="1179F9A1" w14:textId="77777777" w:rsidTr="001F0548">
        <w:tc>
          <w:tcPr>
            <w:tcW w:w="3150" w:type="dxa"/>
          </w:tcPr>
          <w:p w14:paraId="12BF3540" w14:textId="77777777" w:rsidR="000B6E4B" w:rsidRPr="00F472FE" w:rsidRDefault="000B6E4B" w:rsidP="000B6E4B">
            <w:pPr>
              <w:tabs>
                <w:tab w:val="left" w:pos="720"/>
              </w:tabs>
              <w:spacing w:line="240" w:lineRule="auto"/>
              <w:ind w:left="210" w:right="-108" w:hanging="2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มาสเตอร์ อาชีพ (ประเทศไทย) </w:t>
            </w:r>
          </w:p>
        </w:tc>
        <w:tc>
          <w:tcPr>
            <w:tcW w:w="900" w:type="dxa"/>
          </w:tcPr>
          <w:p w14:paraId="4C6A8CD9" w14:textId="77777777" w:rsidR="000B6E4B" w:rsidRPr="00F472FE" w:rsidRDefault="000B6E4B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EAA4E4E" w14:textId="77777777" w:rsidR="000B6E4B" w:rsidRPr="00F472FE" w:rsidRDefault="000B6E4B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68AC846" w14:textId="77777777" w:rsidR="000B6E4B" w:rsidRPr="00F472FE" w:rsidRDefault="000B6E4B" w:rsidP="000B6E4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31F947" w14:textId="77777777" w:rsidR="000B6E4B" w:rsidRPr="00F472FE" w:rsidRDefault="000B6E4B" w:rsidP="000B6E4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34D617" w14:textId="77777777" w:rsidR="000B6E4B" w:rsidRPr="00F472FE" w:rsidRDefault="000B6E4B" w:rsidP="000B6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B05D3CC" w14:textId="77777777" w:rsidR="000B6E4B" w:rsidRPr="00F472FE" w:rsidRDefault="000B6E4B" w:rsidP="000B6E4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9B0FBA" w14:textId="77777777" w:rsidR="000B6E4B" w:rsidRPr="00F472FE" w:rsidRDefault="000B6E4B" w:rsidP="000B6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B72B83" w14:textId="77777777" w:rsidR="000B6E4B" w:rsidRPr="00F472FE" w:rsidRDefault="000B6E4B" w:rsidP="000B6E4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D0B5E" w14:textId="77777777" w:rsidR="000B6E4B" w:rsidRPr="00F472FE" w:rsidRDefault="000B6E4B" w:rsidP="000B6E4B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0B6E4B" w:rsidRPr="00F472FE" w14:paraId="0D782130" w14:textId="77777777" w:rsidTr="001F0548">
        <w:tc>
          <w:tcPr>
            <w:tcW w:w="3150" w:type="dxa"/>
          </w:tcPr>
          <w:p w14:paraId="0F6A5F39" w14:textId="77777777" w:rsidR="000B6E4B" w:rsidRPr="00F472FE" w:rsidRDefault="000B6E4B" w:rsidP="000B6E4B">
            <w:pPr>
              <w:tabs>
                <w:tab w:val="left" w:pos="720"/>
              </w:tabs>
              <w:spacing w:line="240" w:lineRule="auto"/>
              <w:ind w:left="210" w:right="-108" w:firstLine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14:paraId="7ED3B6FD" w14:textId="3C53170F" w:rsidR="000B6E4B" w:rsidRPr="00F472FE" w:rsidRDefault="000B6E4B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1B200B56" w14:textId="706FD1E4" w:rsidR="000B6E4B" w:rsidRPr="00F472FE" w:rsidRDefault="000B6E4B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75FACCC" w14:textId="2A946353" w:rsidR="000B6E4B" w:rsidRPr="00F472FE" w:rsidRDefault="000B6E4B" w:rsidP="000B6E4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74DDAE" w14:textId="77777777" w:rsidR="000B6E4B" w:rsidRPr="00F472FE" w:rsidRDefault="000B6E4B" w:rsidP="000B6E4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958AA" w14:textId="2B48FB1F" w:rsidR="000B6E4B" w:rsidRPr="00857198" w:rsidRDefault="000B6E4B" w:rsidP="000B6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7B66B9" w14:textId="77777777" w:rsidR="000B6E4B" w:rsidRPr="00F472FE" w:rsidRDefault="000B6E4B" w:rsidP="000B6E4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17208F71" w14:textId="1587D451" w:rsidR="000B6E4B" w:rsidRPr="00F472FE" w:rsidRDefault="000B6E4B" w:rsidP="000B6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2B996C" w14:textId="77777777" w:rsidR="000B6E4B" w:rsidRPr="00F472FE" w:rsidRDefault="000B6E4B" w:rsidP="000B6E4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9A6FE" w14:textId="450B8340" w:rsidR="000B6E4B" w:rsidRPr="00F472FE" w:rsidRDefault="000B6E4B" w:rsidP="000B6E4B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790</w:t>
            </w:r>
          </w:p>
        </w:tc>
      </w:tr>
      <w:tr w:rsidR="000B6E4B" w:rsidRPr="00F472FE" w14:paraId="6BD59375" w14:textId="77777777" w:rsidTr="001F0548">
        <w:tc>
          <w:tcPr>
            <w:tcW w:w="3150" w:type="dxa"/>
          </w:tcPr>
          <w:p w14:paraId="549DE9C8" w14:textId="77777777" w:rsidR="000B6E4B" w:rsidRPr="00F472FE" w:rsidRDefault="000B6E4B" w:rsidP="000B6E4B">
            <w:pPr>
              <w:tabs>
                <w:tab w:val="left" w:pos="720"/>
              </w:tabs>
              <w:spacing w:line="240" w:lineRule="auto"/>
              <w:ind w:left="210" w:right="-108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583F">
              <w:rPr>
                <w:rFonts w:asciiTheme="majorBidi" w:hAnsiTheme="majorBidi"/>
                <w:sz w:val="26"/>
                <w:szCs w:val="26"/>
                <w:cs/>
              </w:rPr>
              <w:t>บริษัท ทีพีไอ รักษ์สุขภาพ จำกัด</w:t>
            </w:r>
          </w:p>
        </w:tc>
        <w:tc>
          <w:tcPr>
            <w:tcW w:w="900" w:type="dxa"/>
          </w:tcPr>
          <w:p w14:paraId="491E721A" w14:textId="0B42CF67" w:rsidR="000B6E4B" w:rsidRPr="00F472FE" w:rsidRDefault="000B6E4B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300C1E1F" w14:textId="0CD41590" w:rsidR="000B6E4B" w:rsidRPr="00F472FE" w:rsidRDefault="000B6E4B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BEC5A76" w14:textId="692F284D" w:rsidR="000B6E4B" w:rsidRPr="00F472FE" w:rsidRDefault="000B6E4B" w:rsidP="000B6E4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5573A7C" w14:textId="77777777" w:rsidR="000B6E4B" w:rsidRPr="00F472FE" w:rsidRDefault="000B6E4B" w:rsidP="000B6E4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6B63D0" w14:textId="29D6A2B7" w:rsidR="000B6E4B" w:rsidRPr="00857198" w:rsidRDefault="000B6E4B" w:rsidP="000B6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8E10852" w14:textId="77777777" w:rsidR="000B6E4B" w:rsidRPr="00F472FE" w:rsidRDefault="000B6E4B" w:rsidP="000B6E4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3C08D887" w14:textId="16E8D609" w:rsidR="000B6E4B" w:rsidRPr="00F472FE" w:rsidRDefault="000B6E4B" w:rsidP="000B6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A67895C" w14:textId="77777777" w:rsidR="000B6E4B" w:rsidRPr="00F472FE" w:rsidRDefault="000B6E4B" w:rsidP="000B6E4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0D71DA" w14:textId="65B6F85A" w:rsidR="000B6E4B" w:rsidRPr="00F472FE" w:rsidRDefault="000B6E4B" w:rsidP="000B6E4B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124E2D" w:rsidRPr="00F472FE" w14:paraId="10519BC5" w14:textId="77777777" w:rsidTr="001F0548">
        <w:tc>
          <w:tcPr>
            <w:tcW w:w="3150" w:type="dxa"/>
          </w:tcPr>
          <w:p w14:paraId="7B86D27B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E45B6EF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387F193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14B6CE5" w14:textId="52DD7E7D" w:rsidR="00124E2D" w:rsidRPr="00994219" w:rsidRDefault="00124E2D" w:rsidP="00124E2D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814</w:t>
            </w:r>
            <w:r w:rsidRPr="00283D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890</w:t>
            </w:r>
          </w:p>
        </w:tc>
        <w:tc>
          <w:tcPr>
            <w:tcW w:w="270" w:type="dxa"/>
          </w:tcPr>
          <w:p w14:paraId="659D5485" w14:textId="77777777" w:rsidR="00124E2D" w:rsidRPr="00F472FE" w:rsidRDefault="00124E2D" w:rsidP="00124E2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C06F85" w14:textId="466F1175" w:rsidR="00124E2D" w:rsidRPr="00AC09D4" w:rsidRDefault="00124E2D" w:rsidP="00124E2D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38,600</w:t>
            </w:r>
          </w:p>
        </w:tc>
        <w:tc>
          <w:tcPr>
            <w:tcW w:w="236" w:type="dxa"/>
            <w:shd w:val="clear" w:color="auto" w:fill="auto"/>
          </w:tcPr>
          <w:p w14:paraId="74832F29" w14:textId="77777777" w:rsidR="00124E2D" w:rsidRPr="00F472FE" w:rsidRDefault="00124E2D" w:rsidP="00124E2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B51CAC" w14:textId="092874B8" w:rsidR="00124E2D" w:rsidRPr="00F472FE" w:rsidRDefault="00124E2D" w:rsidP="005D40A9">
            <w:pPr>
              <w:tabs>
                <w:tab w:val="left" w:pos="55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(436,458)</w:t>
            </w:r>
          </w:p>
        </w:tc>
        <w:tc>
          <w:tcPr>
            <w:tcW w:w="270" w:type="dxa"/>
            <w:shd w:val="clear" w:color="auto" w:fill="auto"/>
          </w:tcPr>
          <w:p w14:paraId="2A19D82A" w14:textId="77777777" w:rsidR="00124E2D" w:rsidRPr="00F472FE" w:rsidRDefault="00124E2D" w:rsidP="00124E2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868964" w14:textId="064A45DD" w:rsidR="00124E2D" w:rsidRPr="00F472FE" w:rsidRDefault="00124E2D" w:rsidP="00124E2D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417,032</w:t>
            </w:r>
          </w:p>
        </w:tc>
      </w:tr>
      <w:tr w:rsidR="00124E2D" w:rsidRPr="00F472FE" w14:paraId="5E92B9FA" w14:textId="77777777" w:rsidTr="001F0548">
        <w:trPr>
          <w:trHeight w:val="80"/>
        </w:trPr>
        <w:tc>
          <w:tcPr>
            <w:tcW w:w="3150" w:type="dxa"/>
          </w:tcPr>
          <w:p w14:paraId="25D19143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0" w:type="dxa"/>
          </w:tcPr>
          <w:p w14:paraId="73BE6FC2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D25D0F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04904C2" w14:textId="79886140" w:rsidR="00124E2D" w:rsidRPr="00994219" w:rsidRDefault="00124E2D" w:rsidP="00124E2D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143</w:t>
            </w:r>
          </w:p>
        </w:tc>
        <w:tc>
          <w:tcPr>
            <w:tcW w:w="270" w:type="dxa"/>
            <w:tcBorders>
              <w:bottom w:val="nil"/>
            </w:tcBorders>
          </w:tcPr>
          <w:p w14:paraId="0C484725" w14:textId="77777777" w:rsidR="00124E2D" w:rsidRPr="00F472FE" w:rsidRDefault="00124E2D" w:rsidP="00124E2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E008D" w14:textId="022EFAF2" w:rsidR="00124E2D" w:rsidRPr="00AC09D4" w:rsidRDefault="00124E2D" w:rsidP="00124E2D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28,199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C80C96" w14:textId="77777777" w:rsidR="00124E2D" w:rsidRPr="00F472FE" w:rsidRDefault="00124E2D" w:rsidP="00124E2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7AC35" w14:textId="5DC5A2C8" w:rsidR="00124E2D" w:rsidRPr="00F472FE" w:rsidRDefault="00124E2D" w:rsidP="005D40A9">
            <w:pPr>
              <w:tabs>
                <w:tab w:val="left" w:pos="579"/>
              </w:tabs>
              <w:spacing w:line="240" w:lineRule="atLeast"/>
              <w:ind w:left="-115" w:right="-19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(30,994)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4B665AB" w14:textId="77777777" w:rsidR="00124E2D" w:rsidRPr="00F472FE" w:rsidRDefault="00124E2D" w:rsidP="00124E2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6700B3" w14:textId="4BAA2948" w:rsidR="00124E2D" w:rsidRPr="00F472FE" w:rsidRDefault="00124E2D" w:rsidP="00124E2D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1,348</w:t>
            </w:r>
          </w:p>
        </w:tc>
      </w:tr>
      <w:tr w:rsidR="00124E2D" w:rsidRPr="00F472FE" w14:paraId="07D3103D" w14:textId="77777777" w:rsidTr="001F0548">
        <w:tc>
          <w:tcPr>
            <w:tcW w:w="3150" w:type="dxa"/>
          </w:tcPr>
          <w:p w14:paraId="3DF59BB0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1262900C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A3CDF6B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C53FB84" w14:textId="3F39654D" w:rsidR="00124E2D" w:rsidRPr="00AC09D4" w:rsidRDefault="00124E2D" w:rsidP="00124E2D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819</w:t>
            </w:r>
            <w:r w:rsidRPr="00AC09D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E4C327" w14:textId="77777777" w:rsidR="00124E2D" w:rsidRPr="00F472FE" w:rsidRDefault="00124E2D" w:rsidP="00124E2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1FA4F4" w14:textId="7D2EEABB" w:rsidR="00124E2D" w:rsidRPr="00AC09D4" w:rsidRDefault="00124E2D" w:rsidP="00124E2D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66,799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C081329" w14:textId="77777777" w:rsidR="00124E2D" w:rsidRPr="00AC09D4" w:rsidRDefault="00124E2D" w:rsidP="00124E2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D3E2BC" w14:textId="45CC6EB4" w:rsidR="00124E2D" w:rsidRPr="00AC09D4" w:rsidRDefault="00124E2D" w:rsidP="005D40A9">
            <w:pPr>
              <w:tabs>
                <w:tab w:val="left" w:pos="55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(467,452)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AE3424" w14:textId="77777777" w:rsidR="00124E2D" w:rsidRPr="00F472FE" w:rsidRDefault="00124E2D" w:rsidP="00124E2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132DDB" w14:textId="4726BBF5" w:rsidR="00124E2D" w:rsidRPr="00AC09D4" w:rsidRDefault="00124E2D" w:rsidP="00124E2D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418,380</w:t>
            </w:r>
          </w:p>
        </w:tc>
      </w:tr>
      <w:tr w:rsidR="00124E2D" w:rsidRPr="00F472FE" w14:paraId="21738503" w14:textId="77777777" w:rsidTr="001F0548">
        <w:tc>
          <w:tcPr>
            <w:tcW w:w="3150" w:type="dxa"/>
            <w:tcBorders>
              <w:top w:val="nil"/>
            </w:tcBorders>
          </w:tcPr>
          <w:p w14:paraId="4722BA5E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155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 w:rsidRPr="000C498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CA32BF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ขาดทุนที่รับรู้ตามวิธีส่วนได้เสียที่เกินกว่าเงินลงทุน</w:t>
            </w:r>
          </w:p>
        </w:tc>
        <w:tc>
          <w:tcPr>
            <w:tcW w:w="900" w:type="dxa"/>
            <w:tcBorders>
              <w:top w:val="nil"/>
            </w:tcBorders>
          </w:tcPr>
          <w:p w14:paraId="1A54898F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82DEB85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4B12C79" w14:textId="77777777" w:rsidR="00124E2D" w:rsidRPr="00AC09D4" w:rsidRDefault="00124E2D" w:rsidP="00124E2D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041206" w14:textId="77777777" w:rsidR="00124E2D" w:rsidRPr="00F472FE" w:rsidRDefault="00124E2D" w:rsidP="00124E2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3343185" w14:textId="77777777" w:rsidR="00124E2D" w:rsidRPr="000F348C" w:rsidRDefault="00124E2D" w:rsidP="00124E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5C7DC6" w14:textId="77777777" w:rsidR="00124E2D" w:rsidRPr="000F348C" w:rsidRDefault="00124E2D" w:rsidP="00124E2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1B52198E" w14:textId="77777777" w:rsidR="00124E2D" w:rsidRPr="000F348C" w:rsidRDefault="00124E2D" w:rsidP="00124E2D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AB238B" w14:textId="77777777" w:rsidR="00124E2D" w:rsidRPr="000F348C" w:rsidRDefault="00124E2D" w:rsidP="00124E2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B7F65DC" w14:textId="77777777" w:rsidR="00124E2D" w:rsidRPr="000F348C" w:rsidRDefault="00124E2D" w:rsidP="00124E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24E2D" w:rsidRPr="00F472FE" w14:paraId="2F420A0E" w14:textId="77777777" w:rsidTr="001F0548">
        <w:tc>
          <w:tcPr>
            <w:tcW w:w="3150" w:type="dxa"/>
            <w:tcBorders>
              <w:top w:val="nil"/>
            </w:tcBorders>
          </w:tcPr>
          <w:p w14:paraId="67C280A1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  <w:tcBorders>
              <w:top w:val="nil"/>
            </w:tcBorders>
          </w:tcPr>
          <w:p w14:paraId="2BCD97B3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941877F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1F7C1F8" w14:textId="1A3B11DC" w:rsidR="00124E2D" w:rsidRPr="003E533C" w:rsidRDefault="00124E2D" w:rsidP="00124E2D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803</w:t>
            </w: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8D90EBB" w14:textId="77777777" w:rsidR="00124E2D" w:rsidRPr="00F472FE" w:rsidRDefault="00124E2D" w:rsidP="00124E2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0A16C1ED" w14:textId="0BEFF482" w:rsidR="00124E2D" w:rsidRPr="000F348C" w:rsidRDefault="00124E2D" w:rsidP="00124E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61A5819" w14:textId="77777777" w:rsidR="00124E2D" w:rsidRPr="000F348C" w:rsidRDefault="00124E2D" w:rsidP="00124E2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5BB276FF" w14:textId="6C629A15" w:rsidR="00124E2D" w:rsidRDefault="00124E2D" w:rsidP="00233983">
            <w:pPr>
              <w:tabs>
                <w:tab w:val="left" w:pos="628"/>
              </w:tabs>
              <w:spacing w:line="240" w:lineRule="atLeast"/>
              <w:ind w:left="-72" w:right="-19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20,803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8BEC27" w14:textId="77777777" w:rsidR="00124E2D" w:rsidRPr="000F348C" w:rsidRDefault="00124E2D" w:rsidP="00124E2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5AEF7400" w14:textId="340570DC" w:rsidR="00124E2D" w:rsidRPr="000F348C" w:rsidRDefault="00124E2D" w:rsidP="00124E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24E2D" w:rsidRPr="00F472FE" w14:paraId="2F9F3C10" w14:textId="77777777" w:rsidTr="001F0548">
        <w:tc>
          <w:tcPr>
            <w:tcW w:w="3150" w:type="dxa"/>
            <w:tcBorders>
              <w:top w:val="nil"/>
              <w:bottom w:val="nil"/>
            </w:tcBorders>
          </w:tcPr>
          <w:p w14:paraId="13887DB3" w14:textId="77269C22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</w:t>
            </w: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โรงกลั่นน้ำมันทีพีไอ (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1997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  <w:r w:rsidR="000B6E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64B01DC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69339DA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91F2D72" w14:textId="274A26D8" w:rsidR="00124E2D" w:rsidRPr="00AC09D4" w:rsidRDefault="00124E2D" w:rsidP="00124E2D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320</w:t>
            </w: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216</w:t>
            </w: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1F52AB" w14:textId="77777777" w:rsidR="00124E2D" w:rsidRPr="00F472FE" w:rsidRDefault="00124E2D" w:rsidP="00124E2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8B3454F" w14:textId="6A9D88BB" w:rsidR="00124E2D" w:rsidRPr="000F348C" w:rsidRDefault="00124E2D" w:rsidP="00124E2D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(31,856)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76C3B6" w14:textId="77777777" w:rsidR="00124E2D" w:rsidRPr="000F348C" w:rsidRDefault="00124E2D" w:rsidP="00124E2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273EF90E" w14:textId="46B89DE1" w:rsidR="00124E2D" w:rsidRPr="000F348C" w:rsidRDefault="00124E2D" w:rsidP="005D40A9">
            <w:pPr>
              <w:tabs>
                <w:tab w:val="left" w:pos="629"/>
              </w:tabs>
              <w:spacing w:line="240" w:lineRule="atLeast"/>
              <w:ind w:left="-115" w:right="-115" w:firstLine="3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352,072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E5630E" w14:textId="77777777" w:rsidR="00124E2D" w:rsidRPr="000F348C" w:rsidRDefault="00124E2D" w:rsidP="00124E2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C15E92D" w14:textId="4FC76D01" w:rsidR="00124E2D" w:rsidRPr="000F348C" w:rsidRDefault="00124E2D" w:rsidP="00124E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24E2D" w:rsidRPr="00F472FE" w14:paraId="48A1D1CE" w14:textId="77777777" w:rsidTr="001F0548">
        <w:tc>
          <w:tcPr>
            <w:tcW w:w="3150" w:type="dxa"/>
            <w:tcBorders>
              <w:top w:val="nil"/>
              <w:bottom w:val="nil"/>
            </w:tcBorders>
          </w:tcPr>
          <w:p w14:paraId="0AD00E0E" w14:textId="77777777" w:rsidR="00124E2D" w:rsidRPr="00DA64FF" w:rsidRDefault="00124E2D" w:rsidP="00124E2D">
            <w:pPr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A64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29AC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  <w:sz w:val="26"/>
                <w:szCs w:val="26"/>
              </w:rPr>
              <w:br/>
            </w:r>
            <w:r w:rsidRPr="00BA29AC">
              <w:rPr>
                <w:rFonts w:asciiTheme="majorBidi" w:hAnsi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AB7D333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92E3A7F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86F459" w14:textId="77777777" w:rsidR="00124E2D" w:rsidRPr="00857198" w:rsidRDefault="00124E2D" w:rsidP="00124E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58EED8" w14:textId="77777777" w:rsidR="00124E2D" w:rsidRPr="00F472FE" w:rsidRDefault="00124E2D" w:rsidP="00124E2D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CFBFB2" w14:textId="77777777" w:rsidR="00124E2D" w:rsidRPr="000F348C" w:rsidRDefault="00124E2D" w:rsidP="00124E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F9C071" w14:textId="77777777" w:rsidR="00124E2D" w:rsidRPr="000F348C" w:rsidRDefault="00124E2D" w:rsidP="00124E2D">
            <w:pPr>
              <w:spacing w:line="240" w:lineRule="auto"/>
              <w:ind w:right="72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589268" w14:textId="77777777" w:rsidR="00124E2D" w:rsidRPr="000F348C" w:rsidRDefault="00124E2D" w:rsidP="00124E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F57414" w14:textId="77777777" w:rsidR="00124E2D" w:rsidRPr="000F348C" w:rsidRDefault="00124E2D" w:rsidP="00124E2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72E400" w14:textId="4899543E" w:rsidR="00124E2D" w:rsidRPr="000F348C" w:rsidRDefault="00124E2D" w:rsidP="00124E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24E2D" w:rsidRPr="00F472FE" w14:paraId="37D668DB" w14:textId="77777777" w:rsidTr="001F0548">
        <w:tc>
          <w:tcPr>
            <w:tcW w:w="3150" w:type="dxa"/>
            <w:tcBorders>
              <w:bottom w:val="nil"/>
            </w:tcBorders>
          </w:tcPr>
          <w:p w14:paraId="02FAA4C8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64903112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AB76406" w14:textId="77777777" w:rsidR="00124E2D" w:rsidRPr="00F472FE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4F48D" w14:textId="1DDD4742" w:rsidR="00124E2D" w:rsidRPr="00F472FE" w:rsidRDefault="00124E2D" w:rsidP="00124E2D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A68BCE" w14:textId="77777777" w:rsidR="00124E2D" w:rsidRPr="00F472FE" w:rsidRDefault="00124E2D" w:rsidP="00124E2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134E3BB9" w14:textId="77777777" w:rsidR="00124E2D" w:rsidRPr="000F348C" w:rsidRDefault="00124E2D" w:rsidP="00124E2D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55F289" w14:textId="77777777" w:rsidR="00124E2D" w:rsidRPr="000F348C" w:rsidRDefault="00124E2D" w:rsidP="00124E2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6B4652CD" w14:textId="77777777" w:rsidR="00124E2D" w:rsidRPr="000F348C" w:rsidRDefault="00124E2D" w:rsidP="00124E2D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3E364EF" w14:textId="77777777" w:rsidR="00124E2D" w:rsidRPr="000F348C" w:rsidRDefault="00124E2D" w:rsidP="00124E2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3CC03" w14:textId="7BDC4E1D" w:rsidR="00124E2D" w:rsidRPr="000F348C" w:rsidRDefault="00124E2D" w:rsidP="00124E2D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418,380</w:t>
            </w:r>
          </w:p>
        </w:tc>
      </w:tr>
    </w:tbl>
    <w:p w14:paraId="29FB5AF0" w14:textId="77777777" w:rsidR="00322FE9" w:rsidRDefault="00322FE9">
      <w:pPr>
        <w:spacing w:line="240" w:lineRule="auto"/>
        <w:rPr>
          <w:rFonts w:ascii="Angsana New" w:hAnsi="Angsana New"/>
          <w:spacing w:val="-4"/>
          <w:sz w:val="20"/>
          <w:szCs w:val="20"/>
          <w:cs/>
        </w:rPr>
      </w:pPr>
      <w:r>
        <w:rPr>
          <w:spacing w:val="-4"/>
          <w:sz w:val="20"/>
          <w:szCs w:val="20"/>
          <w:cs/>
        </w:rPr>
        <w:br w:type="page"/>
      </w:r>
    </w:p>
    <w:p w14:paraId="79F03BD9" w14:textId="6C1E9463" w:rsidR="00103808" w:rsidRPr="00630FC6" w:rsidRDefault="00103808" w:rsidP="00103808">
      <w:pPr>
        <w:pStyle w:val="Bo-C1Content"/>
        <w:ind w:right="-25"/>
        <w:rPr>
          <w:spacing w:val="-4"/>
          <w:cs/>
        </w:rPr>
      </w:pPr>
      <w:r w:rsidRPr="00802380">
        <w:rPr>
          <w:rFonts w:hint="cs"/>
          <w:spacing w:val="-10"/>
          <w:cs/>
        </w:rPr>
        <w:lastRenderedPageBreak/>
        <w:t xml:space="preserve">เมื่อวันที่ </w:t>
      </w:r>
      <w:r w:rsidR="006F1EFE" w:rsidRPr="00802380">
        <w:rPr>
          <w:spacing w:val="-10"/>
          <w:lang w:val="en-US"/>
        </w:rPr>
        <w:t>30</w:t>
      </w:r>
      <w:r w:rsidRPr="00802380">
        <w:rPr>
          <w:spacing w:val="-10"/>
          <w:lang w:val="en-US"/>
        </w:rPr>
        <w:t xml:space="preserve"> </w:t>
      </w:r>
      <w:r w:rsidR="006F1EFE" w:rsidRPr="00802380">
        <w:rPr>
          <w:rFonts w:hint="cs"/>
          <w:spacing w:val="-10"/>
          <w:cs/>
          <w:lang w:val="en-US"/>
        </w:rPr>
        <w:t>กันยายน</w:t>
      </w:r>
      <w:r w:rsidRPr="00802380">
        <w:rPr>
          <w:rFonts w:hint="cs"/>
          <w:spacing w:val="-10"/>
          <w:cs/>
          <w:lang w:val="en-US"/>
        </w:rPr>
        <w:t xml:space="preserve"> </w:t>
      </w:r>
      <w:r w:rsidR="009935A8" w:rsidRPr="00802380">
        <w:rPr>
          <w:spacing w:val="-10"/>
          <w:lang w:val="en-US"/>
        </w:rPr>
        <w:t>2564</w:t>
      </w:r>
      <w:r w:rsidRPr="00802380">
        <w:rPr>
          <w:spacing w:val="-10"/>
          <w:lang w:val="en-US"/>
        </w:rPr>
        <w:t xml:space="preserve"> </w:t>
      </w:r>
      <w:r w:rsidRPr="00802380">
        <w:rPr>
          <w:spacing w:val="-10"/>
          <w:cs/>
        </w:rPr>
        <w:t>บริษัทได้ทำ</w:t>
      </w:r>
      <w:r w:rsidRPr="00802380">
        <w:rPr>
          <w:rFonts w:hint="cs"/>
          <w:spacing w:val="-10"/>
          <w:cs/>
        </w:rPr>
        <w:t>บันทึกข้อตกลงชำระหนี้</w:t>
      </w:r>
      <w:r w:rsidRPr="00802380">
        <w:rPr>
          <w:spacing w:val="-10"/>
          <w:cs/>
        </w:rPr>
        <w:t>กับบริษัท</w:t>
      </w:r>
      <w:r w:rsidRPr="00802380">
        <w:rPr>
          <w:rFonts w:hint="cs"/>
          <w:spacing w:val="-10"/>
          <w:cs/>
        </w:rPr>
        <w:t xml:space="preserve">ย่อยแห่งหนึ่งจำนวนทั้งสิ้น </w:t>
      </w:r>
      <w:r w:rsidR="009935A8" w:rsidRPr="00802380">
        <w:rPr>
          <w:spacing w:val="-10"/>
          <w:lang w:val="en-US"/>
        </w:rPr>
        <w:t>444</w:t>
      </w:r>
      <w:r w:rsidRPr="00802380">
        <w:rPr>
          <w:spacing w:val="-10"/>
          <w:lang w:val="en-US"/>
        </w:rPr>
        <w:t>.</w:t>
      </w:r>
      <w:r w:rsidR="009935A8" w:rsidRPr="00802380">
        <w:rPr>
          <w:spacing w:val="-10"/>
          <w:lang w:val="en-US"/>
        </w:rPr>
        <w:t>65</w:t>
      </w:r>
      <w:r w:rsidRPr="00802380">
        <w:rPr>
          <w:spacing w:val="-10"/>
          <w:lang w:val="en-US"/>
        </w:rPr>
        <w:t xml:space="preserve"> </w:t>
      </w:r>
      <w:r w:rsidRPr="00802380">
        <w:rPr>
          <w:rFonts w:hint="cs"/>
          <w:spacing w:val="-10"/>
          <w:cs/>
          <w:lang w:val="en-US"/>
        </w:rPr>
        <w:t>ล้านบาท</w:t>
      </w:r>
      <w:r w:rsidRPr="00802380">
        <w:rPr>
          <w:rFonts w:hint="cs"/>
          <w:spacing w:val="2"/>
          <w:cs/>
          <w:lang w:val="en-US"/>
        </w:rPr>
        <w:t xml:space="preserve"> </w:t>
      </w:r>
      <w:r w:rsidRPr="00802380">
        <w:rPr>
          <w:rFonts w:hint="cs"/>
          <w:spacing w:val="-4"/>
          <w:cs/>
        </w:rPr>
        <w:t xml:space="preserve">ภายใต้ข้อตกลงดังกล่าวบริษัทย่อยจะโอนกรรมสิทธิ์ที่ดินมูลค่า </w:t>
      </w:r>
      <w:r w:rsidR="009935A8" w:rsidRPr="00802380">
        <w:rPr>
          <w:spacing w:val="-4"/>
          <w:lang w:val="en-US"/>
        </w:rPr>
        <w:t>54</w:t>
      </w:r>
      <w:r w:rsidRPr="00802380">
        <w:rPr>
          <w:spacing w:val="-4"/>
          <w:lang w:val="en-US"/>
        </w:rPr>
        <w:t>.</w:t>
      </w:r>
      <w:r w:rsidR="009935A8" w:rsidRPr="00802380">
        <w:rPr>
          <w:spacing w:val="-4"/>
          <w:lang w:val="en-US"/>
        </w:rPr>
        <w:t>07</w:t>
      </w:r>
      <w:r w:rsidRPr="00802380">
        <w:rPr>
          <w:spacing w:val="-4"/>
          <w:lang w:val="en-US"/>
        </w:rPr>
        <w:t xml:space="preserve"> </w:t>
      </w:r>
      <w:r w:rsidRPr="00802380">
        <w:rPr>
          <w:rFonts w:hint="cs"/>
          <w:spacing w:val="-4"/>
          <w:cs/>
          <w:lang w:val="en-US"/>
        </w:rPr>
        <w:t xml:space="preserve">ล้านบาท และชำระเงินสดจำนวน </w:t>
      </w:r>
      <w:r w:rsidR="009935A8" w:rsidRPr="00802380">
        <w:rPr>
          <w:spacing w:val="-4"/>
          <w:lang w:val="en-US"/>
        </w:rPr>
        <w:t>1</w:t>
      </w:r>
      <w:r w:rsidRPr="00802380">
        <w:rPr>
          <w:spacing w:val="-4"/>
          <w:lang w:val="en-US"/>
        </w:rPr>
        <w:t>.</w:t>
      </w:r>
      <w:r w:rsidR="009935A8" w:rsidRPr="00802380">
        <w:rPr>
          <w:spacing w:val="-4"/>
          <w:lang w:val="en-US"/>
        </w:rPr>
        <w:t>10</w:t>
      </w:r>
      <w:r w:rsidRPr="00802380">
        <w:rPr>
          <w:spacing w:val="-4"/>
          <w:lang w:val="en-US"/>
        </w:rPr>
        <w:t xml:space="preserve"> </w:t>
      </w:r>
      <w:r w:rsidRPr="00802380">
        <w:rPr>
          <w:rFonts w:hint="cs"/>
          <w:spacing w:val="-4"/>
          <w:cs/>
          <w:lang w:val="en-US"/>
        </w:rPr>
        <w:t xml:space="preserve">ล้านบาท เพื่อเป็นการชำระหนี้ให้แก่บริษัท แล้วบริษัทจะปลดหนี้เงินต้นรวมดอกเบี้ยให้แก่บริษัทย่อยจำนวน </w:t>
      </w:r>
      <w:r w:rsidR="009935A8" w:rsidRPr="00802380">
        <w:rPr>
          <w:spacing w:val="-4"/>
          <w:lang w:val="en-US"/>
        </w:rPr>
        <w:t>366</w:t>
      </w:r>
      <w:r w:rsidRPr="00802380">
        <w:rPr>
          <w:spacing w:val="-4"/>
          <w:lang w:val="en-US"/>
        </w:rPr>
        <w:t>.</w:t>
      </w:r>
      <w:r w:rsidR="009935A8" w:rsidRPr="00802380">
        <w:rPr>
          <w:spacing w:val="-4"/>
          <w:lang w:val="en-US"/>
        </w:rPr>
        <w:t>75</w:t>
      </w:r>
      <w:r w:rsidRPr="00802380">
        <w:rPr>
          <w:spacing w:val="-4"/>
          <w:lang w:val="en-US"/>
        </w:rPr>
        <w:t xml:space="preserve"> </w:t>
      </w:r>
      <w:r w:rsidRPr="00802380">
        <w:rPr>
          <w:rFonts w:hint="cs"/>
          <w:spacing w:val="-4"/>
          <w:cs/>
          <w:lang w:val="en-US"/>
        </w:rPr>
        <w:t xml:space="preserve">ล้านบาท สำหรับหนี้ส่วนที่เหลือจำนวน </w:t>
      </w:r>
      <w:r w:rsidR="009935A8" w:rsidRPr="00802380">
        <w:rPr>
          <w:spacing w:val="-4"/>
          <w:lang w:val="en-US"/>
        </w:rPr>
        <w:t>24</w:t>
      </w:r>
      <w:r w:rsidRPr="00802380">
        <w:rPr>
          <w:spacing w:val="-4"/>
          <w:lang w:val="en-US"/>
        </w:rPr>
        <w:t>.</w:t>
      </w:r>
      <w:r w:rsidR="009935A8" w:rsidRPr="00802380">
        <w:rPr>
          <w:spacing w:val="-4"/>
          <w:lang w:val="en-US"/>
        </w:rPr>
        <w:t>09</w:t>
      </w:r>
      <w:r w:rsidRPr="00802380">
        <w:rPr>
          <w:spacing w:val="-4"/>
          <w:lang w:val="en-US"/>
        </w:rPr>
        <w:t xml:space="preserve"> </w:t>
      </w:r>
      <w:r w:rsidRPr="00802380">
        <w:rPr>
          <w:rFonts w:hint="cs"/>
          <w:spacing w:val="-4"/>
          <w:cs/>
          <w:lang w:val="en-US"/>
        </w:rPr>
        <w:t>ล้านบาท บริษัทย่อยอยู่ระหว่างการพิจารณาการขอคืนภาษีมูลค่าเพิ่มจาก</w:t>
      </w:r>
      <w:r w:rsidRPr="00630FC6">
        <w:rPr>
          <w:rFonts w:hint="cs"/>
          <w:spacing w:val="-4"/>
          <w:cs/>
          <w:lang w:val="en-US"/>
        </w:rPr>
        <w:t xml:space="preserve">กรมสรรพากร หากได้รับคืนจำนวนเท่าใด บริษัทย่อยสัญญาว่าจะชำระคืนให้แก่บริษัทภายใน </w:t>
      </w:r>
      <w:r w:rsidR="009935A8" w:rsidRPr="00630FC6">
        <w:rPr>
          <w:spacing w:val="-4"/>
          <w:lang w:val="en-US"/>
        </w:rPr>
        <w:t>30</w:t>
      </w:r>
      <w:r w:rsidRPr="00630FC6">
        <w:rPr>
          <w:spacing w:val="-4"/>
          <w:lang w:val="en-US"/>
        </w:rPr>
        <w:t xml:space="preserve"> </w:t>
      </w:r>
      <w:r w:rsidRPr="00630FC6">
        <w:rPr>
          <w:rFonts w:hint="cs"/>
          <w:spacing w:val="-4"/>
          <w:cs/>
          <w:lang w:val="en-US"/>
        </w:rPr>
        <w:t>วัน นับจากที่บริษัทย่อยได้รับเงินคืนจาก</w:t>
      </w:r>
      <w:r w:rsidRPr="00630FC6">
        <w:rPr>
          <w:rFonts w:hint="cs"/>
          <w:spacing w:val="-4"/>
          <w:cs/>
        </w:rPr>
        <w:t>กรมสรรพากร</w:t>
      </w:r>
      <w:r w:rsidR="006F1EFE" w:rsidRPr="00630FC6">
        <w:rPr>
          <w:rFonts w:hint="cs"/>
          <w:spacing w:val="-4"/>
          <w:cs/>
        </w:rPr>
        <w:t xml:space="preserve"> ต่อมาเมื่อวันที่ </w:t>
      </w:r>
      <w:r w:rsidR="006F1EFE" w:rsidRPr="00630FC6">
        <w:rPr>
          <w:spacing w:val="-4"/>
        </w:rPr>
        <w:t xml:space="preserve">12 </w:t>
      </w:r>
      <w:r w:rsidR="006F1EFE" w:rsidRPr="00630FC6">
        <w:rPr>
          <w:rFonts w:hint="cs"/>
          <w:spacing w:val="-4"/>
          <w:cs/>
        </w:rPr>
        <w:t xml:space="preserve">ตุลาคม </w:t>
      </w:r>
      <w:r w:rsidR="006F1EFE" w:rsidRPr="00630FC6">
        <w:rPr>
          <w:spacing w:val="-4"/>
        </w:rPr>
        <w:t xml:space="preserve">2564 </w:t>
      </w:r>
      <w:r w:rsidR="006F1EFE" w:rsidRPr="00630FC6">
        <w:rPr>
          <w:rFonts w:hint="cs"/>
          <w:spacing w:val="-4"/>
          <w:cs/>
        </w:rPr>
        <w:t>บริษัทและบริษ</w:t>
      </w:r>
      <w:r w:rsidR="00802380" w:rsidRPr="00630FC6">
        <w:rPr>
          <w:rFonts w:hint="cs"/>
          <w:spacing w:val="-4"/>
          <w:cs/>
        </w:rPr>
        <w:t>ัทย่อยได้ปฏิบัติตามข้อตกลงดังกล่าวข้างต้นทั้งหมดแล้ว</w:t>
      </w:r>
    </w:p>
    <w:p w14:paraId="657A93EA" w14:textId="3256815B" w:rsidR="00890C34" w:rsidRPr="00694903" w:rsidRDefault="00890C34" w:rsidP="00694903">
      <w:pPr>
        <w:pStyle w:val="Bo-C1Content"/>
        <w:ind w:right="-25"/>
        <w:jc w:val="both"/>
        <w:rPr>
          <w:spacing w:val="-4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080"/>
      </w:tblGrid>
      <w:tr w:rsidR="00B5547E" w:rsidRPr="001A69B6" w14:paraId="5792CD13" w14:textId="77777777" w:rsidTr="00177F44">
        <w:trPr>
          <w:tblHeader/>
        </w:trPr>
        <w:tc>
          <w:tcPr>
            <w:tcW w:w="3870" w:type="dxa"/>
          </w:tcPr>
          <w:p w14:paraId="11380B1D" w14:textId="65CE17A5" w:rsidR="00B5547E" w:rsidRPr="001A69B6" w:rsidRDefault="00B5547E" w:rsidP="00B5547E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E0F05FE" w14:textId="77777777" w:rsidR="00B5547E" w:rsidRPr="001A69B6" w:rsidRDefault="00B5547E" w:rsidP="00B5547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65AC6E" w14:textId="77777777" w:rsidR="00B5547E" w:rsidRPr="001A69B6" w:rsidRDefault="00B5547E" w:rsidP="00B5547E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494B28F" w14:textId="77777777" w:rsidR="00B5547E" w:rsidRPr="001A69B6" w:rsidRDefault="00B5547E" w:rsidP="00B5547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547E" w:rsidRPr="001A69B6" w14:paraId="58C0CF40" w14:textId="77777777" w:rsidTr="00177F44">
        <w:trPr>
          <w:tblHeader/>
        </w:trPr>
        <w:tc>
          <w:tcPr>
            <w:tcW w:w="3870" w:type="dxa"/>
          </w:tcPr>
          <w:p w14:paraId="3115B78D" w14:textId="2E6E10B9" w:rsidR="00B5547E" w:rsidRPr="001A69B6" w:rsidRDefault="00B5547E" w:rsidP="007F2F79">
            <w:pPr>
              <w:tabs>
                <w:tab w:val="left" w:pos="270"/>
              </w:tabs>
              <w:spacing w:line="240" w:lineRule="atLeast"/>
              <w:ind w:right="65" w:firstLine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2F67FA" w14:textId="6981BA1A" w:rsidR="00B5547E" w:rsidRPr="001A69B6" w:rsidRDefault="009935A8" w:rsidP="00B5547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AB4ADCD" w14:textId="77777777" w:rsidR="00B5547E" w:rsidRPr="001A69B6" w:rsidRDefault="00B5547E" w:rsidP="00B5547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C4BFE" w14:textId="5337E6B6" w:rsidR="00B5547E" w:rsidRPr="001A69B6" w:rsidRDefault="009935A8" w:rsidP="00B5547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B7C23CB" w14:textId="77777777" w:rsidR="00B5547E" w:rsidRPr="001A69B6" w:rsidRDefault="00B5547E" w:rsidP="00B5547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475F864" w14:textId="2529E97E" w:rsidR="00B5547E" w:rsidRPr="001A69B6" w:rsidRDefault="009935A8" w:rsidP="00B5547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CC6DF67" w14:textId="77777777" w:rsidR="00B5547E" w:rsidRPr="001A69B6" w:rsidRDefault="00B5547E" w:rsidP="00B5547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7572C4" w14:textId="20C79F4E" w:rsidR="00B5547E" w:rsidRPr="001A69B6" w:rsidRDefault="009935A8" w:rsidP="00B5547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F0548" w:rsidRPr="001A69B6" w14:paraId="7F894456" w14:textId="77777777" w:rsidTr="00177F44">
        <w:trPr>
          <w:tblHeader/>
        </w:trPr>
        <w:tc>
          <w:tcPr>
            <w:tcW w:w="3870" w:type="dxa"/>
          </w:tcPr>
          <w:p w14:paraId="77DBA270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3FF39ADF" w14:textId="77777777" w:rsidR="001F0548" w:rsidRPr="001A69B6" w:rsidRDefault="001F054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69B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A69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A69B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C12A9" w:rsidRPr="001A69B6" w14:paraId="227B2471" w14:textId="77777777" w:rsidTr="00177F44">
        <w:tc>
          <w:tcPr>
            <w:tcW w:w="3870" w:type="dxa"/>
          </w:tcPr>
          <w:p w14:paraId="4915DA32" w14:textId="6774FE5C" w:rsidR="002C12A9" w:rsidRPr="001A69B6" w:rsidRDefault="002C12A9" w:rsidP="002C12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310" w:type="dxa"/>
            <w:gridSpan w:val="7"/>
          </w:tcPr>
          <w:p w14:paraId="66609684" w14:textId="77777777" w:rsidR="002C12A9" w:rsidRPr="001A69B6" w:rsidRDefault="002C12A9" w:rsidP="002C12A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C12A9" w:rsidRPr="001A69B6" w14:paraId="2382F9AC" w14:textId="77777777" w:rsidTr="00177F44">
        <w:tc>
          <w:tcPr>
            <w:tcW w:w="3870" w:type="dxa"/>
          </w:tcPr>
          <w:p w14:paraId="49F52375" w14:textId="0E4EFACC" w:rsidR="002C12A9" w:rsidRPr="001A69B6" w:rsidRDefault="002C12A9" w:rsidP="002C12A9">
            <w:pPr>
              <w:spacing w:line="240" w:lineRule="atLeast"/>
              <w:ind w:left="252"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310" w:type="dxa"/>
            <w:gridSpan w:val="7"/>
          </w:tcPr>
          <w:p w14:paraId="5C5E2A20" w14:textId="77777777" w:rsidR="002C12A9" w:rsidRPr="001A69B6" w:rsidRDefault="002C12A9" w:rsidP="002C12A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F0548" w:rsidRPr="001A69B6" w14:paraId="085CCEF7" w14:textId="77777777" w:rsidTr="001F0548">
        <w:trPr>
          <w:trHeight w:val="60"/>
        </w:trPr>
        <w:tc>
          <w:tcPr>
            <w:tcW w:w="3870" w:type="dxa"/>
          </w:tcPr>
          <w:p w14:paraId="5D89AFAA" w14:textId="77777777" w:rsidR="001F0548" w:rsidRPr="001A69B6" w:rsidRDefault="001F0548" w:rsidP="001F05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624F630" w14:textId="77777777" w:rsidR="001F0548" w:rsidRPr="001A69B6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5325A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699944" w14:textId="77777777" w:rsidR="001F0548" w:rsidRPr="001A69B6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96EC4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B1D5C" w14:textId="77777777" w:rsidR="001F0548" w:rsidRPr="001A69B6" w:rsidRDefault="001F0548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22931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2FD50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0548" w:rsidRPr="001A69B6" w14:paraId="11B5B4A3" w14:textId="77777777" w:rsidTr="001F0548">
        <w:tc>
          <w:tcPr>
            <w:tcW w:w="3870" w:type="dxa"/>
          </w:tcPr>
          <w:p w14:paraId="6B7C9898" w14:textId="77777777" w:rsidR="001F0548" w:rsidRPr="001A69B6" w:rsidRDefault="001F0548" w:rsidP="001F05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25F6E845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396C05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1C433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3009DD7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B3F541" w14:textId="25D81FAC" w:rsidR="001F0548" w:rsidRPr="001A69B6" w:rsidRDefault="004A578D" w:rsidP="001F054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3,019</w:t>
            </w:r>
          </w:p>
        </w:tc>
        <w:tc>
          <w:tcPr>
            <w:tcW w:w="270" w:type="dxa"/>
          </w:tcPr>
          <w:p w14:paraId="17D4A8A4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5666E1" w14:textId="59660754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F0548" w:rsidRPr="001A69B6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</w:p>
        </w:tc>
      </w:tr>
      <w:tr w:rsidR="001F0548" w:rsidRPr="001A69B6" w14:paraId="57CECDCF" w14:textId="77777777" w:rsidTr="001F0548">
        <w:tc>
          <w:tcPr>
            <w:tcW w:w="3870" w:type="dxa"/>
            <w:vAlign w:val="bottom"/>
          </w:tcPr>
          <w:p w14:paraId="02DF7E1A" w14:textId="77777777" w:rsidR="001F0548" w:rsidRPr="001A69B6" w:rsidRDefault="001F054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2F5575A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9250279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DCA038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9FB4A07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53C589" w14:textId="7B91BFC7" w:rsidR="001F0548" w:rsidRPr="001A69B6" w:rsidRDefault="004A578D" w:rsidP="001F054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74,970</w:t>
            </w:r>
          </w:p>
        </w:tc>
        <w:tc>
          <w:tcPr>
            <w:tcW w:w="270" w:type="dxa"/>
          </w:tcPr>
          <w:p w14:paraId="30CDEE30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3783F9" w14:textId="64D71D87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="001F0548" w:rsidRPr="001A69B6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</w:tr>
      <w:tr w:rsidR="001F0548" w:rsidRPr="001A69B6" w14:paraId="687E512E" w14:textId="77777777" w:rsidTr="001F0548">
        <w:tc>
          <w:tcPr>
            <w:tcW w:w="3870" w:type="dxa"/>
            <w:vAlign w:val="bottom"/>
          </w:tcPr>
          <w:p w14:paraId="33BA5CAF" w14:textId="77777777" w:rsidR="001F0548" w:rsidRPr="001A69B6" w:rsidRDefault="001F054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  <w:shd w:val="clear" w:color="auto" w:fill="auto"/>
          </w:tcPr>
          <w:p w14:paraId="0F82814A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CA6B3F3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52305E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6165DBD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170277" w14:textId="4430A553" w:rsidR="001F0548" w:rsidRPr="001A69B6" w:rsidRDefault="004A578D" w:rsidP="001F054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16,508</w:t>
            </w:r>
          </w:p>
        </w:tc>
        <w:tc>
          <w:tcPr>
            <w:tcW w:w="270" w:type="dxa"/>
          </w:tcPr>
          <w:p w14:paraId="24C64ACD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305D75" w14:textId="2966C2FE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1F0548" w:rsidRPr="001A69B6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086</w:t>
            </w:r>
          </w:p>
        </w:tc>
      </w:tr>
      <w:tr w:rsidR="001F0548" w:rsidRPr="001A69B6" w14:paraId="50D41ABA" w14:textId="77777777" w:rsidTr="001F0548">
        <w:tc>
          <w:tcPr>
            <w:tcW w:w="3870" w:type="dxa"/>
            <w:vAlign w:val="bottom"/>
          </w:tcPr>
          <w:p w14:paraId="50FD3F55" w14:textId="567091E9" w:rsidR="001F0548" w:rsidRPr="001A69B6" w:rsidRDefault="001F054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โรงกลั่นน้ำมันทีพีไอ (</w:t>
            </w:r>
            <w:r w:rsidR="009935A8" w:rsidRPr="009935A8">
              <w:rPr>
                <w:rFonts w:ascii="Angsana New" w:hAnsi="Angsana New"/>
                <w:sz w:val="30"/>
                <w:szCs w:val="30"/>
                <w:lang w:val="en-US"/>
              </w:rPr>
              <w:t>1997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) จำกัด</w:t>
            </w:r>
          </w:p>
        </w:tc>
        <w:tc>
          <w:tcPr>
            <w:tcW w:w="1170" w:type="dxa"/>
            <w:shd w:val="clear" w:color="auto" w:fill="auto"/>
          </w:tcPr>
          <w:p w14:paraId="1E736FC1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D930AB7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0EF2E3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188B139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03D1D7" w14:textId="19433CDE" w:rsidR="001F0548" w:rsidRPr="001A69B6" w:rsidRDefault="004A578D" w:rsidP="004A578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9601CB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CF96AB" w14:textId="615E844C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</w:tr>
      <w:tr w:rsidR="001F0548" w:rsidRPr="001A69B6" w14:paraId="2C3A8FBE" w14:textId="77777777" w:rsidTr="001F0548">
        <w:tc>
          <w:tcPr>
            <w:tcW w:w="3870" w:type="dxa"/>
            <w:vAlign w:val="bottom"/>
          </w:tcPr>
          <w:p w14:paraId="74122E07" w14:textId="77777777" w:rsidR="001F0548" w:rsidRPr="001A69B6" w:rsidRDefault="001F054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70" w:type="dxa"/>
            <w:shd w:val="clear" w:color="auto" w:fill="auto"/>
          </w:tcPr>
          <w:p w14:paraId="787CC849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61CA190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EF3B1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287BA1A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FB2108" w14:textId="44D9EA96" w:rsidR="001F0548" w:rsidRDefault="004A578D" w:rsidP="001F054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200,014</w:t>
            </w:r>
          </w:p>
        </w:tc>
        <w:tc>
          <w:tcPr>
            <w:tcW w:w="270" w:type="dxa"/>
          </w:tcPr>
          <w:p w14:paraId="5C2F027A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7EF99C" w14:textId="3A8D78E4" w:rsidR="001F0548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1F0548" w:rsidRPr="001A69B6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947</w:t>
            </w:r>
          </w:p>
        </w:tc>
      </w:tr>
      <w:tr w:rsidR="001F0548" w:rsidRPr="001A69B6" w14:paraId="12D22612" w14:textId="77777777" w:rsidTr="001F0548">
        <w:tc>
          <w:tcPr>
            <w:tcW w:w="3870" w:type="dxa"/>
            <w:vAlign w:val="bottom"/>
          </w:tcPr>
          <w:p w14:paraId="5DA93D18" w14:textId="77777777" w:rsidR="001F0548" w:rsidRPr="001A69B6" w:rsidRDefault="001F054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4099B017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3052B2F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569931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D3FD4F4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D95A8C" w14:textId="3EFA3895" w:rsidR="001F0548" w:rsidRPr="001A69B6" w:rsidRDefault="004A578D" w:rsidP="001F054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98,994</w:t>
            </w:r>
          </w:p>
        </w:tc>
        <w:tc>
          <w:tcPr>
            <w:tcW w:w="270" w:type="dxa"/>
          </w:tcPr>
          <w:p w14:paraId="017398C3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81388" w14:textId="273D4955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  <w:r w:rsidR="001F0548" w:rsidRPr="001A69B6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768</w:t>
            </w:r>
          </w:p>
        </w:tc>
      </w:tr>
      <w:tr w:rsidR="001F0548" w:rsidRPr="001A69B6" w14:paraId="7934CF08" w14:textId="77777777" w:rsidTr="001F0548">
        <w:tc>
          <w:tcPr>
            <w:tcW w:w="3870" w:type="dxa"/>
            <w:vAlign w:val="bottom"/>
          </w:tcPr>
          <w:p w14:paraId="230B416E" w14:textId="77777777" w:rsidR="001F0548" w:rsidRPr="001A69B6" w:rsidRDefault="001F054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  <w:shd w:val="clear" w:color="auto" w:fill="auto"/>
          </w:tcPr>
          <w:p w14:paraId="01D9D7FB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D3F6272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B073FA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35E1004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994D43" w14:textId="24AC15D2" w:rsidR="001F0548" w:rsidRPr="001A69B6" w:rsidRDefault="004A578D" w:rsidP="001F054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3635B4B8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2C538" w14:textId="4B5167DE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</w:p>
        </w:tc>
      </w:tr>
      <w:tr w:rsidR="001F0548" w:rsidRPr="001A69B6" w14:paraId="2C8D8DD5" w14:textId="77777777" w:rsidTr="001F0548">
        <w:tc>
          <w:tcPr>
            <w:tcW w:w="3870" w:type="dxa"/>
            <w:vAlign w:val="bottom"/>
          </w:tcPr>
          <w:p w14:paraId="79F75000" w14:textId="77777777" w:rsidR="001F0548" w:rsidRPr="001A69B6" w:rsidRDefault="001F054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  <w:shd w:val="clear" w:color="auto" w:fill="auto"/>
          </w:tcPr>
          <w:p w14:paraId="1FC517FF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7365F2F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EE8E34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9D22B97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DF43BC" w14:textId="3956927D" w:rsidR="001F0548" w:rsidRPr="001A69B6" w:rsidRDefault="004A578D" w:rsidP="001F054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26362AC9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14304C" w14:textId="40913B0B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</w:p>
        </w:tc>
      </w:tr>
      <w:tr w:rsidR="001F0548" w:rsidRPr="001A69B6" w14:paraId="172BFCF3" w14:textId="77777777" w:rsidTr="001F0548">
        <w:tc>
          <w:tcPr>
            <w:tcW w:w="3870" w:type="dxa"/>
          </w:tcPr>
          <w:p w14:paraId="4D86DD06" w14:textId="77777777" w:rsidR="001F0548" w:rsidRPr="001A69B6" w:rsidRDefault="001F054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49DA154F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E704147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8528DE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67DB1F3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20A74B" w14:textId="55EF0A89" w:rsidR="001F0548" w:rsidRPr="001A69B6" w:rsidRDefault="004A578D" w:rsidP="001F054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22BED74B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561338" w14:textId="3620E663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</w:tr>
      <w:tr w:rsidR="001F0548" w:rsidRPr="001A69B6" w14:paraId="385BBC3D" w14:textId="77777777" w:rsidTr="001F0548">
        <w:tc>
          <w:tcPr>
            <w:tcW w:w="3870" w:type="dxa"/>
          </w:tcPr>
          <w:p w14:paraId="0D93B333" w14:textId="77777777" w:rsidR="001F0548" w:rsidRPr="001A69B6" w:rsidRDefault="001F0548" w:rsidP="001F0548">
            <w:pPr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โพลีน เพาเวอร์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br/>
              <w:t>(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4E527D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5BF70A2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50CDFF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2FB6CA2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8330C8" w14:textId="57BAA9B0" w:rsidR="001F0548" w:rsidRPr="001A69B6" w:rsidRDefault="004A578D" w:rsidP="001F0548">
            <w:pPr>
              <w:tabs>
                <w:tab w:val="decimal" w:pos="835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0DF34FC3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479CEB" w14:textId="1AC41A5C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</w:tr>
      <w:tr w:rsidR="001F0548" w:rsidRPr="001A69B6" w14:paraId="37F18024" w14:textId="77777777" w:rsidTr="001F0548">
        <w:tc>
          <w:tcPr>
            <w:tcW w:w="3870" w:type="dxa"/>
          </w:tcPr>
          <w:p w14:paraId="325133F9" w14:textId="77777777" w:rsidR="001F0548" w:rsidRPr="001A69B6" w:rsidRDefault="001F0548" w:rsidP="001F0548">
            <w:pPr>
              <w:spacing w:line="240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อ่อนนุช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4399B1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6C0B04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EF9211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C3422A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CDEA46" w14:textId="15C620D8" w:rsidR="001F0548" w:rsidRPr="004A307D" w:rsidRDefault="004A578D" w:rsidP="001F054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2BA14EEE" w14:textId="77777777" w:rsidR="001F0548" w:rsidRPr="004A307D" w:rsidRDefault="001F0548" w:rsidP="001F0548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65DCF95" w14:textId="149FD0E0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1F0548" w:rsidRPr="001A69B6" w14:paraId="20A89D6F" w14:textId="77777777" w:rsidTr="001F0548">
        <w:tc>
          <w:tcPr>
            <w:tcW w:w="3870" w:type="dxa"/>
          </w:tcPr>
          <w:p w14:paraId="46CDA5F7" w14:textId="77777777" w:rsidR="001F0548" w:rsidRPr="001A69B6" w:rsidRDefault="001F054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70" w:type="dxa"/>
            <w:shd w:val="clear" w:color="auto" w:fill="auto"/>
          </w:tcPr>
          <w:p w14:paraId="5A64DA1B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1034CB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C63AAC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C593AD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BF40B8" w14:textId="68486DF7" w:rsidR="001F0548" w:rsidRPr="001A69B6" w:rsidRDefault="004A578D" w:rsidP="001F054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1B22A9D7" w14:textId="77777777" w:rsidR="001F0548" w:rsidRPr="001A69B6" w:rsidRDefault="001F0548" w:rsidP="001F054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DA4C2A" w14:textId="37803C79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1F0548" w:rsidRPr="001A69B6" w14:paraId="342D9BE2" w14:textId="77777777" w:rsidTr="001F0548">
        <w:tc>
          <w:tcPr>
            <w:tcW w:w="3870" w:type="dxa"/>
          </w:tcPr>
          <w:p w14:paraId="7FAC6B4F" w14:textId="77777777" w:rsidR="001F0548" w:rsidRPr="001A69B6" w:rsidRDefault="001F054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149DBA8D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0A68A7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5D6F56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851793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E6515F" w14:textId="782F88D6" w:rsidR="001F0548" w:rsidRPr="001A69B6" w:rsidRDefault="004A578D" w:rsidP="001F054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36,319</w:t>
            </w:r>
          </w:p>
        </w:tc>
        <w:tc>
          <w:tcPr>
            <w:tcW w:w="270" w:type="dxa"/>
          </w:tcPr>
          <w:p w14:paraId="21CC83CD" w14:textId="77777777" w:rsidR="001F0548" w:rsidRPr="001A69B6" w:rsidRDefault="001F0548" w:rsidP="001F054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E92497" w14:textId="4048E6BB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F0548" w:rsidRPr="001A69B6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</w:tr>
      <w:tr w:rsidR="001F0548" w:rsidRPr="001A69B6" w14:paraId="2BF1E5AB" w14:textId="77777777" w:rsidTr="001F0548">
        <w:tc>
          <w:tcPr>
            <w:tcW w:w="3870" w:type="dxa"/>
          </w:tcPr>
          <w:p w14:paraId="54C1FD93" w14:textId="77777777" w:rsidR="001F0548" w:rsidRPr="001A69B6" w:rsidRDefault="001F054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3129CD64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B938C4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C37CF5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9DC755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F4B2F6" w14:textId="13E1F7EE" w:rsidR="001F0548" w:rsidRPr="00925592" w:rsidRDefault="004A578D" w:rsidP="001F0548">
            <w:pPr>
              <w:tabs>
                <w:tab w:val="decimal" w:pos="835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270" w:type="dxa"/>
          </w:tcPr>
          <w:p w14:paraId="26827238" w14:textId="77777777" w:rsidR="001F0548" w:rsidRPr="001A69B6" w:rsidRDefault="001F0548" w:rsidP="001F054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5648291" w14:textId="6C7635A3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F0548" w:rsidRPr="001A69B6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078</w:t>
            </w:r>
          </w:p>
        </w:tc>
      </w:tr>
      <w:tr w:rsidR="001F0548" w:rsidRPr="001A69B6" w14:paraId="28366906" w14:textId="77777777" w:rsidTr="001F0548">
        <w:tc>
          <w:tcPr>
            <w:tcW w:w="3870" w:type="dxa"/>
          </w:tcPr>
          <w:p w14:paraId="7A04A7A9" w14:textId="77777777" w:rsidR="001F0548" w:rsidRPr="001A69B6" w:rsidRDefault="001F054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1FA0F6BB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2632FB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7EB93A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194AB3B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79C302" w14:textId="68DF1852" w:rsidR="001F0548" w:rsidRPr="001A69B6" w:rsidRDefault="004A578D" w:rsidP="001F054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270" w:type="dxa"/>
          </w:tcPr>
          <w:p w14:paraId="7D3B15FD" w14:textId="77777777" w:rsidR="001F0548" w:rsidRPr="001A69B6" w:rsidRDefault="001F0548" w:rsidP="001F054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EC78B43" w14:textId="7D80DFE0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</w:tr>
      <w:tr w:rsidR="001F0548" w:rsidRPr="001A69B6" w14:paraId="6C081EF5" w14:textId="77777777" w:rsidTr="001F0548">
        <w:tc>
          <w:tcPr>
            <w:tcW w:w="3870" w:type="dxa"/>
          </w:tcPr>
          <w:p w14:paraId="4A67E34C" w14:textId="77777777" w:rsidR="001F0548" w:rsidRPr="001A69B6" w:rsidRDefault="001F0548" w:rsidP="001F0548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TPI </w:t>
            </w:r>
            <w:proofErr w:type="spellStart"/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Polene</w:t>
            </w:r>
            <w:proofErr w:type="spellEnd"/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Power Investment Co., Ltd.</w:t>
            </w:r>
          </w:p>
        </w:tc>
        <w:tc>
          <w:tcPr>
            <w:tcW w:w="1170" w:type="dxa"/>
            <w:shd w:val="clear" w:color="auto" w:fill="auto"/>
          </w:tcPr>
          <w:p w14:paraId="0E87A577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E38B51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646809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EF7F14B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F0A3C8" w14:textId="256E1DBA" w:rsidR="001F0548" w:rsidRPr="001A69B6" w:rsidRDefault="004A578D" w:rsidP="001F054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42C8322E" w14:textId="77777777" w:rsidR="001F0548" w:rsidRPr="001A69B6" w:rsidRDefault="001F0548" w:rsidP="001F054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539F8BD" w14:textId="4D649BD3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1F0548" w:rsidRPr="001A69B6" w14:paraId="4CD4EA53" w14:textId="77777777" w:rsidTr="001F0548">
        <w:tc>
          <w:tcPr>
            <w:tcW w:w="3870" w:type="dxa"/>
          </w:tcPr>
          <w:p w14:paraId="0E9894F8" w14:textId="77777777" w:rsidR="001F0548" w:rsidRPr="001A69B6" w:rsidRDefault="001F0548" w:rsidP="001F0548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ทีพีไอ โอเลฟินส์ จำกัด</w:t>
            </w:r>
          </w:p>
        </w:tc>
        <w:tc>
          <w:tcPr>
            <w:tcW w:w="1170" w:type="dxa"/>
            <w:shd w:val="clear" w:color="auto" w:fill="auto"/>
          </w:tcPr>
          <w:p w14:paraId="0E979A3B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047C62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24A938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7CBF94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CE82E2" w14:textId="0C773154" w:rsidR="001F0548" w:rsidRPr="001A69B6" w:rsidRDefault="004A578D" w:rsidP="001F054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7FE414" w14:textId="77777777" w:rsidR="001F0548" w:rsidRPr="001A69B6" w:rsidRDefault="001F0548" w:rsidP="001F054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35DB426" w14:textId="77777777" w:rsidR="001F0548" w:rsidRPr="00E84E3C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77F44" w:rsidRPr="001A69B6" w14:paraId="75A6390F" w14:textId="77777777" w:rsidTr="001F0548">
        <w:tc>
          <w:tcPr>
            <w:tcW w:w="3870" w:type="dxa"/>
          </w:tcPr>
          <w:p w14:paraId="05E21C5D" w14:textId="77777777" w:rsidR="00177F44" w:rsidRDefault="00177F44" w:rsidP="001F0548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E66DDB9" w14:textId="77777777" w:rsidR="00177F44" w:rsidRDefault="00177F44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54D60D" w14:textId="77777777" w:rsidR="00177F44" w:rsidRPr="001A69B6" w:rsidRDefault="00177F44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A49460" w14:textId="77777777" w:rsidR="00177F44" w:rsidRDefault="00177F44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DD170B" w14:textId="77777777" w:rsidR="00177F44" w:rsidRPr="001A69B6" w:rsidRDefault="00177F44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C9D79D" w14:textId="77777777" w:rsidR="00177F44" w:rsidRDefault="00177F44" w:rsidP="001F054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17AF9" w14:textId="77777777" w:rsidR="00177F44" w:rsidRPr="001A69B6" w:rsidRDefault="00177F44" w:rsidP="001F054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8B79399" w14:textId="77777777" w:rsidR="00177F44" w:rsidRDefault="00177F44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7F44" w:rsidRPr="001A69B6" w14:paraId="768EEAB0" w14:textId="77777777" w:rsidTr="001F0548">
        <w:tc>
          <w:tcPr>
            <w:tcW w:w="3870" w:type="dxa"/>
          </w:tcPr>
          <w:p w14:paraId="1F2E47CC" w14:textId="10707AFA" w:rsidR="00177F44" w:rsidRPr="001A69B6" w:rsidRDefault="00177F44" w:rsidP="00177F44">
            <w:pPr>
              <w:ind w:left="342" w:right="-250" w:hanging="3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lastRenderedPageBreak/>
              <w:br w:type="page"/>
            </w: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1170" w:type="dxa"/>
          </w:tcPr>
          <w:p w14:paraId="4D852830" w14:textId="77777777" w:rsidR="00177F44" w:rsidRPr="001A69B6" w:rsidRDefault="00177F44" w:rsidP="00177F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863936E" w14:textId="77777777" w:rsidR="00177F44" w:rsidRPr="001A69B6" w:rsidRDefault="00177F44" w:rsidP="00177F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1B9C34" w14:textId="77777777" w:rsidR="00177F44" w:rsidRPr="001A69B6" w:rsidRDefault="00177F44" w:rsidP="00177F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446E68" w14:textId="77777777" w:rsidR="00177F44" w:rsidRPr="001A69B6" w:rsidRDefault="00177F44" w:rsidP="00177F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4C3479" w14:textId="77777777" w:rsidR="00177F44" w:rsidRPr="001A69B6" w:rsidRDefault="00177F44" w:rsidP="00177F44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5AB45" w14:textId="77777777" w:rsidR="00177F44" w:rsidRPr="001A69B6" w:rsidRDefault="00177F44" w:rsidP="00177F4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2086170" w14:textId="77777777" w:rsidR="00177F44" w:rsidRPr="00E84E3C" w:rsidRDefault="00177F44" w:rsidP="00177F4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7F44" w:rsidRPr="001A69B6" w14:paraId="6C29B6D5" w14:textId="77777777" w:rsidTr="001F0548">
        <w:tc>
          <w:tcPr>
            <w:tcW w:w="3870" w:type="dxa"/>
          </w:tcPr>
          <w:p w14:paraId="2941E858" w14:textId="7E7E16D5" w:rsidR="00177F44" w:rsidRPr="00177F44" w:rsidRDefault="00177F44" w:rsidP="00177F44">
            <w:pPr>
              <w:ind w:left="342" w:right="-250" w:hanging="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</w:t>
            </w:r>
            <w:r w:rsidR="005A55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ต่อ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</w:tcPr>
          <w:p w14:paraId="607B52B5" w14:textId="77777777" w:rsidR="00177F44" w:rsidRPr="001A69B6" w:rsidRDefault="00177F44" w:rsidP="00177F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620C251" w14:textId="77777777" w:rsidR="00177F44" w:rsidRPr="001A69B6" w:rsidRDefault="00177F44" w:rsidP="00177F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CB9216" w14:textId="77777777" w:rsidR="00177F44" w:rsidRPr="001A69B6" w:rsidRDefault="00177F44" w:rsidP="00177F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B04F26" w14:textId="77777777" w:rsidR="00177F44" w:rsidRPr="001A69B6" w:rsidRDefault="00177F44" w:rsidP="00177F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D959FE" w14:textId="77777777" w:rsidR="00177F44" w:rsidRPr="001A69B6" w:rsidRDefault="00177F44" w:rsidP="00177F44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E4269" w14:textId="77777777" w:rsidR="00177F44" w:rsidRPr="001A69B6" w:rsidRDefault="00177F44" w:rsidP="00177F44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7268785" w14:textId="77777777" w:rsidR="00177F44" w:rsidRPr="00E84E3C" w:rsidRDefault="00177F44" w:rsidP="00177F4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7F44" w:rsidRPr="001A69B6" w14:paraId="049BEAD4" w14:textId="77777777" w:rsidTr="001F0548">
        <w:tc>
          <w:tcPr>
            <w:tcW w:w="3870" w:type="dxa"/>
          </w:tcPr>
          <w:p w14:paraId="79A8F4F5" w14:textId="5572A95B" w:rsidR="00177F44" w:rsidRPr="001A69B6" w:rsidRDefault="00177F44" w:rsidP="001F0548">
            <w:pPr>
              <w:ind w:left="342" w:right="-250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1CA47F3" w14:textId="77777777" w:rsidR="00177F44" w:rsidRPr="001A69B6" w:rsidRDefault="00177F44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8371350" w14:textId="77777777" w:rsidR="00177F44" w:rsidRPr="001A69B6" w:rsidRDefault="00177F44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CBC53" w14:textId="77777777" w:rsidR="00177F44" w:rsidRPr="001A69B6" w:rsidRDefault="00177F44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01BB4F" w14:textId="77777777" w:rsidR="00177F44" w:rsidRPr="001A69B6" w:rsidRDefault="00177F44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7B828B" w14:textId="77777777" w:rsidR="00177F44" w:rsidRPr="001A69B6" w:rsidRDefault="00177F44" w:rsidP="001F054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4BD4DA" w14:textId="77777777" w:rsidR="00177F44" w:rsidRPr="001A69B6" w:rsidRDefault="00177F44" w:rsidP="001F054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319E8A" w14:textId="77777777" w:rsidR="00177F44" w:rsidRPr="00E84E3C" w:rsidRDefault="00177F44" w:rsidP="001F054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548" w:rsidRPr="001A69B6" w14:paraId="7070D72A" w14:textId="77777777" w:rsidTr="001F0548">
        <w:tc>
          <w:tcPr>
            <w:tcW w:w="3870" w:type="dxa"/>
            <w:vAlign w:val="bottom"/>
          </w:tcPr>
          <w:p w14:paraId="63CE5C72" w14:textId="77777777" w:rsidR="001F0548" w:rsidRPr="001A69B6" w:rsidRDefault="001F054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7EBD5AA6" w14:textId="69A4D695" w:rsidR="001F0548" w:rsidRPr="001A69B6" w:rsidRDefault="00AE533C" w:rsidP="001F054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5,415</w:t>
            </w:r>
          </w:p>
        </w:tc>
        <w:tc>
          <w:tcPr>
            <w:tcW w:w="270" w:type="dxa"/>
            <w:shd w:val="clear" w:color="auto" w:fill="auto"/>
          </w:tcPr>
          <w:p w14:paraId="414B9F52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2BE0F0" w14:textId="7382ADA7" w:rsidR="001F0548" w:rsidRPr="001A69B6" w:rsidRDefault="009935A8" w:rsidP="001F054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F0548" w:rsidRPr="001A69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071</w:t>
            </w:r>
          </w:p>
        </w:tc>
        <w:tc>
          <w:tcPr>
            <w:tcW w:w="270" w:type="dxa"/>
          </w:tcPr>
          <w:p w14:paraId="676109FD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C90E99" w14:textId="227D638E" w:rsidR="001F0548" w:rsidRPr="001A69B6" w:rsidRDefault="00001372" w:rsidP="001F054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4,642</w:t>
            </w:r>
          </w:p>
        </w:tc>
        <w:tc>
          <w:tcPr>
            <w:tcW w:w="270" w:type="dxa"/>
          </w:tcPr>
          <w:p w14:paraId="0C41B557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D66F18" w14:textId="38531A17" w:rsidR="001F0548" w:rsidRPr="001A69B6" w:rsidRDefault="009935A8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F0548" w:rsidRPr="001B33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</w:p>
        </w:tc>
      </w:tr>
      <w:tr w:rsidR="001F0548" w:rsidRPr="001A69B6" w14:paraId="3FB51425" w14:textId="77777777" w:rsidTr="001F0548">
        <w:tc>
          <w:tcPr>
            <w:tcW w:w="3870" w:type="dxa"/>
            <w:vAlign w:val="bottom"/>
          </w:tcPr>
          <w:p w14:paraId="33FB523B" w14:textId="77777777" w:rsidR="001F0548" w:rsidRPr="001A69B6" w:rsidRDefault="001F0548" w:rsidP="001F0548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4B8E7188" w14:textId="73C90943" w:rsidR="001F0548" w:rsidRPr="008E06D1" w:rsidRDefault="00AE533C" w:rsidP="001F054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2A64EEA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2E3F0D" w14:textId="321DFDA5" w:rsidR="001F0548" w:rsidRPr="001A69B6" w:rsidRDefault="009935A8" w:rsidP="001F054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635999B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52BEE0" w14:textId="3F610338" w:rsidR="001F0548" w:rsidRPr="001A69B6" w:rsidRDefault="00001372" w:rsidP="001F054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E7182F9" w14:textId="77777777" w:rsidR="001F0548" w:rsidRPr="001A69B6" w:rsidRDefault="001F0548" w:rsidP="001F054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3BA5E01" w14:textId="4B11E0AC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31B99" w:rsidRPr="001A69B6" w14:paraId="4BB32C01" w14:textId="77777777" w:rsidTr="001F0548">
        <w:tc>
          <w:tcPr>
            <w:tcW w:w="3870" w:type="dxa"/>
          </w:tcPr>
          <w:p w14:paraId="546F9674" w14:textId="67E02998" w:rsidR="00731B99" w:rsidRPr="001A69B6" w:rsidRDefault="00731B99" w:rsidP="001F054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7EBCA8A" w14:textId="77777777" w:rsidR="00731B99" w:rsidRPr="008E06D1" w:rsidRDefault="00731B99" w:rsidP="001F054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C5E747" w14:textId="77777777" w:rsidR="00731B99" w:rsidRPr="001A69B6" w:rsidRDefault="00731B99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464BC9" w14:textId="77777777" w:rsidR="00731B99" w:rsidRPr="001A69B6" w:rsidRDefault="00731B99" w:rsidP="001F054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D63251" w14:textId="77777777" w:rsidR="00731B99" w:rsidRPr="001A69B6" w:rsidRDefault="00731B99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550E2A" w14:textId="77777777" w:rsidR="00731B99" w:rsidRPr="001A69B6" w:rsidRDefault="00731B99" w:rsidP="001F054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D38B4" w14:textId="77777777" w:rsidR="00731B99" w:rsidRPr="001A69B6" w:rsidRDefault="00731B99" w:rsidP="001F054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4503E5" w14:textId="77777777" w:rsidR="00731B99" w:rsidRPr="001A69B6" w:rsidRDefault="00731B99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548" w:rsidRPr="001A69B6" w14:paraId="386E6E19" w14:textId="77777777" w:rsidTr="001F0548">
        <w:tc>
          <w:tcPr>
            <w:tcW w:w="3870" w:type="dxa"/>
            <w:vAlign w:val="bottom"/>
          </w:tcPr>
          <w:p w14:paraId="549E3409" w14:textId="77777777" w:rsidR="001F0548" w:rsidRPr="001A69B6" w:rsidRDefault="001F054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1A69B6">
              <w:rPr>
                <w:rFonts w:ascii="Angsana New" w:hAnsi="Angsana New"/>
                <w:sz w:val="30"/>
                <w:szCs w:val="30"/>
              </w:rPr>
              <w:t>(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1A69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43F3108" w14:textId="33C6E3A9" w:rsidR="001F0548" w:rsidRPr="008E06D1" w:rsidRDefault="00AE533C" w:rsidP="001F054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86,615</w:t>
            </w:r>
          </w:p>
        </w:tc>
        <w:tc>
          <w:tcPr>
            <w:tcW w:w="270" w:type="dxa"/>
            <w:shd w:val="clear" w:color="auto" w:fill="auto"/>
          </w:tcPr>
          <w:p w14:paraId="1748F21A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7C7C07" w14:textId="5830029F" w:rsidR="001F0548" w:rsidRPr="001A69B6" w:rsidRDefault="009935A8" w:rsidP="001F054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1F0548" w:rsidRPr="001A69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</w:p>
        </w:tc>
        <w:tc>
          <w:tcPr>
            <w:tcW w:w="270" w:type="dxa"/>
          </w:tcPr>
          <w:p w14:paraId="16AEF54F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05863B" w14:textId="3CD78F2E" w:rsidR="001F0548" w:rsidRPr="001A69B6" w:rsidRDefault="00001372" w:rsidP="001F054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35,173</w:t>
            </w:r>
          </w:p>
        </w:tc>
        <w:tc>
          <w:tcPr>
            <w:tcW w:w="270" w:type="dxa"/>
          </w:tcPr>
          <w:p w14:paraId="5BFB578E" w14:textId="77777777" w:rsidR="001F0548" w:rsidRPr="001A69B6" w:rsidRDefault="001F0548" w:rsidP="001F054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45ABF6C" w14:textId="17C04011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1F0548" w:rsidRPr="001B33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</w:tr>
      <w:tr w:rsidR="001F0548" w:rsidRPr="001A69B6" w14:paraId="0273F2CB" w14:textId="77777777" w:rsidTr="001F0548">
        <w:tc>
          <w:tcPr>
            <w:tcW w:w="3870" w:type="dxa"/>
            <w:vAlign w:val="bottom"/>
          </w:tcPr>
          <w:p w14:paraId="7F828314" w14:textId="77777777" w:rsidR="001F0548" w:rsidRPr="001A69B6" w:rsidRDefault="001F0548" w:rsidP="001F054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CEB99D7" w14:textId="5359A8C4" w:rsidR="001F0548" w:rsidRPr="008E06D1" w:rsidRDefault="00AE533C" w:rsidP="001F054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2,718</w:t>
            </w:r>
          </w:p>
        </w:tc>
        <w:tc>
          <w:tcPr>
            <w:tcW w:w="270" w:type="dxa"/>
            <w:shd w:val="clear" w:color="auto" w:fill="auto"/>
          </w:tcPr>
          <w:p w14:paraId="0579A573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CCE62D" w14:textId="09E4ECB3" w:rsidR="001F0548" w:rsidRPr="001A69B6" w:rsidRDefault="009935A8" w:rsidP="001F054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672</w:t>
            </w:r>
          </w:p>
        </w:tc>
        <w:tc>
          <w:tcPr>
            <w:tcW w:w="270" w:type="dxa"/>
          </w:tcPr>
          <w:p w14:paraId="1DA70512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7A4A46" w14:textId="5E5E197E" w:rsidR="001F0548" w:rsidRPr="001A69B6" w:rsidRDefault="00001372" w:rsidP="001F054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97FF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D8024E4" w14:textId="77777777" w:rsidR="001F0548" w:rsidRPr="001A69B6" w:rsidRDefault="001F0548" w:rsidP="001F054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81400EB" w14:textId="48369EBD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</w:tr>
      <w:tr w:rsidR="001F0548" w:rsidRPr="001A69B6" w14:paraId="7A873559" w14:textId="77777777" w:rsidTr="001F0548">
        <w:tc>
          <w:tcPr>
            <w:tcW w:w="3870" w:type="dxa"/>
            <w:vAlign w:val="bottom"/>
          </w:tcPr>
          <w:p w14:paraId="35360ACC" w14:textId="77777777" w:rsidR="001F0548" w:rsidRPr="001A69B6" w:rsidRDefault="001F0548" w:rsidP="001F054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A69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ระยองป่าไม้</w:t>
            </w:r>
            <w:r w:rsidRPr="001A69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548FEAA" w14:textId="398FC5ED" w:rsidR="001F0548" w:rsidRPr="008E06D1" w:rsidRDefault="00AE533C" w:rsidP="001F054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0C5EA657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1FFE58" w14:textId="7BD4B94D" w:rsidR="001F0548" w:rsidRPr="001A69B6" w:rsidRDefault="009935A8" w:rsidP="001F054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</w:tcPr>
          <w:p w14:paraId="346D4C4A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146FF3" w14:textId="1B9A61E2" w:rsidR="001F0548" w:rsidRPr="001A69B6" w:rsidRDefault="00001372" w:rsidP="00E02B3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0B17988B" w14:textId="77777777" w:rsidR="001F0548" w:rsidRPr="001A69B6" w:rsidRDefault="001F0548" w:rsidP="001F054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343C91D" w14:textId="628A5052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</w:tr>
      <w:tr w:rsidR="001F0548" w:rsidRPr="001A69B6" w14:paraId="16196A58" w14:textId="77777777" w:rsidTr="001F0548">
        <w:tc>
          <w:tcPr>
            <w:tcW w:w="3870" w:type="dxa"/>
            <w:vAlign w:val="bottom"/>
          </w:tcPr>
          <w:p w14:paraId="3016930A" w14:textId="77777777" w:rsidR="001F0548" w:rsidRPr="001A69B6" w:rsidRDefault="001F0548" w:rsidP="001F054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6D13BC46" w14:textId="5BA8E50B" w:rsidR="001F0548" w:rsidRPr="008E06D1" w:rsidRDefault="00AE533C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2ABADF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4FD726" w14:textId="652571B8" w:rsidR="001F0548" w:rsidRPr="001A69B6" w:rsidRDefault="009935A8" w:rsidP="001F054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7CFDBA59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E2D79A" w14:textId="0CA9DD31" w:rsidR="001F0548" w:rsidRPr="001A69B6" w:rsidRDefault="00001372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75FEBF" w14:textId="77777777" w:rsidR="001F0548" w:rsidRPr="001A69B6" w:rsidRDefault="001F0548" w:rsidP="001F054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ABAAA05" w14:textId="595481DA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1F0548" w:rsidRPr="001A69B6" w14:paraId="637B51A1" w14:textId="77777777" w:rsidTr="001F0548">
        <w:tc>
          <w:tcPr>
            <w:tcW w:w="3870" w:type="dxa"/>
            <w:vAlign w:val="bottom"/>
          </w:tcPr>
          <w:p w14:paraId="6811745A" w14:textId="77777777" w:rsidR="001F0548" w:rsidRPr="001A69B6" w:rsidRDefault="001F0548" w:rsidP="001F054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00A99E5B" w14:textId="7967CFED" w:rsidR="001F0548" w:rsidRPr="008E06D1" w:rsidRDefault="00AE533C" w:rsidP="001F054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62CADA1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0D9F2D" w14:textId="0632F3AC" w:rsidR="001F0548" w:rsidRPr="001A69B6" w:rsidRDefault="009935A8" w:rsidP="001F054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54A074B2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A9A81B" w14:textId="6B975C37" w:rsidR="001F0548" w:rsidRPr="00BC7383" w:rsidRDefault="00001372" w:rsidP="001F054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9A2ECAC" w14:textId="77777777" w:rsidR="001F0548" w:rsidRPr="001A69B6" w:rsidRDefault="001F0548" w:rsidP="001F054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A5E6CA9" w14:textId="76E28B07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8C247D" w:rsidRPr="001A69B6" w14:paraId="6C310636" w14:textId="77777777" w:rsidTr="001F0548">
        <w:tc>
          <w:tcPr>
            <w:tcW w:w="3870" w:type="dxa"/>
            <w:vAlign w:val="bottom"/>
          </w:tcPr>
          <w:p w14:paraId="0F048E8D" w14:textId="75B26127" w:rsidR="008C247D" w:rsidRPr="001A69B6" w:rsidRDefault="008C4076" w:rsidP="001F054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4076">
              <w:rPr>
                <w:rFonts w:ascii="Angsana New" w:hAnsi="Angsana New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170" w:type="dxa"/>
            <w:shd w:val="clear" w:color="auto" w:fill="auto"/>
          </w:tcPr>
          <w:p w14:paraId="3CDD714B" w14:textId="3791C51E" w:rsidR="008C247D" w:rsidRDefault="008C4076" w:rsidP="001F054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16501B52" w14:textId="77777777" w:rsidR="008C247D" w:rsidRPr="001A69B6" w:rsidRDefault="008C247D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34E0CC" w14:textId="6E43E491" w:rsidR="008C247D" w:rsidRPr="009935A8" w:rsidRDefault="008C4076" w:rsidP="008C407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A0BAF0" w14:textId="77777777" w:rsidR="008C247D" w:rsidRPr="001A69B6" w:rsidRDefault="008C247D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30784F" w14:textId="68C010E3" w:rsidR="008C247D" w:rsidRDefault="008C4076" w:rsidP="001F054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2C843090" w14:textId="77777777" w:rsidR="008C247D" w:rsidRPr="001A69B6" w:rsidRDefault="008C247D" w:rsidP="001F054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647D130" w14:textId="2B54B62C" w:rsidR="008C247D" w:rsidRPr="009935A8" w:rsidRDefault="008C4076" w:rsidP="008C407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F0548" w:rsidRPr="001A69B6" w14:paraId="36FBBD38" w14:textId="77777777" w:rsidTr="00697FF7">
        <w:tc>
          <w:tcPr>
            <w:tcW w:w="3870" w:type="dxa"/>
            <w:vAlign w:val="bottom"/>
          </w:tcPr>
          <w:p w14:paraId="0CF77D36" w14:textId="77777777" w:rsidR="001F0548" w:rsidRPr="001A69B6" w:rsidRDefault="001F0548" w:rsidP="001F054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8B2D6D" w14:textId="3B13849D" w:rsidR="001F0548" w:rsidRPr="00A96A33" w:rsidRDefault="00AE533C" w:rsidP="001F054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94,889</w:t>
            </w:r>
          </w:p>
        </w:tc>
        <w:tc>
          <w:tcPr>
            <w:tcW w:w="270" w:type="dxa"/>
            <w:shd w:val="clear" w:color="auto" w:fill="auto"/>
          </w:tcPr>
          <w:p w14:paraId="2F5A79E7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035B73" w14:textId="61EB6A99" w:rsidR="001F0548" w:rsidRPr="001A69B6" w:rsidRDefault="009935A8" w:rsidP="001F054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1F0548" w:rsidRPr="001A69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44D81E06" w14:textId="77777777" w:rsidR="001F0548" w:rsidRPr="001A69B6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049E74" w14:textId="636AA134" w:rsidR="001F0548" w:rsidRPr="00A96A33" w:rsidRDefault="00001372" w:rsidP="001F054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470,83</w:t>
            </w:r>
            <w:r w:rsidR="00697FF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63F8C8C" w14:textId="77777777" w:rsidR="001F0548" w:rsidRPr="001A69B6" w:rsidRDefault="001F0548" w:rsidP="001F054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FFD0D7" w14:textId="04B597BA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</w:t>
            </w:r>
            <w:r w:rsidR="001F0548" w:rsidRPr="001B33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008</w:t>
            </w:r>
          </w:p>
        </w:tc>
      </w:tr>
      <w:tr w:rsidR="001F0548" w:rsidRPr="001A69B6" w14:paraId="5458E9BC" w14:textId="77777777" w:rsidTr="00697FF7">
        <w:tc>
          <w:tcPr>
            <w:tcW w:w="3870" w:type="dxa"/>
            <w:vAlign w:val="bottom"/>
          </w:tcPr>
          <w:p w14:paraId="7296E395" w14:textId="77777777" w:rsidR="001F0548" w:rsidRPr="001A69B6" w:rsidRDefault="001F0548" w:rsidP="001F0548">
            <w:pPr>
              <w:spacing w:line="240" w:lineRule="auto"/>
              <w:ind w:left="246" w:hanging="2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ขาดทุนที่รับรู้ตามวิธีส่วนได้เสียที่เกินกว่าเงินลงทุน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21A5CDF5" w14:textId="77777777" w:rsidR="001F0548" w:rsidRPr="0058102B" w:rsidRDefault="001F0548" w:rsidP="001F054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DAE92C" w14:textId="77777777" w:rsidR="001F0548" w:rsidRPr="001A69B6" w:rsidRDefault="001F0548" w:rsidP="001F054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9302D88" w14:textId="77777777" w:rsidR="001F0548" w:rsidRPr="00694903" w:rsidRDefault="001F0548" w:rsidP="001F054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4F6749" w14:textId="77777777" w:rsidR="001F0548" w:rsidRPr="001A69B6" w:rsidRDefault="001F0548" w:rsidP="001F054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3A5427" w14:textId="77777777" w:rsidR="001F0548" w:rsidRPr="001A69B6" w:rsidRDefault="001F0548" w:rsidP="001F054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BB46F0" w14:textId="77777777" w:rsidR="001F0548" w:rsidRPr="001A69B6" w:rsidRDefault="001F0548" w:rsidP="001F054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49D5F2B" w14:textId="77777777" w:rsidR="001F0548" w:rsidRPr="001B33E2" w:rsidRDefault="001F054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F0548" w:rsidRPr="001A69B6" w14:paraId="20B05774" w14:textId="77777777" w:rsidTr="00697FF7">
        <w:tc>
          <w:tcPr>
            <w:tcW w:w="3870" w:type="dxa"/>
            <w:vAlign w:val="bottom"/>
          </w:tcPr>
          <w:p w14:paraId="720BA789" w14:textId="77777777" w:rsidR="001F0548" w:rsidRPr="001A69B6" w:rsidRDefault="001F0548" w:rsidP="001F0548">
            <w:pPr>
              <w:spacing w:line="240" w:lineRule="auto"/>
              <w:ind w:left="336" w:hanging="33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44273598" w14:textId="1E76C082" w:rsidR="001F0548" w:rsidRPr="00697FF7" w:rsidRDefault="00697FF7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7FF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3FE7C1" w14:textId="77777777" w:rsidR="001F0548" w:rsidRPr="001A69B6" w:rsidRDefault="001F0548" w:rsidP="001F054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1AAA14B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FA8D57" w14:textId="77777777" w:rsidR="001F0548" w:rsidRPr="001A69B6" w:rsidRDefault="001F0548" w:rsidP="001F054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C0D2D4E" w14:textId="0CB73ECE" w:rsidR="001F0548" w:rsidRPr="00EB67CE" w:rsidRDefault="00697FF7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8FD5FE" w14:textId="77777777" w:rsidR="001F0548" w:rsidRPr="001A69B6" w:rsidRDefault="001F0548" w:rsidP="001F054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111DC7" w14:textId="1841EC2C" w:rsidR="001F0548" w:rsidRPr="001A69B6" w:rsidRDefault="001F054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</w:rPr>
              <w:t>(</w:t>
            </w:r>
            <w:r w:rsidR="009935A8" w:rsidRPr="009935A8">
              <w:rPr>
                <w:rFonts w:ascii="Angsana New" w:hAnsi="Angsana New"/>
                <w:sz w:val="30"/>
                <w:szCs w:val="30"/>
                <w:lang w:val="en-US"/>
              </w:rPr>
              <w:t>566</w:t>
            </w:r>
            <w:r w:rsidRPr="001A69B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F0548" w:rsidRPr="001A69B6" w14:paraId="3A8F7E04" w14:textId="77777777" w:rsidTr="00697FF7">
        <w:tc>
          <w:tcPr>
            <w:tcW w:w="3870" w:type="dxa"/>
            <w:vAlign w:val="bottom"/>
          </w:tcPr>
          <w:p w14:paraId="2817AFDE" w14:textId="052B881A" w:rsidR="001F0548" w:rsidRPr="001A69B6" w:rsidRDefault="001F0548" w:rsidP="00697FF7">
            <w:pPr>
              <w:spacing w:line="240" w:lineRule="auto"/>
              <w:ind w:left="254" w:hanging="25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28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E28D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="00697FF7">
              <w:rPr>
                <w:rFonts w:ascii="Angsana New" w:hAnsi="Angsana New"/>
                <w:sz w:val="30"/>
                <w:szCs w:val="30"/>
              </w:rPr>
              <w:br/>
            </w:r>
            <w:r w:rsidRPr="00AE28D0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2B05D" w14:textId="4CC3F4FF" w:rsidR="001F0548" w:rsidRPr="001A69B6" w:rsidRDefault="00697FF7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F4BC05" w14:textId="77777777" w:rsidR="001F0548" w:rsidRPr="001A69B6" w:rsidRDefault="001F0548" w:rsidP="001F054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DFCA8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32A800" w14:textId="77777777" w:rsidR="001F0548" w:rsidRPr="001A69B6" w:rsidRDefault="001F0548" w:rsidP="001F054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3E24A" w14:textId="6CF1226D" w:rsidR="001F0548" w:rsidRPr="001A69B6" w:rsidRDefault="00697FF7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D0601" w14:textId="77777777" w:rsidR="001F0548" w:rsidRPr="001A69B6" w:rsidRDefault="001F0548" w:rsidP="001F054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C1508" w14:textId="77777777" w:rsidR="001F0548" w:rsidRPr="001A69B6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F0548" w:rsidRPr="001A69B6" w14:paraId="28F8C81A" w14:textId="77777777" w:rsidTr="00697FF7">
        <w:tc>
          <w:tcPr>
            <w:tcW w:w="3870" w:type="dxa"/>
            <w:vAlign w:val="bottom"/>
          </w:tcPr>
          <w:p w14:paraId="2DE23C71" w14:textId="77777777" w:rsidR="001F0548" w:rsidRPr="00AE28D0" w:rsidRDefault="001F0548" w:rsidP="001F0548">
            <w:pPr>
              <w:spacing w:line="240" w:lineRule="auto"/>
              <w:ind w:left="336" w:hanging="3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57E7C" w14:textId="333AA4CD" w:rsidR="001F0548" w:rsidRPr="00A96A33" w:rsidRDefault="00697FF7" w:rsidP="001F054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94,889</w:t>
            </w:r>
          </w:p>
        </w:tc>
        <w:tc>
          <w:tcPr>
            <w:tcW w:w="270" w:type="dxa"/>
            <w:shd w:val="clear" w:color="auto" w:fill="auto"/>
          </w:tcPr>
          <w:p w14:paraId="2E42472B" w14:textId="77777777" w:rsidR="001F0548" w:rsidRPr="001A69B6" w:rsidRDefault="001F0548" w:rsidP="001F054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11A95" w14:textId="487F7C45" w:rsidR="001F0548" w:rsidRPr="001A69B6" w:rsidRDefault="009935A8" w:rsidP="001F054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1F0548" w:rsidRPr="001A69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0855976E" w14:textId="77777777" w:rsidR="001F0548" w:rsidRPr="001A69B6" w:rsidRDefault="001F0548" w:rsidP="001F054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F0D82" w14:textId="0C8326DE" w:rsidR="001F0548" w:rsidRPr="00EB67CE" w:rsidRDefault="00697FF7" w:rsidP="001F054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470,831</w:t>
            </w:r>
          </w:p>
        </w:tc>
        <w:tc>
          <w:tcPr>
            <w:tcW w:w="270" w:type="dxa"/>
            <w:shd w:val="clear" w:color="auto" w:fill="auto"/>
          </w:tcPr>
          <w:p w14:paraId="2ED6170F" w14:textId="77777777" w:rsidR="001F0548" w:rsidRPr="001A69B6" w:rsidRDefault="001F0548" w:rsidP="001F054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F6454" w14:textId="460541E1" w:rsidR="001F0548" w:rsidRPr="001A69B6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254</w:t>
            </w:r>
            <w:r w:rsidR="001F0548" w:rsidRPr="001A69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442</w:t>
            </w:r>
          </w:p>
        </w:tc>
      </w:tr>
    </w:tbl>
    <w:p w14:paraId="6B216243" w14:textId="77777777" w:rsidR="001F0548" w:rsidRDefault="001F0548" w:rsidP="001F0548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080"/>
      </w:tblGrid>
      <w:tr w:rsidR="001F0548" w:rsidRPr="00744476" w14:paraId="4E8F66F3" w14:textId="77777777" w:rsidTr="00697FF7">
        <w:tc>
          <w:tcPr>
            <w:tcW w:w="3870" w:type="dxa"/>
          </w:tcPr>
          <w:p w14:paraId="7AC395DA" w14:textId="3581D84A" w:rsidR="001F0548" w:rsidRPr="003445BE" w:rsidRDefault="001F0548" w:rsidP="001F054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C58D397" w14:textId="77777777" w:rsidR="001F0548" w:rsidRPr="00744476" w:rsidRDefault="001F0548" w:rsidP="001F05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BA2A63" w14:textId="77777777" w:rsidR="001F0548" w:rsidRPr="008B4D50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1EF8EC56" w14:textId="77777777" w:rsidR="001F0548" w:rsidRPr="00744476" w:rsidRDefault="001F0548" w:rsidP="001F05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0548" w:rsidRPr="00744476" w14:paraId="2FF3AB7A" w14:textId="77777777" w:rsidTr="00697FF7">
        <w:tc>
          <w:tcPr>
            <w:tcW w:w="3870" w:type="dxa"/>
          </w:tcPr>
          <w:p w14:paraId="647D2D0A" w14:textId="77777777" w:rsidR="001F0548" w:rsidRPr="00744476" w:rsidRDefault="001F0548" w:rsidP="001F054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35C654" w14:textId="0135A934" w:rsidR="001F0548" w:rsidRDefault="009935A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7065B5B" w14:textId="77777777" w:rsidR="001F0548" w:rsidRPr="00744476" w:rsidRDefault="001F0548" w:rsidP="001F05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B9FE7" w14:textId="24D996CE" w:rsidR="001F0548" w:rsidRDefault="009935A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F6245D8" w14:textId="77777777" w:rsidR="001F0548" w:rsidRPr="008B4D50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1E6303" w14:textId="71C9AE26" w:rsidR="001F0548" w:rsidRDefault="009935A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0C9212A" w14:textId="77777777" w:rsidR="001F0548" w:rsidRPr="00744476" w:rsidRDefault="001F0548" w:rsidP="001F05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A0F24" w14:textId="472A39DB" w:rsidR="001F0548" w:rsidRDefault="009935A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F0548" w:rsidRPr="00744476" w14:paraId="35FD5BC1" w14:textId="77777777" w:rsidTr="00697FF7">
        <w:tc>
          <w:tcPr>
            <w:tcW w:w="3870" w:type="dxa"/>
          </w:tcPr>
          <w:p w14:paraId="3206212B" w14:textId="77777777" w:rsidR="001F0548" w:rsidRPr="00744476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30332ACA" w14:textId="77777777" w:rsidR="001F0548" w:rsidRPr="008B4D50" w:rsidRDefault="001F0548" w:rsidP="001F05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7FF7" w:rsidRPr="00744476" w14:paraId="332B614B" w14:textId="77777777" w:rsidTr="00697FF7">
        <w:tc>
          <w:tcPr>
            <w:tcW w:w="3870" w:type="dxa"/>
          </w:tcPr>
          <w:p w14:paraId="4C9E1603" w14:textId="19177F78" w:rsidR="00697FF7" w:rsidRPr="00744476" w:rsidRDefault="00697FF7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5310" w:type="dxa"/>
            <w:gridSpan w:val="7"/>
          </w:tcPr>
          <w:p w14:paraId="67BF5BA3" w14:textId="77777777" w:rsidR="00697FF7" w:rsidRPr="008B4D50" w:rsidRDefault="00697FF7" w:rsidP="001F05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F0548" w:rsidRPr="00744476" w14:paraId="062DDD3E" w14:textId="77777777" w:rsidTr="00697FF7">
        <w:tc>
          <w:tcPr>
            <w:tcW w:w="3870" w:type="dxa"/>
          </w:tcPr>
          <w:p w14:paraId="4B21A512" w14:textId="77777777" w:rsidR="001F0548" w:rsidRDefault="001F0548" w:rsidP="001F05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4C68817" w14:textId="77777777" w:rsidR="001F0548" w:rsidRPr="00717049" w:rsidRDefault="001F0548" w:rsidP="001F054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5FD16B" w14:textId="77777777" w:rsidR="001F0548" w:rsidRPr="00744476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1C167" w14:textId="77777777" w:rsidR="001F0548" w:rsidRPr="00744476" w:rsidRDefault="001F0548" w:rsidP="001F054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5437E" w14:textId="77777777" w:rsidR="001F0548" w:rsidRPr="008B4D50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4AFFA7" w14:textId="77777777" w:rsidR="001F0548" w:rsidRPr="00744476" w:rsidRDefault="001F0548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EA36D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106CE1" w14:textId="77777777" w:rsidR="001F0548" w:rsidRPr="00744476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247D" w:rsidRPr="002A2E92" w14:paraId="2359854E" w14:textId="77777777" w:rsidTr="00697FF7">
        <w:tc>
          <w:tcPr>
            <w:tcW w:w="3870" w:type="dxa"/>
            <w:vAlign w:val="bottom"/>
          </w:tcPr>
          <w:p w14:paraId="288D3D69" w14:textId="77777777" w:rsidR="008C247D" w:rsidRPr="009154B5" w:rsidRDefault="008C247D" w:rsidP="008C247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D79AD3A" w14:textId="30C2B58F" w:rsidR="008C247D" w:rsidRPr="002A2E92" w:rsidRDefault="008C247D" w:rsidP="008C24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4FF759DE" w14:textId="77777777" w:rsidR="008C247D" w:rsidRPr="004D6741" w:rsidRDefault="008C247D" w:rsidP="008C247D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3F84A5" w14:textId="52D5B74F" w:rsidR="008C247D" w:rsidRPr="002A2E92" w:rsidRDefault="008C247D" w:rsidP="008C247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2A2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22D09678" w14:textId="77777777" w:rsidR="008C247D" w:rsidRPr="008B4D50" w:rsidRDefault="008C247D" w:rsidP="008C24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293BFB" w14:textId="21A7046C" w:rsidR="008C247D" w:rsidRPr="006C117A" w:rsidRDefault="008C247D" w:rsidP="008C24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43EEE37A" w14:textId="77777777" w:rsidR="008C247D" w:rsidRPr="004D6741" w:rsidRDefault="008C247D" w:rsidP="008C247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998A40" w14:textId="769190C7" w:rsidR="008C247D" w:rsidRPr="00FC705E" w:rsidRDefault="008C247D" w:rsidP="008C247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6C11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</w:tbl>
    <w:p w14:paraId="517C163E" w14:textId="77777777" w:rsidR="00694903" w:rsidRDefault="00694903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70"/>
        <w:gridCol w:w="1170"/>
        <w:gridCol w:w="270"/>
        <w:gridCol w:w="1080"/>
        <w:gridCol w:w="270"/>
        <w:gridCol w:w="1080"/>
      </w:tblGrid>
      <w:tr w:rsidR="00DD46A8" w:rsidRPr="00744476" w14:paraId="1A2F7756" w14:textId="77777777" w:rsidTr="001F0548">
        <w:tc>
          <w:tcPr>
            <w:tcW w:w="3960" w:type="dxa"/>
          </w:tcPr>
          <w:p w14:paraId="72F26DBD" w14:textId="70DB6AAC" w:rsidR="00DD46A8" w:rsidRPr="00744476" w:rsidRDefault="00DD46A8" w:rsidP="00DD46A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968D994" w14:textId="77777777" w:rsidR="00DD46A8" w:rsidRPr="00744476" w:rsidRDefault="00DD46A8" w:rsidP="00DD46A8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6FEE97" w14:textId="77777777" w:rsidR="00DD46A8" w:rsidRPr="00744476" w:rsidRDefault="00DD46A8" w:rsidP="00DD46A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20D8F2" w14:textId="77777777" w:rsidR="00DD46A8" w:rsidRPr="00744476" w:rsidRDefault="00DD46A8" w:rsidP="00DD46A8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46A8" w:rsidRPr="00744476" w14:paraId="4F87D621" w14:textId="77777777" w:rsidTr="001F0548">
        <w:tc>
          <w:tcPr>
            <w:tcW w:w="3960" w:type="dxa"/>
          </w:tcPr>
          <w:p w14:paraId="7B79A15F" w14:textId="2C984B50" w:rsidR="00DD46A8" w:rsidRPr="00744476" w:rsidRDefault="00DD46A8" w:rsidP="00DD46A8">
            <w:pPr>
              <w:tabs>
                <w:tab w:val="left" w:pos="252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30AE54" w14:textId="5401390E" w:rsidR="00DD46A8" w:rsidRDefault="009935A8" w:rsidP="00DD46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A9C86E2" w14:textId="77777777" w:rsidR="00DD46A8" w:rsidRPr="00744476" w:rsidRDefault="00DD46A8" w:rsidP="00DD46A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EF790C" w14:textId="0D4401DD" w:rsidR="00DD46A8" w:rsidRDefault="009935A8" w:rsidP="00DD46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B039F3F" w14:textId="77777777" w:rsidR="00DD46A8" w:rsidRPr="00744476" w:rsidRDefault="00DD46A8" w:rsidP="00DD46A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500FE36" w14:textId="27C58BB1" w:rsidR="00DD46A8" w:rsidRDefault="009935A8" w:rsidP="00DD46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2256503" w14:textId="77777777" w:rsidR="00DD46A8" w:rsidRPr="00744476" w:rsidRDefault="00DD46A8" w:rsidP="00DD46A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1069F" w14:textId="1595EE0F" w:rsidR="00DD46A8" w:rsidRDefault="009935A8" w:rsidP="00DD46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F0548" w:rsidRPr="00744476" w14:paraId="4E8FF6CE" w14:textId="77777777" w:rsidTr="001F0548">
        <w:tc>
          <w:tcPr>
            <w:tcW w:w="3960" w:type="dxa"/>
          </w:tcPr>
          <w:p w14:paraId="292E9E0F" w14:textId="77777777" w:rsidR="001F0548" w:rsidRPr="00744476" w:rsidRDefault="001F0548" w:rsidP="001F05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7C7278C4" w14:textId="77777777" w:rsidR="001F0548" w:rsidRPr="00744476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7FF7" w:rsidRPr="00744476" w14:paraId="06D6593B" w14:textId="77777777" w:rsidTr="001F0548">
        <w:tc>
          <w:tcPr>
            <w:tcW w:w="3960" w:type="dxa"/>
          </w:tcPr>
          <w:p w14:paraId="7E1A5AF7" w14:textId="35E6911D" w:rsidR="00697FF7" w:rsidRPr="00744476" w:rsidRDefault="00697FF7" w:rsidP="00697FF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0" w:type="dxa"/>
            <w:gridSpan w:val="7"/>
          </w:tcPr>
          <w:p w14:paraId="5420BBED" w14:textId="77777777" w:rsidR="00697FF7" w:rsidRPr="00744476" w:rsidRDefault="00697FF7" w:rsidP="00697FF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97FF7" w:rsidRPr="00744476" w14:paraId="190E834A" w14:textId="77777777" w:rsidTr="001F0548">
        <w:tc>
          <w:tcPr>
            <w:tcW w:w="3960" w:type="dxa"/>
          </w:tcPr>
          <w:p w14:paraId="19C5E2ED" w14:textId="6959C320" w:rsidR="00697FF7" w:rsidRPr="00744476" w:rsidRDefault="00697FF7" w:rsidP="00697FF7">
            <w:pPr>
              <w:tabs>
                <w:tab w:val="left" w:pos="720"/>
              </w:tabs>
              <w:spacing w:line="240" w:lineRule="auto"/>
              <w:ind w:right="-108" w:firstLine="2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FD68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220" w:type="dxa"/>
            <w:gridSpan w:val="7"/>
          </w:tcPr>
          <w:p w14:paraId="579F65BA" w14:textId="77777777" w:rsidR="00697FF7" w:rsidRPr="00744476" w:rsidRDefault="00697FF7" w:rsidP="00697FF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F0548" w:rsidRPr="00744476" w14:paraId="3251F927" w14:textId="77777777" w:rsidTr="001F0548">
        <w:tc>
          <w:tcPr>
            <w:tcW w:w="3960" w:type="dxa"/>
          </w:tcPr>
          <w:p w14:paraId="2942A3CD" w14:textId="77777777" w:rsidR="001F0548" w:rsidRPr="00744476" w:rsidRDefault="001F0548" w:rsidP="001F05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C92C2F0" w14:textId="77777777" w:rsidR="001F0548" w:rsidRPr="00744476" w:rsidRDefault="001F0548" w:rsidP="001F0548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D7EBB" w14:textId="77777777" w:rsidR="001F0548" w:rsidRPr="00744476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3840E" w14:textId="77777777" w:rsidR="001F0548" w:rsidRPr="00744476" w:rsidRDefault="001F0548" w:rsidP="001F054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DE8CD" w14:textId="77777777" w:rsidR="001F0548" w:rsidRPr="00744476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8C089" w14:textId="77777777" w:rsidR="001F0548" w:rsidRPr="00744476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CF2D3A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06BB73" w14:textId="77777777" w:rsidR="001F0548" w:rsidRPr="00744476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0548" w:rsidRPr="00744476" w14:paraId="5F21814A" w14:textId="77777777" w:rsidTr="001F0548">
        <w:tc>
          <w:tcPr>
            <w:tcW w:w="3960" w:type="dxa"/>
            <w:vAlign w:val="bottom"/>
          </w:tcPr>
          <w:p w14:paraId="0DD026DC" w14:textId="77777777" w:rsidR="001F0548" w:rsidRPr="00744476" w:rsidRDefault="001F0548" w:rsidP="001F054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  <w:shd w:val="clear" w:color="auto" w:fill="auto"/>
          </w:tcPr>
          <w:p w14:paraId="056F89A9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00D3AA" w14:textId="77777777" w:rsidR="001F0548" w:rsidRPr="00744476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4EE3B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AF44698" w14:textId="77777777" w:rsidR="001F0548" w:rsidRPr="00744476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45041D" w14:textId="0F884D11" w:rsidR="001F0548" w:rsidRPr="00E072EC" w:rsidRDefault="00E13639" w:rsidP="001F054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Pr="00E07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270" w:type="dxa"/>
          </w:tcPr>
          <w:p w14:paraId="0ABBD702" w14:textId="77777777" w:rsidR="001F0548" w:rsidRPr="00BC5D5C" w:rsidRDefault="001F0548" w:rsidP="001F054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340E9D" w14:textId="722DBBA7" w:rsidR="001F0548" w:rsidRPr="00BC5D5C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="001F0548" w:rsidRPr="00E07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1F0548" w:rsidRPr="00744476" w14:paraId="1C026623" w14:textId="77777777" w:rsidTr="001F0548">
        <w:tc>
          <w:tcPr>
            <w:tcW w:w="3960" w:type="dxa"/>
            <w:vAlign w:val="bottom"/>
          </w:tcPr>
          <w:p w14:paraId="2369CF13" w14:textId="77777777" w:rsidR="001F0548" w:rsidRPr="00744476" w:rsidRDefault="001F0548" w:rsidP="001F0548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837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9837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98376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9C18D" w14:textId="77777777" w:rsidR="001F0548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BC31A2A" w14:textId="77777777" w:rsidR="001F0548" w:rsidRPr="00744476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CF6BDD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69D65F" w14:textId="77777777" w:rsidR="001F0548" w:rsidRPr="00744476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1F997" w14:textId="07B109FB" w:rsidR="001F0548" w:rsidRDefault="00697FF7" w:rsidP="001F0548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(869)</w:t>
            </w:r>
          </w:p>
        </w:tc>
        <w:tc>
          <w:tcPr>
            <w:tcW w:w="270" w:type="dxa"/>
          </w:tcPr>
          <w:p w14:paraId="0CE0F218" w14:textId="77777777" w:rsidR="001F0548" w:rsidRPr="00BC5D5C" w:rsidRDefault="001F0548" w:rsidP="001F054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B44D33" w14:textId="71B3E9B6" w:rsidR="001F0548" w:rsidRPr="00BC5D5C" w:rsidRDefault="001F0548" w:rsidP="001F054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F0548" w:rsidRPr="00744476" w14:paraId="47A7DE73" w14:textId="77777777" w:rsidTr="001F0548">
        <w:tc>
          <w:tcPr>
            <w:tcW w:w="3960" w:type="dxa"/>
            <w:vAlign w:val="bottom"/>
          </w:tcPr>
          <w:p w14:paraId="23150091" w14:textId="77777777" w:rsidR="001F0548" w:rsidRPr="00413A72" w:rsidRDefault="001F0548" w:rsidP="001F054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388D3" w14:textId="77777777" w:rsidR="001F0548" w:rsidRPr="00413A72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64F1CD" w14:textId="77777777" w:rsidR="001F0548" w:rsidRPr="00413A72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9D15B8" w14:textId="77777777" w:rsidR="001F0548" w:rsidRPr="00413A72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13A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57224B" w14:textId="77777777" w:rsidR="001F0548" w:rsidRPr="00413A72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B40D5" w14:textId="6E1EBA6F" w:rsidR="001F0548" w:rsidRPr="00413A72" w:rsidRDefault="00697FF7" w:rsidP="001F054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421,115</w:t>
            </w:r>
          </w:p>
        </w:tc>
        <w:tc>
          <w:tcPr>
            <w:tcW w:w="270" w:type="dxa"/>
          </w:tcPr>
          <w:p w14:paraId="3C82FDF3" w14:textId="77777777" w:rsidR="001F0548" w:rsidRPr="00413A72" w:rsidRDefault="001F0548" w:rsidP="001F054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553390" w14:textId="6023E00A" w:rsidR="001F0548" w:rsidRPr="00413A72" w:rsidRDefault="009935A8" w:rsidP="001F054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  <w:r w:rsidR="001F0548" w:rsidRPr="00413A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076</w:t>
            </w:r>
          </w:p>
        </w:tc>
      </w:tr>
    </w:tbl>
    <w:p w14:paraId="0E0DB207" w14:textId="77777777" w:rsidR="001F0548" w:rsidRDefault="001F0548" w:rsidP="001F0548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3E737EA0" w14:textId="0AF7DC79" w:rsidR="001F0548" w:rsidRPr="00E4496F" w:rsidRDefault="001F0548" w:rsidP="001F0548">
      <w:pPr>
        <w:pStyle w:val="Bo-C1Content"/>
        <w:ind w:right="-25"/>
      </w:pPr>
      <w:r w:rsidRPr="00E4496F">
        <w:rPr>
          <w:cs/>
        </w:rPr>
        <w:t>ใน</w:t>
      </w:r>
      <w:r w:rsidRPr="00E4496F">
        <w:rPr>
          <w:spacing w:val="2"/>
          <w:cs/>
        </w:rPr>
        <w:t xml:space="preserve">ปี </w:t>
      </w:r>
      <w:r w:rsidR="009935A8" w:rsidRPr="009935A8">
        <w:rPr>
          <w:spacing w:val="2"/>
          <w:lang w:val="en-US"/>
        </w:rPr>
        <w:t>2540</w:t>
      </w:r>
      <w:r w:rsidRPr="00E4496F">
        <w:rPr>
          <w:spacing w:val="2"/>
        </w:rPr>
        <w:t xml:space="preserve"> </w:t>
      </w:r>
      <w:r w:rsidRPr="00E4496F">
        <w:rPr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E4496F">
        <w:rPr>
          <w:spacing w:val="2"/>
        </w:rPr>
        <w:t>(</w:t>
      </w:r>
      <w:r w:rsidRPr="00E4496F">
        <w:rPr>
          <w:spacing w:val="2"/>
          <w:cs/>
        </w:rPr>
        <w:t>บริษัทย่อย</w:t>
      </w:r>
      <w:r w:rsidRPr="00E4496F">
        <w:rPr>
          <w:spacing w:val="2"/>
        </w:rPr>
        <w:t xml:space="preserve">) </w:t>
      </w:r>
      <w:r w:rsidRPr="00E4496F">
        <w:rPr>
          <w:spacing w:val="2"/>
          <w:cs/>
        </w:rPr>
        <w:t xml:space="preserve">ในราคา </w:t>
      </w:r>
      <w:r w:rsidR="009935A8" w:rsidRPr="009935A8">
        <w:rPr>
          <w:spacing w:val="2"/>
          <w:lang w:val="en-US"/>
        </w:rPr>
        <w:t>47</w:t>
      </w:r>
      <w:r w:rsidR="009935A8" w:rsidRPr="009935A8">
        <w:rPr>
          <w:lang w:val="en-US"/>
        </w:rPr>
        <w:t>7</w:t>
      </w:r>
      <w:r w:rsidR="006739E3">
        <w:rPr>
          <w:cs/>
          <w:lang w:val="en-US"/>
        </w:rPr>
        <w:br/>
      </w:r>
      <w:r w:rsidRPr="00E4496F">
        <w:rPr>
          <w:spacing w:val="-4"/>
          <w:cs/>
          <w:lang w:val="en-US"/>
        </w:rPr>
        <w:t>ล้านบาท</w:t>
      </w:r>
      <w:r w:rsidRPr="00E4496F">
        <w:rPr>
          <w:spacing w:val="-4"/>
          <w:lang w:val="en-US"/>
        </w:rPr>
        <w:t xml:space="preserve"> </w:t>
      </w:r>
      <w:r w:rsidRPr="00E4496F">
        <w:rPr>
          <w:rFonts w:hint="cs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9935A8" w:rsidRPr="009935A8">
        <w:rPr>
          <w:spacing w:val="-4"/>
          <w:lang w:val="en-US"/>
        </w:rPr>
        <w:t>2543</w:t>
      </w:r>
      <w:r w:rsidRPr="00E4496F">
        <w:rPr>
          <w:rFonts w:hint="cs"/>
          <w:spacing w:val="-4"/>
          <w:cs/>
        </w:rPr>
        <w:t xml:space="preserve"> ด้วยอัตราดอกเบี้ยร้อยละ </w:t>
      </w:r>
      <w:r w:rsidR="009935A8" w:rsidRPr="009935A8">
        <w:rPr>
          <w:spacing w:val="-4"/>
          <w:lang w:val="en-US"/>
        </w:rPr>
        <w:t>16</w:t>
      </w:r>
      <w:r w:rsidR="00DD46A8">
        <w:rPr>
          <w:rFonts w:hint="cs"/>
          <w:spacing w:val="-4"/>
          <w:cs/>
          <w:lang w:val="en-US"/>
        </w:rPr>
        <w:t xml:space="preserve"> </w:t>
      </w:r>
      <w:r w:rsidRPr="00E4496F">
        <w:rPr>
          <w:rFonts w:hint="cs"/>
          <w:spacing w:val="-4"/>
          <w:cs/>
        </w:rPr>
        <w:t>อย่างไรก็ตาม</w:t>
      </w:r>
      <w:r w:rsidRPr="00E4496F">
        <w:rPr>
          <w:spacing w:val="-4"/>
        </w:rPr>
        <w:t xml:space="preserve"> </w:t>
      </w:r>
      <w:r w:rsidRPr="00E4496F">
        <w:rPr>
          <w:rFonts w:hint="cs"/>
          <w:cs/>
        </w:rPr>
        <w:t>บริษัทยังไม่ได้รับชำระเงินและดอกเบี้ยจากบริษัทย่อย โดยได้บันทึก</w:t>
      </w:r>
      <w:r w:rsidRPr="00E4496F">
        <w:rPr>
          <w:cs/>
        </w:rPr>
        <w:t>กำไร</w:t>
      </w:r>
      <w:r w:rsidRPr="00E4496F">
        <w:rPr>
          <w:rFonts w:hint="cs"/>
          <w:cs/>
        </w:rPr>
        <w:t xml:space="preserve">รอการรับรู้จากการขายที่ดินจำนวน </w:t>
      </w:r>
      <w:r w:rsidR="009935A8" w:rsidRPr="009935A8">
        <w:rPr>
          <w:lang w:val="en-US"/>
        </w:rPr>
        <w:t>40</w:t>
      </w:r>
      <w:r w:rsidRPr="00E4496F">
        <w:rPr>
          <w:rFonts w:hint="cs"/>
          <w:cs/>
        </w:rPr>
        <w:t xml:space="preserve"> ล้านบาท</w:t>
      </w:r>
      <w:r w:rsidRPr="00E4496F">
        <w:rPr>
          <w:cs/>
        </w:rPr>
        <w:t>และดอกเบี้ยรับ</w:t>
      </w:r>
      <w:r w:rsidRPr="00E4496F">
        <w:rPr>
          <w:rFonts w:hint="cs"/>
          <w:cs/>
        </w:rPr>
        <w:t xml:space="preserve">รอการรับรู้จำนวน </w:t>
      </w:r>
      <w:r w:rsidR="009935A8" w:rsidRPr="009935A8">
        <w:rPr>
          <w:lang w:val="en-US"/>
        </w:rPr>
        <w:t>155</w:t>
      </w:r>
      <w:r w:rsidRPr="00E4496F">
        <w:rPr>
          <w:rFonts w:hint="cs"/>
          <w:cs/>
        </w:rPr>
        <w:t xml:space="preserve"> ล้านบาท</w:t>
      </w:r>
      <w:r w:rsidRPr="00E4496F">
        <w:t xml:space="preserve"> </w:t>
      </w:r>
      <w:r w:rsidRPr="00E4496F">
        <w:rPr>
          <w:rFonts w:hint="cs"/>
          <w:cs/>
        </w:rPr>
        <w:t>และได้หยุดการรับรู้ดอกเบี้ยโดยรายการดังกล่าว</w:t>
      </w:r>
      <w:r w:rsidRPr="00E4496F">
        <w:rPr>
          <w:cs/>
        </w:rPr>
        <w:t>แสดงเป็นหนี้สินไม่หมุนเวียนอื่นในงบ</w:t>
      </w:r>
      <w:r w:rsidRPr="00E4496F">
        <w:rPr>
          <w:rFonts w:hint="cs"/>
          <w:cs/>
        </w:rPr>
        <w:t>แสดงฐานะการเงินในงบ</w:t>
      </w:r>
      <w:r w:rsidRPr="00E4496F">
        <w:rPr>
          <w:cs/>
        </w:rPr>
        <w:t>การเงินเฉพาะกิจการ</w:t>
      </w:r>
    </w:p>
    <w:p w14:paraId="6FCD8FEC" w14:textId="206E21EA" w:rsidR="00F47F85" w:rsidRDefault="00F47F85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3C173BBC" w14:textId="194C6D5B" w:rsidR="001F0548" w:rsidRPr="00E4496F" w:rsidRDefault="001F0548" w:rsidP="001F0548">
      <w:pPr>
        <w:pStyle w:val="Bo-C1Content"/>
        <w:ind w:right="-25"/>
      </w:pPr>
      <w:r w:rsidRPr="00E4496F">
        <w:rPr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</w:t>
      </w:r>
      <w:r w:rsidRPr="00E4496F">
        <w:rPr>
          <w:rFonts w:hint="cs"/>
          <w:cs/>
        </w:rPr>
        <w:t xml:space="preserve"> </w:t>
      </w:r>
      <w:r w:rsidRPr="00E4496F">
        <w:rPr>
          <w:cs/>
        </w:rPr>
        <w:t xml:space="preserve">ในปี </w:t>
      </w:r>
      <w:r w:rsidR="009935A8" w:rsidRPr="009935A8">
        <w:rPr>
          <w:lang w:val="en-US"/>
        </w:rPr>
        <w:t>2543</w:t>
      </w:r>
      <w:r w:rsidRPr="00E4496F">
        <w:rPr>
          <w:lang w:val="en-US"/>
        </w:rPr>
        <w:t xml:space="preserve"> </w:t>
      </w:r>
      <w:r w:rsidRPr="00E4496F">
        <w:rPr>
          <w:cs/>
          <w:lang w:val="en-US"/>
        </w:rPr>
        <w:t>บริษัทย่อยดังกล่าวได้โอนภาระหนี้ที่มีต่อธนาคารดังกล่าวให้แก่บริษัท</w:t>
      </w:r>
      <w:r w:rsidRPr="00E4496F">
        <w:rPr>
          <w:rFonts w:hint="cs"/>
          <w:cs/>
          <w:lang w:val="en-US"/>
        </w:rPr>
        <w:t xml:space="preserve"> ต่อมาในปี </w:t>
      </w:r>
      <w:r w:rsidR="009935A8" w:rsidRPr="009935A8">
        <w:rPr>
          <w:lang w:val="en-US"/>
        </w:rPr>
        <w:t>2554</w:t>
      </w:r>
      <w:r w:rsidRPr="00E4496F">
        <w:rPr>
          <w:rFonts w:hint="cs"/>
          <w:cs/>
          <w:lang w:val="en-US"/>
        </w:rPr>
        <w:t xml:space="preserve"> </w:t>
      </w:r>
      <w:r w:rsidRPr="00E4496F">
        <w:rPr>
          <w:cs/>
        </w:rPr>
        <w:t>ที่ดิน</w:t>
      </w:r>
      <w:r w:rsidRPr="00E4496F">
        <w:rPr>
          <w:rFonts w:hint="cs"/>
          <w:cs/>
        </w:rPr>
        <w:t>ดังกล่าว</w:t>
      </w:r>
      <w:r w:rsidRPr="00E4496F">
        <w:rPr>
          <w:cs/>
        </w:rPr>
        <w:t>ได้รับการปลดจำนองจากธนาคาร</w:t>
      </w:r>
      <w:r w:rsidRPr="00E4496F">
        <w:rPr>
          <w:rFonts w:hint="cs"/>
          <w:cs/>
        </w:rPr>
        <w:t xml:space="preserve">แล้ว </w:t>
      </w:r>
      <w:r w:rsidRPr="00E4496F">
        <w:rPr>
          <w:rFonts w:hint="cs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9935A8" w:rsidRPr="009935A8">
        <w:rPr>
          <w:lang w:val="en-US"/>
        </w:rPr>
        <w:t>68</w:t>
      </w:r>
      <w:r w:rsidRPr="00E4496F">
        <w:rPr>
          <w:rFonts w:hint="cs"/>
          <w:cs/>
          <w:lang w:val="en-US"/>
        </w:rPr>
        <w:t xml:space="preserve"> ล้านบาท</w:t>
      </w:r>
    </w:p>
    <w:p w14:paraId="625B5D75" w14:textId="77777777" w:rsidR="001F0548" w:rsidRPr="00E4496F" w:rsidRDefault="001F0548" w:rsidP="001F0548">
      <w:pPr>
        <w:pStyle w:val="Bo-Blankline"/>
        <w:ind w:right="-115"/>
      </w:pPr>
    </w:p>
    <w:p w14:paraId="661D3A40" w14:textId="4945B307" w:rsidR="001F0548" w:rsidRPr="001247E7" w:rsidRDefault="001F0548" w:rsidP="00CC705B">
      <w:pPr>
        <w:pStyle w:val="Bo-C1Content"/>
        <w:rPr>
          <w:lang w:val="en-US"/>
        </w:rPr>
      </w:pPr>
      <w:r w:rsidRPr="001247E7">
        <w:rPr>
          <w:rFonts w:hint="cs"/>
          <w:cs/>
          <w:lang w:val="en-US"/>
        </w:rPr>
        <w:t xml:space="preserve">ณ วันที่ </w:t>
      </w:r>
      <w:r w:rsidR="009935A8" w:rsidRPr="001247E7">
        <w:rPr>
          <w:lang w:val="en-US"/>
        </w:rPr>
        <w:t>31</w:t>
      </w:r>
      <w:r w:rsidRPr="001247E7">
        <w:t xml:space="preserve"> </w:t>
      </w:r>
      <w:r w:rsidR="00CC705B" w:rsidRPr="001247E7">
        <w:rPr>
          <w:rFonts w:hint="cs"/>
          <w:cs/>
        </w:rPr>
        <w:t>ธันวาคม</w:t>
      </w:r>
      <w:r w:rsidRPr="001247E7">
        <w:rPr>
          <w:rFonts w:hint="cs"/>
          <w:cs/>
          <w:lang w:val="en-US"/>
        </w:rPr>
        <w:t xml:space="preserve"> </w:t>
      </w:r>
      <w:r w:rsidR="009935A8" w:rsidRPr="001247E7">
        <w:rPr>
          <w:lang w:val="en-US"/>
        </w:rPr>
        <w:t>2564</w:t>
      </w:r>
      <w:r w:rsidRPr="001247E7">
        <w:rPr>
          <w:lang w:val="en-US"/>
        </w:rPr>
        <w:t xml:space="preserve"> </w:t>
      </w:r>
      <w:r w:rsidRPr="001247E7">
        <w:rPr>
          <w:rFonts w:hint="cs"/>
          <w:cs/>
          <w:lang w:val="en-US"/>
        </w:rPr>
        <w:t xml:space="preserve">บริษัทมีลูกหนี้บริษัทย่อยที่เกิดจากการซื้อขายที่ดินดังกล่าวมียอดคงเหลือจำนวน </w:t>
      </w:r>
      <w:r w:rsidR="008E6F2A">
        <w:t>422</w:t>
      </w:r>
      <w:r w:rsidRPr="001247E7">
        <w:rPr>
          <w:rFonts w:hint="cs"/>
          <w:cs/>
        </w:rPr>
        <w:t xml:space="preserve"> ล้านบาท</w:t>
      </w:r>
      <w:r w:rsidR="00CC705B" w:rsidRPr="001247E7">
        <w:t xml:space="preserve"> </w:t>
      </w:r>
      <w:r w:rsidR="00CC705B" w:rsidRPr="001247E7">
        <w:rPr>
          <w:i/>
          <w:iCs/>
        </w:rPr>
        <w:t>(</w:t>
      </w:r>
      <w:r w:rsidR="009935A8" w:rsidRPr="001247E7">
        <w:rPr>
          <w:i/>
          <w:iCs/>
          <w:lang w:val="en-US"/>
        </w:rPr>
        <w:t>2563</w:t>
      </w:r>
      <w:r w:rsidR="00CC705B" w:rsidRPr="001247E7">
        <w:rPr>
          <w:i/>
          <w:iCs/>
        </w:rPr>
        <w:t xml:space="preserve">: </w:t>
      </w:r>
      <w:r w:rsidR="009935A8" w:rsidRPr="001247E7">
        <w:rPr>
          <w:i/>
          <w:iCs/>
          <w:lang w:val="en-US"/>
        </w:rPr>
        <w:t>422</w:t>
      </w:r>
      <w:r w:rsidR="00CC705B" w:rsidRPr="001247E7">
        <w:rPr>
          <w:i/>
          <w:iCs/>
        </w:rPr>
        <w:t xml:space="preserve"> </w:t>
      </w:r>
      <w:r w:rsidR="00CC705B" w:rsidRPr="001247E7">
        <w:rPr>
          <w:rFonts w:hint="cs"/>
          <w:i/>
          <w:iCs/>
          <w:cs/>
        </w:rPr>
        <w:t>ล้านบาท</w:t>
      </w:r>
      <w:r w:rsidR="00CC705B" w:rsidRPr="001247E7">
        <w:rPr>
          <w:i/>
          <w:iCs/>
        </w:rPr>
        <w:t>)</w:t>
      </w:r>
      <w:r w:rsidRPr="001247E7">
        <w:rPr>
          <w:rFonts w:hint="cs"/>
          <w:i/>
          <w:iCs/>
          <w:cs/>
        </w:rPr>
        <w:t xml:space="preserve"> </w:t>
      </w:r>
      <w:r w:rsidRPr="001247E7">
        <w:rPr>
          <w:rFonts w:hint="cs"/>
          <w:cs/>
        </w:rPr>
        <w:t>และกำไรจากการขายรอรับรู้มียอดคงเหลือจำนวน</w:t>
      </w:r>
      <w:r w:rsidRPr="001247E7">
        <w:t xml:space="preserve"> </w:t>
      </w:r>
      <w:r w:rsidR="008E6F2A">
        <w:t>35</w:t>
      </w:r>
      <w:r w:rsidRPr="001247E7">
        <w:rPr>
          <w:rFonts w:hint="cs"/>
          <w:cs/>
        </w:rPr>
        <w:t xml:space="preserve"> ล้านบาท</w:t>
      </w:r>
      <w:r w:rsidRPr="001247E7">
        <w:rPr>
          <w:rFonts w:hint="cs"/>
          <w:cs/>
          <w:lang w:val="en-US"/>
        </w:rPr>
        <w:t xml:space="preserve"> </w:t>
      </w:r>
      <w:r w:rsidR="00CC705B" w:rsidRPr="001247E7">
        <w:rPr>
          <w:i/>
          <w:iCs/>
          <w:lang w:val="en-US"/>
        </w:rPr>
        <w:t>(</w:t>
      </w:r>
      <w:r w:rsidR="009935A8" w:rsidRPr="001247E7">
        <w:rPr>
          <w:i/>
          <w:iCs/>
          <w:lang w:val="en-US"/>
        </w:rPr>
        <w:t>2563</w:t>
      </w:r>
      <w:r w:rsidR="00CC705B" w:rsidRPr="001247E7">
        <w:rPr>
          <w:i/>
          <w:iCs/>
          <w:lang w:val="en-US"/>
        </w:rPr>
        <w:t xml:space="preserve">: </w:t>
      </w:r>
      <w:r w:rsidR="009935A8" w:rsidRPr="001247E7">
        <w:rPr>
          <w:i/>
          <w:iCs/>
          <w:lang w:val="en-US"/>
        </w:rPr>
        <w:t>35</w:t>
      </w:r>
      <w:r w:rsidR="00CC705B" w:rsidRPr="001247E7">
        <w:rPr>
          <w:i/>
          <w:iCs/>
          <w:lang w:val="en-US"/>
        </w:rPr>
        <w:t xml:space="preserve"> </w:t>
      </w:r>
      <w:r w:rsidR="00CC705B" w:rsidRPr="001247E7">
        <w:rPr>
          <w:rFonts w:hint="cs"/>
          <w:i/>
          <w:iCs/>
          <w:cs/>
          <w:lang w:val="en-US"/>
        </w:rPr>
        <w:t>ล้านบาท</w:t>
      </w:r>
      <w:r w:rsidR="00CC705B" w:rsidRPr="001247E7">
        <w:rPr>
          <w:i/>
          <w:iCs/>
          <w:lang w:val="en-US"/>
        </w:rPr>
        <w:t>)</w:t>
      </w:r>
      <w:r w:rsidR="00CC705B" w:rsidRPr="001247E7">
        <w:rPr>
          <w:rFonts w:hint="cs"/>
          <w:cs/>
          <w:lang w:val="en-US"/>
        </w:rPr>
        <w:t xml:space="preserve"> </w:t>
      </w:r>
      <w:r w:rsidRPr="001247E7">
        <w:rPr>
          <w:rFonts w:hint="cs"/>
          <w:cs/>
          <w:lang w:val="en-US"/>
        </w:rPr>
        <w:t xml:space="preserve">และดอกเบี้ยรับรอรับรู้ </w:t>
      </w:r>
      <w:r w:rsidR="00757F84">
        <w:rPr>
          <w:lang w:val="en-US"/>
        </w:rPr>
        <w:t>134</w:t>
      </w:r>
      <w:r w:rsidRPr="001247E7">
        <w:rPr>
          <w:rFonts w:hint="cs"/>
          <w:cs/>
          <w:lang w:val="en-US"/>
        </w:rPr>
        <w:t xml:space="preserve"> ล้านบาท </w:t>
      </w:r>
      <w:r w:rsidR="00CC705B" w:rsidRPr="001247E7">
        <w:rPr>
          <w:i/>
          <w:iCs/>
          <w:lang w:val="en-US"/>
        </w:rPr>
        <w:t>(</w:t>
      </w:r>
      <w:r w:rsidR="009935A8" w:rsidRPr="001247E7">
        <w:rPr>
          <w:i/>
          <w:iCs/>
          <w:lang w:val="en-US"/>
        </w:rPr>
        <w:t>2563</w:t>
      </w:r>
      <w:r w:rsidR="00CC705B" w:rsidRPr="001247E7">
        <w:rPr>
          <w:i/>
          <w:iCs/>
          <w:lang w:val="en-US"/>
        </w:rPr>
        <w:t xml:space="preserve">: </w:t>
      </w:r>
      <w:r w:rsidR="009935A8" w:rsidRPr="001247E7">
        <w:rPr>
          <w:i/>
          <w:iCs/>
          <w:lang w:val="en-US"/>
        </w:rPr>
        <w:t>134</w:t>
      </w:r>
      <w:r w:rsidR="00CC705B" w:rsidRPr="001247E7">
        <w:rPr>
          <w:i/>
          <w:iCs/>
          <w:lang w:val="en-US"/>
        </w:rPr>
        <w:t xml:space="preserve"> </w:t>
      </w:r>
      <w:r w:rsidR="00CC705B" w:rsidRPr="001247E7">
        <w:rPr>
          <w:rFonts w:hint="cs"/>
          <w:i/>
          <w:iCs/>
          <w:cs/>
          <w:lang w:val="en-US"/>
        </w:rPr>
        <w:t>ล้านบาท</w:t>
      </w:r>
      <w:r w:rsidR="004D5E37" w:rsidRPr="001247E7">
        <w:rPr>
          <w:i/>
          <w:iCs/>
          <w:lang w:val="en-US"/>
        </w:rPr>
        <w:t xml:space="preserve">) </w:t>
      </w:r>
      <w:r w:rsidRPr="001247E7">
        <w:rPr>
          <w:rFonts w:hint="cs"/>
          <w:cs/>
          <w:lang w:val="en-US"/>
        </w:rPr>
        <w:t>ได้แสดงในงบแสดงฐานะการเงินในงบการเงินเฉพาะกิจการ</w:t>
      </w:r>
    </w:p>
    <w:p w14:paraId="4F1B7B82" w14:textId="58D52A7E" w:rsidR="00757F84" w:rsidRDefault="00757F84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7F2F79" w:rsidRPr="00533DFC" w14:paraId="4B538EA4" w14:textId="77777777" w:rsidTr="007F2F79">
        <w:trPr>
          <w:tblHeader/>
        </w:trPr>
        <w:tc>
          <w:tcPr>
            <w:tcW w:w="3931" w:type="dxa"/>
          </w:tcPr>
          <w:p w14:paraId="7F6CC46D" w14:textId="1D781B72" w:rsidR="007F2F79" w:rsidRPr="007E7E83" w:rsidRDefault="007F2F79" w:rsidP="007F2F7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505" w:type="dxa"/>
            <w:gridSpan w:val="3"/>
          </w:tcPr>
          <w:p w14:paraId="0AB8781F" w14:textId="77777777" w:rsidR="007F2F79" w:rsidRPr="007E7E83" w:rsidRDefault="007F2F79" w:rsidP="007F2F7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E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E4EDBD" w14:textId="77777777" w:rsidR="007F2F79" w:rsidRPr="007E7E83" w:rsidRDefault="007F2F79" w:rsidP="007F2F7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26815982" w14:textId="77777777" w:rsidR="007F2F79" w:rsidRPr="007E7E83" w:rsidRDefault="007F2F79" w:rsidP="007F2F7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E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2F79" w:rsidRPr="00533DFC" w14:paraId="09D2D838" w14:textId="77777777" w:rsidTr="007F2F79">
        <w:trPr>
          <w:tblHeader/>
        </w:trPr>
        <w:tc>
          <w:tcPr>
            <w:tcW w:w="3931" w:type="dxa"/>
          </w:tcPr>
          <w:p w14:paraId="5F940F2E" w14:textId="23C1B1F8" w:rsidR="007F2F79" w:rsidRPr="007E7E83" w:rsidRDefault="007F2F79" w:rsidP="007F2F7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4E173D3D" w14:textId="2067667F" w:rsidR="007F2F79" w:rsidRPr="007E7E83" w:rsidRDefault="009935A8" w:rsidP="007F2F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6C952BB8" w14:textId="77777777" w:rsidR="007F2F79" w:rsidRPr="007E7E83" w:rsidRDefault="007F2F79" w:rsidP="007F2F7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1BB1487" w14:textId="103A578F" w:rsidR="007F2F79" w:rsidRPr="007E7E83" w:rsidRDefault="009935A8" w:rsidP="007F2F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710F3B0F" w14:textId="77777777" w:rsidR="007F2F79" w:rsidRPr="007E7E83" w:rsidRDefault="007F2F79" w:rsidP="007F2F7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70599B3E" w14:textId="422A3F7C" w:rsidR="007F2F79" w:rsidRPr="007E7E83" w:rsidRDefault="009935A8" w:rsidP="007F2F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8A58FD6" w14:textId="77777777" w:rsidR="007F2F79" w:rsidRPr="007E7E83" w:rsidRDefault="007F2F79" w:rsidP="007F2F7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28BD763" w14:textId="420A00C1" w:rsidR="007F2F79" w:rsidRPr="007E7E83" w:rsidRDefault="009935A8" w:rsidP="007F2F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F2F79" w:rsidRPr="00533DFC" w14:paraId="53E235EB" w14:textId="77777777" w:rsidTr="007F2F79">
        <w:trPr>
          <w:tblHeader/>
        </w:trPr>
        <w:tc>
          <w:tcPr>
            <w:tcW w:w="3931" w:type="dxa"/>
          </w:tcPr>
          <w:p w14:paraId="78BD9B5B" w14:textId="77777777" w:rsidR="007F2F79" w:rsidRPr="00533DFC" w:rsidRDefault="007F2F79" w:rsidP="007F2F7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247" w:type="dxa"/>
            <w:gridSpan w:val="7"/>
          </w:tcPr>
          <w:p w14:paraId="1CFDE90C" w14:textId="77777777" w:rsidR="007F2F79" w:rsidRPr="007E7E83" w:rsidRDefault="007F2F79" w:rsidP="007F2F7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E7E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E7E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E7E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57F84" w:rsidRPr="00533DFC" w14:paraId="356FE825" w14:textId="77777777" w:rsidTr="007F2F79">
        <w:trPr>
          <w:tblHeader/>
        </w:trPr>
        <w:tc>
          <w:tcPr>
            <w:tcW w:w="3931" w:type="dxa"/>
          </w:tcPr>
          <w:p w14:paraId="155A364D" w14:textId="01AE5D10" w:rsidR="00757F84" w:rsidRPr="00533DFC" w:rsidRDefault="00757F84" w:rsidP="00757F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E7E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247" w:type="dxa"/>
            <w:gridSpan w:val="7"/>
          </w:tcPr>
          <w:p w14:paraId="40E1E736" w14:textId="77777777" w:rsidR="00757F84" w:rsidRPr="007E7E83" w:rsidRDefault="00757F84" w:rsidP="00757F8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57F84" w:rsidRPr="00533DFC" w14:paraId="43ADCC30" w14:textId="77777777" w:rsidTr="007F2F79">
        <w:trPr>
          <w:tblHeader/>
        </w:trPr>
        <w:tc>
          <w:tcPr>
            <w:tcW w:w="3931" w:type="dxa"/>
          </w:tcPr>
          <w:p w14:paraId="3DD75C0A" w14:textId="1934E669" w:rsidR="00757F84" w:rsidRPr="00533DFC" w:rsidRDefault="00757F84" w:rsidP="00757F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E7E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935A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E7E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247" w:type="dxa"/>
            <w:gridSpan w:val="7"/>
          </w:tcPr>
          <w:p w14:paraId="09F2D3A3" w14:textId="77777777" w:rsidR="00757F84" w:rsidRPr="007E7E83" w:rsidRDefault="00757F84" w:rsidP="00757F8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57F84" w:rsidRPr="007E7E83" w14:paraId="180B28DD" w14:textId="77777777" w:rsidTr="007F2F79">
        <w:trPr>
          <w:trHeight w:val="70"/>
        </w:trPr>
        <w:tc>
          <w:tcPr>
            <w:tcW w:w="3931" w:type="dxa"/>
          </w:tcPr>
          <w:p w14:paraId="283B59EE" w14:textId="77777777" w:rsidR="00757F84" w:rsidRPr="007E7E83" w:rsidRDefault="00757F84" w:rsidP="00757F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 w:rsidRPr="007E7E8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F5C5F9" w14:textId="70612065" w:rsidR="00757F84" w:rsidRPr="00757F84" w:rsidRDefault="00757F84" w:rsidP="00757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7F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AB89202" w14:textId="77777777" w:rsidR="00757F84" w:rsidRPr="007E7E83" w:rsidRDefault="00757F84" w:rsidP="00757F8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5C64B8B" w14:textId="77777777" w:rsidR="00757F84" w:rsidRPr="00757F84" w:rsidRDefault="00757F84" w:rsidP="00757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E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4CCDDD" w14:textId="77777777" w:rsidR="00757F84" w:rsidRPr="007E7E83" w:rsidRDefault="00757F84" w:rsidP="00757F8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482843B" w14:textId="51E36D94" w:rsidR="00757F84" w:rsidRPr="00757F84" w:rsidRDefault="00757F84" w:rsidP="00757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E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17A977" w14:textId="77777777" w:rsidR="00757F84" w:rsidRPr="007E7E83" w:rsidRDefault="00757F84" w:rsidP="00757F8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CCD38DB" w14:textId="77777777" w:rsidR="00757F84" w:rsidRPr="00757F84" w:rsidRDefault="00757F84" w:rsidP="00757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E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7F84" w:rsidRPr="007E7E83" w14:paraId="7537514A" w14:textId="77777777" w:rsidTr="007F2F79">
        <w:trPr>
          <w:trHeight w:val="70"/>
        </w:trPr>
        <w:tc>
          <w:tcPr>
            <w:tcW w:w="3931" w:type="dxa"/>
          </w:tcPr>
          <w:p w14:paraId="7F2B7123" w14:textId="77777777" w:rsidR="00757F84" w:rsidRPr="00EB445E" w:rsidRDefault="00757F84" w:rsidP="00757F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445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A0372A" w14:textId="5924B40F" w:rsidR="00757F84" w:rsidRPr="00757F84" w:rsidRDefault="00757F84" w:rsidP="00757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7F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D710C04" w14:textId="77777777" w:rsidR="00757F84" w:rsidRPr="007E7E83" w:rsidRDefault="00757F84" w:rsidP="00757F8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4E6D36A" w14:textId="77777777" w:rsidR="00757F84" w:rsidRPr="007E7E83" w:rsidRDefault="00757F84" w:rsidP="00757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E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495ACE" w14:textId="77777777" w:rsidR="00757F84" w:rsidRPr="007E7E83" w:rsidRDefault="00757F84" w:rsidP="00757F8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72D6DBF" w14:textId="1CEFA6D3" w:rsidR="00757F84" w:rsidRPr="00757F84" w:rsidRDefault="00757F84" w:rsidP="00757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E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D81B37" w14:textId="77777777" w:rsidR="00757F84" w:rsidRPr="007E7E83" w:rsidRDefault="00757F84" w:rsidP="00757F8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198FD39" w14:textId="77777777" w:rsidR="00757F84" w:rsidRPr="007E7E83" w:rsidRDefault="00757F84" w:rsidP="00757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E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7F84" w:rsidRPr="007E7E83" w14:paraId="14254D1D" w14:textId="77777777" w:rsidTr="007F2F79">
        <w:trPr>
          <w:trHeight w:val="70"/>
        </w:trPr>
        <w:tc>
          <w:tcPr>
            <w:tcW w:w="3931" w:type="dxa"/>
          </w:tcPr>
          <w:p w14:paraId="20F6FDB7" w14:textId="42760ACF" w:rsidR="00757F84" w:rsidRPr="00EB445E" w:rsidRDefault="00757F84" w:rsidP="00757F84">
            <w:pPr>
              <w:spacing w:line="240" w:lineRule="atLeast"/>
              <w:ind w:left="246" w:right="65" w:hanging="24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ลูกหนี้และเงินทดรองจ่ายแก่กิจการที่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701F23" w14:textId="701C768B" w:rsidR="00757F84" w:rsidRPr="00757F84" w:rsidRDefault="00757F84" w:rsidP="00757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7F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E674A65" w14:textId="77777777" w:rsidR="00757F84" w:rsidRPr="007E7E83" w:rsidRDefault="00757F84" w:rsidP="00757F8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0B9DE5E0" w14:textId="7795583D" w:rsidR="00757F84" w:rsidRPr="00757F84" w:rsidRDefault="00757F84" w:rsidP="00757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F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888C7B" w14:textId="77777777" w:rsidR="00757F84" w:rsidRPr="007E7E83" w:rsidRDefault="00757F84" w:rsidP="00757F8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88216CF" w14:textId="30DFC13F" w:rsidR="00757F84" w:rsidRPr="00757F84" w:rsidRDefault="00757F84" w:rsidP="00757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B1F204" w14:textId="77777777" w:rsidR="00757F84" w:rsidRPr="007E7E83" w:rsidRDefault="00757F84" w:rsidP="00757F8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029E7619" w14:textId="37670CB4" w:rsidR="00757F84" w:rsidRPr="007E7E83" w:rsidRDefault="00757F84" w:rsidP="00757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A50A6E9" w14:textId="6634577E" w:rsidR="001F0548" w:rsidRDefault="001F0548" w:rsidP="001F0548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36"/>
        <w:gridCol w:w="1152"/>
        <w:gridCol w:w="236"/>
        <w:gridCol w:w="1083"/>
        <w:gridCol w:w="236"/>
        <w:gridCol w:w="1197"/>
      </w:tblGrid>
      <w:tr w:rsidR="005617F1" w:rsidRPr="00744476" w14:paraId="29BD2294" w14:textId="77777777" w:rsidTr="005617F1">
        <w:trPr>
          <w:tblHeader/>
        </w:trPr>
        <w:tc>
          <w:tcPr>
            <w:tcW w:w="3960" w:type="dxa"/>
          </w:tcPr>
          <w:p w14:paraId="531FDD35" w14:textId="1431CCA1" w:rsidR="001F0548" w:rsidRPr="00744476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2468" w:type="dxa"/>
            <w:gridSpan w:val="3"/>
          </w:tcPr>
          <w:p w14:paraId="08762CAC" w14:textId="77777777" w:rsidR="001F0548" w:rsidRPr="00744476" w:rsidRDefault="001F0548" w:rsidP="00FE68C4">
            <w:pPr>
              <w:tabs>
                <w:tab w:val="left" w:pos="96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9C83F9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677FB7DA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17F1" w:rsidRPr="00744476" w14:paraId="27EB7D49" w14:textId="77777777" w:rsidTr="005617F1">
        <w:trPr>
          <w:tblHeader/>
        </w:trPr>
        <w:tc>
          <w:tcPr>
            <w:tcW w:w="3960" w:type="dxa"/>
          </w:tcPr>
          <w:p w14:paraId="6C6131B7" w14:textId="77777777" w:rsidR="001F0548" w:rsidRPr="00744476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D2334" w14:textId="66176E99" w:rsidR="001F0548" w:rsidRDefault="009935A8" w:rsidP="00FE68C4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DFC671E" w14:textId="77777777" w:rsidR="001F0548" w:rsidRPr="00744476" w:rsidRDefault="001F0548" w:rsidP="001F05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0CD2F3" w14:textId="51049E95" w:rsidR="001F0548" w:rsidRDefault="009935A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02058115" w14:textId="77777777" w:rsidR="001F0548" w:rsidRPr="00744476" w:rsidRDefault="001F0548" w:rsidP="001F05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2835BD13" w14:textId="16F042A4" w:rsidR="001F0548" w:rsidRDefault="009935A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0A34F75" w14:textId="77777777" w:rsidR="001F0548" w:rsidRPr="00744476" w:rsidRDefault="001F0548" w:rsidP="001F05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42C05E9" w14:textId="20D22FA6" w:rsidR="001F0548" w:rsidRDefault="009935A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F0548" w:rsidRPr="00744476" w14:paraId="067AD588" w14:textId="77777777" w:rsidTr="005617F1">
        <w:trPr>
          <w:tblHeader/>
        </w:trPr>
        <w:tc>
          <w:tcPr>
            <w:tcW w:w="3960" w:type="dxa"/>
          </w:tcPr>
          <w:p w14:paraId="1032117F" w14:textId="77777777" w:rsidR="001F0548" w:rsidRPr="00744476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BD5DC8C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17F1" w:rsidRPr="00744476" w14:paraId="64A1E0D6" w14:textId="77777777" w:rsidTr="005617F1">
        <w:trPr>
          <w:tblHeader/>
        </w:trPr>
        <w:tc>
          <w:tcPr>
            <w:tcW w:w="3960" w:type="dxa"/>
          </w:tcPr>
          <w:p w14:paraId="4418B4F7" w14:textId="4E75B1C6" w:rsidR="005617F1" w:rsidRPr="00744476" w:rsidRDefault="005617F1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20" w:type="dxa"/>
            <w:gridSpan w:val="7"/>
          </w:tcPr>
          <w:p w14:paraId="02E34A31" w14:textId="77777777" w:rsidR="005617F1" w:rsidRPr="00744476" w:rsidRDefault="005617F1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617F1" w:rsidRPr="00744476" w14:paraId="254DAD19" w14:textId="77777777" w:rsidTr="005617F1">
        <w:tc>
          <w:tcPr>
            <w:tcW w:w="3960" w:type="dxa"/>
          </w:tcPr>
          <w:p w14:paraId="3BE9D69E" w14:textId="77777777" w:rsidR="001F0548" w:rsidRPr="00744476" w:rsidRDefault="001F0548" w:rsidP="001F05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4DB4E15" w14:textId="77777777" w:rsidR="001F0548" w:rsidRPr="00744476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4F3792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613C1DE" w14:textId="77777777" w:rsidR="001F0548" w:rsidRPr="00744476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0135B7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C76A60A" w14:textId="77777777" w:rsidR="001F0548" w:rsidRPr="00744476" w:rsidRDefault="001F0548" w:rsidP="001F0548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ECCB184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DC2CD60" w14:textId="77777777" w:rsidR="001F0548" w:rsidRPr="00744476" w:rsidRDefault="001F0548" w:rsidP="001F0548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617F1" w:rsidRPr="00744476" w14:paraId="20E1B025" w14:textId="77777777" w:rsidTr="005617F1">
        <w:tc>
          <w:tcPr>
            <w:tcW w:w="3960" w:type="dxa"/>
            <w:vAlign w:val="bottom"/>
          </w:tcPr>
          <w:p w14:paraId="2FF66E07" w14:textId="77777777" w:rsidR="001F0548" w:rsidRPr="00744476" w:rsidRDefault="001F0548" w:rsidP="001F054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คอนกรีต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1BE7C322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535B8DC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018AAB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B31852E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5CF255A" w14:textId="79E9E4B3" w:rsidR="001F0548" w:rsidRPr="00744476" w:rsidRDefault="00E13639" w:rsidP="005617F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14:paraId="56D8E069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925F981" w14:textId="2653A52C" w:rsidR="001F0548" w:rsidRDefault="009935A8" w:rsidP="005617F1">
            <w:pPr>
              <w:tabs>
                <w:tab w:val="decimal" w:pos="1000"/>
              </w:tabs>
              <w:spacing w:line="240" w:lineRule="atLeast"/>
              <w:ind w:right="-115" w:hanging="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5617F1" w:rsidRPr="00744476" w14:paraId="48073B5E" w14:textId="77777777" w:rsidTr="005617F1">
        <w:tc>
          <w:tcPr>
            <w:tcW w:w="3960" w:type="dxa"/>
            <w:vAlign w:val="bottom"/>
          </w:tcPr>
          <w:p w14:paraId="0D2F2C99" w14:textId="77777777" w:rsidR="001F0548" w:rsidRPr="00744476" w:rsidRDefault="001F0548" w:rsidP="001F054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5CEA30D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3520FC6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3407E8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D20151D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2D6DE78" w14:textId="4E2BDE80" w:rsidR="001F0548" w:rsidRPr="00744476" w:rsidRDefault="00E13639" w:rsidP="005617F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43,595</w:t>
            </w:r>
          </w:p>
        </w:tc>
        <w:tc>
          <w:tcPr>
            <w:tcW w:w="236" w:type="dxa"/>
          </w:tcPr>
          <w:p w14:paraId="0821487C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FE67AF0" w14:textId="1001A597" w:rsidR="001F0548" w:rsidRPr="00744476" w:rsidRDefault="009935A8" w:rsidP="005617F1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F0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</w:tr>
      <w:tr w:rsidR="005617F1" w:rsidRPr="00744476" w14:paraId="4865F9BE" w14:textId="77777777" w:rsidTr="005617F1">
        <w:tc>
          <w:tcPr>
            <w:tcW w:w="3960" w:type="dxa"/>
            <w:vAlign w:val="bottom"/>
          </w:tcPr>
          <w:p w14:paraId="587D6F52" w14:textId="77777777" w:rsidR="001F0548" w:rsidRPr="00744476" w:rsidRDefault="001F0548" w:rsidP="001F054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5F248563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71E16B0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8590ABE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AFE0CB1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F39AAE8" w14:textId="57CE2E75" w:rsidR="001F0548" w:rsidRPr="00744476" w:rsidRDefault="00E13639" w:rsidP="005617F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13,872</w:t>
            </w:r>
          </w:p>
        </w:tc>
        <w:tc>
          <w:tcPr>
            <w:tcW w:w="236" w:type="dxa"/>
          </w:tcPr>
          <w:p w14:paraId="725E607E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A8B64A" w14:textId="19E42FA5" w:rsidR="001F0548" w:rsidRPr="00744476" w:rsidRDefault="009935A8" w:rsidP="005617F1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1F0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</w:tr>
      <w:tr w:rsidR="005617F1" w:rsidRPr="00744476" w14:paraId="38DEFE53" w14:textId="77777777" w:rsidTr="005617F1">
        <w:tc>
          <w:tcPr>
            <w:tcW w:w="3960" w:type="dxa"/>
            <w:vAlign w:val="bottom"/>
          </w:tcPr>
          <w:p w14:paraId="0B2AC518" w14:textId="77777777" w:rsidR="001F0548" w:rsidRPr="00744476" w:rsidRDefault="001F0548" w:rsidP="001F054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080" w:type="dxa"/>
            <w:shd w:val="clear" w:color="auto" w:fill="auto"/>
          </w:tcPr>
          <w:p w14:paraId="02D7DFBF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EAF5471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747336B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18C5B7A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09E155D" w14:textId="139F468C" w:rsidR="001F0548" w:rsidRPr="00744476" w:rsidRDefault="00E13639" w:rsidP="005617F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1,110</w:t>
            </w:r>
          </w:p>
        </w:tc>
        <w:tc>
          <w:tcPr>
            <w:tcW w:w="236" w:type="dxa"/>
          </w:tcPr>
          <w:p w14:paraId="6BA6538B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6DFF5A1" w14:textId="79BD4342" w:rsidR="001F0548" w:rsidRPr="00744476" w:rsidRDefault="009935A8" w:rsidP="005617F1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F0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</w:p>
        </w:tc>
      </w:tr>
      <w:tr w:rsidR="005617F1" w:rsidRPr="00744476" w14:paraId="722CDFB5" w14:textId="77777777" w:rsidTr="005617F1">
        <w:tc>
          <w:tcPr>
            <w:tcW w:w="3960" w:type="dxa"/>
            <w:vAlign w:val="bottom"/>
          </w:tcPr>
          <w:p w14:paraId="5DCF9203" w14:textId="77777777" w:rsidR="001F0548" w:rsidRPr="00744476" w:rsidRDefault="001F0548" w:rsidP="001F054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7F217173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10A4C5A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1FF109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B6EC607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3AFD9A1" w14:textId="45D92E76" w:rsidR="001F0548" w:rsidRPr="00744476" w:rsidRDefault="00E13639" w:rsidP="005617F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  <w:tc>
          <w:tcPr>
            <w:tcW w:w="236" w:type="dxa"/>
          </w:tcPr>
          <w:p w14:paraId="2C3CBC39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10D9C2B" w14:textId="6BF1E479" w:rsidR="001F0548" w:rsidRPr="00744476" w:rsidRDefault="009935A8" w:rsidP="005617F1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5617F1" w:rsidRPr="00744476" w14:paraId="0576B384" w14:textId="77777777" w:rsidTr="005617F1">
        <w:tc>
          <w:tcPr>
            <w:tcW w:w="3960" w:type="dxa"/>
          </w:tcPr>
          <w:p w14:paraId="3E8F0489" w14:textId="77777777" w:rsidR="001F0548" w:rsidRPr="00744476" w:rsidRDefault="001F0548" w:rsidP="001F054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0FADD743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B27D080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7689F3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B972C1C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183F92E" w14:textId="07F51B83" w:rsidR="001F0548" w:rsidRPr="00744476" w:rsidRDefault="00E13639" w:rsidP="005617F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9,288</w:t>
            </w:r>
          </w:p>
        </w:tc>
        <w:tc>
          <w:tcPr>
            <w:tcW w:w="236" w:type="dxa"/>
          </w:tcPr>
          <w:p w14:paraId="0EFB065F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F3027E1" w14:textId="66348733" w:rsidR="001F0548" w:rsidRPr="00744476" w:rsidRDefault="009935A8" w:rsidP="005617F1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F0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089</w:t>
            </w:r>
          </w:p>
        </w:tc>
      </w:tr>
      <w:tr w:rsidR="005617F1" w:rsidRPr="00744476" w14:paraId="66D4F3B1" w14:textId="77777777" w:rsidTr="005617F1">
        <w:tc>
          <w:tcPr>
            <w:tcW w:w="3960" w:type="dxa"/>
          </w:tcPr>
          <w:p w14:paraId="35D17B16" w14:textId="77777777" w:rsidR="001F0548" w:rsidRPr="00744476" w:rsidRDefault="001F0548" w:rsidP="001F054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406BD44F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3BCA1F6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69E03E0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7079A58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9B8E015" w14:textId="1D7E2628" w:rsidR="001F0548" w:rsidRPr="00744476" w:rsidRDefault="00E13639" w:rsidP="005617F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4,499</w:t>
            </w:r>
          </w:p>
        </w:tc>
        <w:tc>
          <w:tcPr>
            <w:tcW w:w="236" w:type="dxa"/>
          </w:tcPr>
          <w:p w14:paraId="747975B8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2A609DA" w14:textId="23BF24EC" w:rsidR="001F0548" w:rsidRPr="00744476" w:rsidRDefault="009935A8" w:rsidP="005617F1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F0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792</w:t>
            </w:r>
          </w:p>
        </w:tc>
      </w:tr>
      <w:tr w:rsidR="005617F1" w:rsidRPr="00744476" w14:paraId="6BDA5132" w14:textId="77777777" w:rsidTr="005617F1">
        <w:tc>
          <w:tcPr>
            <w:tcW w:w="3960" w:type="dxa"/>
          </w:tcPr>
          <w:p w14:paraId="1295C51D" w14:textId="77777777" w:rsidR="001F0548" w:rsidRPr="00744476" w:rsidRDefault="001F054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16B7AE06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F9BD068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96F069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491C2B0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6E6ABE8" w14:textId="30D7D9CE" w:rsidR="001F0548" w:rsidRDefault="00E13639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A5DD88B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D49309A" w14:textId="1BA9EBCE" w:rsidR="001F0548" w:rsidRPr="00744476" w:rsidRDefault="009935A8" w:rsidP="005617F1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617F1" w:rsidRPr="00744476" w14:paraId="6B229E3B" w14:textId="77777777" w:rsidTr="005617F1">
        <w:tc>
          <w:tcPr>
            <w:tcW w:w="3960" w:type="dxa"/>
          </w:tcPr>
          <w:p w14:paraId="3169CF6B" w14:textId="77777777" w:rsidR="001F0548" w:rsidRPr="00744476" w:rsidRDefault="001F0548" w:rsidP="001F054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3471735" w14:textId="77777777" w:rsidR="001F0548" w:rsidRPr="00744476" w:rsidRDefault="001F0548" w:rsidP="001F054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9523635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F63C97" w14:textId="77777777" w:rsidR="001F0548" w:rsidRPr="00744476" w:rsidRDefault="001F0548" w:rsidP="001F054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7F1C35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D6A15AA" w14:textId="2FA131FF" w:rsidR="001F0548" w:rsidRPr="00744476" w:rsidRDefault="001F0548" w:rsidP="001F0548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9CE07A0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0078267" w14:textId="77777777" w:rsidR="001F0548" w:rsidRPr="00744476" w:rsidRDefault="001F0548" w:rsidP="005617F1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617F1" w:rsidRPr="00744476" w14:paraId="13C1B9C6" w14:textId="77777777" w:rsidTr="005617F1">
        <w:tc>
          <w:tcPr>
            <w:tcW w:w="3960" w:type="dxa"/>
          </w:tcPr>
          <w:p w14:paraId="2A1D1E2B" w14:textId="77777777" w:rsidR="001F0548" w:rsidRPr="00744476" w:rsidRDefault="001F0548" w:rsidP="001F05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3A1B1E47" w14:textId="1F53232F" w:rsidR="001F0548" w:rsidRPr="00744476" w:rsidRDefault="00E13639" w:rsidP="005617F1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2,559</w:t>
            </w:r>
          </w:p>
        </w:tc>
        <w:tc>
          <w:tcPr>
            <w:tcW w:w="236" w:type="dxa"/>
          </w:tcPr>
          <w:p w14:paraId="3D656EA6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7529C82" w14:textId="354985AC" w:rsidR="001F0548" w:rsidRPr="00744476" w:rsidRDefault="009935A8" w:rsidP="001F054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F0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</w:p>
        </w:tc>
        <w:tc>
          <w:tcPr>
            <w:tcW w:w="236" w:type="dxa"/>
          </w:tcPr>
          <w:p w14:paraId="374B2EFF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A56CB92" w14:textId="038C883E" w:rsidR="001F0548" w:rsidRPr="00744476" w:rsidRDefault="00E13639" w:rsidP="005617F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36" w:type="dxa"/>
          </w:tcPr>
          <w:p w14:paraId="4ECC7F33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638953B" w14:textId="2CFF8904" w:rsidR="001F0548" w:rsidRPr="00744476" w:rsidRDefault="009935A8" w:rsidP="005617F1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5617F1" w:rsidRPr="00744476" w14:paraId="6E5B6165" w14:textId="77777777" w:rsidTr="005617F1">
        <w:tc>
          <w:tcPr>
            <w:tcW w:w="3960" w:type="dxa"/>
          </w:tcPr>
          <w:p w14:paraId="0A00A365" w14:textId="77777777" w:rsidR="001F0548" w:rsidRPr="00744476" w:rsidRDefault="001F0548" w:rsidP="001F05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  <w:shd w:val="clear" w:color="auto" w:fill="auto"/>
          </w:tcPr>
          <w:p w14:paraId="55891196" w14:textId="2857FA59" w:rsidR="001F0548" w:rsidRPr="00744476" w:rsidRDefault="00E13639" w:rsidP="005617F1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142,098</w:t>
            </w:r>
          </w:p>
        </w:tc>
        <w:tc>
          <w:tcPr>
            <w:tcW w:w="236" w:type="dxa"/>
          </w:tcPr>
          <w:p w14:paraId="067494AB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780A2F" w14:textId="3E20B630" w:rsidR="001F0548" w:rsidRPr="00744476" w:rsidRDefault="009935A8" w:rsidP="001F054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="001F0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</w:p>
        </w:tc>
        <w:tc>
          <w:tcPr>
            <w:tcW w:w="236" w:type="dxa"/>
          </w:tcPr>
          <w:p w14:paraId="352B9167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375FE92" w14:textId="65504C28" w:rsidR="001F0548" w:rsidRPr="00744476" w:rsidRDefault="00E13639" w:rsidP="005617F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141,620</w:t>
            </w:r>
          </w:p>
        </w:tc>
        <w:tc>
          <w:tcPr>
            <w:tcW w:w="236" w:type="dxa"/>
          </w:tcPr>
          <w:p w14:paraId="40B4254B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A078A8E" w14:textId="26B9FFB7" w:rsidR="001F0548" w:rsidRPr="00744476" w:rsidRDefault="009935A8" w:rsidP="005617F1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="001F0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</w:tr>
      <w:tr w:rsidR="005617F1" w:rsidRPr="00744476" w14:paraId="1AB4D0E9" w14:textId="77777777" w:rsidTr="005617F1">
        <w:tc>
          <w:tcPr>
            <w:tcW w:w="3960" w:type="dxa"/>
          </w:tcPr>
          <w:p w14:paraId="42B44A8A" w14:textId="77777777" w:rsidR="001F0548" w:rsidRPr="00744476" w:rsidRDefault="001F0548" w:rsidP="001F05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199C6AE0" w14:textId="272F2E9F" w:rsidR="001F0548" w:rsidRPr="00744476" w:rsidRDefault="00E13639" w:rsidP="005617F1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167,372</w:t>
            </w:r>
          </w:p>
        </w:tc>
        <w:tc>
          <w:tcPr>
            <w:tcW w:w="236" w:type="dxa"/>
          </w:tcPr>
          <w:p w14:paraId="20BCC594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4F48D12" w14:textId="24252DEC" w:rsidR="001F0548" w:rsidRPr="00744476" w:rsidRDefault="009935A8" w:rsidP="001F054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  <w:r w:rsidR="001F0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678</w:t>
            </w:r>
          </w:p>
        </w:tc>
        <w:tc>
          <w:tcPr>
            <w:tcW w:w="236" w:type="dxa"/>
          </w:tcPr>
          <w:p w14:paraId="34D497E6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AD41A69" w14:textId="293C6F03" w:rsidR="001F0548" w:rsidRPr="00744476" w:rsidRDefault="00E13639" w:rsidP="005617F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159,573</w:t>
            </w:r>
          </w:p>
        </w:tc>
        <w:tc>
          <w:tcPr>
            <w:tcW w:w="236" w:type="dxa"/>
          </w:tcPr>
          <w:p w14:paraId="16060F68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189B36B" w14:textId="07BEE5A9" w:rsidR="001F0548" w:rsidRPr="00744476" w:rsidRDefault="009935A8" w:rsidP="005617F1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  <w:r w:rsidR="001F0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773</w:t>
            </w:r>
          </w:p>
        </w:tc>
      </w:tr>
      <w:tr w:rsidR="005617F1" w:rsidRPr="00744476" w14:paraId="0572727C" w14:textId="77777777" w:rsidTr="005617F1">
        <w:tc>
          <w:tcPr>
            <w:tcW w:w="3960" w:type="dxa"/>
            <w:vAlign w:val="bottom"/>
          </w:tcPr>
          <w:p w14:paraId="25BF4799" w14:textId="77777777" w:rsidR="001F0548" w:rsidRPr="00744476" w:rsidRDefault="001F0548" w:rsidP="001F054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A8C77" w14:textId="1F8D6253" w:rsidR="001F0548" w:rsidRPr="005617F1" w:rsidRDefault="00E13639" w:rsidP="005617F1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17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312,029</w:t>
            </w:r>
          </w:p>
        </w:tc>
        <w:tc>
          <w:tcPr>
            <w:tcW w:w="236" w:type="dxa"/>
          </w:tcPr>
          <w:p w14:paraId="195B8531" w14:textId="77777777" w:rsidR="001F0548" w:rsidRPr="00744476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115D66" w14:textId="7A45A9A8" w:rsidR="001F0548" w:rsidRPr="00744476" w:rsidRDefault="009935A8" w:rsidP="001F054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351</w:t>
            </w:r>
            <w:r w:rsidR="001F05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390</w:t>
            </w:r>
          </w:p>
        </w:tc>
        <w:tc>
          <w:tcPr>
            <w:tcW w:w="236" w:type="dxa"/>
          </w:tcPr>
          <w:p w14:paraId="2038FF87" w14:textId="77777777" w:rsidR="001F0548" w:rsidRPr="00744476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F9FFB" w14:textId="58592178" w:rsidR="001F0548" w:rsidRPr="005617F1" w:rsidRDefault="00E13639" w:rsidP="005617F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17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373,773</w:t>
            </w:r>
          </w:p>
        </w:tc>
        <w:tc>
          <w:tcPr>
            <w:tcW w:w="236" w:type="dxa"/>
          </w:tcPr>
          <w:p w14:paraId="7D993406" w14:textId="77777777" w:rsidR="001F0548" w:rsidRPr="00744476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96DD432" w14:textId="27A2FEEC" w:rsidR="001F0548" w:rsidRPr="005617F1" w:rsidRDefault="009935A8" w:rsidP="005617F1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17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385</w:t>
            </w:r>
            <w:r w:rsidR="001F0548" w:rsidRPr="005617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617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053</w:t>
            </w:r>
          </w:p>
        </w:tc>
      </w:tr>
    </w:tbl>
    <w:p w14:paraId="6B287559" w14:textId="77777777" w:rsidR="00FE68C4" w:rsidRDefault="00FE68C4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00"/>
        <w:gridCol w:w="270"/>
        <w:gridCol w:w="894"/>
        <w:gridCol w:w="6"/>
        <w:gridCol w:w="264"/>
        <w:gridCol w:w="6"/>
        <w:gridCol w:w="900"/>
        <w:gridCol w:w="270"/>
        <w:gridCol w:w="900"/>
        <w:gridCol w:w="270"/>
        <w:gridCol w:w="900"/>
        <w:gridCol w:w="270"/>
        <w:gridCol w:w="900"/>
      </w:tblGrid>
      <w:tr w:rsidR="001F0548" w:rsidRPr="000E72B7" w14:paraId="2A448F6D" w14:textId="77777777" w:rsidTr="008A50A6">
        <w:trPr>
          <w:tblHeader/>
        </w:trPr>
        <w:tc>
          <w:tcPr>
            <w:tcW w:w="2430" w:type="dxa"/>
            <w:vAlign w:val="bottom"/>
          </w:tcPr>
          <w:p w14:paraId="6ED17DBA" w14:textId="3DF9227D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64" w:type="dxa"/>
            <w:gridSpan w:val="3"/>
            <w:vAlign w:val="bottom"/>
          </w:tcPr>
          <w:p w14:paraId="75D13656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gridSpan w:val="2"/>
            <w:vAlign w:val="bottom"/>
          </w:tcPr>
          <w:p w14:paraId="761E857D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6" w:type="dxa"/>
            <w:gridSpan w:val="8"/>
            <w:vAlign w:val="bottom"/>
          </w:tcPr>
          <w:p w14:paraId="0BF3FD2E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0548" w:rsidRPr="000E72B7" w14:paraId="144CA624" w14:textId="77777777" w:rsidTr="008A50A6">
        <w:trPr>
          <w:tblHeader/>
        </w:trPr>
        <w:tc>
          <w:tcPr>
            <w:tcW w:w="2430" w:type="dxa"/>
            <w:shd w:val="clear" w:color="auto" w:fill="auto"/>
          </w:tcPr>
          <w:p w14:paraId="233F078A" w14:textId="19ACD8A0" w:rsidR="001F0548" w:rsidRPr="00435338" w:rsidRDefault="001F0548" w:rsidP="00346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4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5BA4C810" w14:textId="2857CCD2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B9BEEFE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D14348" w14:textId="6A1AFC8E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0EEDBB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C31134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C77AB84" w14:textId="643AD580" w:rsidR="001F0548" w:rsidRPr="00435338" w:rsidRDefault="009935A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6759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</w:t>
            </w:r>
            <w:r w:rsidR="001F0548"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5FBC690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FD5376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F77A4D8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FBB72E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2AF28D8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BEA4BC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0C297F7" w14:textId="3E884C1D" w:rsidR="001F0548" w:rsidRPr="00435338" w:rsidRDefault="009935A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1F0548"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6759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1F0548" w:rsidRPr="000E72B7" w14:paraId="0AEC8DDE" w14:textId="77777777" w:rsidTr="008A50A6">
        <w:trPr>
          <w:tblHeader/>
        </w:trPr>
        <w:tc>
          <w:tcPr>
            <w:tcW w:w="2430" w:type="dxa"/>
            <w:vAlign w:val="bottom"/>
          </w:tcPr>
          <w:p w14:paraId="5B8E6A86" w14:textId="4EFD08CF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1998068" w14:textId="51073023" w:rsidR="001F0548" w:rsidRPr="00435338" w:rsidRDefault="009935A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78DFD491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EAC71F" w14:textId="28F39EB7" w:rsidR="001F0548" w:rsidRPr="00435338" w:rsidRDefault="009935A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gridSpan w:val="2"/>
            <w:vAlign w:val="bottom"/>
          </w:tcPr>
          <w:p w14:paraId="72E5CCCC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EE9475" w14:textId="1BA3B059" w:rsidR="001F0548" w:rsidRPr="00435338" w:rsidRDefault="009935A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7FC25180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BD8539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DACC0EF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7279E0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DBA5354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1B85E6" w14:textId="310FA1F9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935A8"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1F0548" w:rsidRPr="000E72B7" w14:paraId="49E2DC38" w14:textId="77777777" w:rsidTr="008A50A6">
        <w:trPr>
          <w:tblHeader/>
        </w:trPr>
        <w:tc>
          <w:tcPr>
            <w:tcW w:w="2430" w:type="dxa"/>
          </w:tcPr>
          <w:p w14:paraId="300B31CD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4" w:type="dxa"/>
            <w:gridSpan w:val="3"/>
          </w:tcPr>
          <w:p w14:paraId="38824922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  <w:gridSpan w:val="2"/>
          </w:tcPr>
          <w:p w14:paraId="793C7803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6" w:type="dxa"/>
            <w:gridSpan w:val="8"/>
          </w:tcPr>
          <w:p w14:paraId="1FD5030D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A6B28" w:rsidRPr="000E72B7" w14:paraId="7969A5D1" w14:textId="77777777" w:rsidTr="006F0FF8">
        <w:trPr>
          <w:tblHeader/>
        </w:trPr>
        <w:tc>
          <w:tcPr>
            <w:tcW w:w="2430" w:type="dxa"/>
            <w:vAlign w:val="bottom"/>
          </w:tcPr>
          <w:p w14:paraId="65629020" w14:textId="54B55117" w:rsidR="005A6B28" w:rsidRPr="00435338" w:rsidRDefault="005A6B28" w:rsidP="005A6B2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2064" w:type="dxa"/>
            <w:gridSpan w:val="3"/>
          </w:tcPr>
          <w:p w14:paraId="113FF804" w14:textId="77777777" w:rsidR="005A6B28" w:rsidRPr="00435338" w:rsidRDefault="005A6B28" w:rsidP="005A6B28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5E1A6381" w14:textId="77777777" w:rsidR="005A6B28" w:rsidRPr="00435338" w:rsidRDefault="005A6B28" w:rsidP="005A6B2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6" w:type="dxa"/>
            <w:gridSpan w:val="8"/>
          </w:tcPr>
          <w:p w14:paraId="35683297" w14:textId="77777777" w:rsidR="005A6B28" w:rsidRPr="00435338" w:rsidRDefault="005A6B28" w:rsidP="005A6B2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A6B28" w:rsidRPr="000E72B7" w14:paraId="5AD1CCA0" w14:textId="77777777" w:rsidTr="008A50A6">
        <w:trPr>
          <w:tblHeader/>
        </w:trPr>
        <w:tc>
          <w:tcPr>
            <w:tcW w:w="2430" w:type="dxa"/>
          </w:tcPr>
          <w:p w14:paraId="7ACB2FCC" w14:textId="4AF4CE2D" w:rsidR="005A6B28" w:rsidRPr="00435338" w:rsidRDefault="005A6B28" w:rsidP="005A6B28">
            <w:pPr>
              <w:spacing w:line="360" w:lineRule="exact"/>
              <w:ind w:left="246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064" w:type="dxa"/>
            <w:gridSpan w:val="3"/>
          </w:tcPr>
          <w:p w14:paraId="5FF5A9F5" w14:textId="77777777" w:rsidR="005A6B28" w:rsidRPr="00435338" w:rsidRDefault="005A6B28" w:rsidP="005A6B28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6E85F7CA" w14:textId="77777777" w:rsidR="005A6B28" w:rsidRPr="00435338" w:rsidRDefault="005A6B28" w:rsidP="005A6B2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6" w:type="dxa"/>
            <w:gridSpan w:val="8"/>
          </w:tcPr>
          <w:p w14:paraId="247FEDC8" w14:textId="77777777" w:rsidR="005A6B28" w:rsidRPr="00435338" w:rsidRDefault="005A6B28" w:rsidP="005A6B2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F0548" w:rsidRPr="000E72B7" w14:paraId="3DD56357" w14:textId="77777777" w:rsidTr="008A50A6">
        <w:tc>
          <w:tcPr>
            <w:tcW w:w="2430" w:type="dxa"/>
          </w:tcPr>
          <w:p w14:paraId="1F2729A9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900" w:type="dxa"/>
          </w:tcPr>
          <w:p w14:paraId="3C75FFA7" w14:textId="77777777" w:rsidR="001F0548" w:rsidRPr="00E47AF3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5DD798B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C8C9519" w14:textId="77777777" w:rsidR="001F0548" w:rsidRPr="00435338" w:rsidRDefault="001F0548" w:rsidP="001F054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840C47C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BEB22D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C615C2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3D69CE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10AB66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8C3E4D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3EC612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417FEB" w14:textId="77777777" w:rsidR="001F0548" w:rsidRPr="00435338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0548" w:rsidRPr="000E72B7" w14:paraId="7D81272F" w14:textId="77777777" w:rsidTr="008A50A6">
        <w:tc>
          <w:tcPr>
            <w:tcW w:w="2430" w:type="dxa"/>
          </w:tcPr>
          <w:p w14:paraId="3E50DBF2" w14:textId="730373FF" w:rsidR="001F0548" w:rsidRPr="00435338" w:rsidRDefault="001F0548" w:rsidP="001F0548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="008A5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14:paraId="3F129680" w14:textId="77777777" w:rsidR="001F0548" w:rsidRPr="00435338" w:rsidRDefault="001F0548" w:rsidP="001F054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248032" w14:textId="77777777" w:rsidR="001F0548" w:rsidRPr="00435338" w:rsidRDefault="001F0548" w:rsidP="001F05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E56D3E1" w14:textId="594F8604" w:rsidR="001F0548" w:rsidRPr="005A6B28" w:rsidRDefault="002F44D1" w:rsidP="005A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B28">
              <w:rPr>
                <w:rFonts w:asciiTheme="majorBidi" w:hAnsiTheme="majorBidi" w:cstheme="majorBidi"/>
                <w:sz w:val="28"/>
                <w:szCs w:val="28"/>
              </w:rPr>
              <w:t>1.50, 1.65</w:t>
            </w:r>
          </w:p>
        </w:tc>
        <w:tc>
          <w:tcPr>
            <w:tcW w:w="270" w:type="dxa"/>
            <w:gridSpan w:val="2"/>
          </w:tcPr>
          <w:p w14:paraId="440B5726" w14:textId="77777777" w:rsidR="001F0548" w:rsidRPr="00435338" w:rsidRDefault="001F0548" w:rsidP="001F05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1B22AD" w14:textId="77777777" w:rsidR="001F0548" w:rsidRPr="00435338" w:rsidRDefault="001F0548" w:rsidP="001F0548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0E0077" w14:textId="77777777" w:rsidR="001F0548" w:rsidRPr="00435338" w:rsidRDefault="001F0548" w:rsidP="001F05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34C939" w14:textId="12CB224F" w:rsidR="001F0548" w:rsidRPr="003833DF" w:rsidRDefault="002F44D1" w:rsidP="002F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1,400,000</w:t>
            </w:r>
          </w:p>
        </w:tc>
        <w:tc>
          <w:tcPr>
            <w:tcW w:w="270" w:type="dxa"/>
          </w:tcPr>
          <w:p w14:paraId="7E186113" w14:textId="77777777" w:rsidR="001F0548" w:rsidRPr="00435338" w:rsidRDefault="001F0548" w:rsidP="001F05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512026" w14:textId="6632E79F" w:rsidR="001F0548" w:rsidRPr="00435338" w:rsidRDefault="002F44D1" w:rsidP="001F0548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(1,400,000)</w:t>
            </w:r>
          </w:p>
        </w:tc>
        <w:tc>
          <w:tcPr>
            <w:tcW w:w="270" w:type="dxa"/>
          </w:tcPr>
          <w:p w14:paraId="2B4B0A3A" w14:textId="77777777" w:rsidR="001F0548" w:rsidRPr="00435338" w:rsidRDefault="001F0548" w:rsidP="001F05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D4244A" w14:textId="52C0CDEC" w:rsidR="001F0548" w:rsidRPr="007A7237" w:rsidRDefault="0020773E" w:rsidP="001F0548">
            <w:pPr>
              <w:tabs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F0548" w:rsidRPr="000E72B7" w14:paraId="4EF1E9DF" w14:textId="77777777" w:rsidTr="008A50A6">
        <w:tc>
          <w:tcPr>
            <w:tcW w:w="2430" w:type="dxa"/>
          </w:tcPr>
          <w:p w14:paraId="5EC94376" w14:textId="77777777" w:rsidR="001F0548" w:rsidRPr="00744476" w:rsidRDefault="001F0548" w:rsidP="001F054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69B6">
              <w:rPr>
                <w:rFonts w:ascii="Angsana New" w:hAnsi="Angsana New" w:cs="Angsana New" w:hint="cs"/>
                <w:sz w:val="30"/>
                <w:szCs w:val="30"/>
                <w:cs/>
              </w:rPr>
              <w:t>ไนเตรทไทย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69B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6A2DFCC7" w14:textId="77777777" w:rsidR="001F0548" w:rsidRPr="00435338" w:rsidRDefault="001F0548" w:rsidP="001F054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474240" w14:textId="77777777" w:rsidR="001F0548" w:rsidRPr="00435338" w:rsidRDefault="001F0548" w:rsidP="001F05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5C55091" w14:textId="10F36105" w:rsidR="001F0548" w:rsidRPr="00435338" w:rsidRDefault="002F44D1" w:rsidP="005A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1.65</w:t>
            </w:r>
          </w:p>
        </w:tc>
        <w:tc>
          <w:tcPr>
            <w:tcW w:w="270" w:type="dxa"/>
            <w:gridSpan w:val="2"/>
          </w:tcPr>
          <w:p w14:paraId="1DB090D0" w14:textId="77777777" w:rsidR="001F0548" w:rsidRPr="00435338" w:rsidRDefault="001F0548" w:rsidP="001F05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B03B24" w14:textId="77777777" w:rsidR="001F0548" w:rsidRPr="00435338" w:rsidRDefault="001F0548" w:rsidP="001F0548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D99F6C" w14:textId="77777777" w:rsidR="001F0548" w:rsidRPr="00435338" w:rsidRDefault="001F0548" w:rsidP="001F05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C5AB11" w14:textId="092E3D87" w:rsidR="001F0548" w:rsidRPr="003833DF" w:rsidRDefault="002F44D1" w:rsidP="002F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2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178,000</w:t>
            </w:r>
          </w:p>
        </w:tc>
        <w:tc>
          <w:tcPr>
            <w:tcW w:w="270" w:type="dxa"/>
          </w:tcPr>
          <w:p w14:paraId="0D408F8C" w14:textId="77777777" w:rsidR="001F0548" w:rsidRPr="00435338" w:rsidRDefault="001F0548" w:rsidP="001F05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CF99FF" w14:textId="18C1959C" w:rsidR="001F0548" w:rsidRPr="00435338" w:rsidRDefault="002F44D1" w:rsidP="002F44D1">
            <w:pPr>
              <w:tabs>
                <w:tab w:val="clear" w:pos="680"/>
                <w:tab w:val="clear" w:pos="907"/>
                <w:tab w:val="left" w:pos="344"/>
                <w:tab w:val="decimal" w:pos="574"/>
              </w:tabs>
              <w:spacing w:line="360" w:lineRule="exact"/>
              <w:ind w:left="-95" w:right="-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(178,000)</w:t>
            </w:r>
          </w:p>
        </w:tc>
        <w:tc>
          <w:tcPr>
            <w:tcW w:w="270" w:type="dxa"/>
          </w:tcPr>
          <w:p w14:paraId="37537E97" w14:textId="77777777" w:rsidR="001F0548" w:rsidRPr="00435338" w:rsidRDefault="001F0548" w:rsidP="001F05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2C2E1E" w14:textId="49A8B093" w:rsidR="001F0548" w:rsidRPr="007A7237" w:rsidRDefault="0020773E" w:rsidP="001F0548">
            <w:pPr>
              <w:tabs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F0548" w:rsidRPr="000E72B7" w14:paraId="309B9344" w14:textId="77777777" w:rsidTr="008A50A6">
        <w:tc>
          <w:tcPr>
            <w:tcW w:w="2430" w:type="dxa"/>
          </w:tcPr>
          <w:p w14:paraId="31A5F9F6" w14:textId="77777777" w:rsidR="001F0548" w:rsidRPr="00744476" w:rsidRDefault="001F0548" w:rsidP="001F054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7732610" w14:textId="77777777" w:rsidR="001F0548" w:rsidRDefault="001F0548" w:rsidP="001F054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880988" w14:textId="77777777" w:rsidR="001F0548" w:rsidRPr="00435338" w:rsidRDefault="001F0548" w:rsidP="001F05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8E27874" w14:textId="77777777" w:rsidR="001F0548" w:rsidRPr="006F5372" w:rsidRDefault="001F0548" w:rsidP="001F054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333D003" w14:textId="77777777" w:rsidR="001F0548" w:rsidRPr="00435338" w:rsidRDefault="001F0548" w:rsidP="001F05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BFBCB6" w14:textId="77777777" w:rsidR="001F0548" w:rsidRDefault="001F0548" w:rsidP="001F0548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B75FBE" w14:textId="77777777" w:rsidR="001F0548" w:rsidRPr="00435338" w:rsidRDefault="001F0548" w:rsidP="001F05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E0DCC3" w14:textId="22D823D6" w:rsidR="001F0548" w:rsidRPr="006F5372" w:rsidRDefault="002F44D1" w:rsidP="002F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1,578,000</w:t>
            </w:r>
          </w:p>
        </w:tc>
        <w:tc>
          <w:tcPr>
            <w:tcW w:w="270" w:type="dxa"/>
          </w:tcPr>
          <w:p w14:paraId="4D81C50F" w14:textId="77777777" w:rsidR="001F0548" w:rsidRPr="00435338" w:rsidRDefault="001F0548" w:rsidP="001F05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671AE57" w14:textId="611F2B7E" w:rsidR="001F0548" w:rsidRDefault="002F44D1" w:rsidP="001F0548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(1,578,000)</w:t>
            </w:r>
          </w:p>
        </w:tc>
        <w:tc>
          <w:tcPr>
            <w:tcW w:w="270" w:type="dxa"/>
          </w:tcPr>
          <w:p w14:paraId="5239EF09" w14:textId="77777777" w:rsidR="001F0548" w:rsidRPr="00435338" w:rsidRDefault="001F0548" w:rsidP="001F05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394054A" w14:textId="5250B74A" w:rsidR="001F0548" w:rsidRPr="007A7237" w:rsidRDefault="0020773E" w:rsidP="001F0548">
            <w:pPr>
              <w:tabs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F0548" w:rsidRPr="000E72B7" w14:paraId="460CBEDC" w14:textId="77777777" w:rsidTr="008A50A6">
        <w:tc>
          <w:tcPr>
            <w:tcW w:w="2430" w:type="dxa"/>
          </w:tcPr>
          <w:p w14:paraId="5B6D780F" w14:textId="77777777" w:rsidR="001F0548" w:rsidRPr="00744476" w:rsidRDefault="001F0548" w:rsidP="001F054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900" w:type="dxa"/>
            <w:vAlign w:val="bottom"/>
          </w:tcPr>
          <w:p w14:paraId="11A3C7EB" w14:textId="77777777" w:rsidR="001F0548" w:rsidRDefault="001F0548" w:rsidP="001F054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3394E7F" w14:textId="77777777" w:rsidR="001F0548" w:rsidRPr="00435338" w:rsidRDefault="001F0548" w:rsidP="001F05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8854CF4" w14:textId="77777777" w:rsidR="001F0548" w:rsidRPr="006F5372" w:rsidRDefault="001F0548" w:rsidP="001F054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CE61F49" w14:textId="77777777" w:rsidR="001F0548" w:rsidRPr="00435338" w:rsidRDefault="001F0548" w:rsidP="001F05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34AE38C" w14:textId="77777777" w:rsidR="001F0548" w:rsidRDefault="001F0548" w:rsidP="001F0548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085C43" w14:textId="77777777" w:rsidR="001F0548" w:rsidRPr="00435338" w:rsidRDefault="001F0548" w:rsidP="001F05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AC8271F" w14:textId="0C68B750" w:rsidR="001F0548" w:rsidRDefault="002F44D1" w:rsidP="002F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3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1,986</w:t>
            </w:r>
          </w:p>
        </w:tc>
        <w:tc>
          <w:tcPr>
            <w:tcW w:w="270" w:type="dxa"/>
          </w:tcPr>
          <w:p w14:paraId="5B918D41" w14:textId="77777777" w:rsidR="001F0548" w:rsidRPr="00435338" w:rsidRDefault="001F0548" w:rsidP="001F05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E4CAE8" w14:textId="7FE2F3BD" w:rsidR="001F0548" w:rsidRDefault="002F44D1" w:rsidP="002F44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95" w:right="-468" w:hanging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(1,986)</w:t>
            </w:r>
          </w:p>
        </w:tc>
        <w:tc>
          <w:tcPr>
            <w:tcW w:w="270" w:type="dxa"/>
          </w:tcPr>
          <w:p w14:paraId="59490D62" w14:textId="77777777" w:rsidR="001F0548" w:rsidRPr="00435338" w:rsidRDefault="001F0548" w:rsidP="001F05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293400B" w14:textId="678AC912" w:rsidR="001F0548" w:rsidRDefault="0020773E" w:rsidP="001F0548">
            <w:pPr>
              <w:tabs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F0548" w:rsidRPr="000E72B7" w14:paraId="56B6EE5D" w14:textId="77777777" w:rsidTr="008A50A6">
        <w:tc>
          <w:tcPr>
            <w:tcW w:w="2430" w:type="dxa"/>
          </w:tcPr>
          <w:p w14:paraId="7202E818" w14:textId="77777777" w:rsidR="001F0548" w:rsidRPr="007620FD" w:rsidRDefault="001F0548" w:rsidP="001F0548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620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00" w:type="dxa"/>
            <w:vAlign w:val="bottom"/>
          </w:tcPr>
          <w:p w14:paraId="748EC951" w14:textId="77777777" w:rsidR="001F0548" w:rsidRPr="007620FD" w:rsidRDefault="001F0548" w:rsidP="001F054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4CE1825" w14:textId="77777777" w:rsidR="001F0548" w:rsidRPr="007620FD" w:rsidRDefault="001F0548" w:rsidP="001F054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18116B1" w14:textId="77777777" w:rsidR="001F0548" w:rsidRPr="007620FD" w:rsidRDefault="001F0548" w:rsidP="001F054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0503036" w14:textId="77777777" w:rsidR="001F0548" w:rsidRPr="007620FD" w:rsidRDefault="001F0548" w:rsidP="001F054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64C07" w14:textId="77777777" w:rsidR="001F0548" w:rsidRPr="007620FD" w:rsidRDefault="001F0548" w:rsidP="001F0548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CAF7C29" w14:textId="77777777" w:rsidR="001F0548" w:rsidRPr="007620FD" w:rsidRDefault="001F0548" w:rsidP="001F054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B2602" w14:textId="448CCEF6" w:rsidR="001F0548" w:rsidRPr="003833DF" w:rsidRDefault="002F44D1" w:rsidP="002F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1,579,986</w:t>
            </w:r>
          </w:p>
        </w:tc>
        <w:tc>
          <w:tcPr>
            <w:tcW w:w="270" w:type="dxa"/>
          </w:tcPr>
          <w:p w14:paraId="2F2DF0F8" w14:textId="77777777" w:rsidR="001F0548" w:rsidRPr="007620FD" w:rsidRDefault="001F0548" w:rsidP="001F054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2368F" w14:textId="09DC4BBC" w:rsidR="001F0548" w:rsidRPr="007620FD" w:rsidRDefault="002F44D1" w:rsidP="001F0548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(1,579,986)</w:t>
            </w:r>
          </w:p>
        </w:tc>
        <w:tc>
          <w:tcPr>
            <w:tcW w:w="270" w:type="dxa"/>
          </w:tcPr>
          <w:p w14:paraId="6E73C4F8" w14:textId="77777777" w:rsidR="001F0548" w:rsidRPr="007620FD" w:rsidRDefault="001F0548" w:rsidP="001F054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840B2" w14:textId="7D948678" w:rsidR="001F0548" w:rsidRPr="00C6536F" w:rsidRDefault="0020773E" w:rsidP="001F0548">
            <w:pPr>
              <w:tabs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2576B2FE" w14:textId="7FC5202D" w:rsidR="001F0548" w:rsidRDefault="001F0548" w:rsidP="001F0548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48"/>
        <w:gridCol w:w="1166"/>
        <w:gridCol w:w="236"/>
        <w:gridCol w:w="1140"/>
        <w:gridCol w:w="236"/>
        <w:gridCol w:w="1176"/>
        <w:gridCol w:w="236"/>
        <w:gridCol w:w="1140"/>
      </w:tblGrid>
      <w:tr w:rsidR="001F0548" w:rsidRPr="00744476" w14:paraId="4443A027" w14:textId="77777777" w:rsidTr="00245697">
        <w:tc>
          <w:tcPr>
            <w:tcW w:w="3848" w:type="dxa"/>
          </w:tcPr>
          <w:p w14:paraId="55BD8FFE" w14:textId="77777777" w:rsidR="001F0548" w:rsidRPr="00744476" w:rsidRDefault="001F0548" w:rsidP="001F054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6449D551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F8980A7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59198D03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0548" w:rsidRPr="00744476" w14:paraId="7961D8F2" w14:textId="77777777" w:rsidTr="00245697">
        <w:tc>
          <w:tcPr>
            <w:tcW w:w="3848" w:type="dxa"/>
          </w:tcPr>
          <w:p w14:paraId="0FD60658" w14:textId="77777777" w:rsidR="001F0548" w:rsidRPr="00744476" w:rsidRDefault="001F0548" w:rsidP="001F0548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20BE0BE7" w14:textId="18041615" w:rsidR="001F0548" w:rsidRDefault="009935A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5DB5DA8" w14:textId="77777777" w:rsidR="001F0548" w:rsidRPr="00744476" w:rsidRDefault="001F0548" w:rsidP="001F05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BA4CD79" w14:textId="175E8BBD" w:rsidR="001F0548" w:rsidRDefault="009935A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3C6B73D3" w14:textId="77777777" w:rsidR="001F0548" w:rsidRPr="00744476" w:rsidRDefault="001F0548" w:rsidP="001F05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01472977" w14:textId="69AEED48" w:rsidR="001F0548" w:rsidRDefault="009935A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220E7C78" w14:textId="77777777" w:rsidR="001F0548" w:rsidRPr="00744476" w:rsidRDefault="001F0548" w:rsidP="001F05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0C9D0F4" w14:textId="6C4E5AA0" w:rsidR="001F0548" w:rsidRDefault="009935A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F0548" w:rsidRPr="00744476" w14:paraId="74465511" w14:textId="77777777" w:rsidTr="00245697">
        <w:tc>
          <w:tcPr>
            <w:tcW w:w="3848" w:type="dxa"/>
          </w:tcPr>
          <w:p w14:paraId="39CCBC3B" w14:textId="77777777" w:rsidR="001F0548" w:rsidRPr="00744476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0" w:type="dxa"/>
            <w:gridSpan w:val="7"/>
          </w:tcPr>
          <w:p w14:paraId="7E5DEC7C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F0548" w:rsidRPr="00744476" w14:paraId="078A7FD9" w14:textId="77777777" w:rsidTr="00245697">
        <w:tc>
          <w:tcPr>
            <w:tcW w:w="3848" w:type="dxa"/>
          </w:tcPr>
          <w:p w14:paraId="493A6F7A" w14:textId="77777777" w:rsidR="001F0548" w:rsidRPr="00744476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330" w:type="dxa"/>
            <w:gridSpan w:val="7"/>
          </w:tcPr>
          <w:p w14:paraId="61D3705D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F0548" w:rsidRPr="00744476" w14:paraId="7B849C8D" w14:textId="77777777" w:rsidTr="00245697">
        <w:tc>
          <w:tcPr>
            <w:tcW w:w="3848" w:type="dxa"/>
          </w:tcPr>
          <w:p w14:paraId="67575610" w14:textId="77777777" w:rsidR="001F0548" w:rsidRPr="00744476" w:rsidRDefault="001F0548" w:rsidP="001F0548">
            <w:pPr>
              <w:spacing w:line="240" w:lineRule="atLeas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Pr="00F76B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30" w:type="dxa"/>
            <w:gridSpan w:val="7"/>
          </w:tcPr>
          <w:p w14:paraId="1C8D806D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F0548" w:rsidRPr="00744476" w14:paraId="1228BEA9" w14:textId="77777777" w:rsidTr="001F0548">
        <w:tc>
          <w:tcPr>
            <w:tcW w:w="3848" w:type="dxa"/>
          </w:tcPr>
          <w:p w14:paraId="2976CDF4" w14:textId="77777777" w:rsidR="001F0548" w:rsidRPr="00744476" w:rsidRDefault="001F0548" w:rsidP="001F05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4DC7BF83" w14:textId="77777777" w:rsidR="001F0548" w:rsidRPr="00744476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0AF570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6766BEE" w14:textId="77777777" w:rsidR="001F0548" w:rsidRPr="00744476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1763AE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457C900" w14:textId="77777777" w:rsidR="001F0548" w:rsidRPr="00744476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C6E715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79BE18D" w14:textId="77777777" w:rsidR="001F0548" w:rsidRPr="00744476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0548" w:rsidRPr="00744476" w14:paraId="1187FE54" w14:textId="77777777" w:rsidTr="001F0548">
        <w:tc>
          <w:tcPr>
            <w:tcW w:w="3848" w:type="dxa"/>
          </w:tcPr>
          <w:p w14:paraId="4027041B" w14:textId="77777777" w:rsidR="001F0548" w:rsidRPr="00744476" w:rsidRDefault="001F0548" w:rsidP="001F05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66" w:type="dxa"/>
            <w:shd w:val="clear" w:color="auto" w:fill="auto"/>
          </w:tcPr>
          <w:p w14:paraId="33D547D1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830E5C2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6EB0C3C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2411B96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6CC0F67" w14:textId="0E58288B" w:rsidR="001F0548" w:rsidRPr="005C21C7" w:rsidRDefault="00653135" w:rsidP="001F054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</w:t>
            </w:r>
            <w:r w:rsidR="005A6B2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4D77A7F3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027304B3" w14:textId="47E6C0AA" w:rsidR="001F0548" w:rsidRPr="00744476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F0548"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</w:p>
        </w:tc>
      </w:tr>
      <w:tr w:rsidR="001F0548" w:rsidRPr="00744476" w14:paraId="00215962" w14:textId="77777777" w:rsidTr="001F0548">
        <w:tc>
          <w:tcPr>
            <w:tcW w:w="3848" w:type="dxa"/>
            <w:vAlign w:val="bottom"/>
          </w:tcPr>
          <w:p w14:paraId="293491F2" w14:textId="77777777" w:rsidR="001F0548" w:rsidRPr="00744476" w:rsidRDefault="001F0548" w:rsidP="001F054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60CFA896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9835AC3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F3D9D44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9C71CE8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6ACDD01" w14:textId="6952209F" w:rsidR="001F0548" w:rsidRPr="005C21C7" w:rsidRDefault="00653135" w:rsidP="001F054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966,211</w:t>
            </w:r>
          </w:p>
        </w:tc>
        <w:tc>
          <w:tcPr>
            <w:tcW w:w="236" w:type="dxa"/>
          </w:tcPr>
          <w:p w14:paraId="70A73857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A295EA9" w14:textId="009BF38F" w:rsidR="001F0548" w:rsidRPr="00744476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911</w:t>
            </w:r>
            <w:r w:rsidR="001F0548"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</w:tr>
      <w:tr w:rsidR="001F0548" w:rsidRPr="00744476" w14:paraId="66FBE680" w14:textId="77777777" w:rsidTr="001F0548">
        <w:tc>
          <w:tcPr>
            <w:tcW w:w="3848" w:type="dxa"/>
            <w:vAlign w:val="bottom"/>
          </w:tcPr>
          <w:p w14:paraId="1A6EABDE" w14:textId="77777777" w:rsidR="001F0548" w:rsidRPr="00744476" w:rsidRDefault="001F0548" w:rsidP="001F054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66" w:type="dxa"/>
            <w:shd w:val="clear" w:color="auto" w:fill="auto"/>
          </w:tcPr>
          <w:p w14:paraId="22C41E05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8C07AC4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B329228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E1E0A63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1812333" w14:textId="4893BD91" w:rsidR="001F0548" w:rsidRPr="005C21C7" w:rsidRDefault="00653135" w:rsidP="001F054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36" w:type="dxa"/>
          </w:tcPr>
          <w:p w14:paraId="42302DF3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D5F95A0" w14:textId="74157EC9" w:rsidR="001F0548" w:rsidRPr="00744476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F0548"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1F0548" w:rsidRPr="00744476" w14:paraId="46BF7187" w14:textId="77777777" w:rsidTr="001F0548">
        <w:tc>
          <w:tcPr>
            <w:tcW w:w="3848" w:type="dxa"/>
            <w:vAlign w:val="bottom"/>
          </w:tcPr>
          <w:p w14:paraId="68C6B25C" w14:textId="77777777" w:rsidR="001F0548" w:rsidRPr="00744476" w:rsidRDefault="001F0548" w:rsidP="001F054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66" w:type="dxa"/>
            <w:shd w:val="clear" w:color="auto" w:fill="auto"/>
          </w:tcPr>
          <w:p w14:paraId="29B568E9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F86854B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6B44F22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E4CB0BA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F24C68F" w14:textId="2D445F31" w:rsidR="001F0548" w:rsidRPr="005C21C7" w:rsidRDefault="00653135" w:rsidP="001F054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</w:tcPr>
          <w:p w14:paraId="00E22083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E05FCC8" w14:textId="1BBE4865" w:rsidR="001F0548" w:rsidRPr="00744476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1F0548" w:rsidRPr="00744476" w14:paraId="6700344E" w14:textId="77777777" w:rsidTr="001F0548">
        <w:tc>
          <w:tcPr>
            <w:tcW w:w="3848" w:type="dxa"/>
            <w:vAlign w:val="bottom"/>
          </w:tcPr>
          <w:p w14:paraId="39732A93" w14:textId="77777777" w:rsidR="001F0548" w:rsidRPr="00744476" w:rsidRDefault="001F0548" w:rsidP="001F054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66" w:type="dxa"/>
            <w:shd w:val="clear" w:color="auto" w:fill="auto"/>
          </w:tcPr>
          <w:p w14:paraId="12351DC6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AC3FCA3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BBFCC88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8167D03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1C69C74" w14:textId="0B19F476" w:rsidR="001F0548" w:rsidRPr="005C21C7" w:rsidRDefault="00653135" w:rsidP="001F054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5,084</w:t>
            </w:r>
          </w:p>
        </w:tc>
        <w:tc>
          <w:tcPr>
            <w:tcW w:w="236" w:type="dxa"/>
          </w:tcPr>
          <w:p w14:paraId="4B6CE91A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C3777EB" w14:textId="65B56813" w:rsidR="001F0548" w:rsidRPr="00744476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F0548"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</w:tr>
      <w:tr w:rsidR="001F0548" w:rsidRPr="00744476" w14:paraId="34D8124B" w14:textId="77777777" w:rsidTr="001F0548">
        <w:tc>
          <w:tcPr>
            <w:tcW w:w="3848" w:type="dxa"/>
            <w:vAlign w:val="bottom"/>
          </w:tcPr>
          <w:p w14:paraId="0DE38E8C" w14:textId="77777777" w:rsidR="001F0548" w:rsidRPr="00744476" w:rsidRDefault="001F054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รักษ์สุขภาพ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6DE04E26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122F7F9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58FE226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BE3ABB7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83F5224" w14:textId="233C3641" w:rsidR="001F0548" w:rsidRPr="005C21C7" w:rsidRDefault="00653135" w:rsidP="001F054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4,020</w:t>
            </w:r>
          </w:p>
        </w:tc>
        <w:tc>
          <w:tcPr>
            <w:tcW w:w="236" w:type="dxa"/>
          </w:tcPr>
          <w:p w14:paraId="203EED92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92CC040" w14:textId="163A18BB" w:rsidR="001F0548" w:rsidRPr="00C76147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F0548"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871</w:t>
            </w:r>
          </w:p>
        </w:tc>
      </w:tr>
      <w:tr w:rsidR="001F0548" w:rsidRPr="00744476" w14:paraId="13666EE0" w14:textId="77777777" w:rsidTr="001F0548">
        <w:tc>
          <w:tcPr>
            <w:tcW w:w="3848" w:type="dxa"/>
            <w:vAlign w:val="bottom"/>
          </w:tcPr>
          <w:p w14:paraId="6042A62E" w14:textId="77777777" w:rsidR="001F0548" w:rsidRPr="00744476" w:rsidRDefault="001F0548" w:rsidP="001F05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ไบโอ ฟาร์มาซูติคอลส์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77EE11DE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33065B7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2BADEE4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605C0A1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5BB84FB" w14:textId="17C5FA81" w:rsidR="001F0548" w:rsidRPr="005C21C7" w:rsidRDefault="00653135" w:rsidP="001F054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983</w:t>
            </w:r>
          </w:p>
        </w:tc>
        <w:tc>
          <w:tcPr>
            <w:tcW w:w="236" w:type="dxa"/>
          </w:tcPr>
          <w:p w14:paraId="25E95645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039F5AAE" w14:textId="29142B65" w:rsidR="001F0548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</w:tr>
      <w:tr w:rsidR="001F0548" w:rsidRPr="00744476" w14:paraId="08E62057" w14:textId="77777777" w:rsidTr="001F0548">
        <w:tc>
          <w:tcPr>
            <w:tcW w:w="3848" w:type="dxa"/>
          </w:tcPr>
          <w:p w14:paraId="5BB83A8D" w14:textId="77777777" w:rsidR="001F0548" w:rsidRPr="00744476" w:rsidRDefault="001F0548" w:rsidP="001F054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6" w:type="dxa"/>
          </w:tcPr>
          <w:p w14:paraId="45AB0F62" w14:textId="77777777" w:rsidR="001F0548" w:rsidRPr="00744476" w:rsidRDefault="001F0548" w:rsidP="001F0548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E7A0C7A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B3D710C" w14:textId="77777777" w:rsidR="001F0548" w:rsidRPr="00744476" w:rsidRDefault="001F0548" w:rsidP="001F0548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F26B333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AB57D33" w14:textId="77777777" w:rsidR="001F0548" w:rsidRPr="005C21C7" w:rsidRDefault="001F0548" w:rsidP="001F054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F90E6EB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64F79398" w14:textId="77777777" w:rsidR="001F0548" w:rsidRPr="00744476" w:rsidRDefault="001F0548" w:rsidP="001F05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F0548" w:rsidRPr="00744476" w14:paraId="3361B630" w14:textId="77777777" w:rsidTr="001F0548">
        <w:tc>
          <w:tcPr>
            <w:tcW w:w="3848" w:type="dxa"/>
            <w:vAlign w:val="bottom"/>
          </w:tcPr>
          <w:p w14:paraId="7F734F37" w14:textId="77777777" w:rsidR="001F0548" w:rsidRPr="00744476" w:rsidRDefault="001F0548" w:rsidP="001F054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66" w:type="dxa"/>
            <w:shd w:val="clear" w:color="auto" w:fill="auto"/>
          </w:tcPr>
          <w:p w14:paraId="05B2F83B" w14:textId="40C3B0E5" w:rsidR="001F0548" w:rsidRPr="005C21C7" w:rsidRDefault="00653135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  <w:shd w:val="clear" w:color="auto" w:fill="auto"/>
          </w:tcPr>
          <w:p w14:paraId="3DE99DAA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46525F5E" w14:textId="28DDF5E6" w:rsidR="001F0548" w:rsidRPr="00744476" w:rsidRDefault="009935A8" w:rsidP="001F05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F0548"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017</w:t>
            </w:r>
          </w:p>
        </w:tc>
        <w:tc>
          <w:tcPr>
            <w:tcW w:w="236" w:type="dxa"/>
            <w:shd w:val="clear" w:color="auto" w:fill="auto"/>
          </w:tcPr>
          <w:p w14:paraId="61218678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E3083F5" w14:textId="2AB0AD25" w:rsidR="001F0548" w:rsidRPr="005C21C7" w:rsidRDefault="00653135" w:rsidP="001F054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  <w:shd w:val="clear" w:color="auto" w:fill="auto"/>
          </w:tcPr>
          <w:p w14:paraId="06432A18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59B29742" w14:textId="411F91A1" w:rsidR="001F0548" w:rsidRPr="00744476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993</w:t>
            </w:r>
          </w:p>
        </w:tc>
      </w:tr>
      <w:tr w:rsidR="001F0548" w:rsidRPr="00744476" w14:paraId="56CE2516" w14:textId="77777777" w:rsidTr="001F0548">
        <w:tc>
          <w:tcPr>
            <w:tcW w:w="3848" w:type="dxa"/>
          </w:tcPr>
          <w:p w14:paraId="469728E7" w14:textId="77777777" w:rsidR="001F0548" w:rsidRPr="00744476" w:rsidRDefault="001F0548" w:rsidP="001F05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008FB1D" w14:textId="5D726EDB" w:rsidR="001F0548" w:rsidRPr="005C21C7" w:rsidRDefault="00653135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2,335</w:t>
            </w:r>
          </w:p>
        </w:tc>
        <w:tc>
          <w:tcPr>
            <w:tcW w:w="236" w:type="dxa"/>
            <w:shd w:val="clear" w:color="auto" w:fill="auto"/>
          </w:tcPr>
          <w:p w14:paraId="63964F2A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867F0FA" w14:textId="457E8620" w:rsidR="001F0548" w:rsidRPr="00744476" w:rsidRDefault="009935A8" w:rsidP="001F05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F0548"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236" w:type="dxa"/>
            <w:shd w:val="clear" w:color="auto" w:fill="auto"/>
          </w:tcPr>
          <w:p w14:paraId="66945DD1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4E00133" w14:textId="56EF2734" w:rsidR="001F0548" w:rsidRPr="00744476" w:rsidRDefault="00653135" w:rsidP="00653135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09AFF69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545189D" w14:textId="77777777" w:rsidR="001F0548" w:rsidRPr="00744476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F0548" w:rsidRPr="00744476" w14:paraId="5BE46C80" w14:textId="77777777" w:rsidTr="001F0548">
        <w:tc>
          <w:tcPr>
            <w:tcW w:w="3848" w:type="dxa"/>
          </w:tcPr>
          <w:p w14:paraId="3D71B16E" w14:textId="77777777" w:rsidR="001F0548" w:rsidRPr="00744476" w:rsidRDefault="001F0548" w:rsidP="001F05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DB0AD24" w14:textId="5724DF84" w:rsidR="001F0548" w:rsidRPr="005C21C7" w:rsidRDefault="00653135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</w:p>
        </w:tc>
        <w:tc>
          <w:tcPr>
            <w:tcW w:w="236" w:type="dxa"/>
            <w:shd w:val="clear" w:color="auto" w:fill="auto"/>
          </w:tcPr>
          <w:p w14:paraId="0DEF124D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79DCDBF" w14:textId="01259B19" w:rsidR="001F0548" w:rsidRPr="00744476" w:rsidRDefault="009935A8" w:rsidP="001F05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683</w:t>
            </w:r>
          </w:p>
        </w:tc>
        <w:tc>
          <w:tcPr>
            <w:tcW w:w="236" w:type="dxa"/>
            <w:shd w:val="clear" w:color="auto" w:fill="auto"/>
          </w:tcPr>
          <w:p w14:paraId="6BEACD95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9DDCBFC" w14:textId="2F09348E" w:rsidR="001F0548" w:rsidRPr="00744476" w:rsidRDefault="00653135" w:rsidP="001F0548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  <w:tc>
          <w:tcPr>
            <w:tcW w:w="236" w:type="dxa"/>
            <w:shd w:val="clear" w:color="auto" w:fill="auto"/>
          </w:tcPr>
          <w:p w14:paraId="3CE749F4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100CF374" w14:textId="6138B01D" w:rsidR="001F0548" w:rsidRPr="00744476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</w:p>
        </w:tc>
      </w:tr>
      <w:tr w:rsidR="005A6B28" w:rsidRPr="00744476" w14:paraId="68EA33AC" w14:textId="77777777" w:rsidTr="001F0548">
        <w:tc>
          <w:tcPr>
            <w:tcW w:w="3848" w:type="dxa"/>
          </w:tcPr>
          <w:p w14:paraId="3A959AFC" w14:textId="77777777" w:rsidR="005A6B28" w:rsidRPr="00744476" w:rsidRDefault="005A6B28" w:rsidP="001F05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867819A" w14:textId="77777777" w:rsidR="005A6B28" w:rsidRDefault="005A6B28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5E3B26E" w14:textId="77777777" w:rsidR="005A6B28" w:rsidRPr="00744476" w:rsidRDefault="005A6B2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B411CBA" w14:textId="77777777" w:rsidR="005A6B28" w:rsidRPr="009935A8" w:rsidRDefault="005A6B28" w:rsidP="001F05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BF7BB3A" w14:textId="77777777" w:rsidR="005A6B28" w:rsidRPr="00744476" w:rsidRDefault="005A6B2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9D667A0" w14:textId="77777777" w:rsidR="005A6B28" w:rsidRDefault="005A6B28" w:rsidP="001F0548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15250E0" w14:textId="77777777" w:rsidR="005A6B28" w:rsidRPr="00744476" w:rsidRDefault="005A6B2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1DF55C7F" w14:textId="77777777" w:rsidR="005A6B28" w:rsidRPr="009935A8" w:rsidRDefault="005A6B28" w:rsidP="001F05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5697" w:rsidRPr="00744476" w14:paraId="66C833D2" w14:textId="77777777" w:rsidTr="001F0548">
        <w:tc>
          <w:tcPr>
            <w:tcW w:w="3848" w:type="dxa"/>
          </w:tcPr>
          <w:p w14:paraId="06DE70E5" w14:textId="77777777" w:rsidR="00245697" w:rsidRPr="00744476" w:rsidRDefault="00245697" w:rsidP="001F05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E9DBE09" w14:textId="77777777" w:rsidR="00245697" w:rsidRDefault="00245697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49025A1" w14:textId="77777777" w:rsidR="00245697" w:rsidRPr="00744476" w:rsidRDefault="00245697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9005A78" w14:textId="77777777" w:rsidR="00245697" w:rsidRPr="009935A8" w:rsidRDefault="00245697" w:rsidP="001F05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9B844A" w14:textId="77777777" w:rsidR="00245697" w:rsidRPr="00744476" w:rsidRDefault="00245697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22EC46E" w14:textId="77777777" w:rsidR="00245697" w:rsidRDefault="00245697" w:rsidP="001F0548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732769F" w14:textId="77777777" w:rsidR="00245697" w:rsidRPr="00744476" w:rsidRDefault="00245697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05FD7041" w14:textId="77777777" w:rsidR="00245697" w:rsidRPr="009935A8" w:rsidRDefault="00245697" w:rsidP="001F05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5697" w:rsidRPr="00744476" w14:paraId="7AFB09A3" w14:textId="77777777" w:rsidTr="00B940A6">
        <w:tc>
          <w:tcPr>
            <w:tcW w:w="3848" w:type="dxa"/>
          </w:tcPr>
          <w:p w14:paraId="2945E3D2" w14:textId="77777777" w:rsidR="00245697" w:rsidRPr="00744476" w:rsidRDefault="00245697" w:rsidP="0024569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42" w:type="dxa"/>
            <w:gridSpan w:val="3"/>
            <w:shd w:val="clear" w:color="auto" w:fill="auto"/>
          </w:tcPr>
          <w:p w14:paraId="1A1FBFEE" w14:textId="1CAA9171" w:rsidR="00245697" w:rsidRPr="009935A8" w:rsidRDefault="00245697" w:rsidP="00245697">
            <w:pPr>
              <w:tabs>
                <w:tab w:val="decimal" w:pos="924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F12C8A7" w14:textId="77777777" w:rsidR="00245697" w:rsidRPr="00744476" w:rsidRDefault="00245697" w:rsidP="0024569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14:paraId="21CAC52D" w14:textId="569A4DE1" w:rsidR="00245697" w:rsidRPr="009935A8" w:rsidRDefault="00245697" w:rsidP="00245697">
            <w:pPr>
              <w:tabs>
                <w:tab w:val="decimal" w:pos="91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5697" w:rsidRPr="00744476" w14:paraId="516B1AA8" w14:textId="77777777" w:rsidTr="00B940A6">
        <w:tc>
          <w:tcPr>
            <w:tcW w:w="3848" w:type="dxa"/>
          </w:tcPr>
          <w:p w14:paraId="42DAFD00" w14:textId="77777777" w:rsidR="00245697" w:rsidRPr="00744476" w:rsidRDefault="00245697" w:rsidP="0024569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6628C23D" w14:textId="34E4332B" w:rsidR="00245697" w:rsidRDefault="00245697" w:rsidP="002456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4B084D0" w14:textId="77777777" w:rsidR="00245697" w:rsidRPr="00744476" w:rsidRDefault="00245697" w:rsidP="0024569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42E3F38F" w14:textId="318BCA47" w:rsidR="00245697" w:rsidRPr="009935A8" w:rsidRDefault="00245697" w:rsidP="002456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3E03802D" w14:textId="77777777" w:rsidR="00245697" w:rsidRPr="00744476" w:rsidRDefault="00245697" w:rsidP="0024569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7592646" w14:textId="5ADBC0AF" w:rsidR="00245697" w:rsidRPr="00245697" w:rsidRDefault="00245697" w:rsidP="002456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21E22CC" w14:textId="77777777" w:rsidR="00245697" w:rsidRPr="00245697" w:rsidRDefault="00245697" w:rsidP="002456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shd w:val="clear" w:color="auto" w:fill="auto"/>
          </w:tcPr>
          <w:p w14:paraId="7929BE01" w14:textId="3B7BF0F0" w:rsidR="00245697" w:rsidRPr="009935A8" w:rsidRDefault="00245697" w:rsidP="002456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245697" w:rsidRPr="00744476" w14:paraId="00D04DA4" w14:textId="77777777" w:rsidTr="00B940A6">
        <w:tc>
          <w:tcPr>
            <w:tcW w:w="3848" w:type="dxa"/>
          </w:tcPr>
          <w:p w14:paraId="088955B0" w14:textId="77777777" w:rsidR="00245697" w:rsidRPr="00744476" w:rsidRDefault="00245697" w:rsidP="001F05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0" w:type="dxa"/>
            <w:gridSpan w:val="7"/>
            <w:shd w:val="clear" w:color="auto" w:fill="auto"/>
            <w:vAlign w:val="bottom"/>
          </w:tcPr>
          <w:p w14:paraId="1724FB7B" w14:textId="0148B327" w:rsidR="00245697" w:rsidRPr="009935A8" w:rsidRDefault="00245697" w:rsidP="00245697">
            <w:pPr>
              <w:tabs>
                <w:tab w:val="decimal" w:pos="91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45697" w:rsidRPr="00744476" w14:paraId="4D29BDEB" w14:textId="77777777" w:rsidTr="001F0548">
        <w:tc>
          <w:tcPr>
            <w:tcW w:w="3848" w:type="dxa"/>
          </w:tcPr>
          <w:p w14:paraId="68477A5F" w14:textId="30939D7E" w:rsidR="00245697" w:rsidRPr="00744476" w:rsidRDefault="00245697" w:rsidP="0024569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92E7AA3" w14:textId="77777777" w:rsidR="00245697" w:rsidRDefault="00245697" w:rsidP="00245697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72376D0" w14:textId="77777777" w:rsidR="00245697" w:rsidRPr="00744476" w:rsidRDefault="00245697" w:rsidP="0024569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691DADD" w14:textId="77777777" w:rsidR="00245697" w:rsidRPr="009935A8" w:rsidRDefault="00245697" w:rsidP="00245697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48606D4" w14:textId="77777777" w:rsidR="00245697" w:rsidRPr="00744476" w:rsidRDefault="00245697" w:rsidP="0024569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4C0FC35" w14:textId="77777777" w:rsidR="00245697" w:rsidRDefault="00245697" w:rsidP="00245697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A986D93" w14:textId="77777777" w:rsidR="00245697" w:rsidRPr="00744476" w:rsidRDefault="00245697" w:rsidP="0024569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14B05E99" w14:textId="77777777" w:rsidR="00245697" w:rsidRPr="009935A8" w:rsidRDefault="00245697" w:rsidP="00245697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5697" w:rsidRPr="00744476" w14:paraId="34AD4B24" w14:textId="77777777" w:rsidTr="001F0548">
        <w:tc>
          <w:tcPr>
            <w:tcW w:w="3848" w:type="dxa"/>
          </w:tcPr>
          <w:p w14:paraId="4E5A29B0" w14:textId="2867B1CB" w:rsidR="00245697" w:rsidRPr="00744476" w:rsidRDefault="00245697" w:rsidP="00245697">
            <w:pPr>
              <w:tabs>
                <w:tab w:val="left" w:pos="720"/>
              </w:tabs>
              <w:spacing w:line="240" w:lineRule="auto"/>
              <w:ind w:left="2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Pr="00F76B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3FE11E3" w14:textId="77777777" w:rsidR="00245697" w:rsidRDefault="00245697" w:rsidP="00245697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5012035" w14:textId="77777777" w:rsidR="00245697" w:rsidRPr="00744476" w:rsidRDefault="00245697" w:rsidP="0024569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73D7D13" w14:textId="77777777" w:rsidR="00245697" w:rsidRPr="009935A8" w:rsidRDefault="00245697" w:rsidP="00245697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CF42A6E" w14:textId="77777777" w:rsidR="00245697" w:rsidRPr="00744476" w:rsidRDefault="00245697" w:rsidP="0024569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E0C8059" w14:textId="77777777" w:rsidR="00245697" w:rsidRDefault="00245697" w:rsidP="00245697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0A4ADA0" w14:textId="77777777" w:rsidR="00245697" w:rsidRPr="00744476" w:rsidRDefault="00245697" w:rsidP="0024569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68A59E0D" w14:textId="77777777" w:rsidR="00245697" w:rsidRPr="009935A8" w:rsidRDefault="00245697" w:rsidP="00245697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548" w:rsidRPr="00744476" w14:paraId="74ECB29C" w14:textId="77777777" w:rsidTr="001F0548">
        <w:tc>
          <w:tcPr>
            <w:tcW w:w="3848" w:type="dxa"/>
          </w:tcPr>
          <w:p w14:paraId="65234FA7" w14:textId="77777777" w:rsidR="001F0548" w:rsidRPr="00744476" w:rsidRDefault="001F0548" w:rsidP="001F054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16B39BC0" w14:textId="77777777" w:rsidR="001F0548" w:rsidRPr="005C21C7" w:rsidRDefault="001F0548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36AE5AD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6F9D7EB" w14:textId="77777777" w:rsidR="001F0548" w:rsidRPr="00744476" w:rsidRDefault="001F0548" w:rsidP="001F05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9DD2372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3A5946C" w14:textId="77777777" w:rsidR="001F0548" w:rsidRPr="00744476" w:rsidRDefault="001F0548" w:rsidP="001F054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3BBC11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8AAA0EE" w14:textId="77777777" w:rsidR="001F0548" w:rsidRPr="00744476" w:rsidRDefault="001F0548" w:rsidP="001F05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F0548" w:rsidRPr="00744476" w14:paraId="47F8393D" w14:textId="77777777" w:rsidTr="001F0548">
        <w:tc>
          <w:tcPr>
            <w:tcW w:w="3848" w:type="dxa"/>
          </w:tcPr>
          <w:p w14:paraId="378CF6F2" w14:textId="77777777" w:rsidR="001F0548" w:rsidRPr="00744476" w:rsidRDefault="001F0548" w:rsidP="001F05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35EA6786" w14:textId="21A4AB8E" w:rsidR="001F0548" w:rsidRPr="005C21C7" w:rsidRDefault="00653135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1,145</w:t>
            </w:r>
          </w:p>
        </w:tc>
        <w:tc>
          <w:tcPr>
            <w:tcW w:w="236" w:type="dxa"/>
            <w:shd w:val="clear" w:color="auto" w:fill="auto"/>
          </w:tcPr>
          <w:p w14:paraId="7C924FB3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140885EF" w14:textId="3F1FCDE2" w:rsidR="001F0548" w:rsidRPr="00744476" w:rsidRDefault="009935A8" w:rsidP="001F05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803</w:t>
            </w:r>
          </w:p>
        </w:tc>
        <w:tc>
          <w:tcPr>
            <w:tcW w:w="236" w:type="dxa"/>
            <w:shd w:val="clear" w:color="auto" w:fill="auto"/>
          </w:tcPr>
          <w:p w14:paraId="2606D7B3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F8DB881" w14:textId="323B6DB5" w:rsidR="001F0548" w:rsidRPr="005C21C7" w:rsidRDefault="00653135" w:rsidP="001F054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</w:p>
        </w:tc>
        <w:tc>
          <w:tcPr>
            <w:tcW w:w="236" w:type="dxa"/>
            <w:shd w:val="clear" w:color="auto" w:fill="auto"/>
          </w:tcPr>
          <w:p w14:paraId="2AEC1BD5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3EF494AB" w14:textId="53DBAE25" w:rsidR="001F0548" w:rsidRPr="00744476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</w:p>
        </w:tc>
      </w:tr>
      <w:tr w:rsidR="001F0548" w:rsidRPr="00744476" w14:paraId="48E8C1C5" w14:textId="77777777" w:rsidTr="001F0548">
        <w:tc>
          <w:tcPr>
            <w:tcW w:w="3848" w:type="dxa"/>
          </w:tcPr>
          <w:p w14:paraId="18B8C030" w14:textId="77777777" w:rsidR="001F0548" w:rsidRPr="00744476" w:rsidRDefault="001F0548" w:rsidP="001F05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2B1C1EA" w14:textId="69E3A00F" w:rsidR="001F0548" w:rsidRPr="005C21C7" w:rsidRDefault="00653135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2,998</w:t>
            </w:r>
          </w:p>
        </w:tc>
        <w:tc>
          <w:tcPr>
            <w:tcW w:w="236" w:type="dxa"/>
          </w:tcPr>
          <w:p w14:paraId="7868E4A1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6B17DE49" w14:textId="059BE07C" w:rsidR="001F0548" w:rsidRDefault="009935A8" w:rsidP="001F05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1F0548"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</w:p>
        </w:tc>
        <w:tc>
          <w:tcPr>
            <w:tcW w:w="236" w:type="dxa"/>
          </w:tcPr>
          <w:p w14:paraId="0DB799B9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79103C8" w14:textId="2146D61E" w:rsidR="001F0548" w:rsidRPr="005C21C7" w:rsidRDefault="00653135" w:rsidP="001F054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2,711</w:t>
            </w:r>
          </w:p>
        </w:tc>
        <w:tc>
          <w:tcPr>
            <w:tcW w:w="236" w:type="dxa"/>
          </w:tcPr>
          <w:p w14:paraId="714AE49F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131A737" w14:textId="66F2273D" w:rsidR="001F0548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1F0548"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043</w:t>
            </w:r>
          </w:p>
        </w:tc>
      </w:tr>
      <w:tr w:rsidR="001F0548" w:rsidRPr="00744476" w14:paraId="43F2F68F" w14:textId="77777777" w:rsidTr="001F0548">
        <w:tc>
          <w:tcPr>
            <w:tcW w:w="3848" w:type="dxa"/>
          </w:tcPr>
          <w:p w14:paraId="245E85C6" w14:textId="77777777" w:rsidR="001F0548" w:rsidRPr="00744476" w:rsidRDefault="001F0548" w:rsidP="001F05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66" w:type="dxa"/>
            <w:shd w:val="clear" w:color="auto" w:fill="auto"/>
          </w:tcPr>
          <w:p w14:paraId="593EC349" w14:textId="3344A9F3" w:rsidR="001F0548" w:rsidRPr="005C21C7" w:rsidRDefault="00653135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  <w:tc>
          <w:tcPr>
            <w:tcW w:w="236" w:type="dxa"/>
          </w:tcPr>
          <w:p w14:paraId="57D6B6DD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33212FA" w14:textId="6D640BBC" w:rsidR="001F0548" w:rsidRPr="008546E6" w:rsidRDefault="009935A8" w:rsidP="001F05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236" w:type="dxa"/>
          </w:tcPr>
          <w:p w14:paraId="130EE0BB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CD02C97" w14:textId="60B19B73" w:rsidR="001F0548" w:rsidRPr="005C21C7" w:rsidRDefault="00653135" w:rsidP="001F054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  <w:tc>
          <w:tcPr>
            <w:tcW w:w="236" w:type="dxa"/>
          </w:tcPr>
          <w:p w14:paraId="194B81B6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0BBE954" w14:textId="066BCBBD" w:rsidR="001F0548" w:rsidRPr="008546E6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</w:tr>
      <w:tr w:rsidR="001F0548" w:rsidRPr="00744476" w14:paraId="2D23DC07" w14:textId="77777777" w:rsidTr="001F0548">
        <w:tc>
          <w:tcPr>
            <w:tcW w:w="3848" w:type="dxa"/>
          </w:tcPr>
          <w:p w14:paraId="5AE9AAE2" w14:textId="77777777" w:rsidR="001F0548" w:rsidRPr="00744476" w:rsidRDefault="001F0548" w:rsidP="001F054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66" w:type="dxa"/>
            <w:shd w:val="clear" w:color="auto" w:fill="auto"/>
          </w:tcPr>
          <w:p w14:paraId="514D8AB9" w14:textId="536C64B3" w:rsidR="001F0548" w:rsidRPr="005C21C7" w:rsidRDefault="00653135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14:paraId="26CFC741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C1BDF9C" w14:textId="168BE110" w:rsidR="001F0548" w:rsidRPr="00BC0009" w:rsidRDefault="009935A8" w:rsidP="001F05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36" w:type="dxa"/>
          </w:tcPr>
          <w:p w14:paraId="245E12BB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801461B" w14:textId="1F75EC04" w:rsidR="001F0548" w:rsidRPr="005C21C7" w:rsidRDefault="00653135" w:rsidP="001F054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14:paraId="73EB6028" w14:textId="77777777" w:rsidR="001F0548" w:rsidRPr="00744476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7D4E362" w14:textId="290B2853" w:rsidR="001F0548" w:rsidRPr="00BC0009" w:rsidRDefault="009935A8" w:rsidP="001F05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1F0548" w:rsidRPr="008546E6" w14:paraId="0850349F" w14:textId="77777777" w:rsidTr="005A6B28">
        <w:tc>
          <w:tcPr>
            <w:tcW w:w="3848" w:type="dxa"/>
            <w:vAlign w:val="bottom"/>
          </w:tcPr>
          <w:p w14:paraId="53BCBF93" w14:textId="77777777" w:rsidR="001F0548" w:rsidRPr="00744476" w:rsidRDefault="001F0548" w:rsidP="001F054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E4BBD" w14:textId="6CFC4FA4" w:rsidR="001F0548" w:rsidRPr="005C21C7" w:rsidRDefault="005A6B28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7,513</w:t>
            </w:r>
          </w:p>
        </w:tc>
        <w:tc>
          <w:tcPr>
            <w:tcW w:w="236" w:type="dxa"/>
            <w:shd w:val="clear" w:color="auto" w:fill="auto"/>
          </w:tcPr>
          <w:p w14:paraId="3E7C4343" w14:textId="77777777" w:rsidR="001F0548" w:rsidRPr="00744476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D449F" w14:textId="1041184F" w:rsidR="001F0548" w:rsidRPr="008546E6" w:rsidRDefault="009935A8" w:rsidP="001F054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="001F0548" w:rsidRPr="00854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271</w:t>
            </w:r>
          </w:p>
        </w:tc>
        <w:tc>
          <w:tcPr>
            <w:tcW w:w="236" w:type="dxa"/>
            <w:shd w:val="clear" w:color="auto" w:fill="auto"/>
          </w:tcPr>
          <w:p w14:paraId="23AE5517" w14:textId="77777777" w:rsidR="001F0548" w:rsidRPr="008546E6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31836" w14:textId="7D67A55C" w:rsidR="001F0548" w:rsidRPr="008546E6" w:rsidRDefault="005A6B28" w:rsidP="001F054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984,447</w:t>
            </w:r>
          </w:p>
        </w:tc>
        <w:tc>
          <w:tcPr>
            <w:tcW w:w="236" w:type="dxa"/>
            <w:shd w:val="clear" w:color="auto" w:fill="auto"/>
          </w:tcPr>
          <w:p w14:paraId="7BC4CD0B" w14:textId="77777777" w:rsidR="001F0548" w:rsidRPr="00744476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47FB21E5" w14:textId="504515EB" w:rsidR="001F0548" w:rsidRPr="008546E6" w:rsidRDefault="009935A8" w:rsidP="001F054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936</w:t>
            </w:r>
            <w:r w:rsidR="001F0548" w:rsidRPr="00854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</w:t>
            </w:r>
          </w:p>
        </w:tc>
      </w:tr>
    </w:tbl>
    <w:p w14:paraId="07FF76DB" w14:textId="487052DC" w:rsidR="001F0548" w:rsidRDefault="001F0548" w:rsidP="001F0548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099"/>
        <w:gridCol w:w="6"/>
      </w:tblGrid>
      <w:tr w:rsidR="001F0548" w:rsidRPr="00A82EE4" w14:paraId="0DF38AFB" w14:textId="77777777" w:rsidTr="001F0548">
        <w:trPr>
          <w:gridAfter w:val="1"/>
          <w:wAfter w:w="6" w:type="dxa"/>
          <w:tblHeader/>
        </w:trPr>
        <w:tc>
          <w:tcPr>
            <w:tcW w:w="3870" w:type="dxa"/>
          </w:tcPr>
          <w:p w14:paraId="6E7F60C9" w14:textId="77777777" w:rsidR="001F0548" w:rsidRPr="001E6E65" w:rsidRDefault="001F0548" w:rsidP="001F0548">
            <w:pPr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27B0E5D3" w14:textId="77777777" w:rsidR="001F0548" w:rsidRDefault="001F0548" w:rsidP="001F05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486D8B38" w14:textId="77777777" w:rsidR="001F0548" w:rsidRDefault="001F0548" w:rsidP="001F05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2D82CCB2" w14:textId="77777777" w:rsidR="001F0548" w:rsidRPr="00A82EE4" w:rsidRDefault="001F0548" w:rsidP="001F05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0548" w14:paraId="5F0D0D7C" w14:textId="77777777" w:rsidTr="001F0548">
        <w:trPr>
          <w:tblHeader/>
        </w:trPr>
        <w:tc>
          <w:tcPr>
            <w:tcW w:w="3870" w:type="dxa"/>
          </w:tcPr>
          <w:p w14:paraId="776E38D1" w14:textId="77777777" w:rsidR="001F0548" w:rsidRPr="001E6E65" w:rsidRDefault="001F0548" w:rsidP="001F0548">
            <w:pPr>
              <w:spacing w:line="380" w:lineRule="exact"/>
              <w:ind w:right="65" w:firstLine="15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86A0D6" w14:textId="1C784E7F" w:rsidR="001F0548" w:rsidRDefault="009935A8" w:rsidP="001F0548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79D515C5" w14:textId="77777777" w:rsidR="001F0548" w:rsidRDefault="001F0548" w:rsidP="001F05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EB11335" w14:textId="095EA6E0" w:rsidR="001F0548" w:rsidRDefault="009935A8" w:rsidP="001F05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0" w:type="dxa"/>
          </w:tcPr>
          <w:p w14:paraId="6A3AE724" w14:textId="77777777" w:rsidR="001F0548" w:rsidRDefault="001F0548" w:rsidP="001F05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0C238E6" w14:textId="6EB069D7" w:rsidR="001F0548" w:rsidRDefault="009935A8" w:rsidP="001F0548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 w:rsidRPr="009935A8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45" w:type="dxa"/>
          </w:tcPr>
          <w:p w14:paraId="660DD42D" w14:textId="77777777" w:rsidR="001F0548" w:rsidRDefault="001F0548" w:rsidP="001F05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3B91AFAB" w14:textId="2AC13559" w:rsidR="001F0548" w:rsidRDefault="009935A8" w:rsidP="001F05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F0548" w:rsidRPr="00D87537" w14:paraId="3166DDD3" w14:textId="77777777" w:rsidTr="001F0548">
        <w:trPr>
          <w:gridAfter w:val="1"/>
          <w:wAfter w:w="6" w:type="dxa"/>
          <w:tblHeader/>
        </w:trPr>
        <w:tc>
          <w:tcPr>
            <w:tcW w:w="3870" w:type="dxa"/>
          </w:tcPr>
          <w:p w14:paraId="12CB2A23" w14:textId="77777777" w:rsidR="001F0548" w:rsidRPr="00970BCB" w:rsidRDefault="001F0548" w:rsidP="001F054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5" w:type="dxa"/>
            <w:gridSpan w:val="7"/>
          </w:tcPr>
          <w:p w14:paraId="171C3D42" w14:textId="77777777" w:rsidR="001F0548" w:rsidRPr="00D87537" w:rsidRDefault="001F0548" w:rsidP="001F05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F0548" w:rsidRPr="00D87537" w14:paraId="30006D5A" w14:textId="77777777" w:rsidTr="001F0548">
        <w:trPr>
          <w:gridAfter w:val="1"/>
          <w:wAfter w:w="6" w:type="dxa"/>
          <w:tblHeader/>
        </w:trPr>
        <w:tc>
          <w:tcPr>
            <w:tcW w:w="3870" w:type="dxa"/>
          </w:tcPr>
          <w:p w14:paraId="5258C11E" w14:textId="77777777" w:rsidR="001F0548" w:rsidRPr="00AA6554" w:rsidRDefault="001F0548" w:rsidP="001F0548">
            <w:pPr>
              <w:spacing w:line="380" w:lineRule="exact"/>
              <w:ind w:right="-21"/>
              <w:jc w:val="both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A6554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305" w:type="dxa"/>
            <w:gridSpan w:val="7"/>
          </w:tcPr>
          <w:p w14:paraId="31F57118" w14:textId="77777777" w:rsidR="001F0548" w:rsidRPr="00970BCB" w:rsidRDefault="001F0548" w:rsidP="001F05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F0548" w:rsidRPr="00D87537" w14:paraId="5F44501F" w14:textId="77777777" w:rsidTr="001F0548">
        <w:trPr>
          <w:gridAfter w:val="1"/>
          <w:wAfter w:w="6" w:type="dxa"/>
          <w:tblHeader/>
        </w:trPr>
        <w:tc>
          <w:tcPr>
            <w:tcW w:w="3870" w:type="dxa"/>
          </w:tcPr>
          <w:p w14:paraId="1B6FE20D" w14:textId="77777777" w:rsidR="001F0548" w:rsidRPr="00970BCB" w:rsidRDefault="001F0548" w:rsidP="001F0548">
            <w:pPr>
              <w:spacing w:line="380" w:lineRule="exact"/>
              <w:ind w:right="65" w:firstLine="2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8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05" w:type="dxa"/>
            <w:gridSpan w:val="7"/>
          </w:tcPr>
          <w:p w14:paraId="2E3FC3B9" w14:textId="77777777" w:rsidR="001F0548" w:rsidRPr="00970BCB" w:rsidRDefault="001F0548" w:rsidP="001F05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F0548" w:rsidRPr="0033434F" w14:paraId="2EBB65DC" w14:textId="77777777" w:rsidTr="001F0548">
        <w:tc>
          <w:tcPr>
            <w:tcW w:w="3870" w:type="dxa"/>
          </w:tcPr>
          <w:p w14:paraId="5AC28CC7" w14:textId="77777777" w:rsidR="001F0548" w:rsidRPr="00C12557" w:rsidRDefault="001F0548" w:rsidP="001F054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749F8E20" w14:textId="77777777" w:rsidR="001F0548" w:rsidRPr="0033434F" w:rsidRDefault="001F0548" w:rsidP="001F054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81C47AE" w14:textId="77777777" w:rsidR="001F0548" w:rsidRDefault="001F0548" w:rsidP="001F0548">
            <w:pPr>
              <w:tabs>
                <w:tab w:val="decimal" w:pos="115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FF6A0F8" w14:textId="77777777" w:rsidR="001F0548" w:rsidRPr="0033434F" w:rsidRDefault="001F0548" w:rsidP="001F0548">
            <w:pPr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38A443B" w14:textId="77777777" w:rsidR="001F0548" w:rsidRPr="00BE704B" w:rsidRDefault="001F0548" w:rsidP="001F05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A6841C2" w14:textId="77777777" w:rsidR="001F0548" w:rsidRPr="0033434F" w:rsidRDefault="001F0548" w:rsidP="001F0548">
            <w:pPr>
              <w:tabs>
                <w:tab w:val="decimal" w:pos="87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4CAF7D67" w14:textId="77777777" w:rsidR="001F0548" w:rsidRPr="00BE704B" w:rsidRDefault="001F0548" w:rsidP="001F05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036AAEAA" w14:textId="77777777" w:rsidR="001F0548" w:rsidRPr="0033434F" w:rsidRDefault="001F0548" w:rsidP="001F0548">
            <w:pPr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548" w:rsidRPr="0033434F" w14:paraId="362A5D9D" w14:textId="77777777" w:rsidTr="001F0548">
        <w:tc>
          <w:tcPr>
            <w:tcW w:w="3870" w:type="dxa"/>
          </w:tcPr>
          <w:p w14:paraId="663F61F1" w14:textId="77777777" w:rsidR="001F0548" w:rsidRPr="00C12557" w:rsidRDefault="001F0548" w:rsidP="001F054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289D3D28" w14:textId="77777777" w:rsidR="001F0548" w:rsidRPr="0033434F" w:rsidRDefault="001F0548" w:rsidP="001F0548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4002DF" w14:textId="77777777" w:rsidR="001F0548" w:rsidRDefault="001F0548" w:rsidP="001F05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9BAE899" w14:textId="77777777" w:rsidR="001F0548" w:rsidRDefault="001F0548" w:rsidP="001F0548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27A0947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EC2BE83" w14:textId="5CDFBAAB" w:rsidR="001F0548" w:rsidRPr="0033434F" w:rsidRDefault="00F1203C" w:rsidP="002B4814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001379A4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062E3816" w14:textId="2C97F040" w:rsidR="001F0548" w:rsidRDefault="009935A8" w:rsidP="001F054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1F05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</w:tr>
      <w:tr w:rsidR="001F0548" w:rsidRPr="0033434F" w14:paraId="7AA876AC" w14:textId="77777777" w:rsidTr="001F0548">
        <w:tc>
          <w:tcPr>
            <w:tcW w:w="3870" w:type="dxa"/>
          </w:tcPr>
          <w:p w14:paraId="12562B52" w14:textId="77777777" w:rsidR="001F0548" w:rsidRPr="00C12557" w:rsidRDefault="001F0548" w:rsidP="001F054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0EC89D8B" w14:textId="77777777" w:rsidR="001F0548" w:rsidRPr="0033434F" w:rsidRDefault="001F0548" w:rsidP="001F0548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508C2D" w14:textId="77777777" w:rsidR="001F0548" w:rsidRDefault="001F0548" w:rsidP="001F05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A1E7A68" w14:textId="77777777" w:rsidR="001F0548" w:rsidRDefault="001F0548" w:rsidP="001F0548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E4ABC61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4298B7C" w14:textId="0E0919C0" w:rsidR="001F0548" w:rsidRPr="0033434F" w:rsidRDefault="00F1203C" w:rsidP="002B4814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28D9015E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28164D84" w14:textId="2513B93E" w:rsidR="001F0548" w:rsidRDefault="009935A8" w:rsidP="001F054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F05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</w:p>
        </w:tc>
      </w:tr>
      <w:tr w:rsidR="001F0548" w:rsidRPr="0033434F" w14:paraId="2D48FA77" w14:textId="77777777" w:rsidTr="001F0548">
        <w:tc>
          <w:tcPr>
            <w:tcW w:w="3870" w:type="dxa"/>
          </w:tcPr>
          <w:p w14:paraId="2BDDADC1" w14:textId="77777777" w:rsidR="001F0548" w:rsidRPr="00744476" w:rsidRDefault="001F0548" w:rsidP="001F05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725F95F5" w14:textId="77777777" w:rsidR="001F0548" w:rsidRPr="0033434F" w:rsidRDefault="001F0548" w:rsidP="001F0548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08D7D5" w14:textId="77777777" w:rsidR="001F0548" w:rsidRDefault="001F0548" w:rsidP="001F05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64CDBB8" w14:textId="77777777" w:rsidR="001F0548" w:rsidRDefault="001F0548" w:rsidP="001F0548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D961DC7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3011F66" w14:textId="704E4CB6" w:rsidR="001F0548" w:rsidRPr="0033434F" w:rsidRDefault="00F1203C" w:rsidP="001F05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245" w:type="dxa"/>
          </w:tcPr>
          <w:p w14:paraId="0D1E9088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689B6A46" w14:textId="20E16D59" w:rsidR="001F0548" w:rsidRDefault="009935A8" w:rsidP="001F054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</w:tr>
      <w:tr w:rsidR="001F0548" w:rsidRPr="0033434F" w14:paraId="08297CE2" w14:textId="77777777" w:rsidTr="001F0548">
        <w:tc>
          <w:tcPr>
            <w:tcW w:w="3870" w:type="dxa"/>
          </w:tcPr>
          <w:p w14:paraId="63BD6472" w14:textId="77777777" w:rsidR="001F0548" w:rsidRPr="00B37E56" w:rsidRDefault="001F0548" w:rsidP="001F05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73C3529C" w14:textId="77777777" w:rsidR="001F0548" w:rsidRPr="0033434F" w:rsidRDefault="001F0548" w:rsidP="001F05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7452BC6" w14:textId="77777777" w:rsidR="001F0548" w:rsidRDefault="001F0548" w:rsidP="001F05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3AD2392" w14:textId="77777777" w:rsidR="001F0548" w:rsidRDefault="001F0548" w:rsidP="001F0548">
            <w:pPr>
              <w:tabs>
                <w:tab w:val="decimal" w:pos="88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43A6D4F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0803E4D" w14:textId="77777777" w:rsidR="001F0548" w:rsidRPr="0033434F" w:rsidRDefault="001F0548" w:rsidP="001F05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2E2D835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38D20A0" w14:textId="77777777" w:rsidR="001F0548" w:rsidRDefault="001F0548" w:rsidP="001F054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548" w:rsidRPr="0033434F" w14:paraId="66036E98" w14:textId="77777777" w:rsidTr="001F0548">
        <w:tc>
          <w:tcPr>
            <w:tcW w:w="3870" w:type="dxa"/>
          </w:tcPr>
          <w:p w14:paraId="3AA8AD2A" w14:textId="77777777" w:rsidR="001F0548" w:rsidRPr="00B37E56" w:rsidRDefault="001F0548" w:rsidP="001F05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7407ED89" w14:textId="02C453FD" w:rsidR="001F0548" w:rsidRPr="0033434F" w:rsidRDefault="00F1203C" w:rsidP="001F054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6,612</w:t>
            </w:r>
          </w:p>
        </w:tc>
        <w:tc>
          <w:tcPr>
            <w:tcW w:w="236" w:type="dxa"/>
            <w:shd w:val="clear" w:color="auto" w:fill="auto"/>
          </w:tcPr>
          <w:p w14:paraId="6F309355" w14:textId="77777777" w:rsidR="001F0548" w:rsidRDefault="001F0548" w:rsidP="001F05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59119BE" w14:textId="6FFED057" w:rsidR="001F0548" w:rsidRDefault="009935A8" w:rsidP="001F0548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1F05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878</w:t>
            </w:r>
          </w:p>
        </w:tc>
        <w:tc>
          <w:tcPr>
            <w:tcW w:w="260" w:type="dxa"/>
            <w:shd w:val="clear" w:color="auto" w:fill="auto"/>
          </w:tcPr>
          <w:p w14:paraId="1A955D3A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F262D52" w14:textId="5C6A5523" w:rsidR="001F0548" w:rsidRPr="00721EB8" w:rsidRDefault="00F1203C" w:rsidP="001F05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1,449</w:t>
            </w:r>
          </w:p>
        </w:tc>
        <w:tc>
          <w:tcPr>
            <w:tcW w:w="245" w:type="dxa"/>
          </w:tcPr>
          <w:p w14:paraId="26A585EC" w14:textId="77777777" w:rsidR="001F0548" w:rsidRPr="00721EB8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</w:tcPr>
          <w:p w14:paraId="370F6E33" w14:textId="2B4CCF60" w:rsidR="001F0548" w:rsidRDefault="009935A8" w:rsidP="001F054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</w:p>
        </w:tc>
      </w:tr>
      <w:tr w:rsidR="001F0548" w14:paraId="3EB9B8F3" w14:textId="77777777" w:rsidTr="001F0548">
        <w:tc>
          <w:tcPr>
            <w:tcW w:w="3870" w:type="dxa"/>
          </w:tcPr>
          <w:p w14:paraId="2CB6B5C8" w14:textId="77777777" w:rsidR="001F0548" w:rsidRPr="00522E6A" w:rsidRDefault="001F0548" w:rsidP="001F054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8687718" w14:textId="77777777" w:rsidR="001F0548" w:rsidRDefault="001F0548" w:rsidP="001F054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AADD1D2" w14:textId="77777777" w:rsidR="001F0548" w:rsidRDefault="001F0548" w:rsidP="001F05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9575A1A" w14:textId="77777777" w:rsidR="001F0548" w:rsidRDefault="001F0548" w:rsidP="001F0548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728781B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694636C" w14:textId="77777777" w:rsidR="001F0548" w:rsidRDefault="001F0548" w:rsidP="001F05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75B7083D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09C3FC7B" w14:textId="77777777" w:rsidR="001F0548" w:rsidRDefault="001F0548" w:rsidP="001F054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548" w14:paraId="42BEE5CA" w14:textId="77777777" w:rsidTr="001F0548">
        <w:tc>
          <w:tcPr>
            <w:tcW w:w="3870" w:type="dxa"/>
          </w:tcPr>
          <w:p w14:paraId="75F919F1" w14:textId="77777777" w:rsidR="001F0548" w:rsidRPr="00C12557" w:rsidRDefault="001F0548" w:rsidP="001F054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70652051" w14:textId="4B27669D" w:rsidR="001F0548" w:rsidRDefault="00F1203C" w:rsidP="001F054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35,233</w:t>
            </w:r>
          </w:p>
        </w:tc>
        <w:tc>
          <w:tcPr>
            <w:tcW w:w="236" w:type="dxa"/>
            <w:shd w:val="clear" w:color="auto" w:fill="auto"/>
          </w:tcPr>
          <w:p w14:paraId="7295C7AC" w14:textId="77777777" w:rsidR="001F0548" w:rsidRDefault="001F0548" w:rsidP="001F0548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71A0240" w14:textId="17A492F3" w:rsidR="001F0548" w:rsidRDefault="009935A8" w:rsidP="001F0548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1F05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664</w:t>
            </w:r>
          </w:p>
        </w:tc>
        <w:tc>
          <w:tcPr>
            <w:tcW w:w="260" w:type="dxa"/>
            <w:shd w:val="clear" w:color="auto" w:fill="auto"/>
          </w:tcPr>
          <w:p w14:paraId="3BD53953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50A87" w14:textId="0BC77C8B" w:rsidR="001F0548" w:rsidRDefault="00F1203C" w:rsidP="001F05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31,294</w:t>
            </w:r>
          </w:p>
        </w:tc>
        <w:tc>
          <w:tcPr>
            <w:tcW w:w="245" w:type="dxa"/>
          </w:tcPr>
          <w:p w14:paraId="2271D408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03DFFB78" w14:textId="3D3E3946" w:rsidR="001F0548" w:rsidRDefault="009935A8" w:rsidP="001F054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1F05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</w:tr>
      <w:tr w:rsidR="001F0548" w14:paraId="0AAF4675" w14:textId="77777777" w:rsidTr="001F0548">
        <w:tc>
          <w:tcPr>
            <w:tcW w:w="3870" w:type="dxa"/>
          </w:tcPr>
          <w:p w14:paraId="30823CE4" w14:textId="77777777" w:rsidR="001F0548" w:rsidRPr="00C12557" w:rsidRDefault="001F0548" w:rsidP="001F054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66CDC0" w14:textId="4063A30D" w:rsidR="001F0548" w:rsidRDefault="00F1203C" w:rsidP="001F054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2,810</w:t>
            </w:r>
          </w:p>
        </w:tc>
        <w:tc>
          <w:tcPr>
            <w:tcW w:w="236" w:type="dxa"/>
            <w:shd w:val="clear" w:color="auto" w:fill="auto"/>
          </w:tcPr>
          <w:p w14:paraId="75EFE6D5" w14:textId="77777777" w:rsidR="001F0548" w:rsidRDefault="001F0548" w:rsidP="001F05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F778067" w14:textId="1156B153" w:rsidR="001F0548" w:rsidRDefault="009935A8" w:rsidP="001F0548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F05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60" w:type="dxa"/>
            <w:shd w:val="clear" w:color="auto" w:fill="auto"/>
          </w:tcPr>
          <w:p w14:paraId="7685AF2E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E67A8" w14:textId="661034BA" w:rsidR="001F0548" w:rsidRPr="00C44085" w:rsidRDefault="00F1203C" w:rsidP="001F05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2,015</w:t>
            </w:r>
          </w:p>
        </w:tc>
        <w:tc>
          <w:tcPr>
            <w:tcW w:w="245" w:type="dxa"/>
          </w:tcPr>
          <w:p w14:paraId="34FB59E5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29B47312" w14:textId="21F189DB" w:rsidR="001F0548" w:rsidRDefault="009935A8" w:rsidP="001F054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537</w:t>
            </w:r>
          </w:p>
        </w:tc>
      </w:tr>
      <w:tr w:rsidR="001F0548" w14:paraId="7E42BC26" w14:textId="77777777" w:rsidTr="001F0548">
        <w:tc>
          <w:tcPr>
            <w:tcW w:w="3870" w:type="dxa"/>
          </w:tcPr>
          <w:p w14:paraId="012EA839" w14:textId="77777777" w:rsidR="001F0548" w:rsidRPr="00F63BCB" w:rsidRDefault="001F0548" w:rsidP="001F054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F846E4" w14:textId="5CA7399F" w:rsidR="001F0548" w:rsidRDefault="00F1203C" w:rsidP="001F054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50C49985" w14:textId="77777777" w:rsidR="001F0548" w:rsidRDefault="001F0548" w:rsidP="001F05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1425451" w14:textId="1D730760" w:rsidR="001F0548" w:rsidRDefault="009935A8" w:rsidP="001F0548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60" w:type="dxa"/>
            <w:shd w:val="clear" w:color="auto" w:fill="auto"/>
          </w:tcPr>
          <w:p w14:paraId="08A96878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96A2E" w14:textId="69A2D501" w:rsidR="001F0548" w:rsidRDefault="00F1203C" w:rsidP="001F05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45" w:type="dxa"/>
          </w:tcPr>
          <w:p w14:paraId="780B5574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5DA2ED0" w14:textId="4590D876" w:rsidR="001F0548" w:rsidRDefault="009935A8" w:rsidP="001F054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1F0548" w14:paraId="6441BA8A" w14:textId="77777777" w:rsidTr="001F0548">
        <w:tc>
          <w:tcPr>
            <w:tcW w:w="3870" w:type="dxa"/>
          </w:tcPr>
          <w:p w14:paraId="6138EECB" w14:textId="77777777" w:rsidR="001F0548" w:rsidRPr="004D39E2" w:rsidRDefault="001F0548" w:rsidP="001F05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2DDEA6" w14:textId="64DEE552" w:rsidR="001F0548" w:rsidRDefault="00F1203C" w:rsidP="001F054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2,144</w:t>
            </w:r>
          </w:p>
        </w:tc>
        <w:tc>
          <w:tcPr>
            <w:tcW w:w="236" w:type="dxa"/>
            <w:shd w:val="clear" w:color="auto" w:fill="auto"/>
          </w:tcPr>
          <w:p w14:paraId="5AC37EA3" w14:textId="77777777" w:rsidR="001F0548" w:rsidRDefault="001F0548" w:rsidP="001F05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8DE287B" w14:textId="6A1709ED" w:rsidR="001F0548" w:rsidRDefault="009935A8" w:rsidP="001F0548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F05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063</w:t>
            </w:r>
          </w:p>
        </w:tc>
        <w:tc>
          <w:tcPr>
            <w:tcW w:w="260" w:type="dxa"/>
            <w:shd w:val="clear" w:color="auto" w:fill="auto"/>
          </w:tcPr>
          <w:p w14:paraId="1DC3B46D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D86D8" w14:textId="00C8D797" w:rsidR="001F0548" w:rsidRDefault="00F1203C" w:rsidP="001F05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972</w:t>
            </w:r>
          </w:p>
        </w:tc>
        <w:tc>
          <w:tcPr>
            <w:tcW w:w="245" w:type="dxa"/>
          </w:tcPr>
          <w:p w14:paraId="6E5B1715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37918255" w14:textId="74AB18E9" w:rsidR="001F0548" w:rsidRDefault="009935A8" w:rsidP="001F054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</w:tr>
      <w:tr w:rsidR="001F0548" w14:paraId="408AB247" w14:textId="77777777" w:rsidTr="001F0548">
        <w:tc>
          <w:tcPr>
            <w:tcW w:w="3870" w:type="dxa"/>
          </w:tcPr>
          <w:p w14:paraId="489E1ACC" w14:textId="77777777" w:rsidR="001F0548" w:rsidRPr="00B37E56" w:rsidRDefault="001F0548" w:rsidP="001F05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76D5B4" w14:textId="3EC5C96A" w:rsidR="001F0548" w:rsidRDefault="00F1203C" w:rsidP="001F054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4,204</w:t>
            </w:r>
          </w:p>
        </w:tc>
        <w:tc>
          <w:tcPr>
            <w:tcW w:w="236" w:type="dxa"/>
            <w:shd w:val="clear" w:color="auto" w:fill="auto"/>
          </w:tcPr>
          <w:p w14:paraId="0DF1532E" w14:textId="77777777" w:rsidR="001F0548" w:rsidRDefault="001F0548" w:rsidP="001F05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E10B7B1" w14:textId="328FFD2E" w:rsidR="001F0548" w:rsidRDefault="009935A8" w:rsidP="001F0548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F05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260" w:type="dxa"/>
            <w:shd w:val="clear" w:color="auto" w:fill="auto"/>
          </w:tcPr>
          <w:p w14:paraId="6263F30A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FBCA5" w14:textId="340373FA" w:rsidR="001F0548" w:rsidRDefault="00F1203C" w:rsidP="001F0548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CA4E300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0CA567C5" w14:textId="77777777" w:rsidR="001F0548" w:rsidRDefault="001F0548" w:rsidP="001F0548">
            <w:pPr>
              <w:spacing w:line="380" w:lineRule="exact"/>
              <w:ind w:left="-80" w:right="-115" w:hanging="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F0548" w14:paraId="165B0237" w14:textId="77777777" w:rsidTr="001F0548">
        <w:tc>
          <w:tcPr>
            <w:tcW w:w="3870" w:type="dxa"/>
          </w:tcPr>
          <w:p w14:paraId="23E63319" w14:textId="77777777" w:rsidR="001F0548" w:rsidRPr="00F63BCB" w:rsidRDefault="001F0548" w:rsidP="001F054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430FBC" w14:textId="63D984FA" w:rsidR="001F0548" w:rsidRDefault="00F1203C" w:rsidP="001F054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1,173</w:t>
            </w:r>
          </w:p>
        </w:tc>
        <w:tc>
          <w:tcPr>
            <w:tcW w:w="236" w:type="dxa"/>
            <w:shd w:val="clear" w:color="auto" w:fill="auto"/>
          </w:tcPr>
          <w:p w14:paraId="14BF8E58" w14:textId="77777777" w:rsidR="001F0548" w:rsidRDefault="001F0548" w:rsidP="001F05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3C480CA" w14:textId="0D81C401" w:rsidR="001F0548" w:rsidRDefault="009935A8" w:rsidP="001F0548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F05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260" w:type="dxa"/>
            <w:shd w:val="clear" w:color="auto" w:fill="auto"/>
          </w:tcPr>
          <w:p w14:paraId="748D8F69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9AAA" w14:textId="3286CADF" w:rsidR="001F0548" w:rsidRDefault="00F1203C" w:rsidP="001F0548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C115EC5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716DA4DF" w14:textId="77777777" w:rsidR="001F0548" w:rsidRDefault="001F0548" w:rsidP="001F0548">
            <w:pPr>
              <w:spacing w:line="380" w:lineRule="exact"/>
              <w:ind w:left="-80" w:right="-115" w:hanging="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F0548" w:rsidRPr="00911ADB" w14:paraId="72677358" w14:textId="77777777" w:rsidTr="001F0548">
        <w:tc>
          <w:tcPr>
            <w:tcW w:w="3870" w:type="dxa"/>
            <w:vAlign w:val="bottom"/>
          </w:tcPr>
          <w:p w14:paraId="3C70AD8E" w14:textId="77777777" w:rsidR="001F0548" w:rsidRPr="00AD37E5" w:rsidRDefault="001F0548" w:rsidP="001F0548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EF58E" w14:textId="5DFBC46E" w:rsidR="001F0548" w:rsidRPr="00457348" w:rsidRDefault="00F1203C" w:rsidP="001F054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52,199</w:t>
            </w:r>
          </w:p>
        </w:tc>
        <w:tc>
          <w:tcPr>
            <w:tcW w:w="236" w:type="dxa"/>
            <w:shd w:val="clear" w:color="auto" w:fill="auto"/>
          </w:tcPr>
          <w:p w14:paraId="3DDF21AD" w14:textId="77777777" w:rsidR="001F0548" w:rsidRPr="00911ADB" w:rsidRDefault="001F0548" w:rsidP="001F054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1BC290" w14:textId="3E92D64A" w:rsidR="001F0548" w:rsidRPr="00C44085" w:rsidRDefault="009935A8" w:rsidP="001F0548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1F0548" w:rsidRPr="00C440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362</w:t>
            </w:r>
          </w:p>
        </w:tc>
        <w:tc>
          <w:tcPr>
            <w:tcW w:w="260" w:type="dxa"/>
            <w:shd w:val="clear" w:color="auto" w:fill="auto"/>
          </w:tcPr>
          <w:p w14:paraId="2803EA8D" w14:textId="77777777" w:rsidR="001F0548" w:rsidRPr="00911AD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9EDB4" w14:textId="24569E8E" w:rsidR="001F0548" w:rsidRPr="00D030E9" w:rsidRDefault="00F1203C" w:rsidP="001F05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35,904</w:t>
            </w:r>
          </w:p>
        </w:tc>
        <w:tc>
          <w:tcPr>
            <w:tcW w:w="245" w:type="dxa"/>
          </w:tcPr>
          <w:p w14:paraId="6430DAFF" w14:textId="77777777" w:rsidR="001F0548" w:rsidRPr="00BE704B" w:rsidRDefault="001F0548" w:rsidP="001F054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4E42DA" w14:textId="6F078B72" w:rsidR="001F0548" w:rsidRPr="00C44085" w:rsidRDefault="009935A8" w:rsidP="001F054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="001F0548" w:rsidRPr="00C440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</w:t>
            </w:r>
          </w:p>
        </w:tc>
      </w:tr>
    </w:tbl>
    <w:p w14:paraId="05C0E21F" w14:textId="77777777" w:rsidR="001F0548" w:rsidRDefault="001F0548" w:rsidP="001F0548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53AF6925" w14:textId="77777777" w:rsidR="001F0548" w:rsidRDefault="001F0548" w:rsidP="001F0548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>
        <w:rPr>
          <w:rFonts w:asciiTheme="majorBidi" w:hAnsiTheme="majorBidi" w:cstheme="majorBidi"/>
          <w:b/>
          <w:bCs/>
          <w:sz w:val="20"/>
          <w:szCs w:val="20"/>
          <w:lang w:val="en-US"/>
        </w:rPr>
        <w:br w:type="page"/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105"/>
      </w:tblGrid>
      <w:tr w:rsidR="001F0548" w:rsidRPr="00A82EE4" w14:paraId="756085F3" w14:textId="77777777" w:rsidTr="001F0548">
        <w:trPr>
          <w:tblHeader/>
        </w:trPr>
        <w:tc>
          <w:tcPr>
            <w:tcW w:w="3870" w:type="dxa"/>
          </w:tcPr>
          <w:p w14:paraId="0B619EE4" w14:textId="77777777" w:rsidR="001F0548" w:rsidRPr="00A7698F" w:rsidRDefault="001F0548" w:rsidP="001F054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3B193A44" w14:textId="77777777" w:rsidR="001F0548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51DD0756" w14:textId="77777777" w:rsidR="001F0548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276F56C5" w14:textId="77777777" w:rsidR="001F0548" w:rsidRPr="00A82EE4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0548" w14:paraId="510775D6" w14:textId="77777777" w:rsidTr="001F0548">
        <w:trPr>
          <w:tblHeader/>
        </w:trPr>
        <w:tc>
          <w:tcPr>
            <w:tcW w:w="3870" w:type="dxa"/>
          </w:tcPr>
          <w:p w14:paraId="2F02A55F" w14:textId="77777777" w:rsidR="001F0548" w:rsidRPr="00FC5BFF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38EEB8E" w14:textId="34107464" w:rsidR="001F0548" w:rsidRDefault="009935A8" w:rsidP="001F0548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6CEF6958" w14:textId="77777777" w:rsidR="001F0548" w:rsidRDefault="001F054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7A94F1A" w14:textId="27A89F20" w:rsidR="001F0548" w:rsidRDefault="009935A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0" w:type="dxa"/>
          </w:tcPr>
          <w:p w14:paraId="754C7547" w14:textId="77777777" w:rsidR="001F0548" w:rsidRDefault="001F054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13C2706" w14:textId="4BF3A6C5" w:rsidR="001F0548" w:rsidRDefault="009935A8" w:rsidP="001F0548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 w:rsidRPr="009935A8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45" w:type="dxa"/>
          </w:tcPr>
          <w:p w14:paraId="4BB1B8F7" w14:textId="77777777" w:rsidR="001F0548" w:rsidRDefault="001F054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C11C6E0" w14:textId="23BAE655" w:rsidR="001F0548" w:rsidRDefault="009935A8" w:rsidP="001F05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F0548" w:rsidRPr="00D87537" w14:paraId="1F800906" w14:textId="77777777" w:rsidTr="001F0548">
        <w:trPr>
          <w:tblHeader/>
        </w:trPr>
        <w:tc>
          <w:tcPr>
            <w:tcW w:w="3870" w:type="dxa"/>
          </w:tcPr>
          <w:p w14:paraId="26407354" w14:textId="77777777" w:rsidR="001F0548" w:rsidRPr="00970BCB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1195162A" w14:textId="77777777" w:rsidR="001F0548" w:rsidRPr="00D87537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F0548" w:rsidRPr="00D87537" w14:paraId="2CF76C87" w14:textId="77777777" w:rsidTr="001F0548">
        <w:trPr>
          <w:tblHeader/>
        </w:trPr>
        <w:tc>
          <w:tcPr>
            <w:tcW w:w="3870" w:type="dxa"/>
          </w:tcPr>
          <w:p w14:paraId="0DE6F4C3" w14:textId="77777777" w:rsidR="001F0548" w:rsidRPr="00970BCB" w:rsidRDefault="001F0548" w:rsidP="001F05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11" w:type="dxa"/>
            <w:gridSpan w:val="7"/>
          </w:tcPr>
          <w:p w14:paraId="70489E8D" w14:textId="77777777" w:rsidR="001F0548" w:rsidRPr="00970BCB" w:rsidRDefault="001F0548" w:rsidP="001F05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F0548" w:rsidRPr="0033434F" w14:paraId="6C2A2851" w14:textId="77777777" w:rsidTr="001F0548">
        <w:tc>
          <w:tcPr>
            <w:tcW w:w="3870" w:type="dxa"/>
          </w:tcPr>
          <w:p w14:paraId="2B0B40B3" w14:textId="77777777" w:rsidR="001F0548" w:rsidRPr="00C12557" w:rsidRDefault="001F0548" w:rsidP="001F054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69BDDBB5" w14:textId="77777777" w:rsidR="001F0548" w:rsidRPr="0033434F" w:rsidRDefault="001F0548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3A28FF0" w14:textId="77777777" w:rsidR="001F0548" w:rsidRDefault="001F0548" w:rsidP="001F054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E78B437" w14:textId="77777777" w:rsidR="001F0548" w:rsidRPr="0033434F" w:rsidRDefault="001F0548" w:rsidP="001F054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7A68D80" w14:textId="77777777" w:rsidR="001F0548" w:rsidRPr="00BE704B" w:rsidRDefault="001F0548" w:rsidP="001F05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B8F5A84" w14:textId="77777777" w:rsidR="001F0548" w:rsidRPr="0033434F" w:rsidRDefault="001F0548" w:rsidP="001F054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5904CE6" w14:textId="77777777" w:rsidR="001F0548" w:rsidRPr="00BE704B" w:rsidRDefault="001F0548" w:rsidP="001F05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BE2F052" w14:textId="77777777" w:rsidR="001F0548" w:rsidRPr="0033434F" w:rsidRDefault="001F0548" w:rsidP="001F054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548" w:rsidRPr="0033434F" w14:paraId="53DDD73E" w14:textId="77777777" w:rsidTr="005F7F5B">
        <w:tc>
          <w:tcPr>
            <w:tcW w:w="3870" w:type="dxa"/>
          </w:tcPr>
          <w:p w14:paraId="2859A3EA" w14:textId="77777777" w:rsidR="001F0548" w:rsidRPr="00744476" w:rsidRDefault="001F0548" w:rsidP="001F05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11F1FE7C" w14:textId="77777777" w:rsidR="001F0548" w:rsidRPr="00F063F6" w:rsidRDefault="001F0548" w:rsidP="001F0548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BC908D" w14:textId="77777777" w:rsidR="001F0548" w:rsidRDefault="001F0548" w:rsidP="001F05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C0218DC" w14:textId="77777777" w:rsidR="001F0548" w:rsidRDefault="001F0548" w:rsidP="001F054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3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7808D22" w14:textId="77777777" w:rsidR="001F0548" w:rsidRPr="00BE704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9B329B0" w14:textId="74C71757" w:rsidR="001F0548" w:rsidRPr="0033434F" w:rsidRDefault="003E5DE3" w:rsidP="001F05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14,878</w:t>
            </w:r>
          </w:p>
        </w:tc>
        <w:tc>
          <w:tcPr>
            <w:tcW w:w="245" w:type="dxa"/>
          </w:tcPr>
          <w:p w14:paraId="69534B0F" w14:textId="77777777" w:rsidR="001F0548" w:rsidRPr="00BE704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3B735DAF" w14:textId="231C409D" w:rsidR="001F0548" w:rsidRDefault="009935A8" w:rsidP="005F7F5B">
            <w:pPr>
              <w:tabs>
                <w:tab w:val="decimal" w:pos="89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1F05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031</w:t>
            </w:r>
          </w:p>
        </w:tc>
      </w:tr>
      <w:tr w:rsidR="001F0548" w:rsidRPr="0033434F" w14:paraId="593FC451" w14:textId="77777777" w:rsidTr="005F7F5B">
        <w:tc>
          <w:tcPr>
            <w:tcW w:w="3870" w:type="dxa"/>
          </w:tcPr>
          <w:p w14:paraId="0097491B" w14:textId="77777777" w:rsidR="001F0548" w:rsidRPr="00B37E56" w:rsidRDefault="001F0548" w:rsidP="001F05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46DC53A5" w14:textId="77777777" w:rsidR="001F0548" w:rsidRPr="0033434F" w:rsidRDefault="001F0548" w:rsidP="001F05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D81BBAF" w14:textId="77777777" w:rsidR="001F0548" w:rsidRDefault="001F0548" w:rsidP="001F05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509E63D" w14:textId="77777777" w:rsidR="001F0548" w:rsidRDefault="001F0548" w:rsidP="001F0548">
            <w:pPr>
              <w:tabs>
                <w:tab w:val="decimal" w:pos="844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7D29ECF" w14:textId="77777777" w:rsidR="001F0548" w:rsidRPr="00BE704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6232D36" w14:textId="77777777" w:rsidR="001F0548" w:rsidRPr="0033434F" w:rsidRDefault="001F0548" w:rsidP="001F05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1E8A4B6F" w14:textId="77777777" w:rsidR="001F0548" w:rsidRPr="00BE704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3A7C9A7F" w14:textId="77777777" w:rsidR="001F0548" w:rsidRDefault="001F0548" w:rsidP="005F7F5B">
            <w:pPr>
              <w:tabs>
                <w:tab w:val="decimal" w:pos="844"/>
              </w:tabs>
              <w:spacing w:line="240" w:lineRule="atLeast"/>
              <w:ind w:left="-16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548" w:rsidRPr="0033434F" w14:paraId="22F15663" w14:textId="77777777" w:rsidTr="005F7F5B">
        <w:tc>
          <w:tcPr>
            <w:tcW w:w="3870" w:type="dxa"/>
          </w:tcPr>
          <w:p w14:paraId="7E5B2A85" w14:textId="77777777" w:rsidR="001F0548" w:rsidRPr="00B37E56" w:rsidRDefault="001F0548" w:rsidP="001F05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0A7B1B05" w14:textId="6E441469" w:rsidR="001F0548" w:rsidRPr="0033434F" w:rsidRDefault="003E5DE3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153,723</w:t>
            </w:r>
          </w:p>
        </w:tc>
        <w:tc>
          <w:tcPr>
            <w:tcW w:w="236" w:type="dxa"/>
            <w:shd w:val="clear" w:color="auto" w:fill="auto"/>
          </w:tcPr>
          <w:p w14:paraId="2FC8351B" w14:textId="77777777" w:rsidR="001F0548" w:rsidRDefault="001F0548" w:rsidP="001F05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EAA1FAE" w14:textId="32DD187E" w:rsidR="001F0548" w:rsidRDefault="009935A8" w:rsidP="001F0548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  <w:r w:rsidR="001F05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666</w:t>
            </w:r>
          </w:p>
        </w:tc>
        <w:tc>
          <w:tcPr>
            <w:tcW w:w="260" w:type="dxa"/>
            <w:shd w:val="clear" w:color="auto" w:fill="auto"/>
          </w:tcPr>
          <w:p w14:paraId="4F8E2C01" w14:textId="77777777" w:rsidR="001F0548" w:rsidRPr="00BE704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C3AFB61" w14:textId="26E99B2A" w:rsidR="001F0548" w:rsidRPr="00BE7F4B" w:rsidRDefault="003E5DE3" w:rsidP="001F05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2,281</w:t>
            </w:r>
          </w:p>
        </w:tc>
        <w:tc>
          <w:tcPr>
            <w:tcW w:w="245" w:type="dxa"/>
          </w:tcPr>
          <w:p w14:paraId="1DCA89FD" w14:textId="77777777" w:rsidR="001F0548" w:rsidRPr="00BE7F4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</w:tcPr>
          <w:p w14:paraId="7E1C68E7" w14:textId="77777777" w:rsidR="001F0548" w:rsidRDefault="001F0548" w:rsidP="005F7F5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F0548" w14:paraId="2F857284" w14:textId="77777777" w:rsidTr="005F7F5B">
        <w:tc>
          <w:tcPr>
            <w:tcW w:w="3870" w:type="dxa"/>
          </w:tcPr>
          <w:p w14:paraId="1F8BE02B" w14:textId="77777777" w:rsidR="001F0548" w:rsidRPr="00522E6A" w:rsidRDefault="001F0548" w:rsidP="001F054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423A10B" w14:textId="77777777" w:rsidR="001F0548" w:rsidRDefault="001F0548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5E61183" w14:textId="77777777" w:rsidR="001F0548" w:rsidRDefault="001F0548" w:rsidP="001F05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63ACBB9" w14:textId="77777777" w:rsidR="001F0548" w:rsidRDefault="001F0548" w:rsidP="001F0548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8A638DE" w14:textId="77777777" w:rsidR="001F0548" w:rsidRPr="00BE704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BE0937C" w14:textId="77777777" w:rsidR="001F0548" w:rsidRDefault="001F0548" w:rsidP="001F05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186D909" w14:textId="77777777" w:rsidR="001F0548" w:rsidRPr="00BE704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2D40F1B5" w14:textId="77777777" w:rsidR="001F0548" w:rsidRDefault="001F0548" w:rsidP="005F7F5B">
            <w:pPr>
              <w:tabs>
                <w:tab w:val="decimal" w:pos="844"/>
              </w:tabs>
              <w:spacing w:line="240" w:lineRule="atLeast"/>
              <w:ind w:left="-16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548" w14:paraId="51AD7323" w14:textId="77777777" w:rsidTr="005F7F5B">
        <w:tc>
          <w:tcPr>
            <w:tcW w:w="3870" w:type="dxa"/>
          </w:tcPr>
          <w:p w14:paraId="2D86F50E" w14:textId="77777777" w:rsidR="001F0548" w:rsidRPr="00C12557" w:rsidRDefault="001F0548" w:rsidP="001F05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73D3AB" w14:textId="11A15264" w:rsidR="001F0548" w:rsidRDefault="003E5DE3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33,440</w:t>
            </w:r>
          </w:p>
        </w:tc>
        <w:tc>
          <w:tcPr>
            <w:tcW w:w="236" w:type="dxa"/>
            <w:shd w:val="clear" w:color="auto" w:fill="auto"/>
          </w:tcPr>
          <w:p w14:paraId="4F8C2472" w14:textId="77777777" w:rsidR="001F0548" w:rsidRDefault="001F0548" w:rsidP="001F05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E5EF906" w14:textId="21171538" w:rsidR="001F0548" w:rsidRDefault="009935A8" w:rsidP="001F0548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1F05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260" w:type="dxa"/>
            <w:shd w:val="clear" w:color="auto" w:fill="auto"/>
          </w:tcPr>
          <w:p w14:paraId="2C8447FA" w14:textId="77777777" w:rsidR="001F0548" w:rsidRPr="00BE704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A11C4" w14:textId="7D97BF93" w:rsidR="001F0548" w:rsidRDefault="003E5DE3" w:rsidP="001F05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26,297</w:t>
            </w:r>
          </w:p>
        </w:tc>
        <w:tc>
          <w:tcPr>
            <w:tcW w:w="245" w:type="dxa"/>
          </w:tcPr>
          <w:p w14:paraId="08188524" w14:textId="77777777" w:rsidR="001F0548" w:rsidRPr="00BE704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2FB87000" w14:textId="5AEFDA4B" w:rsidR="001F0548" w:rsidRDefault="009935A8" w:rsidP="005F7F5B">
            <w:pPr>
              <w:tabs>
                <w:tab w:val="decimal" w:pos="89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1F05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257</w:t>
            </w:r>
          </w:p>
        </w:tc>
      </w:tr>
      <w:tr w:rsidR="001F0548" w14:paraId="587ABEE7" w14:textId="77777777" w:rsidTr="005F7F5B">
        <w:tc>
          <w:tcPr>
            <w:tcW w:w="3870" w:type="dxa"/>
          </w:tcPr>
          <w:p w14:paraId="0626D5F8" w14:textId="77777777" w:rsidR="001F0548" w:rsidRPr="00C12557" w:rsidRDefault="001F0548" w:rsidP="001F05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EB2CD0" w14:textId="1BE620B4" w:rsidR="001F0548" w:rsidRDefault="003E5DE3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2,631</w:t>
            </w:r>
          </w:p>
        </w:tc>
        <w:tc>
          <w:tcPr>
            <w:tcW w:w="236" w:type="dxa"/>
            <w:shd w:val="clear" w:color="auto" w:fill="auto"/>
          </w:tcPr>
          <w:p w14:paraId="4B22F75C" w14:textId="77777777" w:rsidR="001F0548" w:rsidRDefault="001F0548" w:rsidP="001F05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7786F6C" w14:textId="69E98164" w:rsidR="001F0548" w:rsidRDefault="009935A8" w:rsidP="001F0548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</w:p>
        </w:tc>
        <w:tc>
          <w:tcPr>
            <w:tcW w:w="260" w:type="dxa"/>
            <w:shd w:val="clear" w:color="auto" w:fill="auto"/>
          </w:tcPr>
          <w:p w14:paraId="02574466" w14:textId="77777777" w:rsidR="001F0548" w:rsidRPr="00BE704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7BF70" w14:textId="0C0DE23E" w:rsidR="001F0548" w:rsidRPr="00F971DF" w:rsidRDefault="003E5DE3" w:rsidP="001F05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2,631</w:t>
            </w:r>
          </w:p>
        </w:tc>
        <w:tc>
          <w:tcPr>
            <w:tcW w:w="245" w:type="dxa"/>
          </w:tcPr>
          <w:p w14:paraId="1DA82959" w14:textId="77777777" w:rsidR="001F0548" w:rsidRPr="00E34057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14:paraId="5746F6E6" w14:textId="77777777" w:rsidR="001F0548" w:rsidRDefault="001F0548" w:rsidP="005F7F5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F0548" w14:paraId="4AFB4767" w14:textId="77777777" w:rsidTr="005F7F5B">
        <w:tc>
          <w:tcPr>
            <w:tcW w:w="3870" w:type="dxa"/>
          </w:tcPr>
          <w:p w14:paraId="77FA8C97" w14:textId="77777777" w:rsidR="001F0548" w:rsidRPr="00B37E56" w:rsidRDefault="001F0548" w:rsidP="001F05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F0738A" w14:textId="0A1E0D24" w:rsidR="001F0548" w:rsidRPr="00651B2A" w:rsidRDefault="003E5DE3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</w:p>
        </w:tc>
        <w:tc>
          <w:tcPr>
            <w:tcW w:w="236" w:type="dxa"/>
            <w:shd w:val="clear" w:color="auto" w:fill="auto"/>
          </w:tcPr>
          <w:p w14:paraId="608D6A8B" w14:textId="77777777" w:rsidR="001F0548" w:rsidRDefault="001F0548" w:rsidP="001F05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C3D488A" w14:textId="7C8218D1" w:rsidR="001F0548" w:rsidRDefault="009935A8" w:rsidP="001F0548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F05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</w:p>
        </w:tc>
        <w:tc>
          <w:tcPr>
            <w:tcW w:w="260" w:type="dxa"/>
            <w:shd w:val="clear" w:color="auto" w:fill="auto"/>
          </w:tcPr>
          <w:p w14:paraId="46149B24" w14:textId="77777777" w:rsidR="001F0548" w:rsidRPr="00BE704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09915" w14:textId="318D80D0" w:rsidR="001F0548" w:rsidRPr="00651B2A" w:rsidRDefault="003E5DE3" w:rsidP="001F05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</w:p>
        </w:tc>
        <w:tc>
          <w:tcPr>
            <w:tcW w:w="245" w:type="dxa"/>
          </w:tcPr>
          <w:p w14:paraId="094D8EC7" w14:textId="77777777" w:rsidR="001F0548" w:rsidRPr="00BE704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7F6B1B17" w14:textId="42939890" w:rsidR="001F0548" w:rsidRDefault="009935A8" w:rsidP="005F7F5B">
            <w:pPr>
              <w:tabs>
                <w:tab w:val="decimal" w:pos="89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F05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</w:p>
        </w:tc>
      </w:tr>
      <w:tr w:rsidR="001F0548" w14:paraId="455C7867" w14:textId="77777777" w:rsidTr="005F7F5B">
        <w:tc>
          <w:tcPr>
            <w:tcW w:w="3870" w:type="dxa"/>
          </w:tcPr>
          <w:p w14:paraId="24EF129C" w14:textId="77777777" w:rsidR="001F0548" w:rsidRPr="00B37E56" w:rsidRDefault="001F0548" w:rsidP="001F05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A9BC7F" w14:textId="076151E1" w:rsidR="001F0548" w:rsidRDefault="003E5DE3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3,599</w:t>
            </w:r>
          </w:p>
        </w:tc>
        <w:tc>
          <w:tcPr>
            <w:tcW w:w="236" w:type="dxa"/>
            <w:shd w:val="clear" w:color="auto" w:fill="auto"/>
          </w:tcPr>
          <w:p w14:paraId="44B11519" w14:textId="77777777" w:rsidR="001F0548" w:rsidRDefault="001F0548" w:rsidP="001F05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8834C6E" w14:textId="4C94FA3A" w:rsidR="001F0548" w:rsidRDefault="009935A8" w:rsidP="001F0548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1F05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</w:p>
        </w:tc>
        <w:tc>
          <w:tcPr>
            <w:tcW w:w="260" w:type="dxa"/>
            <w:shd w:val="clear" w:color="auto" w:fill="auto"/>
          </w:tcPr>
          <w:p w14:paraId="4017FB77" w14:textId="77777777" w:rsidR="001F0548" w:rsidRPr="00BE704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6E675" w14:textId="2B56D440" w:rsidR="001F0548" w:rsidRDefault="003E5DE3" w:rsidP="001F05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  <w:tc>
          <w:tcPr>
            <w:tcW w:w="245" w:type="dxa"/>
          </w:tcPr>
          <w:p w14:paraId="50941BBA" w14:textId="77777777" w:rsidR="001F0548" w:rsidRPr="00BE704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CF886E9" w14:textId="045A65CD" w:rsidR="001F0548" w:rsidRDefault="009935A8" w:rsidP="005F7F5B">
            <w:pPr>
              <w:tabs>
                <w:tab w:val="decimal" w:pos="89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F05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</w:tr>
      <w:tr w:rsidR="001F0548" w14:paraId="6563F4C7" w14:textId="77777777" w:rsidTr="005F7F5B">
        <w:tc>
          <w:tcPr>
            <w:tcW w:w="3870" w:type="dxa"/>
          </w:tcPr>
          <w:p w14:paraId="0783E681" w14:textId="77777777" w:rsidR="001F0548" w:rsidRPr="00F63BCB" w:rsidRDefault="001F0548" w:rsidP="001F05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2EA998" w14:textId="04F02D31" w:rsidR="001F0548" w:rsidRDefault="003E5DE3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9,811</w:t>
            </w:r>
          </w:p>
        </w:tc>
        <w:tc>
          <w:tcPr>
            <w:tcW w:w="236" w:type="dxa"/>
            <w:shd w:val="clear" w:color="auto" w:fill="auto"/>
          </w:tcPr>
          <w:p w14:paraId="1B2D180B" w14:textId="77777777" w:rsidR="001F0548" w:rsidRDefault="001F0548" w:rsidP="001F05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C002016" w14:textId="05BB151A" w:rsidR="001F0548" w:rsidRDefault="009935A8" w:rsidP="001F0548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1F05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015</w:t>
            </w:r>
          </w:p>
        </w:tc>
        <w:tc>
          <w:tcPr>
            <w:tcW w:w="260" w:type="dxa"/>
            <w:shd w:val="clear" w:color="auto" w:fill="auto"/>
          </w:tcPr>
          <w:p w14:paraId="1BDBA76A" w14:textId="77777777" w:rsidR="001F0548" w:rsidRPr="00BE704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2428E" w14:textId="3D196B93" w:rsidR="001F0548" w:rsidRDefault="003E5DE3" w:rsidP="001F0548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5B03280" w14:textId="77777777" w:rsidR="001F0548" w:rsidRPr="00BE704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638E4E6F" w14:textId="77777777" w:rsidR="001F0548" w:rsidRDefault="001F0548" w:rsidP="005F7F5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F0548" w14:paraId="33419E10" w14:textId="77777777" w:rsidTr="005F7F5B">
        <w:tc>
          <w:tcPr>
            <w:tcW w:w="3870" w:type="dxa"/>
          </w:tcPr>
          <w:p w14:paraId="46B26B2E" w14:textId="77777777" w:rsidR="001F0548" w:rsidRPr="00F63BCB" w:rsidRDefault="001F0548" w:rsidP="001F054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C6AB56" w14:textId="7CBF0EEC" w:rsidR="001F0548" w:rsidRDefault="003E5DE3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3,139</w:t>
            </w:r>
          </w:p>
        </w:tc>
        <w:tc>
          <w:tcPr>
            <w:tcW w:w="236" w:type="dxa"/>
            <w:shd w:val="clear" w:color="auto" w:fill="auto"/>
          </w:tcPr>
          <w:p w14:paraId="71A7E419" w14:textId="77777777" w:rsidR="001F0548" w:rsidRDefault="001F0548" w:rsidP="001F05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0E67576" w14:textId="5F94EEF7" w:rsidR="001F0548" w:rsidRDefault="009935A8" w:rsidP="001F0548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F05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312</w:t>
            </w:r>
          </w:p>
        </w:tc>
        <w:tc>
          <w:tcPr>
            <w:tcW w:w="260" w:type="dxa"/>
            <w:shd w:val="clear" w:color="auto" w:fill="auto"/>
          </w:tcPr>
          <w:p w14:paraId="34351CBD" w14:textId="77777777" w:rsidR="001F0548" w:rsidRPr="00BE704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C5593" w14:textId="1340B574" w:rsidR="001F0548" w:rsidRDefault="003E5DE3" w:rsidP="001F0548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2C8BDD38" w14:textId="77777777" w:rsidR="001F0548" w:rsidRPr="00BE704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0CB267B7" w14:textId="77777777" w:rsidR="001F0548" w:rsidRDefault="001F0548" w:rsidP="005F7F5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F0548" w:rsidRPr="00911ADB" w14:paraId="14DB3368" w14:textId="77777777" w:rsidTr="005F7F5B">
        <w:tc>
          <w:tcPr>
            <w:tcW w:w="3870" w:type="dxa"/>
            <w:vAlign w:val="bottom"/>
          </w:tcPr>
          <w:p w14:paraId="7759A9B2" w14:textId="77777777" w:rsidR="001F0548" w:rsidRPr="00AD37E5" w:rsidRDefault="001F0548" w:rsidP="001F054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0025B" w14:textId="31A3040E" w:rsidR="001F0548" w:rsidRPr="00457348" w:rsidRDefault="003E5DE3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207,328</w:t>
            </w:r>
          </w:p>
        </w:tc>
        <w:tc>
          <w:tcPr>
            <w:tcW w:w="236" w:type="dxa"/>
            <w:shd w:val="clear" w:color="auto" w:fill="auto"/>
          </w:tcPr>
          <w:p w14:paraId="57F73E17" w14:textId="77777777" w:rsidR="001F0548" w:rsidRPr="00911ADB" w:rsidRDefault="001F0548" w:rsidP="001F0548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5DAD0" w14:textId="624DA15E" w:rsidR="001F0548" w:rsidRPr="00911ADB" w:rsidRDefault="009935A8" w:rsidP="001F0548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</w:t>
            </w:r>
            <w:r w:rsidR="001F05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</w:t>
            </w:r>
          </w:p>
        </w:tc>
        <w:tc>
          <w:tcPr>
            <w:tcW w:w="260" w:type="dxa"/>
            <w:shd w:val="clear" w:color="auto" w:fill="auto"/>
          </w:tcPr>
          <w:p w14:paraId="38782AF7" w14:textId="77777777" w:rsidR="001F0548" w:rsidRPr="00911AD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15118E" w14:textId="4F479866" w:rsidR="001F0548" w:rsidRPr="00F97036" w:rsidRDefault="003E5DE3" w:rsidP="001F054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47,531</w:t>
            </w:r>
          </w:p>
        </w:tc>
        <w:tc>
          <w:tcPr>
            <w:tcW w:w="245" w:type="dxa"/>
          </w:tcPr>
          <w:p w14:paraId="444F6DE5" w14:textId="77777777" w:rsidR="001F0548" w:rsidRPr="00BE704B" w:rsidRDefault="001F0548" w:rsidP="001F0548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3637C707" w14:textId="1495F16F" w:rsidR="001F0548" w:rsidRPr="00F97036" w:rsidRDefault="009935A8" w:rsidP="005F7F5B">
            <w:pPr>
              <w:tabs>
                <w:tab w:val="decimal" w:pos="892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 w:rsidR="001F0548" w:rsidRPr="00F970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177</w:t>
            </w:r>
          </w:p>
        </w:tc>
      </w:tr>
    </w:tbl>
    <w:p w14:paraId="7987D17D" w14:textId="77777777" w:rsidR="009B35DE" w:rsidRPr="009B35DE" w:rsidRDefault="009B35DE" w:rsidP="000744A1">
      <w:pPr>
        <w:pStyle w:val="Bo-C1Content"/>
        <w:rPr>
          <w:rFonts w:asciiTheme="majorBidi" w:hAnsiTheme="majorBidi" w:cstheme="majorBidi"/>
          <w:sz w:val="20"/>
          <w:szCs w:val="20"/>
          <w:highlight w:val="yellow"/>
        </w:rPr>
      </w:pPr>
    </w:p>
    <w:p w14:paraId="5C8CD7B9" w14:textId="35542E7A" w:rsidR="0009663B" w:rsidRPr="009B35DE" w:rsidRDefault="0009663B" w:rsidP="000744A1">
      <w:pPr>
        <w:pStyle w:val="Bo-C1Content"/>
        <w:rPr>
          <w:rFonts w:asciiTheme="majorBidi" w:hAnsiTheme="majorBidi" w:cstheme="majorBidi"/>
          <w:b/>
          <w:bCs/>
          <w:i/>
          <w:iCs/>
          <w:lang w:val="en-US"/>
        </w:rPr>
      </w:pPr>
      <w:r w:rsidRPr="009B35DE">
        <w:rPr>
          <w:rFonts w:asciiTheme="majorBidi" w:hAnsiTheme="majorBidi" w:cstheme="majorBidi"/>
          <w:b/>
          <w:bCs/>
          <w:i/>
          <w:iCs/>
          <w:cs/>
        </w:rPr>
        <w:t>สัญญาสำคัญที่ทำกับบุคคลหรือกิจการที่เกี่ยวข้องกัน</w:t>
      </w:r>
    </w:p>
    <w:p w14:paraId="223CC99F" w14:textId="77777777" w:rsidR="00C12C7D" w:rsidRPr="00533DFC" w:rsidRDefault="00C12C7D" w:rsidP="005028BC">
      <w:pPr>
        <w:pStyle w:val="Bo-Blankline"/>
        <w:rPr>
          <w:highlight w:val="yellow"/>
          <w:cs/>
        </w:rPr>
      </w:pPr>
    </w:p>
    <w:p w14:paraId="110FA471" w14:textId="77777777" w:rsidR="00E32C9A" w:rsidRPr="009B35DE" w:rsidRDefault="00E32C9A" w:rsidP="00356597">
      <w:pPr>
        <w:pStyle w:val="Heading2"/>
        <w:keepLines w:val="0"/>
        <w:numPr>
          <w:ilvl w:val="1"/>
          <w:numId w:val="4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9B35DE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</w:t>
      </w:r>
    </w:p>
    <w:p w14:paraId="20244810" w14:textId="77777777" w:rsidR="00E32C9A" w:rsidRPr="009B35DE" w:rsidRDefault="00E32C9A" w:rsidP="005028BC">
      <w:pPr>
        <w:pStyle w:val="Bo-Blankline"/>
      </w:pPr>
    </w:p>
    <w:p w14:paraId="2AED4C74" w14:textId="2163BA00" w:rsidR="00C12C7D" w:rsidRPr="009B35DE" w:rsidRDefault="00C12C7D" w:rsidP="004A49A4">
      <w:pPr>
        <w:pStyle w:val="Bo-C1Content"/>
        <w:rPr>
          <w:rFonts w:asciiTheme="majorBidi" w:hAnsiTheme="majorBidi" w:cstheme="majorBidi"/>
        </w:rPr>
      </w:pPr>
      <w:r w:rsidRPr="009B35DE">
        <w:rPr>
          <w:rFonts w:asciiTheme="majorBidi" w:hAnsiTheme="majorBidi" w:cstheme="majorBidi"/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9935A8" w:rsidRPr="009935A8">
        <w:rPr>
          <w:rFonts w:asciiTheme="majorBidi" w:hAnsiTheme="majorBidi" w:cstheme="majorBidi"/>
          <w:lang w:val="en-US"/>
        </w:rPr>
        <w:t>3</w:t>
      </w:r>
      <w:r w:rsidRPr="009B35DE">
        <w:rPr>
          <w:rFonts w:asciiTheme="majorBidi" w:hAnsiTheme="majorBidi" w:cstheme="majorBidi"/>
        </w:rPr>
        <w:t xml:space="preserve"> </w:t>
      </w:r>
      <w:r w:rsidRPr="009B35DE">
        <w:rPr>
          <w:rFonts w:asciiTheme="majorBidi" w:hAnsiTheme="majorBidi" w:cstheme="majorBidi"/>
          <w:cs/>
        </w:rPr>
        <w:t xml:space="preserve">ปี โดยได้สิทธิต่ออายุสัญญาเช่าใหม่ทุก </w:t>
      </w:r>
      <w:r w:rsidR="009935A8" w:rsidRPr="009935A8">
        <w:rPr>
          <w:rFonts w:asciiTheme="majorBidi" w:hAnsiTheme="majorBidi" w:cstheme="majorBidi"/>
          <w:lang w:val="en-US"/>
        </w:rPr>
        <w:t>3</w:t>
      </w:r>
      <w:r w:rsidRPr="009B35DE">
        <w:rPr>
          <w:rFonts w:asciiTheme="majorBidi" w:hAnsiTheme="majorBidi" w:cstheme="majorBidi"/>
        </w:rPr>
        <w:t xml:space="preserve"> </w:t>
      </w:r>
      <w:r w:rsidRPr="009B35DE">
        <w:rPr>
          <w:rFonts w:asciiTheme="majorBidi" w:hAnsiTheme="majorBidi" w:cstheme="majorBidi"/>
          <w:cs/>
        </w:rPr>
        <w:t xml:space="preserve">ปี ในเดือนกรกฎาคม </w:t>
      </w:r>
      <w:r w:rsidR="009935A8" w:rsidRPr="009935A8">
        <w:rPr>
          <w:rFonts w:asciiTheme="majorBidi" w:hAnsiTheme="majorBidi" w:cstheme="majorBidi"/>
          <w:lang w:val="en-US"/>
        </w:rPr>
        <w:t>2542</w:t>
      </w:r>
      <w:r w:rsidRPr="009B35DE">
        <w:rPr>
          <w:rFonts w:asciiTheme="majorBidi" w:hAnsiTheme="majorBidi" w:cstheme="majorBidi"/>
        </w:rPr>
        <w:t xml:space="preserve"> </w:t>
      </w:r>
      <w:r w:rsidRPr="009B35DE">
        <w:rPr>
          <w:rFonts w:asciiTheme="majorBidi" w:hAnsiTheme="majorBidi" w:cstheme="majorBidi"/>
          <w:cs/>
        </w:rPr>
        <w:t>บริษัทและบริษัทย่อย</w:t>
      </w:r>
      <w:r w:rsidR="00165FF8" w:rsidRPr="009B35DE">
        <w:rPr>
          <w:rFonts w:asciiTheme="majorBidi" w:hAnsiTheme="majorBidi" w:cstheme="majorBidi"/>
          <w:cs/>
        </w:rPr>
        <w:br/>
      </w:r>
      <w:r w:rsidRPr="009B35DE">
        <w:rPr>
          <w:rFonts w:asciiTheme="majorBidi" w:hAnsiTheme="majorBidi" w:cstheme="majorBidi"/>
          <w:cs/>
        </w:rPr>
        <w:t xml:space="preserve">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ระยะเวลาเช่าใหม่เป็น </w:t>
      </w:r>
      <w:r w:rsidR="009935A8" w:rsidRPr="009935A8">
        <w:rPr>
          <w:rFonts w:asciiTheme="majorBidi" w:hAnsiTheme="majorBidi" w:cstheme="majorBidi"/>
          <w:lang w:val="en-US"/>
        </w:rPr>
        <w:t>90</w:t>
      </w:r>
      <w:r w:rsidRPr="009B35DE">
        <w:rPr>
          <w:rFonts w:asciiTheme="majorBidi" w:hAnsiTheme="majorBidi" w:cstheme="majorBidi"/>
        </w:rPr>
        <w:t xml:space="preserve"> </w:t>
      </w:r>
      <w:r w:rsidRPr="009B35DE">
        <w:rPr>
          <w:rFonts w:asciiTheme="majorBidi" w:hAnsiTheme="majorBidi" w:cstheme="majorBidi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="00622580" w:rsidRPr="009B35DE">
        <w:rPr>
          <w:rFonts w:asciiTheme="majorBidi" w:hAnsiTheme="majorBidi" w:cstheme="majorBidi"/>
          <w:cs/>
        </w:rPr>
        <w:br/>
      </w:r>
      <w:r w:rsidRPr="009B35DE">
        <w:rPr>
          <w:rFonts w:asciiTheme="majorBidi" w:hAnsiTheme="majorBidi" w:cstheme="majorBidi"/>
          <w:i/>
          <w:iCs/>
        </w:rPr>
        <w:t>(</w:t>
      </w:r>
      <w:r w:rsidRPr="009B35DE">
        <w:rPr>
          <w:rFonts w:asciiTheme="majorBidi" w:hAnsiTheme="majorBidi" w:cstheme="majorBidi"/>
          <w:i/>
          <w:iCs/>
          <w:cs/>
        </w:rPr>
        <w:t xml:space="preserve">ค่าเช่าตลอด 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90</w:t>
      </w:r>
      <w:r w:rsidRPr="009B35D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9B35DE">
        <w:rPr>
          <w:rFonts w:asciiTheme="majorBidi" w:hAnsiTheme="majorBidi" w:cstheme="majorBidi"/>
          <w:i/>
          <w:iCs/>
          <w:cs/>
          <w:lang w:val="en-US"/>
        </w:rPr>
        <w:t>ปี</w:t>
      </w:r>
      <w:r w:rsidRPr="009B35DE">
        <w:rPr>
          <w:rFonts w:asciiTheme="majorBidi" w:hAnsiTheme="majorBidi" w:cstheme="majorBidi"/>
          <w:i/>
          <w:iCs/>
          <w:cs/>
        </w:rPr>
        <w:t xml:space="preserve">เป็นเงิน 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40</w:t>
      </w:r>
      <w:r w:rsidRPr="009B35DE">
        <w:rPr>
          <w:rFonts w:asciiTheme="majorBidi" w:hAnsiTheme="majorBidi" w:cstheme="majorBidi"/>
          <w:i/>
          <w:iCs/>
          <w:lang w:val="en-US"/>
        </w:rPr>
        <w:t>,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000</w:t>
      </w:r>
      <w:r w:rsidRPr="009B35D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9B35DE">
        <w:rPr>
          <w:rFonts w:asciiTheme="majorBidi" w:hAnsiTheme="majorBidi" w:cstheme="majorBidi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37</w:t>
      </w:r>
      <w:r w:rsidRPr="009B35DE">
        <w:rPr>
          <w:rFonts w:asciiTheme="majorBidi" w:hAnsiTheme="majorBidi" w:cstheme="majorBidi"/>
          <w:i/>
          <w:iCs/>
          <w:cs/>
          <w:lang w:val="en-US"/>
        </w:rPr>
        <w:t xml:space="preserve"> บาทต่อตารางเมตร</w:t>
      </w:r>
      <w:r w:rsidRPr="009B35DE">
        <w:rPr>
          <w:rFonts w:asciiTheme="majorBidi" w:hAnsiTheme="majorBidi" w:cstheme="majorBidi"/>
          <w:i/>
          <w:iCs/>
          <w:lang w:val="en-US"/>
        </w:rPr>
        <w:t>)</w:t>
      </w:r>
      <w:r w:rsidR="006522B5" w:rsidRPr="009B35DE">
        <w:rPr>
          <w:rFonts w:asciiTheme="majorBidi" w:hAnsiTheme="majorBidi" w:cstheme="majorBidi"/>
          <w:cs/>
        </w:rPr>
        <w:t xml:space="preserve"> โดยค่าเช่าประจำปีคิดหักจากเงิน</w:t>
      </w:r>
      <w:r w:rsidRPr="009B35DE">
        <w:rPr>
          <w:rFonts w:asciiTheme="majorBidi" w:hAnsiTheme="majorBidi" w:cstheme="majorBidi"/>
          <w:cs/>
        </w:rPr>
        <w:t xml:space="preserve">ค่าเช่าจ่ายล่วงหน้าดังกล่าว ต่อมาเมื่อวันที่ </w:t>
      </w:r>
      <w:r w:rsidR="00622580" w:rsidRPr="009B35DE">
        <w:rPr>
          <w:rFonts w:asciiTheme="majorBidi" w:hAnsiTheme="majorBidi" w:cstheme="majorBidi"/>
          <w:cs/>
        </w:rPr>
        <w:br/>
      </w:r>
      <w:r w:rsidR="009935A8" w:rsidRPr="009935A8">
        <w:rPr>
          <w:rFonts w:asciiTheme="majorBidi" w:hAnsiTheme="majorBidi" w:cstheme="majorBidi"/>
          <w:lang w:val="en-US"/>
        </w:rPr>
        <w:t>24</w:t>
      </w:r>
      <w:r w:rsidRPr="009B35DE">
        <w:rPr>
          <w:rFonts w:asciiTheme="majorBidi" w:hAnsiTheme="majorBidi" w:cstheme="majorBidi"/>
        </w:rPr>
        <w:t xml:space="preserve"> </w:t>
      </w:r>
      <w:r w:rsidRPr="009B35DE">
        <w:rPr>
          <w:rFonts w:asciiTheme="majorBidi" w:hAnsiTheme="majorBidi" w:cstheme="majorBidi"/>
          <w:cs/>
        </w:rPr>
        <w:t xml:space="preserve">กรกฎาคม </w:t>
      </w:r>
      <w:r w:rsidR="009935A8" w:rsidRPr="009935A8">
        <w:rPr>
          <w:rFonts w:asciiTheme="majorBidi" w:hAnsiTheme="majorBidi" w:cstheme="majorBidi"/>
          <w:lang w:val="en-US"/>
        </w:rPr>
        <w:t>2544</w:t>
      </w:r>
      <w:r w:rsidRPr="009B35DE">
        <w:rPr>
          <w:rFonts w:asciiTheme="majorBidi" w:hAnsiTheme="majorBidi" w:cstheme="majorBidi"/>
        </w:rPr>
        <w:t xml:space="preserve"> </w:t>
      </w:r>
      <w:r w:rsidRPr="009B35DE">
        <w:rPr>
          <w:rFonts w:asciiTheme="majorBidi" w:hAnsiTheme="majorBidi" w:cstheme="majorBidi"/>
          <w:cs/>
        </w:rPr>
        <w:t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มีกำหนดระยะเวลาการเช่าครั้งละ</w:t>
      </w:r>
      <w:r w:rsidRPr="009B35DE">
        <w:rPr>
          <w:rFonts w:asciiTheme="majorBidi" w:hAnsiTheme="majorBidi" w:cstheme="majorBidi"/>
        </w:rPr>
        <w:t xml:space="preserve"> </w:t>
      </w:r>
      <w:r w:rsidR="009935A8" w:rsidRPr="009935A8">
        <w:rPr>
          <w:rFonts w:asciiTheme="majorBidi" w:hAnsiTheme="majorBidi" w:cstheme="majorBidi"/>
          <w:lang w:val="en-US"/>
        </w:rPr>
        <w:t>30</w:t>
      </w:r>
      <w:r w:rsidRPr="009B35DE">
        <w:rPr>
          <w:rFonts w:asciiTheme="majorBidi" w:hAnsiTheme="majorBidi" w:cstheme="majorBidi"/>
        </w:rPr>
        <w:t xml:space="preserve"> </w:t>
      </w:r>
      <w:r w:rsidRPr="009B35DE">
        <w:rPr>
          <w:rFonts w:asciiTheme="majorBidi" w:hAnsiTheme="majorBidi" w:cstheme="majorBidi"/>
          <w:cs/>
        </w:rPr>
        <w:t>ปี</w:t>
      </w:r>
      <w:r w:rsidRPr="009B35DE">
        <w:rPr>
          <w:rFonts w:asciiTheme="majorBidi" w:hAnsiTheme="majorBidi" w:cstheme="majorBidi"/>
        </w:rPr>
        <w:t xml:space="preserve"> </w:t>
      </w:r>
      <w:r w:rsidRPr="009B35DE">
        <w:rPr>
          <w:rFonts w:asciiTheme="majorBidi" w:hAnsiTheme="majorBidi" w:cstheme="majorBidi"/>
          <w:cs/>
        </w:rPr>
        <w:t>นับจากวันที่ได้มีการวางเงินค่าเช่าล่วงหน้าตามสัญญาดังกล่าวแต่เริ่มแรก</w:t>
      </w:r>
      <w:r w:rsidRPr="009B35DE">
        <w:rPr>
          <w:rFonts w:asciiTheme="majorBidi" w:hAnsiTheme="majorBidi" w:cstheme="majorBidi"/>
        </w:rPr>
        <w:t xml:space="preserve"> </w:t>
      </w:r>
      <w:r w:rsidRPr="009B35DE">
        <w:rPr>
          <w:rFonts w:asciiTheme="majorBidi" w:hAnsiTheme="majorBidi" w:cstheme="majorBidi"/>
          <w:cs/>
        </w:rPr>
        <w:t xml:space="preserve">โดยบริษัทที่เกี่ยวข้องกันซึ่งเป็นผู้ให้เช่าให้คำมั่นในการต่อระยะเวลาการเช่าออกไปอีกครั้งละ </w:t>
      </w:r>
      <w:r w:rsidR="009935A8" w:rsidRPr="009935A8">
        <w:rPr>
          <w:rFonts w:asciiTheme="majorBidi" w:hAnsiTheme="majorBidi" w:cstheme="majorBidi"/>
          <w:lang w:val="en-US"/>
        </w:rPr>
        <w:t>30</w:t>
      </w:r>
      <w:r w:rsidRPr="009B35DE">
        <w:rPr>
          <w:rFonts w:asciiTheme="majorBidi" w:hAnsiTheme="majorBidi" w:cstheme="majorBidi"/>
        </w:rPr>
        <w:t xml:space="preserve"> </w:t>
      </w:r>
      <w:r w:rsidRPr="009B35DE">
        <w:rPr>
          <w:rFonts w:asciiTheme="majorBidi" w:hAnsiTheme="majorBidi" w:cstheme="majorBidi"/>
          <w:cs/>
        </w:rPr>
        <w:t xml:space="preserve">ปี </w:t>
      </w:r>
      <w:r w:rsidR="00622580" w:rsidRPr="009B35DE">
        <w:rPr>
          <w:rFonts w:asciiTheme="majorBidi" w:hAnsiTheme="majorBidi" w:cstheme="majorBidi"/>
          <w:cs/>
        </w:rPr>
        <w:br/>
      </w:r>
      <w:r w:rsidRPr="009B35DE">
        <w:rPr>
          <w:rFonts w:asciiTheme="majorBidi" w:hAnsiTheme="majorBidi" w:cstheme="majorBidi"/>
          <w:cs/>
        </w:rPr>
        <w:t xml:space="preserve">เป็นจำนวน </w:t>
      </w:r>
      <w:r w:rsidR="009935A8" w:rsidRPr="009935A8">
        <w:rPr>
          <w:rFonts w:asciiTheme="majorBidi" w:hAnsiTheme="majorBidi" w:cstheme="majorBidi"/>
          <w:lang w:val="en-US"/>
        </w:rPr>
        <w:t>2</w:t>
      </w:r>
      <w:r w:rsidRPr="009B35DE">
        <w:rPr>
          <w:rFonts w:asciiTheme="majorBidi" w:hAnsiTheme="majorBidi" w:cstheme="majorBidi"/>
        </w:rPr>
        <w:t xml:space="preserve"> </w:t>
      </w:r>
      <w:r w:rsidRPr="009B35DE">
        <w:rPr>
          <w:rFonts w:asciiTheme="majorBidi" w:hAnsiTheme="majorBidi" w:cstheme="majorBidi"/>
          <w:cs/>
        </w:rPr>
        <w:t>ครั้ง โดยให้อยู่ภายใต้เงื่อนไขและอัตราเช่าเดิม</w:t>
      </w:r>
      <w:r w:rsidRPr="009B35DE">
        <w:rPr>
          <w:rFonts w:asciiTheme="majorBidi" w:hAnsiTheme="majorBidi" w:cstheme="majorBidi"/>
        </w:rPr>
        <w:t xml:space="preserve"> </w:t>
      </w:r>
    </w:p>
    <w:p w14:paraId="6C9AD248" w14:textId="4664D2E7" w:rsidR="009B35DE" w:rsidRDefault="009B35DE">
      <w:pPr>
        <w:spacing w:line="240" w:lineRule="auto"/>
        <w:rPr>
          <w:rFonts w:ascii="Angsana New" w:hAnsi="Angsana New"/>
          <w:sz w:val="20"/>
          <w:szCs w:val="20"/>
          <w:highlight w:val="yellow"/>
          <w:lang w:eastAsia="x-none"/>
        </w:rPr>
      </w:pPr>
      <w:r>
        <w:rPr>
          <w:highlight w:val="yellow"/>
        </w:rPr>
        <w:br w:type="page"/>
      </w:r>
    </w:p>
    <w:p w14:paraId="7B1C3315" w14:textId="0DFC4943" w:rsidR="00706483" w:rsidRPr="009B35DE" w:rsidRDefault="00C12C7D" w:rsidP="001149A3">
      <w:pPr>
        <w:pStyle w:val="Bo-C1Content"/>
        <w:rPr>
          <w:rFonts w:asciiTheme="majorBidi" w:hAnsiTheme="majorBidi" w:cstheme="majorBidi"/>
        </w:rPr>
      </w:pPr>
      <w:r w:rsidRPr="009B35DE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="009935A8" w:rsidRPr="009935A8">
        <w:rPr>
          <w:rFonts w:asciiTheme="majorBidi" w:hAnsiTheme="majorBidi" w:cstheme="majorBidi"/>
          <w:lang w:val="en-US"/>
        </w:rPr>
        <w:t>25</w:t>
      </w:r>
      <w:r w:rsidRPr="009B35DE">
        <w:rPr>
          <w:rFonts w:asciiTheme="majorBidi" w:hAnsiTheme="majorBidi" w:cstheme="majorBidi"/>
          <w:lang w:val="en-US"/>
        </w:rPr>
        <w:t xml:space="preserve"> </w:t>
      </w:r>
      <w:r w:rsidRPr="009B35DE">
        <w:rPr>
          <w:rFonts w:asciiTheme="majorBidi" w:hAnsiTheme="majorBidi" w:cstheme="majorBidi"/>
          <w:cs/>
        </w:rPr>
        <w:t>สิงหาคม</w:t>
      </w:r>
      <w:r w:rsidRPr="009B35DE">
        <w:rPr>
          <w:rFonts w:asciiTheme="majorBidi" w:hAnsiTheme="majorBidi" w:cstheme="majorBidi"/>
          <w:lang w:val="en-US"/>
        </w:rPr>
        <w:t xml:space="preserve"> </w:t>
      </w:r>
      <w:r w:rsidR="009935A8" w:rsidRPr="009935A8">
        <w:rPr>
          <w:rFonts w:asciiTheme="majorBidi" w:hAnsiTheme="majorBidi" w:cstheme="majorBidi"/>
          <w:lang w:val="en-US"/>
        </w:rPr>
        <w:t>2549</w:t>
      </w:r>
      <w:r w:rsidRPr="009B35DE">
        <w:rPr>
          <w:rFonts w:asciiTheme="majorBidi" w:hAnsiTheme="majorBidi" w:cstheme="majorBidi"/>
          <w:lang w:val="en-US"/>
        </w:rPr>
        <w:t xml:space="preserve"> </w:t>
      </w:r>
      <w:r w:rsidRPr="009B35DE">
        <w:rPr>
          <w:rFonts w:asciiTheme="majorBidi" w:hAnsiTheme="majorBidi" w:cstheme="majorBidi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16900B43" w14:textId="77777777" w:rsidR="001149A3" w:rsidRPr="009B35DE" w:rsidRDefault="001149A3" w:rsidP="001149A3">
      <w:pPr>
        <w:pStyle w:val="Bo-C1Content"/>
        <w:rPr>
          <w:rFonts w:asciiTheme="majorBidi" w:hAnsiTheme="majorBidi" w:cstheme="majorBidi"/>
          <w:sz w:val="20"/>
          <w:szCs w:val="20"/>
          <w:cs/>
        </w:rPr>
      </w:pPr>
    </w:p>
    <w:p w14:paraId="4811DDB1" w14:textId="3A75C579" w:rsidR="009B35DE" w:rsidRDefault="00C12C7D" w:rsidP="009B35DE">
      <w:pPr>
        <w:pStyle w:val="Bo-C1Content"/>
        <w:rPr>
          <w:rFonts w:asciiTheme="majorBidi" w:hAnsiTheme="majorBidi" w:cstheme="majorBidi"/>
        </w:rPr>
      </w:pPr>
      <w:r w:rsidRPr="009B35DE">
        <w:rPr>
          <w:rFonts w:asciiTheme="majorBidi" w:hAnsiTheme="majorBidi" w:cstheme="majorBidi"/>
          <w:cs/>
        </w:rPr>
        <w:t>หากมีการบอกเลิกสัญญาเช่าโดยฝ่ายใดฝ่ายหนึ่ง บริษัทมีสิทธิเรียกคืนเงินค่าเช่าจ่ายล่วงหน้าที่เหลือ โดยคู่สัญญา</w:t>
      </w:r>
      <w:r w:rsidR="009B22D7" w:rsidRPr="009B35DE">
        <w:rPr>
          <w:rFonts w:asciiTheme="majorBidi" w:hAnsiTheme="majorBidi" w:cstheme="majorBidi"/>
          <w:cs/>
        </w:rPr>
        <w:br/>
      </w:r>
      <w:r w:rsidRPr="009B35DE">
        <w:rPr>
          <w:rFonts w:asciiTheme="majorBidi" w:hAnsiTheme="majorBidi" w:cstheme="majorBidi"/>
          <w:cs/>
        </w:rPr>
        <w:t>ได้ตกลงกันในหลักการให้มีการจดจำนองสำหรับอาคารสำนักงานดังกล่าวเพื่อเป็นหลักประกันสำหรับเงินค่าเช่าจ่าย</w:t>
      </w:r>
      <w:r w:rsidRPr="009B35DE">
        <w:rPr>
          <w:rFonts w:asciiTheme="majorBidi" w:hAnsiTheme="majorBidi" w:cstheme="majorBidi"/>
          <w:spacing w:val="4"/>
          <w:cs/>
        </w:rPr>
        <w:t xml:space="preserve">ล่วงหน้า ซึ่ง ณ วันที่ </w:t>
      </w:r>
      <w:r w:rsidR="009935A8" w:rsidRPr="009935A8">
        <w:rPr>
          <w:rFonts w:asciiTheme="majorBidi" w:hAnsiTheme="majorBidi" w:cstheme="majorBidi"/>
          <w:spacing w:val="4"/>
          <w:lang w:val="en-US"/>
        </w:rPr>
        <w:t>31</w:t>
      </w:r>
      <w:r w:rsidR="006563C8" w:rsidRPr="009B35DE">
        <w:rPr>
          <w:rFonts w:asciiTheme="majorBidi" w:hAnsiTheme="majorBidi" w:cstheme="majorBidi"/>
          <w:spacing w:val="4"/>
        </w:rPr>
        <w:t xml:space="preserve"> </w:t>
      </w:r>
      <w:r w:rsidR="00D8431D" w:rsidRPr="009B35DE">
        <w:rPr>
          <w:rFonts w:asciiTheme="majorBidi" w:hAnsiTheme="majorBidi" w:cstheme="majorBidi"/>
          <w:spacing w:val="4"/>
          <w:cs/>
        </w:rPr>
        <w:t xml:space="preserve">ธันวาคม </w:t>
      </w:r>
      <w:r w:rsidR="009935A8" w:rsidRPr="009935A8">
        <w:rPr>
          <w:rFonts w:asciiTheme="majorBidi" w:hAnsiTheme="majorBidi" w:cstheme="majorBidi"/>
          <w:spacing w:val="4"/>
          <w:lang w:val="en-US"/>
        </w:rPr>
        <w:t>2564</w:t>
      </w:r>
      <w:r w:rsidRPr="009B35DE">
        <w:rPr>
          <w:rFonts w:asciiTheme="majorBidi" w:hAnsiTheme="majorBidi" w:cstheme="majorBidi"/>
          <w:spacing w:val="4"/>
        </w:rPr>
        <w:t xml:space="preserve"> </w:t>
      </w:r>
      <w:r w:rsidRPr="009B35DE">
        <w:rPr>
          <w:rFonts w:asciiTheme="majorBidi" w:hAnsiTheme="majorBidi" w:cstheme="majorBidi"/>
          <w:spacing w:val="4"/>
          <w:cs/>
        </w:rPr>
        <w:t>ยังไม่มีการ</w:t>
      </w:r>
      <w:r w:rsidRPr="009B35DE">
        <w:rPr>
          <w:rFonts w:asciiTheme="majorBidi" w:hAnsiTheme="majorBidi" w:cstheme="majorBidi"/>
          <w:spacing w:val="2"/>
          <w:cs/>
        </w:rPr>
        <w:t>ทำสัญญาจดจำนองเพื่อเป็นหลักประกันสำหรับ</w:t>
      </w:r>
      <w:r w:rsidRPr="009B35DE">
        <w:rPr>
          <w:rFonts w:asciiTheme="majorBidi" w:hAnsiTheme="majorBidi" w:cstheme="majorBidi"/>
          <w:cs/>
        </w:rPr>
        <w:t>เงินค่าเช่าจ่ายล่วงหน้า ซึ่งมูลค่าที่คาดว่าจะได้รับคืนของเงินค่าเช่าจ่ายล่วงหน้าดังกล่าว ขึ้นอยู่กับความสามารถของบริษัทดังกล่าวที่จะจ่ายชำระคืน</w:t>
      </w:r>
    </w:p>
    <w:p w14:paraId="7C14419F" w14:textId="77777777" w:rsidR="009B35DE" w:rsidRPr="009B35DE" w:rsidRDefault="009B35DE" w:rsidP="009B35DE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56ECB7D0" w14:textId="7072B846" w:rsidR="00E32C9A" w:rsidRPr="009B35DE" w:rsidRDefault="00E32C9A" w:rsidP="009B35DE">
      <w:pPr>
        <w:pStyle w:val="Heading2"/>
        <w:keepLines w:val="0"/>
        <w:numPr>
          <w:ilvl w:val="1"/>
          <w:numId w:val="4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9B35DE">
        <w:rPr>
          <w:rFonts w:asciiTheme="majorBidi" w:hAnsiTheme="majorBidi" w:cstheme="majorBidi"/>
          <w:sz w:val="30"/>
          <w:szCs w:val="30"/>
          <w:cs/>
        </w:rPr>
        <w:t>สัญญาซื้อขายไฟฟ้า</w:t>
      </w:r>
    </w:p>
    <w:p w14:paraId="52548B0A" w14:textId="77777777" w:rsidR="008107D4" w:rsidRPr="00533DFC" w:rsidRDefault="008107D4" w:rsidP="005028BC">
      <w:pPr>
        <w:pStyle w:val="Bo-Blankline"/>
        <w:rPr>
          <w:highlight w:val="yellow"/>
        </w:rPr>
      </w:pPr>
    </w:p>
    <w:p w14:paraId="57E12538" w14:textId="55550F38" w:rsidR="00EA66BF" w:rsidRPr="009B35DE" w:rsidRDefault="00E32C9A" w:rsidP="00EA66BF">
      <w:pPr>
        <w:pStyle w:val="Bo-C1Content"/>
        <w:ind w:left="540"/>
      </w:pPr>
      <w:r w:rsidRPr="009B35DE">
        <w:rPr>
          <w:rFonts w:asciiTheme="majorBidi" w:hAnsiTheme="majorBidi" w:cstheme="majorBidi"/>
          <w:cs/>
        </w:rPr>
        <w:t>บริษัทได้ทำสัญญาซื้อขายไฟฟ้าและบริการกับบริษัทย่อยแห่งหนึ่ง</w:t>
      </w:r>
      <w:r w:rsidRPr="009B35DE">
        <w:rPr>
          <w:rFonts w:asciiTheme="majorBidi" w:hAnsiTheme="majorBidi" w:cstheme="majorBidi"/>
        </w:rPr>
        <w:t xml:space="preserve"> </w:t>
      </w:r>
      <w:r w:rsidRPr="009B35DE">
        <w:rPr>
          <w:rFonts w:asciiTheme="majorBidi" w:hAnsiTheme="majorBidi" w:cstheme="majorBidi"/>
          <w:cs/>
        </w:rPr>
        <w:t>โดยบริษัท</w:t>
      </w:r>
      <w:r w:rsidR="00DF642C" w:rsidRPr="009B35DE">
        <w:rPr>
          <w:rFonts w:asciiTheme="majorBidi" w:hAnsiTheme="majorBidi" w:cstheme="majorBidi"/>
          <w:cs/>
        </w:rPr>
        <w:t>จะขายก๊</w:t>
      </w:r>
      <w:r w:rsidRPr="009B35DE">
        <w:rPr>
          <w:rFonts w:asciiTheme="majorBidi" w:hAnsiTheme="majorBidi" w:cstheme="majorBidi"/>
          <w:cs/>
        </w:rPr>
        <w:t xml:space="preserve">าซร้อนเพื่อให้บริษัทย่อยนำไปใช้ผลิตไฟฟ้า </w:t>
      </w:r>
      <w:r w:rsidR="00983290" w:rsidRPr="009B35DE">
        <w:rPr>
          <w:rFonts w:asciiTheme="majorBidi" w:hAnsiTheme="majorBidi" w:cstheme="majorBidi"/>
          <w:cs/>
        </w:rPr>
        <w:t>และ</w:t>
      </w:r>
      <w:r w:rsidRPr="009B35DE">
        <w:rPr>
          <w:rFonts w:asciiTheme="majorBidi" w:hAnsiTheme="majorBidi" w:cstheme="majorBidi"/>
          <w:cs/>
        </w:rPr>
        <w:t>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3B35C9AF" w14:textId="577F9A10" w:rsidR="00134C46" w:rsidRPr="00533DFC" w:rsidRDefault="00134C46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</w:p>
    <w:p w14:paraId="7F9953AC" w14:textId="77777777" w:rsidR="009B35DE" w:rsidRPr="009B35DE" w:rsidRDefault="009B35DE" w:rsidP="009B35DE">
      <w:pPr>
        <w:pStyle w:val="Heading2"/>
        <w:keepLines w:val="0"/>
        <w:numPr>
          <w:ilvl w:val="1"/>
          <w:numId w:val="4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9B35DE">
        <w:rPr>
          <w:rFonts w:asciiTheme="majorBidi" w:hAnsiTheme="majorBidi" w:cstheme="majorBidi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C920A2F" w14:textId="77777777" w:rsidR="00E45FBE" w:rsidRPr="00533DFC" w:rsidRDefault="00E45FBE" w:rsidP="009B22D7">
      <w:pPr>
        <w:pStyle w:val="Bo-Blankline"/>
        <w:rPr>
          <w:rFonts w:asciiTheme="majorBidi" w:hAnsiTheme="majorBidi" w:cstheme="majorBidi"/>
          <w:highlight w:val="yellow"/>
          <w:cs/>
        </w:rPr>
      </w:pPr>
    </w:p>
    <w:p w14:paraId="50AFA8A0" w14:textId="6978D618" w:rsidR="009B14F7" w:rsidRDefault="009B14F7" w:rsidP="009B14F7">
      <w:pPr>
        <w:pStyle w:val="Bo-C1Content"/>
      </w:pPr>
      <w:r>
        <w:rPr>
          <w:rFonts w:hint="cs"/>
          <w:cs/>
        </w:rPr>
        <w:t xml:space="preserve">บริษัทและบริษัทย่อยทำสัญญาบริการที่เกี่ยวข้องกับการใช้พื้นที่อาคารสำนักงานกับกิจการที่เกี่ยวข้องกัน กำหนดระยะเวลา </w:t>
      </w:r>
      <w:r w:rsidR="009935A8" w:rsidRPr="009935A8">
        <w:rPr>
          <w:lang w:val="en-US"/>
        </w:rPr>
        <w:t>3</w:t>
      </w:r>
      <w:r>
        <w:rPr>
          <w:rFonts w:hint="cs"/>
          <w:cs/>
        </w:rPr>
        <w:t xml:space="preserve"> ปี มีรายละเอียดดังนี้</w:t>
      </w:r>
    </w:p>
    <w:p w14:paraId="6D6FB82E" w14:textId="64138193" w:rsidR="004E2175" w:rsidRPr="00533DFC" w:rsidRDefault="004E2175" w:rsidP="00BD2DA6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78"/>
        <w:gridCol w:w="1134"/>
        <w:gridCol w:w="236"/>
        <w:gridCol w:w="1146"/>
        <w:gridCol w:w="236"/>
        <w:gridCol w:w="1176"/>
        <w:gridCol w:w="236"/>
        <w:gridCol w:w="1136"/>
      </w:tblGrid>
      <w:tr w:rsidR="00031E80" w:rsidRPr="00533DFC" w14:paraId="69789F3D" w14:textId="77777777" w:rsidTr="00BC2155">
        <w:tc>
          <w:tcPr>
            <w:tcW w:w="3878" w:type="dxa"/>
          </w:tcPr>
          <w:p w14:paraId="71F9B3B2" w14:textId="09BAAF0A" w:rsidR="00031E80" w:rsidRPr="009E6A4B" w:rsidRDefault="00031E80" w:rsidP="009113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136F9E97" w14:textId="77777777" w:rsidR="00031E80" w:rsidRPr="009E6A4B" w:rsidRDefault="00031E80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A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23C220" w14:textId="77777777" w:rsidR="00031E80" w:rsidRPr="009E6A4B" w:rsidRDefault="00031E80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8" w:type="dxa"/>
            <w:gridSpan w:val="3"/>
          </w:tcPr>
          <w:p w14:paraId="42DB131A" w14:textId="77777777" w:rsidR="00031E80" w:rsidRPr="009E6A4B" w:rsidRDefault="00031E80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A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C89" w:rsidRPr="00533DFC" w14:paraId="64AA3314" w14:textId="77777777" w:rsidTr="00BC2155">
        <w:tc>
          <w:tcPr>
            <w:tcW w:w="3878" w:type="dxa"/>
          </w:tcPr>
          <w:p w14:paraId="1CACD814" w14:textId="3FC532B0" w:rsidR="00475C89" w:rsidRPr="009E6A4B" w:rsidRDefault="00475C89" w:rsidP="00475C89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EA3FBA" w14:textId="5EE2AA75" w:rsidR="00475C89" w:rsidRPr="009E6A4B" w:rsidRDefault="009935A8" w:rsidP="00475C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0E9B7F7E" w14:textId="77777777" w:rsidR="00475C89" w:rsidRPr="009E6A4B" w:rsidRDefault="00475C89" w:rsidP="00475C8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E76ABBC" w14:textId="27ACF8AC" w:rsidR="00475C89" w:rsidRPr="009E6A4B" w:rsidRDefault="009935A8" w:rsidP="00475C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29A73685" w14:textId="77777777" w:rsidR="00475C89" w:rsidRPr="009E6A4B" w:rsidRDefault="00475C89" w:rsidP="00475C8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EE36376" w14:textId="155ADEBE" w:rsidR="00475C89" w:rsidRPr="009E6A4B" w:rsidRDefault="009935A8" w:rsidP="00475C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446B62DC" w14:textId="77777777" w:rsidR="00475C89" w:rsidRPr="009E6A4B" w:rsidRDefault="00475C89" w:rsidP="00475C8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6BC6637" w14:textId="1242C585" w:rsidR="00475C89" w:rsidRPr="009E6A4B" w:rsidRDefault="009935A8" w:rsidP="00475C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0C4082" w:rsidRPr="00533DFC" w14:paraId="2A62E894" w14:textId="77777777" w:rsidTr="00BC2155">
        <w:tc>
          <w:tcPr>
            <w:tcW w:w="3878" w:type="dxa"/>
          </w:tcPr>
          <w:p w14:paraId="4DE8EF7B" w14:textId="6043A282" w:rsidR="000C4082" w:rsidRPr="009E6A4B" w:rsidRDefault="000C4082" w:rsidP="005F4D7D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00" w:type="dxa"/>
            <w:gridSpan w:val="7"/>
          </w:tcPr>
          <w:p w14:paraId="0673FAA3" w14:textId="25F4AADB" w:rsidR="000C4082" w:rsidRPr="009E6A4B" w:rsidRDefault="000C4082" w:rsidP="000C4082">
            <w:pPr>
              <w:tabs>
                <w:tab w:val="decimal" w:pos="864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A4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E6A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E6A4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75C89" w:rsidRPr="00533DFC" w14:paraId="0A74724D" w14:textId="77777777" w:rsidTr="00BC2155">
        <w:tc>
          <w:tcPr>
            <w:tcW w:w="3878" w:type="dxa"/>
          </w:tcPr>
          <w:p w14:paraId="69E68425" w14:textId="5213E4F6" w:rsidR="00475C89" w:rsidRPr="009E6A4B" w:rsidRDefault="000C4082" w:rsidP="005F4D7D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E6A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ภาระผูกพันตามสัญญา</w:t>
            </w:r>
            <w:r w:rsidRPr="009E6A4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บริการ</w:t>
            </w:r>
            <w:r w:rsidRPr="009E6A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ที่ยกเลิกไม่ได้</w:t>
            </w:r>
          </w:p>
        </w:tc>
        <w:tc>
          <w:tcPr>
            <w:tcW w:w="1134" w:type="dxa"/>
          </w:tcPr>
          <w:p w14:paraId="4B686678" w14:textId="77777777" w:rsidR="00475C89" w:rsidRPr="009E6A4B" w:rsidRDefault="00475C89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2FDA10" w14:textId="77777777" w:rsidR="00475C89" w:rsidRPr="009E6A4B" w:rsidRDefault="00475C89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9CD9B29" w14:textId="77777777" w:rsidR="00475C89" w:rsidRPr="009E6A4B" w:rsidRDefault="00475C89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C65DC5" w14:textId="77777777" w:rsidR="00475C89" w:rsidRPr="009E6A4B" w:rsidRDefault="00475C89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48081B4B" w14:textId="77777777" w:rsidR="00475C89" w:rsidRPr="009E6A4B" w:rsidRDefault="00475C89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0BE615" w14:textId="77777777" w:rsidR="00475C89" w:rsidRPr="009E6A4B" w:rsidRDefault="00475C89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586ABAA" w14:textId="77777777" w:rsidR="00475C89" w:rsidRPr="009E6A4B" w:rsidRDefault="00475C89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A4B" w:rsidRPr="00533DFC" w14:paraId="5C4F5CAC" w14:textId="77777777" w:rsidTr="00BC2155">
        <w:tc>
          <w:tcPr>
            <w:tcW w:w="3878" w:type="dxa"/>
          </w:tcPr>
          <w:p w14:paraId="70768411" w14:textId="77777777" w:rsidR="009E6A4B" w:rsidRPr="009E6A4B" w:rsidRDefault="009E6A4B" w:rsidP="009E6A4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6A4B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9E6A4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0DB57F68" w14:textId="326EA919" w:rsidR="009E6A4B" w:rsidRPr="009E6A4B" w:rsidRDefault="00C638B3" w:rsidP="009E6A4B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B4814">
              <w:rPr>
                <w:rFonts w:asciiTheme="majorBidi" w:hAnsiTheme="majorBidi" w:cstheme="majorBidi"/>
                <w:sz w:val="30"/>
                <w:szCs w:val="30"/>
              </w:rPr>
              <w:t>2,231</w:t>
            </w:r>
          </w:p>
        </w:tc>
        <w:tc>
          <w:tcPr>
            <w:tcW w:w="236" w:type="dxa"/>
          </w:tcPr>
          <w:p w14:paraId="06E57CBF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CEF5533" w14:textId="24AC5ADD" w:rsidR="009E6A4B" w:rsidRPr="009E6A4B" w:rsidRDefault="009935A8" w:rsidP="009E6A4B">
            <w:pPr>
              <w:tabs>
                <w:tab w:val="decimal" w:pos="9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9E6A4B" w:rsidRPr="009E6A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  <w:tc>
          <w:tcPr>
            <w:tcW w:w="236" w:type="dxa"/>
            <w:shd w:val="clear" w:color="auto" w:fill="auto"/>
          </w:tcPr>
          <w:p w14:paraId="74A446A3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D36D57F" w14:textId="68E14D4D" w:rsidR="009E6A4B" w:rsidRPr="009E6A4B" w:rsidRDefault="00C638B3" w:rsidP="009E6A4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26,738</w:t>
            </w:r>
          </w:p>
        </w:tc>
        <w:tc>
          <w:tcPr>
            <w:tcW w:w="236" w:type="dxa"/>
            <w:shd w:val="clear" w:color="auto" w:fill="auto"/>
          </w:tcPr>
          <w:p w14:paraId="1BA953C3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9FF2586" w14:textId="6B7B9F66" w:rsidR="009E6A4B" w:rsidRPr="009E6A4B" w:rsidRDefault="009935A8" w:rsidP="009E6A4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E6A4B" w:rsidRPr="009E6A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326</w:t>
            </w:r>
          </w:p>
        </w:tc>
      </w:tr>
      <w:tr w:rsidR="009E6A4B" w:rsidRPr="00533DFC" w14:paraId="658256B4" w14:textId="77777777" w:rsidTr="00BC2155">
        <w:tc>
          <w:tcPr>
            <w:tcW w:w="3878" w:type="dxa"/>
          </w:tcPr>
          <w:p w14:paraId="6BA307E6" w14:textId="77777777" w:rsidR="009E6A4B" w:rsidRPr="009E6A4B" w:rsidRDefault="009E6A4B" w:rsidP="009E6A4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6A4B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9E6A4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134" w:type="dxa"/>
            <w:shd w:val="clear" w:color="auto" w:fill="auto"/>
          </w:tcPr>
          <w:p w14:paraId="68730574" w14:textId="47F4C684" w:rsidR="009E6A4B" w:rsidRPr="009E6A4B" w:rsidRDefault="00C638B3" w:rsidP="009E6A4B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B4814">
              <w:rPr>
                <w:rFonts w:asciiTheme="majorBidi" w:hAnsiTheme="majorBidi" w:cstheme="majorBidi"/>
                <w:sz w:val="30"/>
                <w:szCs w:val="30"/>
              </w:rPr>
              <w:t>7,086</w:t>
            </w:r>
          </w:p>
        </w:tc>
        <w:tc>
          <w:tcPr>
            <w:tcW w:w="236" w:type="dxa"/>
          </w:tcPr>
          <w:p w14:paraId="1FA51992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BD2B522" w14:textId="73E3B1D4" w:rsidR="009E6A4B" w:rsidRPr="009E6A4B" w:rsidRDefault="009935A8" w:rsidP="009E6A4B">
            <w:pPr>
              <w:tabs>
                <w:tab w:val="decimal" w:pos="9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9E6A4B" w:rsidRPr="009E6A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</w:p>
        </w:tc>
        <w:tc>
          <w:tcPr>
            <w:tcW w:w="236" w:type="dxa"/>
            <w:shd w:val="clear" w:color="auto" w:fill="auto"/>
          </w:tcPr>
          <w:p w14:paraId="7D7B8A93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7803692" w14:textId="30983ADA" w:rsidR="009E6A4B" w:rsidRPr="009E6A4B" w:rsidRDefault="00C638B3" w:rsidP="009E6A4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20,891</w:t>
            </w:r>
          </w:p>
        </w:tc>
        <w:tc>
          <w:tcPr>
            <w:tcW w:w="236" w:type="dxa"/>
            <w:shd w:val="clear" w:color="auto" w:fill="auto"/>
          </w:tcPr>
          <w:p w14:paraId="5CBA3A9B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F6735A8" w14:textId="433560AE" w:rsidR="009E6A4B" w:rsidRPr="009E6A4B" w:rsidRDefault="009935A8" w:rsidP="009E6A4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9E6A4B" w:rsidRPr="009E6A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</w:tr>
      <w:tr w:rsidR="009E6A4B" w:rsidRPr="00533DFC" w14:paraId="1527A099" w14:textId="77777777" w:rsidTr="00BC2155">
        <w:tc>
          <w:tcPr>
            <w:tcW w:w="3878" w:type="dxa"/>
          </w:tcPr>
          <w:p w14:paraId="6DCBD294" w14:textId="77777777" w:rsidR="009E6A4B" w:rsidRPr="009E6A4B" w:rsidRDefault="009E6A4B" w:rsidP="009E6A4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A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A6C94" w14:textId="497A8384" w:rsidR="009E6A4B" w:rsidRPr="009E6A4B" w:rsidRDefault="00C638B3" w:rsidP="009E6A4B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59,317</w:t>
            </w:r>
          </w:p>
        </w:tc>
        <w:tc>
          <w:tcPr>
            <w:tcW w:w="236" w:type="dxa"/>
          </w:tcPr>
          <w:p w14:paraId="0B044A80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AD715" w14:textId="46BB7FD2" w:rsidR="009E6A4B" w:rsidRPr="009E6A4B" w:rsidRDefault="009935A8" w:rsidP="009E6A4B">
            <w:pPr>
              <w:tabs>
                <w:tab w:val="decimal" w:pos="9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9E6A4B" w:rsidRPr="009E6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995</w:t>
            </w:r>
          </w:p>
        </w:tc>
        <w:tc>
          <w:tcPr>
            <w:tcW w:w="236" w:type="dxa"/>
            <w:shd w:val="clear" w:color="auto" w:fill="auto"/>
          </w:tcPr>
          <w:p w14:paraId="3B0A1E84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17849" w14:textId="0B611BF8" w:rsidR="009E6A4B" w:rsidRPr="009E6A4B" w:rsidRDefault="00C638B3" w:rsidP="009E6A4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47,629</w:t>
            </w:r>
          </w:p>
        </w:tc>
        <w:tc>
          <w:tcPr>
            <w:tcW w:w="236" w:type="dxa"/>
            <w:shd w:val="clear" w:color="auto" w:fill="auto"/>
          </w:tcPr>
          <w:p w14:paraId="00B04331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0E6AE6" w14:textId="6CC93E36" w:rsidR="009E6A4B" w:rsidRPr="009E6A4B" w:rsidRDefault="009935A8" w:rsidP="009E6A4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</w:t>
            </w:r>
            <w:r w:rsidR="009E6A4B" w:rsidRPr="009E6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654</w:t>
            </w:r>
          </w:p>
        </w:tc>
      </w:tr>
    </w:tbl>
    <w:p w14:paraId="2C48BE8B" w14:textId="77777777" w:rsidR="00031E80" w:rsidRPr="00533DFC" w:rsidRDefault="00031E80" w:rsidP="00F15002">
      <w:pPr>
        <w:pStyle w:val="Bo-Blankline"/>
        <w:rPr>
          <w:rFonts w:asciiTheme="majorBidi" w:hAnsiTheme="majorBidi" w:cstheme="majorBidi"/>
          <w:highlight w:val="yellow"/>
        </w:rPr>
      </w:pPr>
    </w:p>
    <w:p w14:paraId="1F8A7E84" w14:textId="068F3219" w:rsidR="00A83B4F" w:rsidRPr="00533DFC" w:rsidRDefault="00F32353" w:rsidP="00A83B4F">
      <w:pPr>
        <w:pStyle w:val="Bo-Blankline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  <w:cs/>
          <w:lang w:val="en-US"/>
        </w:rPr>
      </w:pPr>
      <w:r w:rsidRPr="009E6A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บริษัทย่อยหลายแห่ง</w:t>
      </w:r>
      <w:r w:rsidR="00FE0738" w:rsidRPr="009E6A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ได้ทำ</w:t>
      </w:r>
      <w:r w:rsidR="00FE0738" w:rsidRPr="009E6A4B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สัญญาเช่าที่ดินหลายฉบับกับบริษัท</w:t>
      </w:r>
      <w:r w:rsidRPr="009E6A4B">
        <w:rPr>
          <w:rFonts w:asciiTheme="majorBidi" w:hAnsiTheme="majorBidi" w:cstheme="majorBidi"/>
          <w:spacing w:val="-2"/>
          <w:sz w:val="30"/>
          <w:szCs w:val="30"/>
          <w:cs/>
        </w:rPr>
        <w:t>ที่เกี่ยวข้องกัน</w:t>
      </w:r>
      <w:r w:rsidR="00FE0738" w:rsidRPr="009E6A4B">
        <w:rPr>
          <w:rFonts w:asciiTheme="majorBidi" w:hAnsiTheme="majorBidi" w:cstheme="majorBidi"/>
          <w:spacing w:val="-2"/>
          <w:sz w:val="30"/>
          <w:szCs w:val="30"/>
          <w:cs/>
        </w:rPr>
        <w:t>โดยระบุว่าผู้เช่าต้องรื้อถอนสิ่งปลูกสร้างทั้งหมดออกจากพื้นที่เช่าเมื่อสิ้นสุดสัญญา ทำให้</w:t>
      </w:r>
      <w:r w:rsidR="00FE0738" w:rsidRPr="009E6A4B">
        <w:rPr>
          <w:rFonts w:asciiTheme="majorBidi" w:hAnsiTheme="majorBidi" w:cstheme="majorBidi"/>
          <w:sz w:val="30"/>
          <w:szCs w:val="30"/>
          <w:cs/>
        </w:rPr>
        <w:t xml:space="preserve">ผู้เช่ามียอดประมาณการหนี้สินค่ารื้อถอนที่คาดว่าจะเกิดขึ้นในอนาคต ณ วันที่ </w:t>
      </w:r>
      <w:r w:rsidR="009935A8" w:rsidRPr="009935A8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FE0738" w:rsidRPr="009E6A4B">
        <w:rPr>
          <w:rFonts w:asciiTheme="majorBidi" w:hAnsiTheme="majorBidi" w:cstheme="majorBidi"/>
          <w:sz w:val="30"/>
          <w:szCs w:val="30"/>
        </w:rPr>
        <w:t xml:space="preserve"> </w:t>
      </w:r>
      <w:r w:rsidR="00FE0738" w:rsidRPr="009E6A4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935A8" w:rsidRPr="009935A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FE0738" w:rsidRPr="009E6A4B">
        <w:rPr>
          <w:rFonts w:asciiTheme="majorBidi" w:hAnsiTheme="majorBidi" w:cstheme="majorBidi"/>
          <w:sz w:val="30"/>
          <w:szCs w:val="30"/>
          <w:cs/>
        </w:rPr>
        <w:t xml:space="preserve"> เป็นจำนวน</w:t>
      </w:r>
      <w:r w:rsidR="00FE0738" w:rsidRPr="009E6A4B">
        <w:rPr>
          <w:rFonts w:asciiTheme="majorBidi" w:hAnsiTheme="majorBidi" w:cstheme="majorBidi"/>
          <w:sz w:val="30"/>
          <w:szCs w:val="30"/>
        </w:rPr>
        <w:t xml:space="preserve"> </w:t>
      </w:r>
      <w:r w:rsidR="002B4814">
        <w:rPr>
          <w:rFonts w:asciiTheme="majorBidi" w:hAnsiTheme="majorBidi" w:cstheme="majorBidi"/>
          <w:sz w:val="30"/>
          <w:szCs w:val="30"/>
        </w:rPr>
        <w:t>298.3</w:t>
      </w:r>
      <w:r w:rsidR="00FE0738" w:rsidRPr="009E6A4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FE0738" w:rsidRPr="009E6A4B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="00FE0738" w:rsidRPr="009E6A4B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294</w:t>
      </w:r>
      <w:r w:rsidR="009E6A4B" w:rsidRPr="009E6A4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9E6A4B" w:rsidRPr="009E6A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7B70" w:rsidRPr="009E6A4B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="00FE0738" w:rsidRPr="009E6A4B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)</w:t>
      </w:r>
      <w:r w:rsidR="00A83B4F" w:rsidRPr="00533DFC">
        <w:rPr>
          <w:rFonts w:asciiTheme="majorBidi" w:hAnsiTheme="majorBidi" w:cstheme="majorBidi"/>
          <w:i/>
          <w:iCs/>
          <w:sz w:val="30"/>
          <w:szCs w:val="30"/>
          <w:highlight w:val="yellow"/>
          <w:cs/>
          <w:lang w:val="en-US"/>
        </w:rPr>
        <w:br w:type="page"/>
      </w:r>
    </w:p>
    <w:p w14:paraId="1419F7FB" w14:textId="77777777" w:rsidR="00801869" w:rsidRPr="009E6A4B" w:rsidRDefault="00801869" w:rsidP="00C87474">
      <w:pPr>
        <w:pStyle w:val="Caption"/>
        <w:ind w:hanging="900"/>
        <w:rPr>
          <w:rFonts w:asciiTheme="majorBidi" w:hAnsiTheme="majorBidi" w:cstheme="majorBidi"/>
        </w:rPr>
      </w:pPr>
      <w:r w:rsidRPr="009E6A4B">
        <w:rPr>
          <w:rFonts w:asciiTheme="majorBidi" w:hAnsiTheme="majorBidi" w:cstheme="majorBidi"/>
          <w:cs/>
        </w:rPr>
        <w:lastRenderedPageBreak/>
        <w:t>เงินสดและรายการเทียบเท่าเงินสด</w:t>
      </w:r>
    </w:p>
    <w:p w14:paraId="434B19BF" w14:textId="77777777" w:rsidR="00801869" w:rsidRPr="009E6A4B" w:rsidRDefault="00801869" w:rsidP="005028BC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88"/>
        <w:gridCol w:w="1236"/>
        <w:gridCol w:w="236"/>
        <w:gridCol w:w="1134"/>
        <w:gridCol w:w="236"/>
        <w:gridCol w:w="1176"/>
        <w:gridCol w:w="236"/>
        <w:gridCol w:w="1136"/>
      </w:tblGrid>
      <w:tr w:rsidR="00801869" w:rsidRPr="009E6A4B" w14:paraId="475CFEDF" w14:textId="77777777" w:rsidTr="009E6A4B">
        <w:tc>
          <w:tcPr>
            <w:tcW w:w="3788" w:type="dxa"/>
          </w:tcPr>
          <w:p w14:paraId="33278BC1" w14:textId="77777777" w:rsidR="00801869" w:rsidRPr="009E6A4B" w:rsidRDefault="00801869" w:rsidP="007B55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</w:tcPr>
          <w:p w14:paraId="0F293D03" w14:textId="77777777" w:rsidR="00801869" w:rsidRPr="009E6A4B" w:rsidRDefault="00801869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A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166406" w14:textId="77777777" w:rsidR="00801869" w:rsidRPr="009E6A4B" w:rsidRDefault="00801869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8" w:type="dxa"/>
            <w:gridSpan w:val="3"/>
          </w:tcPr>
          <w:p w14:paraId="4207FC0B" w14:textId="77777777" w:rsidR="00801869" w:rsidRPr="009E6A4B" w:rsidRDefault="00801869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6A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6DC7" w:rsidRPr="009E6A4B" w14:paraId="1FFEACAA" w14:textId="77777777" w:rsidTr="009E6A4B">
        <w:tc>
          <w:tcPr>
            <w:tcW w:w="3788" w:type="dxa"/>
          </w:tcPr>
          <w:p w14:paraId="55AA98C9" w14:textId="77777777" w:rsidR="006A6DC7" w:rsidRPr="009E6A4B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0CB446D1" w14:textId="11487DDB" w:rsidR="006A6DC7" w:rsidRPr="009E6A4B" w:rsidRDefault="009935A8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7B0D73B3" w14:textId="77777777" w:rsidR="006A6DC7" w:rsidRPr="009E6A4B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1C8792" w14:textId="15EA5C8C" w:rsidR="006A6DC7" w:rsidRPr="009E6A4B" w:rsidRDefault="009935A8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3789DB75" w14:textId="77777777" w:rsidR="006A6DC7" w:rsidRPr="009E6A4B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3EB4F52A" w14:textId="570690AB" w:rsidR="006A6DC7" w:rsidRPr="009E6A4B" w:rsidRDefault="009935A8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F2E280C" w14:textId="77777777" w:rsidR="006A6DC7" w:rsidRPr="009E6A4B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8C31B64" w14:textId="4D89D228" w:rsidR="006A6DC7" w:rsidRPr="009E6A4B" w:rsidRDefault="009935A8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6A6DC7" w:rsidRPr="009E6A4B" w14:paraId="577061B7" w14:textId="77777777" w:rsidTr="009E6A4B">
        <w:tc>
          <w:tcPr>
            <w:tcW w:w="3788" w:type="dxa"/>
          </w:tcPr>
          <w:p w14:paraId="0832A75D" w14:textId="77777777" w:rsidR="006A6DC7" w:rsidRPr="009E6A4B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0" w:type="dxa"/>
            <w:gridSpan w:val="7"/>
          </w:tcPr>
          <w:p w14:paraId="1A4B57B4" w14:textId="77777777" w:rsidR="006A6DC7" w:rsidRPr="009E6A4B" w:rsidRDefault="006A6DC7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6A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6A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E6A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E6A4B" w:rsidRPr="009E6A4B" w14:paraId="1149CEBE" w14:textId="77777777" w:rsidTr="009E6A4B">
        <w:tc>
          <w:tcPr>
            <w:tcW w:w="3788" w:type="dxa"/>
          </w:tcPr>
          <w:p w14:paraId="0D6194B5" w14:textId="77777777" w:rsidR="009E6A4B" w:rsidRPr="009E6A4B" w:rsidRDefault="009E6A4B" w:rsidP="009E6A4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6A4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36" w:type="dxa"/>
            <w:shd w:val="clear" w:color="auto" w:fill="auto"/>
          </w:tcPr>
          <w:p w14:paraId="73929474" w14:textId="393A1591" w:rsidR="009E6A4B" w:rsidRPr="009E6A4B" w:rsidRDefault="00660FC0" w:rsidP="009E6A4B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5,278</w:t>
            </w:r>
          </w:p>
        </w:tc>
        <w:tc>
          <w:tcPr>
            <w:tcW w:w="236" w:type="dxa"/>
          </w:tcPr>
          <w:p w14:paraId="595628E4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6B8B51" w14:textId="183F6B7F" w:rsidR="009E6A4B" w:rsidRPr="009E6A4B" w:rsidRDefault="009935A8" w:rsidP="009E6A4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E6A4B" w:rsidRPr="009E6A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</w:t>
            </w:r>
          </w:p>
        </w:tc>
        <w:tc>
          <w:tcPr>
            <w:tcW w:w="236" w:type="dxa"/>
          </w:tcPr>
          <w:p w14:paraId="0DCC9020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BC1CC1A" w14:textId="477F3635" w:rsidR="009E6A4B" w:rsidRPr="009E6A4B" w:rsidRDefault="00660FC0" w:rsidP="009E6A4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4,247</w:t>
            </w:r>
          </w:p>
        </w:tc>
        <w:tc>
          <w:tcPr>
            <w:tcW w:w="236" w:type="dxa"/>
          </w:tcPr>
          <w:p w14:paraId="54BFEF4A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24BCECF" w14:textId="0D8AD8F4" w:rsidR="009E6A4B" w:rsidRPr="009E6A4B" w:rsidRDefault="009935A8" w:rsidP="009E6A4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E6A4B" w:rsidRPr="009E6A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</w:p>
        </w:tc>
      </w:tr>
      <w:tr w:rsidR="009E6A4B" w:rsidRPr="009E6A4B" w14:paraId="3706A1A0" w14:textId="77777777" w:rsidTr="009E6A4B">
        <w:tc>
          <w:tcPr>
            <w:tcW w:w="3788" w:type="dxa"/>
          </w:tcPr>
          <w:p w14:paraId="578D05F2" w14:textId="77777777" w:rsidR="009E6A4B" w:rsidRPr="009E6A4B" w:rsidRDefault="009E6A4B" w:rsidP="009E6A4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A4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36" w:type="dxa"/>
            <w:shd w:val="clear" w:color="auto" w:fill="auto"/>
          </w:tcPr>
          <w:p w14:paraId="5829F439" w14:textId="3055CA9A" w:rsidR="009E6A4B" w:rsidRPr="009E6A4B" w:rsidRDefault="00660FC0" w:rsidP="009E6A4B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63,060</w:t>
            </w:r>
          </w:p>
        </w:tc>
        <w:tc>
          <w:tcPr>
            <w:tcW w:w="236" w:type="dxa"/>
          </w:tcPr>
          <w:p w14:paraId="5C8B0A58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18B16D" w14:textId="1662D366" w:rsidR="009E6A4B" w:rsidRPr="009E6A4B" w:rsidRDefault="009935A8" w:rsidP="009E6A4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9E6A4B" w:rsidRPr="009E6A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236" w:type="dxa"/>
          </w:tcPr>
          <w:p w14:paraId="175B8C2D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E1D4B34" w14:textId="635B7F6C" w:rsidR="009E6A4B" w:rsidRPr="009E6A4B" w:rsidRDefault="00660FC0" w:rsidP="009E6A4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27,107</w:t>
            </w:r>
          </w:p>
        </w:tc>
        <w:tc>
          <w:tcPr>
            <w:tcW w:w="236" w:type="dxa"/>
          </w:tcPr>
          <w:p w14:paraId="34DACDDA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917F45E" w14:textId="11157576" w:rsidR="009E6A4B" w:rsidRPr="009E6A4B" w:rsidRDefault="009935A8" w:rsidP="009E6A4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9E6A4B" w:rsidRPr="009E6A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474</w:t>
            </w:r>
          </w:p>
        </w:tc>
      </w:tr>
      <w:tr w:rsidR="009E6A4B" w:rsidRPr="009E6A4B" w14:paraId="0F5B97A1" w14:textId="77777777" w:rsidTr="009E6A4B">
        <w:tc>
          <w:tcPr>
            <w:tcW w:w="3788" w:type="dxa"/>
          </w:tcPr>
          <w:p w14:paraId="14734B0C" w14:textId="77777777" w:rsidR="009E6A4B" w:rsidRPr="009E6A4B" w:rsidRDefault="009E6A4B" w:rsidP="009E6A4B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เงินฝากธนาคารประเภทออมทรัพย์ 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612CF9F" w14:textId="34C7D996" w:rsidR="009E6A4B" w:rsidRPr="009E6A4B" w:rsidRDefault="00660FC0" w:rsidP="009E6A4B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5,598,413</w:t>
            </w:r>
          </w:p>
        </w:tc>
        <w:tc>
          <w:tcPr>
            <w:tcW w:w="236" w:type="dxa"/>
            <w:vAlign w:val="bottom"/>
          </w:tcPr>
          <w:p w14:paraId="3AB3CC72" w14:textId="77777777" w:rsidR="009E6A4B" w:rsidRPr="009E6A4B" w:rsidRDefault="009E6A4B" w:rsidP="009E6A4B">
            <w:pPr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EB70868" w14:textId="06731B6B" w:rsidR="009E6A4B" w:rsidRPr="009E6A4B" w:rsidRDefault="009935A8" w:rsidP="009E6A4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E6A4B" w:rsidRPr="009E6A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</w:t>
            </w:r>
            <w:r w:rsidR="009E6A4B" w:rsidRPr="009E6A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544</w:t>
            </w:r>
          </w:p>
        </w:tc>
        <w:tc>
          <w:tcPr>
            <w:tcW w:w="236" w:type="dxa"/>
            <w:vAlign w:val="bottom"/>
          </w:tcPr>
          <w:p w14:paraId="6ECA5332" w14:textId="77777777" w:rsidR="009E6A4B" w:rsidRPr="009E6A4B" w:rsidRDefault="009E6A4B" w:rsidP="009E6A4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2E6A810" w14:textId="5C026272" w:rsidR="009E6A4B" w:rsidRPr="009E6A4B" w:rsidRDefault="00660FC0" w:rsidP="009E6A4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1,126,510</w:t>
            </w:r>
          </w:p>
        </w:tc>
        <w:tc>
          <w:tcPr>
            <w:tcW w:w="236" w:type="dxa"/>
            <w:vAlign w:val="bottom"/>
          </w:tcPr>
          <w:p w14:paraId="45CA543D" w14:textId="77777777" w:rsidR="009E6A4B" w:rsidRPr="009E6A4B" w:rsidRDefault="009E6A4B" w:rsidP="009E6A4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7E0E8D9C" w14:textId="0BE95965" w:rsidR="009E6A4B" w:rsidRPr="009E6A4B" w:rsidRDefault="009935A8" w:rsidP="009E6A4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E6A4B" w:rsidRPr="009E6A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911</w:t>
            </w:r>
            <w:r w:rsidR="009E6A4B" w:rsidRPr="009E6A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</w:p>
        </w:tc>
      </w:tr>
      <w:tr w:rsidR="009E6A4B" w:rsidRPr="009E6A4B" w14:paraId="2BBD3D60" w14:textId="77777777" w:rsidTr="009E6A4B">
        <w:tc>
          <w:tcPr>
            <w:tcW w:w="3788" w:type="dxa"/>
          </w:tcPr>
          <w:p w14:paraId="47D4BC00" w14:textId="77777777" w:rsidR="009E6A4B" w:rsidRPr="009E6A4B" w:rsidRDefault="009E6A4B" w:rsidP="009E6A4B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9E6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เงินฝากธนาคารประเภทออมทรัพย์ </w:t>
            </w:r>
          </w:p>
          <w:p w14:paraId="473D34E6" w14:textId="77777777" w:rsidR="009E6A4B" w:rsidRPr="009E6A4B" w:rsidRDefault="009E6A4B" w:rsidP="009E6A4B">
            <w:pPr>
              <w:spacing w:line="240" w:lineRule="atLeast"/>
              <w:ind w:left="270" w:right="65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A4B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22340C9" w14:textId="7480C02C" w:rsidR="009E6A4B" w:rsidRPr="009E6A4B" w:rsidRDefault="00660FC0" w:rsidP="009E6A4B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1,55</w:t>
            </w:r>
            <w:r w:rsidR="00CB02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6D7921B4" w14:textId="77777777" w:rsidR="009E6A4B" w:rsidRPr="009E6A4B" w:rsidRDefault="009E6A4B" w:rsidP="009E6A4B">
            <w:pPr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B0EE98E" w14:textId="200AA956" w:rsidR="009E6A4B" w:rsidRPr="009E6A4B" w:rsidRDefault="009935A8" w:rsidP="009E6A4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</w:p>
        </w:tc>
        <w:tc>
          <w:tcPr>
            <w:tcW w:w="236" w:type="dxa"/>
            <w:vAlign w:val="bottom"/>
          </w:tcPr>
          <w:p w14:paraId="6622CD77" w14:textId="77777777" w:rsidR="009E6A4B" w:rsidRPr="009E6A4B" w:rsidRDefault="009E6A4B" w:rsidP="009E6A4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031491C" w14:textId="06C2DC1B" w:rsidR="009E6A4B" w:rsidRPr="009E6A4B" w:rsidRDefault="00660FC0" w:rsidP="009E6A4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  <w:vAlign w:val="bottom"/>
          </w:tcPr>
          <w:p w14:paraId="5DCEB32D" w14:textId="77777777" w:rsidR="009E6A4B" w:rsidRPr="009E6A4B" w:rsidRDefault="009E6A4B" w:rsidP="009E6A4B">
            <w:pPr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5DBCB6CA" w14:textId="67183A24" w:rsidR="009E6A4B" w:rsidRPr="009E6A4B" w:rsidRDefault="009935A8" w:rsidP="009E6A4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9E6A4B" w:rsidRPr="009E6A4B" w14:paraId="59101459" w14:textId="77777777" w:rsidTr="009E6A4B">
        <w:tc>
          <w:tcPr>
            <w:tcW w:w="3788" w:type="dxa"/>
          </w:tcPr>
          <w:p w14:paraId="15E84520" w14:textId="77777777" w:rsidR="009E6A4B" w:rsidRPr="009E6A4B" w:rsidRDefault="009E6A4B" w:rsidP="009E6A4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A4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36" w:type="dxa"/>
            <w:shd w:val="clear" w:color="auto" w:fill="auto"/>
          </w:tcPr>
          <w:p w14:paraId="0AB0876A" w14:textId="72E9B285" w:rsidR="009E6A4B" w:rsidRPr="009E6A4B" w:rsidRDefault="00660FC0" w:rsidP="009E6A4B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</w:p>
        </w:tc>
        <w:tc>
          <w:tcPr>
            <w:tcW w:w="236" w:type="dxa"/>
          </w:tcPr>
          <w:p w14:paraId="3147961F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56E7F9" w14:textId="45F51E54" w:rsidR="009E6A4B" w:rsidRPr="009E6A4B" w:rsidRDefault="009935A8" w:rsidP="009E6A4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  <w:r w:rsidR="009E6A4B" w:rsidRPr="009E6A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663</w:t>
            </w:r>
          </w:p>
        </w:tc>
        <w:tc>
          <w:tcPr>
            <w:tcW w:w="236" w:type="dxa"/>
          </w:tcPr>
          <w:p w14:paraId="7B0E0495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3D2D31E" w14:textId="7C82A776" w:rsidR="009E6A4B" w:rsidRPr="009E6A4B" w:rsidRDefault="00660FC0" w:rsidP="00660FC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FA2401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C4408BC" w14:textId="0A071A18" w:rsidR="009E6A4B" w:rsidRPr="009E6A4B" w:rsidRDefault="009935A8" w:rsidP="009E6A4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9E6A4B" w:rsidRPr="009E6A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</w:p>
        </w:tc>
      </w:tr>
      <w:tr w:rsidR="009E6A4B" w:rsidRPr="00533DFC" w14:paraId="568B52C2" w14:textId="77777777" w:rsidTr="00CB0258">
        <w:tc>
          <w:tcPr>
            <w:tcW w:w="3788" w:type="dxa"/>
          </w:tcPr>
          <w:p w14:paraId="58E98481" w14:textId="77777777" w:rsidR="009E6A4B" w:rsidRPr="009E6A4B" w:rsidRDefault="009E6A4B" w:rsidP="009E6A4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A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D3177" w14:textId="100039A2" w:rsidR="009E6A4B" w:rsidRPr="009E6A4B" w:rsidRDefault="00660FC0" w:rsidP="009E6A4B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5,668,608</w:t>
            </w:r>
          </w:p>
        </w:tc>
        <w:tc>
          <w:tcPr>
            <w:tcW w:w="236" w:type="dxa"/>
            <w:shd w:val="clear" w:color="auto" w:fill="auto"/>
          </w:tcPr>
          <w:p w14:paraId="70AF6B95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4BF2CAA" w14:textId="5F542293" w:rsidR="009E6A4B" w:rsidRPr="009E6A4B" w:rsidRDefault="009935A8" w:rsidP="009E6A4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9E6A4B" w:rsidRPr="009E6A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657</w:t>
            </w:r>
            <w:r w:rsidR="009E6A4B" w:rsidRPr="009E6A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879</w:t>
            </w:r>
          </w:p>
        </w:tc>
        <w:tc>
          <w:tcPr>
            <w:tcW w:w="236" w:type="dxa"/>
          </w:tcPr>
          <w:p w14:paraId="05214137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F8B15" w14:textId="49C83FFF" w:rsidR="009E6A4B" w:rsidRPr="009E6A4B" w:rsidRDefault="00660FC0" w:rsidP="009E6A4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1,157,874</w:t>
            </w:r>
          </w:p>
        </w:tc>
        <w:tc>
          <w:tcPr>
            <w:tcW w:w="236" w:type="dxa"/>
          </w:tcPr>
          <w:p w14:paraId="201795FF" w14:textId="77777777" w:rsidR="009E6A4B" w:rsidRPr="009E6A4B" w:rsidRDefault="009E6A4B" w:rsidP="009E6A4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43E22AA8" w14:textId="5EC57911" w:rsidR="009E6A4B" w:rsidRPr="009E6A4B" w:rsidRDefault="009935A8" w:rsidP="009E6A4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E6A4B" w:rsidRPr="009E6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034</w:t>
            </w:r>
            <w:r w:rsidR="009E6A4B" w:rsidRPr="009E6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928</w:t>
            </w:r>
          </w:p>
        </w:tc>
      </w:tr>
    </w:tbl>
    <w:p w14:paraId="7C4CADEE" w14:textId="2300750A" w:rsidR="00A83B4F" w:rsidRPr="00533DFC" w:rsidRDefault="00A83B4F">
      <w:pPr>
        <w:spacing w:line="240" w:lineRule="auto"/>
        <w:rPr>
          <w:rFonts w:ascii="Angsana New" w:hAnsi="Angsana New"/>
          <w:sz w:val="20"/>
          <w:szCs w:val="20"/>
          <w:highlight w:val="yellow"/>
          <w:cs/>
          <w:lang w:eastAsia="x-none"/>
        </w:rPr>
      </w:pPr>
    </w:p>
    <w:p w14:paraId="6396CAA9" w14:textId="77777777" w:rsidR="00A83B4F" w:rsidRPr="00533DFC" w:rsidRDefault="00A83B4F">
      <w:pPr>
        <w:spacing w:line="240" w:lineRule="auto"/>
        <w:rPr>
          <w:rFonts w:ascii="Angsana New" w:hAnsi="Angsana New"/>
          <w:sz w:val="20"/>
          <w:szCs w:val="20"/>
          <w:highlight w:val="yellow"/>
          <w:cs/>
          <w:lang w:eastAsia="x-none"/>
        </w:rPr>
      </w:pPr>
      <w:r w:rsidRPr="00533DFC">
        <w:rPr>
          <w:rFonts w:ascii="Angsana New" w:hAnsi="Angsana New"/>
          <w:sz w:val="20"/>
          <w:szCs w:val="20"/>
          <w:highlight w:val="yellow"/>
          <w:cs/>
          <w:lang w:eastAsia="x-none"/>
        </w:rPr>
        <w:br w:type="page"/>
      </w:r>
    </w:p>
    <w:p w14:paraId="2A10F60E" w14:textId="087163DB" w:rsidR="00E44C85" w:rsidRPr="00E44C85" w:rsidRDefault="00E44C85" w:rsidP="006D2393">
      <w:pPr>
        <w:pStyle w:val="Caption"/>
        <w:ind w:hanging="900"/>
        <w:rPr>
          <w:rFonts w:asciiTheme="majorBidi" w:hAnsiTheme="majorBidi" w:cstheme="majorBidi"/>
        </w:rPr>
      </w:pPr>
      <w:r w:rsidRPr="00E44C85">
        <w:rPr>
          <w:rFonts w:asciiTheme="majorBidi" w:hAnsiTheme="majorBidi" w:cstheme="majorBidi" w:hint="cs"/>
          <w:cs/>
        </w:rPr>
        <w:lastRenderedPageBreak/>
        <w:t>ลูกหนี้การค้า</w:t>
      </w:r>
    </w:p>
    <w:p w14:paraId="3B2F2BAA" w14:textId="1BAADDFE" w:rsidR="00E44C85" w:rsidRDefault="00E44C85" w:rsidP="00431645">
      <w:pPr>
        <w:pStyle w:val="Bo-Blankline"/>
        <w:rPr>
          <w:highlight w:val="yellow"/>
          <w:lang w:val="en-US"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990"/>
        <w:gridCol w:w="1260"/>
        <w:gridCol w:w="180"/>
        <w:gridCol w:w="1260"/>
        <w:gridCol w:w="178"/>
        <w:gridCol w:w="1262"/>
        <w:gridCol w:w="180"/>
        <w:gridCol w:w="1358"/>
      </w:tblGrid>
      <w:tr w:rsidR="00431645" w:rsidRPr="00147E88" w14:paraId="6E15BF4A" w14:textId="77777777" w:rsidTr="00A91BED">
        <w:trPr>
          <w:cantSplit/>
          <w:tblHeader/>
        </w:trPr>
        <w:tc>
          <w:tcPr>
            <w:tcW w:w="2520" w:type="dxa"/>
            <w:vAlign w:val="bottom"/>
            <w:hideMark/>
          </w:tcPr>
          <w:p w14:paraId="511976C3" w14:textId="77777777" w:rsidR="00431645" w:rsidRPr="00147E88" w:rsidRDefault="00431645" w:rsidP="00A91BE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8EDFFD0" w14:textId="77777777" w:rsidR="00431645" w:rsidRPr="00147E88" w:rsidRDefault="00431645" w:rsidP="00A91BE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D7BBAC2" w14:textId="77777777" w:rsidR="00431645" w:rsidRPr="00147E88" w:rsidRDefault="00431645" w:rsidP="00A91BE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47E8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4EB88968" w14:textId="77777777" w:rsidR="00431645" w:rsidRPr="00147E88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vAlign w:val="bottom"/>
          </w:tcPr>
          <w:p w14:paraId="187C27F6" w14:textId="77777777" w:rsidR="00431645" w:rsidRPr="00147E88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147E8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31645" w:rsidRPr="00147E88" w14:paraId="6BF6BA98" w14:textId="77777777" w:rsidTr="00A91BED">
        <w:trPr>
          <w:cantSplit/>
          <w:tblHeader/>
        </w:trPr>
        <w:tc>
          <w:tcPr>
            <w:tcW w:w="2520" w:type="dxa"/>
            <w:vAlign w:val="bottom"/>
          </w:tcPr>
          <w:p w14:paraId="6E943449" w14:textId="7C9D818F" w:rsidR="00431645" w:rsidRPr="0094672C" w:rsidRDefault="0094672C" w:rsidP="0094672C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467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946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9467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990" w:type="dxa"/>
          </w:tcPr>
          <w:p w14:paraId="46A6C343" w14:textId="77777777" w:rsidR="00431645" w:rsidRPr="00147E88" w:rsidRDefault="00431645" w:rsidP="00A91BE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47E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069DCD2A" w14:textId="294A9BE7" w:rsidR="00431645" w:rsidRPr="00147E88" w:rsidRDefault="009935A8" w:rsidP="00A91BE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6ED48658" w14:textId="77777777" w:rsidR="00431645" w:rsidRPr="00147E88" w:rsidRDefault="00431645" w:rsidP="00A91BE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A32BFBF" w14:textId="28745BEC" w:rsidR="00431645" w:rsidRPr="00147E88" w:rsidRDefault="009935A8" w:rsidP="00A91BE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37F3043D" w14:textId="77777777" w:rsidR="00431645" w:rsidRPr="00147E88" w:rsidRDefault="00431645" w:rsidP="00A91BE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00F669B0" w14:textId="318C7BE6" w:rsidR="00431645" w:rsidRPr="00147E88" w:rsidRDefault="009935A8" w:rsidP="00A91BE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08412A08" w14:textId="77777777" w:rsidR="00431645" w:rsidRPr="00147E88" w:rsidRDefault="00431645" w:rsidP="00A91BE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</w:tcPr>
          <w:p w14:paraId="46F62503" w14:textId="604F03D3" w:rsidR="00431645" w:rsidRPr="00147E88" w:rsidRDefault="009935A8" w:rsidP="00A91BE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431645" w:rsidRPr="00147E88" w14:paraId="2AA3B821" w14:textId="77777777" w:rsidTr="00A91BED">
        <w:trPr>
          <w:cantSplit/>
          <w:tblHeader/>
        </w:trPr>
        <w:tc>
          <w:tcPr>
            <w:tcW w:w="2520" w:type="dxa"/>
            <w:vAlign w:val="bottom"/>
            <w:hideMark/>
          </w:tcPr>
          <w:p w14:paraId="73613AEC" w14:textId="77777777" w:rsidR="00431645" w:rsidRPr="00147E88" w:rsidRDefault="00431645" w:rsidP="00A91BE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41E6A8A" w14:textId="77777777" w:rsidR="00431645" w:rsidRPr="00147E88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8" w:type="dxa"/>
            <w:gridSpan w:val="7"/>
            <w:vAlign w:val="bottom"/>
            <w:hideMark/>
          </w:tcPr>
          <w:p w14:paraId="4DEA253F" w14:textId="77777777" w:rsidR="00431645" w:rsidRPr="00147E88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147E88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645" w:rsidRPr="00147E88" w14:paraId="57CF07B3" w14:textId="77777777" w:rsidTr="00A91BED">
        <w:trPr>
          <w:cantSplit/>
        </w:trPr>
        <w:tc>
          <w:tcPr>
            <w:tcW w:w="2520" w:type="dxa"/>
          </w:tcPr>
          <w:p w14:paraId="65DBA673" w14:textId="77777777" w:rsidR="00431645" w:rsidRPr="00147E88" w:rsidRDefault="00431645" w:rsidP="00A91B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47E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368D6929" w14:textId="4507E30E" w:rsidR="00431645" w:rsidRPr="00147E88" w:rsidRDefault="009935A8" w:rsidP="00A91BE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6A082C7F" w14:textId="7BCD188D" w:rsidR="00431645" w:rsidRPr="00147E88" w:rsidRDefault="007C48FB" w:rsidP="00A91BE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180" w:type="dxa"/>
          </w:tcPr>
          <w:p w14:paraId="56A005D6" w14:textId="77777777" w:rsidR="00431645" w:rsidRPr="00147E88" w:rsidRDefault="00431645" w:rsidP="00A91B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0CCCB1" w14:textId="0F3838A3" w:rsidR="00431645" w:rsidRPr="00147E88" w:rsidRDefault="009935A8" w:rsidP="00A91BED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31645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080</w:t>
            </w:r>
          </w:p>
        </w:tc>
        <w:tc>
          <w:tcPr>
            <w:tcW w:w="178" w:type="dxa"/>
          </w:tcPr>
          <w:p w14:paraId="0A157600" w14:textId="77777777" w:rsidR="00431645" w:rsidRPr="00147E88" w:rsidRDefault="00431645" w:rsidP="00A91BE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745C8D5A" w14:textId="67686E24" w:rsidR="00431645" w:rsidRPr="00147E88" w:rsidRDefault="007C48FB" w:rsidP="00A91BED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7,712,296</w:t>
            </w:r>
          </w:p>
        </w:tc>
        <w:tc>
          <w:tcPr>
            <w:tcW w:w="180" w:type="dxa"/>
          </w:tcPr>
          <w:p w14:paraId="1DA7AE1C" w14:textId="77777777" w:rsidR="00431645" w:rsidRPr="00147E88" w:rsidRDefault="00431645" w:rsidP="00A91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</w:tcPr>
          <w:p w14:paraId="44CF17C0" w14:textId="36A9526E" w:rsidR="00431645" w:rsidRPr="00147E88" w:rsidRDefault="009935A8" w:rsidP="00A91B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431645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  <w:r w:rsidR="00431645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</w:tr>
      <w:tr w:rsidR="00431645" w:rsidRPr="00147E88" w14:paraId="5F273FD8" w14:textId="77777777" w:rsidTr="00A91BED">
        <w:trPr>
          <w:cantSplit/>
        </w:trPr>
        <w:tc>
          <w:tcPr>
            <w:tcW w:w="2520" w:type="dxa"/>
          </w:tcPr>
          <w:p w14:paraId="3C674DE5" w14:textId="77777777" w:rsidR="00431645" w:rsidRPr="00147E88" w:rsidRDefault="00431645" w:rsidP="00A91B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7E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7E88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62242B4C" w14:textId="77777777" w:rsidR="00431645" w:rsidRPr="00147E88" w:rsidRDefault="00431645" w:rsidP="00A91BE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09DEC09" w14:textId="33E993F0" w:rsidR="00431645" w:rsidRPr="00DC2E2A" w:rsidRDefault="007C48FB" w:rsidP="007D09C5">
            <w:pPr>
              <w:pStyle w:val="acctfourfigures"/>
              <w:tabs>
                <w:tab w:val="decimal" w:pos="465"/>
                <w:tab w:val="left" w:pos="1080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6,014,765</w:t>
            </w:r>
          </w:p>
        </w:tc>
        <w:tc>
          <w:tcPr>
            <w:tcW w:w="180" w:type="dxa"/>
          </w:tcPr>
          <w:p w14:paraId="6574DE8C" w14:textId="77777777" w:rsidR="00431645" w:rsidRPr="00147E88" w:rsidRDefault="00431645" w:rsidP="00A91B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8A936D" w14:textId="0B7A5B3F" w:rsidR="00431645" w:rsidRPr="00147E88" w:rsidRDefault="009935A8" w:rsidP="007D09C5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31645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  <w:r w:rsidR="00431645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  <w:tc>
          <w:tcPr>
            <w:tcW w:w="178" w:type="dxa"/>
          </w:tcPr>
          <w:p w14:paraId="12468C06" w14:textId="77777777" w:rsidR="00431645" w:rsidRPr="00147E88" w:rsidRDefault="00431645" w:rsidP="00A91BE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37768A56" w14:textId="38416645" w:rsidR="00431645" w:rsidRPr="008E64C7" w:rsidRDefault="007C48FB" w:rsidP="00A91BED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977,274</w:t>
            </w:r>
          </w:p>
        </w:tc>
        <w:tc>
          <w:tcPr>
            <w:tcW w:w="180" w:type="dxa"/>
          </w:tcPr>
          <w:p w14:paraId="59A5DC02" w14:textId="77777777" w:rsidR="00431645" w:rsidRPr="00147E88" w:rsidRDefault="00431645" w:rsidP="00A91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4AF61F9A" w14:textId="786AEC34" w:rsidR="00431645" w:rsidRPr="00147E88" w:rsidRDefault="009935A8" w:rsidP="00A91B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826</w:t>
            </w:r>
            <w:r w:rsidR="00431645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911</w:t>
            </w:r>
          </w:p>
        </w:tc>
      </w:tr>
      <w:tr w:rsidR="00431645" w:rsidRPr="00147E88" w14:paraId="0913BE41" w14:textId="77777777" w:rsidTr="00A91BED">
        <w:trPr>
          <w:cantSplit/>
        </w:trPr>
        <w:tc>
          <w:tcPr>
            <w:tcW w:w="2520" w:type="dxa"/>
          </w:tcPr>
          <w:p w14:paraId="7FC926B1" w14:textId="77777777" w:rsidR="00431645" w:rsidRPr="00147E88" w:rsidRDefault="00431645" w:rsidP="00A91B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7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2DE63B6" w14:textId="77777777" w:rsidR="00431645" w:rsidRPr="00147E88" w:rsidRDefault="00431645" w:rsidP="00A91BE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8A4306F" w14:textId="25261D3C" w:rsidR="00431645" w:rsidRPr="00E84407" w:rsidRDefault="007C48FB" w:rsidP="00A91BE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6,015,535</w:t>
            </w:r>
          </w:p>
        </w:tc>
        <w:tc>
          <w:tcPr>
            <w:tcW w:w="180" w:type="dxa"/>
          </w:tcPr>
          <w:p w14:paraId="1DE2DAB5" w14:textId="77777777" w:rsidR="00431645" w:rsidRPr="00E84407" w:rsidRDefault="00431645" w:rsidP="00A91B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ED1711" w14:textId="6A1ACB13" w:rsidR="00431645" w:rsidRPr="00E84407" w:rsidRDefault="009935A8" w:rsidP="00A91BED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431645" w:rsidRPr="00E84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740</w:t>
            </w:r>
            <w:r w:rsidR="00431645" w:rsidRPr="00E84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178" w:type="dxa"/>
          </w:tcPr>
          <w:p w14:paraId="7C9A9B53" w14:textId="77777777" w:rsidR="00431645" w:rsidRPr="00E84407" w:rsidRDefault="00431645" w:rsidP="00A91BE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5245A92D" w14:textId="43C6ABE4" w:rsidR="00431645" w:rsidRPr="008E64C7" w:rsidRDefault="007C48FB" w:rsidP="00A91BED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8,689,570</w:t>
            </w:r>
          </w:p>
        </w:tc>
        <w:tc>
          <w:tcPr>
            <w:tcW w:w="180" w:type="dxa"/>
          </w:tcPr>
          <w:p w14:paraId="5577FE16" w14:textId="77777777" w:rsidR="00431645" w:rsidRPr="00E84407" w:rsidRDefault="00431645" w:rsidP="00A91BE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775B6A8E" w14:textId="15A5F3E9" w:rsidR="00431645" w:rsidRPr="00E84407" w:rsidRDefault="009935A8" w:rsidP="00A91B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431645" w:rsidRPr="00E84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  <w:r w:rsidR="00431645" w:rsidRPr="00E84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219</w:t>
            </w:r>
          </w:p>
        </w:tc>
      </w:tr>
      <w:tr w:rsidR="00431645" w:rsidRPr="00147E88" w14:paraId="23340E38" w14:textId="77777777" w:rsidTr="00A91BED">
        <w:trPr>
          <w:cantSplit/>
        </w:trPr>
        <w:tc>
          <w:tcPr>
            <w:tcW w:w="2520" w:type="dxa"/>
          </w:tcPr>
          <w:p w14:paraId="5576700B" w14:textId="77777777" w:rsidR="00431645" w:rsidRPr="00147E88" w:rsidRDefault="00431645" w:rsidP="00A91BED">
            <w:pPr>
              <w:tabs>
                <w:tab w:val="left" w:pos="450"/>
              </w:tabs>
              <w:spacing w:line="240" w:lineRule="atLeast"/>
              <w:ind w:left="336" w:right="6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C4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</w:t>
            </w: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ครดิตที่คาดว่าจะเกิดขึ้น</w:t>
            </w:r>
          </w:p>
        </w:tc>
        <w:tc>
          <w:tcPr>
            <w:tcW w:w="990" w:type="dxa"/>
          </w:tcPr>
          <w:p w14:paraId="3BB54B2F" w14:textId="77777777" w:rsidR="00431645" w:rsidRPr="00147E88" w:rsidRDefault="00431645" w:rsidP="00A91BE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22736" w14:textId="46D77726" w:rsidR="00431645" w:rsidRPr="001A5A00" w:rsidRDefault="007C48FB" w:rsidP="00A91BED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(49,537)</w:t>
            </w:r>
          </w:p>
        </w:tc>
        <w:tc>
          <w:tcPr>
            <w:tcW w:w="180" w:type="dxa"/>
          </w:tcPr>
          <w:p w14:paraId="147713FE" w14:textId="77777777" w:rsidR="00431645" w:rsidRPr="00147E88" w:rsidRDefault="00431645" w:rsidP="00A91B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746B4CA" w14:textId="61114D3D" w:rsidR="00431645" w:rsidRPr="002D55EC" w:rsidRDefault="00431645" w:rsidP="00A91BED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55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Pr="002D55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784</w:t>
            </w:r>
            <w:r w:rsidRPr="002D55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78" w:type="dxa"/>
          </w:tcPr>
          <w:p w14:paraId="2E928818" w14:textId="77777777" w:rsidR="00431645" w:rsidRPr="00147E88" w:rsidRDefault="00431645" w:rsidP="00A91BE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BCAF9" w14:textId="5337D043" w:rsidR="00431645" w:rsidRPr="00147E88" w:rsidRDefault="007C48FB" w:rsidP="00A91BED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(32,507)</w:t>
            </w:r>
          </w:p>
        </w:tc>
        <w:tc>
          <w:tcPr>
            <w:tcW w:w="180" w:type="dxa"/>
          </w:tcPr>
          <w:p w14:paraId="16268C86" w14:textId="77777777" w:rsidR="00431645" w:rsidRPr="00147E88" w:rsidRDefault="00431645" w:rsidP="00A91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5FE9B0E4" w14:textId="27903864" w:rsidR="00431645" w:rsidRPr="00147E88" w:rsidRDefault="00431645" w:rsidP="00A91BED">
            <w:pPr>
              <w:tabs>
                <w:tab w:val="decimal" w:pos="120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7E8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  <w:r w:rsidRPr="00147E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1645" w:rsidRPr="00147E88" w14:paraId="581E8511" w14:textId="77777777" w:rsidTr="00A91BED">
        <w:trPr>
          <w:cantSplit/>
        </w:trPr>
        <w:tc>
          <w:tcPr>
            <w:tcW w:w="2520" w:type="dxa"/>
          </w:tcPr>
          <w:p w14:paraId="1F1249B2" w14:textId="77777777" w:rsidR="00431645" w:rsidRPr="00147E88" w:rsidRDefault="00431645" w:rsidP="00A91B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7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1BA1F2DB" w14:textId="77777777" w:rsidR="00431645" w:rsidRPr="00147E88" w:rsidRDefault="00431645" w:rsidP="00A91BE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E7016" w14:textId="1D8AF646" w:rsidR="00431645" w:rsidRPr="00147E88" w:rsidRDefault="007C48FB" w:rsidP="00A91BE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5,965,998</w:t>
            </w:r>
          </w:p>
        </w:tc>
        <w:tc>
          <w:tcPr>
            <w:tcW w:w="180" w:type="dxa"/>
          </w:tcPr>
          <w:p w14:paraId="0C4EBC22" w14:textId="77777777" w:rsidR="00431645" w:rsidRPr="00147E88" w:rsidRDefault="00431645" w:rsidP="00A91B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942A69" w14:textId="12E2CC40" w:rsidR="00431645" w:rsidRPr="00147E88" w:rsidRDefault="009935A8" w:rsidP="00A91BED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431645" w:rsidRPr="0014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675</w:t>
            </w:r>
            <w:r w:rsidR="00431645" w:rsidRPr="0014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711</w:t>
            </w:r>
          </w:p>
        </w:tc>
        <w:tc>
          <w:tcPr>
            <w:tcW w:w="178" w:type="dxa"/>
          </w:tcPr>
          <w:p w14:paraId="262BD19E" w14:textId="77777777" w:rsidR="00431645" w:rsidRPr="00147E88" w:rsidRDefault="00431645" w:rsidP="00A91BE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55B35" w14:textId="31D86719" w:rsidR="00431645" w:rsidRPr="00147E88" w:rsidRDefault="007C48FB" w:rsidP="00A91BED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8,657,063</w:t>
            </w:r>
          </w:p>
        </w:tc>
        <w:tc>
          <w:tcPr>
            <w:tcW w:w="180" w:type="dxa"/>
          </w:tcPr>
          <w:p w14:paraId="20590507" w14:textId="77777777" w:rsidR="00431645" w:rsidRPr="00147E88" w:rsidRDefault="00431645" w:rsidP="00A91BE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1222B24A" w14:textId="61759A8A" w:rsidR="00431645" w:rsidRPr="00147E88" w:rsidRDefault="009935A8" w:rsidP="00A91B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431645" w:rsidRPr="0014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237</w:t>
            </w:r>
            <w:r w:rsidR="00431645" w:rsidRPr="0014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977</w:t>
            </w:r>
          </w:p>
        </w:tc>
      </w:tr>
    </w:tbl>
    <w:p w14:paraId="25E3C242" w14:textId="77777777" w:rsidR="00431645" w:rsidRDefault="00431645" w:rsidP="00431645">
      <w:pPr>
        <w:pStyle w:val="Bo-Blankline"/>
      </w:pPr>
    </w:p>
    <w:p w14:paraId="2DA012BA" w14:textId="77777777" w:rsidR="00431645" w:rsidRDefault="00431645" w:rsidP="00431645">
      <w:pPr>
        <w:pStyle w:val="Bo-C1Content"/>
        <w:tabs>
          <w:tab w:val="left" w:pos="547"/>
        </w:tabs>
      </w:pPr>
      <w:r w:rsidRPr="0018439B">
        <w:rPr>
          <w:rFonts w:hint="cs"/>
          <w:cs/>
        </w:rPr>
        <w:t>การวิเคราะห์อายุของลูกหนี้การค้า</w:t>
      </w:r>
      <w:r>
        <w:t xml:space="preserve"> </w:t>
      </w:r>
      <w:r w:rsidRPr="0018439B">
        <w:rPr>
          <w:rFonts w:hint="cs"/>
          <w:cs/>
        </w:rPr>
        <w:t>มีดังนี้</w:t>
      </w:r>
    </w:p>
    <w:p w14:paraId="70FB3E9C" w14:textId="77777777" w:rsidR="00431645" w:rsidRDefault="00431645" w:rsidP="00431645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38"/>
        <w:gridCol w:w="1197"/>
        <w:gridCol w:w="6"/>
        <w:gridCol w:w="263"/>
        <w:gridCol w:w="6"/>
        <w:gridCol w:w="1170"/>
        <w:gridCol w:w="242"/>
        <w:gridCol w:w="1288"/>
      </w:tblGrid>
      <w:tr w:rsidR="00431645" w:rsidRPr="00744476" w14:paraId="5126C97F" w14:textId="77777777" w:rsidTr="003A1EA4">
        <w:trPr>
          <w:tblHeader/>
        </w:trPr>
        <w:tc>
          <w:tcPr>
            <w:tcW w:w="3510" w:type="dxa"/>
          </w:tcPr>
          <w:p w14:paraId="719DED17" w14:textId="77777777" w:rsidR="00431645" w:rsidRPr="00FA7ADF" w:rsidRDefault="00431645" w:rsidP="00A91BED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5" w:type="dxa"/>
            <w:gridSpan w:val="3"/>
          </w:tcPr>
          <w:p w14:paraId="529D8676" w14:textId="77777777" w:rsidR="00431645" w:rsidRPr="00FA7ADF" w:rsidRDefault="00431645" w:rsidP="00A91BED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14:paraId="003C477F" w14:textId="77777777" w:rsidR="00431645" w:rsidRPr="00FA7ADF" w:rsidRDefault="00431645" w:rsidP="00A91BE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6" w:type="dxa"/>
            <w:gridSpan w:val="4"/>
          </w:tcPr>
          <w:p w14:paraId="238F7275" w14:textId="77777777" w:rsidR="00431645" w:rsidRPr="00FA7ADF" w:rsidRDefault="00431645" w:rsidP="006F0FF8">
            <w:pPr>
              <w:spacing w:line="380" w:lineRule="exact"/>
              <w:ind w:left="-564" w:right="-115" w:firstLine="4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1645" w:rsidRPr="00744476" w14:paraId="12C13F29" w14:textId="77777777" w:rsidTr="003A1EA4">
        <w:trPr>
          <w:tblHeader/>
        </w:trPr>
        <w:tc>
          <w:tcPr>
            <w:tcW w:w="3510" w:type="dxa"/>
          </w:tcPr>
          <w:p w14:paraId="09989C59" w14:textId="77777777" w:rsidR="00431645" w:rsidRPr="00FA7ADF" w:rsidRDefault="00431645" w:rsidP="00A91BED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B2BDD3" w14:textId="3E3061E6" w:rsidR="00431645" w:rsidRPr="00112979" w:rsidRDefault="009935A8" w:rsidP="00A91BED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8" w:type="dxa"/>
          </w:tcPr>
          <w:p w14:paraId="6A292A08" w14:textId="77777777" w:rsidR="00431645" w:rsidRPr="00112979" w:rsidRDefault="00431645" w:rsidP="00A91BED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483E61B4" w14:textId="6A72FB4D" w:rsidR="00431645" w:rsidRPr="00112979" w:rsidRDefault="009935A8" w:rsidP="00A91BED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9" w:type="dxa"/>
            <w:gridSpan w:val="2"/>
          </w:tcPr>
          <w:p w14:paraId="1C370657" w14:textId="77777777" w:rsidR="00431645" w:rsidRPr="002164C4" w:rsidRDefault="00431645" w:rsidP="00A91BED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5FB0A2E" w14:textId="5468E102" w:rsidR="00431645" w:rsidRPr="00112979" w:rsidRDefault="009935A8" w:rsidP="007D09C5">
            <w:pPr>
              <w:spacing w:line="380" w:lineRule="exact"/>
              <w:ind w:left="-204" w:right="-115" w:firstLine="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2" w:type="dxa"/>
          </w:tcPr>
          <w:p w14:paraId="0AC240A2" w14:textId="77777777" w:rsidR="00431645" w:rsidRPr="00112979" w:rsidRDefault="00431645" w:rsidP="00A91BED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93649FC" w14:textId="79CBB7C3" w:rsidR="00431645" w:rsidRPr="00112979" w:rsidRDefault="009935A8" w:rsidP="00A91BED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431645" w:rsidRPr="00744476" w14:paraId="04E18D66" w14:textId="77777777" w:rsidTr="003A1EA4">
        <w:trPr>
          <w:tblHeader/>
        </w:trPr>
        <w:tc>
          <w:tcPr>
            <w:tcW w:w="3510" w:type="dxa"/>
          </w:tcPr>
          <w:p w14:paraId="1AA0CFFA" w14:textId="77777777" w:rsidR="00431645" w:rsidRPr="00FA7ADF" w:rsidRDefault="00431645" w:rsidP="00A91BED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9"/>
          </w:tcPr>
          <w:p w14:paraId="2657799F" w14:textId="77777777" w:rsidR="00431645" w:rsidRPr="00FA7ADF" w:rsidRDefault="00431645" w:rsidP="00A91BED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1645" w:rsidRPr="00744476" w14:paraId="1EF91F55" w14:textId="77777777" w:rsidTr="003A1EA4">
        <w:tc>
          <w:tcPr>
            <w:tcW w:w="3510" w:type="dxa"/>
          </w:tcPr>
          <w:p w14:paraId="5BFA4437" w14:textId="77777777" w:rsidR="00431645" w:rsidRPr="00FA7ADF" w:rsidRDefault="00431645" w:rsidP="00A91BED">
            <w:pPr>
              <w:spacing w:line="380" w:lineRule="exac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B17DABB" w14:textId="77777777" w:rsidR="00431645" w:rsidRPr="00FA7ADF" w:rsidRDefault="00431645" w:rsidP="00A91BED">
            <w:pPr>
              <w:tabs>
                <w:tab w:val="decimal" w:pos="86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D2F0F39" w14:textId="77777777" w:rsidR="00431645" w:rsidRPr="00FA7ADF" w:rsidRDefault="00431645" w:rsidP="00A91BE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2167EF00" w14:textId="77777777" w:rsidR="00431645" w:rsidRPr="006F0FF8" w:rsidRDefault="00431645" w:rsidP="006F0FF8">
            <w:pPr>
              <w:tabs>
                <w:tab w:val="decimal" w:pos="1086"/>
              </w:tabs>
              <w:spacing w:line="380" w:lineRule="exact"/>
              <w:ind w:left="-258" w:right="-115" w:firstLine="1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2B489F0E" w14:textId="77777777" w:rsidR="00431645" w:rsidRPr="006F0FF8" w:rsidRDefault="00431645" w:rsidP="006F0FF8">
            <w:pPr>
              <w:pStyle w:val="acctfourfigures"/>
              <w:tabs>
                <w:tab w:val="decimal" w:pos="731"/>
                <w:tab w:val="decimal" w:pos="108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C0A9D93" w14:textId="77777777" w:rsidR="00431645" w:rsidRPr="006F0FF8" w:rsidRDefault="00431645" w:rsidP="006F0FF8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E4BE0CD" w14:textId="77777777" w:rsidR="00431645" w:rsidRPr="00FA7ADF" w:rsidRDefault="00431645" w:rsidP="00A91BE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FFBEE7E" w14:textId="77777777" w:rsidR="00431645" w:rsidRPr="00FA7ADF" w:rsidRDefault="00431645" w:rsidP="00A91BED">
            <w:pPr>
              <w:tabs>
                <w:tab w:val="decimal" w:pos="86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645" w:rsidRPr="00744476" w14:paraId="6240E256" w14:textId="77777777" w:rsidTr="003A1EA4">
        <w:tc>
          <w:tcPr>
            <w:tcW w:w="3510" w:type="dxa"/>
          </w:tcPr>
          <w:p w14:paraId="5633C543" w14:textId="77777777" w:rsidR="00431645" w:rsidRPr="00FA7ADF" w:rsidRDefault="00431645" w:rsidP="00A91BED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1B237CD3" w14:textId="661D3BD7" w:rsidR="00431645" w:rsidRPr="007D09C5" w:rsidRDefault="00D33C65" w:rsidP="007D09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238" w:type="dxa"/>
          </w:tcPr>
          <w:p w14:paraId="3B786A31" w14:textId="77777777" w:rsidR="00431645" w:rsidRPr="00FA7ADF" w:rsidRDefault="00431645" w:rsidP="00A91BE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158EB4D7" w14:textId="3012E461" w:rsidR="00431645" w:rsidRPr="00FA7ADF" w:rsidRDefault="009935A8" w:rsidP="00A91BED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269" w:type="dxa"/>
            <w:gridSpan w:val="2"/>
          </w:tcPr>
          <w:p w14:paraId="1EBC6A2F" w14:textId="77777777" w:rsidR="00431645" w:rsidRPr="006F0FF8" w:rsidRDefault="00431645" w:rsidP="006F0F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424AE4" w14:textId="7EA87D32" w:rsidR="00431645" w:rsidRPr="007D09C5" w:rsidRDefault="00D33C65" w:rsidP="007D09C5">
            <w:pPr>
              <w:tabs>
                <w:tab w:val="decimal" w:pos="96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</w:rPr>
              <w:t>2,024,029</w:t>
            </w:r>
          </w:p>
        </w:tc>
        <w:tc>
          <w:tcPr>
            <w:tcW w:w="242" w:type="dxa"/>
          </w:tcPr>
          <w:p w14:paraId="333FE10C" w14:textId="77777777" w:rsidR="00431645" w:rsidRPr="00FA7ADF" w:rsidRDefault="00431645" w:rsidP="00A91BE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4A9697E" w14:textId="51BE05D9" w:rsidR="00431645" w:rsidRPr="007D09C5" w:rsidRDefault="009935A8" w:rsidP="007D09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31645"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  <w:r w:rsidR="00431645"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970</w:t>
            </w:r>
          </w:p>
        </w:tc>
      </w:tr>
      <w:tr w:rsidR="00431645" w:rsidRPr="00744476" w14:paraId="4185A764" w14:textId="77777777" w:rsidTr="003A1EA4">
        <w:tc>
          <w:tcPr>
            <w:tcW w:w="3510" w:type="dxa"/>
          </w:tcPr>
          <w:p w14:paraId="6E37D5BB" w14:textId="77777777" w:rsidR="00431645" w:rsidRPr="00FA7ADF" w:rsidRDefault="00431645" w:rsidP="00A91BED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F0F54A0" w14:textId="77777777" w:rsidR="00431645" w:rsidRPr="007D09C5" w:rsidRDefault="00431645" w:rsidP="007D09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A2E7B55" w14:textId="77777777" w:rsidR="00431645" w:rsidRPr="00FA7ADF" w:rsidRDefault="00431645" w:rsidP="00A91BE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243E3370" w14:textId="77777777" w:rsidR="00431645" w:rsidRPr="00FA7ADF" w:rsidRDefault="00431645" w:rsidP="006F0FF8">
            <w:pPr>
              <w:tabs>
                <w:tab w:val="decimal" w:pos="918"/>
              </w:tabs>
              <w:spacing w:line="380" w:lineRule="exact"/>
              <w:ind w:left="-348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1481513" w14:textId="77777777" w:rsidR="00431645" w:rsidRPr="006F0FF8" w:rsidRDefault="00431645" w:rsidP="006F0F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5D3505" w14:textId="77777777" w:rsidR="00431645" w:rsidRPr="007D09C5" w:rsidRDefault="00431645" w:rsidP="007D09C5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3C7E6B9" w14:textId="77777777" w:rsidR="00431645" w:rsidRPr="00FA7ADF" w:rsidRDefault="00431645" w:rsidP="00A91BE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6EB0758" w14:textId="77777777" w:rsidR="00431645" w:rsidRPr="007D09C5" w:rsidRDefault="00431645" w:rsidP="007D09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31645" w:rsidRPr="00744476" w14:paraId="3F0C658B" w14:textId="77777777" w:rsidTr="003A1EA4">
        <w:tc>
          <w:tcPr>
            <w:tcW w:w="3510" w:type="dxa"/>
          </w:tcPr>
          <w:p w14:paraId="3F737ACC" w14:textId="6A6A204A" w:rsidR="00431645" w:rsidRPr="00FA7ADF" w:rsidRDefault="009935A8" w:rsidP="00A91BED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935A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43164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316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="0043164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9935A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</w:t>
            </w:r>
            <w:r w:rsidR="0043164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3164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C3ACB49" w14:textId="74B4D1C2" w:rsidR="00431645" w:rsidRPr="007D09C5" w:rsidRDefault="00D33C65" w:rsidP="007D09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38" w:type="dxa"/>
          </w:tcPr>
          <w:p w14:paraId="06958DEF" w14:textId="77777777" w:rsidR="00431645" w:rsidRPr="00FA7ADF" w:rsidRDefault="00431645" w:rsidP="00A91BE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3272B835" w14:textId="02DD0A38" w:rsidR="00431645" w:rsidRPr="00147E88" w:rsidRDefault="009935A8" w:rsidP="00A91BED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69" w:type="dxa"/>
            <w:gridSpan w:val="2"/>
          </w:tcPr>
          <w:p w14:paraId="76118D70" w14:textId="77777777" w:rsidR="00431645" w:rsidRPr="006F0FF8" w:rsidRDefault="00431645" w:rsidP="006F0F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6BE6C5" w14:textId="527973E1" w:rsidR="00431645" w:rsidRPr="007D09C5" w:rsidRDefault="00D33C65" w:rsidP="007D09C5">
            <w:pPr>
              <w:tabs>
                <w:tab w:val="decimal" w:pos="96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</w:rPr>
              <w:t>1,536,660</w:t>
            </w:r>
          </w:p>
        </w:tc>
        <w:tc>
          <w:tcPr>
            <w:tcW w:w="242" w:type="dxa"/>
          </w:tcPr>
          <w:p w14:paraId="3880C864" w14:textId="77777777" w:rsidR="00431645" w:rsidRPr="00FA7ADF" w:rsidRDefault="00431645" w:rsidP="00A91BE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F948057" w14:textId="5853F229" w:rsidR="00431645" w:rsidRPr="007D09C5" w:rsidRDefault="009935A8" w:rsidP="007D09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31645"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  <w:r w:rsidR="00431645"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</w:tr>
      <w:tr w:rsidR="00431645" w:rsidRPr="00744476" w14:paraId="7BA6F0A6" w14:textId="77777777" w:rsidTr="003A1EA4">
        <w:tc>
          <w:tcPr>
            <w:tcW w:w="3510" w:type="dxa"/>
          </w:tcPr>
          <w:p w14:paraId="59A05A77" w14:textId="4CF9F1FF" w:rsidR="00431645" w:rsidRPr="00147E88" w:rsidRDefault="009935A8" w:rsidP="00A91BED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9935A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="004316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9935A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</w:t>
            </w:r>
            <w:r w:rsidR="004316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43164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7BB6051" w14:textId="57E00898" w:rsidR="00431645" w:rsidRPr="007D09C5" w:rsidRDefault="00D33C65" w:rsidP="007D09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6A6B0280" w14:textId="77777777" w:rsidR="00431645" w:rsidRPr="00FA7ADF" w:rsidRDefault="00431645" w:rsidP="00A91BED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264BEB1A" w14:textId="26E17904" w:rsidR="00431645" w:rsidRPr="00DA73B7" w:rsidRDefault="009935A8" w:rsidP="00A91BED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69" w:type="dxa"/>
            <w:gridSpan w:val="2"/>
          </w:tcPr>
          <w:p w14:paraId="49870EEC" w14:textId="77777777" w:rsidR="00431645" w:rsidRPr="006F0FF8" w:rsidRDefault="00431645" w:rsidP="006F0F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5462B4" w14:textId="621D18D3" w:rsidR="00431645" w:rsidRPr="007D09C5" w:rsidRDefault="00D33C65" w:rsidP="007D09C5">
            <w:pPr>
              <w:tabs>
                <w:tab w:val="decimal" w:pos="96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</w:rPr>
              <w:t>1,389,295</w:t>
            </w:r>
          </w:p>
        </w:tc>
        <w:tc>
          <w:tcPr>
            <w:tcW w:w="242" w:type="dxa"/>
          </w:tcPr>
          <w:p w14:paraId="095B6D9C" w14:textId="77777777" w:rsidR="00431645" w:rsidRPr="00FA7ADF" w:rsidRDefault="00431645" w:rsidP="00A91BE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388A176" w14:textId="556857D0" w:rsidR="00431645" w:rsidRPr="007D09C5" w:rsidRDefault="009935A8" w:rsidP="007D09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31645"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  <w:r w:rsidR="00431645"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</w:p>
        </w:tc>
      </w:tr>
      <w:tr w:rsidR="00431645" w:rsidRPr="00744476" w14:paraId="02FB71CC" w14:textId="77777777" w:rsidTr="003A1EA4">
        <w:tc>
          <w:tcPr>
            <w:tcW w:w="3510" w:type="dxa"/>
            <w:vAlign w:val="center"/>
          </w:tcPr>
          <w:p w14:paraId="4E6B06C4" w14:textId="04A02E57" w:rsidR="00431645" w:rsidRPr="00147E88" w:rsidRDefault="009935A8" w:rsidP="00A91BED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9935A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</w:t>
            </w:r>
            <w:r w:rsidR="004316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9935A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90</w:t>
            </w:r>
            <w:r w:rsidR="004316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43164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AEF6DC8" w14:textId="200ABB39" w:rsidR="00431645" w:rsidRPr="007D09C5" w:rsidRDefault="00D33C65" w:rsidP="007D09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8" w:type="dxa"/>
          </w:tcPr>
          <w:p w14:paraId="4E539707" w14:textId="77777777" w:rsidR="00431645" w:rsidRPr="00FA7ADF" w:rsidRDefault="00431645" w:rsidP="00A91BE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77D5CDAB" w14:textId="7B67A55A" w:rsidR="00431645" w:rsidRPr="00DA73B7" w:rsidRDefault="009935A8" w:rsidP="00A91BED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69" w:type="dxa"/>
            <w:gridSpan w:val="2"/>
          </w:tcPr>
          <w:p w14:paraId="60400910" w14:textId="77777777" w:rsidR="00431645" w:rsidRPr="006F0FF8" w:rsidRDefault="00431645" w:rsidP="006F0F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A8930A" w14:textId="2EF28245" w:rsidR="00431645" w:rsidRPr="007D09C5" w:rsidRDefault="00D33C65" w:rsidP="007D09C5">
            <w:pPr>
              <w:tabs>
                <w:tab w:val="decimal" w:pos="96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</w:rPr>
              <w:t>1,086,110</w:t>
            </w:r>
          </w:p>
        </w:tc>
        <w:tc>
          <w:tcPr>
            <w:tcW w:w="242" w:type="dxa"/>
          </w:tcPr>
          <w:p w14:paraId="451DB382" w14:textId="77777777" w:rsidR="00431645" w:rsidRPr="00FA7ADF" w:rsidRDefault="00431645" w:rsidP="00A91BE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F7C6A01" w14:textId="3979BA10" w:rsidR="00431645" w:rsidRPr="007D09C5" w:rsidRDefault="009935A8" w:rsidP="007D09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897</w:t>
            </w:r>
            <w:r w:rsidR="00431645"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</w:p>
        </w:tc>
      </w:tr>
      <w:tr w:rsidR="00431645" w:rsidRPr="00744476" w14:paraId="130DD2E5" w14:textId="77777777" w:rsidTr="003A1EA4">
        <w:tc>
          <w:tcPr>
            <w:tcW w:w="3510" w:type="dxa"/>
            <w:vAlign w:val="center"/>
          </w:tcPr>
          <w:p w14:paraId="034952E4" w14:textId="7D904302" w:rsidR="00431645" w:rsidRPr="00147E88" w:rsidRDefault="00431645" w:rsidP="00A91BED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มากกว่า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9935A8" w:rsidRPr="009935A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FD95A7" w14:textId="56BD45E8" w:rsidR="00431645" w:rsidRPr="007D09C5" w:rsidRDefault="00D33C65" w:rsidP="007D09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5162E135" w14:textId="77777777" w:rsidR="00431645" w:rsidRPr="00FA7ADF" w:rsidRDefault="00431645" w:rsidP="00A91BE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14:paraId="596693A1" w14:textId="15069129" w:rsidR="00431645" w:rsidRPr="00DA73B7" w:rsidRDefault="009935A8" w:rsidP="00A91BED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  <w:gridSpan w:val="2"/>
          </w:tcPr>
          <w:p w14:paraId="4F3A7E79" w14:textId="77777777" w:rsidR="00431645" w:rsidRPr="006F0FF8" w:rsidRDefault="00431645" w:rsidP="006F0F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12D2E2" w14:textId="12018FA9" w:rsidR="00431645" w:rsidRPr="007D09C5" w:rsidRDefault="00D33C65" w:rsidP="007D09C5">
            <w:pPr>
              <w:tabs>
                <w:tab w:val="decimal" w:pos="96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</w:rPr>
              <w:t>1,676,202</w:t>
            </w:r>
          </w:p>
        </w:tc>
        <w:tc>
          <w:tcPr>
            <w:tcW w:w="242" w:type="dxa"/>
          </w:tcPr>
          <w:p w14:paraId="7730E34B" w14:textId="77777777" w:rsidR="00431645" w:rsidRPr="00FA7ADF" w:rsidRDefault="00431645" w:rsidP="00A91BE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98CA11E" w14:textId="55499E84" w:rsidR="00431645" w:rsidRPr="007D09C5" w:rsidRDefault="009935A8" w:rsidP="007D09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</w:t>
            </w:r>
            <w:r w:rsidR="00431645"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</w:tr>
      <w:tr w:rsidR="00431645" w:rsidRPr="00744476" w14:paraId="72068FE5" w14:textId="77777777" w:rsidTr="003A1EA4">
        <w:tc>
          <w:tcPr>
            <w:tcW w:w="3510" w:type="dxa"/>
          </w:tcPr>
          <w:p w14:paraId="14604A40" w14:textId="77777777" w:rsidR="00431645" w:rsidRPr="00A20100" w:rsidRDefault="00431645" w:rsidP="00A91BED">
            <w:pPr>
              <w:spacing w:line="380" w:lineRule="exact"/>
              <w:ind w:left="66" w:right="-25" w:hanging="6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D0D2F6C" w14:textId="0548386F" w:rsidR="00431645" w:rsidRPr="007D09C5" w:rsidRDefault="00D33C65" w:rsidP="007D09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0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38" w:type="dxa"/>
          </w:tcPr>
          <w:p w14:paraId="0DE12897" w14:textId="77777777" w:rsidR="00431645" w:rsidRPr="00A20100" w:rsidRDefault="00431645" w:rsidP="00A91BE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</w:tcBorders>
          </w:tcPr>
          <w:p w14:paraId="11DEE0FB" w14:textId="5F9F10DA" w:rsidR="00431645" w:rsidRPr="00DA73B7" w:rsidRDefault="009935A8" w:rsidP="00A91BED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31645" w:rsidRPr="00DA7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080</w:t>
            </w:r>
          </w:p>
        </w:tc>
        <w:tc>
          <w:tcPr>
            <w:tcW w:w="269" w:type="dxa"/>
            <w:gridSpan w:val="2"/>
          </w:tcPr>
          <w:p w14:paraId="2E69B289" w14:textId="77777777" w:rsidR="00431645" w:rsidRPr="006F0FF8" w:rsidRDefault="00431645" w:rsidP="006F0F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F2F1D6" w14:textId="631CCF7C" w:rsidR="00431645" w:rsidRPr="007D09C5" w:rsidRDefault="00D33C65" w:rsidP="007D09C5">
            <w:pPr>
              <w:tabs>
                <w:tab w:val="decimal" w:pos="96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0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7,712,296</w:t>
            </w:r>
          </w:p>
        </w:tc>
        <w:tc>
          <w:tcPr>
            <w:tcW w:w="242" w:type="dxa"/>
          </w:tcPr>
          <w:p w14:paraId="2E345DD5" w14:textId="77777777" w:rsidR="00431645" w:rsidRPr="00A20100" w:rsidRDefault="00431645" w:rsidP="00A91BE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2A008BF9" w14:textId="33EB73B0" w:rsidR="00431645" w:rsidRPr="007D09C5" w:rsidRDefault="009935A8" w:rsidP="007D09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431645" w:rsidRPr="007D09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D09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448</w:t>
            </w:r>
            <w:r w:rsidR="00431645" w:rsidRPr="007D09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D09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308</w:t>
            </w:r>
          </w:p>
        </w:tc>
      </w:tr>
      <w:tr w:rsidR="00431645" w:rsidRPr="00744476" w14:paraId="6E5B73B6" w14:textId="77777777" w:rsidTr="003A1EA4">
        <w:tc>
          <w:tcPr>
            <w:tcW w:w="3510" w:type="dxa"/>
            <w:vAlign w:val="center"/>
          </w:tcPr>
          <w:p w14:paraId="00CB2620" w14:textId="77777777" w:rsidR="00431645" w:rsidRPr="00FA7ADF" w:rsidRDefault="00431645" w:rsidP="00A91BED">
            <w:pPr>
              <w:tabs>
                <w:tab w:val="left" w:pos="450"/>
              </w:tabs>
              <w:spacing w:line="240" w:lineRule="atLeast"/>
              <w:ind w:left="250" w:right="65" w:hanging="274"/>
              <w:rPr>
                <w:rFonts w:ascii="Angsana New" w:hAnsi="Angsana New"/>
                <w:sz w:val="30"/>
                <w:szCs w:val="30"/>
              </w:rPr>
            </w:pPr>
            <w:r w:rsidRPr="00147E8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25CB0" w14:textId="3EA9BAD6" w:rsidR="00431645" w:rsidRPr="008445F2" w:rsidRDefault="00D33C65" w:rsidP="00A91BED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02A9539" w14:textId="77777777" w:rsidR="00431645" w:rsidRPr="00FA7ADF" w:rsidRDefault="00431645" w:rsidP="00A91BE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bottom"/>
          </w:tcPr>
          <w:p w14:paraId="7CAB5D0B" w14:textId="77777777" w:rsidR="00431645" w:rsidRPr="00FA7ADF" w:rsidRDefault="00431645" w:rsidP="00A91BED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gridSpan w:val="2"/>
          </w:tcPr>
          <w:p w14:paraId="551D736F" w14:textId="77777777" w:rsidR="00431645" w:rsidRPr="006F0FF8" w:rsidRDefault="00431645" w:rsidP="006F0F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24050" w14:textId="6350AEB2" w:rsidR="00431645" w:rsidRPr="00FA7ADF" w:rsidRDefault="00D33C65" w:rsidP="00A91BED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33CA38D8" w14:textId="77777777" w:rsidR="00431645" w:rsidRPr="00FA7ADF" w:rsidRDefault="00431645" w:rsidP="00A91BE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6FF39301" w14:textId="77777777" w:rsidR="00431645" w:rsidRPr="007D09C5" w:rsidRDefault="00431645" w:rsidP="007D09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31645" w:rsidRPr="00744476" w14:paraId="206E74FB" w14:textId="77777777" w:rsidTr="003A1EA4">
        <w:tc>
          <w:tcPr>
            <w:tcW w:w="3510" w:type="dxa"/>
          </w:tcPr>
          <w:p w14:paraId="4573121D" w14:textId="77777777" w:rsidR="00431645" w:rsidRPr="00A20100" w:rsidRDefault="00431645" w:rsidP="00A91BED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1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ACC42" w14:textId="391B4BE3" w:rsidR="00431645" w:rsidRPr="008445F2" w:rsidRDefault="00D33C65" w:rsidP="007D09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0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38" w:type="dxa"/>
          </w:tcPr>
          <w:p w14:paraId="69CAE521" w14:textId="77777777" w:rsidR="00431645" w:rsidRPr="00FA7ADF" w:rsidRDefault="00431645" w:rsidP="00A91BE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50512" w14:textId="15E94AD8" w:rsidR="00431645" w:rsidRPr="00DA73B7" w:rsidRDefault="009935A8" w:rsidP="00A91BED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31645" w:rsidRPr="00DA7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080</w:t>
            </w:r>
          </w:p>
        </w:tc>
        <w:tc>
          <w:tcPr>
            <w:tcW w:w="269" w:type="dxa"/>
            <w:gridSpan w:val="2"/>
          </w:tcPr>
          <w:p w14:paraId="4C605476" w14:textId="77777777" w:rsidR="00431645" w:rsidRPr="006F0FF8" w:rsidRDefault="00431645" w:rsidP="006F0F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5134D" w14:textId="6A6EBDCF" w:rsidR="00431645" w:rsidRPr="007D09C5" w:rsidRDefault="00D33C65" w:rsidP="007D09C5">
            <w:pPr>
              <w:tabs>
                <w:tab w:val="decimal" w:pos="96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0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7,712,296</w:t>
            </w:r>
          </w:p>
        </w:tc>
        <w:tc>
          <w:tcPr>
            <w:tcW w:w="242" w:type="dxa"/>
          </w:tcPr>
          <w:p w14:paraId="4012420C" w14:textId="77777777" w:rsidR="00431645" w:rsidRPr="00FA7ADF" w:rsidRDefault="00431645" w:rsidP="00A91BED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177C8E5E" w14:textId="52CC069A" w:rsidR="00431645" w:rsidRPr="007D09C5" w:rsidRDefault="009935A8" w:rsidP="007D09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09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431645" w:rsidRPr="007D09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D09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448</w:t>
            </w:r>
            <w:r w:rsidR="00431645" w:rsidRPr="007D09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D09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308</w:t>
            </w:r>
          </w:p>
        </w:tc>
      </w:tr>
      <w:tr w:rsidR="00431645" w:rsidRPr="00744476" w14:paraId="6C5CA94A" w14:textId="77777777" w:rsidTr="003A1EA4">
        <w:tc>
          <w:tcPr>
            <w:tcW w:w="3510" w:type="dxa"/>
            <w:vAlign w:val="center"/>
          </w:tcPr>
          <w:p w14:paraId="488A89F0" w14:textId="77777777" w:rsidR="00431645" w:rsidRPr="00FA7ADF" w:rsidRDefault="00431645" w:rsidP="00A91BED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DAA457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FDF6384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27F9847D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2A5C7878" w14:textId="77777777" w:rsidR="00431645" w:rsidRPr="006F0FF8" w:rsidRDefault="00431645" w:rsidP="006F0F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864AE4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2F3E89E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22FBC6E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1645" w:rsidRPr="00744476" w14:paraId="21F5473D" w14:textId="77777777" w:rsidTr="003A1EA4">
        <w:tc>
          <w:tcPr>
            <w:tcW w:w="3510" w:type="dxa"/>
            <w:vAlign w:val="center"/>
          </w:tcPr>
          <w:p w14:paraId="39D77A36" w14:textId="77777777" w:rsidR="00431645" w:rsidRPr="00FA7ADF" w:rsidRDefault="00431645" w:rsidP="00A91BED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784D0D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430A0A0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288ED6BE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AD10ED8" w14:textId="77777777" w:rsidR="00431645" w:rsidRPr="006F0FF8" w:rsidRDefault="00431645" w:rsidP="006F0F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332374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71E3C858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A89C271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1645" w:rsidRPr="00744476" w14:paraId="512FB194" w14:textId="77777777" w:rsidTr="003A1EA4">
        <w:tc>
          <w:tcPr>
            <w:tcW w:w="3510" w:type="dxa"/>
            <w:vAlign w:val="center"/>
          </w:tcPr>
          <w:p w14:paraId="59BAAEFF" w14:textId="77777777" w:rsidR="00431645" w:rsidRPr="00FA7ADF" w:rsidRDefault="00431645" w:rsidP="00A91BED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D8638C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D6FD5D1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366A723E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2CAD7AA8" w14:textId="77777777" w:rsidR="00431645" w:rsidRPr="006F0FF8" w:rsidRDefault="00431645" w:rsidP="006F0F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475979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4A4033A6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C0A4617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1645" w:rsidRPr="00744476" w14:paraId="54E3146B" w14:textId="77777777" w:rsidTr="003A1EA4">
        <w:tc>
          <w:tcPr>
            <w:tcW w:w="3510" w:type="dxa"/>
            <w:vAlign w:val="center"/>
          </w:tcPr>
          <w:p w14:paraId="2DBC50B6" w14:textId="77777777" w:rsidR="00431645" w:rsidRPr="00FA7ADF" w:rsidRDefault="00431645" w:rsidP="00A91BED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C7116B5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980E743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3134B016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4D53FF0D" w14:textId="77777777" w:rsidR="00431645" w:rsidRPr="006F0FF8" w:rsidRDefault="00431645" w:rsidP="006F0F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6C855E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045335A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9CFD31F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672C" w:rsidRPr="00744476" w14:paraId="2E9F2E6E" w14:textId="77777777" w:rsidTr="003A1EA4">
        <w:tc>
          <w:tcPr>
            <w:tcW w:w="3510" w:type="dxa"/>
            <w:vAlign w:val="center"/>
          </w:tcPr>
          <w:p w14:paraId="2F2CDC6F" w14:textId="77777777" w:rsidR="0094672C" w:rsidRPr="00FA7ADF" w:rsidRDefault="0094672C" w:rsidP="00A91BED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114A91" w14:textId="77777777" w:rsidR="0094672C" w:rsidRPr="00FA7ADF" w:rsidRDefault="0094672C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D667804" w14:textId="77777777" w:rsidR="0094672C" w:rsidRPr="00FA7ADF" w:rsidRDefault="0094672C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7F16F509" w14:textId="77777777" w:rsidR="0094672C" w:rsidRPr="00FA7ADF" w:rsidRDefault="0094672C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2EC35454" w14:textId="77777777" w:rsidR="0094672C" w:rsidRPr="006F0FF8" w:rsidRDefault="0094672C" w:rsidP="006F0FF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86F050" w14:textId="77777777" w:rsidR="0094672C" w:rsidRPr="00FA7ADF" w:rsidRDefault="0094672C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1BDDFB7" w14:textId="77777777" w:rsidR="0094672C" w:rsidRPr="00FA7ADF" w:rsidRDefault="0094672C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C3C4139" w14:textId="77777777" w:rsidR="0094672C" w:rsidRPr="00FA7ADF" w:rsidRDefault="0094672C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1645" w:rsidRPr="00744476" w14:paraId="783D7FA7" w14:textId="77777777" w:rsidTr="003A1EA4">
        <w:tc>
          <w:tcPr>
            <w:tcW w:w="3510" w:type="dxa"/>
            <w:vAlign w:val="center"/>
          </w:tcPr>
          <w:p w14:paraId="269323A4" w14:textId="77777777" w:rsidR="00431645" w:rsidRPr="00FA7ADF" w:rsidRDefault="00431645" w:rsidP="00A91BED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กิจการอื่น ๆ</w:t>
            </w:r>
          </w:p>
        </w:tc>
        <w:tc>
          <w:tcPr>
            <w:tcW w:w="1260" w:type="dxa"/>
          </w:tcPr>
          <w:p w14:paraId="75CB0B17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9755A42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761454D7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507A529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57BC7C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6DE6A96D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4FEA645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1645" w:rsidRPr="00744476" w14:paraId="1812C875" w14:textId="77777777" w:rsidTr="003A1EA4">
        <w:tc>
          <w:tcPr>
            <w:tcW w:w="3510" w:type="dxa"/>
            <w:vAlign w:val="center"/>
          </w:tcPr>
          <w:p w14:paraId="6A571AA8" w14:textId="77777777" w:rsidR="00431645" w:rsidRPr="00FA7ADF" w:rsidRDefault="00431645" w:rsidP="00A91BE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2AA69BF0" w14:textId="6861AC0E" w:rsidR="00431645" w:rsidRPr="00FA7ADF" w:rsidRDefault="00E77014" w:rsidP="00E15A9B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5,533,308</w:t>
            </w:r>
          </w:p>
        </w:tc>
        <w:tc>
          <w:tcPr>
            <w:tcW w:w="238" w:type="dxa"/>
          </w:tcPr>
          <w:p w14:paraId="54B91828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5BE0ABCB" w14:textId="02898F76" w:rsidR="00431645" w:rsidRPr="00A20100" w:rsidRDefault="009935A8" w:rsidP="00A91BED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31645" w:rsidRPr="00A20100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="00431645" w:rsidRPr="00A20100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  <w:tc>
          <w:tcPr>
            <w:tcW w:w="269" w:type="dxa"/>
            <w:gridSpan w:val="2"/>
          </w:tcPr>
          <w:p w14:paraId="552B6ED9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486E71" w14:textId="1B1FFC2F" w:rsidR="00431645" w:rsidRPr="00FA7ADF" w:rsidRDefault="00E77014" w:rsidP="00AD49C8">
            <w:pPr>
              <w:tabs>
                <w:tab w:val="left" w:pos="975"/>
              </w:tabs>
              <w:spacing w:line="240" w:lineRule="atLeast"/>
              <w:ind w:left="-115" w:right="-288" w:firstLine="45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810,04</w:t>
            </w:r>
            <w:r w:rsidR="003936F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2" w:type="dxa"/>
          </w:tcPr>
          <w:p w14:paraId="3BC1EFAB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A144E76" w14:textId="6CE571BE" w:rsidR="00431645" w:rsidRPr="00835808" w:rsidRDefault="009935A8" w:rsidP="00AD49C8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713</w:t>
            </w:r>
            <w:r w:rsidR="00431645" w:rsidRPr="0083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</w:p>
        </w:tc>
      </w:tr>
      <w:tr w:rsidR="00431645" w:rsidRPr="00744476" w14:paraId="387D94D7" w14:textId="77777777" w:rsidTr="003A1EA4">
        <w:tc>
          <w:tcPr>
            <w:tcW w:w="3510" w:type="dxa"/>
            <w:vAlign w:val="center"/>
          </w:tcPr>
          <w:p w14:paraId="23A0DDD6" w14:textId="77777777" w:rsidR="00431645" w:rsidRPr="00FA7ADF" w:rsidRDefault="00431645" w:rsidP="00A91BE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D6B3075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42EF0EA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57DD16F3" w14:textId="77777777" w:rsidR="00431645" w:rsidRPr="00FA7ADF" w:rsidRDefault="00431645" w:rsidP="00A91BED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57C64F3A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DA53F0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6BD2FF4B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898C9AC" w14:textId="77777777" w:rsidR="00431645" w:rsidRPr="00835808" w:rsidRDefault="00431645" w:rsidP="00A91BED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1645" w:rsidRPr="00744476" w14:paraId="272F74FC" w14:textId="77777777" w:rsidTr="003A1EA4">
        <w:tc>
          <w:tcPr>
            <w:tcW w:w="3510" w:type="dxa"/>
          </w:tcPr>
          <w:p w14:paraId="44C3CF47" w14:textId="677251CC" w:rsidR="00431645" w:rsidRPr="00FA7ADF" w:rsidRDefault="009935A8" w:rsidP="00A91BED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935A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43164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316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="0043164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9935A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</w:t>
            </w:r>
            <w:r w:rsidR="0043164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3164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26F3A219" w14:textId="1EC3A2AD" w:rsidR="00431645" w:rsidRPr="00797DDA" w:rsidRDefault="00E77014" w:rsidP="00E15A9B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321,775</w:t>
            </w:r>
          </w:p>
        </w:tc>
        <w:tc>
          <w:tcPr>
            <w:tcW w:w="238" w:type="dxa"/>
            <w:vAlign w:val="center"/>
          </w:tcPr>
          <w:p w14:paraId="6B9E619C" w14:textId="77777777" w:rsidR="00431645" w:rsidRPr="00FA7ADF" w:rsidRDefault="00431645" w:rsidP="00A91BE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36139748" w14:textId="7995B1E0" w:rsidR="00431645" w:rsidRPr="00797DDA" w:rsidRDefault="009935A8" w:rsidP="00A91BED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  <w:r w:rsidR="00431645"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</w:p>
        </w:tc>
        <w:tc>
          <w:tcPr>
            <w:tcW w:w="269" w:type="dxa"/>
            <w:gridSpan w:val="2"/>
            <w:vAlign w:val="center"/>
          </w:tcPr>
          <w:p w14:paraId="289F7781" w14:textId="77777777" w:rsidR="00431645" w:rsidRPr="00FA7ADF" w:rsidRDefault="00431645" w:rsidP="00A91BE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B85B3F" w14:textId="4C7FB6D5" w:rsidR="00431645" w:rsidRPr="00FA7ADF" w:rsidRDefault="00E77014" w:rsidP="00E15A9B">
            <w:pPr>
              <w:spacing w:line="240" w:lineRule="atLeast"/>
              <w:ind w:left="-115" w:right="-288" w:firstLine="45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106,22</w:t>
            </w:r>
            <w:r w:rsidR="003936F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2" w:type="dxa"/>
          </w:tcPr>
          <w:p w14:paraId="23912906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2DF9A4F" w14:textId="52222DE8" w:rsidR="00431645" w:rsidRPr="00835808" w:rsidRDefault="009935A8" w:rsidP="00AD49C8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431645" w:rsidRPr="0083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553</w:t>
            </w:r>
          </w:p>
        </w:tc>
      </w:tr>
      <w:tr w:rsidR="00431645" w:rsidRPr="00744476" w14:paraId="12EBD862" w14:textId="77777777" w:rsidTr="003A1EA4">
        <w:tc>
          <w:tcPr>
            <w:tcW w:w="3510" w:type="dxa"/>
          </w:tcPr>
          <w:p w14:paraId="62A7A86F" w14:textId="6F5553AA" w:rsidR="00431645" w:rsidRPr="00FA7ADF" w:rsidRDefault="009935A8" w:rsidP="00A91BED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35A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="004316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9935A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</w:t>
            </w:r>
            <w:r w:rsidR="004316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43164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54F58FB4" w14:textId="644ED8D8" w:rsidR="00431645" w:rsidRPr="00797DDA" w:rsidRDefault="00E77014" w:rsidP="00E15A9B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48,208</w:t>
            </w:r>
          </w:p>
        </w:tc>
        <w:tc>
          <w:tcPr>
            <w:tcW w:w="238" w:type="dxa"/>
            <w:vAlign w:val="center"/>
          </w:tcPr>
          <w:p w14:paraId="6B96BD03" w14:textId="77777777" w:rsidR="00431645" w:rsidRPr="00FA7ADF" w:rsidRDefault="00431645" w:rsidP="00A91BE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0DE0704" w14:textId="4802C235" w:rsidR="00431645" w:rsidRPr="00797DDA" w:rsidRDefault="009935A8" w:rsidP="00A91BED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431645"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269" w:type="dxa"/>
            <w:gridSpan w:val="2"/>
            <w:vAlign w:val="center"/>
          </w:tcPr>
          <w:p w14:paraId="30BFDFB9" w14:textId="77777777" w:rsidR="00431645" w:rsidRPr="00FA7ADF" w:rsidRDefault="00431645" w:rsidP="00A91BE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F689AF" w14:textId="3803D7E6" w:rsidR="00431645" w:rsidRPr="00FA7ADF" w:rsidRDefault="00E77014" w:rsidP="00BE08D7">
            <w:pPr>
              <w:spacing w:line="240" w:lineRule="atLeast"/>
              <w:ind w:left="705" w:right="-645" w:hanging="1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6,451</w:t>
            </w:r>
          </w:p>
        </w:tc>
        <w:tc>
          <w:tcPr>
            <w:tcW w:w="242" w:type="dxa"/>
          </w:tcPr>
          <w:p w14:paraId="4C0CD15F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2C8F857" w14:textId="4E0F6197" w:rsidR="00431645" w:rsidRPr="00835808" w:rsidRDefault="009935A8" w:rsidP="00AD49C8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31645" w:rsidRPr="0083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</w:p>
        </w:tc>
      </w:tr>
      <w:tr w:rsidR="00431645" w:rsidRPr="00744476" w14:paraId="3B4CBD01" w14:textId="77777777" w:rsidTr="003A1EA4">
        <w:tc>
          <w:tcPr>
            <w:tcW w:w="3510" w:type="dxa"/>
            <w:vAlign w:val="center"/>
          </w:tcPr>
          <w:p w14:paraId="7CD8D29B" w14:textId="7FA6BA4E" w:rsidR="00431645" w:rsidRPr="00FA7ADF" w:rsidRDefault="009935A8" w:rsidP="00A91BED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35A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</w:t>
            </w:r>
            <w:r w:rsidR="004316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9935A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90</w:t>
            </w:r>
            <w:r w:rsidR="004316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43164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25148E8E" w14:textId="4EA6430E" w:rsidR="00431645" w:rsidRPr="00797DDA" w:rsidRDefault="00E77014" w:rsidP="00E15A9B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25,980</w:t>
            </w:r>
          </w:p>
        </w:tc>
        <w:tc>
          <w:tcPr>
            <w:tcW w:w="238" w:type="dxa"/>
          </w:tcPr>
          <w:p w14:paraId="20AD9602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3E609BF3" w14:textId="34BB5693" w:rsidR="00431645" w:rsidRPr="00797DDA" w:rsidRDefault="009935A8" w:rsidP="00A91BED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431645"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608</w:t>
            </w:r>
          </w:p>
        </w:tc>
        <w:tc>
          <w:tcPr>
            <w:tcW w:w="269" w:type="dxa"/>
            <w:gridSpan w:val="2"/>
          </w:tcPr>
          <w:p w14:paraId="1B4B8F39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C23E4C" w14:textId="46AD2550" w:rsidR="00431645" w:rsidRPr="00FA7ADF" w:rsidRDefault="00E77014" w:rsidP="00BE08D7">
            <w:pPr>
              <w:spacing w:line="240" w:lineRule="atLeast"/>
              <w:ind w:left="705" w:right="-645" w:hanging="1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2,93</w:t>
            </w:r>
            <w:r w:rsidR="003936F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2" w:type="dxa"/>
          </w:tcPr>
          <w:p w14:paraId="02DCB31E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7D040A4" w14:textId="424293CA" w:rsidR="00431645" w:rsidRPr="00835808" w:rsidRDefault="009935A8" w:rsidP="00AD49C8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</w:tr>
      <w:tr w:rsidR="00431645" w:rsidRPr="00744476" w14:paraId="5A60209C" w14:textId="77777777" w:rsidTr="003A1EA4">
        <w:tc>
          <w:tcPr>
            <w:tcW w:w="3510" w:type="dxa"/>
            <w:vAlign w:val="center"/>
          </w:tcPr>
          <w:p w14:paraId="09FBAFA6" w14:textId="7FBA2D5C" w:rsidR="00431645" w:rsidRPr="00FA7ADF" w:rsidRDefault="00431645" w:rsidP="00A91BED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มากกว่า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9935A8" w:rsidRPr="009935A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8E3671" w14:textId="67106552" w:rsidR="00431645" w:rsidRPr="00797DDA" w:rsidRDefault="00E77014" w:rsidP="00E15A9B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85,494</w:t>
            </w:r>
          </w:p>
        </w:tc>
        <w:tc>
          <w:tcPr>
            <w:tcW w:w="238" w:type="dxa"/>
          </w:tcPr>
          <w:p w14:paraId="45CB5D4D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71B0E" w14:textId="3B1A5F63" w:rsidR="00431645" w:rsidRPr="00797DDA" w:rsidRDefault="009935A8" w:rsidP="00A91BED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431645"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269" w:type="dxa"/>
            <w:gridSpan w:val="2"/>
          </w:tcPr>
          <w:p w14:paraId="6265B7E2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4C4419" w14:textId="0A834544" w:rsidR="00431645" w:rsidRPr="00FA7ADF" w:rsidRDefault="00E77014" w:rsidP="00BE08D7">
            <w:pPr>
              <w:spacing w:line="240" w:lineRule="atLeast"/>
              <w:ind w:left="615" w:right="-645" w:hanging="1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51,618</w:t>
            </w:r>
          </w:p>
        </w:tc>
        <w:tc>
          <w:tcPr>
            <w:tcW w:w="242" w:type="dxa"/>
          </w:tcPr>
          <w:p w14:paraId="4FDD5B9B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A103221" w14:textId="03C41BCF" w:rsidR="00431645" w:rsidRPr="00835808" w:rsidRDefault="009935A8" w:rsidP="00AD49C8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431645" w:rsidRPr="0083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</w:tr>
      <w:tr w:rsidR="00431645" w:rsidRPr="00A20100" w14:paraId="7492F006" w14:textId="77777777" w:rsidTr="003A1EA4">
        <w:tc>
          <w:tcPr>
            <w:tcW w:w="3510" w:type="dxa"/>
            <w:vAlign w:val="center"/>
          </w:tcPr>
          <w:p w14:paraId="34CFEDFE" w14:textId="77777777" w:rsidR="00431645" w:rsidRPr="00A20100" w:rsidRDefault="00431645" w:rsidP="00A91BED">
            <w:pPr>
              <w:tabs>
                <w:tab w:val="left" w:pos="28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7EA03A4" w14:textId="12FFD56F" w:rsidR="00431645" w:rsidRPr="00E15A9B" w:rsidRDefault="00E77014" w:rsidP="00E15A9B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15A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6,014,765</w:t>
            </w:r>
          </w:p>
        </w:tc>
        <w:tc>
          <w:tcPr>
            <w:tcW w:w="238" w:type="dxa"/>
          </w:tcPr>
          <w:p w14:paraId="579A604D" w14:textId="77777777" w:rsidR="00431645" w:rsidRPr="00A20100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586D4CE0" w14:textId="7C831D80" w:rsidR="00431645" w:rsidRPr="00797DDA" w:rsidRDefault="009935A8" w:rsidP="00A91BED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431645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739</w:t>
            </w:r>
            <w:r w:rsidR="00431645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415</w:t>
            </w:r>
          </w:p>
        </w:tc>
        <w:tc>
          <w:tcPr>
            <w:tcW w:w="269" w:type="dxa"/>
            <w:gridSpan w:val="2"/>
          </w:tcPr>
          <w:p w14:paraId="742B2495" w14:textId="77777777" w:rsidR="00431645" w:rsidRPr="00A20100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2767F5" w14:textId="1FA3FE36" w:rsidR="00431645" w:rsidRPr="00C5702F" w:rsidRDefault="00E77014" w:rsidP="00E15A9B">
            <w:pPr>
              <w:spacing w:line="240" w:lineRule="atLeast"/>
              <w:ind w:left="-115" w:right="-288" w:firstLine="45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70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977,274</w:t>
            </w:r>
          </w:p>
        </w:tc>
        <w:tc>
          <w:tcPr>
            <w:tcW w:w="242" w:type="dxa"/>
          </w:tcPr>
          <w:p w14:paraId="20CBF759" w14:textId="77777777" w:rsidR="00431645" w:rsidRPr="00C5702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4BDCE6E6" w14:textId="6EC52909" w:rsidR="00431645" w:rsidRPr="00AD49C8" w:rsidRDefault="009935A8" w:rsidP="00AD49C8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49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826</w:t>
            </w:r>
            <w:r w:rsidR="00431645" w:rsidRPr="00AD49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D49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911</w:t>
            </w:r>
          </w:p>
        </w:tc>
      </w:tr>
      <w:tr w:rsidR="00431645" w:rsidRPr="00744476" w14:paraId="2BB15062" w14:textId="77777777" w:rsidTr="003A1EA4">
        <w:tc>
          <w:tcPr>
            <w:tcW w:w="3510" w:type="dxa"/>
            <w:vAlign w:val="center"/>
          </w:tcPr>
          <w:p w14:paraId="440F1AA7" w14:textId="77777777" w:rsidR="00431645" w:rsidRPr="00FA7ADF" w:rsidRDefault="00431645" w:rsidP="00A91BED">
            <w:pPr>
              <w:tabs>
                <w:tab w:val="left" w:pos="450"/>
              </w:tabs>
              <w:spacing w:line="240" w:lineRule="atLeast"/>
              <w:ind w:left="250" w:right="65" w:hanging="274"/>
              <w:rPr>
                <w:rFonts w:ascii="Angsana New" w:hAnsi="Angsana New"/>
                <w:sz w:val="30"/>
                <w:szCs w:val="30"/>
              </w:rPr>
            </w:pPr>
            <w:r w:rsidRPr="00147E8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201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ค่าเผื่อผลขาดทุนด้านเครดิตที่คา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</w:t>
            </w:r>
            <w:r w:rsidRPr="00A201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ว่า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</w:t>
            </w:r>
            <w:r w:rsidRPr="00A201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จะเกิดขึ้น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7E57E8" w14:textId="636AB15D" w:rsidR="00431645" w:rsidRPr="00CB15BB" w:rsidRDefault="00E77014" w:rsidP="00E15A9B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(49,537)</w:t>
            </w:r>
          </w:p>
        </w:tc>
        <w:tc>
          <w:tcPr>
            <w:tcW w:w="238" w:type="dxa"/>
          </w:tcPr>
          <w:p w14:paraId="13FF0D97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3AB91713" w14:textId="77777777" w:rsidR="00431645" w:rsidRPr="00797DDA" w:rsidRDefault="00431645" w:rsidP="00A91BED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9B6F6BC" w14:textId="59DB2AB1" w:rsidR="00431645" w:rsidRPr="00797DDA" w:rsidRDefault="00431645" w:rsidP="00E15A9B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7DD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  <w:r w:rsidRPr="00797DD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  <w:gridSpan w:val="2"/>
          </w:tcPr>
          <w:p w14:paraId="2B248B66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04A09F" w14:textId="54F4EC56" w:rsidR="00431645" w:rsidRPr="00CB15BB" w:rsidRDefault="00E77014" w:rsidP="00C5702F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(32,507)</w:t>
            </w:r>
          </w:p>
        </w:tc>
        <w:tc>
          <w:tcPr>
            <w:tcW w:w="242" w:type="dxa"/>
          </w:tcPr>
          <w:p w14:paraId="3092C210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92BB289" w14:textId="77777777" w:rsidR="00431645" w:rsidRPr="00797DDA" w:rsidRDefault="00431645" w:rsidP="00A91BED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C6CF9A0" w14:textId="6369B1EF" w:rsidR="00431645" w:rsidRPr="00835808" w:rsidRDefault="00431645" w:rsidP="00AD49C8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580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83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  <w:r w:rsidRPr="0083580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31645" w:rsidRPr="00744476" w14:paraId="78FEBED9" w14:textId="77777777" w:rsidTr="003A1EA4">
        <w:tc>
          <w:tcPr>
            <w:tcW w:w="3510" w:type="dxa"/>
            <w:vAlign w:val="center"/>
          </w:tcPr>
          <w:p w14:paraId="4C6590C0" w14:textId="77777777" w:rsidR="00431645" w:rsidRPr="00FA7ADF" w:rsidRDefault="00431645" w:rsidP="00A91BED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EE4B9" w14:textId="4DFB2A39" w:rsidR="00431645" w:rsidRPr="00797DDA" w:rsidRDefault="00E77014" w:rsidP="00E15A9B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5,965,228</w:t>
            </w:r>
          </w:p>
        </w:tc>
        <w:tc>
          <w:tcPr>
            <w:tcW w:w="238" w:type="dxa"/>
          </w:tcPr>
          <w:p w14:paraId="0C497848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82B5C" w14:textId="5EC0CC7D" w:rsidR="00431645" w:rsidRPr="00797DDA" w:rsidRDefault="009935A8" w:rsidP="00A91BED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431645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674</w:t>
            </w:r>
            <w:r w:rsidR="00431645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631</w:t>
            </w:r>
          </w:p>
        </w:tc>
        <w:tc>
          <w:tcPr>
            <w:tcW w:w="269" w:type="dxa"/>
            <w:gridSpan w:val="2"/>
          </w:tcPr>
          <w:p w14:paraId="5DC45404" w14:textId="77777777" w:rsidR="00431645" w:rsidRPr="00A20100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8175C" w14:textId="778465E8" w:rsidR="00431645" w:rsidRPr="00797DDA" w:rsidRDefault="00E77014" w:rsidP="00BE08D7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944,767</w:t>
            </w:r>
          </w:p>
        </w:tc>
        <w:tc>
          <w:tcPr>
            <w:tcW w:w="242" w:type="dxa"/>
          </w:tcPr>
          <w:p w14:paraId="30051291" w14:textId="77777777" w:rsidR="00431645" w:rsidRPr="00A20100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4DA61EF7" w14:textId="2B860794" w:rsidR="00431645" w:rsidRPr="00797DDA" w:rsidRDefault="009935A8" w:rsidP="00AD49C8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789</w:t>
            </w:r>
            <w:r w:rsidR="00431645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669</w:t>
            </w:r>
          </w:p>
        </w:tc>
      </w:tr>
      <w:tr w:rsidR="00431645" w:rsidRPr="00744476" w14:paraId="1C01B54F" w14:textId="77777777" w:rsidTr="003A1EA4">
        <w:tc>
          <w:tcPr>
            <w:tcW w:w="3510" w:type="dxa"/>
            <w:vAlign w:val="center"/>
          </w:tcPr>
          <w:p w14:paraId="5FEC71DB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0CD8D579" w14:textId="77777777" w:rsidR="00431645" w:rsidRPr="00797DDA" w:rsidRDefault="00431645" w:rsidP="00A91BED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582408C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20F3208A" w14:textId="77777777" w:rsidR="00431645" w:rsidRPr="00797DDA" w:rsidRDefault="00431645" w:rsidP="00A91BED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2A341458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AFD2F04" w14:textId="77777777" w:rsidR="00431645" w:rsidRPr="00FA7ADF" w:rsidRDefault="00431645" w:rsidP="00A91BED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42" w:type="dxa"/>
          </w:tcPr>
          <w:p w14:paraId="4E016506" w14:textId="77777777" w:rsidR="00431645" w:rsidRPr="00FA7ADF" w:rsidRDefault="00431645" w:rsidP="00A91B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8" w:type="dxa"/>
          </w:tcPr>
          <w:p w14:paraId="268D7657" w14:textId="77777777" w:rsidR="00431645" w:rsidRPr="00797DDA" w:rsidRDefault="00431645" w:rsidP="00A91BED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31645" w:rsidRPr="00744476" w14:paraId="02C4EBB2" w14:textId="77777777" w:rsidTr="003A1EA4">
        <w:tc>
          <w:tcPr>
            <w:tcW w:w="3510" w:type="dxa"/>
            <w:vAlign w:val="center"/>
          </w:tcPr>
          <w:p w14:paraId="0895590A" w14:textId="77777777" w:rsidR="00431645" w:rsidRPr="00FA7ADF" w:rsidRDefault="00431645" w:rsidP="00A91BED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4859718" w14:textId="2F7070EA" w:rsidR="00431645" w:rsidRPr="00797DDA" w:rsidRDefault="00E77014" w:rsidP="00E15A9B">
            <w:pPr>
              <w:tabs>
                <w:tab w:val="decimal" w:pos="1044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5,965,998</w:t>
            </w:r>
          </w:p>
        </w:tc>
        <w:tc>
          <w:tcPr>
            <w:tcW w:w="238" w:type="dxa"/>
          </w:tcPr>
          <w:p w14:paraId="740251FA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80FD0FE" w14:textId="3FD791E7" w:rsidR="00431645" w:rsidRPr="00797DDA" w:rsidRDefault="009935A8" w:rsidP="00A91BED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431645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675</w:t>
            </w:r>
            <w:r w:rsidR="00431645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711</w:t>
            </w:r>
          </w:p>
        </w:tc>
        <w:tc>
          <w:tcPr>
            <w:tcW w:w="269" w:type="dxa"/>
            <w:gridSpan w:val="2"/>
          </w:tcPr>
          <w:p w14:paraId="31D16CC7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A46D33A" w14:textId="7EEBAC4F" w:rsidR="00431645" w:rsidRPr="00FA7ADF" w:rsidRDefault="00E77014" w:rsidP="00C5702F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8,657,063</w:t>
            </w:r>
          </w:p>
        </w:tc>
        <w:tc>
          <w:tcPr>
            <w:tcW w:w="242" w:type="dxa"/>
          </w:tcPr>
          <w:p w14:paraId="1A22361C" w14:textId="77777777" w:rsidR="00431645" w:rsidRPr="00FA7ADF" w:rsidRDefault="00431645" w:rsidP="00A91B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2D828213" w14:textId="02C6D08E" w:rsidR="00431645" w:rsidRPr="00797DDA" w:rsidRDefault="009935A8" w:rsidP="00AD49C8">
            <w:pPr>
              <w:tabs>
                <w:tab w:val="decimal" w:pos="10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431645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  <w:r w:rsidR="00431645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977</w:t>
            </w:r>
          </w:p>
        </w:tc>
      </w:tr>
    </w:tbl>
    <w:p w14:paraId="5792C881" w14:textId="77777777" w:rsidR="00431645" w:rsidRDefault="00431645" w:rsidP="00431645">
      <w:pPr>
        <w:pStyle w:val="Bo-Blankline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58"/>
        <w:gridCol w:w="12"/>
        <w:gridCol w:w="1170"/>
        <w:gridCol w:w="268"/>
        <w:gridCol w:w="1262"/>
      </w:tblGrid>
      <w:tr w:rsidR="00431645" w:rsidRPr="00C74FA0" w14:paraId="118032E4" w14:textId="77777777" w:rsidTr="00280388">
        <w:trPr>
          <w:cantSplit/>
          <w:tblHeader/>
        </w:trPr>
        <w:tc>
          <w:tcPr>
            <w:tcW w:w="3510" w:type="dxa"/>
            <w:vAlign w:val="bottom"/>
            <w:hideMark/>
          </w:tcPr>
          <w:p w14:paraId="3522E996" w14:textId="685DB13A" w:rsidR="00431645" w:rsidRPr="00917248" w:rsidRDefault="00917248" w:rsidP="00917248">
            <w:pPr>
              <w:pStyle w:val="acctfourfigures"/>
              <w:tabs>
                <w:tab w:val="left" w:pos="720"/>
              </w:tabs>
              <w:spacing w:line="240" w:lineRule="auto"/>
            </w:pPr>
            <w:r w:rsidRPr="008C5D1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</w:p>
        </w:tc>
        <w:tc>
          <w:tcPr>
            <w:tcW w:w="2700" w:type="dxa"/>
            <w:gridSpan w:val="3"/>
            <w:vAlign w:val="bottom"/>
          </w:tcPr>
          <w:p w14:paraId="1767FF7A" w14:textId="77777777" w:rsidR="00431645" w:rsidRPr="00C74FA0" w:rsidRDefault="00431645" w:rsidP="00A91BE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74FA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8" w:type="dxa"/>
          </w:tcPr>
          <w:p w14:paraId="0BC0B8F3" w14:textId="77777777" w:rsidR="00431645" w:rsidRPr="00C74FA0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2" w:type="dxa"/>
            <w:gridSpan w:val="4"/>
            <w:vAlign w:val="bottom"/>
          </w:tcPr>
          <w:p w14:paraId="7B83FCA5" w14:textId="77777777" w:rsidR="00431645" w:rsidRPr="00C74FA0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C74FA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31645" w:rsidRPr="00C74FA0" w14:paraId="74BE4861" w14:textId="77777777" w:rsidTr="00280388">
        <w:trPr>
          <w:cantSplit/>
          <w:tblHeader/>
        </w:trPr>
        <w:tc>
          <w:tcPr>
            <w:tcW w:w="3510" w:type="dxa"/>
            <w:vAlign w:val="bottom"/>
          </w:tcPr>
          <w:p w14:paraId="0F26F020" w14:textId="77803E5D" w:rsidR="00431645" w:rsidRPr="0073283D" w:rsidRDefault="00917248" w:rsidP="00917248">
            <w:pPr>
              <w:pStyle w:val="acctfourfigures"/>
              <w:tabs>
                <w:tab w:val="left" w:pos="720"/>
              </w:tabs>
              <w:spacing w:line="240" w:lineRule="auto"/>
              <w:ind w:firstLine="28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C5D1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260" w:type="dxa"/>
            <w:vAlign w:val="bottom"/>
          </w:tcPr>
          <w:p w14:paraId="63D6C308" w14:textId="1C76B15D" w:rsidR="00431645" w:rsidRPr="004E6664" w:rsidRDefault="009935A8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4104E7B7" w14:textId="77777777" w:rsidR="00431645" w:rsidRPr="004E6664" w:rsidRDefault="00431645" w:rsidP="00A91BE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3A4134" w14:textId="722CFC7D" w:rsidR="00431645" w:rsidRPr="004E6664" w:rsidRDefault="009935A8" w:rsidP="00A91BE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2"/>
          </w:tcPr>
          <w:p w14:paraId="79E44D0A" w14:textId="77777777" w:rsidR="00431645" w:rsidRPr="004E6664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6C813A" w14:textId="0B5ADD52" w:rsidR="00431645" w:rsidRPr="004E6664" w:rsidRDefault="009935A8" w:rsidP="00A91BE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8" w:type="dxa"/>
            <w:vAlign w:val="bottom"/>
          </w:tcPr>
          <w:p w14:paraId="4BA66D01" w14:textId="77777777" w:rsidR="00431645" w:rsidRPr="004E6664" w:rsidRDefault="00431645" w:rsidP="00A91B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AB09E86" w14:textId="0A115DB3" w:rsidR="00431645" w:rsidRPr="004E6664" w:rsidRDefault="009935A8" w:rsidP="00A91BE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2563</w:t>
            </w:r>
          </w:p>
        </w:tc>
      </w:tr>
      <w:tr w:rsidR="00431645" w:rsidRPr="00C74FA0" w14:paraId="1F41095A" w14:textId="77777777" w:rsidTr="00E15A9B">
        <w:trPr>
          <w:cantSplit/>
          <w:tblHeader/>
        </w:trPr>
        <w:tc>
          <w:tcPr>
            <w:tcW w:w="3510" w:type="dxa"/>
            <w:vAlign w:val="bottom"/>
            <w:hideMark/>
          </w:tcPr>
          <w:p w14:paraId="42EB98F0" w14:textId="77777777" w:rsidR="00431645" w:rsidRPr="00C74FA0" w:rsidRDefault="00431645" w:rsidP="00A91BE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8"/>
            <w:vAlign w:val="bottom"/>
            <w:hideMark/>
          </w:tcPr>
          <w:p w14:paraId="63571803" w14:textId="77777777" w:rsidR="00431645" w:rsidRPr="0073283D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3283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645" w:rsidRPr="00C74FA0" w14:paraId="362D2CF0" w14:textId="77777777" w:rsidTr="00280388">
        <w:trPr>
          <w:cantSplit/>
        </w:trPr>
        <w:tc>
          <w:tcPr>
            <w:tcW w:w="3510" w:type="dxa"/>
          </w:tcPr>
          <w:p w14:paraId="1D108881" w14:textId="3B6663ED" w:rsidR="00431645" w:rsidRPr="008F59F5" w:rsidRDefault="00D63EB4" w:rsidP="00A91BED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EB4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63E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3EB4">
              <w:rPr>
                <w:rFonts w:asciiTheme="majorBidi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1E51894B" w14:textId="08F53359" w:rsidR="00431645" w:rsidRPr="00C74FA0" w:rsidRDefault="008F3F4A" w:rsidP="00BC632B">
            <w:pPr>
              <w:tabs>
                <w:tab w:val="decimal" w:pos="1090"/>
              </w:tabs>
              <w:spacing w:line="240" w:lineRule="atLeast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(64,784)</w:t>
            </w:r>
          </w:p>
        </w:tc>
        <w:tc>
          <w:tcPr>
            <w:tcW w:w="270" w:type="dxa"/>
            <w:shd w:val="clear" w:color="auto" w:fill="auto"/>
          </w:tcPr>
          <w:p w14:paraId="390CC036" w14:textId="77777777" w:rsidR="00431645" w:rsidRPr="00C74FA0" w:rsidRDefault="00431645" w:rsidP="00A91B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36B9C6" w14:textId="7A4119F0" w:rsidR="00431645" w:rsidRPr="00C74FA0" w:rsidRDefault="008F3F4A" w:rsidP="00BC632B">
            <w:pPr>
              <w:tabs>
                <w:tab w:val="decimal" w:pos="1016"/>
              </w:tabs>
              <w:spacing w:line="240" w:lineRule="atLeast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(73,610)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81B8D3" w14:textId="77777777" w:rsidR="00431645" w:rsidRPr="00C74FA0" w:rsidRDefault="00431645" w:rsidP="00A91BE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9C2C9A" w14:textId="027C4394" w:rsidR="00431645" w:rsidRPr="00C74FA0" w:rsidRDefault="008F3F4A" w:rsidP="000C197B">
            <w:pPr>
              <w:tabs>
                <w:tab w:val="decimal" w:pos="1016"/>
              </w:tabs>
              <w:spacing w:line="240" w:lineRule="atLeast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(37,242)</w:t>
            </w:r>
          </w:p>
        </w:tc>
        <w:tc>
          <w:tcPr>
            <w:tcW w:w="268" w:type="dxa"/>
            <w:shd w:val="clear" w:color="auto" w:fill="auto"/>
          </w:tcPr>
          <w:p w14:paraId="5C67E164" w14:textId="77777777" w:rsidR="00431645" w:rsidRPr="00C74FA0" w:rsidRDefault="00431645" w:rsidP="00A91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183EA42E" w14:textId="1CCB44BA" w:rsidR="00431645" w:rsidRPr="00297BD4" w:rsidRDefault="008F3F4A" w:rsidP="000C197B">
            <w:pPr>
              <w:tabs>
                <w:tab w:val="decimal" w:pos="1094"/>
              </w:tabs>
              <w:spacing w:line="240" w:lineRule="atLeast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(37,242)</w:t>
            </w:r>
          </w:p>
        </w:tc>
      </w:tr>
      <w:tr w:rsidR="00D63EB4" w:rsidRPr="00C74FA0" w14:paraId="094AE2A9" w14:textId="77777777" w:rsidTr="00280388">
        <w:trPr>
          <w:cantSplit/>
        </w:trPr>
        <w:tc>
          <w:tcPr>
            <w:tcW w:w="3510" w:type="dxa"/>
          </w:tcPr>
          <w:p w14:paraId="20E265B6" w14:textId="1C3E37E5" w:rsidR="00D63EB4" w:rsidRPr="00D63EB4" w:rsidRDefault="00D63EB4" w:rsidP="00A91BED">
            <w:pPr>
              <w:tabs>
                <w:tab w:val="left" w:pos="19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2864CAF7" w14:textId="1A18CC55" w:rsidR="00D63EB4" w:rsidRDefault="00401109" w:rsidP="00DD4A99">
            <w:pPr>
              <w:tabs>
                <w:tab w:val="decimal" w:pos="1090"/>
              </w:tabs>
              <w:spacing w:line="240" w:lineRule="atLeast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</w:t>
            </w:r>
            <w:r w:rsidR="000344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CB2306" w14:textId="77777777" w:rsidR="00D63EB4" w:rsidRPr="00C74FA0" w:rsidRDefault="00D63EB4" w:rsidP="00A91B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0B66FC" w14:textId="27851FDE" w:rsidR="00D63EB4" w:rsidRDefault="00401109" w:rsidP="00280388">
            <w:pPr>
              <w:tabs>
                <w:tab w:val="decimal" w:pos="1016"/>
              </w:tabs>
              <w:spacing w:line="240" w:lineRule="atLeast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56C5E">
              <w:rPr>
                <w:rFonts w:asciiTheme="majorBidi" w:hAnsiTheme="majorBidi" w:cstheme="majorBidi"/>
                <w:sz w:val="30"/>
                <w:szCs w:val="30"/>
              </w:rPr>
              <w:t>8,743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7AA82B" w14:textId="77777777" w:rsidR="00D63EB4" w:rsidRPr="00C74FA0" w:rsidRDefault="00D63EB4" w:rsidP="00A91BE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922C33" w14:textId="4C759B56" w:rsidR="00D63EB4" w:rsidRDefault="00401109" w:rsidP="00401109">
            <w:pPr>
              <w:pStyle w:val="acctfourfigures"/>
              <w:tabs>
                <w:tab w:val="clear" w:pos="765"/>
                <w:tab w:val="decimal" w:pos="-76"/>
              </w:tabs>
              <w:spacing w:line="240" w:lineRule="auto"/>
              <w:ind w:left="-79"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7B66B4E" w14:textId="77777777" w:rsidR="00D63EB4" w:rsidRPr="00C74FA0" w:rsidRDefault="00D63EB4" w:rsidP="00A91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C3F73D0" w14:textId="64102596" w:rsidR="00D63EB4" w:rsidRDefault="008F3F4A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63EB4" w:rsidRPr="00C74FA0" w14:paraId="45E0010E" w14:textId="77777777" w:rsidTr="00280388">
        <w:trPr>
          <w:cantSplit/>
        </w:trPr>
        <w:tc>
          <w:tcPr>
            <w:tcW w:w="3510" w:type="dxa"/>
          </w:tcPr>
          <w:p w14:paraId="35D80B98" w14:textId="0CEEA37B" w:rsidR="00D63EB4" w:rsidRPr="00D63EB4" w:rsidRDefault="00D63EB4" w:rsidP="00A91BED">
            <w:pPr>
              <w:tabs>
                <w:tab w:val="left" w:pos="19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C418948" w14:textId="05286367" w:rsidR="00D63EB4" w:rsidRDefault="00280388" w:rsidP="00A91BE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15,421</w:t>
            </w:r>
          </w:p>
        </w:tc>
        <w:tc>
          <w:tcPr>
            <w:tcW w:w="270" w:type="dxa"/>
            <w:shd w:val="clear" w:color="auto" w:fill="auto"/>
          </w:tcPr>
          <w:p w14:paraId="393C5870" w14:textId="77777777" w:rsidR="00D63EB4" w:rsidRPr="00C74FA0" w:rsidRDefault="00D63EB4" w:rsidP="00A91B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198CE3" w14:textId="2F1E5248" w:rsidR="00D63EB4" w:rsidRPr="00280388" w:rsidRDefault="00C56C5E" w:rsidP="00280388">
            <w:pPr>
              <w:tabs>
                <w:tab w:val="decimal" w:pos="1016"/>
              </w:tabs>
              <w:spacing w:line="240" w:lineRule="atLeast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17,569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3ED640" w14:textId="77777777" w:rsidR="00D63EB4" w:rsidRPr="00280388" w:rsidRDefault="00D63EB4" w:rsidP="00A91BE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AE43C5" w14:textId="1F67B8CE" w:rsidR="00D63EB4" w:rsidRPr="002031BD" w:rsidRDefault="00A25B9E" w:rsidP="00BC632B">
            <w:pPr>
              <w:tabs>
                <w:tab w:val="decimal" w:pos="101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4,735</w:t>
            </w:r>
          </w:p>
        </w:tc>
        <w:tc>
          <w:tcPr>
            <w:tcW w:w="268" w:type="dxa"/>
            <w:shd w:val="clear" w:color="auto" w:fill="auto"/>
          </w:tcPr>
          <w:p w14:paraId="776AB368" w14:textId="77777777" w:rsidR="00D63EB4" w:rsidRPr="00C74FA0" w:rsidRDefault="00D63EB4" w:rsidP="00A91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53718AA0" w14:textId="6AAC0386" w:rsidR="00D63EB4" w:rsidRDefault="008F3F4A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63EB4" w:rsidRPr="00C74FA0" w14:paraId="06DF9FE5" w14:textId="77777777" w:rsidTr="00280388">
        <w:trPr>
          <w:cantSplit/>
        </w:trPr>
        <w:tc>
          <w:tcPr>
            <w:tcW w:w="3510" w:type="dxa"/>
          </w:tcPr>
          <w:p w14:paraId="5DFADA4B" w14:textId="2E9535C6" w:rsidR="00D63EB4" w:rsidRPr="001B21D5" w:rsidRDefault="00D63EB4" w:rsidP="00A91BED">
            <w:pPr>
              <w:tabs>
                <w:tab w:val="left" w:pos="190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21D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35A8" w:rsidRPr="001B21D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1B21D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B21D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554FF" w14:textId="174827A5" w:rsidR="00D63EB4" w:rsidRPr="001B21D5" w:rsidRDefault="00401109" w:rsidP="00DD4A99">
            <w:pPr>
              <w:tabs>
                <w:tab w:val="decimal" w:pos="1090"/>
              </w:tabs>
              <w:spacing w:line="240" w:lineRule="atLeast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(49,537)</w:t>
            </w:r>
          </w:p>
        </w:tc>
        <w:tc>
          <w:tcPr>
            <w:tcW w:w="270" w:type="dxa"/>
            <w:shd w:val="clear" w:color="auto" w:fill="auto"/>
          </w:tcPr>
          <w:p w14:paraId="2AEAAE1A" w14:textId="77777777" w:rsidR="00D63EB4" w:rsidRPr="001B21D5" w:rsidRDefault="00D63EB4" w:rsidP="00A91B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5F1D7" w14:textId="4518CD45" w:rsidR="00D63EB4" w:rsidRPr="001B21D5" w:rsidRDefault="008F3F4A" w:rsidP="00280388">
            <w:pPr>
              <w:tabs>
                <w:tab w:val="decimal" w:pos="1016"/>
              </w:tabs>
              <w:spacing w:line="240" w:lineRule="atLeast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1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(64,784)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BB8924" w14:textId="77777777" w:rsidR="00D63EB4" w:rsidRPr="001B21D5" w:rsidRDefault="00D63EB4" w:rsidP="00A91BE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90138" w14:textId="328695B2" w:rsidR="00D63EB4" w:rsidRPr="002031BD" w:rsidRDefault="008F3F4A" w:rsidP="00034495">
            <w:pPr>
              <w:tabs>
                <w:tab w:val="decimal" w:pos="1016"/>
              </w:tabs>
              <w:spacing w:line="240" w:lineRule="atLeast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1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(32,507)</w:t>
            </w:r>
          </w:p>
        </w:tc>
        <w:tc>
          <w:tcPr>
            <w:tcW w:w="268" w:type="dxa"/>
            <w:shd w:val="clear" w:color="auto" w:fill="auto"/>
          </w:tcPr>
          <w:p w14:paraId="2600A4B3" w14:textId="77777777" w:rsidR="00D63EB4" w:rsidRPr="001B21D5" w:rsidRDefault="00D63EB4" w:rsidP="00A91BE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B3B53" w14:textId="2253A68B" w:rsidR="00D63EB4" w:rsidRPr="00034495" w:rsidRDefault="008F3F4A" w:rsidP="00034495">
            <w:pPr>
              <w:tabs>
                <w:tab w:val="decimal" w:pos="1094"/>
              </w:tabs>
              <w:spacing w:line="240" w:lineRule="atLeast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4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(37,242)</w:t>
            </w:r>
          </w:p>
        </w:tc>
      </w:tr>
    </w:tbl>
    <w:p w14:paraId="7E21BDD0" w14:textId="77777777" w:rsidR="00431645" w:rsidRDefault="00431645" w:rsidP="00431645">
      <w:pPr>
        <w:pStyle w:val="Bo-Blankline"/>
      </w:pPr>
    </w:p>
    <w:p w14:paraId="6F7BD177" w14:textId="77777777" w:rsidR="00431645" w:rsidRPr="00D510F7" w:rsidRDefault="00431645" w:rsidP="00431645">
      <w:pPr>
        <w:pStyle w:val="Bo-C1Content"/>
        <w:rPr>
          <w:cs/>
          <w:lang w:val="en-US"/>
        </w:rPr>
      </w:pPr>
      <w:r w:rsidRPr="00D510F7">
        <w:rPr>
          <w:rFonts w:hint="cs"/>
          <w:cs/>
          <w:lang w:val="en-US"/>
        </w:rPr>
        <w:t>กลุ่ม</w:t>
      </w:r>
      <w:r w:rsidRPr="00D510F7">
        <w:rPr>
          <w:cs/>
          <w:lang w:val="en-US"/>
        </w:rPr>
        <w:t>บริษัท</w:t>
      </w:r>
      <w:r w:rsidRPr="00D510F7">
        <w:rPr>
          <w:rFonts w:hint="cs"/>
          <w:cs/>
          <w:lang w:val="en-US"/>
        </w:rPr>
        <w:t>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  <w:r w:rsidRPr="00D510F7">
        <w:rPr>
          <w:lang w:val="en-US"/>
        </w:rPr>
        <w:t xml:space="preserve">  </w:t>
      </w:r>
      <w:r w:rsidRPr="00D510F7">
        <w:rPr>
          <w:rFonts w:hint="cs"/>
          <w:cs/>
          <w:lang w:val="en-US"/>
        </w:rPr>
        <w:t xml:space="preserve"> </w:t>
      </w:r>
    </w:p>
    <w:p w14:paraId="7C1FBAA3" w14:textId="77777777" w:rsidR="00431645" w:rsidRPr="00D510F7" w:rsidRDefault="00431645" w:rsidP="00431645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6847FB85" w14:textId="285585D7" w:rsidR="00431645" w:rsidRDefault="00431645" w:rsidP="00431645">
      <w:pPr>
        <w:pStyle w:val="Bo-C1Content"/>
      </w:pPr>
      <w:r w:rsidRPr="00D510F7">
        <w:rPr>
          <w:cs/>
        </w:rPr>
        <w:t>โดยปกติระยะเวลาการให้สินเชื่อแก่ลูกค้าของกลุ่มบริษัท</w:t>
      </w:r>
      <w:r w:rsidRPr="00D510F7">
        <w:rPr>
          <w:rFonts w:hint="cs"/>
          <w:cs/>
        </w:rPr>
        <w:t>มีระยะเวลาตั้งแต่</w:t>
      </w:r>
      <w:r w:rsidRPr="00D510F7">
        <w:rPr>
          <w:cs/>
        </w:rPr>
        <w:t xml:space="preserve"> </w:t>
      </w:r>
      <w:r w:rsidR="009935A8" w:rsidRPr="009935A8">
        <w:rPr>
          <w:lang w:val="en-US"/>
        </w:rPr>
        <w:t>30</w:t>
      </w:r>
      <w:r w:rsidRPr="00D510F7">
        <w:t xml:space="preserve"> </w:t>
      </w:r>
      <w:r w:rsidRPr="00D510F7">
        <w:rPr>
          <w:rFonts w:hint="cs"/>
          <w:cs/>
        </w:rPr>
        <w:t>วัน ถึง</w:t>
      </w:r>
      <w:r w:rsidRPr="00D510F7">
        <w:t xml:space="preserve"> </w:t>
      </w:r>
      <w:r w:rsidR="009935A8" w:rsidRPr="009935A8">
        <w:rPr>
          <w:lang w:val="en-US"/>
        </w:rPr>
        <w:t>360</w:t>
      </w:r>
      <w:r w:rsidRPr="00D510F7">
        <w:t xml:space="preserve"> </w:t>
      </w:r>
      <w:r w:rsidRPr="00D510F7">
        <w:rPr>
          <w:cs/>
        </w:rPr>
        <w:t>วัน</w:t>
      </w:r>
    </w:p>
    <w:p w14:paraId="31EF9173" w14:textId="4EABC085" w:rsidR="00917248" w:rsidRPr="005F7174" w:rsidRDefault="00917248" w:rsidP="005F7174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2E057CB1" w14:textId="2A1135CC" w:rsidR="00917248" w:rsidRPr="009A0C91" w:rsidRDefault="005F7174" w:rsidP="005F7174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A0C91">
        <w:rPr>
          <w:rFonts w:ascii="Angsana New" w:hAnsi="Angsana New" w:hint="cs"/>
          <w:sz w:val="30"/>
          <w:szCs w:val="30"/>
          <w:cs/>
        </w:rPr>
        <w:t>ข้อมูลเกี่ยวกับความเสี่ยง</w:t>
      </w:r>
      <w:r w:rsidR="009A0C91" w:rsidRPr="009A0C91">
        <w:rPr>
          <w:rFonts w:ascii="Angsana New" w:hAnsi="Angsana New" w:hint="cs"/>
          <w:sz w:val="30"/>
          <w:szCs w:val="30"/>
          <w:cs/>
        </w:rPr>
        <w:t xml:space="preserve">ด้านเครดิตเปิดเผยในหมายเหตุข้อ </w:t>
      </w:r>
      <w:r w:rsidR="009935A8" w:rsidRPr="009935A8">
        <w:rPr>
          <w:rFonts w:ascii="Angsana New" w:hAnsi="Angsana New"/>
          <w:sz w:val="30"/>
          <w:szCs w:val="30"/>
          <w:lang w:val="en-US"/>
        </w:rPr>
        <w:t>35</w:t>
      </w:r>
      <w:r w:rsidR="009A0C91" w:rsidRPr="009A0C91">
        <w:rPr>
          <w:rFonts w:ascii="Angsana New" w:hAnsi="Angsana New"/>
          <w:sz w:val="30"/>
          <w:szCs w:val="30"/>
        </w:rPr>
        <w:t>(</w:t>
      </w:r>
      <w:r w:rsidR="009A0C91" w:rsidRPr="009A0C91">
        <w:rPr>
          <w:rFonts w:ascii="Angsana New" w:hAnsi="Angsana New" w:hint="cs"/>
          <w:sz w:val="30"/>
          <w:szCs w:val="30"/>
          <w:cs/>
        </w:rPr>
        <w:t>ข.</w:t>
      </w:r>
      <w:r w:rsidR="009935A8" w:rsidRPr="009935A8">
        <w:rPr>
          <w:rFonts w:ascii="Angsana New" w:hAnsi="Angsana New"/>
          <w:sz w:val="30"/>
          <w:szCs w:val="30"/>
          <w:lang w:val="en-US"/>
        </w:rPr>
        <w:t>1</w:t>
      </w:r>
      <w:r w:rsidR="009A0C91" w:rsidRPr="009A0C91">
        <w:rPr>
          <w:rFonts w:ascii="Angsana New" w:hAnsi="Angsana New"/>
          <w:sz w:val="30"/>
          <w:szCs w:val="30"/>
        </w:rPr>
        <w:t>)</w:t>
      </w:r>
    </w:p>
    <w:p w14:paraId="05132CD3" w14:textId="068C6A39" w:rsidR="00D63EB4" w:rsidRDefault="00D63EB4">
      <w:pPr>
        <w:spacing w:line="240" w:lineRule="auto"/>
        <w:rPr>
          <w:rFonts w:ascii="Angsana New" w:hAnsi="Angsana New"/>
          <w:sz w:val="20"/>
          <w:szCs w:val="20"/>
          <w:highlight w:val="yellow"/>
          <w:cs/>
          <w:lang w:val="en-US" w:eastAsia="x-none"/>
        </w:rPr>
      </w:pPr>
      <w:r>
        <w:rPr>
          <w:highlight w:val="yellow"/>
          <w:cs/>
          <w:lang w:val="en-US"/>
        </w:rPr>
        <w:br w:type="page"/>
      </w:r>
    </w:p>
    <w:p w14:paraId="4DCCB16C" w14:textId="467C4FDF" w:rsidR="00776E58" w:rsidRPr="00D63EB4" w:rsidRDefault="00776E58" w:rsidP="006D2393">
      <w:pPr>
        <w:pStyle w:val="Caption"/>
        <w:ind w:hanging="900"/>
        <w:rPr>
          <w:rFonts w:asciiTheme="majorBidi" w:hAnsiTheme="majorBidi" w:cstheme="majorBidi"/>
        </w:rPr>
      </w:pPr>
      <w:r w:rsidRPr="00D63EB4">
        <w:rPr>
          <w:rFonts w:asciiTheme="majorBidi" w:hAnsiTheme="majorBidi" w:cstheme="majorBidi"/>
          <w:cs/>
        </w:rPr>
        <w:lastRenderedPageBreak/>
        <w:t>สินค้าคงเหลือ</w:t>
      </w:r>
    </w:p>
    <w:p w14:paraId="40BF55A0" w14:textId="77777777" w:rsidR="00365B4D" w:rsidRPr="00D63EB4" w:rsidRDefault="00365B4D" w:rsidP="00374526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7B5563" w:rsidRPr="00D63EB4" w14:paraId="733EC6E5" w14:textId="77777777" w:rsidTr="003345A7">
        <w:trPr>
          <w:tblHeader/>
        </w:trPr>
        <w:tc>
          <w:tcPr>
            <w:tcW w:w="3673" w:type="dxa"/>
          </w:tcPr>
          <w:p w14:paraId="0744A95B" w14:textId="77777777" w:rsidR="007B5563" w:rsidRPr="00D63EB4" w:rsidRDefault="007B5563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7021AD72" w14:textId="77777777" w:rsidR="007B5563" w:rsidRPr="00D63EB4" w:rsidRDefault="007B5563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3E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5707E0C1" w14:textId="77777777" w:rsidR="007B5563" w:rsidRPr="00D63EB4" w:rsidRDefault="007B5563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64462D25" w14:textId="77777777" w:rsidR="007B5563" w:rsidRPr="00D63EB4" w:rsidRDefault="007B5563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3E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393" w:rsidRPr="00D63EB4" w14:paraId="06A0856E" w14:textId="77777777" w:rsidTr="003345A7">
        <w:trPr>
          <w:tblHeader/>
        </w:trPr>
        <w:tc>
          <w:tcPr>
            <w:tcW w:w="3673" w:type="dxa"/>
          </w:tcPr>
          <w:p w14:paraId="4A6132F5" w14:textId="77777777" w:rsidR="006D2393" w:rsidRPr="00D63EB4" w:rsidRDefault="006D2393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DECACE9" w14:textId="54FF0698" w:rsidR="006D2393" w:rsidRPr="00D63EB4" w:rsidRDefault="009935A8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5" w:type="dxa"/>
          </w:tcPr>
          <w:p w14:paraId="4BB21A32" w14:textId="77777777" w:rsidR="006D2393" w:rsidRPr="00D63EB4" w:rsidRDefault="006D2393" w:rsidP="00A83B4F">
            <w:pPr>
              <w:spacing w:line="2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AA3C8CF" w14:textId="3F7359E8" w:rsidR="006D2393" w:rsidRPr="00D63EB4" w:rsidRDefault="009935A8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5" w:type="dxa"/>
          </w:tcPr>
          <w:p w14:paraId="485B5C1B" w14:textId="77777777" w:rsidR="006D2393" w:rsidRPr="00D63EB4" w:rsidRDefault="006D2393" w:rsidP="00A83B4F">
            <w:pPr>
              <w:spacing w:line="20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3E94668" w14:textId="6B3ABEE9" w:rsidR="006D2393" w:rsidRPr="00D63EB4" w:rsidRDefault="009935A8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5" w:type="dxa"/>
          </w:tcPr>
          <w:p w14:paraId="573EF260" w14:textId="77777777" w:rsidR="006D2393" w:rsidRPr="00D63EB4" w:rsidRDefault="006D2393" w:rsidP="00A83B4F">
            <w:pPr>
              <w:spacing w:line="2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4E52A9D" w14:textId="66274FA6" w:rsidR="006D2393" w:rsidRPr="00D63EB4" w:rsidRDefault="009935A8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6D2393" w:rsidRPr="00D63EB4" w14:paraId="25084A4A" w14:textId="77777777" w:rsidTr="003345A7">
        <w:trPr>
          <w:tblHeader/>
        </w:trPr>
        <w:tc>
          <w:tcPr>
            <w:tcW w:w="3673" w:type="dxa"/>
          </w:tcPr>
          <w:p w14:paraId="572B8FDF" w14:textId="77777777" w:rsidR="006D2393" w:rsidRPr="00D63EB4" w:rsidRDefault="006D2393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3D3B3FB8" w14:textId="77777777" w:rsidR="006D2393" w:rsidRPr="00D63EB4" w:rsidRDefault="006D2393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3E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63E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63E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63EB4" w:rsidRPr="00D63EB4" w14:paraId="231C58DC" w14:textId="77777777" w:rsidTr="008455C5">
        <w:tc>
          <w:tcPr>
            <w:tcW w:w="3673" w:type="dxa"/>
          </w:tcPr>
          <w:p w14:paraId="4A16C78F" w14:textId="77777777" w:rsidR="00D63EB4" w:rsidRPr="00D63EB4" w:rsidRDefault="00D63EB4" w:rsidP="00D63EB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EB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</w:tcPr>
          <w:p w14:paraId="66F28825" w14:textId="491B6C38" w:rsidR="00D63EB4" w:rsidRPr="00D63EB4" w:rsidRDefault="009E456A" w:rsidP="00D63EB4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1,799,241</w:t>
            </w:r>
          </w:p>
        </w:tc>
        <w:tc>
          <w:tcPr>
            <w:tcW w:w="235" w:type="dxa"/>
          </w:tcPr>
          <w:p w14:paraId="015DF36C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C503301" w14:textId="54CE2DD4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870</w:t>
            </w:r>
          </w:p>
        </w:tc>
        <w:tc>
          <w:tcPr>
            <w:tcW w:w="235" w:type="dxa"/>
          </w:tcPr>
          <w:p w14:paraId="7BC16CC0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67600B7" w14:textId="217D03A3" w:rsidR="00D63EB4" w:rsidRPr="00D63EB4" w:rsidRDefault="005419E6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2,096,425</w:t>
            </w:r>
          </w:p>
        </w:tc>
        <w:tc>
          <w:tcPr>
            <w:tcW w:w="235" w:type="dxa"/>
          </w:tcPr>
          <w:p w14:paraId="3806518F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573B60F" w14:textId="10BA1FB1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</w:tr>
      <w:tr w:rsidR="00D63EB4" w:rsidRPr="00D63EB4" w14:paraId="260D18CB" w14:textId="77777777" w:rsidTr="008455C5">
        <w:tc>
          <w:tcPr>
            <w:tcW w:w="3673" w:type="dxa"/>
          </w:tcPr>
          <w:p w14:paraId="1189A99F" w14:textId="77777777" w:rsidR="00D63EB4" w:rsidRPr="00D63EB4" w:rsidRDefault="00D63EB4" w:rsidP="00D63EB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3EB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00" w:type="dxa"/>
            <w:shd w:val="clear" w:color="auto" w:fill="auto"/>
          </w:tcPr>
          <w:p w14:paraId="693CE6FE" w14:textId="5AB2AAAC" w:rsidR="00D63EB4" w:rsidRPr="00D63EB4" w:rsidRDefault="009E456A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5,370,380</w:t>
            </w:r>
          </w:p>
        </w:tc>
        <w:tc>
          <w:tcPr>
            <w:tcW w:w="235" w:type="dxa"/>
          </w:tcPr>
          <w:p w14:paraId="60767AE2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C551D6C" w14:textId="69B9F4DE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</w:p>
        </w:tc>
        <w:tc>
          <w:tcPr>
            <w:tcW w:w="235" w:type="dxa"/>
          </w:tcPr>
          <w:p w14:paraId="2856929A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C42D3AC" w14:textId="63A7A9EB" w:rsidR="00D63EB4" w:rsidRPr="00D63EB4" w:rsidRDefault="005419E6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3,281,036</w:t>
            </w:r>
          </w:p>
        </w:tc>
        <w:tc>
          <w:tcPr>
            <w:tcW w:w="235" w:type="dxa"/>
          </w:tcPr>
          <w:p w14:paraId="4ABF2A07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BC1F65" w14:textId="798FA2A0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</w:p>
        </w:tc>
      </w:tr>
      <w:tr w:rsidR="00D63EB4" w:rsidRPr="00D63EB4" w14:paraId="52CD1649" w14:textId="77777777" w:rsidTr="008455C5">
        <w:tc>
          <w:tcPr>
            <w:tcW w:w="3673" w:type="dxa"/>
          </w:tcPr>
          <w:p w14:paraId="5F7CF8F0" w14:textId="77777777" w:rsidR="00D63EB4" w:rsidRPr="00D63EB4" w:rsidRDefault="00D63EB4" w:rsidP="00D63EB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3EB4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วัตถุดิบและสารเคมี</w:t>
            </w:r>
          </w:p>
        </w:tc>
        <w:tc>
          <w:tcPr>
            <w:tcW w:w="1200" w:type="dxa"/>
            <w:shd w:val="clear" w:color="auto" w:fill="auto"/>
          </w:tcPr>
          <w:p w14:paraId="5866FD2E" w14:textId="74C223D7" w:rsidR="00D63EB4" w:rsidRPr="00D63EB4" w:rsidRDefault="009E456A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1,670,665</w:t>
            </w:r>
          </w:p>
        </w:tc>
        <w:tc>
          <w:tcPr>
            <w:tcW w:w="235" w:type="dxa"/>
          </w:tcPr>
          <w:p w14:paraId="020BC06E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7E1F2F6" w14:textId="2CF19624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  <w:tc>
          <w:tcPr>
            <w:tcW w:w="235" w:type="dxa"/>
          </w:tcPr>
          <w:p w14:paraId="52328748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77CC3AC" w14:textId="14F7E10E" w:rsidR="00D63EB4" w:rsidRPr="00D63EB4" w:rsidRDefault="005419E6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1,405,548</w:t>
            </w:r>
          </w:p>
        </w:tc>
        <w:tc>
          <w:tcPr>
            <w:tcW w:w="235" w:type="dxa"/>
          </w:tcPr>
          <w:p w14:paraId="086B9A9E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3176010" w14:textId="4CF3840F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991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804</w:t>
            </w:r>
          </w:p>
        </w:tc>
      </w:tr>
      <w:tr w:rsidR="00D63EB4" w:rsidRPr="00D63EB4" w14:paraId="21B0480B" w14:textId="77777777" w:rsidTr="008455C5">
        <w:tc>
          <w:tcPr>
            <w:tcW w:w="3673" w:type="dxa"/>
          </w:tcPr>
          <w:p w14:paraId="20DCCB82" w14:textId="77777777" w:rsidR="00D63EB4" w:rsidRPr="00D63EB4" w:rsidRDefault="00D63EB4" w:rsidP="00D63EB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3EB4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200" w:type="dxa"/>
            <w:shd w:val="clear" w:color="auto" w:fill="auto"/>
          </w:tcPr>
          <w:p w14:paraId="5177FDA9" w14:textId="7F0F84B3" w:rsidR="00D63EB4" w:rsidRPr="00D63EB4" w:rsidRDefault="009E456A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479,828</w:t>
            </w:r>
          </w:p>
        </w:tc>
        <w:tc>
          <w:tcPr>
            <w:tcW w:w="235" w:type="dxa"/>
          </w:tcPr>
          <w:p w14:paraId="034B2885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55E2DE9" w14:textId="34793196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</w:p>
        </w:tc>
        <w:tc>
          <w:tcPr>
            <w:tcW w:w="235" w:type="dxa"/>
          </w:tcPr>
          <w:p w14:paraId="39143B4F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8341340" w14:textId="0696E7F7" w:rsidR="00D63EB4" w:rsidRPr="00D63EB4" w:rsidRDefault="005419E6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390,381</w:t>
            </w:r>
          </w:p>
        </w:tc>
        <w:tc>
          <w:tcPr>
            <w:tcW w:w="235" w:type="dxa"/>
          </w:tcPr>
          <w:p w14:paraId="60D35803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6E45C29" w14:textId="0896943F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</w:tr>
      <w:tr w:rsidR="00D63EB4" w:rsidRPr="00D63EB4" w14:paraId="4CB088EE" w14:textId="77777777" w:rsidTr="008455C5">
        <w:tc>
          <w:tcPr>
            <w:tcW w:w="3673" w:type="dxa"/>
          </w:tcPr>
          <w:p w14:paraId="02C89BDA" w14:textId="77777777" w:rsidR="00D63EB4" w:rsidRPr="00D63EB4" w:rsidRDefault="00D63EB4" w:rsidP="00D63EB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3EB4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น้ำมันและเชื้อเพลิง</w:t>
            </w:r>
          </w:p>
        </w:tc>
        <w:tc>
          <w:tcPr>
            <w:tcW w:w="1200" w:type="dxa"/>
            <w:shd w:val="clear" w:color="auto" w:fill="auto"/>
          </w:tcPr>
          <w:p w14:paraId="650FA31B" w14:textId="3E4C0E8D" w:rsidR="00D63EB4" w:rsidRPr="00D63EB4" w:rsidRDefault="009E456A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2,507,785</w:t>
            </w:r>
          </w:p>
        </w:tc>
        <w:tc>
          <w:tcPr>
            <w:tcW w:w="235" w:type="dxa"/>
          </w:tcPr>
          <w:p w14:paraId="23F12365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4E7A956" w14:textId="2D4D73E8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</w:p>
        </w:tc>
        <w:tc>
          <w:tcPr>
            <w:tcW w:w="235" w:type="dxa"/>
          </w:tcPr>
          <w:p w14:paraId="76584BAA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45BA9AD" w14:textId="25F59694" w:rsidR="00D63EB4" w:rsidRPr="00D63EB4" w:rsidRDefault="005419E6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2,337,348</w:t>
            </w:r>
          </w:p>
        </w:tc>
        <w:tc>
          <w:tcPr>
            <w:tcW w:w="235" w:type="dxa"/>
          </w:tcPr>
          <w:p w14:paraId="3B89217F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6D6E233" w14:textId="03123AAB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</w:tr>
      <w:tr w:rsidR="00D63EB4" w:rsidRPr="00D63EB4" w14:paraId="607C00B7" w14:textId="77777777" w:rsidTr="008455C5">
        <w:tc>
          <w:tcPr>
            <w:tcW w:w="3673" w:type="dxa"/>
          </w:tcPr>
          <w:p w14:paraId="2B81FA77" w14:textId="77777777" w:rsidR="00D63EB4" w:rsidRPr="00D63EB4" w:rsidRDefault="00D63EB4" w:rsidP="00D63EB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3EB4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200" w:type="dxa"/>
            <w:shd w:val="clear" w:color="auto" w:fill="auto"/>
          </w:tcPr>
          <w:p w14:paraId="34725F34" w14:textId="0F1828B4" w:rsidR="00D63EB4" w:rsidRPr="00D63EB4" w:rsidRDefault="009E456A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4,012,616</w:t>
            </w:r>
          </w:p>
        </w:tc>
        <w:tc>
          <w:tcPr>
            <w:tcW w:w="235" w:type="dxa"/>
          </w:tcPr>
          <w:p w14:paraId="22BB1BAB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F21376C" w14:textId="0F0ABFD5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</w:p>
        </w:tc>
        <w:tc>
          <w:tcPr>
            <w:tcW w:w="235" w:type="dxa"/>
          </w:tcPr>
          <w:p w14:paraId="3858354D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B01A99C" w14:textId="14DD9BB0" w:rsidR="00D63EB4" w:rsidRPr="00D63EB4" w:rsidRDefault="005419E6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2,946,455</w:t>
            </w:r>
          </w:p>
        </w:tc>
        <w:tc>
          <w:tcPr>
            <w:tcW w:w="235" w:type="dxa"/>
          </w:tcPr>
          <w:p w14:paraId="79D488F4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996FD30" w14:textId="713725FD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</w:p>
        </w:tc>
      </w:tr>
      <w:tr w:rsidR="00D63EB4" w:rsidRPr="00D63EB4" w14:paraId="27825A44" w14:textId="77777777" w:rsidTr="008455C5">
        <w:tc>
          <w:tcPr>
            <w:tcW w:w="3673" w:type="dxa"/>
          </w:tcPr>
          <w:p w14:paraId="10344400" w14:textId="77777777" w:rsidR="00D63EB4" w:rsidRPr="00D63EB4" w:rsidRDefault="00D63EB4" w:rsidP="00D63EB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3EB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0216D78" w14:textId="104D4D24" w:rsidR="00D63EB4" w:rsidRPr="00D63EB4" w:rsidRDefault="009E456A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245,002</w:t>
            </w:r>
          </w:p>
        </w:tc>
        <w:tc>
          <w:tcPr>
            <w:tcW w:w="235" w:type="dxa"/>
          </w:tcPr>
          <w:p w14:paraId="5D717AA5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57AF4EA" w14:textId="5C91C5D2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634</w:t>
            </w:r>
          </w:p>
        </w:tc>
        <w:tc>
          <w:tcPr>
            <w:tcW w:w="235" w:type="dxa"/>
          </w:tcPr>
          <w:p w14:paraId="3912A134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ABF2CD2" w14:textId="3031D8FD" w:rsidR="00D63EB4" w:rsidRPr="00D63EB4" w:rsidRDefault="005419E6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238,207</w:t>
            </w:r>
          </w:p>
        </w:tc>
        <w:tc>
          <w:tcPr>
            <w:tcW w:w="235" w:type="dxa"/>
          </w:tcPr>
          <w:p w14:paraId="33274177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4074F85" w14:textId="594CF75A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</w:tr>
      <w:tr w:rsidR="00D63EB4" w:rsidRPr="00D63EB4" w14:paraId="614D6648" w14:textId="77777777" w:rsidTr="008455C5">
        <w:tc>
          <w:tcPr>
            <w:tcW w:w="3673" w:type="dxa"/>
          </w:tcPr>
          <w:p w14:paraId="4ECD97FA" w14:textId="77777777" w:rsidR="00D63EB4" w:rsidRPr="00D63EB4" w:rsidRDefault="00D63EB4" w:rsidP="00D63EB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3E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404C3147" w14:textId="79FD4CD1" w:rsidR="00D63EB4" w:rsidRPr="00D63EB4" w:rsidRDefault="009E456A" w:rsidP="00D63EB4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16,085,517</w:t>
            </w:r>
          </w:p>
        </w:tc>
        <w:tc>
          <w:tcPr>
            <w:tcW w:w="235" w:type="dxa"/>
          </w:tcPr>
          <w:p w14:paraId="460B5A5E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3C969F5E" w14:textId="3D48C2FB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D63EB4" w:rsidRPr="00D63E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</w:t>
            </w:r>
            <w:r w:rsidR="00D63EB4" w:rsidRPr="00D63E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316</w:t>
            </w:r>
          </w:p>
        </w:tc>
        <w:tc>
          <w:tcPr>
            <w:tcW w:w="235" w:type="dxa"/>
          </w:tcPr>
          <w:p w14:paraId="796C9D1B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6D40B58" w14:textId="0D331D8C" w:rsidR="00D63EB4" w:rsidRPr="00D63EB4" w:rsidRDefault="005419E6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12,695,400</w:t>
            </w:r>
          </w:p>
        </w:tc>
        <w:tc>
          <w:tcPr>
            <w:tcW w:w="235" w:type="dxa"/>
          </w:tcPr>
          <w:p w14:paraId="1FC41699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40A3A713" w14:textId="190DFA9A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D63EB4" w:rsidRPr="00D63E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587</w:t>
            </w:r>
            <w:r w:rsidR="00D63EB4" w:rsidRPr="00D63E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022</w:t>
            </w:r>
          </w:p>
        </w:tc>
      </w:tr>
      <w:tr w:rsidR="00D63EB4" w:rsidRPr="00D63EB4" w14:paraId="373098BF" w14:textId="77777777" w:rsidTr="008455C5">
        <w:tc>
          <w:tcPr>
            <w:tcW w:w="3673" w:type="dxa"/>
          </w:tcPr>
          <w:p w14:paraId="7159C4F3" w14:textId="77777777" w:rsidR="00D63EB4" w:rsidRPr="00D63EB4" w:rsidRDefault="00D63EB4" w:rsidP="00D63EB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E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D63EB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BE59497" w14:textId="759304D6" w:rsidR="00D63EB4" w:rsidRPr="00D63EB4" w:rsidRDefault="009E456A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(370,137)</w:t>
            </w:r>
          </w:p>
        </w:tc>
        <w:tc>
          <w:tcPr>
            <w:tcW w:w="235" w:type="dxa"/>
          </w:tcPr>
          <w:p w14:paraId="51823780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B9810C1" w14:textId="4D7EAFE2" w:rsidR="00D63EB4" w:rsidRPr="00D63EB4" w:rsidRDefault="00D63EB4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  <w:r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914</w:t>
            </w:r>
            <w:r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63C77B20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6CB719C" w14:textId="1D89015F" w:rsidR="00D63EB4" w:rsidRPr="00D63EB4" w:rsidRDefault="005419E6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(41,471)</w:t>
            </w:r>
          </w:p>
        </w:tc>
        <w:tc>
          <w:tcPr>
            <w:tcW w:w="235" w:type="dxa"/>
          </w:tcPr>
          <w:p w14:paraId="75D25897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19DA0DA" w14:textId="49A56DF2" w:rsidR="00D63EB4" w:rsidRPr="00D63EB4" w:rsidRDefault="00D63EB4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3E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Pr="00D63E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</w:t>
            </w:r>
            <w:r w:rsidRPr="00D63E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63EB4" w:rsidRPr="00D63EB4" w14:paraId="4F3F8C34" w14:textId="77777777" w:rsidTr="008455C5">
        <w:tc>
          <w:tcPr>
            <w:tcW w:w="3673" w:type="dxa"/>
          </w:tcPr>
          <w:p w14:paraId="5E60B126" w14:textId="77777777" w:rsidR="00D63EB4" w:rsidRPr="00D63EB4" w:rsidRDefault="00D63EB4" w:rsidP="00D63EB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3E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3E78EFDF" w14:textId="44F5341D" w:rsidR="00D63EB4" w:rsidRPr="00D63EB4" w:rsidRDefault="009E456A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15,715,380</w:t>
            </w:r>
          </w:p>
        </w:tc>
        <w:tc>
          <w:tcPr>
            <w:tcW w:w="235" w:type="dxa"/>
          </w:tcPr>
          <w:p w14:paraId="40971B86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007B189" w14:textId="5D53B652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D63EB4" w:rsidRPr="00D63E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</w:t>
            </w:r>
            <w:r w:rsidR="00D63EB4" w:rsidRPr="00D63E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402</w:t>
            </w:r>
          </w:p>
        </w:tc>
        <w:tc>
          <w:tcPr>
            <w:tcW w:w="235" w:type="dxa"/>
          </w:tcPr>
          <w:p w14:paraId="42327DAE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260C5CCC" w14:textId="1623D329" w:rsidR="00D63EB4" w:rsidRPr="00D63EB4" w:rsidRDefault="005419E6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12,653,929</w:t>
            </w:r>
          </w:p>
        </w:tc>
        <w:tc>
          <w:tcPr>
            <w:tcW w:w="235" w:type="dxa"/>
          </w:tcPr>
          <w:p w14:paraId="4350C464" w14:textId="77777777" w:rsidR="00D63EB4" w:rsidRPr="00D63EB4" w:rsidRDefault="00D63EB4" w:rsidP="00D63EB4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C8B18B5" w14:textId="0FFB0C9C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D63EB4" w:rsidRPr="00D63E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543</w:t>
            </w:r>
            <w:r w:rsidR="00D63EB4" w:rsidRPr="00D63E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237</w:t>
            </w:r>
          </w:p>
        </w:tc>
      </w:tr>
      <w:tr w:rsidR="005A181F" w:rsidRPr="00D63EB4" w14:paraId="77C2BAA9" w14:textId="77777777" w:rsidTr="00C478C6">
        <w:tc>
          <w:tcPr>
            <w:tcW w:w="3673" w:type="dxa"/>
          </w:tcPr>
          <w:p w14:paraId="53F2866C" w14:textId="77777777" w:rsidR="005A181F" w:rsidRPr="00D63EB4" w:rsidRDefault="005A181F" w:rsidP="00A83B4F">
            <w:pPr>
              <w:spacing w:line="200" w:lineRule="atLeast"/>
              <w:ind w:left="27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A1BCDC8" w14:textId="77777777" w:rsidR="005A181F" w:rsidRPr="00D63EB4" w:rsidRDefault="005A181F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37B21E64" w14:textId="77777777" w:rsidR="005A181F" w:rsidRPr="00D63EB4" w:rsidRDefault="005A181F" w:rsidP="00A83B4F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14:paraId="4744A6AA" w14:textId="77777777" w:rsidR="005A181F" w:rsidRPr="00D63EB4" w:rsidRDefault="005A181F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2FBA9469" w14:textId="77777777" w:rsidR="005A181F" w:rsidRPr="00D63EB4" w:rsidRDefault="005A181F" w:rsidP="00A83B4F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3DC5304" w14:textId="77777777" w:rsidR="005A181F" w:rsidRPr="00D63EB4" w:rsidRDefault="005A181F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5669963F" w14:textId="77777777" w:rsidR="005A181F" w:rsidRPr="00D63EB4" w:rsidRDefault="005A181F" w:rsidP="00A83B4F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14:paraId="2BB5C7E7" w14:textId="77777777" w:rsidR="005A181F" w:rsidRPr="00D63EB4" w:rsidRDefault="005A181F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A181F" w:rsidRPr="00D63EB4" w14:paraId="6315B3E7" w14:textId="77777777" w:rsidTr="00C478C6">
        <w:tc>
          <w:tcPr>
            <w:tcW w:w="3673" w:type="dxa"/>
          </w:tcPr>
          <w:p w14:paraId="047FEC1F" w14:textId="77777777" w:rsidR="005A181F" w:rsidRPr="00D63EB4" w:rsidRDefault="005A181F" w:rsidP="00A83B4F">
            <w:pPr>
              <w:spacing w:line="200" w:lineRule="atLeast"/>
              <w:ind w:left="270" w:right="65" w:hanging="27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63EB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A920527" w14:textId="34FF8853" w:rsidR="005A181F" w:rsidRPr="00D63EB4" w:rsidRDefault="005A181F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EDC833C" w14:textId="77777777" w:rsidR="005A181F" w:rsidRPr="00D63EB4" w:rsidRDefault="005A181F" w:rsidP="00A83B4F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CA35503" w14:textId="77777777" w:rsidR="005A181F" w:rsidRPr="00D63EB4" w:rsidRDefault="005A181F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6101211D" w14:textId="77777777" w:rsidR="005A181F" w:rsidRPr="00D63EB4" w:rsidRDefault="005A181F" w:rsidP="00A83B4F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3604B40" w14:textId="77777777" w:rsidR="005A181F" w:rsidRPr="00D63EB4" w:rsidRDefault="005A181F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0339771" w14:textId="77777777" w:rsidR="005A181F" w:rsidRPr="00D63EB4" w:rsidRDefault="005A181F" w:rsidP="00A83B4F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6457E93" w14:textId="77777777" w:rsidR="005A181F" w:rsidRPr="00D63EB4" w:rsidRDefault="005A181F" w:rsidP="00A83B4F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3EB4" w:rsidRPr="00D63EB4" w14:paraId="0693DA3E" w14:textId="77777777" w:rsidTr="008455C5">
        <w:tc>
          <w:tcPr>
            <w:tcW w:w="3673" w:type="dxa"/>
          </w:tcPr>
          <w:p w14:paraId="52A39157" w14:textId="77777777" w:rsidR="00D63EB4" w:rsidRPr="00D63EB4" w:rsidRDefault="00D63EB4" w:rsidP="00D63EB4">
            <w:pPr>
              <w:spacing w:line="200" w:lineRule="atLeast"/>
              <w:ind w:left="270" w:right="65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63EB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- </w:t>
            </w:r>
            <w:r w:rsidRPr="00D63EB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80B8A13" w14:textId="79467ADC" w:rsidR="00D63EB4" w:rsidRPr="00D63EB4" w:rsidRDefault="009E456A" w:rsidP="00D63EB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26,401,777</w:t>
            </w:r>
          </w:p>
        </w:tc>
        <w:tc>
          <w:tcPr>
            <w:tcW w:w="235" w:type="dxa"/>
            <w:vAlign w:val="bottom"/>
          </w:tcPr>
          <w:p w14:paraId="1DBCE215" w14:textId="77777777" w:rsidR="00D63EB4" w:rsidRPr="00D63EB4" w:rsidRDefault="00D63EB4" w:rsidP="00D63EB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239F7AC" w14:textId="1045247C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952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</w:p>
        </w:tc>
        <w:tc>
          <w:tcPr>
            <w:tcW w:w="235" w:type="dxa"/>
            <w:vAlign w:val="bottom"/>
          </w:tcPr>
          <w:p w14:paraId="34DF7C98" w14:textId="77777777" w:rsidR="00D63EB4" w:rsidRPr="00D63EB4" w:rsidRDefault="00D63EB4" w:rsidP="00D63EB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CBB977A" w14:textId="3FEBB38D" w:rsidR="00D63EB4" w:rsidRPr="00D63EB4" w:rsidRDefault="00562923" w:rsidP="00D63EB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21,507,767</w:t>
            </w:r>
          </w:p>
        </w:tc>
        <w:tc>
          <w:tcPr>
            <w:tcW w:w="235" w:type="dxa"/>
            <w:vAlign w:val="bottom"/>
          </w:tcPr>
          <w:p w14:paraId="43AF0F5E" w14:textId="77777777" w:rsidR="00D63EB4" w:rsidRPr="00D63EB4" w:rsidRDefault="00D63EB4" w:rsidP="00D63EB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DED604B" w14:textId="0519322F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  <w:r w:rsidR="00D63EB4" w:rsidRPr="00D63E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</w:t>
            </w:r>
          </w:p>
        </w:tc>
      </w:tr>
      <w:tr w:rsidR="00D63EB4" w:rsidRPr="00D63EB4" w14:paraId="25F68763" w14:textId="77777777" w:rsidTr="008455C5">
        <w:tc>
          <w:tcPr>
            <w:tcW w:w="3673" w:type="dxa"/>
          </w:tcPr>
          <w:p w14:paraId="71282A74" w14:textId="6364EE6F" w:rsidR="00D63EB4" w:rsidRPr="00D63EB4" w:rsidRDefault="00D63EB4" w:rsidP="0067337F">
            <w:pPr>
              <w:spacing w:line="200" w:lineRule="atLeast"/>
              <w:ind w:left="340" w:right="65" w:hanging="9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63EB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- </w:t>
            </w:r>
            <w:r w:rsidRPr="00D63EB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กลับรายการมูลค่า</w:t>
            </w:r>
            <w:r w:rsidRPr="00D63EB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สุทธิที่คาดว่า</w:t>
            </w:r>
            <w:r w:rsidR="0067337F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D63EB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CF18B3E" w14:textId="686A72F4" w:rsidR="00D63EB4" w:rsidRPr="00D63EB4" w:rsidRDefault="009E456A" w:rsidP="00D63EB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(10,777)</w:t>
            </w:r>
          </w:p>
        </w:tc>
        <w:tc>
          <w:tcPr>
            <w:tcW w:w="235" w:type="dxa"/>
            <w:vAlign w:val="bottom"/>
          </w:tcPr>
          <w:p w14:paraId="4977A0F7" w14:textId="77777777" w:rsidR="00D63EB4" w:rsidRPr="00D63EB4" w:rsidRDefault="00D63EB4" w:rsidP="00D63EB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D66FC99" w14:textId="177A78F2" w:rsidR="00D63EB4" w:rsidRPr="00D63EB4" w:rsidRDefault="00D63EB4" w:rsidP="00D63EB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  <w:r w:rsidRPr="00D63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14:paraId="42F53D64" w14:textId="77777777" w:rsidR="00D63EB4" w:rsidRPr="00D63EB4" w:rsidRDefault="00D63EB4" w:rsidP="00D63EB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5410DED" w14:textId="0813D02D" w:rsidR="00D63EB4" w:rsidRPr="00D63EB4" w:rsidRDefault="00562923" w:rsidP="00D63EB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(2,314)</w:t>
            </w:r>
          </w:p>
        </w:tc>
        <w:tc>
          <w:tcPr>
            <w:tcW w:w="235" w:type="dxa"/>
            <w:vAlign w:val="bottom"/>
          </w:tcPr>
          <w:p w14:paraId="3BC02CD1" w14:textId="77777777" w:rsidR="00D63EB4" w:rsidRPr="00D63EB4" w:rsidRDefault="00D63EB4" w:rsidP="00D63EB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6842118" w14:textId="49E9273D" w:rsidR="00D63EB4" w:rsidRPr="00D63EB4" w:rsidRDefault="00D63EB4" w:rsidP="00D63EB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3E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D63E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988</w:t>
            </w:r>
            <w:r w:rsidRPr="00D63E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63EB4" w:rsidRPr="00533DFC" w14:paraId="5D3454C7" w14:textId="77777777" w:rsidTr="008455C5">
        <w:tc>
          <w:tcPr>
            <w:tcW w:w="3673" w:type="dxa"/>
          </w:tcPr>
          <w:p w14:paraId="7DB4A97E" w14:textId="77777777" w:rsidR="00D63EB4" w:rsidRPr="00D63EB4" w:rsidRDefault="00D63EB4" w:rsidP="00D63EB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3E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74063" w14:textId="3B881113" w:rsidR="00D63EB4" w:rsidRPr="00D63EB4" w:rsidRDefault="009E456A" w:rsidP="00D63EB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26,391,000</w:t>
            </w:r>
          </w:p>
        </w:tc>
        <w:tc>
          <w:tcPr>
            <w:tcW w:w="235" w:type="dxa"/>
            <w:vAlign w:val="bottom"/>
          </w:tcPr>
          <w:p w14:paraId="5ACDC1F2" w14:textId="77777777" w:rsidR="00D63EB4" w:rsidRPr="00D63EB4" w:rsidRDefault="00D63EB4" w:rsidP="00D63EB4">
            <w:pPr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652A8" w14:textId="76A48D2C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D63EB4" w:rsidRPr="00D63E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937</w:t>
            </w:r>
            <w:r w:rsidR="00D63EB4" w:rsidRPr="00D63E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  <w:tc>
          <w:tcPr>
            <w:tcW w:w="235" w:type="dxa"/>
            <w:vAlign w:val="bottom"/>
          </w:tcPr>
          <w:p w14:paraId="7BEDC687" w14:textId="77777777" w:rsidR="00D63EB4" w:rsidRPr="00D63EB4" w:rsidRDefault="00D63EB4" w:rsidP="00D63EB4">
            <w:pPr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E61E87" w14:textId="07E8453B" w:rsidR="00D63EB4" w:rsidRPr="00D63EB4" w:rsidRDefault="00562923" w:rsidP="00D63EB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21,505,453</w:t>
            </w:r>
          </w:p>
        </w:tc>
        <w:tc>
          <w:tcPr>
            <w:tcW w:w="235" w:type="dxa"/>
            <w:vAlign w:val="bottom"/>
          </w:tcPr>
          <w:p w14:paraId="762E1A0D" w14:textId="77777777" w:rsidR="00D63EB4" w:rsidRPr="00D63EB4" w:rsidRDefault="00D63EB4" w:rsidP="00D63EB4">
            <w:pPr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A4C0C" w14:textId="2E368565" w:rsidR="00D63EB4" w:rsidRPr="00D63EB4" w:rsidRDefault="009935A8" w:rsidP="00D63EB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="00D63EB4" w:rsidRPr="00D63E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197</w:t>
            </w:r>
            <w:r w:rsidR="00D63EB4" w:rsidRPr="00D63E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351</w:t>
            </w:r>
          </w:p>
        </w:tc>
      </w:tr>
    </w:tbl>
    <w:p w14:paraId="0FA6351E" w14:textId="73C3D7CA" w:rsidR="00EA66BF" w:rsidRPr="00533DFC" w:rsidRDefault="00EA66B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en-US"/>
        </w:rPr>
      </w:pPr>
      <w:r w:rsidRPr="00533DFC"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en-US"/>
        </w:rPr>
        <w:br w:type="page"/>
      </w:r>
    </w:p>
    <w:p w14:paraId="5C241065" w14:textId="2DEED29D" w:rsidR="006F09F1" w:rsidRDefault="006F09F1" w:rsidP="00C87474">
      <w:pPr>
        <w:pStyle w:val="Caption"/>
        <w:ind w:hanging="90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สินทรัพย์ทางการเงินที่อย</w:t>
      </w:r>
      <w:r w:rsidR="00D75B31">
        <w:rPr>
          <w:rFonts w:asciiTheme="majorBidi" w:hAnsiTheme="majorBidi" w:cstheme="majorBidi" w:hint="cs"/>
          <w:cs/>
        </w:rPr>
        <w:t>ู่</w:t>
      </w:r>
      <w:r>
        <w:rPr>
          <w:rFonts w:asciiTheme="majorBidi" w:hAnsiTheme="majorBidi" w:cstheme="majorBidi" w:hint="cs"/>
          <w:cs/>
        </w:rPr>
        <w:t>ในความต้องการของตลาด</w:t>
      </w:r>
    </w:p>
    <w:p w14:paraId="154AC636" w14:textId="70A2C8E6" w:rsidR="006F09F1" w:rsidRDefault="006F09F1" w:rsidP="006F09F1">
      <w:pPr>
        <w:pStyle w:val="Bo-Blankline"/>
        <w:rPr>
          <w:lang w:val="en-US"/>
        </w:rPr>
      </w:pPr>
    </w:p>
    <w:tbl>
      <w:tblPr>
        <w:tblStyle w:val="TableGrid"/>
        <w:tblW w:w="90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266"/>
        <w:gridCol w:w="259"/>
        <w:gridCol w:w="1266"/>
        <w:gridCol w:w="257"/>
        <w:gridCol w:w="1204"/>
        <w:gridCol w:w="257"/>
        <w:gridCol w:w="1257"/>
      </w:tblGrid>
      <w:tr w:rsidR="006F09F1" w:rsidRPr="00AA6554" w14:paraId="381FD650" w14:textId="77777777" w:rsidTr="00455D95">
        <w:trPr>
          <w:tblHeader/>
        </w:trPr>
        <w:tc>
          <w:tcPr>
            <w:tcW w:w="3330" w:type="dxa"/>
            <w:shd w:val="clear" w:color="auto" w:fill="auto"/>
          </w:tcPr>
          <w:p w14:paraId="0F0BDF2A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5" w:type="dxa"/>
            <w:gridSpan w:val="7"/>
            <w:shd w:val="clear" w:color="auto" w:fill="auto"/>
            <w:hideMark/>
          </w:tcPr>
          <w:p w14:paraId="557D046E" w14:textId="77777777" w:rsidR="006F09F1" w:rsidRPr="00AA6554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55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455D95" w:rsidRPr="00AA6554" w14:paraId="0019CAEF" w14:textId="77777777" w:rsidTr="00455D95">
        <w:trPr>
          <w:tblHeader/>
        </w:trPr>
        <w:tc>
          <w:tcPr>
            <w:tcW w:w="3330" w:type="dxa"/>
            <w:shd w:val="clear" w:color="auto" w:fill="auto"/>
            <w:vAlign w:val="bottom"/>
            <w:hideMark/>
          </w:tcPr>
          <w:p w14:paraId="386D998C" w14:textId="77777777" w:rsidR="006F09F1" w:rsidRPr="00AA6554" w:rsidRDefault="006F09F1" w:rsidP="007F2F79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265" w:type="dxa"/>
            <w:shd w:val="clear" w:color="auto" w:fill="auto"/>
            <w:vAlign w:val="bottom"/>
            <w:hideMark/>
          </w:tcPr>
          <w:p w14:paraId="5FA86B92" w14:textId="77777777" w:rsidR="006F09F1" w:rsidRPr="00AA6554" w:rsidRDefault="006F09F1" w:rsidP="007F2F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B33A677" w14:textId="63C54D80" w:rsidR="006F09F1" w:rsidRPr="00AA6554" w:rsidRDefault="009935A8" w:rsidP="007F2F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F09F1" w:rsidRPr="00AA65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09F1"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59" w:type="dxa"/>
            <w:shd w:val="clear" w:color="auto" w:fill="auto"/>
          </w:tcPr>
          <w:p w14:paraId="678608AE" w14:textId="77777777" w:rsidR="006F09F1" w:rsidRPr="00AA6554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C07F92B" w14:textId="77777777" w:rsidR="006F09F1" w:rsidRPr="00AA6554" w:rsidRDefault="006F09F1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655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AA65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A655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8EEA70E" w14:textId="77777777" w:rsidR="006F09F1" w:rsidRPr="00AA6554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768BCC61" w14:textId="77777777" w:rsidR="006F09F1" w:rsidRPr="00AA6554" w:rsidRDefault="006F09F1" w:rsidP="007F2F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C2C8EA9" w14:textId="77777777" w:rsidR="006F09F1" w:rsidRPr="00AA6554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57" w:type="dxa"/>
            <w:shd w:val="clear" w:color="auto" w:fill="auto"/>
            <w:vAlign w:val="bottom"/>
            <w:hideMark/>
          </w:tcPr>
          <w:p w14:paraId="0469D91E" w14:textId="77777777" w:rsidR="006F09F1" w:rsidRPr="00AA6554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BBB00C7" w14:textId="5DB0ED90" w:rsidR="006F09F1" w:rsidRPr="00AA6554" w:rsidRDefault="009935A8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6F09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6F09F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F09F1" w:rsidRPr="00AA6554" w14:paraId="053FCD2C" w14:textId="77777777" w:rsidTr="00455D95">
        <w:trPr>
          <w:tblHeader/>
        </w:trPr>
        <w:tc>
          <w:tcPr>
            <w:tcW w:w="3330" w:type="dxa"/>
            <w:shd w:val="clear" w:color="auto" w:fill="auto"/>
          </w:tcPr>
          <w:p w14:paraId="788AD104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765" w:type="dxa"/>
            <w:gridSpan w:val="7"/>
            <w:shd w:val="clear" w:color="auto" w:fill="auto"/>
            <w:vAlign w:val="bottom"/>
            <w:hideMark/>
          </w:tcPr>
          <w:p w14:paraId="00818E61" w14:textId="77777777" w:rsidR="006F09F1" w:rsidRPr="00AA6554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655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A65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AA655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55D95" w:rsidRPr="00AA6554" w14:paraId="2B1F78DA" w14:textId="77777777" w:rsidTr="00455D95">
        <w:tc>
          <w:tcPr>
            <w:tcW w:w="3330" w:type="dxa"/>
            <w:shd w:val="clear" w:color="auto" w:fill="auto"/>
            <w:hideMark/>
          </w:tcPr>
          <w:p w14:paraId="7BAED1B8" w14:textId="76FC7401" w:rsidR="006F09F1" w:rsidRPr="00AA6554" w:rsidRDefault="009935A8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35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5" w:type="dxa"/>
            <w:shd w:val="clear" w:color="auto" w:fill="auto"/>
          </w:tcPr>
          <w:p w14:paraId="7CB08924" w14:textId="77777777" w:rsidR="006F09F1" w:rsidRPr="00AA6554" w:rsidRDefault="006F09F1" w:rsidP="00426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1B8A306D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F70934D" w14:textId="77777777" w:rsidR="006F09F1" w:rsidRPr="00AA6554" w:rsidRDefault="006F09F1" w:rsidP="00455D95">
            <w:pPr>
              <w:spacing w:line="240" w:lineRule="auto"/>
              <w:ind w:right="26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3CCFB250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6F86987" w14:textId="77777777" w:rsidR="006F09F1" w:rsidRPr="00AA6554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2F517F2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0FA43F5C" w14:textId="77777777" w:rsidR="006F09F1" w:rsidRPr="00AA6554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5D95" w:rsidRPr="00AA6554" w14:paraId="52B4DA29" w14:textId="77777777" w:rsidTr="00455D95">
        <w:tc>
          <w:tcPr>
            <w:tcW w:w="3330" w:type="dxa"/>
            <w:shd w:val="clear" w:color="auto" w:fill="auto"/>
            <w:hideMark/>
          </w:tcPr>
          <w:p w14:paraId="716C1829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265" w:type="dxa"/>
            <w:shd w:val="clear" w:color="auto" w:fill="auto"/>
          </w:tcPr>
          <w:p w14:paraId="5AE7DC59" w14:textId="77777777" w:rsidR="006F09F1" w:rsidRPr="00AA6554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59" w:type="dxa"/>
            <w:shd w:val="clear" w:color="auto" w:fill="auto"/>
          </w:tcPr>
          <w:p w14:paraId="0BFD1B20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08065778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76565CF3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A38C59E" w14:textId="77777777" w:rsidR="006F09F1" w:rsidRPr="00AA6554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1F023B9B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33B570CB" w14:textId="77777777" w:rsidR="006F09F1" w:rsidRPr="00AA6554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5D95" w:rsidRPr="00AA6554" w14:paraId="5D1698F2" w14:textId="77777777" w:rsidTr="00455D95">
        <w:tc>
          <w:tcPr>
            <w:tcW w:w="3330" w:type="dxa"/>
            <w:shd w:val="clear" w:color="auto" w:fill="auto"/>
          </w:tcPr>
          <w:p w14:paraId="7F223C7E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AA655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265" w:type="dxa"/>
            <w:shd w:val="clear" w:color="auto" w:fill="auto"/>
          </w:tcPr>
          <w:p w14:paraId="5F77B9AA" w14:textId="77777777" w:rsidR="006F09F1" w:rsidRPr="00AA6554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</w:tcPr>
          <w:p w14:paraId="0F1A8D65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08AF1EFB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41443B01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1987B90" w14:textId="77777777" w:rsidR="006F09F1" w:rsidRPr="00455D95" w:rsidRDefault="006F09F1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  <w:shd w:val="clear" w:color="auto" w:fill="auto"/>
          </w:tcPr>
          <w:p w14:paraId="01C93A3A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1FCB80BD" w14:textId="77777777" w:rsidR="006F09F1" w:rsidRPr="00AA6554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5D95" w:rsidRPr="00AA6554" w14:paraId="21DA13AD" w14:textId="77777777" w:rsidTr="00455D95">
        <w:tc>
          <w:tcPr>
            <w:tcW w:w="3330" w:type="dxa"/>
            <w:shd w:val="clear" w:color="auto" w:fill="auto"/>
            <w:hideMark/>
          </w:tcPr>
          <w:p w14:paraId="46F654EE" w14:textId="77777777" w:rsidR="006F09F1" w:rsidRPr="00AA6554" w:rsidRDefault="006F09F1" w:rsidP="0098582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3250034" w14:textId="39C51038" w:rsidR="006F09F1" w:rsidRPr="00455D95" w:rsidRDefault="009935A8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2</w:t>
            </w:r>
            <w:r w:rsidR="006F09F1"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,</w:t>
            </w: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699</w:t>
            </w:r>
            <w:r w:rsidR="006F09F1"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,</w:t>
            </w: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273</w:t>
            </w:r>
          </w:p>
        </w:tc>
        <w:tc>
          <w:tcPr>
            <w:tcW w:w="259" w:type="dxa"/>
            <w:shd w:val="clear" w:color="auto" w:fill="auto"/>
          </w:tcPr>
          <w:p w14:paraId="6D85D19C" w14:textId="77777777" w:rsidR="006F09F1" w:rsidRPr="00455D95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1C73E4A" w14:textId="0D562907" w:rsidR="006F09F1" w:rsidRPr="00DA0FCE" w:rsidRDefault="00562923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1,6</w:t>
            </w:r>
            <w:r w:rsidR="00DA0FC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24,655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3AD7706" w14:textId="77777777" w:rsidR="006F09F1" w:rsidRPr="00455D95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0BBE85E" w14:textId="71F719D7" w:rsidR="006F09F1" w:rsidRPr="00455D95" w:rsidRDefault="00562923" w:rsidP="00DA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11,201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3CE00B1" w14:textId="77777777" w:rsidR="006F09F1" w:rsidRPr="00455D95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50FD5606" w14:textId="1243EF0E" w:rsidR="006F09F1" w:rsidRPr="00455D95" w:rsidRDefault="00562923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4,335</w:t>
            </w:r>
            <w:r w:rsidR="00EB42E7"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,129</w:t>
            </w:r>
          </w:p>
        </w:tc>
      </w:tr>
      <w:tr w:rsidR="00455D95" w:rsidRPr="00AA6554" w14:paraId="612AB740" w14:textId="77777777" w:rsidTr="00455D95">
        <w:tc>
          <w:tcPr>
            <w:tcW w:w="3330" w:type="dxa"/>
            <w:shd w:val="clear" w:color="auto" w:fill="auto"/>
            <w:hideMark/>
          </w:tcPr>
          <w:p w14:paraId="4631921D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BF3A33" w14:textId="7AD4D530" w:rsidR="006F09F1" w:rsidRPr="00455D95" w:rsidRDefault="009935A8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2</w:t>
            </w:r>
            <w:r w:rsidR="006F09F1"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,</w:t>
            </w: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699</w:t>
            </w:r>
            <w:r w:rsidR="006F09F1"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,</w:t>
            </w: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273</w:t>
            </w:r>
          </w:p>
        </w:tc>
        <w:tc>
          <w:tcPr>
            <w:tcW w:w="259" w:type="dxa"/>
            <w:shd w:val="clear" w:color="auto" w:fill="auto"/>
          </w:tcPr>
          <w:p w14:paraId="2128A44D" w14:textId="77777777" w:rsidR="006F09F1" w:rsidRPr="00455D95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33D57F" w14:textId="494A9DE6" w:rsidR="006F09F1" w:rsidRPr="00DA0FCE" w:rsidRDefault="00DA0FCE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DA0FCE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1,6</w:t>
            </w:r>
            <w:r w:rsidRPr="00DA0F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24,655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2923376" w14:textId="77777777" w:rsidR="006F09F1" w:rsidRPr="00455D95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CD3D43" w14:textId="3DC84E84" w:rsidR="006F09F1" w:rsidRPr="00455D95" w:rsidRDefault="00562923" w:rsidP="00DA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11,201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5B415DE" w14:textId="77777777" w:rsidR="006F09F1" w:rsidRPr="00455D95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B7E075" w14:textId="70EA909D" w:rsidR="006F09F1" w:rsidRPr="00455D95" w:rsidRDefault="00EB42E7" w:rsidP="007F2F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4,335,129</w:t>
            </w:r>
          </w:p>
        </w:tc>
      </w:tr>
      <w:tr w:rsidR="00455D95" w:rsidRPr="00AA6554" w14:paraId="7C194348" w14:textId="77777777" w:rsidTr="00455D95">
        <w:tc>
          <w:tcPr>
            <w:tcW w:w="3330" w:type="dxa"/>
            <w:shd w:val="clear" w:color="auto" w:fill="auto"/>
          </w:tcPr>
          <w:p w14:paraId="3EC50EC8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4E427" w14:textId="77777777" w:rsidR="006F09F1" w:rsidRPr="00AA6554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auto"/>
          </w:tcPr>
          <w:p w14:paraId="0A416950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0A71DDEF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4D5BD252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06BFB" w14:textId="77777777" w:rsidR="006F09F1" w:rsidRPr="00AA6554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635B4E01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C63B1" w14:textId="77777777" w:rsidR="006F09F1" w:rsidRPr="00AA6554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55D95" w:rsidRPr="00AA6554" w14:paraId="0E5614C8" w14:textId="77777777" w:rsidTr="00455D95">
        <w:tc>
          <w:tcPr>
            <w:tcW w:w="4596" w:type="dxa"/>
            <w:gridSpan w:val="2"/>
            <w:shd w:val="clear" w:color="auto" w:fill="auto"/>
            <w:hideMark/>
          </w:tcPr>
          <w:p w14:paraId="70371405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59" w:type="dxa"/>
            <w:shd w:val="clear" w:color="auto" w:fill="auto"/>
          </w:tcPr>
          <w:p w14:paraId="0C07EF31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276FE985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B5E4812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AFF8938" w14:textId="77777777" w:rsidR="006F09F1" w:rsidRPr="00AA6554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78400966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BB58903" w14:textId="77777777" w:rsidR="006F09F1" w:rsidRPr="00AA6554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55D95" w:rsidRPr="00AA6554" w14:paraId="5124BFF4" w14:textId="77777777" w:rsidTr="00455D95">
        <w:tc>
          <w:tcPr>
            <w:tcW w:w="3330" w:type="dxa"/>
            <w:shd w:val="clear" w:color="auto" w:fill="auto"/>
          </w:tcPr>
          <w:p w14:paraId="1767E439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AA655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หนี้ที่วัดมูลค่าด้วย</w:t>
            </w:r>
            <w:r w:rsidRPr="00AA655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265" w:type="dxa"/>
            <w:shd w:val="clear" w:color="auto" w:fill="auto"/>
          </w:tcPr>
          <w:p w14:paraId="07AB0E97" w14:textId="77777777" w:rsidR="006F09F1" w:rsidRPr="00AA6554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59" w:type="dxa"/>
            <w:shd w:val="clear" w:color="auto" w:fill="auto"/>
          </w:tcPr>
          <w:p w14:paraId="485B6CF4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766FAC05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352744C9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E86AE5C" w14:textId="77777777" w:rsidR="006F09F1" w:rsidRPr="00AA6554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4FDBC302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3CD4F76C" w14:textId="77777777" w:rsidR="006F09F1" w:rsidRPr="00AA6554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5D95" w:rsidRPr="00AA6554" w14:paraId="23556BCF" w14:textId="77777777" w:rsidTr="00435034">
        <w:tc>
          <w:tcPr>
            <w:tcW w:w="3330" w:type="dxa"/>
            <w:shd w:val="clear" w:color="auto" w:fill="auto"/>
            <w:hideMark/>
          </w:tcPr>
          <w:p w14:paraId="09E4C5B1" w14:textId="77777777" w:rsidR="006F09F1" w:rsidRPr="00AA6554" w:rsidRDefault="006F09F1" w:rsidP="0098582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240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0C6CF" w14:textId="54B94648" w:rsidR="006F09F1" w:rsidRPr="00455D95" w:rsidRDefault="009935A8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1</w:t>
            </w:r>
            <w:r w:rsidR="006F09F1"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,</w:t>
            </w: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431</w:t>
            </w:r>
          </w:p>
        </w:tc>
        <w:tc>
          <w:tcPr>
            <w:tcW w:w="259" w:type="dxa"/>
            <w:shd w:val="clear" w:color="auto" w:fill="auto"/>
          </w:tcPr>
          <w:p w14:paraId="6F57ACD1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DC1EB" w14:textId="226981D7" w:rsidR="006F09F1" w:rsidRPr="00AA6554" w:rsidRDefault="00562923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6550EBE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23559C" w14:textId="5D2B43A3" w:rsidR="006F09F1" w:rsidRPr="00C50C3D" w:rsidRDefault="00C50C3D" w:rsidP="00C5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E97F931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FBD7E" w14:textId="4E268178" w:rsidR="006F09F1" w:rsidRPr="00AA6554" w:rsidRDefault="00EB42E7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</w:t>
            </w:r>
            <w:r w:rsidR="00C50C3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455D95" w:rsidRPr="00AA6554" w14:paraId="5911FB61" w14:textId="77777777" w:rsidTr="00435034">
        <w:tc>
          <w:tcPr>
            <w:tcW w:w="3330" w:type="dxa"/>
            <w:shd w:val="clear" w:color="auto" w:fill="auto"/>
            <w:hideMark/>
          </w:tcPr>
          <w:p w14:paraId="1F15A04B" w14:textId="77777777" w:rsidR="006F09F1" w:rsidRPr="00AA6554" w:rsidRDefault="006F09F1" w:rsidP="007F2F79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B32AA6" w14:textId="7E0FCA92" w:rsidR="006F09F1" w:rsidRPr="00455D95" w:rsidRDefault="009935A8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1</w:t>
            </w:r>
            <w:r w:rsidR="006F09F1"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,</w:t>
            </w: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431</w:t>
            </w:r>
          </w:p>
        </w:tc>
        <w:tc>
          <w:tcPr>
            <w:tcW w:w="259" w:type="dxa"/>
            <w:shd w:val="clear" w:color="auto" w:fill="auto"/>
          </w:tcPr>
          <w:p w14:paraId="4377EE22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7614B" w14:textId="44A6E401" w:rsidR="006F09F1" w:rsidRPr="00AA6554" w:rsidRDefault="00562923" w:rsidP="007F2F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F5C7D5F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427A8F" w14:textId="47A88519" w:rsidR="006F09F1" w:rsidRPr="00C50C3D" w:rsidRDefault="00C50C3D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9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36479A5" w14:textId="77777777" w:rsidR="006F09F1" w:rsidRPr="00AA6554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9B8389" w14:textId="107888BC" w:rsidR="006F09F1" w:rsidRPr="00AA6554" w:rsidRDefault="00EB42E7" w:rsidP="007F2F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</w:t>
            </w:r>
            <w:r w:rsidR="00C50C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</w:tbl>
    <w:p w14:paraId="6C1CA32F" w14:textId="4F77C9A2" w:rsidR="004260AD" w:rsidRPr="004260AD" w:rsidRDefault="004260AD" w:rsidP="004260AD">
      <w:pPr>
        <w:pStyle w:val="Bo-Blankline"/>
        <w:rPr>
          <w:lang w:val="en-US"/>
        </w:rPr>
      </w:pPr>
    </w:p>
    <w:p w14:paraId="5F27FF2C" w14:textId="1C75150D" w:rsidR="006F09F1" w:rsidRPr="006F09F1" w:rsidRDefault="006F09F1">
      <w:pPr>
        <w:spacing w:line="240" w:lineRule="auto"/>
        <w:rPr>
          <w:sz w:val="4"/>
          <w:szCs w:val="4"/>
          <w:lang w:val="en-US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260"/>
        <w:gridCol w:w="268"/>
        <w:gridCol w:w="1262"/>
        <w:gridCol w:w="267"/>
        <w:gridCol w:w="1173"/>
        <w:gridCol w:w="267"/>
        <w:gridCol w:w="1263"/>
      </w:tblGrid>
      <w:tr w:rsidR="006F09F1" w14:paraId="570DBA11" w14:textId="77777777" w:rsidTr="00455D95">
        <w:trPr>
          <w:tblHeader/>
        </w:trPr>
        <w:tc>
          <w:tcPr>
            <w:tcW w:w="3330" w:type="dxa"/>
            <w:shd w:val="clear" w:color="auto" w:fill="auto"/>
          </w:tcPr>
          <w:p w14:paraId="1161EB38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shd w:val="clear" w:color="auto" w:fill="auto"/>
            <w:hideMark/>
          </w:tcPr>
          <w:p w14:paraId="74896C54" w14:textId="77777777" w:rsidR="006F09F1" w:rsidRPr="00920947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094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เฉพาะกิจการ</w:t>
            </w:r>
          </w:p>
        </w:tc>
      </w:tr>
      <w:tr w:rsidR="006F09F1" w14:paraId="52990D7F" w14:textId="77777777" w:rsidTr="00455D95">
        <w:trPr>
          <w:tblHeader/>
        </w:trPr>
        <w:tc>
          <w:tcPr>
            <w:tcW w:w="3330" w:type="dxa"/>
            <w:shd w:val="clear" w:color="auto" w:fill="auto"/>
            <w:vAlign w:val="bottom"/>
            <w:hideMark/>
          </w:tcPr>
          <w:p w14:paraId="44A7F937" w14:textId="77777777" w:rsidR="006F09F1" w:rsidRPr="00920947" w:rsidRDefault="006F09F1" w:rsidP="007F2F79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B10810D" w14:textId="77777777" w:rsidR="006F09F1" w:rsidRPr="00920947" w:rsidRDefault="006F09F1" w:rsidP="007F2F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333DA44" w14:textId="6322BEB0" w:rsidR="006F09F1" w:rsidRPr="00920947" w:rsidRDefault="009935A8" w:rsidP="007F2F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F09F1" w:rsidRPr="009209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09F1"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68" w:type="dxa"/>
            <w:shd w:val="clear" w:color="auto" w:fill="auto"/>
          </w:tcPr>
          <w:p w14:paraId="37493700" w14:textId="77777777" w:rsidR="006F09F1" w:rsidRPr="00920947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ECFBBBE" w14:textId="77777777" w:rsidR="006F09F1" w:rsidRPr="005A7564" w:rsidRDefault="006F09F1" w:rsidP="005A75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5A75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A756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262191A" w14:textId="77777777" w:rsidR="006F09F1" w:rsidRPr="00920947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3" w:type="dxa"/>
            <w:shd w:val="clear" w:color="auto" w:fill="auto"/>
            <w:vAlign w:val="bottom"/>
            <w:hideMark/>
          </w:tcPr>
          <w:p w14:paraId="1869D350" w14:textId="77777777" w:rsidR="006F09F1" w:rsidRPr="00920947" w:rsidRDefault="006F09F1" w:rsidP="007F2F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EDC67E0" w14:textId="77777777" w:rsidR="006F09F1" w:rsidRPr="00920947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5889BE9C" w14:textId="77777777" w:rsidR="006F09F1" w:rsidRPr="00920947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7625664" w14:textId="69062653" w:rsidR="006F09F1" w:rsidRPr="00920947" w:rsidRDefault="009935A8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6F09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6F09F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F09F1" w14:paraId="08D55666" w14:textId="77777777" w:rsidTr="00455D95">
        <w:trPr>
          <w:tblHeader/>
        </w:trPr>
        <w:tc>
          <w:tcPr>
            <w:tcW w:w="3330" w:type="dxa"/>
            <w:shd w:val="clear" w:color="auto" w:fill="auto"/>
          </w:tcPr>
          <w:p w14:paraId="54A7B2CD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760" w:type="dxa"/>
            <w:gridSpan w:val="7"/>
            <w:shd w:val="clear" w:color="auto" w:fill="auto"/>
            <w:vAlign w:val="bottom"/>
            <w:hideMark/>
          </w:tcPr>
          <w:p w14:paraId="4083515E" w14:textId="77777777" w:rsidR="006F09F1" w:rsidRPr="00920947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F09F1" w14:paraId="66A86A87" w14:textId="77777777" w:rsidTr="00455D95">
        <w:tc>
          <w:tcPr>
            <w:tcW w:w="3330" w:type="dxa"/>
            <w:shd w:val="clear" w:color="auto" w:fill="auto"/>
            <w:hideMark/>
          </w:tcPr>
          <w:p w14:paraId="7B6032F6" w14:textId="56541A30" w:rsidR="006F09F1" w:rsidRPr="00920947" w:rsidRDefault="009935A8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35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348FF224" w14:textId="77777777" w:rsidR="006F09F1" w:rsidRPr="00920947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114922C7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3DC7DBA6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3742415A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03D1EF91" w14:textId="77777777" w:rsidR="006F09F1" w:rsidRPr="00920947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27E0474C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621BFC3C" w14:textId="77777777" w:rsidR="006F09F1" w:rsidRPr="00920947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09F1" w:rsidRPr="00B17C14" w14:paraId="79BE3F00" w14:textId="77777777" w:rsidTr="00455D95">
        <w:tc>
          <w:tcPr>
            <w:tcW w:w="3330" w:type="dxa"/>
            <w:shd w:val="clear" w:color="auto" w:fill="auto"/>
            <w:hideMark/>
          </w:tcPr>
          <w:p w14:paraId="660BA9FD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260" w:type="dxa"/>
            <w:shd w:val="clear" w:color="auto" w:fill="auto"/>
          </w:tcPr>
          <w:p w14:paraId="68852CCB" w14:textId="77777777" w:rsidR="006F09F1" w:rsidRPr="00920947" w:rsidRDefault="006F09F1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58145870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1F91A1B9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30F5F24D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665D415F" w14:textId="77777777" w:rsidR="006F09F1" w:rsidRPr="00920947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22A1CBB4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34108B56" w14:textId="77777777" w:rsidR="006F09F1" w:rsidRPr="00920947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09F1" w14:paraId="1527604A" w14:textId="77777777" w:rsidTr="00455D95">
        <w:tc>
          <w:tcPr>
            <w:tcW w:w="3330" w:type="dxa"/>
            <w:shd w:val="clear" w:color="auto" w:fill="auto"/>
          </w:tcPr>
          <w:p w14:paraId="1283DE43" w14:textId="77777777" w:rsidR="006F09F1" w:rsidRPr="0013099F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260" w:type="dxa"/>
            <w:shd w:val="clear" w:color="auto" w:fill="auto"/>
          </w:tcPr>
          <w:p w14:paraId="67F25C2C" w14:textId="77777777" w:rsidR="006F09F1" w:rsidRPr="00920947" w:rsidRDefault="006F09F1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57C6E7CA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04B70821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7CBF81FF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59EB13B0" w14:textId="77777777" w:rsidR="006F09F1" w:rsidRPr="00455D95" w:rsidRDefault="006F09F1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2A5F311D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20EBE7C6" w14:textId="77777777" w:rsidR="006F09F1" w:rsidRPr="00920947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09F1" w14:paraId="65A8A446" w14:textId="77777777" w:rsidTr="00455D95">
        <w:tc>
          <w:tcPr>
            <w:tcW w:w="3330" w:type="dxa"/>
            <w:shd w:val="clear" w:color="auto" w:fill="auto"/>
            <w:hideMark/>
          </w:tcPr>
          <w:p w14:paraId="22A5A3B1" w14:textId="77777777" w:rsidR="006F09F1" w:rsidRPr="0013099F" w:rsidRDefault="006F09F1" w:rsidP="00985826">
            <w:pPr>
              <w:pStyle w:val="ListParagraph"/>
              <w:numPr>
                <w:ilvl w:val="0"/>
                <w:numId w:val="17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250" w:hanging="268"/>
              <w:rPr>
                <w:rFonts w:asciiTheme="majorBidi" w:hAnsiTheme="majorBidi" w:cstheme="majorBidi"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85889B" w14:textId="5E79DA2C" w:rsidR="006F09F1" w:rsidRPr="00455D95" w:rsidRDefault="009935A8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1</w:t>
            </w:r>
            <w:r w:rsidR="006F09F1"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,</w:t>
            </w: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302</w:t>
            </w:r>
            <w:r w:rsidR="006F09F1"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,</w:t>
            </w: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891</w:t>
            </w:r>
          </w:p>
        </w:tc>
        <w:tc>
          <w:tcPr>
            <w:tcW w:w="268" w:type="dxa"/>
            <w:shd w:val="clear" w:color="auto" w:fill="auto"/>
          </w:tcPr>
          <w:p w14:paraId="68D66AD6" w14:textId="77777777" w:rsidR="006F09F1" w:rsidRPr="00455D95" w:rsidRDefault="006F09F1" w:rsidP="00455D95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4CD8D5B" w14:textId="7ADBC8D2" w:rsidR="006F09F1" w:rsidRPr="00455D95" w:rsidRDefault="00EB42E7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501,066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CB487F7" w14:textId="77777777" w:rsidR="006F09F1" w:rsidRPr="00455D95" w:rsidRDefault="006F09F1" w:rsidP="00455D95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4D0F982" w14:textId="4BC6BCBD" w:rsidR="006F09F1" w:rsidRPr="00455D95" w:rsidRDefault="00EB42E7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34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0009D7C" w14:textId="77777777" w:rsidR="006F09F1" w:rsidRPr="00455D95" w:rsidRDefault="006F09F1" w:rsidP="00455D95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2A66CCC" w14:textId="0E962819" w:rsidR="006F09F1" w:rsidRPr="00455D95" w:rsidRDefault="00EB42E7" w:rsidP="00455D9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</w:rPr>
              <w:t>1,803,991</w:t>
            </w:r>
          </w:p>
        </w:tc>
      </w:tr>
      <w:tr w:rsidR="006F09F1" w14:paraId="641BCB3C" w14:textId="77777777" w:rsidTr="00455D95">
        <w:tc>
          <w:tcPr>
            <w:tcW w:w="3330" w:type="dxa"/>
            <w:shd w:val="clear" w:color="auto" w:fill="auto"/>
            <w:hideMark/>
          </w:tcPr>
          <w:p w14:paraId="11B30D4A" w14:textId="77777777" w:rsidR="006F09F1" w:rsidRPr="0013099F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118D07" w14:textId="21A5B907" w:rsidR="006F09F1" w:rsidRPr="00455D95" w:rsidRDefault="009935A8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1</w:t>
            </w:r>
            <w:r w:rsidR="006F09F1"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,</w:t>
            </w: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302</w:t>
            </w:r>
            <w:r w:rsidR="006F09F1"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,</w:t>
            </w: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891</w:t>
            </w:r>
          </w:p>
        </w:tc>
        <w:tc>
          <w:tcPr>
            <w:tcW w:w="268" w:type="dxa"/>
            <w:shd w:val="clear" w:color="auto" w:fill="auto"/>
          </w:tcPr>
          <w:p w14:paraId="455C0169" w14:textId="77777777" w:rsidR="006F09F1" w:rsidRPr="00455D95" w:rsidRDefault="006F09F1" w:rsidP="00455D95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EF800" w14:textId="2750948E" w:rsidR="006F09F1" w:rsidRPr="00455D95" w:rsidRDefault="00EB42E7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501,066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46D168E" w14:textId="77777777" w:rsidR="006F09F1" w:rsidRPr="00455D95" w:rsidRDefault="006F09F1" w:rsidP="00455D95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07177B" w14:textId="1310858D" w:rsidR="006F09F1" w:rsidRPr="00455D95" w:rsidRDefault="00EB42E7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34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31CB7FA" w14:textId="77777777" w:rsidR="006F09F1" w:rsidRPr="00455D95" w:rsidRDefault="006F09F1" w:rsidP="00455D95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CADA0C" w14:textId="7ED8CF6F" w:rsidR="006F09F1" w:rsidRPr="00455D95" w:rsidRDefault="00EB42E7" w:rsidP="00455D9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1,803,991</w:t>
            </w:r>
          </w:p>
        </w:tc>
      </w:tr>
      <w:tr w:rsidR="006F09F1" w:rsidRPr="008C76DE" w14:paraId="198FB96E" w14:textId="77777777" w:rsidTr="00455D95">
        <w:tc>
          <w:tcPr>
            <w:tcW w:w="3330" w:type="dxa"/>
            <w:shd w:val="clear" w:color="auto" w:fill="auto"/>
          </w:tcPr>
          <w:p w14:paraId="1950A493" w14:textId="77777777" w:rsidR="006F09F1" w:rsidRPr="00813060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664D5" w14:textId="77777777" w:rsidR="006F09F1" w:rsidRPr="00813060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8" w:type="dxa"/>
            <w:shd w:val="clear" w:color="auto" w:fill="auto"/>
          </w:tcPr>
          <w:p w14:paraId="67171984" w14:textId="77777777" w:rsidR="006F09F1" w:rsidRPr="00813060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</w:tcPr>
          <w:p w14:paraId="7C3ACA7F" w14:textId="77777777" w:rsidR="006F09F1" w:rsidRPr="00455D95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6775967" w14:textId="77777777" w:rsidR="006F09F1" w:rsidRPr="00813060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DBA94" w14:textId="77777777" w:rsidR="006F09F1" w:rsidRPr="00813060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2DBAAD7" w14:textId="77777777" w:rsidR="006F09F1" w:rsidRPr="00813060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5C33D" w14:textId="77777777" w:rsidR="006F09F1" w:rsidRPr="00813060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F09F1" w14:paraId="413A379B" w14:textId="77777777" w:rsidTr="00455D95">
        <w:tc>
          <w:tcPr>
            <w:tcW w:w="4590" w:type="dxa"/>
            <w:gridSpan w:val="2"/>
            <w:shd w:val="clear" w:color="auto" w:fill="auto"/>
            <w:hideMark/>
          </w:tcPr>
          <w:p w14:paraId="39C96244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68" w:type="dxa"/>
            <w:shd w:val="clear" w:color="auto" w:fill="auto"/>
          </w:tcPr>
          <w:p w14:paraId="7DCB921B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05B119FC" w14:textId="77777777" w:rsidR="006F09F1" w:rsidRPr="00455D95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63E9BE8" w14:textId="77777777" w:rsidR="006F09F1" w:rsidRPr="00455D95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AEFF86F" w14:textId="77777777" w:rsidR="006F09F1" w:rsidRPr="00920947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31A9C8E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EF4D271" w14:textId="77777777" w:rsidR="006F09F1" w:rsidRPr="00920947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F09F1" w14:paraId="09D0E37F" w14:textId="77777777" w:rsidTr="00455D95">
        <w:tc>
          <w:tcPr>
            <w:tcW w:w="3330" w:type="dxa"/>
            <w:shd w:val="clear" w:color="auto" w:fill="auto"/>
          </w:tcPr>
          <w:p w14:paraId="71740734" w14:textId="77777777" w:rsidR="006F09F1" w:rsidRPr="0013099F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260" w:type="dxa"/>
            <w:shd w:val="clear" w:color="auto" w:fill="auto"/>
          </w:tcPr>
          <w:p w14:paraId="0B454430" w14:textId="77777777" w:rsidR="006F09F1" w:rsidRPr="00920947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7B55A74C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200001DA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3B53C9C2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186FEED8" w14:textId="77777777" w:rsidR="006F09F1" w:rsidRPr="00920947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192AA65E" w14:textId="77777777" w:rsidR="006F09F1" w:rsidRPr="00920947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143D2C15" w14:textId="77777777" w:rsidR="006F09F1" w:rsidRPr="00920947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09F1" w14:paraId="5BE0C623" w14:textId="77777777" w:rsidTr="00455D95">
        <w:tc>
          <w:tcPr>
            <w:tcW w:w="3330" w:type="dxa"/>
            <w:shd w:val="clear" w:color="auto" w:fill="auto"/>
            <w:hideMark/>
          </w:tcPr>
          <w:p w14:paraId="2DB425A7" w14:textId="77777777" w:rsidR="006F09F1" w:rsidRPr="0013099F" w:rsidRDefault="006F09F1" w:rsidP="00985826">
            <w:pPr>
              <w:pStyle w:val="ListParagraph"/>
              <w:numPr>
                <w:ilvl w:val="0"/>
                <w:numId w:val="17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69"/>
              <w:rPr>
                <w:rFonts w:asciiTheme="majorBidi" w:hAnsiTheme="majorBidi" w:cstheme="majorBidi"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53914" w14:textId="33861893" w:rsidR="006F09F1" w:rsidRPr="00455D95" w:rsidRDefault="009935A8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226</w:t>
            </w:r>
          </w:p>
        </w:tc>
        <w:tc>
          <w:tcPr>
            <w:tcW w:w="268" w:type="dxa"/>
            <w:shd w:val="clear" w:color="auto" w:fill="auto"/>
          </w:tcPr>
          <w:p w14:paraId="103BA410" w14:textId="77777777" w:rsidR="006F09F1" w:rsidRPr="00455D95" w:rsidRDefault="006F09F1" w:rsidP="00455D95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1AD96" w14:textId="5E9ADD18" w:rsidR="006F09F1" w:rsidRPr="00455D95" w:rsidRDefault="00EB42E7" w:rsidP="00455D9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03D4109" w14:textId="77777777" w:rsidR="006F09F1" w:rsidRPr="00455D95" w:rsidRDefault="006F09F1" w:rsidP="00455D95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4E589" w14:textId="6F9D103E" w:rsidR="006F09F1" w:rsidRPr="00CA1941" w:rsidRDefault="00CA1941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616AEDB" w14:textId="77777777" w:rsidR="006F09F1" w:rsidRPr="00455D95" w:rsidRDefault="006F09F1" w:rsidP="00455D95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EEB96" w14:textId="70F84DF1" w:rsidR="006F09F1" w:rsidRPr="00CA1941" w:rsidRDefault="00EB42E7" w:rsidP="00455D9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23</w:t>
            </w:r>
            <w:r w:rsidR="00CA1941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</w:t>
            </w:r>
          </w:p>
        </w:tc>
      </w:tr>
      <w:tr w:rsidR="00F87082" w14:paraId="269F50E7" w14:textId="77777777" w:rsidTr="00455D95">
        <w:tc>
          <w:tcPr>
            <w:tcW w:w="3330" w:type="dxa"/>
            <w:shd w:val="clear" w:color="auto" w:fill="auto"/>
            <w:hideMark/>
          </w:tcPr>
          <w:p w14:paraId="591E153D" w14:textId="77777777" w:rsidR="00F87082" w:rsidRPr="00920947" w:rsidRDefault="00F87082" w:rsidP="00F87082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21ADE8" w14:textId="7D5FD144" w:rsidR="00F87082" w:rsidRPr="00455D95" w:rsidRDefault="00F87082" w:rsidP="00F8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226</w:t>
            </w:r>
          </w:p>
        </w:tc>
        <w:tc>
          <w:tcPr>
            <w:tcW w:w="268" w:type="dxa"/>
            <w:shd w:val="clear" w:color="auto" w:fill="auto"/>
          </w:tcPr>
          <w:p w14:paraId="11199AF0" w14:textId="77777777" w:rsidR="00F87082" w:rsidRPr="00455D95" w:rsidRDefault="00F87082" w:rsidP="00F87082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9B431" w14:textId="01E59B7F" w:rsidR="00F87082" w:rsidRPr="00F87082" w:rsidRDefault="00F87082" w:rsidP="00F870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2628ED2" w14:textId="77777777" w:rsidR="00F87082" w:rsidRPr="00455D95" w:rsidRDefault="00F87082" w:rsidP="00F87082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0DF205" w14:textId="441AD476" w:rsidR="00F87082" w:rsidRPr="00CA1941" w:rsidRDefault="00CA1941" w:rsidP="00F8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40A7AAB" w14:textId="77777777" w:rsidR="00F87082" w:rsidRPr="00F87082" w:rsidRDefault="00F87082" w:rsidP="00F87082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10A538" w14:textId="39C42266" w:rsidR="00F87082" w:rsidRPr="00CA1941" w:rsidRDefault="00F87082" w:rsidP="00F8708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 w:rsidRPr="00F87082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23</w:t>
            </w:r>
            <w:r w:rsidR="00CA19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3</w:t>
            </w:r>
          </w:p>
        </w:tc>
      </w:tr>
    </w:tbl>
    <w:p w14:paraId="7B21A1BE" w14:textId="5E4383E6" w:rsidR="006F09F1" w:rsidRDefault="006F09F1">
      <w:pPr>
        <w:spacing w:line="240" w:lineRule="auto"/>
        <w:rPr>
          <w:cs/>
          <w:lang w:val="en-US"/>
        </w:rPr>
      </w:pPr>
      <w:r>
        <w:rPr>
          <w:cs/>
          <w:lang w:val="en-US"/>
        </w:rPr>
        <w:br w:type="page"/>
      </w:r>
    </w:p>
    <w:p w14:paraId="21E110E2" w14:textId="54D3CB1E" w:rsidR="007B2482" w:rsidRPr="007474FF" w:rsidRDefault="00617B54" w:rsidP="00C87474">
      <w:pPr>
        <w:pStyle w:val="Caption"/>
        <w:ind w:hanging="900"/>
        <w:rPr>
          <w:rFonts w:asciiTheme="majorBidi" w:hAnsiTheme="majorBidi" w:cstheme="majorBidi"/>
        </w:rPr>
      </w:pPr>
      <w:r w:rsidRPr="007474FF">
        <w:rPr>
          <w:rFonts w:asciiTheme="majorBidi" w:hAnsiTheme="majorBidi" w:cstheme="majorBidi"/>
          <w:cs/>
        </w:rPr>
        <w:lastRenderedPageBreak/>
        <w:t>เงินลงทุนใน</w:t>
      </w:r>
      <w:r w:rsidR="007474FF" w:rsidRPr="007474FF">
        <w:rPr>
          <w:rFonts w:asciiTheme="majorBidi" w:hAnsiTheme="majorBidi" w:cstheme="majorBidi" w:hint="cs"/>
          <w:cs/>
        </w:rPr>
        <w:t>บริษัทย่อยและ</w:t>
      </w:r>
      <w:r w:rsidRPr="007474FF">
        <w:rPr>
          <w:rFonts w:asciiTheme="majorBidi" w:hAnsiTheme="majorBidi" w:cstheme="majorBidi"/>
          <w:cs/>
        </w:rPr>
        <w:t>บริษัทร่วม</w:t>
      </w:r>
    </w:p>
    <w:p w14:paraId="525182D8" w14:textId="6BF51915" w:rsidR="00617B54" w:rsidRDefault="00617B54" w:rsidP="00374526">
      <w:pPr>
        <w:pStyle w:val="Bo-Blankline"/>
      </w:pPr>
    </w:p>
    <w:p w14:paraId="51F967CB" w14:textId="77777777" w:rsidR="00916003" w:rsidRPr="007474FF" w:rsidRDefault="00916003" w:rsidP="00916003">
      <w:pPr>
        <w:pStyle w:val="Bo-Blankline"/>
        <w:ind w:left="0" w:firstLine="540"/>
        <w:rPr>
          <w:rFonts w:asciiTheme="majorBidi" w:hAnsiTheme="majorBidi" w:cstheme="majorBidi"/>
          <w:b/>
          <w:bCs/>
          <w:sz w:val="30"/>
          <w:szCs w:val="30"/>
          <w:lang w:eastAsia="en-US"/>
        </w:rPr>
      </w:pPr>
      <w:r w:rsidRPr="007474FF">
        <w:rPr>
          <w:rFonts w:asciiTheme="majorBidi" w:hAnsiTheme="majorBidi" w:cstheme="majorBidi"/>
          <w:b/>
          <w:bCs/>
          <w:sz w:val="30"/>
          <w:szCs w:val="30"/>
          <w:cs/>
          <w:lang w:eastAsia="en-US"/>
        </w:rPr>
        <w:t>เงินลงทุนในบริษัทย่อย</w:t>
      </w:r>
    </w:p>
    <w:p w14:paraId="34D01C1D" w14:textId="28D36C95" w:rsidR="00916003" w:rsidRDefault="00916003" w:rsidP="00374526">
      <w:pPr>
        <w:pStyle w:val="Bo-Blankline"/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1"/>
        <w:gridCol w:w="810"/>
        <w:gridCol w:w="1277"/>
        <w:gridCol w:w="282"/>
        <w:gridCol w:w="1384"/>
      </w:tblGrid>
      <w:tr w:rsidR="00C6701D" w:rsidRPr="00D041CF" w14:paraId="0E5555E5" w14:textId="77777777" w:rsidTr="00095DAC">
        <w:tc>
          <w:tcPr>
            <w:tcW w:w="2966" w:type="pct"/>
          </w:tcPr>
          <w:p w14:paraId="4D2FD1F4" w14:textId="77777777" w:rsidR="00C6701D" w:rsidRPr="00D041CF" w:rsidRDefault="00C6701D" w:rsidP="00095D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3E9660C5" w14:textId="77777777" w:rsidR="00C6701D" w:rsidRPr="00D041CF" w:rsidRDefault="00C6701D" w:rsidP="00095DAC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2A0B4B52" w14:textId="77777777" w:rsidR="00C6701D" w:rsidRPr="00D041CF" w:rsidRDefault="00C6701D" w:rsidP="00095DAC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701D" w:rsidRPr="00D041CF" w14:paraId="437BEFA8" w14:textId="77777777" w:rsidTr="00095DAC">
        <w:trPr>
          <w:trHeight w:val="299"/>
        </w:trPr>
        <w:tc>
          <w:tcPr>
            <w:tcW w:w="2966" w:type="pct"/>
          </w:tcPr>
          <w:p w14:paraId="7ACCE224" w14:textId="77777777" w:rsidR="00C6701D" w:rsidRPr="00D041CF" w:rsidRDefault="00C6701D" w:rsidP="00095D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210C88E0" w14:textId="5ACD9338" w:rsidR="00C6701D" w:rsidRPr="008C4C46" w:rsidRDefault="00C6701D" w:rsidP="00095DA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78EBAE59" w14:textId="7E21F799" w:rsidR="00C6701D" w:rsidRPr="00D041CF" w:rsidRDefault="009935A8" w:rsidP="00095DA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3" w:type="pct"/>
          </w:tcPr>
          <w:p w14:paraId="048C7649" w14:textId="77777777" w:rsidR="00C6701D" w:rsidRPr="00D041CF" w:rsidRDefault="00C6701D" w:rsidP="00095DA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1BA27C01" w14:textId="2F01F47F" w:rsidR="00C6701D" w:rsidRPr="00D041CF" w:rsidRDefault="009935A8" w:rsidP="00095DA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C6701D" w:rsidRPr="00D041CF" w14:paraId="5D8E30D3" w14:textId="77777777" w:rsidTr="008E475C">
        <w:trPr>
          <w:trHeight w:val="299"/>
        </w:trPr>
        <w:tc>
          <w:tcPr>
            <w:tcW w:w="2966" w:type="pct"/>
          </w:tcPr>
          <w:p w14:paraId="628CDDF8" w14:textId="77777777" w:rsidR="00C6701D" w:rsidRPr="00D041CF" w:rsidRDefault="00C6701D" w:rsidP="00095D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512C5027" w14:textId="77777777" w:rsidR="00C6701D" w:rsidRPr="00D041CF" w:rsidRDefault="00C6701D" w:rsidP="00095DA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2C0BD8F0" w14:textId="77777777" w:rsidR="00C6701D" w:rsidRPr="00D041CF" w:rsidRDefault="00C6701D" w:rsidP="00095DA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701D" w:rsidRPr="00D041CF" w14:paraId="2382680B" w14:textId="77777777" w:rsidTr="00095DAC">
        <w:tc>
          <w:tcPr>
            <w:tcW w:w="2966" w:type="pct"/>
          </w:tcPr>
          <w:p w14:paraId="32F3ECFD" w14:textId="77777777" w:rsidR="00C6701D" w:rsidRPr="00D041CF" w:rsidRDefault="00C6701D" w:rsidP="00095D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9" w:type="pct"/>
          </w:tcPr>
          <w:p w14:paraId="52D773AF" w14:textId="77777777" w:rsidR="00C6701D" w:rsidRPr="00D041CF" w:rsidRDefault="00C6701D" w:rsidP="00095DAC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2E7DEF3F" w14:textId="77777777" w:rsidR="00C6701D" w:rsidRPr="00D041CF" w:rsidRDefault="00C6701D" w:rsidP="00095DAC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3050023A" w14:textId="77777777" w:rsidR="00C6701D" w:rsidRPr="00D041CF" w:rsidRDefault="00C6701D" w:rsidP="00095DAC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087249B5" w14:textId="77777777" w:rsidR="00C6701D" w:rsidRPr="00D041CF" w:rsidRDefault="00C6701D" w:rsidP="00095DAC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475C" w:rsidRPr="00D041CF" w14:paraId="52435FA9" w14:textId="77777777" w:rsidTr="008E475C">
        <w:tc>
          <w:tcPr>
            <w:tcW w:w="2966" w:type="pct"/>
          </w:tcPr>
          <w:p w14:paraId="09635E70" w14:textId="3CD0EB80" w:rsidR="008E475C" w:rsidRPr="00D041CF" w:rsidRDefault="008E475C" w:rsidP="008E47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442A99C5" w14:textId="77777777" w:rsidR="008E475C" w:rsidRPr="00D041CF" w:rsidRDefault="008E475C" w:rsidP="008E475C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14:paraId="315A056A" w14:textId="12BE3891" w:rsidR="008E475C" w:rsidRPr="00BF0150" w:rsidRDefault="00095DAC" w:rsidP="008E475C">
            <w:pPr>
              <w:tabs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24,911,629</w:t>
            </w:r>
          </w:p>
        </w:tc>
        <w:tc>
          <w:tcPr>
            <w:tcW w:w="153" w:type="pct"/>
            <w:shd w:val="clear" w:color="auto" w:fill="auto"/>
          </w:tcPr>
          <w:p w14:paraId="658E8E18" w14:textId="77777777" w:rsidR="008E475C" w:rsidRPr="00D041CF" w:rsidRDefault="008E475C" w:rsidP="008E475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0" w:type="pct"/>
            <w:shd w:val="clear" w:color="auto" w:fill="auto"/>
          </w:tcPr>
          <w:p w14:paraId="28EE1FB6" w14:textId="1072CC3F" w:rsidR="008E475C" w:rsidRPr="00D041CF" w:rsidRDefault="009935A8" w:rsidP="008E475C">
            <w:pPr>
              <w:tabs>
                <w:tab w:val="decimal" w:pos="114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8E47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591</w:t>
            </w:r>
            <w:r w:rsidR="008E47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555</w:t>
            </w:r>
          </w:p>
        </w:tc>
      </w:tr>
      <w:tr w:rsidR="008E475C" w:rsidRPr="00D041CF" w14:paraId="6E828F5D" w14:textId="77777777" w:rsidTr="00095DAC">
        <w:tc>
          <w:tcPr>
            <w:tcW w:w="2966" w:type="pct"/>
          </w:tcPr>
          <w:p w14:paraId="3C700568" w14:textId="77777777" w:rsidR="008E475C" w:rsidRPr="00D041CF" w:rsidRDefault="008E475C" w:rsidP="008E47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439" w:type="pct"/>
          </w:tcPr>
          <w:p w14:paraId="308C3C20" w14:textId="77777777" w:rsidR="008E475C" w:rsidRPr="00D041CF" w:rsidRDefault="008E475C" w:rsidP="008E475C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14:paraId="0EEB6D32" w14:textId="0512F93D" w:rsidR="008E475C" w:rsidRPr="00D041CF" w:rsidRDefault="00F65A11" w:rsidP="008E475C">
            <w:pPr>
              <w:tabs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2,922,175</w:t>
            </w:r>
          </w:p>
        </w:tc>
        <w:tc>
          <w:tcPr>
            <w:tcW w:w="153" w:type="pct"/>
            <w:shd w:val="clear" w:color="auto" w:fill="auto"/>
          </w:tcPr>
          <w:p w14:paraId="78C8DB45" w14:textId="77777777" w:rsidR="008E475C" w:rsidRPr="00D041CF" w:rsidRDefault="008E475C" w:rsidP="008E475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shd w:val="clear" w:color="auto" w:fill="auto"/>
          </w:tcPr>
          <w:p w14:paraId="4C90EA8A" w14:textId="1CFF21A5" w:rsidR="008E475C" w:rsidRPr="00D041CF" w:rsidRDefault="009935A8" w:rsidP="008E475C">
            <w:pPr>
              <w:tabs>
                <w:tab w:val="decimal" w:pos="11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E47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971</w:t>
            </w:r>
            <w:r w:rsidR="008E47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783</w:t>
            </w:r>
          </w:p>
        </w:tc>
      </w:tr>
      <w:tr w:rsidR="008E475C" w:rsidRPr="00D041CF" w14:paraId="4C218B6C" w14:textId="77777777" w:rsidTr="00095DAC">
        <w:tc>
          <w:tcPr>
            <w:tcW w:w="2966" w:type="pct"/>
          </w:tcPr>
          <w:p w14:paraId="21C2DDD2" w14:textId="77777777" w:rsidR="008E475C" w:rsidRPr="00D041CF" w:rsidRDefault="008E475C" w:rsidP="008E47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9" w:type="pct"/>
          </w:tcPr>
          <w:p w14:paraId="4BC47EA8" w14:textId="77777777" w:rsidR="008E475C" w:rsidRPr="00D041CF" w:rsidRDefault="008E475C" w:rsidP="008E475C">
            <w:pPr>
              <w:tabs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14:paraId="4C3BC3CE" w14:textId="34830371" w:rsidR="008E475C" w:rsidRPr="00D041CF" w:rsidRDefault="00F65A11" w:rsidP="00797E4A">
            <w:pPr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(1,771,125)</w:t>
            </w:r>
          </w:p>
        </w:tc>
        <w:tc>
          <w:tcPr>
            <w:tcW w:w="153" w:type="pct"/>
            <w:shd w:val="clear" w:color="auto" w:fill="auto"/>
          </w:tcPr>
          <w:p w14:paraId="2BD38855" w14:textId="77777777" w:rsidR="008E475C" w:rsidRPr="00D041CF" w:rsidRDefault="008E475C" w:rsidP="008E475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shd w:val="clear" w:color="auto" w:fill="auto"/>
          </w:tcPr>
          <w:p w14:paraId="6D21FE31" w14:textId="47CD374C" w:rsidR="008E475C" w:rsidRPr="00D041CF" w:rsidRDefault="008E475C" w:rsidP="008E475C">
            <w:pPr>
              <w:tabs>
                <w:tab w:val="decimal" w:pos="1050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E475C" w:rsidRPr="00D041CF" w14:paraId="0AF458FF" w14:textId="77777777" w:rsidTr="00095DAC">
        <w:tc>
          <w:tcPr>
            <w:tcW w:w="2966" w:type="pct"/>
          </w:tcPr>
          <w:p w14:paraId="05139BDE" w14:textId="77777777" w:rsidR="008E475C" w:rsidRDefault="008E475C" w:rsidP="008E47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ขาดทุนที่รับรู้ตามวิธีส่วนได้เสียที่เกินกว่าเงินลงทุน</w:t>
            </w:r>
          </w:p>
        </w:tc>
        <w:tc>
          <w:tcPr>
            <w:tcW w:w="439" w:type="pct"/>
          </w:tcPr>
          <w:p w14:paraId="5C4F562F" w14:textId="77777777" w:rsidR="008E475C" w:rsidRPr="00D041CF" w:rsidRDefault="008E475C" w:rsidP="008E475C">
            <w:pPr>
              <w:tabs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6AAA2E4D" w14:textId="1A5359F0" w:rsidR="008E475C" w:rsidRPr="00047507" w:rsidRDefault="00F65A11" w:rsidP="008E475C">
            <w:pPr>
              <w:tabs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25,133</w:t>
            </w:r>
          </w:p>
        </w:tc>
        <w:tc>
          <w:tcPr>
            <w:tcW w:w="153" w:type="pct"/>
            <w:shd w:val="clear" w:color="auto" w:fill="auto"/>
          </w:tcPr>
          <w:p w14:paraId="1DBF2906" w14:textId="77777777" w:rsidR="008E475C" w:rsidRPr="00D041CF" w:rsidRDefault="008E475C" w:rsidP="008E475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shd w:val="clear" w:color="auto" w:fill="auto"/>
          </w:tcPr>
          <w:p w14:paraId="499597FB" w14:textId="484D6F50" w:rsidR="008E475C" w:rsidRPr="00ED1AD1" w:rsidRDefault="009935A8" w:rsidP="008E475C">
            <w:pPr>
              <w:tabs>
                <w:tab w:val="decimal" w:pos="11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8E47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679</w:t>
            </w:r>
          </w:p>
        </w:tc>
      </w:tr>
      <w:tr w:rsidR="00FD1E9B" w:rsidRPr="00D041CF" w14:paraId="5BFBD033" w14:textId="77777777" w:rsidTr="00FD1E9B">
        <w:tc>
          <w:tcPr>
            <w:tcW w:w="3405" w:type="pct"/>
            <w:gridSpan w:val="2"/>
          </w:tcPr>
          <w:p w14:paraId="3045D96B" w14:textId="12849511" w:rsidR="00FD1E9B" w:rsidRPr="00D041CF" w:rsidRDefault="00FD1E9B" w:rsidP="008E475C">
            <w:pPr>
              <w:tabs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เบ็ดเสร็จอื่นสุทธิจากเงินลงทุนในบริษัทย่อย</w:t>
            </w:r>
          </w:p>
        </w:tc>
        <w:tc>
          <w:tcPr>
            <w:tcW w:w="692" w:type="pct"/>
            <w:shd w:val="clear" w:color="auto" w:fill="auto"/>
          </w:tcPr>
          <w:p w14:paraId="02B2A894" w14:textId="5532D244" w:rsidR="00FD1E9B" w:rsidRPr="00CA5ACD" w:rsidRDefault="00FD1E9B" w:rsidP="00797E4A">
            <w:pPr>
              <w:tabs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153" w:type="pct"/>
            <w:shd w:val="clear" w:color="auto" w:fill="auto"/>
          </w:tcPr>
          <w:p w14:paraId="1AF9ECEA" w14:textId="77777777" w:rsidR="00FD1E9B" w:rsidRPr="00547C6D" w:rsidRDefault="00FD1E9B" w:rsidP="008E475C">
            <w:pPr>
              <w:pStyle w:val="1-Number"/>
              <w:tabs>
                <w:tab w:val="decimal" w:pos="877"/>
                <w:tab w:val="decimal" w:pos="1142"/>
              </w:tabs>
              <w:ind w:left="0" w:right="0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750" w:type="pct"/>
            <w:shd w:val="clear" w:color="auto" w:fill="auto"/>
          </w:tcPr>
          <w:p w14:paraId="01029ADD" w14:textId="2D831EA9" w:rsidR="00FD1E9B" w:rsidRPr="00ED1AD1" w:rsidRDefault="00FD1E9B" w:rsidP="008E475C">
            <w:pPr>
              <w:spacing w:line="240" w:lineRule="auto"/>
              <w:ind w:right="-516" w:firstLine="4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5A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CA5A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E475C" w:rsidRPr="00D041CF" w14:paraId="1461A721" w14:textId="77777777" w:rsidTr="00095DAC">
        <w:tc>
          <w:tcPr>
            <w:tcW w:w="2966" w:type="pct"/>
          </w:tcPr>
          <w:p w14:paraId="666F0C0B" w14:textId="0A735C3C" w:rsidR="008E475C" w:rsidRPr="00D041CF" w:rsidRDefault="008E475C" w:rsidP="008E47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4D2DED4B" w14:textId="77777777" w:rsidR="008E475C" w:rsidRPr="00D041CF" w:rsidRDefault="008E475C" w:rsidP="008E475C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53447" w14:textId="7FB0363F" w:rsidR="008E475C" w:rsidRPr="00BF0150" w:rsidRDefault="00F65A11" w:rsidP="008E475C">
            <w:pPr>
              <w:tabs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26,088,167</w:t>
            </w:r>
          </w:p>
        </w:tc>
        <w:tc>
          <w:tcPr>
            <w:tcW w:w="153" w:type="pct"/>
            <w:shd w:val="clear" w:color="auto" w:fill="auto"/>
          </w:tcPr>
          <w:p w14:paraId="5AE3866C" w14:textId="77777777" w:rsidR="008E475C" w:rsidRPr="00D041CF" w:rsidRDefault="008E475C" w:rsidP="008E475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8B62C" w14:textId="33A39140" w:rsidR="008E475C" w:rsidRPr="00D041CF" w:rsidRDefault="009935A8" w:rsidP="008E475C">
            <w:pPr>
              <w:tabs>
                <w:tab w:val="decimal" w:pos="114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8E47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911</w:t>
            </w:r>
            <w:r w:rsidR="008E47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629</w:t>
            </w:r>
          </w:p>
        </w:tc>
      </w:tr>
    </w:tbl>
    <w:p w14:paraId="474161FF" w14:textId="32594250" w:rsidR="00C6701D" w:rsidRDefault="00C6701D" w:rsidP="00374526">
      <w:pPr>
        <w:pStyle w:val="Bo-Blankline"/>
      </w:pPr>
    </w:p>
    <w:p w14:paraId="6E765FBF" w14:textId="7417C805" w:rsidR="00C44D2D" w:rsidRPr="00C9230D" w:rsidRDefault="00C44D2D" w:rsidP="00C44D2D">
      <w:pPr>
        <w:pStyle w:val="Bo-C1Content"/>
        <w:ind w:left="540" w:right="-25"/>
      </w:pPr>
      <w:r w:rsidRPr="00916005">
        <w:rPr>
          <w:rFonts w:hint="cs"/>
          <w:cs/>
        </w:rPr>
        <w:t xml:space="preserve">บริษัทย่อยทั้งหมดจดทะเบียนจัดตั้งและดำเนินธุรกิจในประเทศไทยยกเว้น </w:t>
      </w:r>
      <w:r w:rsidRPr="00916005">
        <w:rPr>
          <w:rFonts w:hint="cs"/>
        </w:rPr>
        <w:t xml:space="preserve">TPI </w:t>
      </w:r>
      <w:proofErr w:type="spellStart"/>
      <w:r w:rsidRPr="00916005">
        <w:rPr>
          <w:rFonts w:hint="cs"/>
        </w:rPr>
        <w:t>Polene</w:t>
      </w:r>
      <w:proofErr w:type="spellEnd"/>
      <w:r w:rsidRPr="00916005">
        <w:rPr>
          <w:rFonts w:hint="cs"/>
        </w:rPr>
        <w:t xml:space="preserve"> Power Investment Co., Ltd</w:t>
      </w:r>
      <w:r w:rsidRPr="00916005">
        <w:rPr>
          <w:rFonts w:hint="cs"/>
          <w:cs/>
        </w:rPr>
        <w:t xml:space="preserve">. </w:t>
      </w:r>
      <w:r w:rsidRPr="003E7406">
        <w:rPr>
          <w:rFonts w:hint="cs"/>
          <w:spacing w:val="8"/>
          <w:cs/>
        </w:rPr>
        <w:t>ซึ่งจดทะเบียนจัดตั้งและ</w:t>
      </w:r>
      <w:r w:rsidR="00AC1969">
        <w:rPr>
          <w:rFonts w:hint="cs"/>
          <w:spacing w:val="8"/>
          <w:cs/>
        </w:rPr>
        <w:t>ยังไม่ได้</w:t>
      </w:r>
      <w:r w:rsidRPr="003E7406">
        <w:rPr>
          <w:rFonts w:hint="cs"/>
          <w:spacing w:val="8"/>
          <w:cs/>
        </w:rPr>
        <w:t>ดำเนินธุรกิจในประเทศกัมพูชา</w:t>
      </w:r>
      <w:r w:rsidRPr="003E7406">
        <w:rPr>
          <w:spacing w:val="8"/>
        </w:rPr>
        <w:t xml:space="preserve"> </w:t>
      </w:r>
      <w:r w:rsidRPr="003E7406">
        <w:rPr>
          <w:spacing w:val="8"/>
          <w:cs/>
        </w:rPr>
        <w:t>ซึ่ง</w:t>
      </w:r>
      <w:r>
        <w:rPr>
          <w:spacing w:val="8"/>
        </w:rPr>
        <w:t xml:space="preserve"> </w:t>
      </w:r>
      <w:r w:rsidRPr="009F2910">
        <w:rPr>
          <w:cs/>
          <w:lang w:val="en-US"/>
        </w:rPr>
        <w:t xml:space="preserve">ณ วันที่ </w:t>
      </w:r>
      <w:r>
        <w:rPr>
          <w:lang w:val="en-US"/>
        </w:rPr>
        <w:t>31</w:t>
      </w:r>
      <w:r w:rsidRPr="009F2910">
        <w:rPr>
          <w:cs/>
          <w:lang w:val="en-US"/>
        </w:rPr>
        <w:t xml:space="preserve"> ธันวาคม </w:t>
      </w:r>
      <w:r>
        <w:rPr>
          <w:lang w:val="en-US"/>
        </w:rPr>
        <w:t>2564</w:t>
      </w:r>
      <w:r w:rsidRPr="009F2910">
        <w:rPr>
          <w:cs/>
          <w:lang w:val="en-US"/>
        </w:rPr>
        <w:t xml:space="preserve"> บริษัทได้จดทะเบียนยกเลิกกิจการเรียบร้อยแล้ว</w:t>
      </w:r>
    </w:p>
    <w:p w14:paraId="00ECE03B" w14:textId="77777777" w:rsidR="007474FF" w:rsidRPr="00916005" w:rsidRDefault="007474FF" w:rsidP="007474FF">
      <w:pPr>
        <w:pStyle w:val="Bo-Blankline"/>
      </w:pPr>
    </w:p>
    <w:p w14:paraId="1A62E584" w14:textId="122C51B9" w:rsidR="007474FF" w:rsidRDefault="007474FF" w:rsidP="007474FF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b w:val="0"/>
          <w:bCs w:val="0"/>
          <w:i/>
          <w:iCs/>
        </w:rPr>
      </w:pPr>
      <w:r w:rsidRPr="00916005">
        <w:rPr>
          <w:rFonts w:hint="cs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9935A8" w:rsidRPr="009935A8">
        <w:rPr>
          <w:b w:val="0"/>
          <w:bCs w:val="0"/>
        </w:rPr>
        <w:t>31</w:t>
      </w:r>
      <w:r w:rsidRPr="00916005">
        <w:rPr>
          <w:b w:val="0"/>
          <w:bCs w:val="0"/>
        </w:rPr>
        <w:t xml:space="preserve"> </w:t>
      </w:r>
      <w:r>
        <w:rPr>
          <w:rFonts w:hint="cs"/>
          <w:b w:val="0"/>
          <w:bCs w:val="0"/>
          <w:cs/>
        </w:rPr>
        <w:t xml:space="preserve">ธันวาคม </w:t>
      </w:r>
      <w:r w:rsidR="009935A8" w:rsidRPr="009935A8">
        <w:rPr>
          <w:b w:val="0"/>
          <w:bCs w:val="0"/>
        </w:rPr>
        <w:t>2564</w:t>
      </w:r>
      <w:r w:rsidRPr="00916005">
        <w:rPr>
          <w:rFonts w:hint="cs"/>
          <w:b w:val="0"/>
          <w:bCs w:val="0"/>
          <w:cs/>
        </w:rPr>
        <w:t xml:space="preserve"> มีราคาปิดอยู่ที่</w:t>
      </w:r>
      <w:r>
        <w:rPr>
          <w:b w:val="0"/>
          <w:bCs w:val="0"/>
        </w:rPr>
        <w:t xml:space="preserve"> </w:t>
      </w:r>
      <w:r w:rsidR="000C4B97">
        <w:rPr>
          <w:b w:val="0"/>
          <w:bCs w:val="0"/>
        </w:rPr>
        <w:t>4.16</w:t>
      </w:r>
      <w:r w:rsidRPr="00916005">
        <w:rPr>
          <w:rFonts w:hint="cs"/>
          <w:b w:val="0"/>
          <w:bCs w:val="0"/>
          <w:cs/>
        </w:rPr>
        <w:t xml:space="preserve"> บาท </w:t>
      </w:r>
      <w:r w:rsidRPr="00916005">
        <w:rPr>
          <w:rFonts w:hint="cs"/>
          <w:b w:val="0"/>
          <w:bCs w:val="0"/>
          <w:i/>
          <w:iCs/>
          <w:cs/>
        </w:rPr>
        <w:t>(</w:t>
      </w:r>
      <w:r w:rsidR="009935A8" w:rsidRPr="009935A8">
        <w:rPr>
          <w:b w:val="0"/>
          <w:bCs w:val="0"/>
          <w:i/>
          <w:iCs/>
        </w:rPr>
        <w:t>31</w:t>
      </w:r>
      <w:r w:rsidRPr="00916005">
        <w:rPr>
          <w:rFonts w:hint="cs"/>
          <w:b w:val="0"/>
          <w:bCs w:val="0"/>
          <w:i/>
          <w:iCs/>
          <w:cs/>
        </w:rPr>
        <w:t xml:space="preserve"> ธันวาคม </w:t>
      </w:r>
      <w:r w:rsidR="009935A8" w:rsidRPr="009935A8">
        <w:rPr>
          <w:b w:val="0"/>
          <w:bCs w:val="0"/>
          <w:i/>
          <w:iCs/>
        </w:rPr>
        <w:t>2563</w:t>
      </w:r>
      <w:r w:rsidRPr="00916005">
        <w:rPr>
          <w:b w:val="0"/>
          <w:bCs w:val="0"/>
          <w:i/>
          <w:iCs/>
        </w:rPr>
        <w:t xml:space="preserve">: </w:t>
      </w:r>
      <w:r w:rsidR="009935A8" w:rsidRPr="009935A8">
        <w:rPr>
          <w:b w:val="0"/>
          <w:bCs w:val="0"/>
          <w:i/>
          <w:iCs/>
        </w:rPr>
        <w:t>4</w:t>
      </w:r>
      <w:r w:rsidRPr="00916005">
        <w:rPr>
          <w:b w:val="0"/>
          <w:bCs w:val="0"/>
          <w:i/>
          <w:iCs/>
        </w:rPr>
        <w:t>.</w:t>
      </w:r>
      <w:r w:rsidR="009935A8" w:rsidRPr="009935A8">
        <w:rPr>
          <w:b w:val="0"/>
          <w:bCs w:val="0"/>
          <w:i/>
          <w:iCs/>
        </w:rPr>
        <w:t>28</w:t>
      </w:r>
      <w:r w:rsidRPr="00916005">
        <w:rPr>
          <w:b w:val="0"/>
          <w:bCs w:val="0"/>
          <w:i/>
          <w:iCs/>
        </w:rPr>
        <w:t xml:space="preserve"> </w:t>
      </w:r>
      <w:r w:rsidRPr="00916005">
        <w:rPr>
          <w:rFonts w:hint="cs"/>
          <w:b w:val="0"/>
          <w:bCs w:val="0"/>
          <w:i/>
          <w:iCs/>
          <w:cs/>
        </w:rPr>
        <w:t>บาท)</w:t>
      </w:r>
      <w:r w:rsidRPr="00916005">
        <w:rPr>
          <w:rFonts w:hint="cs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</w:t>
      </w:r>
      <w:r>
        <w:rPr>
          <w:b w:val="0"/>
          <w:bCs w:val="0"/>
        </w:rPr>
        <w:t xml:space="preserve"> </w:t>
      </w:r>
      <w:r w:rsidR="000C4B97">
        <w:rPr>
          <w:b w:val="0"/>
          <w:bCs w:val="0"/>
        </w:rPr>
        <w:t>24,544</w:t>
      </w:r>
      <w:r w:rsidRPr="00916005">
        <w:rPr>
          <w:b w:val="0"/>
          <w:bCs w:val="0"/>
        </w:rPr>
        <w:t xml:space="preserve"> </w:t>
      </w:r>
      <w:r w:rsidRPr="00916005">
        <w:rPr>
          <w:rFonts w:hint="cs"/>
          <w:b w:val="0"/>
          <w:bCs w:val="0"/>
          <w:cs/>
        </w:rPr>
        <w:t>ล้านบาท</w:t>
      </w:r>
      <w:r w:rsidRPr="00916005">
        <w:rPr>
          <w:b w:val="0"/>
          <w:bCs w:val="0"/>
        </w:rPr>
        <w:t xml:space="preserve"> </w:t>
      </w:r>
      <w:r w:rsidRPr="00916005">
        <w:rPr>
          <w:rFonts w:hint="cs"/>
          <w:b w:val="0"/>
          <w:bCs w:val="0"/>
          <w:i/>
          <w:iCs/>
          <w:cs/>
        </w:rPr>
        <w:t>(</w:t>
      </w:r>
      <w:r w:rsidR="009935A8" w:rsidRPr="009935A8">
        <w:rPr>
          <w:b w:val="0"/>
          <w:bCs w:val="0"/>
          <w:i/>
          <w:iCs/>
        </w:rPr>
        <w:t>31</w:t>
      </w:r>
      <w:r w:rsidRPr="00916005">
        <w:rPr>
          <w:rFonts w:hint="cs"/>
          <w:b w:val="0"/>
          <w:bCs w:val="0"/>
          <w:i/>
          <w:iCs/>
          <w:cs/>
        </w:rPr>
        <w:t xml:space="preserve"> ธันวาคม </w:t>
      </w:r>
      <w:r w:rsidR="009935A8" w:rsidRPr="009935A8">
        <w:rPr>
          <w:b w:val="0"/>
          <w:bCs w:val="0"/>
          <w:i/>
          <w:iCs/>
        </w:rPr>
        <w:t>2563</w:t>
      </w:r>
      <w:r w:rsidRPr="00916005">
        <w:rPr>
          <w:b w:val="0"/>
          <w:bCs w:val="0"/>
          <w:i/>
          <w:iCs/>
        </w:rPr>
        <w:t>:</w:t>
      </w:r>
      <w:r w:rsidRPr="00916005">
        <w:rPr>
          <w:rFonts w:hint="cs"/>
          <w:b w:val="0"/>
          <w:bCs w:val="0"/>
          <w:i/>
          <w:iCs/>
          <w:cs/>
        </w:rPr>
        <w:t xml:space="preserve"> </w:t>
      </w:r>
      <w:r w:rsidR="009935A8" w:rsidRPr="009935A8">
        <w:rPr>
          <w:b w:val="0"/>
          <w:bCs w:val="0"/>
          <w:i/>
          <w:iCs/>
        </w:rPr>
        <w:t>25</w:t>
      </w:r>
      <w:r w:rsidRPr="00916005">
        <w:rPr>
          <w:b w:val="0"/>
          <w:bCs w:val="0"/>
          <w:i/>
          <w:iCs/>
        </w:rPr>
        <w:t>,</w:t>
      </w:r>
      <w:r w:rsidR="009935A8" w:rsidRPr="009935A8">
        <w:rPr>
          <w:b w:val="0"/>
          <w:bCs w:val="0"/>
          <w:i/>
          <w:iCs/>
        </w:rPr>
        <w:t>252</w:t>
      </w:r>
      <w:r w:rsidRPr="00916005">
        <w:rPr>
          <w:rFonts w:hint="cs"/>
          <w:b w:val="0"/>
          <w:bCs w:val="0"/>
          <w:i/>
          <w:iCs/>
          <w:cs/>
        </w:rPr>
        <w:t xml:space="preserve"> ล้านบาท) </w:t>
      </w:r>
    </w:p>
    <w:p w14:paraId="399B1DE1" w14:textId="05A57404" w:rsidR="00FC59B4" w:rsidRPr="00FC59B4" w:rsidRDefault="00FC59B4" w:rsidP="00FC59B4">
      <w:pPr>
        <w:pStyle w:val="Bo-Blankline"/>
      </w:pPr>
    </w:p>
    <w:p w14:paraId="0A7D04C4" w14:textId="671CB6C5" w:rsidR="00FC59B4" w:rsidRPr="00C36545" w:rsidRDefault="00FC59B4" w:rsidP="00FC59B4">
      <w:pPr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36545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C36545">
        <w:rPr>
          <w:rFonts w:ascii="Angsana New" w:hAnsi="Angsana New"/>
          <w:sz w:val="30"/>
          <w:szCs w:val="30"/>
          <w:lang w:val="en-US"/>
        </w:rPr>
        <w:t xml:space="preserve">28 </w:t>
      </w:r>
      <w:r w:rsidRPr="00C36545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C36545">
        <w:rPr>
          <w:rFonts w:ascii="Angsana New" w:hAnsi="Angsana New"/>
          <w:sz w:val="30"/>
          <w:szCs w:val="30"/>
          <w:lang w:val="en-US"/>
        </w:rPr>
        <w:t xml:space="preserve">2564 </w:t>
      </w:r>
      <w:r w:rsidRPr="00C36545">
        <w:rPr>
          <w:rFonts w:ascii="Angsana New" w:hAnsi="Angsana New" w:hint="cs"/>
          <w:sz w:val="30"/>
          <w:szCs w:val="30"/>
          <w:cs/>
          <w:lang w:val="en-US"/>
        </w:rPr>
        <w:t>ที่ประชุมคณะกรรมการของบริษัท ได้มีมติอนุมัติให้บริษัทขายหุ้นสามัญของบริษัท</w:t>
      </w:r>
      <w:r w:rsidR="009C0020">
        <w:rPr>
          <w:rFonts w:ascii="Angsana New" w:hAnsi="Angsana New"/>
          <w:sz w:val="30"/>
          <w:szCs w:val="30"/>
          <w:lang w:val="en-US"/>
        </w:rPr>
        <w:br/>
      </w:r>
      <w:r w:rsidRPr="00C36545">
        <w:rPr>
          <w:rFonts w:ascii="Angsana New" w:hAnsi="Angsana New" w:hint="cs"/>
          <w:sz w:val="30"/>
          <w:szCs w:val="30"/>
          <w:cs/>
          <w:lang w:val="en-US"/>
        </w:rPr>
        <w:t>โรงกลั่นน้ำมัน ทีพีไอ (</w:t>
      </w:r>
      <w:r w:rsidRPr="00C36545">
        <w:rPr>
          <w:rFonts w:ascii="Angsana New" w:hAnsi="Angsana New"/>
          <w:sz w:val="30"/>
          <w:szCs w:val="30"/>
          <w:lang w:val="en-US"/>
        </w:rPr>
        <w:t>1997</w:t>
      </w:r>
      <w:r w:rsidRPr="00C36545">
        <w:rPr>
          <w:rFonts w:ascii="Angsana New" w:hAnsi="Angsana New" w:hint="cs"/>
          <w:sz w:val="30"/>
          <w:szCs w:val="30"/>
          <w:cs/>
          <w:lang w:val="en-US"/>
        </w:rPr>
        <w:t xml:space="preserve">) จำกัด จำนวน </w:t>
      </w:r>
      <w:r w:rsidRPr="00C36545">
        <w:rPr>
          <w:rFonts w:ascii="Angsana New" w:hAnsi="Angsana New"/>
          <w:sz w:val="30"/>
          <w:szCs w:val="30"/>
          <w:lang w:val="en-US"/>
        </w:rPr>
        <w:t xml:space="preserve">129,999,995 </w:t>
      </w:r>
      <w:r w:rsidRPr="00C36545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คิดเป็นร้อยละ </w:t>
      </w:r>
      <w:r w:rsidRPr="00C36545">
        <w:rPr>
          <w:rFonts w:ascii="Angsana New" w:hAnsi="Angsana New"/>
          <w:sz w:val="30"/>
          <w:szCs w:val="30"/>
          <w:lang w:val="en-US"/>
        </w:rPr>
        <w:t>99.99</w:t>
      </w:r>
      <w:r w:rsidRPr="00C36545">
        <w:rPr>
          <w:rFonts w:ascii="Angsana New" w:hAnsi="Angsana New" w:hint="cs"/>
          <w:sz w:val="30"/>
          <w:szCs w:val="30"/>
          <w:cs/>
          <w:lang w:val="en-US"/>
        </w:rPr>
        <w:t xml:space="preserve"> ของทุนชำระแล้ว ในราคาหุ้นละ </w:t>
      </w:r>
      <w:r w:rsidRPr="00C36545">
        <w:rPr>
          <w:rFonts w:ascii="Angsana New" w:hAnsi="Angsana New"/>
          <w:sz w:val="30"/>
          <w:szCs w:val="30"/>
          <w:lang w:val="en-US"/>
        </w:rPr>
        <w:t xml:space="preserve">0.01 </w:t>
      </w:r>
      <w:r w:rsidRPr="00C36545">
        <w:rPr>
          <w:rFonts w:ascii="Angsana New" w:hAnsi="Angsana New" w:hint="cs"/>
          <w:sz w:val="30"/>
          <w:szCs w:val="30"/>
          <w:cs/>
          <w:lang w:val="en-US"/>
        </w:rPr>
        <w:t xml:space="preserve">บาท เป็นจำนวนเงิน </w:t>
      </w:r>
      <w:r w:rsidRPr="00C36545">
        <w:rPr>
          <w:rFonts w:ascii="Angsana New" w:hAnsi="Angsana New"/>
          <w:sz w:val="30"/>
          <w:szCs w:val="30"/>
          <w:lang w:val="en-US"/>
        </w:rPr>
        <w:t xml:space="preserve">1.30 </w:t>
      </w:r>
      <w:r w:rsidRPr="00C36545">
        <w:rPr>
          <w:rFonts w:ascii="Angsana New" w:hAnsi="Angsana New" w:hint="cs"/>
          <w:sz w:val="30"/>
          <w:szCs w:val="30"/>
          <w:cs/>
          <w:lang w:val="en-US"/>
        </w:rPr>
        <w:t>ล้านบาท ให้แก่บุคคลภายนอก เนื่องจากไม่มีการดำเนินธุรกิจใด</w:t>
      </w:r>
      <w:r w:rsidRPr="00C36545">
        <w:rPr>
          <w:rFonts w:ascii="Angsana New" w:hAnsi="Angsana New"/>
          <w:sz w:val="30"/>
          <w:szCs w:val="30"/>
          <w:lang w:val="en-US"/>
        </w:rPr>
        <w:t xml:space="preserve"> </w:t>
      </w:r>
      <w:r w:rsidRPr="00C36545">
        <w:rPr>
          <w:rFonts w:ascii="Angsana New" w:hAnsi="Angsana New" w:hint="cs"/>
          <w:sz w:val="30"/>
          <w:szCs w:val="30"/>
          <w:cs/>
          <w:lang w:val="en-US"/>
        </w:rPr>
        <w:t xml:space="preserve">ๆ ในปัจจุบัน และเพื่อเป็นการจัดโครงสร้างการถือหุ้นของกลุ่มบริษัท ต่อมาเมื่อวันที่ </w:t>
      </w:r>
      <w:r w:rsidRPr="00C36545">
        <w:rPr>
          <w:rFonts w:ascii="Angsana New" w:hAnsi="Angsana New"/>
          <w:sz w:val="30"/>
          <w:szCs w:val="30"/>
          <w:lang w:val="en-US"/>
        </w:rPr>
        <w:t xml:space="preserve">2 </w:t>
      </w:r>
      <w:r w:rsidRPr="00C36545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Pr="00C36545">
        <w:rPr>
          <w:rFonts w:ascii="Angsana New" w:hAnsi="Angsana New"/>
          <w:sz w:val="30"/>
          <w:szCs w:val="30"/>
          <w:lang w:val="en-US"/>
        </w:rPr>
        <w:t xml:space="preserve">2564 </w:t>
      </w:r>
      <w:r w:rsidRPr="00C36545">
        <w:rPr>
          <w:rFonts w:ascii="Angsana New" w:hAnsi="Angsana New" w:hint="cs"/>
          <w:sz w:val="30"/>
          <w:szCs w:val="30"/>
          <w:cs/>
          <w:lang w:val="en-US"/>
        </w:rPr>
        <w:t>บริษัทได้ขายหุ้นทุนดังกล่าวให้แก่บุคคลภายนอก</w:t>
      </w:r>
    </w:p>
    <w:p w14:paraId="37607533" w14:textId="77777777" w:rsidR="00FC59B4" w:rsidRPr="00FC59B4" w:rsidRDefault="00FC59B4" w:rsidP="00FC59B4">
      <w:pPr>
        <w:pStyle w:val="Bo-Blankline"/>
        <w:rPr>
          <w:cs/>
        </w:rPr>
      </w:pPr>
    </w:p>
    <w:p w14:paraId="032A6B38" w14:textId="77777777" w:rsidR="00B913C5" w:rsidRDefault="004752AE">
      <w:pPr>
        <w:spacing w:line="240" w:lineRule="auto"/>
      </w:pPr>
      <w:r>
        <w:rPr>
          <w:cs/>
        </w:rPr>
        <w:br w:type="page"/>
      </w:r>
    </w:p>
    <w:p w14:paraId="10805703" w14:textId="2696D307" w:rsidR="00B913C5" w:rsidRDefault="00B913C5">
      <w:pPr>
        <w:spacing w:line="240" w:lineRule="auto"/>
        <w:rPr>
          <w:cs/>
        </w:rPr>
        <w:sectPr w:rsidR="00B913C5" w:rsidSect="008F19D1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720" w:left="1152" w:header="720" w:footer="720" w:gutter="0"/>
          <w:paperSrc w:first="15" w:other="15"/>
          <w:pgNumType w:start="21"/>
          <w:cols w:space="737"/>
        </w:sectPr>
      </w:pPr>
    </w:p>
    <w:p w14:paraId="288D6AFB" w14:textId="53CCE8D6" w:rsidR="003E7BC6" w:rsidRPr="00744476" w:rsidRDefault="003E7BC6" w:rsidP="003E7BC6">
      <w:pPr>
        <w:pStyle w:val="Bo-C1Content"/>
        <w:tabs>
          <w:tab w:val="left" w:pos="90"/>
        </w:tabs>
        <w:ind w:left="180" w:hanging="180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lastRenderedPageBreak/>
        <w:t xml:space="preserve">เงินลงทุนในบริษัทย่อย ณ วันที่ </w:t>
      </w:r>
      <w:r>
        <w:rPr>
          <w:rFonts w:asciiTheme="majorBidi" w:hAnsiTheme="majorBidi" w:cstheme="majorBidi"/>
          <w:lang w:val="en-US"/>
        </w:rPr>
        <w:t>31</w:t>
      </w:r>
      <w:r w:rsidRPr="00744476">
        <w:rPr>
          <w:rFonts w:asciiTheme="majorBidi" w:hAnsiTheme="majorBidi" w:cstheme="majorBidi"/>
          <w:cs/>
        </w:rPr>
        <w:t xml:space="preserve"> ธันวาคม </w:t>
      </w:r>
      <w:r>
        <w:rPr>
          <w:rFonts w:asciiTheme="majorBidi" w:hAnsiTheme="majorBidi" w:cstheme="majorBidi"/>
          <w:lang w:val="en-US"/>
        </w:rPr>
        <w:t xml:space="preserve">2564 </w:t>
      </w:r>
      <w:r w:rsidRPr="00744476">
        <w:rPr>
          <w:rFonts w:asciiTheme="majorBidi" w:hAnsiTheme="majorBidi" w:cstheme="majorBidi"/>
          <w:cs/>
          <w:lang w:val="en-US"/>
        </w:rPr>
        <w:t xml:space="preserve">และ </w:t>
      </w:r>
      <w:r>
        <w:rPr>
          <w:rFonts w:asciiTheme="majorBidi" w:hAnsiTheme="majorBidi" w:cstheme="majorBidi"/>
          <w:lang w:val="en-US"/>
        </w:rPr>
        <w:t>2563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>และเงินปันผลรับจากเงินลงทุนสำหรับแต่ละปี</w:t>
      </w:r>
      <w:r w:rsidRPr="00744476">
        <w:rPr>
          <w:rFonts w:asciiTheme="majorBidi" w:hAnsiTheme="majorBidi" w:cstheme="majorBidi"/>
          <w:cs/>
        </w:rPr>
        <w:t xml:space="preserve"> มีดังนี้</w:t>
      </w:r>
    </w:p>
    <w:p w14:paraId="544DE325" w14:textId="77777777" w:rsidR="003E7BC6" w:rsidRPr="00F157B5" w:rsidRDefault="003E7BC6" w:rsidP="00F157B5">
      <w:pPr>
        <w:pStyle w:val="Bo-Blankline"/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3E7BC6" w:rsidRPr="00C64277" w14:paraId="58DA4915" w14:textId="77777777" w:rsidTr="00607BEE">
        <w:trPr>
          <w:trHeight w:val="234"/>
          <w:tblHeader/>
        </w:trPr>
        <w:tc>
          <w:tcPr>
            <w:tcW w:w="2699" w:type="dxa"/>
            <w:vAlign w:val="bottom"/>
          </w:tcPr>
          <w:p w14:paraId="4B0FE99E" w14:textId="77777777" w:rsidR="003E7BC6" w:rsidRPr="00C64277" w:rsidRDefault="003E7BC6" w:rsidP="00607BEE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C8230CF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99749F1" w14:textId="77777777" w:rsidR="003E7BC6" w:rsidRPr="00C64277" w:rsidRDefault="003E7BC6" w:rsidP="00607BE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BFC8D19" w14:textId="77777777" w:rsidR="003E7BC6" w:rsidRPr="00C64277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52BDDD29" w14:textId="77777777" w:rsidR="003E7BC6" w:rsidRPr="008C15A8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3E7BC6" w:rsidRPr="00C64277" w14:paraId="4CAE19F3" w14:textId="77777777" w:rsidTr="00607BEE">
        <w:trPr>
          <w:trHeight w:val="234"/>
          <w:tblHeader/>
        </w:trPr>
        <w:tc>
          <w:tcPr>
            <w:tcW w:w="2699" w:type="dxa"/>
            <w:vAlign w:val="bottom"/>
          </w:tcPr>
          <w:p w14:paraId="493286A4" w14:textId="77777777" w:rsidR="003E7BC6" w:rsidRPr="00C64277" w:rsidRDefault="003E7BC6" w:rsidP="00607BEE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2641D84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45CD25EC" w14:textId="77777777" w:rsidR="003E7BC6" w:rsidRPr="00C64277" w:rsidRDefault="003E7BC6" w:rsidP="00607BE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6A34A7D2" w14:textId="77777777" w:rsidR="003E7BC6" w:rsidRPr="00C64277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117225F" w14:textId="77777777" w:rsidR="003E7BC6" w:rsidRPr="00C64277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6F8E4C62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1153C72" w14:textId="77777777" w:rsidR="003E7BC6" w:rsidRPr="00C64277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66BCB58E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08E081C" w14:textId="77777777" w:rsidR="003E7BC6" w:rsidRPr="00C64277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13DA2039" w14:textId="77777777" w:rsidR="003E7BC6" w:rsidRPr="00C64277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8A34598" w14:textId="470FF74A" w:rsidR="003E7BC6" w:rsidRPr="00C64277" w:rsidRDefault="003E7BC6" w:rsidP="00F157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4226E">
              <w:rPr>
                <w:rFonts w:asciiTheme="majorBidi" w:hAnsiTheme="majorBidi" w:cstheme="majorBidi"/>
                <w:cs/>
                <w:lang w:val="en-US"/>
              </w:rPr>
              <w:t>มูลค่าตามวิธีส่วนได้เสีย</w:t>
            </w:r>
          </w:p>
        </w:tc>
        <w:tc>
          <w:tcPr>
            <w:tcW w:w="90" w:type="dxa"/>
          </w:tcPr>
          <w:p w14:paraId="4AB1992E" w14:textId="77777777" w:rsidR="003E7BC6" w:rsidRPr="00C64277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A4E660F" w14:textId="77777777" w:rsidR="003E7BC6" w:rsidRPr="00C64277" w:rsidRDefault="003E7BC6" w:rsidP="00607BEE">
            <w:pPr>
              <w:spacing w:line="32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เงินปันผลรับสำหรับปี</w:t>
            </w:r>
          </w:p>
        </w:tc>
      </w:tr>
      <w:tr w:rsidR="003E7BC6" w:rsidRPr="00C64277" w14:paraId="6C72E7DA" w14:textId="77777777" w:rsidTr="00607BEE">
        <w:trPr>
          <w:trHeight w:val="234"/>
          <w:tblHeader/>
        </w:trPr>
        <w:tc>
          <w:tcPr>
            <w:tcW w:w="2699" w:type="dxa"/>
            <w:vAlign w:val="bottom"/>
          </w:tcPr>
          <w:p w14:paraId="4E266A93" w14:textId="77777777" w:rsidR="003E7BC6" w:rsidRPr="00C64277" w:rsidRDefault="003E7BC6" w:rsidP="00607BEE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2D36770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3340BF3" w14:textId="77777777" w:rsidR="003E7BC6" w:rsidRPr="00C64277" w:rsidRDefault="003E7BC6" w:rsidP="00607BEE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EBB686F" w14:textId="77777777" w:rsidR="003E7BC6" w:rsidRPr="00C64277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66A2273D" w14:textId="503BAFE7" w:rsidR="003E7BC6" w:rsidRPr="00C64277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90" w:type="dxa"/>
          </w:tcPr>
          <w:p w14:paraId="75C842D9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EB96A0F" w14:textId="0B3A4013" w:rsidR="003E7BC6" w:rsidRPr="00C64277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90" w:type="dxa"/>
          </w:tcPr>
          <w:p w14:paraId="4A26723A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FF8FE6D" w14:textId="14750145" w:rsidR="003E7BC6" w:rsidRPr="00C64277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90" w:type="dxa"/>
          </w:tcPr>
          <w:p w14:paraId="4E456FE4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8E264EE" w14:textId="1C1A9A71" w:rsidR="003E7BC6" w:rsidRPr="00C64277" w:rsidRDefault="001E5860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90" w:type="dxa"/>
          </w:tcPr>
          <w:p w14:paraId="0046D5E8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888D7C9" w14:textId="11BECCD5" w:rsidR="003E7BC6" w:rsidRPr="00C64277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90" w:type="dxa"/>
          </w:tcPr>
          <w:p w14:paraId="74CAFDD4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A78A501" w14:textId="77ADB7E2" w:rsidR="003E7BC6" w:rsidRPr="00C64277" w:rsidRDefault="001E5860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90" w:type="dxa"/>
          </w:tcPr>
          <w:p w14:paraId="715EDBEC" w14:textId="77777777" w:rsidR="003E7BC6" w:rsidRPr="00C64277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F27CE4A" w14:textId="181EE24C" w:rsidR="003E7BC6" w:rsidRPr="00C64277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90" w:type="dxa"/>
          </w:tcPr>
          <w:p w14:paraId="1521D9E8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B157C5" w14:textId="2CE9C13F" w:rsidR="003E7BC6" w:rsidRPr="00C64277" w:rsidRDefault="001E5860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90" w:type="dxa"/>
          </w:tcPr>
          <w:p w14:paraId="04810D24" w14:textId="77777777" w:rsidR="003E7BC6" w:rsidRPr="00C64277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65E1D91F" w14:textId="60655565" w:rsidR="003E7BC6" w:rsidRPr="00C64277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90" w:type="dxa"/>
          </w:tcPr>
          <w:p w14:paraId="24535933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C91B253" w14:textId="129A31EA" w:rsidR="003E7BC6" w:rsidRPr="00C64277" w:rsidRDefault="001E5860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3E7BC6" w:rsidRPr="00C64277" w14:paraId="1FDA0BB3" w14:textId="77777777" w:rsidTr="00607BEE">
        <w:trPr>
          <w:trHeight w:val="234"/>
          <w:tblHeader/>
        </w:trPr>
        <w:tc>
          <w:tcPr>
            <w:tcW w:w="2699" w:type="dxa"/>
            <w:vAlign w:val="bottom"/>
          </w:tcPr>
          <w:p w14:paraId="76040F5C" w14:textId="77777777" w:rsidR="003E7BC6" w:rsidRPr="00C64277" w:rsidRDefault="003E7BC6" w:rsidP="00607BEE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14CE2AF2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4524D52" w14:textId="77777777" w:rsidR="003E7BC6" w:rsidRPr="00C64277" w:rsidRDefault="003E7BC6" w:rsidP="00607BEE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46D209A" w14:textId="77777777" w:rsidR="003E7BC6" w:rsidRPr="00C64277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0988774F" w14:textId="77777777" w:rsidR="003E7BC6" w:rsidRPr="00C3537D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5355D07D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1E2C2D7E" w14:textId="77777777" w:rsidR="003E7BC6" w:rsidRPr="00C3537D" w:rsidRDefault="003E7BC6" w:rsidP="00607BEE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3E7BC6" w:rsidRPr="00C64277" w14:paraId="28AD9508" w14:textId="77777777" w:rsidTr="00607BEE">
        <w:tc>
          <w:tcPr>
            <w:tcW w:w="2699" w:type="dxa"/>
          </w:tcPr>
          <w:p w14:paraId="0AFF8C1A" w14:textId="77777777" w:rsidR="003E7BC6" w:rsidRPr="00444631" w:rsidRDefault="003E7BC6" w:rsidP="00607BEE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ทางตรง</w:t>
            </w:r>
          </w:p>
        </w:tc>
        <w:tc>
          <w:tcPr>
            <w:tcW w:w="86" w:type="dxa"/>
          </w:tcPr>
          <w:p w14:paraId="08AE6C28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678028A" w14:textId="77777777" w:rsidR="003E7BC6" w:rsidRPr="00C64277" w:rsidRDefault="003E7BC6" w:rsidP="00607BE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50630F6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9913C7D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3CA4933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266EF6F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FC6138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A2A90C3" w14:textId="77777777" w:rsidR="003E7BC6" w:rsidRPr="00C64277" w:rsidRDefault="003E7BC6" w:rsidP="00607BEE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E006680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691849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AD595EA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EE51357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523C893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8D26C51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B92531D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78B6AC1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A8B6B9E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1AC6FC2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F481368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B1D63E3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8DC38C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693A1A8" w14:textId="77777777" w:rsidR="003E7BC6" w:rsidRPr="00C64277" w:rsidRDefault="003E7BC6" w:rsidP="00607BEE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E7BC6" w:rsidRPr="00C64277" w14:paraId="4E5ADEDF" w14:textId="77777777" w:rsidTr="00607BEE">
        <w:tc>
          <w:tcPr>
            <w:tcW w:w="2699" w:type="dxa"/>
          </w:tcPr>
          <w:p w14:paraId="263B1612" w14:textId="77777777" w:rsidR="003E7BC6" w:rsidRPr="00444631" w:rsidRDefault="003E7BC6" w:rsidP="00607BE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43CA72ED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8A7C564" w14:textId="77777777" w:rsidR="003E7BC6" w:rsidRPr="00754F45" w:rsidRDefault="003E7BC6" w:rsidP="00607BE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444631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674C5841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E2A807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054FC64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637F3E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F152B31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A26BD16" w14:textId="77777777" w:rsidR="003E7BC6" w:rsidRPr="00C64277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2,000,000</w:t>
            </w:r>
          </w:p>
        </w:tc>
        <w:tc>
          <w:tcPr>
            <w:tcW w:w="90" w:type="dxa"/>
            <w:shd w:val="clear" w:color="auto" w:fill="auto"/>
          </w:tcPr>
          <w:p w14:paraId="7B30B700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6E97C2E" w14:textId="77777777" w:rsidR="003E7BC6" w:rsidRPr="00C64277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2,000,000</w:t>
            </w:r>
          </w:p>
        </w:tc>
        <w:tc>
          <w:tcPr>
            <w:tcW w:w="90" w:type="dxa"/>
            <w:shd w:val="clear" w:color="auto" w:fill="auto"/>
          </w:tcPr>
          <w:p w14:paraId="164DA9E2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C7B0D48" w14:textId="77777777" w:rsidR="003E7BC6" w:rsidRPr="00C64277" w:rsidRDefault="003E7BC6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90" w:type="dxa"/>
            <w:shd w:val="clear" w:color="auto" w:fill="auto"/>
          </w:tcPr>
          <w:p w14:paraId="57B95640" w14:textId="77777777" w:rsidR="003E7BC6" w:rsidRPr="00C64277" w:rsidRDefault="003E7BC6" w:rsidP="00607BEE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C2EBFF2" w14:textId="77777777" w:rsidR="003E7BC6" w:rsidRPr="00C64277" w:rsidRDefault="003E7BC6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90" w:type="dxa"/>
            <w:shd w:val="clear" w:color="auto" w:fill="auto"/>
          </w:tcPr>
          <w:p w14:paraId="288699EE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ECC1268" w14:textId="2A17A274" w:rsidR="003E7BC6" w:rsidRPr="00C64277" w:rsidRDefault="001E5860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1,477,194</w:t>
            </w:r>
          </w:p>
        </w:tc>
        <w:tc>
          <w:tcPr>
            <w:tcW w:w="90" w:type="dxa"/>
            <w:shd w:val="clear" w:color="auto" w:fill="auto"/>
          </w:tcPr>
          <w:p w14:paraId="05EAFC8C" w14:textId="77777777" w:rsidR="003E7BC6" w:rsidRPr="00C64277" w:rsidRDefault="003E7BC6" w:rsidP="00607BEE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E73564" w14:textId="43A7E8AB" w:rsidR="003E7BC6" w:rsidRPr="00C64277" w:rsidRDefault="003C3D45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1,664,654</w:t>
            </w:r>
          </w:p>
        </w:tc>
        <w:tc>
          <w:tcPr>
            <w:tcW w:w="90" w:type="dxa"/>
            <w:shd w:val="clear" w:color="auto" w:fill="auto"/>
          </w:tcPr>
          <w:p w14:paraId="1AF80F74" w14:textId="77777777" w:rsidR="003E7BC6" w:rsidRPr="00C64277" w:rsidRDefault="003E7BC6" w:rsidP="00607BE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9758B9D" w14:textId="77777777" w:rsidR="003E7BC6" w:rsidRPr="00C64277" w:rsidRDefault="003E7BC6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D79E1E5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7DC028D" w14:textId="77777777" w:rsidR="003E7BC6" w:rsidRPr="00C64277" w:rsidRDefault="003E7BC6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E7BC6" w:rsidRPr="00C64277" w14:paraId="515FB3DE" w14:textId="77777777" w:rsidTr="00607BEE">
        <w:tc>
          <w:tcPr>
            <w:tcW w:w="2699" w:type="dxa"/>
          </w:tcPr>
          <w:p w14:paraId="0F24F066" w14:textId="77777777" w:rsidR="003E7BC6" w:rsidRPr="00444631" w:rsidRDefault="003E7BC6" w:rsidP="00607BE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1727354D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6347FF2" w14:textId="77777777" w:rsidR="003E7BC6" w:rsidRPr="00754F45" w:rsidRDefault="003E7BC6" w:rsidP="00607BEE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</w:t>
            </w:r>
            <w:r>
              <w:rPr>
                <w:rFonts w:asciiTheme="majorBidi" w:hAnsiTheme="majorBidi" w:cstheme="majorBidi"/>
                <w:cs/>
              </w:rPr>
              <w:t>ฟ้าและเชื้อเพลิงจากขยะรวมทั้ง</w:t>
            </w:r>
            <w:r w:rsidRPr="00754F45">
              <w:rPr>
                <w:rFonts w:asciiTheme="majorBidi" w:hAnsiTheme="majorBidi" w:cstheme="majorBidi"/>
                <w:cs/>
              </w:rPr>
              <w:t>เศษหรือขยะหรือของเสีย</w:t>
            </w:r>
          </w:p>
        </w:tc>
        <w:tc>
          <w:tcPr>
            <w:tcW w:w="90" w:type="dxa"/>
          </w:tcPr>
          <w:p w14:paraId="371D50DD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B401FA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66BCCFE6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80A2F6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05F8B39A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10ED4B7" w14:textId="77777777" w:rsidR="003E7BC6" w:rsidRPr="00C64277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21034C0C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6891A7D" w14:textId="77777777" w:rsidR="003E7BC6" w:rsidRPr="00C64277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24C9F4BE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2BEF3DD" w14:textId="77777777" w:rsidR="003E7BC6" w:rsidRPr="00C64277" w:rsidRDefault="003E7BC6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229E5322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E7FDEB" w14:textId="77777777" w:rsidR="003E7BC6" w:rsidRPr="00C64277" w:rsidRDefault="003E7BC6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1504ED8D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19F124" w14:textId="0C91EF02" w:rsidR="003E7BC6" w:rsidRPr="00C64277" w:rsidRDefault="001E5860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21,227,078</w:t>
            </w:r>
          </w:p>
        </w:tc>
        <w:tc>
          <w:tcPr>
            <w:tcW w:w="90" w:type="dxa"/>
            <w:shd w:val="clear" w:color="auto" w:fill="auto"/>
          </w:tcPr>
          <w:p w14:paraId="7344F7BF" w14:textId="77777777" w:rsidR="003E7BC6" w:rsidRPr="00C64277" w:rsidRDefault="003E7BC6" w:rsidP="00607BEE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E15C63" w14:textId="4BAE7D70" w:rsidR="003E7BC6" w:rsidRPr="00C64277" w:rsidRDefault="003C3D45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19,872,638</w:t>
            </w:r>
          </w:p>
        </w:tc>
        <w:tc>
          <w:tcPr>
            <w:tcW w:w="90" w:type="dxa"/>
            <w:shd w:val="clear" w:color="auto" w:fill="auto"/>
          </w:tcPr>
          <w:p w14:paraId="5BA2217F" w14:textId="77777777" w:rsidR="003E7BC6" w:rsidRPr="00C64277" w:rsidRDefault="003E7BC6" w:rsidP="00607BE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EBF5AD" w14:textId="05FB4ACB" w:rsidR="003E7BC6" w:rsidRPr="00C64277" w:rsidRDefault="003C3D45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1,593,000</w:t>
            </w:r>
          </w:p>
        </w:tc>
        <w:tc>
          <w:tcPr>
            <w:tcW w:w="90" w:type="dxa"/>
          </w:tcPr>
          <w:p w14:paraId="783CE74E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382861C" w14:textId="3740D755" w:rsidR="003E7BC6" w:rsidRPr="00C64277" w:rsidRDefault="003C3D45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1,888,000</w:t>
            </w:r>
          </w:p>
        </w:tc>
      </w:tr>
      <w:tr w:rsidR="003E7BC6" w:rsidRPr="00C64277" w14:paraId="780EEEC1" w14:textId="77777777" w:rsidTr="00607BEE">
        <w:tc>
          <w:tcPr>
            <w:tcW w:w="2699" w:type="dxa"/>
          </w:tcPr>
          <w:p w14:paraId="5F84215D" w14:textId="77777777" w:rsidR="003E7BC6" w:rsidRPr="00444631" w:rsidRDefault="003E7BC6" w:rsidP="00607BE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6B00E531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C658509" w14:textId="77777777" w:rsidR="003E7BC6" w:rsidRPr="00754F45" w:rsidRDefault="003E7BC6" w:rsidP="00607BEE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แ</w:t>
            </w:r>
            <w:r w:rsidRPr="00754F45">
              <w:rPr>
                <w:rFonts w:asciiTheme="majorBidi" w:hAnsiTheme="majorBidi" w:cstheme="majorBidi"/>
                <w:cs/>
              </w:rPr>
              <w:t>ผ่นฟิล์มสำหรับ</w:t>
            </w:r>
            <w:r>
              <w:rPr>
                <w:rFonts w:asciiTheme="majorBidi" w:hAnsiTheme="majorBidi" w:cstheme="majorBidi"/>
              </w:rPr>
              <w:br/>
            </w:r>
            <w:r w:rsidRPr="00754F45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7DAD6409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E3AF31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CC4E9CE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4A592F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44C0F48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F30143" w14:textId="77777777" w:rsidR="003E7BC6" w:rsidRPr="00C64277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29846BD1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28E9CC" w14:textId="77777777" w:rsidR="003E7BC6" w:rsidRPr="00C64277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349E0BC8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36B4E0" w14:textId="77777777" w:rsidR="003E7BC6" w:rsidRPr="00C64277" w:rsidRDefault="003E7BC6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03C5B837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38CA5B" w14:textId="77777777" w:rsidR="003E7BC6" w:rsidRPr="00C64277" w:rsidRDefault="003E7BC6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44B7DDA0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CBE116C" w14:textId="5C384A89" w:rsidR="003E7BC6" w:rsidRPr="00C64277" w:rsidRDefault="001E5860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316,923</w:t>
            </w:r>
          </w:p>
        </w:tc>
        <w:tc>
          <w:tcPr>
            <w:tcW w:w="90" w:type="dxa"/>
            <w:shd w:val="clear" w:color="auto" w:fill="auto"/>
          </w:tcPr>
          <w:p w14:paraId="02AF5553" w14:textId="77777777" w:rsidR="003E7BC6" w:rsidRPr="00C64277" w:rsidRDefault="003E7BC6" w:rsidP="00607BEE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68F2A6" w14:textId="76A91FDA" w:rsidR="003E7BC6" w:rsidRPr="00C64277" w:rsidRDefault="003C3D45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287,651</w:t>
            </w:r>
          </w:p>
        </w:tc>
        <w:tc>
          <w:tcPr>
            <w:tcW w:w="90" w:type="dxa"/>
            <w:shd w:val="clear" w:color="auto" w:fill="auto"/>
          </w:tcPr>
          <w:p w14:paraId="24318534" w14:textId="77777777" w:rsidR="003E7BC6" w:rsidRPr="00C64277" w:rsidRDefault="003E7BC6" w:rsidP="00607BE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ACFDD88" w14:textId="77777777" w:rsidR="003E7BC6" w:rsidRPr="00C64277" w:rsidRDefault="003E7BC6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3726261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634F104" w14:textId="77777777" w:rsidR="003E7BC6" w:rsidRPr="00C64277" w:rsidRDefault="003E7BC6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E7BC6" w:rsidRPr="00C64277" w14:paraId="23DA5A9D" w14:textId="77777777" w:rsidTr="00607BEE">
        <w:tc>
          <w:tcPr>
            <w:tcW w:w="2699" w:type="dxa"/>
          </w:tcPr>
          <w:p w14:paraId="6FEA6D2D" w14:textId="77777777" w:rsidR="003E7BC6" w:rsidRPr="00444631" w:rsidRDefault="003E7BC6" w:rsidP="00607BE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0F6B5C59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4C285B2" w14:textId="77777777" w:rsidR="003E7BC6" w:rsidRPr="00754F45" w:rsidRDefault="003E7BC6" w:rsidP="00607BE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558FBC74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3D903A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2D2ABA2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70F1FEB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A4871CF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42F135" w14:textId="77777777" w:rsidR="003E7BC6" w:rsidRPr="00C64277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90" w:type="dxa"/>
            <w:shd w:val="clear" w:color="auto" w:fill="auto"/>
          </w:tcPr>
          <w:p w14:paraId="1B2C6462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113CD2F" w14:textId="77777777" w:rsidR="003E7BC6" w:rsidRPr="00C64277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90" w:type="dxa"/>
            <w:shd w:val="clear" w:color="auto" w:fill="auto"/>
          </w:tcPr>
          <w:p w14:paraId="3FB345C9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891552" w14:textId="77777777" w:rsidR="003E7BC6" w:rsidRPr="00C64277" w:rsidRDefault="003E7BC6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90" w:type="dxa"/>
            <w:shd w:val="clear" w:color="auto" w:fill="auto"/>
          </w:tcPr>
          <w:p w14:paraId="3503DACF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EDFFE1" w14:textId="77777777" w:rsidR="003E7BC6" w:rsidRPr="00C64277" w:rsidRDefault="003E7BC6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90" w:type="dxa"/>
            <w:shd w:val="clear" w:color="auto" w:fill="auto"/>
          </w:tcPr>
          <w:p w14:paraId="187E3BEC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CD96D7" w14:textId="71A0CF11" w:rsidR="003E7BC6" w:rsidRPr="00C64277" w:rsidRDefault="001E5860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1,590,417</w:t>
            </w:r>
          </w:p>
        </w:tc>
        <w:tc>
          <w:tcPr>
            <w:tcW w:w="90" w:type="dxa"/>
            <w:shd w:val="clear" w:color="auto" w:fill="auto"/>
          </w:tcPr>
          <w:p w14:paraId="1320823C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1310040" w14:textId="1FA8C1B2" w:rsidR="003E7BC6" w:rsidRPr="00C64277" w:rsidRDefault="003C3D45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1,668,657</w:t>
            </w:r>
          </w:p>
        </w:tc>
        <w:tc>
          <w:tcPr>
            <w:tcW w:w="90" w:type="dxa"/>
            <w:shd w:val="clear" w:color="auto" w:fill="auto"/>
          </w:tcPr>
          <w:p w14:paraId="2FE389E4" w14:textId="77777777" w:rsidR="003E7BC6" w:rsidRPr="00C64277" w:rsidRDefault="003E7BC6" w:rsidP="00607BE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72DC638" w14:textId="77777777" w:rsidR="003E7BC6" w:rsidRPr="00C64277" w:rsidRDefault="003E7BC6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21A3CBE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3991C2B" w14:textId="77777777" w:rsidR="003E7BC6" w:rsidRPr="00C64277" w:rsidRDefault="003E7BC6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E7BC6" w:rsidRPr="00C64277" w14:paraId="6C2E58B9" w14:textId="77777777" w:rsidTr="00607BEE">
        <w:tc>
          <w:tcPr>
            <w:tcW w:w="2699" w:type="dxa"/>
          </w:tcPr>
          <w:p w14:paraId="0AD30D55" w14:textId="77777777" w:rsidR="003E7BC6" w:rsidRPr="00444631" w:rsidRDefault="003E7BC6" w:rsidP="00607BE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โรงกลั่นน้ำมันทีพีไอ (</w:t>
            </w:r>
            <w:r>
              <w:rPr>
                <w:rFonts w:asciiTheme="majorBidi" w:hAnsiTheme="majorBidi" w:cstheme="majorBidi"/>
                <w:lang w:val="en-US"/>
              </w:rPr>
              <w:t>1997</w:t>
            </w:r>
            <w:r w:rsidRPr="00C64277">
              <w:rPr>
                <w:rFonts w:asciiTheme="majorBidi" w:hAnsiTheme="majorBidi" w:cstheme="majorBidi"/>
                <w:cs/>
              </w:rPr>
              <w:t>)</w:t>
            </w:r>
            <w:r w:rsidRPr="00444631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6" w:type="dxa"/>
          </w:tcPr>
          <w:p w14:paraId="5DB3369E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F4322D7" w14:textId="77777777" w:rsidR="003E7BC6" w:rsidRPr="00754F45" w:rsidRDefault="003E7BC6" w:rsidP="00607BE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ธุรกิจสำรวจปิโตรเลียม</w:t>
            </w:r>
          </w:p>
        </w:tc>
        <w:tc>
          <w:tcPr>
            <w:tcW w:w="90" w:type="dxa"/>
          </w:tcPr>
          <w:p w14:paraId="0D9C6AF9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C09644" w14:textId="0727B563" w:rsidR="003E7BC6" w:rsidRPr="00C64277" w:rsidRDefault="001E5860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51974E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2654B0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D8BDD78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BC3668" w14:textId="02BE9430" w:rsidR="003E7BC6" w:rsidRPr="00C64277" w:rsidRDefault="001E5860" w:rsidP="001E58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8030B0" w14:textId="77777777" w:rsidR="003E7BC6" w:rsidRPr="00C64277" w:rsidRDefault="003E7BC6" w:rsidP="00607BEE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D8A1FD" w14:textId="77777777" w:rsidR="003E7BC6" w:rsidRPr="00C64277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300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5CB166B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B27C07D" w14:textId="2939AC70" w:rsidR="003E7BC6" w:rsidRPr="00C64277" w:rsidRDefault="001E5860" w:rsidP="001E58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106F67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8E7CC9" w14:textId="77777777" w:rsidR="003E7BC6" w:rsidRPr="00C64277" w:rsidRDefault="003E7BC6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299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90" w:type="dxa"/>
            <w:shd w:val="clear" w:color="auto" w:fill="auto"/>
          </w:tcPr>
          <w:p w14:paraId="795617F6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6E23C9D" w14:textId="4134B377" w:rsidR="003E7BC6" w:rsidRPr="00C64277" w:rsidRDefault="001E5860" w:rsidP="001E5860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3C43CD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01F78D" w14:textId="281B96B1" w:rsidR="003E7BC6" w:rsidRPr="00C64277" w:rsidRDefault="003C3D45" w:rsidP="003C3D4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829B29" w14:textId="77777777" w:rsidR="003E7BC6" w:rsidRPr="00C64277" w:rsidRDefault="003E7BC6" w:rsidP="00607BEE">
            <w:pPr>
              <w:tabs>
                <w:tab w:val="decimal" w:pos="769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8763EB" w14:textId="77777777" w:rsidR="003E7BC6" w:rsidRPr="00C64277" w:rsidRDefault="003E7BC6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310E7B0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A95496B" w14:textId="77777777" w:rsidR="003E7BC6" w:rsidRPr="00C64277" w:rsidRDefault="003E7BC6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E7BC6" w:rsidRPr="00C64277" w14:paraId="6878670A" w14:textId="77777777" w:rsidTr="00607BEE">
        <w:tc>
          <w:tcPr>
            <w:tcW w:w="2699" w:type="dxa"/>
          </w:tcPr>
          <w:p w14:paraId="490E9CA7" w14:textId="77777777" w:rsidR="003E7BC6" w:rsidRPr="00444631" w:rsidRDefault="003E7BC6" w:rsidP="00607BE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509C9ECA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3848958" w14:textId="77777777" w:rsidR="003E7BC6" w:rsidRPr="00754F45" w:rsidRDefault="003E7BC6" w:rsidP="00607BE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2E95C644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E3FB9D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F3898DE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4D4686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49786A1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414A361" w14:textId="77777777" w:rsidR="003E7BC6" w:rsidRPr="00C64277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06CCB8BA" w14:textId="77777777" w:rsidR="003E7BC6" w:rsidRPr="00C64277" w:rsidRDefault="003E7BC6" w:rsidP="00607BEE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D76E0A" w14:textId="77777777" w:rsidR="003E7BC6" w:rsidRPr="00C64277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41A577DC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F40113" w14:textId="77777777" w:rsidR="003E7BC6" w:rsidRPr="00C64277" w:rsidRDefault="003E7BC6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42D9FAB0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F730209" w14:textId="77777777" w:rsidR="003E7BC6" w:rsidRPr="00C64277" w:rsidRDefault="003E7BC6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3A21F3C7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391F155" w14:textId="1DD5B27A" w:rsidR="003E7BC6" w:rsidRPr="00C64277" w:rsidRDefault="001E5860" w:rsidP="00607BEE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E43420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B09F31" w14:textId="4570D3A6" w:rsidR="003E7BC6" w:rsidRPr="00C64277" w:rsidRDefault="003C3D45" w:rsidP="003C3D4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D80665" w14:textId="77777777" w:rsidR="003E7BC6" w:rsidRPr="00C64277" w:rsidRDefault="003E7BC6" w:rsidP="00607BEE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7A4A9A" w14:textId="77777777" w:rsidR="003E7BC6" w:rsidRPr="00C64277" w:rsidRDefault="003E7BC6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38CBDBA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95762DC" w14:textId="77777777" w:rsidR="003E7BC6" w:rsidRPr="00C64277" w:rsidRDefault="003E7BC6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E7BC6" w:rsidRPr="00C64277" w14:paraId="2422DC84" w14:textId="77777777" w:rsidTr="00607BEE">
        <w:tc>
          <w:tcPr>
            <w:tcW w:w="2699" w:type="dxa"/>
          </w:tcPr>
          <w:p w14:paraId="6E15D1A8" w14:textId="77777777" w:rsidR="003E7BC6" w:rsidRPr="00C64277" w:rsidRDefault="003E7BC6" w:rsidP="00607BE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561910DE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AA8F1C9" w14:textId="77777777" w:rsidR="003E7BC6" w:rsidRPr="00754F45" w:rsidRDefault="003E7BC6" w:rsidP="00607BEE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5E507D64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E74935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3F054F6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F851FC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26E0A9C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99E940" w14:textId="77777777" w:rsidR="003E7BC6" w:rsidRPr="00C64277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55960946" w14:textId="77777777" w:rsidR="003E7BC6" w:rsidRPr="00C64277" w:rsidRDefault="003E7BC6" w:rsidP="00607BEE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7EEB824" w14:textId="77777777" w:rsidR="003E7BC6" w:rsidRPr="00C64277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1C1B24A2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590F86" w14:textId="77777777" w:rsidR="003E7BC6" w:rsidRPr="00C64277" w:rsidRDefault="003E7BC6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6BB57C1E" w14:textId="77777777" w:rsidR="003E7BC6" w:rsidRPr="00C64277" w:rsidRDefault="003E7BC6" w:rsidP="00607BEE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C676F14" w14:textId="77777777" w:rsidR="003E7BC6" w:rsidRPr="00C64277" w:rsidRDefault="003E7BC6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171D2690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5D230D" w14:textId="4CA294A5" w:rsidR="003E7BC6" w:rsidRPr="00C64277" w:rsidRDefault="001E5860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1,317,325</w:t>
            </w:r>
          </w:p>
        </w:tc>
        <w:tc>
          <w:tcPr>
            <w:tcW w:w="90" w:type="dxa"/>
            <w:shd w:val="clear" w:color="auto" w:fill="auto"/>
          </w:tcPr>
          <w:p w14:paraId="1416812B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E660120" w14:textId="5F41E222" w:rsidR="003E7BC6" w:rsidRPr="00C64277" w:rsidRDefault="003C3D45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1,292,544</w:t>
            </w:r>
          </w:p>
        </w:tc>
        <w:tc>
          <w:tcPr>
            <w:tcW w:w="90" w:type="dxa"/>
            <w:shd w:val="clear" w:color="auto" w:fill="auto"/>
          </w:tcPr>
          <w:p w14:paraId="6A45EC6F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8C46ED" w14:textId="1426673C" w:rsidR="003E7BC6" w:rsidRPr="00C64277" w:rsidRDefault="003C3D45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178,125</w:t>
            </w:r>
          </w:p>
        </w:tc>
        <w:tc>
          <w:tcPr>
            <w:tcW w:w="90" w:type="dxa"/>
          </w:tcPr>
          <w:p w14:paraId="7B89BB73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DE9244F" w14:textId="59DCDE45" w:rsidR="003E7BC6" w:rsidRPr="00C64277" w:rsidRDefault="003C3D45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84,375</w:t>
            </w:r>
          </w:p>
        </w:tc>
      </w:tr>
      <w:tr w:rsidR="003E7BC6" w:rsidRPr="00C64277" w14:paraId="454E65F5" w14:textId="77777777" w:rsidTr="00607BEE">
        <w:trPr>
          <w:trHeight w:val="243"/>
        </w:trPr>
        <w:tc>
          <w:tcPr>
            <w:tcW w:w="2699" w:type="dxa"/>
          </w:tcPr>
          <w:p w14:paraId="68728A7E" w14:textId="77777777" w:rsidR="003E7BC6" w:rsidRPr="00C64277" w:rsidRDefault="003E7BC6" w:rsidP="00607BE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C64277">
              <w:rPr>
                <w:rFonts w:asciiTheme="majorBidi" w:hAnsiTheme="majorBidi" w:cstheme="majorBidi" w:hint="cs"/>
                <w:cs/>
              </w:rPr>
              <w:t>ทีพีไอ รักษ์สุขภาพ จำกัด</w:t>
            </w:r>
          </w:p>
        </w:tc>
        <w:tc>
          <w:tcPr>
            <w:tcW w:w="86" w:type="dxa"/>
          </w:tcPr>
          <w:p w14:paraId="0D37FC1D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7CF8D12" w14:textId="77777777" w:rsidR="003E7BC6" w:rsidRPr="00754F45" w:rsidRDefault="003E7BC6" w:rsidP="00607BE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754F45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3063CFA5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21BA32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C64277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8F0CE0E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1DCA47" w14:textId="77777777" w:rsidR="003E7BC6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C64277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6E5C9D4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7CA127" w14:textId="77777777" w:rsidR="003E7BC6" w:rsidRPr="00C64277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90" w:type="dxa"/>
            <w:shd w:val="clear" w:color="auto" w:fill="auto"/>
          </w:tcPr>
          <w:p w14:paraId="603F5EE2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27FEE8" w14:textId="77777777" w:rsidR="003E7BC6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90" w:type="dxa"/>
            <w:shd w:val="clear" w:color="auto" w:fill="auto"/>
          </w:tcPr>
          <w:p w14:paraId="6B6AFF51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2D1BC24" w14:textId="77777777" w:rsidR="003E7BC6" w:rsidRPr="00C64277" w:rsidRDefault="003E7BC6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90" w:type="dxa"/>
          </w:tcPr>
          <w:p w14:paraId="432B7257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4CE5576" w14:textId="77777777" w:rsidR="003E7BC6" w:rsidRDefault="003E7BC6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90" w:type="dxa"/>
          </w:tcPr>
          <w:p w14:paraId="2AB18941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7EB3FFA" w14:textId="21711BFA" w:rsidR="003E7BC6" w:rsidRPr="00C64277" w:rsidRDefault="001E5860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7,256</w:t>
            </w:r>
          </w:p>
        </w:tc>
        <w:tc>
          <w:tcPr>
            <w:tcW w:w="90" w:type="dxa"/>
            <w:shd w:val="clear" w:color="auto" w:fill="auto"/>
          </w:tcPr>
          <w:p w14:paraId="170250F6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EE899A6" w14:textId="0D08B2CC" w:rsidR="003E7BC6" w:rsidRPr="00C64277" w:rsidRDefault="003C3D45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6,387</w:t>
            </w:r>
          </w:p>
        </w:tc>
        <w:tc>
          <w:tcPr>
            <w:tcW w:w="90" w:type="dxa"/>
          </w:tcPr>
          <w:p w14:paraId="4C5B5C8E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7FA98F6" w14:textId="77777777" w:rsidR="003E7BC6" w:rsidRPr="00C64277" w:rsidRDefault="003E7BC6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3CB0C5B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FA5C39E" w14:textId="77777777" w:rsidR="003E7BC6" w:rsidRPr="00C64277" w:rsidRDefault="003E7BC6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E7BC6" w:rsidRPr="00C64277" w14:paraId="373A6A68" w14:textId="77777777" w:rsidTr="00607BEE">
        <w:tc>
          <w:tcPr>
            <w:tcW w:w="2699" w:type="dxa"/>
          </w:tcPr>
          <w:p w14:paraId="6BAA2EA9" w14:textId="77777777" w:rsidR="003E7BC6" w:rsidRPr="00444631" w:rsidRDefault="003E7BC6" w:rsidP="00607BE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7ACCEE3F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2DCD39C" w14:textId="77777777" w:rsidR="003E7BC6" w:rsidRPr="00754F45" w:rsidRDefault="003E7BC6" w:rsidP="00607BE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0CAED0BB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8A4D3B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90" w:type="dxa"/>
            <w:shd w:val="clear" w:color="auto" w:fill="auto"/>
          </w:tcPr>
          <w:p w14:paraId="39C1AC39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F8CDBD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90" w:type="dxa"/>
            <w:shd w:val="clear" w:color="auto" w:fill="auto"/>
          </w:tcPr>
          <w:p w14:paraId="44F9ACFE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6E643D" w14:textId="77777777" w:rsidR="003E7BC6" w:rsidRPr="00C64277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5B085B70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A8CB60" w14:textId="77777777" w:rsidR="003E7BC6" w:rsidRPr="00C64277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688F0D18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F64F26" w14:textId="77777777" w:rsidR="003E7BC6" w:rsidRPr="00C64277" w:rsidRDefault="003E7BC6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474131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9CCD38" w14:textId="77777777" w:rsidR="003E7BC6" w:rsidRPr="00C64277" w:rsidRDefault="003E7BC6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799DB6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A403B7" w14:textId="698E9B4A" w:rsidR="003E7BC6" w:rsidRPr="00C64277" w:rsidRDefault="001E5860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22,565</w:t>
            </w:r>
          </w:p>
        </w:tc>
        <w:tc>
          <w:tcPr>
            <w:tcW w:w="90" w:type="dxa"/>
            <w:shd w:val="clear" w:color="auto" w:fill="auto"/>
          </w:tcPr>
          <w:p w14:paraId="332F70F4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E0D0E0B" w14:textId="21BFF0DC" w:rsidR="003E7BC6" w:rsidRPr="00C64277" w:rsidRDefault="003C3D45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E087D4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1C77C99" w14:textId="77777777" w:rsidR="003E7BC6" w:rsidRPr="00C64277" w:rsidRDefault="003E7BC6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03D658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42C2DD" w14:textId="77777777" w:rsidR="003E7BC6" w:rsidRPr="00C64277" w:rsidRDefault="003E7BC6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E7BC6" w:rsidRPr="00C64277" w14:paraId="34846098" w14:textId="77777777" w:rsidTr="00607BEE">
        <w:tc>
          <w:tcPr>
            <w:tcW w:w="2699" w:type="dxa"/>
          </w:tcPr>
          <w:p w14:paraId="5710F49E" w14:textId="77777777" w:rsidR="003E7BC6" w:rsidRPr="00444631" w:rsidRDefault="003E7BC6" w:rsidP="00607BE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40852D43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0263157" w14:textId="77777777" w:rsidR="003E7BC6" w:rsidRPr="00754F45" w:rsidRDefault="003E7BC6" w:rsidP="00607BE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643FB3D0" w14:textId="77777777" w:rsidR="003E7BC6" w:rsidRPr="00C64277" w:rsidRDefault="003E7BC6" w:rsidP="00607BE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E23143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5288DD76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7A4D719" w14:textId="77777777" w:rsidR="003E7BC6" w:rsidRPr="00C64277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39DCD51D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7E89D1D" w14:textId="77777777" w:rsidR="003E7BC6" w:rsidRPr="00C64277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61E04ABC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9FE908" w14:textId="77777777" w:rsidR="003E7BC6" w:rsidRPr="00C64277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35BBD6D6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22D9E32" w14:textId="77777777" w:rsidR="003E7BC6" w:rsidRPr="00C64277" w:rsidRDefault="003E7BC6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2B1A9E76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3DD47C" w14:textId="77777777" w:rsidR="003E7BC6" w:rsidRPr="00C64277" w:rsidRDefault="003E7BC6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5A0D6BB1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E94C8D" w14:textId="709C777D" w:rsidR="003E7BC6" w:rsidRPr="00C64277" w:rsidRDefault="003C3D45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10,211</w:t>
            </w:r>
          </w:p>
        </w:tc>
        <w:tc>
          <w:tcPr>
            <w:tcW w:w="90" w:type="dxa"/>
            <w:shd w:val="clear" w:color="auto" w:fill="auto"/>
          </w:tcPr>
          <w:p w14:paraId="442AA29A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ACBE92" w14:textId="4CBD5C48" w:rsidR="003E7BC6" w:rsidRPr="00C64277" w:rsidRDefault="003C3D45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9,973</w:t>
            </w:r>
          </w:p>
        </w:tc>
        <w:tc>
          <w:tcPr>
            <w:tcW w:w="90" w:type="dxa"/>
            <w:shd w:val="clear" w:color="auto" w:fill="auto"/>
          </w:tcPr>
          <w:p w14:paraId="2817AB9A" w14:textId="77777777" w:rsidR="003E7BC6" w:rsidRPr="00C64277" w:rsidRDefault="003E7BC6" w:rsidP="00607BE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F1EEE24" w14:textId="77777777" w:rsidR="003E7BC6" w:rsidRPr="00C64277" w:rsidRDefault="003E7BC6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0A2A196" w14:textId="77777777" w:rsidR="003E7BC6" w:rsidRPr="00C64277" w:rsidRDefault="003E7BC6" w:rsidP="00607BE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A1DCE6A" w14:textId="77777777" w:rsidR="003E7BC6" w:rsidRPr="00C64277" w:rsidRDefault="003E7BC6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E7BC6" w:rsidRPr="00C64277" w14:paraId="382102CF" w14:textId="77777777" w:rsidTr="008F0FBC">
        <w:trPr>
          <w:trHeight w:val="306"/>
        </w:trPr>
        <w:tc>
          <w:tcPr>
            <w:tcW w:w="2699" w:type="dxa"/>
          </w:tcPr>
          <w:p w14:paraId="557A87E0" w14:textId="77777777" w:rsidR="003E7BC6" w:rsidRPr="00444631" w:rsidRDefault="003E7BC6" w:rsidP="00607BE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มาสเตอร์ อาชีพ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</w:rPr>
              <w:t>(</w:t>
            </w:r>
            <w:r w:rsidRPr="00444631">
              <w:rPr>
                <w:rFonts w:asciiTheme="majorBidi" w:hAnsiTheme="majorBidi" w:cstheme="majorBidi"/>
                <w:cs/>
              </w:rPr>
              <w:t>ประเทศไทย</w:t>
            </w:r>
            <w:r w:rsidRPr="00444631">
              <w:rPr>
                <w:rFonts w:asciiTheme="majorBidi" w:hAnsiTheme="majorBidi" w:cstheme="majorBidi"/>
              </w:rPr>
              <w:t xml:space="preserve">) </w:t>
            </w:r>
            <w:r w:rsidRPr="00444631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58BB825A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2C8498B4" w14:textId="77777777" w:rsidR="003E7BC6" w:rsidRPr="00754F45" w:rsidRDefault="003E7BC6" w:rsidP="00607BE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75E2FB58" w14:textId="77777777" w:rsidR="003E7BC6" w:rsidRPr="00C64277" w:rsidRDefault="003E7BC6" w:rsidP="00607BEE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D14386" w14:textId="77777777" w:rsidR="003E7BC6" w:rsidRPr="009130AB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9130AB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3A183C87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ED6E082" w14:textId="77777777" w:rsidR="003E7BC6" w:rsidRPr="009130AB" w:rsidRDefault="003E7BC6" w:rsidP="00607BE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9130AB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46FB06C" w14:textId="77777777" w:rsidR="003E7BC6" w:rsidRPr="009130AB" w:rsidRDefault="003E7BC6" w:rsidP="00607BEE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BCFE6DD" w14:textId="77777777" w:rsidR="003E7BC6" w:rsidRPr="00C64277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21D89F01" w14:textId="77777777" w:rsidR="003E7BC6" w:rsidRPr="00C64277" w:rsidRDefault="003E7BC6" w:rsidP="00607BE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58A070" w14:textId="77777777" w:rsidR="003E7BC6" w:rsidRPr="00C64277" w:rsidRDefault="003E7BC6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790FAF91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9CF476F" w14:textId="77777777" w:rsidR="003E7BC6" w:rsidRPr="00C64277" w:rsidRDefault="003E7BC6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90" w:type="dxa"/>
            <w:shd w:val="clear" w:color="auto" w:fill="auto"/>
          </w:tcPr>
          <w:p w14:paraId="4FF44D9B" w14:textId="77777777" w:rsidR="003E7BC6" w:rsidRPr="00C64277" w:rsidRDefault="003E7BC6" w:rsidP="00607BEE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A521CCE" w14:textId="77777777" w:rsidR="003E7BC6" w:rsidRPr="00C64277" w:rsidRDefault="003E7BC6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90" w:type="dxa"/>
            <w:shd w:val="clear" w:color="auto" w:fill="auto"/>
          </w:tcPr>
          <w:p w14:paraId="6B280172" w14:textId="77777777" w:rsidR="003E7BC6" w:rsidRPr="00C64277" w:rsidRDefault="003E7BC6" w:rsidP="00607BEE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CC60DB" w14:textId="6950751E" w:rsidR="003E7BC6" w:rsidRPr="00C64277" w:rsidRDefault="003C3D45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102,172</w:t>
            </w:r>
          </w:p>
        </w:tc>
        <w:tc>
          <w:tcPr>
            <w:tcW w:w="90" w:type="dxa"/>
            <w:shd w:val="clear" w:color="auto" w:fill="auto"/>
          </w:tcPr>
          <w:p w14:paraId="53ACA7DF" w14:textId="77777777" w:rsidR="003E7BC6" w:rsidRPr="00C64277" w:rsidRDefault="003E7BC6" w:rsidP="00607BEE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1B0E8A9" w14:textId="2509DC6D" w:rsidR="003E7BC6" w:rsidRPr="00C64277" w:rsidRDefault="003C3D45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99,796</w:t>
            </w:r>
          </w:p>
        </w:tc>
        <w:tc>
          <w:tcPr>
            <w:tcW w:w="90" w:type="dxa"/>
            <w:shd w:val="clear" w:color="auto" w:fill="auto"/>
          </w:tcPr>
          <w:p w14:paraId="1ADA5C49" w14:textId="77777777" w:rsidR="003E7BC6" w:rsidRPr="00C64277" w:rsidRDefault="003E7BC6" w:rsidP="00607BEE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6131B89" w14:textId="77777777" w:rsidR="003E7BC6" w:rsidRPr="00C64277" w:rsidRDefault="003E7BC6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6142764" w14:textId="77777777" w:rsidR="003E7BC6" w:rsidRPr="00C64277" w:rsidRDefault="003E7BC6" w:rsidP="00607BEE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2E381241" w14:textId="77777777" w:rsidR="003E7BC6" w:rsidRPr="00C64277" w:rsidRDefault="003E7BC6" w:rsidP="00607BE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F0FBC" w:rsidRPr="00C64277" w14:paraId="6C914E3A" w14:textId="77777777" w:rsidTr="00607BEE">
        <w:tc>
          <w:tcPr>
            <w:tcW w:w="2699" w:type="dxa"/>
          </w:tcPr>
          <w:p w14:paraId="7ACE4B76" w14:textId="170B3900" w:rsidR="008F0FBC" w:rsidRPr="00444631" w:rsidRDefault="008F0FBC" w:rsidP="008F0F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 xml:space="preserve">บริษัท ทีพีไอ </w:t>
            </w:r>
            <w:r w:rsidRPr="00444631">
              <w:rPr>
                <w:rFonts w:asciiTheme="majorBidi" w:hAnsiTheme="majorBidi" w:cstheme="majorBidi" w:hint="cs"/>
                <w:cs/>
              </w:rPr>
              <w:t>ไบโอ ฟาร์มาซูติคอลส์</w:t>
            </w:r>
            <w:r w:rsidRPr="00444631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6" w:type="dxa"/>
          </w:tcPr>
          <w:p w14:paraId="5731DBA3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2EC3DA1A" w14:textId="24966A20" w:rsidR="008F0FBC" w:rsidRPr="00754F45" w:rsidRDefault="008F0FBC" w:rsidP="008F0F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</w:t>
            </w:r>
            <w:r w:rsidRPr="00444631">
              <w:rPr>
                <w:rFonts w:asciiTheme="majorBidi" w:hAnsiTheme="majorBidi" w:cstheme="majorBidi"/>
                <w:cs/>
              </w:rPr>
              <w:t>สัตว</w:t>
            </w:r>
            <w:r>
              <w:rPr>
                <w:rFonts w:asciiTheme="majorBidi" w:hAnsiTheme="majorBidi" w:cstheme="majorBidi" w:hint="cs"/>
                <w:cs/>
              </w:rPr>
              <w:t>์</w:t>
            </w:r>
          </w:p>
        </w:tc>
        <w:tc>
          <w:tcPr>
            <w:tcW w:w="90" w:type="dxa"/>
          </w:tcPr>
          <w:p w14:paraId="2A92E1C7" w14:textId="77777777" w:rsidR="008F0FBC" w:rsidRPr="00C64277" w:rsidRDefault="008F0FBC" w:rsidP="008F0FB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FEC49F6" w14:textId="39721F26" w:rsidR="008F0FBC" w:rsidRPr="00C64277" w:rsidRDefault="008F0FBC" w:rsidP="008F0F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6DE44D4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803200E" w14:textId="6A21C041" w:rsidR="008F0FBC" w:rsidRPr="00C64277" w:rsidRDefault="008F0FBC" w:rsidP="008F0F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AF184EA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E84D7F4" w14:textId="2BD97A72" w:rsidR="008F0FBC" w:rsidRPr="00C64277" w:rsidRDefault="008F0FBC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395D8867" w14:textId="77777777" w:rsidR="008F0FBC" w:rsidRPr="00C64277" w:rsidRDefault="008F0FBC" w:rsidP="008F0F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46AC50" w14:textId="513B326B" w:rsidR="008F0FBC" w:rsidRPr="00C64277" w:rsidRDefault="008F0FBC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0" w:type="dxa"/>
            <w:shd w:val="clear" w:color="auto" w:fill="auto"/>
          </w:tcPr>
          <w:p w14:paraId="364D4B2F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E4A26E9" w14:textId="670A05E4" w:rsidR="008F0FBC" w:rsidRPr="00C64277" w:rsidRDefault="008F0FBC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90" w:type="dxa"/>
            <w:shd w:val="clear" w:color="auto" w:fill="auto"/>
          </w:tcPr>
          <w:p w14:paraId="0DC39483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250D3B" w14:textId="0690DF90" w:rsidR="008F0FBC" w:rsidRPr="00C64277" w:rsidRDefault="008F0FBC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90" w:type="dxa"/>
            <w:shd w:val="clear" w:color="auto" w:fill="auto"/>
          </w:tcPr>
          <w:p w14:paraId="5F794748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AB06D7F" w14:textId="7A20E41A" w:rsidR="008F0FBC" w:rsidRPr="00C64277" w:rsidRDefault="008F0FBC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7,547</w:t>
            </w:r>
          </w:p>
        </w:tc>
        <w:tc>
          <w:tcPr>
            <w:tcW w:w="90" w:type="dxa"/>
            <w:shd w:val="clear" w:color="auto" w:fill="auto"/>
          </w:tcPr>
          <w:p w14:paraId="6D6580E5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A0EB046" w14:textId="56C3D563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8D5A99" w14:textId="77777777" w:rsidR="008F0FBC" w:rsidRPr="00C64277" w:rsidRDefault="008F0FBC" w:rsidP="008F0F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9D9925F" w14:textId="71395AC7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AD12AD8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5655C44" w14:textId="405C78E2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026ED" w:rsidRPr="00C64277" w14:paraId="3161903A" w14:textId="77777777" w:rsidTr="00607BEE">
        <w:tc>
          <w:tcPr>
            <w:tcW w:w="2699" w:type="dxa"/>
          </w:tcPr>
          <w:p w14:paraId="220B83D7" w14:textId="77777777" w:rsidR="00D026ED" w:rsidRPr="00444631" w:rsidRDefault="00D026ED" w:rsidP="008F0FB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2ECD84D5" w14:textId="77777777" w:rsidR="00D026ED" w:rsidRPr="00C64277" w:rsidRDefault="00D026ED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1D6D9BEC" w14:textId="77777777" w:rsidR="00D026ED" w:rsidRPr="00754F45" w:rsidRDefault="00D026ED" w:rsidP="008F0FB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1037D96" w14:textId="77777777" w:rsidR="00D026ED" w:rsidRPr="00C64277" w:rsidRDefault="00D026ED" w:rsidP="008F0FB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F59698" w14:textId="77777777" w:rsidR="00D026ED" w:rsidRDefault="00D026ED" w:rsidP="008F0F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9F1A69" w14:textId="77777777" w:rsidR="00D026ED" w:rsidRPr="00C64277" w:rsidRDefault="00D026ED" w:rsidP="008F0F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FC51C24" w14:textId="77777777" w:rsidR="00D026ED" w:rsidRDefault="00D026ED" w:rsidP="008F0F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D55D6E" w14:textId="77777777" w:rsidR="00D026ED" w:rsidRPr="00C64277" w:rsidRDefault="00D026ED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F6E2253" w14:textId="77777777" w:rsidR="00D026ED" w:rsidRPr="00651B2A" w:rsidRDefault="00D026ED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278A12" w14:textId="77777777" w:rsidR="00D026ED" w:rsidRPr="00C64277" w:rsidRDefault="00D026ED" w:rsidP="008F0F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E885B0" w14:textId="77777777" w:rsidR="00D026ED" w:rsidRDefault="00D026ED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5DB722" w14:textId="77777777" w:rsidR="00D026ED" w:rsidRPr="00C64277" w:rsidRDefault="00D026ED" w:rsidP="008F0FB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3747797B" w14:textId="77777777" w:rsidR="00D026ED" w:rsidRPr="00651B2A" w:rsidRDefault="00D026ED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0C2D43" w14:textId="77777777" w:rsidR="00D026ED" w:rsidRPr="00C64277" w:rsidRDefault="00D026ED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A314B6B" w14:textId="77777777" w:rsidR="00D026ED" w:rsidRDefault="00D026ED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2706D0" w14:textId="77777777" w:rsidR="00D026ED" w:rsidRPr="00C64277" w:rsidRDefault="00D026ED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43D2338" w14:textId="77777777" w:rsidR="00D026ED" w:rsidRDefault="00D026ED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87CE407" w14:textId="77777777" w:rsidR="00D026ED" w:rsidRPr="00C64277" w:rsidRDefault="00D026ED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A449B5D" w14:textId="77777777" w:rsidR="00D026ED" w:rsidRDefault="00D026ED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0908D0" w14:textId="77777777" w:rsidR="00D026ED" w:rsidRPr="00C64277" w:rsidRDefault="00D026ED" w:rsidP="008F0F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6A3FF15" w14:textId="77777777" w:rsidR="00D026ED" w:rsidRPr="00C64277" w:rsidRDefault="00D026ED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C7DBBA6" w14:textId="77777777" w:rsidR="00D026ED" w:rsidRPr="00C64277" w:rsidRDefault="00D026ED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E947BE3" w14:textId="77777777" w:rsidR="00D026ED" w:rsidRPr="00C64277" w:rsidRDefault="00D026ED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026ED" w:rsidRPr="00C64277" w14:paraId="03413C3F" w14:textId="77777777" w:rsidTr="00607BEE">
        <w:tc>
          <w:tcPr>
            <w:tcW w:w="2699" w:type="dxa"/>
          </w:tcPr>
          <w:p w14:paraId="754A8250" w14:textId="77777777" w:rsidR="00D026ED" w:rsidRPr="00444631" w:rsidRDefault="00D026ED" w:rsidP="008F0FB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467640A1" w14:textId="77777777" w:rsidR="00D026ED" w:rsidRPr="00C64277" w:rsidRDefault="00D026ED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419A4D36" w14:textId="77777777" w:rsidR="00D026ED" w:rsidRPr="00754F45" w:rsidRDefault="00D026ED" w:rsidP="008F0FB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790D999" w14:textId="77777777" w:rsidR="00D026ED" w:rsidRPr="00C64277" w:rsidRDefault="00D026ED" w:rsidP="008F0FB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F89946" w14:textId="77777777" w:rsidR="00D026ED" w:rsidRDefault="00D026ED" w:rsidP="008F0F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1CF256" w14:textId="77777777" w:rsidR="00D026ED" w:rsidRPr="00C64277" w:rsidRDefault="00D026ED" w:rsidP="008F0F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789BA44" w14:textId="77777777" w:rsidR="00D026ED" w:rsidRDefault="00D026ED" w:rsidP="008F0F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BB8132" w14:textId="77777777" w:rsidR="00D026ED" w:rsidRPr="00C64277" w:rsidRDefault="00D026ED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58215F" w14:textId="77777777" w:rsidR="00D026ED" w:rsidRPr="00651B2A" w:rsidRDefault="00D026ED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051AEB" w14:textId="77777777" w:rsidR="00D026ED" w:rsidRPr="00C64277" w:rsidRDefault="00D026ED" w:rsidP="008F0F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E6884E" w14:textId="77777777" w:rsidR="00D026ED" w:rsidRDefault="00D026ED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07F780" w14:textId="77777777" w:rsidR="00D026ED" w:rsidRPr="00C64277" w:rsidRDefault="00D026ED" w:rsidP="008F0FB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EAE90D6" w14:textId="77777777" w:rsidR="00D026ED" w:rsidRPr="00651B2A" w:rsidRDefault="00D026ED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F74972" w14:textId="77777777" w:rsidR="00D026ED" w:rsidRPr="00C64277" w:rsidRDefault="00D026ED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EC95CE0" w14:textId="77777777" w:rsidR="00D026ED" w:rsidRDefault="00D026ED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FCDBA2" w14:textId="77777777" w:rsidR="00D026ED" w:rsidRPr="00C64277" w:rsidRDefault="00D026ED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882C306" w14:textId="77777777" w:rsidR="00D026ED" w:rsidRDefault="00D026ED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8089AE" w14:textId="77777777" w:rsidR="00D026ED" w:rsidRPr="00C64277" w:rsidRDefault="00D026ED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2EC382" w14:textId="77777777" w:rsidR="00D026ED" w:rsidRDefault="00D026ED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0F3043" w14:textId="77777777" w:rsidR="00D026ED" w:rsidRPr="00C64277" w:rsidRDefault="00D026ED" w:rsidP="008F0F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BB529B" w14:textId="77777777" w:rsidR="00D026ED" w:rsidRPr="00C64277" w:rsidRDefault="00D026ED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05CDD19" w14:textId="77777777" w:rsidR="00D026ED" w:rsidRPr="00C64277" w:rsidRDefault="00D026ED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659AEB49" w14:textId="77777777" w:rsidR="00D026ED" w:rsidRPr="00C64277" w:rsidRDefault="00D026ED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F0FBC" w:rsidRPr="00C64277" w14:paraId="1CAB2C92" w14:textId="77777777" w:rsidTr="00607BEE">
        <w:tc>
          <w:tcPr>
            <w:tcW w:w="2699" w:type="dxa"/>
          </w:tcPr>
          <w:p w14:paraId="1364AAD6" w14:textId="369641DB" w:rsidR="008F0FBC" w:rsidRPr="00444631" w:rsidRDefault="008F0FBC" w:rsidP="008F0F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อ้อม</w:t>
            </w:r>
          </w:p>
        </w:tc>
        <w:tc>
          <w:tcPr>
            <w:tcW w:w="86" w:type="dxa"/>
          </w:tcPr>
          <w:p w14:paraId="17FA8460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00B505EF" w14:textId="77777777" w:rsidR="008F0FBC" w:rsidRPr="00754F45" w:rsidRDefault="008F0FBC" w:rsidP="008F0F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BB157FF" w14:textId="77777777" w:rsidR="008F0FBC" w:rsidRPr="00C64277" w:rsidRDefault="008F0FBC" w:rsidP="008F0FB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89B7FE" w14:textId="77777777" w:rsidR="008F0FBC" w:rsidRPr="00C64277" w:rsidRDefault="008F0FBC" w:rsidP="008F0F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644EDC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32219D" w14:textId="77777777" w:rsidR="008F0FBC" w:rsidRPr="00C64277" w:rsidRDefault="008F0FBC" w:rsidP="008F0F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40801F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7FD0F3" w14:textId="77777777" w:rsidR="008F0FBC" w:rsidRPr="00C64277" w:rsidRDefault="008F0FBC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7FA9C9" w14:textId="77777777" w:rsidR="008F0FBC" w:rsidRPr="00C64277" w:rsidRDefault="008F0FBC" w:rsidP="008F0F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A13DA4" w14:textId="77777777" w:rsidR="008F0FBC" w:rsidRPr="00C64277" w:rsidRDefault="008F0FBC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C68A35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EB0CD9F" w14:textId="77777777" w:rsidR="008F0FBC" w:rsidRPr="00C64277" w:rsidRDefault="008F0FBC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FCD39B4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F2BB2A4" w14:textId="77777777" w:rsidR="008F0FBC" w:rsidRPr="00C64277" w:rsidRDefault="008F0FBC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7107FC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4C1030" w14:textId="77777777" w:rsidR="008F0FBC" w:rsidRPr="00C64277" w:rsidRDefault="008F0FBC" w:rsidP="008F0F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15B96A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76BEEB" w14:textId="77777777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872C0B" w14:textId="77777777" w:rsidR="008F0FBC" w:rsidRPr="00C64277" w:rsidRDefault="008F0FBC" w:rsidP="008F0F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B16069" w14:textId="77777777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7CC81C0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6B9A61EA" w14:textId="77777777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F0FBC" w:rsidRPr="00C64277" w14:paraId="60BBCC5A" w14:textId="77777777" w:rsidTr="00607BEE">
        <w:tc>
          <w:tcPr>
            <w:tcW w:w="2699" w:type="dxa"/>
          </w:tcPr>
          <w:p w14:paraId="2C19381F" w14:textId="3D693A89" w:rsidR="008F0FBC" w:rsidRPr="00444631" w:rsidRDefault="008F0FBC" w:rsidP="008F0F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44463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5E8ABC6D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0B6B8029" w14:textId="08F77AA8" w:rsidR="008F0FBC" w:rsidRPr="00754F45" w:rsidRDefault="008F0FBC" w:rsidP="008F0F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36206136" w14:textId="77777777" w:rsidR="008F0FBC" w:rsidRPr="00C64277" w:rsidRDefault="008F0FBC" w:rsidP="008F0FB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3E36ED" w14:textId="19292D31" w:rsidR="008F0FBC" w:rsidRPr="00C64277" w:rsidRDefault="008F0FBC" w:rsidP="008F0F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54CDE190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532561" w14:textId="5BB76014" w:rsidR="008F0FBC" w:rsidRPr="00C64277" w:rsidRDefault="008F0FBC" w:rsidP="008F0F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05CDF2CD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E85FFD" w14:textId="24EDD0B6" w:rsidR="008F0FBC" w:rsidRPr="00C64277" w:rsidRDefault="008F0FBC" w:rsidP="00675AA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36</w:t>
            </w:r>
            <w:r w:rsidRPr="00A453E5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5B74B9F" w14:textId="77777777" w:rsidR="008F0FBC" w:rsidRPr="00C64277" w:rsidRDefault="008F0FBC" w:rsidP="008F0F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DCDD04" w14:textId="526C89BE" w:rsidR="008F0FBC" w:rsidRPr="00C64277" w:rsidRDefault="008F0FBC" w:rsidP="00A33F7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</w:t>
            </w:r>
            <w:r w:rsidRPr="00A453E5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B17BC84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18A7FA88" w14:textId="28ED1DA2" w:rsidR="008F0FBC" w:rsidRPr="00C64277" w:rsidRDefault="008F0FBC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Pr="008C15A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7F43006E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87471AC" w14:textId="2B96A100" w:rsidR="008F0FBC" w:rsidRPr="00C64277" w:rsidRDefault="008F0FBC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  <w:r w:rsidRPr="008C15A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3639BB1C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FCC0307" w14:textId="25A5383C" w:rsidR="008F0FBC" w:rsidRPr="00C64277" w:rsidRDefault="008F0FBC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</w:t>
            </w:r>
            <w:r w:rsidR="00F157B5">
              <w:rPr>
                <w:rFonts w:asciiTheme="majorBidi" w:hAnsiTheme="majorBidi" w:cstheme="majorBidi"/>
                <w:lang w:val="en-US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309D05ED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F91B89" w14:textId="4E779AA5" w:rsidR="008F0FBC" w:rsidRPr="00C64277" w:rsidRDefault="008F0FBC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</w:t>
            </w:r>
            <w:r w:rsidR="00F157B5">
              <w:rPr>
                <w:rFonts w:asciiTheme="majorBidi" w:hAnsiTheme="majorBidi" w:cstheme="majorBidi"/>
                <w:lang w:val="en-US"/>
              </w:rPr>
              <w:t>,329</w:t>
            </w:r>
          </w:p>
        </w:tc>
        <w:tc>
          <w:tcPr>
            <w:tcW w:w="90" w:type="dxa"/>
            <w:shd w:val="clear" w:color="auto" w:fill="auto"/>
          </w:tcPr>
          <w:p w14:paraId="79A2005A" w14:textId="77777777" w:rsidR="008F0FBC" w:rsidRPr="00C64277" w:rsidRDefault="008F0FBC" w:rsidP="008F0F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6F475A1" w14:textId="0EFF7C8A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B5181EB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0F20BD0" w14:textId="7A597865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07710" w:rsidRPr="00C64277" w14:paraId="3639BCE9" w14:textId="77777777" w:rsidTr="00607BEE">
        <w:tc>
          <w:tcPr>
            <w:tcW w:w="2699" w:type="dxa"/>
          </w:tcPr>
          <w:p w14:paraId="784146A9" w14:textId="7DAD409E" w:rsidR="00207710" w:rsidRPr="00444631" w:rsidRDefault="00207710" w:rsidP="00207710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พลาสติก โพลีน จำกัด</w:t>
            </w:r>
          </w:p>
        </w:tc>
        <w:tc>
          <w:tcPr>
            <w:tcW w:w="86" w:type="dxa"/>
          </w:tcPr>
          <w:p w14:paraId="7B40C4D1" w14:textId="77777777" w:rsidR="00207710" w:rsidRPr="00C64277" w:rsidRDefault="00207710" w:rsidP="00207710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7ECB76D7" w14:textId="7A94D6BF" w:rsidR="00207710" w:rsidRPr="00754F45" w:rsidRDefault="00207710" w:rsidP="00207710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5E9B0C1E" w14:textId="77777777" w:rsidR="00207710" w:rsidRPr="00C64277" w:rsidRDefault="00207710" w:rsidP="00207710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D2CB808" w14:textId="3AFF4636" w:rsidR="00207710" w:rsidRPr="00C64277" w:rsidRDefault="00207710" w:rsidP="00207710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99.93</w:t>
            </w:r>
          </w:p>
        </w:tc>
        <w:tc>
          <w:tcPr>
            <w:tcW w:w="90" w:type="dxa"/>
            <w:shd w:val="clear" w:color="auto" w:fill="auto"/>
          </w:tcPr>
          <w:p w14:paraId="379D02A4" w14:textId="77777777" w:rsidR="00207710" w:rsidRPr="00C64277" w:rsidRDefault="00207710" w:rsidP="0020771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7B319C" w14:textId="6E3563F3" w:rsidR="00207710" w:rsidRPr="00C64277" w:rsidRDefault="00207710" w:rsidP="00207710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99.93</w:t>
            </w:r>
          </w:p>
        </w:tc>
        <w:tc>
          <w:tcPr>
            <w:tcW w:w="90" w:type="dxa"/>
            <w:shd w:val="clear" w:color="auto" w:fill="auto"/>
          </w:tcPr>
          <w:p w14:paraId="1A2AF3F5" w14:textId="77777777" w:rsidR="00207710" w:rsidRPr="00C64277" w:rsidRDefault="00207710" w:rsidP="00207710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CDDC003" w14:textId="1148556B" w:rsidR="00207710" w:rsidRPr="00C64277" w:rsidRDefault="00207710" w:rsidP="00A33F7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</w:t>
            </w:r>
            <w:r w:rsidRPr="00B10708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21C3444" w14:textId="77777777" w:rsidR="00207710" w:rsidRPr="00C64277" w:rsidRDefault="00207710" w:rsidP="00207710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0DF43C" w14:textId="1F01B254" w:rsidR="00207710" w:rsidRPr="00C64277" w:rsidRDefault="00207710" w:rsidP="00A33F7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  <w:r w:rsidRPr="00B1070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55F9258" w14:textId="77777777" w:rsidR="00207710" w:rsidRPr="00C64277" w:rsidRDefault="00207710" w:rsidP="00207710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3E7DE6DA" w14:textId="1F230CCC" w:rsidR="00207710" w:rsidRPr="00C64277" w:rsidRDefault="00207710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0E0B77" w14:textId="77777777" w:rsidR="00207710" w:rsidRPr="00C64277" w:rsidRDefault="00207710" w:rsidP="00207710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DABF01" w14:textId="1EAE9E24" w:rsidR="00207710" w:rsidRPr="00C64277" w:rsidRDefault="00207710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DE5D0F" w14:textId="77777777" w:rsidR="00207710" w:rsidRPr="00C64277" w:rsidRDefault="00207710" w:rsidP="00207710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FA4DE2B" w14:textId="2BF58F1D" w:rsidR="00207710" w:rsidRPr="00C64277" w:rsidRDefault="00207710" w:rsidP="00207710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EBE9AC" w14:textId="77777777" w:rsidR="00207710" w:rsidRPr="00C64277" w:rsidRDefault="00207710" w:rsidP="00207710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F701AFC" w14:textId="068022AE" w:rsidR="00207710" w:rsidRPr="00C64277" w:rsidRDefault="00207710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C83BE6" w14:textId="77777777" w:rsidR="00207710" w:rsidRPr="00C64277" w:rsidRDefault="00207710" w:rsidP="00207710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EAE8DE4" w14:textId="7CBF2A33" w:rsidR="00207710" w:rsidRPr="00C64277" w:rsidRDefault="00207710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9864B87" w14:textId="77777777" w:rsidR="00207710" w:rsidRPr="00C64277" w:rsidRDefault="00207710" w:rsidP="00207710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00C62DE" w14:textId="4CC2E12F" w:rsidR="00207710" w:rsidRPr="00C64277" w:rsidRDefault="00207710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157B5" w:rsidRPr="00C64277" w14:paraId="15AD3245" w14:textId="77777777" w:rsidTr="00607BEE">
        <w:tc>
          <w:tcPr>
            <w:tcW w:w="2699" w:type="dxa"/>
          </w:tcPr>
          <w:p w14:paraId="0632E226" w14:textId="738A4950" w:rsidR="00F157B5" w:rsidRPr="00181846" w:rsidRDefault="00F157B5" w:rsidP="00F157B5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181846">
              <w:rPr>
                <w:rFonts w:asciiTheme="majorBidi" w:hAnsiTheme="majorBidi" w:cstheme="majorBidi"/>
              </w:rPr>
              <w:t xml:space="preserve">TPI </w:t>
            </w:r>
            <w:proofErr w:type="spellStart"/>
            <w:r w:rsidRPr="00181846">
              <w:rPr>
                <w:rFonts w:asciiTheme="majorBidi" w:hAnsiTheme="majorBidi" w:cstheme="majorBidi"/>
              </w:rPr>
              <w:t>Polene</w:t>
            </w:r>
            <w:proofErr w:type="spellEnd"/>
            <w:r w:rsidRPr="00181846">
              <w:rPr>
                <w:rFonts w:asciiTheme="majorBidi" w:hAnsiTheme="majorBidi" w:cstheme="majorBidi"/>
              </w:rPr>
              <w:t xml:space="preserve"> Power Investment Co</w:t>
            </w:r>
            <w:r>
              <w:rPr>
                <w:rFonts w:asciiTheme="majorBidi" w:hAnsiTheme="majorBidi" w:cstheme="majorBidi"/>
              </w:rPr>
              <w:t>., Ltd.</w:t>
            </w:r>
          </w:p>
        </w:tc>
        <w:tc>
          <w:tcPr>
            <w:tcW w:w="86" w:type="dxa"/>
          </w:tcPr>
          <w:p w14:paraId="691A746A" w14:textId="77777777" w:rsidR="00F157B5" w:rsidRPr="00C64277" w:rsidRDefault="00F157B5" w:rsidP="00F157B5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36F0F195" w14:textId="1B2B75E7" w:rsidR="00F157B5" w:rsidRPr="00216D90" w:rsidRDefault="00F157B5" w:rsidP="00F157B5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216D90">
              <w:rPr>
                <w:rFonts w:asciiTheme="majorBidi" w:hAnsiTheme="majorBidi" w:cstheme="majorBidi" w:hint="cs"/>
                <w:cs/>
                <w:lang w:val="en-US"/>
              </w:rPr>
              <w:t>ลงทุนในกิจการผลิตกระแสไฟฟ้าในประเทศกัมพูชา</w:t>
            </w:r>
            <w:r w:rsidRPr="00216D90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216D90">
              <w:rPr>
                <w:rFonts w:asciiTheme="majorBidi" w:hAnsiTheme="majorBidi" w:cstheme="majorBidi" w:hint="cs"/>
                <w:cs/>
                <w:lang w:val="en-US"/>
              </w:rPr>
              <w:t>(อยู่ในระหว่างการดำเนินการเลิกกิจการ)</w:t>
            </w:r>
          </w:p>
        </w:tc>
        <w:tc>
          <w:tcPr>
            <w:tcW w:w="90" w:type="dxa"/>
          </w:tcPr>
          <w:p w14:paraId="5470AA42" w14:textId="77777777" w:rsidR="00F157B5" w:rsidRPr="00C64277" w:rsidRDefault="00F157B5" w:rsidP="00F157B5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408A9C" w14:textId="6D56F1DC" w:rsidR="00F157B5" w:rsidRDefault="00F157B5" w:rsidP="00F157B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241233FA" w14:textId="77777777" w:rsidR="00F157B5" w:rsidRPr="00C64277" w:rsidRDefault="00F157B5" w:rsidP="00F157B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60C53A" w14:textId="3B89880C" w:rsidR="00F157B5" w:rsidRDefault="00F157B5" w:rsidP="00F157B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407B2B62" w14:textId="77777777" w:rsidR="00F157B5" w:rsidRPr="00C64277" w:rsidRDefault="00F157B5" w:rsidP="00F157B5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3C2093" w14:textId="26350968" w:rsidR="00F157B5" w:rsidRPr="00651B2A" w:rsidRDefault="00F157B5" w:rsidP="00A33F7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3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957</w:t>
            </w:r>
          </w:p>
        </w:tc>
        <w:tc>
          <w:tcPr>
            <w:tcW w:w="90" w:type="dxa"/>
            <w:shd w:val="clear" w:color="auto" w:fill="auto"/>
          </w:tcPr>
          <w:p w14:paraId="2DBA764E" w14:textId="77777777" w:rsidR="00F157B5" w:rsidRPr="00C64277" w:rsidRDefault="00F157B5" w:rsidP="00F157B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5594C13" w14:textId="5BB6947A" w:rsidR="00F157B5" w:rsidRDefault="00F157B5" w:rsidP="00A33F7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957</w:t>
            </w:r>
          </w:p>
        </w:tc>
        <w:tc>
          <w:tcPr>
            <w:tcW w:w="90" w:type="dxa"/>
            <w:shd w:val="clear" w:color="auto" w:fill="auto"/>
          </w:tcPr>
          <w:p w14:paraId="2DC86885" w14:textId="77777777" w:rsidR="00F157B5" w:rsidRPr="00C64277" w:rsidRDefault="00F157B5" w:rsidP="00F157B5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C5E7434" w14:textId="066AE0EB" w:rsidR="00F157B5" w:rsidRPr="008C15A8" w:rsidRDefault="00F157B5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9CF071" w14:textId="77777777" w:rsidR="00F157B5" w:rsidRPr="00C64277" w:rsidRDefault="00F157B5" w:rsidP="00F157B5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C0FB22" w14:textId="4D434D9E" w:rsidR="00F157B5" w:rsidRPr="008C15A8" w:rsidRDefault="00F157B5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6F50A0" w14:textId="77777777" w:rsidR="00F157B5" w:rsidRPr="00C64277" w:rsidRDefault="00F157B5" w:rsidP="00F157B5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74B49C" w14:textId="2A0593B8" w:rsidR="00F157B5" w:rsidRPr="00123BF2" w:rsidRDefault="00F157B5" w:rsidP="00F157B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419E24" w14:textId="77777777" w:rsidR="00F157B5" w:rsidRPr="00C64277" w:rsidRDefault="00F157B5" w:rsidP="00F157B5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5C79E9" w14:textId="3300D435" w:rsidR="00F157B5" w:rsidRPr="00936E6C" w:rsidRDefault="00F157B5" w:rsidP="00F157B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936E6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BDA747" w14:textId="77777777" w:rsidR="00F157B5" w:rsidRPr="00C64277" w:rsidRDefault="00F157B5" w:rsidP="00F157B5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C71B25" w14:textId="41D9D157" w:rsidR="00F157B5" w:rsidRPr="00C64277" w:rsidRDefault="00F157B5" w:rsidP="00F157B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16937CD" w14:textId="77777777" w:rsidR="00F157B5" w:rsidRPr="00C64277" w:rsidRDefault="00F157B5" w:rsidP="00F157B5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C8E99C0" w14:textId="5C40D982" w:rsidR="00F157B5" w:rsidRPr="00C64277" w:rsidRDefault="00F157B5" w:rsidP="00F157B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F0FBC" w:rsidRPr="00C64277" w14:paraId="5020E19E" w14:textId="77777777" w:rsidTr="00607BEE">
        <w:tc>
          <w:tcPr>
            <w:tcW w:w="2699" w:type="dxa"/>
          </w:tcPr>
          <w:p w14:paraId="08C94171" w14:textId="32AFE028" w:rsidR="008F0FBC" w:rsidRPr="00444631" w:rsidRDefault="008F0FBC" w:rsidP="008F0F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181846">
              <w:rPr>
                <w:rFonts w:asciiTheme="majorBidi" w:hAnsiTheme="majorBidi"/>
                <w:cs/>
              </w:rPr>
              <w:t>บริษัท ทีพีไอ โพลีน เพาเวอร์ (อ่อนนุช) จำกัด</w:t>
            </w:r>
          </w:p>
        </w:tc>
        <w:tc>
          <w:tcPr>
            <w:tcW w:w="86" w:type="dxa"/>
          </w:tcPr>
          <w:p w14:paraId="2BE04BBE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56C67AA2" w14:textId="2037384C" w:rsidR="008F0FBC" w:rsidRPr="00754F45" w:rsidRDefault="008F0FBC" w:rsidP="008F0F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ลงทุนในกิจการผลิตกระแสไฟฟ้าจากขยะมูลฝอย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754F45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175B850D" w14:textId="77777777" w:rsidR="008F0FBC" w:rsidRPr="00C64277" w:rsidRDefault="008F0FBC" w:rsidP="008F0FB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0C024A" w14:textId="017791D2" w:rsidR="008F0FBC" w:rsidRPr="00C64277" w:rsidRDefault="008F0FBC" w:rsidP="008F0F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40C09E0F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7C82BC" w14:textId="6321C4B8" w:rsidR="008F0FBC" w:rsidRPr="00C64277" w:rsidRDefault="008F0FBC" w:rsidP="008F0F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1BB0459C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6B26F2" w14:textId="2184BB79" w:rsidR="008F0FBC" w:rsidRPr="00C64277" w:rsidRDefault="008F0FBC" w:rsidP="00A33F7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187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2DC1F160" w14:textId="77777777" w:rsidR="008F0FBC" w:rsidRPr="00C64277" w:rsidRDefault="008F0FBC" w:rsidP="008F0F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55B317" w14:textId="7C18D883" w:rsidR="008F0FBC" w:rsidRPr="00C64277" w:rsidRDefault="008F0FBC" w:rsidP="00A33F7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187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66C42A35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0E941D95" w14:textId="60370556" w:rsidR="008F0FBC" w:rsidRPr="00C64277" w:rsidRDefault="008F0FBC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3F86F0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288CAB" w14:textId="39D495E0" w:rsidR="008F0FBC" w:rsidRPr="00C64277" w:rsidRDefault="008F0FBC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A929AE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9B0BC79" w14:textId="2B867FDA" w:rsidR="008F0FBC" w:rsidRPr="00C64277" w:rsidRDefault="008F0FBC" w:rsidP="008F0F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3B33A4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38F193" w14:textId="61E3A0FD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936E6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984376" w14:textId="77777777" w:rsidR="008F0FBC" w:rsidRPr="00C64277" w:rsidRDefault="008F0FBC" w:rsidP="008F0F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960BC0A" w14:textId="74A3FF18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F1AB1FC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E2AEF07" w14:textId="527E3F38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F0FBC" w:rsidRPr="00C64277" w14:paraId="6A77DA42" w14:textId="77777777" w:rsidTr="00607BEE">
        <w:tc>
          <w:tcPr>
            <w:tcW w:w="2699" w:type="dxa"/>
          </w:tcPr>
          <w:p w14:paraId="71417607" w14:textId="62F11217" w:rsidR="008F0FBC" w:rsidRPr="00444631" w:rsidRDefault="008F0FBC" w:rsidP="00B530CA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734A1F">
              <w:rPr>
                <w:rFonts w:ascii="Angsana New" w:hAnsi="Angsana New"/>
                <w:sz w:val="21"/>
                <w:szCs w:val="21"/>
                <w:cs/>
              </w:rPr>
              <w:t>บริษัท</w:t>
            </w:r>
            <w:r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734A1F">
              <w:rPr>
                <w:rFonts w:ascii="Angsana New" w:hAnsi="Angsana New"/>
                <w:sz w:val="21"/>
                <w:szCs w:val="21"/>
                <w:cs/>
              </w:rPr>
              <w:t xml:space="preserve">ทีพีไอ โพลีน เพาเวอร์ </w:t>
            </w:r>
            <w:r w:rsidR="00A33F78">
              <w:rPr>
                <w:rFonts w:ascii="Angsana New" w:hAnsi="Angsana New"/>
                <w:sz w:val="21"/>
                <w:szCs w:val="21"/>
              </w:rPr>
              <w:br/>
            </w:r>
            <w:r w:rsidRPr="00734A1F">
              <w:rPr>
                <w:rFonts w:ascii="Angsana New" w:hAnsi="Angsana New"/>
                <w:sz w:val="21"/>
                <w:szCs w:val="21"/>
                <w:cs/>
              </w:rPr>
              <w:t xml:space="preserve">(อินเตอร์เนชั่นแนล) 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>จำกัด</w:t>
            </w:r>
            <w:r w:rsidRPr="00734A1F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86" w:type="dxa"/>
          </w:tcPr>
          <w:p w14:paraId="7759EBDE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4FBA9145" w14:textId="125FE83C" w:rsidR="008F0FBC" w:rsidRPr="00754F45" w:rsidRDefault="008F0FBC" w:rsidP="008F0F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34A1F">
              <w:rPr>
                <w:rFonts w:asciiTheme="majorBidi" w:hAnsiTheme="majorBidi"/>
                <w:cs/>
              </w:rPr>
              <w:t>ลงทุนในธุรกิจพลังงานทางเลือก</w:t>
            </w:r>
            <w:r>
              <w:rPr>
                <w:rFonts w:asciiTheme="majorBidi" w:hAnsiTheme="majorBidi"/>
              </w:rPr>
              <w:br/>
            </w:r>
            <w:r w:rsidRPr="00734A1F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4363D404" w14:textId="77777777" w:rsidR="008F0FBC" w:rsidRPr="00C64277" w:rsidRDefault="008F0FBC" w:rsidP="008F0FB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C97006" w14:textId="045CFA07" w:rsidR="008F0FBC" w:rsidRPr="00C64277" w:rsidRDefault="008F0FBC" w:rsidP="008F0F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Pr="00734A1F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35DB7677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5C765E" w14:textId="7DF082CE" w:rsidR="008F0FBC" w:rsidRPr="00C64277" w:rsidRDefault="008F0FBC" w:rsidP="008F0F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Pr="00734A1F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5935C465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EBC4522" w14:textId="0ED715BF" w:rsidR="008F0FBC" w:rsidRPr="00C64277" w:rsidRDefault="008F0FBC" w:rsidP="00A33F7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100</w:t>
            </w:r>
            <w:r w:rsidRPr="00734A1F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7B51F84" w14:textId="77777777" w:rsidR="008F0FBC" w:rsidRPr="00C64277" w:rsidRDefault="008F0FBC" w:rsidP="008F0F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A86CFAA" w14:textId="6C69EC11" w:rsidR="008F0FBC" w:rsidRPr="00C64277" w:rsidRDefault="008F0FBC" w:rsidP="00A33F7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  <w:r w:rsidRPr="00734A1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0D975E3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18C6A17" w14:textId="36924468" w:rsidR="008F0FBC" w:rsidRPr="00C64277" w:rsidRDefault="008F0FBC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CEF263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8358785" w14:textId="245729EB" w:rsidR="008F0FBC" w:rsidRPr="00C64277" w:rsidRDefault="008F0FBC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9CE510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60C784B" w14:textId="3EEFD192" w:rsidR="008F0FBC" w:rsidRPr="00C64277" w:rsidRDefault="008F0FBC" w:rsidP="008F0F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6FBB26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46B7BD8" w14:textId="1147A688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936E6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7ADB8B" w14:textId="77777777" w:rsidR="008F0FBC" w:rsidRPr="00C64277" w:rsidRDefault="008F0FBC" w:rsidP="008F0F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64547AE" w14:textId="04CC76BE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ADB8C12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399484F" w14:textId="5B345034" w:rsidR="008F0FBC" w:rsidRPr="00C64277" w:rsidRDefault="00F157B5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F0FBC" w:rsidRPr="00C64277" w14:paraId="330EB34F" w14:textId="77777777" w:rsidTr="00607BEE">
        <w:tc>
          <w:tcPr>
            <w:tcW w:w="2699" w:type="dxa"/>
          </w:tcPr>
          <w:p w14:paraId="5B88A21E" w14:textId="56D0A758" w:rsidR="008F0FBC" w:rsidRPr="00444631" w:rsidRDefault="008F0FBC" w:rsidP="008F0F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5012C7">
              <w:rPr>
                <w:rFonts w:asciiTheme="majorBidi" w:hAnsiTheme="majorBidi" w:cstheme="majorBidi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23C02DB8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1EA6B700" w14:textId="1DB0BFC0" w:rsidR="008F0FBC" w:rsidRPr="00754F45" w:rsidRDefault="008F0FBC" w:rsidP="008F0F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5012C7">
              <w:rPr>
                <w:rFonts w:asciiTheme="majorBidi" w:hAnsiTheme="majorBidi" w:cstheme="majorBidi" w:hint="cs"/>
                <w:cs/>
                <w:lang w:val="en-US"/>
              </w:rPr>
              <w:t>ประกอบกิจการท่าเทียบเรือ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7CC73597" w14:textId="77777777" w:rsidR="008F0FBC" w:rsidRPr="00C64277" w:rsidRDefault="008F0FBC" w:rsidP="008F0FB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5FE3B6" w14:textId="20B8E7FE" w:rsidR="008F0FBC" w:rsidRPr="00C64277" w:rsidRDefault="008F0FBC" w:rsidP="008F0F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56AF685A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243171F" w14:textId="70A8BA6F" w:rsidR="008F0FBC" w:rsidRPr="00C64277" w:rsidRDefault="008F0FBC" w:rsidP="008F0F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02DAB7B6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C6847B" w14:textId="14053940" w:rsidR="008F0FBC" w:rsidRPr="00C64277" w:rsidRDefault="008F0FBC" w:rsidP="00A33F7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25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9D5217A" w14:textId="77777777" w:rsidR="008F0FBC" w:rsidRPr="00C64277" w:rsidRDefault="008F0FBC" w:rsidP="008F0F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072180A" w14:textId="277208B8" w:rsidR="008F0FBC" w:rsidRPr="00C64277" w:rsidRDefault="008F0FBC" w:rsidP="00A33F7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41125DA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00E5FD88" w14:textId="5CC544B9" w:rsidR="008F0FBC" w:rsidRPr="00C64277" w:rsidRDefault="008F0FBC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3BFC03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3FBC03" w14:textId="16EA4ACC" w:rsidR="008F0FBC" w:rsidRPr="00C64277" w:rsidRDefault="008F0FBC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1C718F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83D2819" w14:textId="35442291" w:rsidR="008F0FBC" w:rsidRPr="00C64277" w:rsidRDefault="008F0FBC" w:rsidP="008F0F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37F832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399CB2" w14:textId="11EEDFD5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936E6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3D4AEE" w14:textId="77777777" w:rsidR="008F0FBC" w:rsidRPr="00C64277" w:rsidRDefault="008F0FBC" w:rsidP="008F0F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706660" w14:textId="140DA8FA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144984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E552239" w14:textId="6B1833F1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F0FBC" w:rsidRPr="00C64277" w14:paraId="034A6798" w14:textId="77777777" w:rsidTr="00607BEE">
        <w:tc>
          <w:tcPr>
            <w:tcW w:w="2699" w:type="dxa"/>
          </w:tcPr>
          <w:p w14:paraId="75933F33" w14:textId="1A8D9C70" w:rsidR="008F0FBC" w:rsidRPr="00444631" w:rsidRDefault="008F0FBC" w:rsidP="008F0F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บริษัท ทีพีไอ โอเลฟินส์ จำกัด</w:t>
            </w:r>
          </w:p>
        </w:tc>
        <w:tc>
          <w:tcPr>
            <w:tcW w:w="86" w:type="dxa"/>
          </w:tcPr>
          <w:p w14:paraId="2CEC82B6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085F4B46" w14:textId="45B74024" w:rsidR="008F0FBC" w:rsidRPr="00754F45" w:rsidRDefault="008F0FBC" w:rsidP="008F0F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ประกอบกิจการโรงไฟฟ้าและธุรกิจที่เกี่ยวข้อง (ยังไม่ได้ดำเนินงาน)</w:t>
            </w:r>
          </w:p>
        </w:tc>
        <w:tc>
          <w:tcPr>
            <w:tcW w:w="90" w:type="dxa"/>
          </w:tcPr>
          <w:p w14:paraId="4AD77706" w14:textId="77777777" w:rsidR="008F0FBC" w:rsidRPr="00C64277" w:rsidRDefault="008F0FBC" w:rsidP="008F0FB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FDFCAB" w14:textId="22247B8C" w:rsidR="008F0FBC" w:rsidRPr="00C64277" w:rsidRDefault="008F0FBC" w:rsidP="008F0F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18D2FDA5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596E64" w14:textId="33EB939B" w:rsidR="008F0FBC" w:rsidRPr="00C64277" w:rsidRDefault="00A33F78" w:rsidP="008F0F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0EECEF29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9FC30C" w14:textId="7C24154D" w:rsidR="008F0FBC" w:rsidRPr="00C64277" w:rsidRDefault="008F0FBC" w:rsidP="00A33F7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60A8451" w14:textId="77777777" w:rsidR="008F0FBC" w:rsidRPr="00C64277" w:rsidRDefault="008F0FBC" w:rsidP="008F0F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C82F2EA" w14:textId="26A6AABE" w:rsidR="008F0FBC" w:rsidRPr="00C64277" w:rsidRDefault="00A33F78" w:rsidP="00A33F7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56ADCC87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48C48DB" w14:textId="5FCA9E06" w:rsidR="008F0FBC" w:rsidRPr="00C64277" w:rsidRDefault="008F0FBC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D3F663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2A02556" w14:textId="7B1D25A4" w:rsidR="008F0FBC" w:rsidRPr="00C64277" w:rsidRDefault="008F0FBC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C500F9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C33B29" w14:textId="283A0023" w:rsidR="008F0FBC" w:rsidRPr="00C64277" w:rsidRDefault="008F0FBC" w:rsidP="008F0F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C1512F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354683E" w14:textId="5424066C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936E6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2FE938" w14:textId="77777777" w:rsidR="008F0FBC" w:rsidRPr="00C64277" w:rsidRDefault="008F0FBC" w:rsidP="008F0F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112C2E5" w14:textId="0517308F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7CB6B7C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61E758E6" w14:textId="65AE90D3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F0FBC" w:rsidRPr="00C64277" w14:paraId="2156F911" w14:textId="77777777" w:rsidTr="00607BEE">
        <w:tc>
          <w:tcPr>
            <w:tcW w:w="2699" w:type="dxa"/>
          </w:tcPr>
          <w:p w14:paraId="01DF3130" w14:textId="74F6D54D" w:rsidR="008F0FBC" w:rsidRPr="00444631" w:rsidRDefault="008F0FBC" w:rsidP="008F0F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5012C7">
              <w:rPr>
                <w:rFonts w:asciiTheme="majorBidi" w:hAnsiTheme="majorBidi" w:cstheme="majorBidi"/>
                <w:cs/>
                <w:lang w:val="en-US"/>
              </w:rPr>
              <w:t>บริษัท ทีพีไอ โพลีน เพาเวอร์ (สงขลา) จำกัด</w:t>
            </w:r>
          </w:p>
        </w:tc>
        <w:tc>
          <w:tcPr>
            <w:tcW w:w="86" w:type="dxa"/>
          </w:tcPr>
          <w:p w14:paraId="6A6EAF10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333EF499" w14:textId="3C61E555" w:rsidR="008F0FBC" w:rsidRPr="00754F45" w:rsidRDefault="008F0FBC" w:rsidP="008F0FB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5012C7">
              <w:rPr>
                <w:rFonts w:asciiTheme="majorBidi" w:hAnsiTheme="majorBidi" w:cstheme="majorBidi" w:hint="cs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 w:hint="cs"/>
                <w:cs/>
                <w:lang w:val="en-US"/>
              </w:rPr>
              <w:t>ไฟฟ้าจากพลังงานขยะและพลังงานชีวมวล</w:t>
            </w:r>
            <w:r>
              <w:rPr>
                <w:rFonts w:asciiTheme="majorBidi" w:hAnsiTheme="majorBidi" w:cstheme="majorBidi"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113A5EC3" w14:textId="77777777" w:rsidR="008F0FBC" w:rsidRPr="00C64277" w:rsidRDefault="008F0FBC" w:rsidP="008F0FB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5215C4" w14:textId="12A7B92F" w:rsidR="008F0FBC" w:rsidRPr="00C64277" w:rsidRDefault="008F0FBC" w:rsidP="008F0F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651B2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7319B925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E0C271" w14:textId="4778089B" w:rsidR="008F0FBC" w:rsidRPr="00C64277" w:rsidRDefault="008F0FBC" w:rsidP="008F0FB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15904896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B3D6CAB" w14:textId="62EEF58D" w:rsidR="008F0FBC" w:rsidRPr="00C64277" w:rsidRDefault="008F0FBC" w:rsidP="00A33F7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651B2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E7ED594" w14:textId="77777777" w:rsidR="008F0FBC" w:rsidRPr="00C64277" w:rsidRDefault="008F0FBC" w:rsidP="008F0FB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D47977" w14:textId="044F1ADC" w:rsidR="008F0FBC" w:rsidRPr="00C64277" w:rsidRDefault="008F0FBC" w:rsidP="00A33F7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C4496E1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1E5D2EFA" w14:textId="69C62E54" w:rsidR="008F0FBC" w:rsidRPr="00C64277" w:rsidRDefault="008F0FBC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DFDC66" w14:textId="77777777" w:rsidR="008F0FBC" w:rsidRPr="00C64277" w:rsidRDefault="008F0FBC" w:rsidP="008F0FB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2171C01" w14:textId="72EC467F" w:rsidR="008F0FBC" w:rsidRPr="00C64277" w:rsidRDefault="008F0FBC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9A4262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7F17248" w14:textId="6D596B3F" w:rsidR="008F0FBC" w:rsidRPr="00C64277" w:rsidRDefault="008F0FBC" w:rsidP="008F0FB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BA1556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D174A2" w14:textId="1A744C7F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936E6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74565F" w14:textId="77777777" w:rsidR="008F0FBC" w:rsidRPr="00C64277" w:rsidRDefault="008F0FBC" w:rsidP="008F0FB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9226D73" w14:textId="7AA75A4E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8CDC731" w14:textId="77777777" w:rsidR="008F0FBC" w:rsidRPr="00C64277" w:rsidRDefault="008F0FBC" w:rsidP="008F0FB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95F8AA7" w14:textId="01406F0E" w:rsidR="008F0FBC" w:rsidRPr="00C64277" w:rsidRDefault="008F0FBC" w:rsidP="008F0FB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157B5" w:rsidRPr="00C64277" w14:paraId="35E43B9C" w14:textId="77777777" w:rsidTr="00607BEE">
        <w:tc>
          <w:tcPr>
            <w:tcW w:w="2699" w:type="dxa"/>
          </w:tcPr>
          <w:p w14:paraId="466EDB3B" w14:textId="18E9F227" w:rsidR="00F157B5" w:rsidRPr="005012C7" w:rsidRDefault="00F157B5" w:rsidP="00F157B5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5012C7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25DD3B7B" w14:textId="77777777" w:rsidR="00F157B5" w:rsidRPr="00C64277" w:rsidRDefault="00F157B5" w:rsidP="00F157B5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333F9761" w14:textId="61FB700F" w:rsidR="00F157B5" w:rsidRPr="005012C7" w:rsidRDefault="00F157B5" w:rsidP="00F157B5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5012C7">
              <w:rPr>
                <w:rFonts w:asciiTheme="majorBidi" w:hAnsiTheme="majorBidi" w:cstheme="majorBidi" w:hint="cs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 w:hint="cs"/>
                <w:cs/>
                <w:lang w:val="en-US"/>
              </w:rPr>
              <w:t>ไฟฟ้าจากพลังงานแสงอาทิตย์ (ยังไม่ไ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ด้</w:t>
            </w:r>
            <w:r w:rsidRPr="005012C7">
              <w:rPr>
                <w:rFonts w:asciiTheme="majorBidi" w:hAnsiTheme="majorBidi" w:cstheme="majorBidi" w:hint="cs"/>
                <w:cs/>
                <w:lang w:val="en-US"/>
              </w:rPr>
              <w:t>ดำเนินงาน)</w:t>
            </w:r>
          </w:p>
        </w:tc>
        <w:tc>
          <w:tcPr>
            <w:tcW w:w="90" w:type="dxa"/>
          </w:tcPr>
          <w:p w14:paraId="299F38D6" w14:textId="77777777" w:rsidR="00F157B5" w:rsidRPr="00C64277" w:rsidRDefault="00F157B5" w:rsidP="00F157B5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541FFD" w14:textId="0606E640" w:rsidR="00F157B5" w:rsidRPr="00651B2A" w:rsidRDefault="00F157B5" w:rsidP="00F157B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225C1A3C" w14:textId="77777777" w:rsidR="00F157B5" w:rsidRPr="00C64277" w:rsidRDefault="00F157B5" w:rsidP="00F157B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6723CC" w14:textId="51BBEB88" w:rsidR="00F157B5" w:rsidRDefault="00F157B5" w:rsidP="00F157B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09D52533" w14:textId="77777777" w:rsidR="00F157B5" w:rsidRPr="00C64277" w:rsidRDefault="00F157B5" w:rsidP="00F157B5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100D212" w14:textId="3147A8C8" w:rsidR="00F157B5" w:rsidRPr="00651B2A" w:rsidRDefault="00F157B5" w:rsidP="00A33F7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787CD63" w14:textId="77777777" w:rsidR="00F157B5" w:rsidRPr="00C64277" w:rsidRDefault="00F157B5" w:rsidP="00F157B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DF286E" w14:textId="2522DB79" w:rsidR="00F157B5" w:rsidRDefault="00F157B5" w:rsidP="00A33F7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F1ED927" w14:textId="77777777" w:rsidR="00F157B5" w:rsidRPr="00C64277" w:rsidRDefault="00F157B5" w:rsidP="00F157B5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D7D9B29" w14:textId="454A6A21" w:rsidR="00F157B5" w:rsidRPr="008C15A8" w:rsidRDefault="00F157B5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B6669D" w14:textId="77777777" w:rsidR="00F157B5" w:rsidRPr="00C64277" w:rsidRDefault="00F157B5" w:rsidP="00F157B5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8B4C1C" w14:textId="52D63E2B" w:rsidR="00F157B5" w:rsidRPr="008C15A8" w:rsidRDefault="00F157B5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F3950D" w14:textId="77777777" w:rsidR="00F157B5" w:rsidRPr="00C64277" w:rsidRDefault="00F157B5" w:rsidP="00F157B5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BAA0D7A" w14:textId="001BCAB9" w:rsidR="00F157B5" w:rsidRPr="00123BF2" w:rsidRDefault="00F157B5" w:rsidP="00F157B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D407E4" w14:textId="77777777" w:rsidR="00F157B5" w:rsidRPr="00C64277" w:rsidRDefault="00F157B5" w:rsidP="00F157B5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23F985B" w14:textId="453CB92E" w:rsidR="00F157B5" w:rsidRPr="00936E6C" w:rsidRDefault="00F157B5" w:rsidP="00F157B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C4D5CB" w14:textId="77777777" w:rsidR="00F157B5" w:rsidRPr="00C64277" w:rsidRDefault="00F157B5" w:rsidP="00F157B5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64A9499" w14:textId="4598E65D" w:rsidR="00F157B5" w:rsidRPr="00C64277" w:rsidRDefault="00F157B5" w:rsidP="00F157B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633B934" w14:textId="77777777" w:rsidR="00F157B5" w:rsidRPr="00C64277" w:rsidRDefault="00F157B5" w:rsidP="00F157B5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2954D10A" w14:textId="15CA5F0C" w:rsidR="00F157B5" w:rsidRPr="00C64277" w:rsidRDefault="00F157B5" w:rsidP="00F157B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157B5" w:rsidRPr="00C64277" w14:paraId="550B5660" w14:textId="77777777" w:rsidTr="00675AA6">
        <w:tc>
          <w:tcPr>
            <w:tcW w:w="2699" w:type="dxa"/>
          </w:tcPr>
          <w:p w14:paraId="70F1636C" w14:textId="0FACF9FF" w:rsidR="00F157B5" w:rsidRPr="005012C7" w:rsidRDefault="00F157B5" w:rsidP="00F157B5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5012C7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77802430" w14:textId="77777777" w:rsidR="00F157B5" w:rsidRPr="00C64277" w:rsidRDefault="00F157B5" w:rsidP="00F157B5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09F92C51" w14:textId="554FD8BE" w:rsidR="00F157B5" w:rsidRPr="005012C7" w:rsidRDefault="00F157B5" w:rsidP="00F157B5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5012C7">
              <w:rPr>
                <w:rFonts w:asciiTheme="majorBidi" w:hAnsiTheme="majorBidi" w:cstheme="majorBidi" w:hint="cs"/>
                <w:cs/>
                <w:lang w:val="en-US"/>
              </w:rPr>
              <w:t>ประกอบกิจการ</w:t>
            </w:r>
            <w:r w:rsidRPr="00662433">
              <w:rPr>
                <w:rFonts w:asciiTheme="majorBidi" w:hAnsiTheme="majorBidi" w:cstheme="majorBidi" w:hint="cs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 w:hint="cs"/>
                <w:cs/>
                <w:lang w:val="en-US"/>
              </w:rPr>
              <w:t>ไฟฟ้าจากพลังงานลม</w:t>
            </w:r>
            <w:r w:rsidR="00A33F78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5012C7">
              <w:rPr>
                <w:rFonts w:asciiTheme="majorBidi" w:hAnsiTheme="majorBidi" w:cstheme="majorBidi" w:hint="cs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3725E20A" w14:textId="77777777" w:rsidR="00F157B5" w:rsidRPr="00C64277" w:rsidRDefault="00F157B5" w:rsidP="00F157B5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5D5F77" w14:textId="56F8F5CC" w:rsidR="00F157B5" w:rsidRPr="00651B2A" w:rsidRDefault="00F157B5" w:rsidP="00F157B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70243D28" w14:textId="77777777" w:rsidR="00F157B5" w:rsidRPr="00C64277" w:rsidRDefault="00F157B5" w:rsidP="00F157B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4B1B12" w14:textId="27FA81EE" w:rsidR="00F157B5" w:rsidRDefault="00F157B5" w:rsidP="00F157B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115A5EFA" w14:textId="77777777" w:rsidR="00F157B5" w:rsidRPr="00C64277" w:rsidRDefault="00F157B5" w:rsidP="00F157B5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FA63B4" w14:textId="505753BD" w:rsidR="00F157B5" w:rsidRPr="00651B2A" w:rsidRDefault="00F157B5" w:rsidP="00A33F7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ACFC3C9" w14:textId="77777777" w:rsidR="00F157B5" w:rsidRPr="00C64277" w:rsidRDefault="00F157B5" w:rsidP="00F157B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96D63A" w14:textId="4134500D" w:rsidR="00F157B5" w:rsidRDefault="00F157B5" w:rsidP="00A33F7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8A5519B" w14:textId="77777777" w:rsidR="00F157B5" w:rsidRPr="00C64277" w:rsidRDefault="00F157B5" w:rsidP="00F157B5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385551" w14:textId="0EEFED20" w:rsidR="00F157B5" w:rsidRPr="008C15A8" w:rsidRDefault="00F157B5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2DCC22" w14:textId="77777777" w:rsidR="00F157B5" w:rsidRPr="00C64277" w:rsidRDefault="00F157B5" w:rsidP="00F157B5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FD07AB" w14:textId="25689568" w:rsidR="00F157B5" w:rsidRPr="008C15A8" w:rsidRDefault="00F157B5" w:rsidP="0020771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1C2ABA" w14:textId="77777777" w:rsidR="00F157B5" w:rsidRPr="00C64277" w:rsidRDefault="00F157B5" w:rsidP="00F157B5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9FE1F0" w14:textId="383873C6" w:rsidR="00F157B5" w:rsidRPr="00123BF2" w:rsidRDefault="00F157B5" w:rsidP="00F157B5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AB68CA" w14:textId="77777777" w:rsidR="00F157B5" w:rsidRPr="00C64277" w:rsidRDefault="00F157B5" w:rsidP="00F157B5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7DFD47E" w14:textId="68BE4739" w:rsidR="00F157B5" w:rsidRPr="00936E6C" w:rsidRDefault="00F157B5" w:rsidP="00F157B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E7A7B7" w14:textId="77777777" w:rsidR="00F157B5" w:rsidRPr="00C64277" w:rsidRDefault="00F157B5" w:rsidP="00F157B5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19C4F6" w14:textId="66BF3CCE" w:rsidR="00F157B5" w:rsidRPr="00C64277" w:rsidRDefault="00F157B5" w:rsidP="00F157B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1A5F506" w14:textId="77777777" w:rsidR="00F157B5" w:rsidRPr="00C64277" w:rsidRDefault="00F157B5" w:rsidP="00F157B5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B5BC73" w14:textId="518CA8A4" w:rsidR="00F157B5" w:rsidRPr="00C64277" w:rsidRDefault="00F157B5" w:rsidP="00F157B5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157B5" w:rsidRPr="00C64277" w14:paraId="71342048" w14:textId="77777777" w:rsidTr="00675AA6">
        <w:tc>
          <w:tcPr>
            <w:tcW w:w="2699" w:type="dxa"/>
          </w:tcPr>
          <w:p w14:paraId="45B66F66" w14:textId="1C2E7472" w:rsidR="00F157B5" w:rsidRPr="005012C7" w:rsidRDefault="00F157B5" w:rsidP="00F157B5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4446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02DC84A9" w14:textId="77777777" w:rsidR="00F157B5" w:rsidRPr="00C64277" w:rsidRDefault="00F157B5" w:rsidP="00F157B5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60D9EA62" w14:textId="77777777" w:rsidR="00F157B5" w:rsidRPr="005012C7" w:rsidRDefault="00F157B5" w:rsidP="00F157B5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301AB24" w14:textId="77777777" w:rsidR="00F157B5" w:rsidRPr="00C64277" w:rsidRDefault="00F157B5" w:rsidP="00F157B5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0F4006" w14:textId="77777777" w:rsidR="00F157B5" w:rsidRPr="00651B2A" w:rsidRDefault="00F157B5" w:rsidP="00F157B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17E5A4" w14:textId="77777777" w:rsidR="00F157B5" w:rsidRPr="00C64277" w:rsidRDefault="00F157B5" w:rsidP="00F157B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5D1BF03" w14:textId="77777777" w:rsidR="00F157B5" w:rsidRDefault="00F157B5" w:rsidP="00F157B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99A86F" w14:textId="77777777" w:rsidR="00F157B5" w:rsidRPr="00C64277" w:rsidRDefault="00F157B5" w:rsidP="00F157B5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3DF9C10" w14:textId="77777777" w:rsidR="00F157B5" w:rsidRPr="00651B2A" w:rsidRDefault="00F157B5" w:rsidP="00F157B5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47307D3" w14:textId="77777777" w:rsidR="00F157B5" w:rsidRPr="00C64277" w:rsidRDefault="00F157B5" w:rsidP="00F157B5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C0006CA" w14:textId="77777777" w:rsidR="00F157B5" w:rsidRDefault="00F157B5" w:rsidP="00F157B5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1144C2" w14:textId="77777777" w:rsidR="00F157B5" w:rsidRPr="00C64277" w:rsidRDefault="00F157B5" w:rsidP="00F157B5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783FE" w14:textId="2790F566" w:rsidR="00F157B5" w:rsidRPr="008C15A8" w:rsidRDefault="00F157B5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651B2A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207710">
              <w:rPr>
                <w:rFonts w:asciiTheme="majorBidi" w:hAnsiTheme="majorBidi" w:cstheme="majorBidi"/>
                <w:b/>
                <w:bCs/>
                <w:lang w:val="en-US"/>
              </w:rPr>
              <w:t>1,914,392</w:t>
            </w:r>
          </w:p>
        </w:tc>
        <w:tc>
          <w:tcPr>
            <w:tcW w:w="90" w:type="dxa"/>
            <w:shd w:val="clear" w:color="auto" w:fill="auto"/>
          </w:tcPr>
          <w:p w14:paraId="0EDF85FC" w14:textId="77777777" w:rsidR="00F157B5" w:rsidRPr="00C64277" w:rsidRDefault="00F157B5" w:rsidP="00F157B5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3DECD" w14:textId="5B405C4E" w:rsidR="00F157B5" w:rsidRPr="008C15A8" w:rsidRDefault="00F157B5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13,214,012</w:t>
            </w:r>
          </w:p>
        </w:tc>
        <w:tc>
          <w:tcPr>
            <w:tcW w:w="90" w:type="dxa"/>
            <w:shd w:val="clear" w:color="auto" w:fill="auto"/>
          </w:tcPr>
          <w:p w14:paraId="6B273889" w14:textId="77777777" w:rsidR="00F157B5" w:rsidRPr="00C64277" w:rsidRDefault="00F157B5" w:rsidP="00F157B5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B0C658" w14:textId="0F856506" w:rsidR="00F157B5" w:rsidRPr="00123BF2" w:rsidRDefault="00F157B5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207710">
              <w:rPr>
                <w:rFonts w:asciiTheme="majorBidi" w:hAnsiTheme="majorBidi" w:cstheme="majorBidi"/>
                <w:b/>
                <w:bCs/>
                <w:lang w:val="en-US"/>
              </w:rPr>
              <w:t>6,088,167</w:t>
            </w:r>
          </w:p>
        </w:tc>
        <w:tc>
          <w:tcPr>
            <w:tcW w:w="90" w:type="dxa"/>
            <w:shd w:val="clear" w:color="auto" w:fill="auto"/>
          </w:tcPr>
          <w:p w14:paraId="4AB6116F" w14:textId="77777777" w:rsidR="00F157B5" w:rsidRPr="00C64277" w:rsidRDefault="00F157B5" w:rsidP="00F157B5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7A5A4" w14:textId="75EAC0FB" w:rsidR="00F157B5" w:rsidRPr="00936E6C" w:rsidRDefault="00F157B5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E95FDA">
              <w:rPr>
                <w:rFonts w:asciiTheme="majorBidi" w:hAnsiTheme="majorBidi" w:cstheme="majorBidi"/>
                <w:b/>
                <w:bCs/>
                <w:lang w:val="en-US"/>
              </w:rPr>
              <w:t>24</w:t>
            </w:r>
            <w:r w:rsidR="00207710">
              <w:rPr>
                <w:rFonts w:asciiTheme="majorBidi" w:hAnsiTheme="majorBidi" w:cstheme="majorBidi"/>
                <w:b/>
                <w:bCs/>
                <w:lang w:val="en-US"/>
              </w:rPr>
              <w:t>,911,629</w:t>
            </w:r>
          </w:p>
        </w:tc>
        <w:tc>
          <w:tcPr>
            <w:tcW w:w="90" w:type="dxa"/>
            <w:shd w:val="clear" w:color="auto" w:fill="auto"/>
          </w:tcPr>
          <w:p w14:paraId="172A6803" w14:textId="77777777" w:rsidR="00F157B5" w:rsidRPr="00C64277" w:rsidRDefault="00F157B5" w:rsidP="00F157B5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4EFFD" w14:textId="2E869C66" w:rsidR="00F157B5" w:rsidRPr="00C64277" w:rsidRDefault="00F157B5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</w:t>
            </w:r>
            <w:r w:rsidR="00470EE5">
              <w:rPr>
                <w:rFonts w:asciiTheme="majorBidi" w:hAnsiTheme="majorBidi" w:cstheme="majorBidi"/>
                <w:b/>
                <w:bCs/>
                <w:lang w:val="en-US"/>
              </w:rPr>
              <w:t>771,125</w:t>
            </w:r>
          </w:p>
        </w:tc>
        <w:tc>
          <w:tcPr>
            <w:tcW w:w="90" w:type="dxa"/>
          </w:tcPr>
          <w:p w14:paraId="79D79FE3" w14:textId="77777777" w:rsidR="00F157B5" w:rsidRPr="00C64277" w:rsidRDefault="00F157B5" w:rsidP="00F157B5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1DC5A4" w14:textId="2D6D9C87" w:rsidR="00F157B5" w:rsidRPr="00C64277" w:rsidRDefault="00F157B5" w:rsidP="00675AA6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1,9</w:t>
            </w:r>
            <w:r w:rsidR="00470EE5">
              <w:rPr>
                <w:rFonts w:asciiTheme="majorBidi" w:hAnsiTheme="majorBidi" w:cstheme="majorBidi"/>
                <w:b/>
                <w:bCs/>
                <w:lang w:val="en-US"/>
              </w:rPr>
              <w:t>72,375</w:t>
            </w:r>
          </w:p>
        </w:tc>
      </w:tr>
    </w:tbl>
    <w:p w14:paraId="42C14E33" w14:textId="05DE3EFB" w:rsidR="00B913C5" w:rsidRDefault="00B913C5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B913C5" w:rsidSect="001E5860">
          <w:pgSz w:w="16834" w:h="11909" w:orient="landscape" w:code="9"/>
          <w:pgMar w:top="1872" w:right="1181" w:bottom="706" w:left="1008" w:header="720" w:footer="720" w:gutter="0"/>
          <w:paperSrc w:first="15" w:other="15"/>
          <w:pgNumType w:start="58"/>
          <w:cols w:space="737"/>
          <w:docGrid w:linePitch="299"/>
        </w:sect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1F64630" w14:textId="232FCC2B" w:rsidR="007474FF" w:rsidRPr="00916005" w:rsidRDefault="007474FF" w:rsidP="007474FF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91600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</w:t>
      </w:r>
      <w:r>
        <w:rPr>
          <w:rFonts w:ascii="Angsana New" w:hAnsi="Angsana New" w:hint="cs"/>
          <w:b/>
          <w:bCs/>
          <w:sz w:val="30"/>
          <w:szCs w:val="30"/>
          <w:cs/>
        </w:rPr>
        <w:t>ร่วม</w:t>
      </w:r>
    </w:p>
    <w:p w14:paraId="3FEF87BD" w14:textId="610919DA" w:rsidR="007474FF" w:rsidRDefault="007474FF" w:rsidP="007474FF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8"/>
        <w:gridCol w:w="719"/>
        <w:gridCol w:w="1171"/>
        <w:gridCol w:w="270"/>
        <w:gridCol w:w="1080"/>
        <w:gridCol w:w="272"/>
        <w:gridCol w:w="1170"/>
        <w:gridCol w:w="272"/>
        <w:gridCol w:w="1258"/>
      </w:tblGrid>
      <w:tr w:rsidR="004752AE" w:rsidRPr="00D041CF" w14:paraId="36475702" w14:textId="77777777" w:rsidTr="00095DAC">
        <w:trPr>
          <w:tblHeader/>
        </w:trPr>
        <w:tc>
          <w:tcPr>
            <w:tcW w:w="2008" w:type="pct"/>
            <w:gridSpan w:val="2"/>
          </w:tcPr>
          <w:p w14:paraId="462D0FFC" w14:textId="77777777" w:rsidR="004752AE" w:rsidRPr="00BA4606" w:rsidRDefault="004752AE" w:rsidP="00095DAC">
            <w:pPr>
              <w:pStyle w:val="BodyText"/>
              <w:spacing w:after="0"/>
              <w:ind w:left="1668" w:right="-110" w:hanging="16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pct"/>
            <w:gridSpan w:val="3"/>
          </w:tcPr>
          <w:p w14:paraId="49CB22AB" w14:textId="77777777" w:rsidR="004752AE" w:rsidRPr="00BA4606" w:rsidRDefault="004752AE" w:rsidP="00095DAC">
            <w:pPr>
              <w:pStyle w:val="BodyText"/>
              <w:spacing w:after="0"/>
              <w:ind w:left="1668" w:right="-110" w:hanging="17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46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0FDD816" w14:textId="77777777" w:rsidR="004752AE" w:rsidRPr="00BA4606" w:rsidRDefault="004752AE" w:rsidP="00095DAC">
            <w:pPr>
              <w:pStyle w:val="BodyText"/>
              <w:spacing w:after="0"/>
              <w:ind w:left="1668" w:right="-110" w:hanging="177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1" w:type="pct"/>
            <w:gridSpan w:val="3"/>
          </w:tcPr>
          <w:p w14:paraId="75576EEC" w14:textId="77777777" w:rsidR="004752AE" w:rsidRPr="00BA4606" w:rsidRDefault="004752AE" w:rsidP="00095DAC">
            <w:pPr>
              <w:pStyle w:val="BodyText"/>
              <w:spacing w:after="0"/>
              <w:ind w:left="1668" w:right="-110" w:hanging="177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46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52AE" w:rsidRPr="00D041CF" w14:paraId="7091336A" w14:textId="77777777" w:rsidTr="00095DAC">
        <w:trPr>
          <w:tblHeader/>
        </w:trPr>
        <w:tc>
          <w:tcPr>
            <w:tcW w:w="1617" w:type="pct"/>
          </w:tcPr>
          <w:p w14:paraId="69E1CA8E" w14:textId="77777777" w:rsidR="004752AE" w:rsidRPr="00BA4606" w:rsidRDefault="004752AE" w:rsidP="00095DAC">
            <w:pPr>
              <w:pStyle w:val="BodyText"/>
              <w:spacing w:after="0"/>
              <w:ind w:left="162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162499D5" w14:textId="02B7C047" w:rsidR="004752AE" w:rsidRPr="00BA4606" w:rsidRDefault="004752AE" w:rsidP="00095DAC">
            <w:pPr>
              <w:pStyle w:val="BodyText"/>
              <w:spacing w:after="0" w:line="240" w:lineRule="auto"/>
              <w:ind w:left="-106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152E379B" w14:textId="6A3F1508" w:rsidR="004752AE" w:rsidRPr="00BA4606" w:rsidRDefault="009935A8" w:rsidP="00095DA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4606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7" w:type="pct"/>
          </w:tcPr>
          <w:p w14:paraId="2917E3C4" w14:textId="77777777" w:rsidR="004752AE" w:rsidRPr="00BA4606" w:rsidRDefault="004752AE" w:rsidP="00095DA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1489A15C" w14:textId="2EF1A01A" w:rsidR="004752AE" w:rsidRPr="00BA4606" w:rsidRDefault="009935A8" w:rsidP="00095DA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4606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8" w:type="pct"/>
          </w:tcPr>
          <w:p w14:paraId="7F000103" w14:textId="77777777" w:rsidR="004752AE" w:rsidRPr="00BA4606" w:rsidRDefault="004752AE" w:rsidP="00095DA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3E33D1F1" w14:textId="09BCF7F2" w:rsidR="004752AE" w:rsidRPr="00BA4606" w:rsidRDefault="009935A8" w:rsidP="00095DA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4606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8" w:type="pct"/>
          </w:tcPr>
          <w:p w14:paraId="6509DC25" w14:textId="77777777" w:rsidR="004752AE" w:rsidRPr="00BA4606" w:rsidRDefault="004752AE" w:rsidP="00095DA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</w:tcPr>
          <w:p w14:paraId="464F703A" w14:textId="348732A0" w:rsidR="004752AE" w:rsidRPr="00BA4606" w:rsidRDefault="009935A8" w:rsidP="00095DA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4606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4752AE" w:rsidRPr="00D041CF" w14:paraId="1F9A1680" w14:textId="77777777" w:rsidTr="00095DAC">
        <w:trPr>
          <w:tblHeader/>
        </w:trPr>
        <w:tc>
          <w:tcPr>
            <w:tcW w:w="1617" w:type="pct"/>
          </w:tcPr>
          <w:p w14:paraId="339C5124" w14:textId="77777777" w:rsidR="004752AE" w:rsidRPr="00BA4606" w:rsidRDefault="004752AE" w:rsidP="00095DAC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2" w:type="pct"/>
          </w:tcPr>
          <w:p w14:paraId="0EE1B0A4" w14:textId="77777777" w:rsidR="004752AE" w:rsidRPr="00BA4606" w:rsidRDefault="004752AE" w:rsidP="00095D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92" w:type="pct"/>
            <w:gridSpan w:val="7"/>
          </w:tcPr>
          <w:p w14:paraId="03423FE6" w14:textId="77777777" w:rsidR="004752AE" w:rsidRPr="00BA4606" w:rsidRDefault="004752AE" w:rsidP="00095D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A46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752AE" w:rsidRPr="00D041CF" w14:paraId="6B062EAA" w14:textId="77777777" w:rsidTr="00EE791F">
        <w:tc>
          <w:tcPr>
            <w:tcW w:w="1617" w:type="pct"/>
          </w:tcPr>
          <w:p w14:paraId="755DEBF7" w14:textId="77777777" w:rsidR="004752AE" w:rsidRPr="00BA4606" w:rsidRDefault="004752AE" w:rsidP="00095DA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46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92" w:type="pct"/>
          </w:tcPr>
          <w:p w14:paraId="2F324DCE" w14:textId="77777777" w:rsidR="004752AE" w:rsidRPr="00BA4606" w:rsidRDefault="004752AE" w:rsidP="00095DAC">
            <w:pPr>
              <w:pStyle w:val="BodyText"/>
              <w:tabs>
                <w:tab w:val="decimal" w:pos="613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8" w:type="pct"/>
          </w:tcPr>
          <w:p w14:paraId="37DFA10B" w14:textId="77777777" w:rsidR="004752AE" w:rsidRPr="00BA4606" w:rsidRDefault="004752AE" w:rsidP="00095DAC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931E83C" w14:textId="77777777" w:rsidR="004752AE" w:rsidRPr="00BA4606" w:rsidRDefault="004752AE" w:rsidP="00095DA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2AA6F2FB" w14:textId="77777777" w:rsidR="004752AE" w:rsidRPr="00BA4606" w:rsidRDefault="004752AE" w:rsidP="00095DAC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61C44EF7" w14:textId="77777777" w:rsidR="004752AE" w:rsidRPr="00BA4606" w:rsidRDefault="004752AE" w:rsidP="00095DAC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43163405" w14:textId="77777777" w:rsidR="004752AE" w:rsidRPr="00BA4606" w:rsidRDefault="004752AE" w:rsidP="00095DAC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45D678EF" w14:textId="77777777" w:rsidR="004752AE" w:rsidRPr="00BA4606" w:rsidRDefault="004752AE" w:rsidP="00095DAC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</w:tcPr>
          <w:p w14:paraId="4FEA4FDA" w14:textId="77777777" w:rsidR="004752AE" w:rsidRPr="00BA4606" w:rsidRDefault="004752AE" w:rsidP="00095DAC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03AA" w:rsidRPr="00D041CF" w14:paraId="6537483D" w14:textId="77777777" w:rsidTr="00620E28">
        <w:tc>
          <w:tcPr>
            <w:tcW w:w="1617" w:type="pct"/>
          </w:tcPr>
          <w:p w14:paraId="47C7D899" w14:textId="5AA0B227" w:rsidR="005E03AA" w:rsidRPr="00BA4606" w:rsidRDefault="005E03AA" w:rsidP="005E03AA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46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A46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BA46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A46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392" w:type="pct"/>
          </w:tcPr>
          <w:p w14:paraId="58CD3C1F" w14:textId="77777777" w:rsidR="005E03AA" w:rsidRPr="00BA4606" w:rsidRDefault="005E03AA" w:rsidP="005E03AA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54886998" w14:textId="712A7F9B" w:rsidR="005E03AA" w:rsidRPr="00BA4606" w:rsidRDefault="005E03AA" w:rsidP="005E03AA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4606">
              <w:rPr>
                <w:rFonts w:ascii="Angsana New" w:hAnsi="Angsana New"/>
                <w:b/>
                <w:bCs/>
                <w:sz w:val="28"/>
                <w:szCs w:val="28"/>
              </w:rPr>
              <w:t>805,101</w:t>
            </w:r>
          </w:p>
        </w:tc>
        <w:tc>
          <w:tcPr>
            <w:tcW w:w="147" w:type="pct"/>
            <w:vAlign w:val="bottom"/>
          </w:tcPr>
          <w:p w14:paraId="1047E17C" w14:textId="77777777" w:rsidR="005E03AA" w:rsidRPr="00BA4606" w:rsidRDefault="005E03AA" w:rsidP="005E03A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30A20FCA" w14:textId="31B11AA6" w:rsidR="005E03AA" w:rsidRPr="00BA4606" w:rsidRDefault="005E03AA" w:rsidP="005E03AA">
            <w:pPr>
              <w:pStyle w:val="BodyText"/>
              <w:tabs>
                <w:tab w:val="decimal" w:pos="70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A46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752</w:t>
            </w:r>
            <w:r w:rsidRPr="00BA460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A46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558</w:t>
            </w:r>
          </w:p>
        </w:tc>
        <w:tc>
          <w:tcPr>
            <w:tcW w:w="148" w:type="pct"/>
            <w:vAlign w:val="bottom"/>
          </w:tcPr>
          <w:p w14:paraId="544485A2" w14:textId="77777777" w:rsidR="005E03AA" w:rsidRPr="00BA4606" w:rsidRDefault="005E03AA" w:rsidP="005E03A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63C77C1B" w14:textId="48966AFA" w:rsidR="005E03AA" w:rsidRPr="00BA4606" w:rsidRDefault="005E03AA" w:rsidP="005E03A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A4606">
              <w:rPr>
                <w:rFonts w:ascii="Angsana New" w:hAnsi="Angsana New"/>
                <w:b/>
                <w:bCs/>
                <w:sz w:val="28"/>
                <w:szCs w:val="28"/>
              </w:rPr>
              <w:t>805,101</w:t>
            </w:r>
          </w:p>
        </w:tc>
        <w:tc>
          <w:tcPr>
            <w:tcW w:w="148" w:type="pct"/>
            <w:shd w:val="clear" w:color="auto" w:fill="auto"/>
          </w:tcPr>
          <w:p w14:paraId="76F0F2FE" w14:textId="77777777" w:rsidR="005E03AA" w:rsidRPr="00BA4606" w:rsidRDefault="005E03AA" w:rsidP="005E03AA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shd w:val="clear" w:color="auto" w:fill="auto"/>
          </w:tcPr>
          <w:p w14:paraId="14A6FCA7" w14:textId="3B6E9B71" w:rsidR="005E03AA" w:rsidRPr="00BA4606" w:rsidRDefault="005E03AA" w:rsidP="005E03AA">
            <w:pPr>
              <w:pStyle w:val="BodyText"/>
              <w:tabs>
                <w:tab w:val="decimal" w:pos="876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A46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752,558</w:t>
            </w:r>
          </w:p>
        </w:tc>
      </w:tr>
      <w:tr w:rsidR="00BA4606" w:rsidRPr="00D041CF" w14:paraId="3A7CCB0E" w14:textId="77777777" w:rsidTr="00BA4606">
        <w:tc>
          <w:tcPr>
            <w:tcW w:w="2008" w:type="pct"/>
            <w:gridSpan w:val="2"/>
          </w:tcPr>
          <w:p w14:paraId="3B5285DD" w14:textId="75565795" w:rsidR="00BA4606" w:rsidRPr="00BA4606" w:rsidRDefault="00BA4606" w:rsidP="00BA4606">
            <w:pPr>
              <w:pStyle w:val="BodyText"/>
              <w:tabs>
                <w:tab w:val="decimal" w:pos="882"/>
              </w:tabs>
              <w:spacing w:after="0"/>
              <w:ind w:left="160" w:right="-131" w:hanging="160"/>
              <w:rPr>
                <w:rFonts w:ascii="Angsana New" w:hAnsi="Angsana New"/>
                <w:sz w:val="28"/>
                <w:szCs w:val="28"/>
              </w:rPr>
            </w:pPr>
            <w:r w:rsidRPr="00BA4606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BA4606">
              <w:rPr>
                <w:rFonts w:ascii="Angsana New" w:hAnsi="Angsana New" w:hint="cs"/>
                <w:sz w:val="28"/>
                <w:szCs w:val="28"/>
                <w:cs/>
              </w:rPr>
              <w:t>ของบริษัท</w:t>
            </w:r>
            <w:r w:rsidRPr="00BA4606">
              <w:rPr>
                <w:rFonts w:ascii="Angsana New" w:hAnsi="Angsana New"/>
                <w:sz w:val="28"/>
                <w:szCs w:val="28"/>
                <w:cs/>
              </w:rPr>
              <w:t>ร่วม</w:t>
            </w:r>
            <w:r w:rsidRPr="00BA4606">
              <w:rPr>
                <w:rFonts w:ascii="Angsana New" w:hAnsi="Angsana New" w:hint="cs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67E64800" w14:textId="3EED70FE" w:rsidR="00BA4606" w:rsidRPr="00BA4606" w:rsidRDefault="00BA4606" w:rsidP="005E03AA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4606">
              <w:rPr>
                <w:rFonts w:ascii="Angsana New" w:hAnsi="Angsana New"/>
                <w:sz w:val="28"/>
                <w:szCs w:val="28"/>
              </w:rPr>
              <w:t>24,703</w:t>
            </w:r>
          </w:p>
        </w:tc>
        <w:tc>
          <w:tcPr>
            <w:tcW w:w="147" w:type="pct"/>
            <w:vAlign w:val="bottom"/>
          </w:tcPr>
          <w:p w14:paraId="0865043E" w14:textId="77777777" w:rsidR="00BA4606" w:rsidRPr="00BA4606" w:rsidRDefault="00BA4606" w:rsidP="005E03A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266062A4" w14:textId="4AA16227" w:rsidR="00BA4606" w:rsidRPr="00BA4606" w:rsidRDefault="00BA4606" w:rsidP="005E03AA">
            <w:pPr>
              <w:pStyle w:val="BodyText"/>
              <w:tabs>
                <w:tab w:val="decimal" w:pos="70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4606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  <w:r w:rsidRPr="00BA4606">
              <w:rPr>
                <w:rFonts w:ascii="Angsana New" w:hAnsi="Angsana New"/>
                <w:sz w:val="28"/>
                <w:szCs w:val="28"/>
              </w:rPr>
              <w:t>,</w:t>
            </w:r>
            <w:r w:rsidRPr="00BA4606">
              <w:rPr>
                <w:rFonts w:ascii="Angsana New" w:hAnsi="Angsana New"/>
                <w:sz w:val="28"/>
                <w:szCs w:val="28"/>
                <w:lang w:val="en-US"/>
              </w:rPr>
              <w:t>321</w:t>
            </w:r>
          </w:p>
        </w:tc>
        <w:tc>
          <w:tcPr>
            <w:tcW w:w="148" w:type="pct"/>
            <w:vAlign w:val="bottom"/>
          </w:tcPr>
          <w:p w14:paraId="5AB4F62F" w14:textId="77777777" w:rsidR="00BA4606" w:rsidRPr="00BA4606" w:rsidRDefault="00BA4606" w:rsidP="005E03A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6B554349" w14:textId="4D92CDA3" w:rsidR="00BA4606" w:rsidRPr="00BA4606" w:rsidRDefault="00BA4606" w:rsidP="005E03A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A4606">
              <w:rPr>
                <w:rFonts w:ascii="Angsana New" w:hAnsi="Angsana New"/>
                <w:sz w:val="28"/>
                <w:szCs w:val="28"/>
              </w:rPr>
              <w:t>24,703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1033C09" w14:textId="77777777" w:rsidR="00BA4606" w:rsidRPr="00BA4606" w:rsidRDefault="00BA4606" w:rsidP="005E03A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3422EA21" w14:textId="13EC138C" w:rsidR="00BA4606" w:rsidRPr="00BA4606" w:rsidRDefault="00BA4606" w:rsidP="005E03AA">
            <w:pPr>
              <w:pStyle w:val="BodyText"/>
              <w:tabs>
                <w:tab w:val="decimal" w:pos="876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4606">
              <w:rPr>
                <w:rFonts w:ascii="Angsana New" w:hAnsi="Angsana New"/>
                <w:sz w:val="28"/>
                <w:szCs w:val="28"/>
                <w:lang w:val="en-US"/>
              </w:rPr>
              <w:t>56,321</w:t>
            </w:r>
          </w:p>
        </w:tc>
      </w:tr>
      <w:tr w:rsidR="00BA4606" w:rsidRPr="00D041CF" w14:paraId="68A8158F" w14:textId="77777777" w:rsidTr="00BA4606">
        <w:tc>
          <w:tcPr>
            <w:tcW w:w="2008" w:type="pct"/>
            <w:gridSpan w:val="2"/>
          </w:tcPr>
          <w:p w14:paraId="2AC65E60" w14:textId="5F475F48" w:rsidR="00BA4606" w:rsidRPr="00BA4606" w:rsidRDefault="00BA4606" w:rsidP="00BA4606">
            <w:pPr>
              <w:pStyle w:val="BodyText"/>
              <w:tabs>
                <w:tab w:val="decimal" w:pos="882"/>
              </w:tabs>
              <w:spacing w:after="0"/>
              <w:ind w:left="160" w:right="-131" w:hanging="180"/>
              <w:rPr>
                <w:rFonts w:ascii="Angsana New" w:hAnsi="Angsana New"/>
                <w:sz w:val="28"/>
                <w:szCs w:val="28"/>
              </w:rPr>
            </w:pPr>
            <w:r w:rsidRPr="00BA4606">
              <w:rPr>
                <w:rFonts w:ascii="Angsana New" w:hAnsi="Angsana New"/>
                <w:sz w:val="28"/>
                <w:szCs w:val="28"/>
                <w:cs/>
              </w:rPr>
              <w:t>ส่วนแบ่งกำไร (ขาดทุน) เบ็ดเสร็จอื่น</w:t>
            </w:r>
            <w:r w:rsidRPr="00BA4606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="00673D12">
              <w:rPr>
                <w:rFonts w:ascii="Angsana New" w:hAnsi="Angsana New"/>
                <w:sz w:val="28"/>
                <w:szCs w:val="28"/>
              </w:rPr>
              <w:br/>
            </w:r>
            <w:r w:rsidRPr="00BA460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  <w:r w:rsidRPr="00BA4606">
              <w:rPr>
                <w:rFonts w:ascii="Angsana New" w:hAnsi="Angsana New" w:hint="cs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171F493E" w14:textId="7BDB21B7" w:rsidR="00BA4606" w:rsidRPr="00BA4606" w:rsidRDefault="00BA4606" w:rsidP="001B38C4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4606">
              <w:rPr>
                <w:rFonts w:ascii="Angsana New" w:hAnsi="Angsana New"/>
                <w:sz w:val="28"/>
                <w:szCs w:val="28"/>
              </w:rPr>
              <w:t>12,735</w:t>
            </w:r>
          </w:p>
        </w:tc>
        <w:tc>
          <w:tcPr>
            <w:tcW w:w="147" w:type="pct"/>
            <w:vAlign w:val="bottom"/>
          </w:tcPr>
          <w:p w14:paraId="26498420" w14:textId="77777777" w:rsidR="00BA4606" w:rsidRPr="00BA4606" w:rsidRDefault="00BA4606" w:rsidP="005E03A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D5E86BB" w14:textId="57845CAC" w:rsidR="00BA4606" w:rsidRPr="00BA4606" w:rsidRDefault="00BA4606" w:rsidP="005E03AA">
            <w:pPr>
              <w:pStyle w:val="BodyText"/>
              <w:tabs>
                <w:tab w:val="decimal" w:pos="702"/>
              </w:tabs>
              <w:spacing w:after="0"/>
              <w:ind w:left="-108" w:right="-19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4606">
              <w:rPr>
                <w:rFonts w:ascii="Angsana New" w:hAnsi="Angsana New"/>
                <w:sz w:val="28"/>
                <w:szCs w:val="28"/>
              </w:rPr>
              <w:t>(</w:t>
            </w:r>
            <w:r w:rsidRPr="00BA460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BA4606">
              <w:rPr>
                <w:rFonts w:ascii="Angsana New" w:hAnsi="Angsana New"/>
                <w:sz w:val="28"/>
                <w:szCs w:val="28"/>
              </w:rPr>
              <w:t>,</w:t>
            </w:r>
            <w:r w:rsidRPr="00BA4606">
              <w:rPr>
                <w:rFonts w:ascii="Angsana New" w:hAnsi="Angsana New"/>
                <w:sz w:val="28"/>
                <w:szCs w:val="28"/>
                <w:lang w:val="en-US"/>
              </w:rPr>
              <w:t>778</w:t>
            </w:r>
            <w:r w:rsidRPr="00BA460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" w:type="pct"/>
            <w:vAlign w:val="bottom"/>
          </w:tcPr>
          <w:p w14:paraId="5E639C3B" w14:textId="77777777" w:rsidR="00BA4606" w:rsidRPr="00BA4606" w:rsidRDefault="00BA4606" w:rsidP="005E03A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E6D7DA5" w14:textId="13E7D7BC" w:rsidR="00BA4606" w:rsidRPr="00BA4606" w:rsidRDefault="00BA4606" w:rsidP="005E03A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A4606">
              <w:rPr>
                <w:rFonts w:ascii="Angsana New" w:hAnsi="Angsana New"/>
                <w:sz w:val="28"/>
                <w:szCs w:val="28"/>
              </w:rPr>
              <w:t>12,735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979E03C" w14:textId="77777777" w:rsidR="00BA4606" w:rsidRPr="00BA4606" w:rsidRDefault="00BA4606" w:rsidP="005E03A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139C279B" w14:textId="485D4AF1" w:rsidR="00BA4606" w:rsidRPr="00BA4606" w:rsidRDefault="00BA4606" w:rsidP="005E03AA">
            <w:pPr>
              <w:pStyle w:val="BodyText"/>
              <w:tabs>
                <w:tab w:val="decimal" w:pos="781"/>
                <w:tab w:val="left" w:pos="947"/>
              </w:tabs>
              <w:spacing w:after="0"/>
              <w:ind w:right="-2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A4606">
              <w:rPr>
                <w:rFonts w:ascii="Angsana New" w:hAnsi="Angsana New"/>
                <w:sz w:val="28"/>
                <w:szCs w:val="28"/>
                <w:lang w:val="en-US"/>
              </w:rPr>
              <w:t>(3,778)</w:t>
            </w:r>
          </w:p>
        </w:tc>
      </w:tr>
      <w:tr w:rsidR="005E03AA" w:rsidRPr="00D041CF" w14:paraId="26DFE0C3" w14:textId="77777777" w:rsidTr="00620E28">
        <w:trPr>
          <w:trHeight w:val="269"/>
        </w:trPr>
        <w:tc>
          <w:tcPr>
            <w:tcW w:w="1617" w:type="pct"/>
          </w:tcPr>
          <w:p w14:paraId="13500E41" w14:textId="155BC3C5" w:rsidR="005E03AA" w:rsidRPr="00BA4606" w:rsidRDefault="005E03AA" w:rsidP="005E03AA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46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A46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BA46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A46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92" w:type="pct"/>
          </w:tcPr>
          <w:p w14:paraId="013F9E65" w14:textId="77777777" w:rsidR="005E03AA" w:rsidRPr="00BA4606" w:rsidRDefault="005E03AA" w:rsidP="005E03AA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C46D0" w14:textId="7EE1426D" w:rsidR="005E03AA" w:rsidRPr="00BA4606" w:rsidRDefault="005E03AA" w:rsidP="005E03AA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A46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842,539</w:t>
            </w:r>
          </w:p>
        </w:tc>
        <w:tc>
          <w:tcPr>
            <w:tcW w:w="147" w:type="pct"/>
            <w:vAlign w:val="bottom"/>
          </w:tcPr>
          <w:p w14:paraId="6C253CED" w14:textId="77777777" w:rsidR="005E03AA" w:rsidRPr="00BA4606" w:rsidRDefault="005E03AA" w:rsidP="005E03A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F519B" w14:textId="4A3F2D97" w:rsidR="005E03AA" w:rsidRPr="00BA4606" w:rsidRDefault="005E03AA" w:rsidP="005E03AA">
            <w:pPr>
              <w:pStyle w:val="BodyText"/>
              <w:tabs>
                <w:tab w:val="decimal" w:pos="70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A46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805,101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5A0AA26A" w14:textId="77777777" w:rsidR="005E03AA" w:rsidRPr="00BA4606" w:rsidRDefault="005E03AA" w:rsidP="005E03A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05A721" w14:textId="404C01E4" w:rsidR="005E03AA" w:rsidRPr="00BA4606" w:rsidRDefault="005E03AA" w:rsidP="005E03A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A46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842,539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4E98909" w14:textId="77777777" w:rsidR="005E03AA" w:rsidRPr="00BA4606" w:rsidRDefault="005E03AA" w:rsidP="005E03A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AF543" w14:textId="12114B05" w:rsidR="005E03AA" w:rsidRPr="00BA4606" w:rsidRDefault="005E03AA" w:rsidP="005E03AA">
            <w:pPr>
              <w:pStyle w:val="BodyText"/>
              <w:tabs>
                <w:tab w:val="decimal" w:pos="876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A46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805,101</w:t>
            </w:r>
          </w:p>
        </w:tc>
      </w:tr>
    </w:tbl>
    <w:p w14:paraId="35319887" w14:textId="4AB54384" w:rsidR="004752AE" w:rsidRDefault="004752AE" w:rsidP="007474FF">
      <w:pPr>
        <w:pStyle w:val="Bo-Blankline"/>
      </w:pPr>
    </w:p>
    <w:p w14:paraId="39B57DDD" w14:textId="77777777" w:rsidR="005E12DC" w:rsidRDefault="00617B54" w:rsidP="004C2826">
      <w:pPr>
        <w:pStyle w:val="Bo-C1Content"/>
        <w:rPr>
          <w:rFonts w:asciiTheme="majorBidi" w:hAnsiTheme="majorBidi" w:cstheme="majorBidi"/>
          <w:cs/>
        </w:rPr>
        <w:sectPr w:rsidR="005E12DC" w:rsidSect="005E12DC">
          <w:pgSz w:w="11909" w:h="16834" w:code="9"/>
          <w:pgMar w:top="691" w:right="1152" w:bottom="720" w:left="1152" w:header="720" w:footer="720" w:gutter="0"/>
          <w:paperSrc w:first="15" w:other="15"/>
          <w:pgNumType w:start="60"/>
          <w:cols w:space="737"/>
          <w:docGrid w:linePitch="299"/>
        </w:sectPr>
      </w:pPr>
      <w:r w:rsidRPr="007474FF">
        <w:rPr>
          <w:rFonts w:asciiTheme="majorBidi" w:hAnsiTheme="majorBidi" w:cstheme="majorBidi"/>
          <w:cs/>
        </w:rPr>
        <w:t>กลุ่มบริษัทไม่ได้รับรู้ส่วนแบ่งผลขาดทุนของบริษัทร่วม</w:t>
      </w:r>
      <w:r w:rsidR="00A54F0A" w:rsidRPr="007474FF">
        <w:rPr>
          <w:rFonts w:asciiTheme="majorBidi" w:hAnsiTheme="majorBidi" w:cstheme="majorBidi"/>
          <w:cs/>
        </w:rPr>
        <w:t>ทางอ้อม</w:t>
      </w:r>
      <w:r w:rsidRPr="007474FF">
        <w:rPr>
          <w:rFonts w:asciiTheme="majorBidi" w:hAnsiTheme="majorBidi" w:cstheme="majorBidi"/>
          <w:cs/>
        </w:rPr>
        <w:t>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</w:t>
      </w:r>
      <w:r w:rsidR="00A54F0A" w:rsidRPr="007474FF">
        <w:rPr>
          <w:rFonts w:asciiTheme="majorBidi" w:hAnsiTheme="majorBidi" w:cstheme="majorBidi"/>
          <w:cs/>
        </w:rPr>
        <w:t>ทางอ้อม</w:t>
      </w:r>
      <w:r w:rsidRPr="007474FF">
        <w:rPr>
          <w:rFonts w:asciiTheme="majorBidi" w:hAnsiTheme="majorBidi" w:cstheme="majorBidi"/>
          <w:cs/>
        </w:rPr>
        <w:t>นั้น ณ วันที่</w:t>
      </w:r>
      <w:r w:rsidRPr="007474FF">
        <w:rPr>
          <w:rFonts w:asciiTheme="majorBidi" w:hAnsiTheme="majorBidi" w:cstheme="majorBidi"/>
        </w:rPr>
        <w:t xml:space="preserve"> </w:t>
      </w:r>
      <w:r w:rsidR="009615CF" w:rsidRPr="007474FF">
        <w:rPr>
          <w:rFonts w:asciiTheme="majorBidi" w:hAnsiTheme="majorBidi" w:cstheme="majorBidi"/>
        </w:rPr>
        <w:br/>
      </w:r>
      <w:r w:rsidR="009935A8" w:rsidRPr="009935A8">
        <w:rPr>
          <w:rFonts w:asciiTheme="majorBidi" w:hAnsiTheme="majorBidi" w:cstheme="majorBidi"/>
          <w:lang w:val="en-US"/>
        </w:rPr>
        <w:t>31</w:t>
      </w:r>
      <w:r w:rsidRPr="007474FF">
        <w:rPr>
          <w:rFonts w:asciiTheme="majorBidi" w:hAnsiTheme="majorBidi" w:cstheme="majorBidi"/>
          <w:lang w:val="en-US"/>
        </w:rPr>
        <w:t xml:space="preserve"> </w:t>
      </w:r>
      <w:r w:rsidRPr="007474FF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9935A8" w:rsidRPr="009935A8">
        <w:rPr>
          <w:rFonts w:asciiTheme="majorBidi" w:hAnsiTheme="majorBidi" w:cstheme="majorBidi"/>
          <w:lang w:val="en-US"/>
        </w:rPr>
        <w:t>2564</w:t>
      </w:r>
      <w:r w:rsidRPr="007474FF">
        <w:rPr>
          <w:rFonts w:asciiTheme="majorBidi" w:hAnsiTheme="majorBidi" w:cstheme="majorBidi"/>
          <w:lang w:val="en-US"/>
        </w:rPr>
        <w:t xml:space="preserve"> </w:t>
      </w:r>
      <w:r w:rsidRPr="007474FF">
        <w:rPr>
          <w:rFonts w:asciiTheme="majorBidi" w:hAnsiTheme="majorBidi" w:cstheme="majorBidi"/>
          <w:cs/>
          <w:lang w:val="en-US"/>
        </w:rPr>
        <w:t>กลุ่มบริษัทยังมีส่วนแบ่ง</w:t>
      </w:r>
      <w:r w:rsidRPr="007474FF">
        <w:rPr>
          <w:rFonts w:asciiTheme="majorBidi" w:hAnsiTheme="majorBidi" w:cstheme="majorBidi"/>
          <w:cs/>
        </w:rPr>
        <w:t xml:space="preserve">ผลขาดทุนสะสมที่ยังไม่รับรู้ของบริษัทร่วมจำนวน </w:t>
      </w:r>
      <w:r w:rsidR="00BA4606">
        <w:rPr>
          <w:rFonts w:asciiTheme="majorBidi" w:hAnsiTheme="majorBidi" w:cstheme="majorBidi"/>
        </w:rPr>
        <w:t>985</w:t>
      </w:r>
      <w:r w:rsidRPr="007474FF">
        <w:rPr>
          <w:rFonts w:asciiTheme="majorBidi" w:hAnsiTheme="majorBidi" w:cstheme="majorBidi"/>
          <w:lang w:val="en-US"/>
        </w:rPr>
        <w:t xml:space="preserve"> </w:t>
      </w:r>
      <w:r w:rsidRPr="007474FF">
        <w:rPr>
          <w:rFonts w:asciiTheme="majorBidi" w:hAnsiTheme="majorBidi" w:cstheme="majorBidi"/>
          <w:cs/>
        </w:rPr>
        <w:t>ล้าน</w:t>
      </w:r>
      <w:r w:rsidRPr="007474FF">
        <w:rPr>
          <w:rFonts w:asciiTheme="majorBidi" w:hAnsiTheme="majorBidi" w:cstheme="majorBidi"/>
          <w:spacing w:val="-2"/>
          <w:cs/>
        </w:rPr>
        <w:t xml:space="preserve">บาท </w:t>
      </w:r>
      <w:r w:rsidRPr="007474FF">
        <w:rPr>
          <w:rFonts w:asciiTheme="majorBidi" w:hAnsiTheme="majorBidi" w:cstheme="majorBidi"/>
          <w:i/>
          <w:iCs/>
          <w:spacing w:val="-2"/>
          <w:cs/>
        </w:rPr>
        <w:t>(</w:t>
      </w:r>
      <w:r w:rsidR="009935A8" w:rsidRPr="009935A8">
        <w:rPr>
          <w:rFonts w:asciiTheme="majorBidi" w:hAnsiTheme="majorBidi" w:cstheme="majorBidi"/>
          <w:i/>
          <w:iCs/>
          <w:spacing w:val="-2"/>
          <w:lang w:val="en-US"/>
        </w:rPr>
        <w:t>2563</w:t>
      </w:r>
      <w:r w:rsidRPr="007474FF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9935A8" w:rsidRPr="009935A8">
        <w:rPr>
          <w:rFonts w:asciiTheme="majorBidi" w:hAnsiTheme="majorBidi" w:cstheme="majorBidi"/>
          <w:i/>
          <w:iCs/>
          <w:spacing w:val="-2"/>
          <w:lang w:val="en-US"/>
        </w:rPr>
        <w:t>985</w:t>
      </w:r>
      <w:r w:rsidRPr="007474FF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7474FF">
        <w:rPr>
          <w:rFonts w:asciiTheme="majorBidi" w:hAnsiTheme="majorBidi" w:cstheme="majorBidi"/>
          <w:i/>
          <w:iCs/>
          <w:cs/>
        </w:rPr>
        <w:t>ล้านบาท</w:t>
      </w:r>
      <w:r w:rsidRPr="007474FF">
        <w:rPr>
          <w:rFonts w:asciiTheme="majorBidi" w:hAnsiTheme="majorBidi" w:cstheme="majorBidi"/>
          <w:i/>
          <w:iCs/>
          <w:cs/>
          <w:lang w:val="en-US"/>
        </w:rPr>
        <w:t>)</w:t>
      </w:r>
      <w:r w:rsidRPr="007474FF">
        <w:rPr>
          <w:rFonts w:asciiTheme="majorBidi" w:hAnsiTheme="majorBidi" w:cstheme="majorBidi"/>
          <w:cs/>
          <w:lang w:val="en-US"/>
        </w:rPr>
        <w:t xml:space="preserve"> </w:t>
      </w:r>
      <w:r w:rsidRPr="007474FF">
        <w:rPr>
          <w:rFonts w:asciiTheme="majorBidi" w:hAnsiTheme="majorBidi" w:cstheme="majorBidi"/>
          <w:spacing w:val="4"/>
          <w:cs/>
          <w:lang w:val="en-US"/>
        </w:rPr>
        <w:t>ก</w:t>
      </w:r>
      <w:r w:rsidRPr="007474FF">
        <w:rPr>
          <w:rFonts w:asciiTheme="majorBidi" w:hAnsiTheme="majorBidi" w:cstheme="majorBidi"/>
          <w:cs/>
        </w:rPr>
        <w:t>ลุ่มบริษัทไม่มีภาระหนี้สินที่เกี่ยวเนื่องกับผลขาดทุนนี้</w:t>
      </w:r>
    </w:p>
    <w:p w14:paraId="7BFF2735" w14:textId="77479A80" w:rsidR="005E12DC" w:rsidRDefault="005E12DC" w:rsidP="005E12DC">
      <w:pPr>
        <w:spacing w:line="240" w:lineRule="auto"/>
        <w:ind w:left="540" w:hanging="540"/>
        <w:jc w:val="thaiDistribute"/>
        <w:rPr>
          <w:rFonts w:asciiTheme="majorBidi" w:hAnsiTheme="majorBidi" w:cstheme="majorBidi"/>
          <w:spacing w:val="-8"/>
          <w:sz w:val="28"/>
          <w:szCs w:val="28"/>
          <w:lang w:val="en-US"/>
        </w:rPr>
      </w:pPr>
      <w:r w:rsidRPr="00D63771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lastRenderedPageBreak/>
        <w:t xml:space="preserve">เงินลงทุนในบริษัทร่วม ณ วันที่ </w:t>
      </w:r>
      <w:r>
        <w:rPr>
          <w:rFonts w:asciiTheme="majorBidi" w:hAnsiTheme="majorBidi" w:cstheme="majorBidi"/>
          <w:spacing w:val="-8"/>
          <w:sz w:val="28"/>
          <w:szCs w:val="28"/>
          <w:lang w:val="en-US"/>
        </w:rPr>
        <w:t>31</w:t>
      </w:r>
      <w:r w:rsidRPr="00D63771">
        <w:rPr>
          <w:rFonts w:asciiTheme="majorBidi" w:hAnsiTheme="majorBidi" w:cstheme="majorBidi"/>
          <w:spacing w:val="-8"/>
          <w:sz w:val="28"/>
          <w:szCs w:val="28"/>
          <w:lang w:val="en-US"/>
        </w:rPr>
        <w:t xml:space="preserve"> </w:t>
      </w:r>
      <w:r w:rsidRPr="00D63771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>ธันวาคม</w:t>
      </w:r>
      <w:r>
        <w:rPr>
          <w:rFonts w:asciiTheme="majorBidi" w:hAnsiTheme="majorBidi" w:cstheme="majorBidi" w:hint="cs"/>
          <w:spacing w:val="-8"/>
          <w:sz w:val="28"/>
          <w:szCs w:val="28"/>
          <w:cs/>
          <w:lang w:val="en-US"/>
        </w:rPr>
        <w:t xml:space="preserve"> </w:t>
      </w:r>
      <w:r w:rsidRPr="00D63771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>มีดังนี้</w:t>
      </w:r>
    </w:p>
    <w:p w14:paraId="06901378" w14:textId="77777777" w:rsidR="005E12DC" w:rsidRPr="00324C88" w:rsidRDefault="005E12DC" w:rsidP="005E12DC">
      <w:pPr>
        <w:spacing w:line="240" w:lineRule="auto"/>
        <w:ind w:left="540" w:hanging="540"/>
        <w:jc w:val="thaiDistribute"/>
        <w:rPr>
          <w:rFonts w:asciiTheme="majorBidi" w:hAnsiTheme="majorBidi" w:cstheme="majorBidi"/>
          <w:spacing w:val="-8"/>
          <w:sz w:val="20"/>
          <w:szCs w:val="20"/>
          <w:lang w:val="en-US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12DC" w:rsidRPr="00946DAB" w14:paraId="2075F925" w14:textId="77777777" w:rsidTr="00607BEE">
        <w:trPr>
          <w:tblHeader/>
        </w:trPr>
        <w:tc>
          <w:tcPr>
            <w:tcW w:w="2970" w:type="dxa"/>
          </w:tcPr>
          <w:p w14:paraId="604795C5" w14:textId="77777777" w:rsidR="005E12DC" w:rsidRPr="00946DAB" w:rsidRDefault="005E12DC" w:rsidP="00607BEE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54982BB" w14:textId="77777777" w:rsidR="005E12DC" w:rsidRPr="00946DAB" w:rsidRDefault="005E12DC" w:rsidP="00607BE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60290371" w14:textId="77777777" w:rsidR="005E12DC" w:rsidRPr="00946DAB" w:rsidRDefault="005E12DC" w:rsidP="00607B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E12DC" w:rsidRPr="00946DAB" w14:paraId="691BF2B2" w14:textId="77777777" w:rsidTr="00607BEE">
        <w:trPr>
          <w:tblHeader/>
        </w:trPr>
        <w:tc>
          <w:tcPr>
            <w:tcW w:w="2970" w:type="dxa"/>
          </w:tcPr>
          <w:p w14:paraId="68E3B3EA" w14:textId="77777777" w:rsidR="005E12DC" w:rsidRPr="00946DAB" w:rsidRDefault="005E12DC" w:rsidP="00607BEE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27A100C" w14:textId="77777777" w:rsidR="005E12DC" w:rsidRPr="00946DAB" w:rsidRDefault="005E12DC" w:rsidP="00607BE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1FC64F63" w14:textId="77777777" w:rsidR="005E12DC" w:rsidRPr="00946DAB" w:rsidRDefault="005E12DC" w:rsidP="00607B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15E05732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5A7DD58E" w14:textId="77777777" w:rsidR="005E12DC" w:rsidRPr="00946DAB" w:rsidRDefault="005E12DC" w:rsidP="00607B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287691DD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67C686A0" w14:textId="77777777" w:rsidR="005E12DC" w:rsidRPr="00946DAB" w:rsidRDefault="005E12DC" w:rsidP="00607B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4627A2EF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79A2797F" w14:textId="77777777" w:rsidR="005E12DC" w:rsidRPr="00946DAB" w:rsidRDefault="005E12DC" w:rsidP="00607B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607BEE" w:rsidRPr="00946DAB" w14:paraId="359DBEBD" w14:textId="77777777" w:rsidTr="00607BEE">
        <w:trPr>
          <w:tblHeader/>
        </w:trPr>
        <w:tc>
          <w:tcPr>
            <w:tcW w:w="2970" w:type="dxa"/>
          </w:tcPr>
          <w:p w14:paraId="703A96B7" w14:textId="77777777" w:rsidR="00607BEE" w:rsidRPr="00946DAB" w:rsidRDefault="00607BEE" w:rsidP="00607BEE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12B4D495" w14:textId="77777777" w:rsidR="00607BEE" w:rsidRPr="00946DAB" w:rsidRDefault="00607BEE" w:rsidP="00607BE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E4C1366" w14:textId="4FAC2122" w:rsidR="00607BEE" w:rsidRPr="00946DAB" w:rsidRDefault="00607BEE" w:rsidP="00607BEE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7" w:type="dxa"/>
          </w:tcPr>
          <w:p w14:paraId="0790FD89" w14:textId="77777777" w:rsidR="00607BEE" w:rsidRPr="00946DAB" w:rsidRDefault="00607BEE" w:rsidP="00607BE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05B1D33" w14:textId="5DDC8764" w:rsidR="00607BEE" w:rsidRPr="00946DAB" w:rsidRDefault="00607BEE" w:rsidP="00607B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227C22B8" w14:textId="77777777" w:rsidR="00607BEE" w:rsidRPr="00946DAB" w:rsidRDefault="00607BEE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F4CA39F" w14:textId="6ED68AC6" w:rsidR="00607BEE" w:rsidRPr="00946DAB" w:rsidRDefault="00607BEE" w:rsidP="00607BEE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7" w:type="dxa"/>
          </w:tcPr>
          <w:p w14:paraId="0A2DB5C6" w14:textId="77777777" w:rsidR="00607BEE" w:rsidRPr="00946DAB" w:rsidRDefault="00607BEE" w:rsidP="00607BE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6A32A73" w14:textId="2D245A7B" w:rsidR="00607BEE" w:rsidRPr="00946DAB" w:rsidRDefault="00607BEE" w:rsidP="00607B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0CA03620" w14:textId="77777777" w:rsidR="00607BEE" w:rsidRPr="00946DAB" w:rsidRDefault="00607BEE" w:rsidP="00607BEE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94933E0" w14:textId="208567E9" w:rsidR="00607BEE" w:rsidRPr="00946DAB" w:rsidRDefault="00607BEE" w:rsidP="00607BEE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7" w:type="dxa"/>
          </w:tcPr>
          <w:p w14:paraId="085818CE" w14:textId="77777777" w:rsidR="00607BEE" w:rsidRPr="00946DAB" w:rsidRDefault="00607BEE" w:rsidP="00607BE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6BC5733" w14:textId="6C9D704B" w:rsidR="00607BEE" w:rsidRPr="00946DAB" w:rsidRDefault="00607BEE" w:rsidP="00607B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726A1A7D" w14:textId="77777777" w:rsidR="00607BEE" w:rsidRPr="00946DAB" w:rsidRDefault="00607BEE" w:rsidP="00607BEE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B871AE1" w14:textId="0C61709A" w:rsidR="00607BEE" w:rsidRPr="00946DAB" w:rsidRDefault="00607BEE" w:rsidP="00607BEE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7" w:type="dxa"/>
          </w:tcPr>
          <w:p w14:paraId="391F121D" w14:textId="77777777" w:rsidR="00607BEE" w:rsidRPr="00946DAB" w:rsidRDefault="00607BEE" w:rsidP="00607BE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806BD6C" w14:textId="021316AA" w:rsidR="00607BEE" w:rsidRPr="00946DAB" w:rsidRDefault="00607BEE" w:rsidP="00607B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2563</w:t>
            </w:r>
          </w:p>
        </w:tc>
      </w:tr>
      <w:tr w:rsidR="005E12DC" w:rsidRPr="00946DAB" w14:paraId="78191659" w14:textId="77777777" w:rsidTr="00607BEE">
        <w:trPr>
          <w:tblHeader/>
        </w:trPr>
        <w:tc>
          <w:tcPr>
            <w:tcW w:w="2970" w:type="dxa"/>
          </w:tcPr>
          <w:p w14:paraId="7FAB1EB7" w14:textId="77777777" w:rsidR="005E12DC" w:rsidRPr="00946DAB" w:rsidRDefault="005E12DC" w:rsidP="00607BEE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2C64C50" w14:textId="77777777" w:rsidR="005E12DC" w:rsidRPr="00946DAB" w:rsidRDefault="005E12DC" w:rsidP="00607BE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6C6A8063" w14:textId="77777777" w:rsidR="005E12DC" w:rsidRPr="00946DAB" w:rsidRDefault="005E12DC" w:rsidP="00607BE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4CCC4250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5318C3B7" w14:textId="77777777" w:rsidR="005E12DC" w:rsidRPr="00946DAB" w:rsidRDefault="005E12DC" w:rsidP="00607BEE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12DC" w:rsidRPr="00946DAB" w14:paraId="399F5C9B" w14:textId="77777777" w:rsidTr="00607BEE">
        <w:tc>
          <w:tcPr>
            <w:tcW w:w="2970" w:type="dxa"/>
          </w:tcPr>
          <w:p w14:paraId="757B507C" w14:textId="77777777" w:rsidR="005E12DC" w:rsidRPr="00946DAB" w:rsidRDefault="005E12DC" w:rsidP="00607BE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16CBA481" w14:textId="77777777" w:rsidR="005E12DC" w:rsidRPr="00946DAB" w:rsidRDefault="005E12DC" w:rsidP="00607BE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1D729B4B" w14:textId="77777777" w:rsidR="005E12DC" w:rsidRPr="00946DAB" w:rsidRDefault="005E12DC" w:rsidP="00607BE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0BC4916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24CBDB6" w14:textId="77777777" w:rsidR="005E12DC" w:rsidRPr="00946DAB" w:rsidRDefault="005E12DC" w:rsidP="00607BE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516DE76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9612B8F" w14:textId="77777777" w:rsidR="005E12DC" w:rsidRPr="00946DAB" w:rsidRDefault="005E12DC" w:rsidP="00607B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FD0ECDC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D1B7A93" w14:textId="77777777" w:rsidR="005E12DC" w:rsidRPr="00946DAB" w:rsidRDefault="005E12DC" w:rsidP="00607B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23A649F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532EE1F" w14:textId="77777777" w:rsidR="005E12DC" w:rsidRPr="00946DAB" w:rsidRDefault="005E12DC" w:rsidP="00607B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DE5E43D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771F536" w14:textId="77777777" w:rsidR="005E12DC" w:rsidRPr="00946DAB" w:rsidRDefault="005E12DC" w:rsidP="00607B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9D91EF6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985B76E" w14:textId="77777777" w:rsidR="005E12DC" w:rsidRPr="00946DAB" w:rsidRDefault="005E12DC" w:rsidP="00607BE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9DADEAA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C9CE238" w14:textId="77777777" w:rsidR="005E12DC" w:rsidRPr="00946DAB" w:rsidRDefault="005E12DC" w:rsidP="00607BEE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96C85" w:rsidRPr="00946DAB" w14:paraId="36353F3A" w14:textId="77777777" w:rsidTr="00607BEE">
        <w:tc>
          <w:tcPr>
            <w:tcW w:w="2970" w:type="dxa"/>
          </w:tcPr>
          <w:p w14:paraId="31B06D1E" w14:textId="77777777" w:rsidR="00C96C85" w:rsidRPr="00946DAB" w:rsidRDefault="00C96C85" w:rsidP="00C96C85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5856E453" w14:textId="77777777" w:rsidR="00C96C85" w:rsidRPr="00946DAB" w:rsidRDefault="00C96C85" w:rsidP="00C96C8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1882287C" w14:textId="77777777" w:rsidR="00C96C85" w:rsidRPr="00946DAB" w:rsidRDefault="00C96C85" w:rsidP="00C96C85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5457D8D7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92687FF" w14:textId="77777777" w:rsidR="00C96C85" w:rsidRPr="00946DAB" w:rsidRDefault="00C96C85" w:rsidP="00C96C8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63C1DF2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B55C4BA" w14:textId="77777777" w:rsidR="00C96C85" w:rsidRPr="00946DAB" w:rsidRDefault="00C96C85" w:rsidP="00C96C8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468D80F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5356BAD" w14:textId="77777777" w:rsidR="00C96C85" w:rsidRPr="00946DAB" w:rsidRDefault="00C96C85" w:rsidP="00C96C8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3D70967A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3499CDD" w14:textId="77777777" w:rsidR="00C96C85" w:rsidRPr="00946DAB" w:rsidRDefault="00C96C85" w:rsidP="00C96C8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5A139C41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D5E5EE0" w14:textId="77777777" w:rsidR="00C96C85" w:rsidRPr="00946DAB" w:rsidRDefault="00C96C85" w:rsidP="00C96C8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686A9B7A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CDB8AEF" w14:textId="071738F3" w:rsidR="00C96C85" w:rsidRPr="00946DAB" w:rsidRDefault="00C96C85" w:rsidP="00C96C8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128,711</w:t>
            </w:r>
          </w:p>
        </w:tc>
        <w:tc>
          <w:tcPr>
            <w:tcW w:w="247" w:type="dxa"/>
          </w:tcPr>
          <w:p w14:paraId="6D6DD713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9E0F574" w14:textId="5F1EF661" w:rsidR="00C96C85" w:rsidRPr="00946DAB" w:rsidRDefault="00C96C85" w:rsidP="00C96C8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116,535</w:t>
            </w:r>
          </w:p>
        </w:tc>
      </w:tr>
      <w:tr w:rsidR="00C96C85" w:rsidRPr="00946DAB" w14:paraId="3F4EAB42" w14:textId="77777777" w:rsidTr="00607BEE">
        <w:tc>
          <w:tcPr>
            <w:tcW w:w="2970" w:type="dxa"/>
          </w:tcPr>
          <w:p w14:paraId="33C776FA" w14:textId="77777777" w:rsidR="00C96C85" w:rsidRPr="00946DAB" w:rsidRDefault="00C96C85" w:rsidP="00C96C85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062C25AC" w14:textId="77777777" w:rsidR="00C96C85" w:rsidRPr="00946DAB" w:rsidRDefault="00C96C85" w:rsidP="00C96C8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66ADEA95" w14:textId="77777777" w:rsidR="00C96C85" w:rsidRPr="00946DAB" w:rsidRDefault="00C96C85" w:rsidP="00C96C85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390D51B0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F039491" w14:textId="77777777" w:rsidR="00C96C85" w:rsidRPr="00946DAB" w:rsidRDefault="00C96C85" w:rsidP="00C96C8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57677164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675E6B1" w14:textId="77777777" w:rsidR="00C96C85" w:rsidRPr="00946DAB" w:rsidRDefault="00C96C85" w:rsidP="00C96C8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41FD436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41D197F" w14:textId="77777777" w:rsidR="00C96C85" w:rsidRPr="00946DAB" w:rsidRDefault="00C96C85" w:rsidP="00C96C8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B67FCF8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3F609C25" w14:textId="77777777" w:rsidR="00C96C85" w:rsidRPr="00946DAB" w:rsidRDefault="00C96C85" w:rsidP="00C96C8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7853206A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80F6EB5" w14:textId="77777777" w:rsidR="00C96C85" w:rsidRPr="00946DAB" w:rsidRDefault="00C96C85" w:rsidP="00C96C8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7316D451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4DDC1AF7" w14:textId="3BD24808" w:rsidR="00C96C85" w:rsidRPr="00946DAB" w:rsidRDefault="00C96C85" w:rsidP="00C96C85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713,828</w:t>
            </w:r>
          </w:p>
        </w:tc>
        <w:tc>
          <w:tcPr>
            <w:tcW w:w="247" w:type="dxa"/>
          </w:tcPr>
          <w:p w14:paraId="1003532B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A9A5F80" w14:textId="41DEE21F" w:rsidR="00C96C85" w:rsidRPr="00946DAB" w:rsidRDefault="00C96C85" w:rsidP="00C96C85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688,566</w:t>
            </w:r>
          </w:p>
        </w:tc>
      </w:tr>
      <w:tr w:rsidR="00C96C85" w:rsidRPr="00946DAB" w14:paraId="594F246D" w14:textId="77777777" w:rsidTr="00607BEE">
        <w:tc>
          <w:tcPr>
            <w:tcW w:w="2970" w:type="dxa"/>
          </w:tcPr>
          <w:p w14:paraId="480CE32F" w14:textId="77777777" w:rsidR="00C96C85" w:rsidRPr="00946DAB" w:rsidRDefault="00C96C85" w:rsidP="00C96C85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3174649B" w14:textId="77777777" w:rsidR="00C96C85" w:rsidRPr="00946DAB" w:rsidRDefault="00C96C85" w:rsidP="00C96C8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94462AD" w14:textId="77777777" w:rsidR="00C96C85" w:rsidRPr="00946DAB" w:rsidRDefault="00C96C85" w:rsidP="00C96C8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F8A74EB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DB42EB0" w14:textId="77777777" w:rsidR="00C96C85" w:rsidRPr="00946DAB" w:rsidRDefault="00C96C85" w:rsidP="00C96C8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470158B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AF735DC" w14:textId="77777777" w:rsidR="00C96C85" w:rsidRPr="00946DAB" w:rsidRDefault="00C96C85" w:rsidP="00C96C8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8DA13E3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139B293" w14:textId="77777777" w:rsidR="00C96C85" w:rsidRPr="00946DAB" w:rsidRDefault="00C96C85" w:rsidP="00C96C8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D847358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2D49A474" w14:textId="77777777" w:rsidR="00C96C85" w:rsidRPr="00946DAB" w:rsidRDefault="00C96C85" w:rsidP="00C96C8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7D36B36E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368E7321" w14:textId="77777777" w:rsidR="00C96C85" w:rsidRPr="00946DAB" w:rsidRDefault="00C96C85" w:rsidP="00C96C8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11E38FAF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620BE61E" w14:textId="5B119F54" w:rsidR="00C96C85" w:rsidRPr="00946DAB" w:rsidRDefault="00C96C85" w:rsidP="00C96C8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842,539</w:t>
            </w:r>
          </w:p>
        </w:tc>
        <w:tc>
          <w:tcPr>
            <w:tcW w:w="247" w:type="dxa"/>
          </w:tcPr>
          <w:p w14:paraId="7D87F9EA" w14:textId="77777777" w:rsidR="00C96C85" w:rsidRPr="00946DAB" w:rsidRDefault="00C96C85" w:rsidP="00C96C8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48B9139" w14:textId="1E9594E8" w:rsidR="00C96C85" w:rsidRPr="00946DAB" w:rsidRDefault="00C96C85" w:rsidP="00C96C8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805,101</w:t>
            </w:r>
          </w:p>
        </w:tc>
      </w:tr>
      <w:tr w:rsidR="005E12DC" w:rsidRPr="00946DAB" w14:paraId="6FB4AF09" w14:textId="77777777" w:rsidTr="00607BEE">
        <w:tc>
          <w:tcPr>
            <w:tcW w:w="2970" w:type="dxa"/>
          </w:tcPr>
          <w:p w14:paraId="4C3558F1" w14:textId="77777777" w:rsidR="005E12DC" w:rsidRPr="00946DAB" w:rsidRDefault="005E12DC" w:rsidP="00607BE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35A1EC3E" w14:textId="77777777" w:rsidR="005E12DC" w:rsidRPr="00946DAB" w:rsidRDefault="005E12DC" w:rsidP="00607BE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1FF0E66F" w14:textId="77777777" w:rsidR="005E12DC" w:rsidRPr="00946DAB" w:rsidRDefault="005E12DC" w:rsidP="00607BE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7C4F6FB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A43E009" w14:textId="77777777" w:rsidR="005E12DC" w:rsidRPr="00946DAB" w:rsidRDefault="005E12DC" w:rsidP="00607BE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8F6A5FD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94ACA41" w14:textId="77777777" w:rsidR="005E12DC" w:rsidRPr="00946DAB" w:rsidRDefault="005E12DC" w:rsidP="00607B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53DF675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524ADFD" w14:textId="77777777" w:rsidR="005E12DC" w:rsidRPr="00946DAB" w:rsidRDefault="005E12DC" w:rsidP="00607B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B338154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1F532C1" w14:textId="77777777" w:rsidR="005E12DC" w:rsidRPr="00946DAB" w:rsidRDefault="005E12DC" w:rsidP="00607B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46A8FBA4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BCAA123" w14:textId="77777777" w:rsidR="005E12DC" w:rsidRPr="00946DAB" w:rsidRDefault="005E12DC" w:rsidP="00607B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07949E66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B8D6AFF" w14:textId="77777777" w:rsidR="005E12DC" w:rsidRPr="00946DAB" w:rsidRDefault="005E12DC" w:rsidP="00607BE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B4E9E77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2220F61" w14:textId="77777777" w:rsidR="005E12DC" w:rsidRPr="00946DAB" w:rsidRDefault="005E12DC" w:rsidP="00607BE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E12DC" w:rsidRPr="00946DAB" w14:paraId="423E7092" w14:textId="77777777" w:rsidTr="00607BEE">
        <w:tc>
          <w:tcPr>
            <w:tcW w:w="2970" w:type="dxa"/>
          </w:tcPr>
          <w:p w14:paraId="01ABF253" w14:textId="77777777" w:rsidR="005E12DC" w:rsidRPr="00946DAB" w:rsidRDefault="005E12DC" w:rsidP="00607BE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3C7BFC8C" w14:textId="77777777" w:rsidR="005E12DC" w:rsidRPr="00946DAB" w:rsidRDefault="005E12DC" w:rsidP="00607BE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7B9448A5" w14:textId="77777777" w:rsidR="005E12DC" w:rsidRPr="00946DAB" w:rsidRDefault="005E12DC" w:rsidP="00607BEE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02B3E538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A6D51D0" w14:textId="77777777" w:rsidR="005E12DC" w:rsidRPr="00946DAB" w:rsidRDefault="005E12DC" w:rsidP="00607BE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5EE86271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157DA4" w14:textId="77777777" w:rsidR="005E12DC" w:rsidRPr="00946DAB" w:rsidRDefault="005E12DC" w:rsidP="00607B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781C855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EF30DB" w14:textId="77777777" w:rsidR="005E12DC" w:rsidRPr="00946DAB" w:rsidRDefault="005E12DC" w:rsidP="00607B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3B322271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D601D93" w14:textId="77777777" w:rsidR="005E12DC" w:rsidRPr="00946DAB" w:rsidRDefault="005E12DC" w:rsidP="00607B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3B5B3FAF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6A6E7A7" w14:textId="77777777" w:rsidR="005E12DC" w:rsidRPr="00946DAB" w:rsidRDefault="005E12DC" w:rsidP="00607B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3C11CBA8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1BECBA5" w14:textId="77777777" w:rsidR="005E12DC" w:rsidRPr="00946DAB" w:rsidRDefault="005E12DC" w:rsidP="00607BEE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5F9723B9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442658B" w14:textId="77777777" w:rsidR="005E12DC" w:rsidRPr="00946DAB" w:rsidRDefault="005E12DC" w:rsidP="00607BEE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E12DC" w:rsidRPr="00946DAB" w14:paraId="1B31E755" w14:textId="77777777" w:rsidTr="00607BEE">
        <w:tc>
          <w:tcPr>
            <w:tcW w:w="2970" w:type="dxa"/>
          </w:tcPr>
          <w:p w14:paraId="70715A2B" w14:textId="77777777" w:rsidR="005E12DC" w:rsidRPr="00946DAB" w:rsidRDefault="005E12DC" w:rsidP="00607BE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479D0840" w14:textId="77777777" w:rsidR="005E12DC" w:rsidRPr="00946DAB" w:rsidRDefault="005E12DC" w:rsidP="00607BE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6E5256FD" w14:textId="77777777" w:rsidR="005E12DC" w:rsidRPr="00946DAB" w:rsidRDefault="005E12DC" w:rsidP="00607BEE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7E01CA5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BB7E625" w14:textId="77777777" w:rsidR="005E12DC" w:rsidRPr="00946DAB" w:rsidRDefault="005E12DC" w:rsidP="00607BE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7904EB1C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CBC90ED" w14:textId="77777777" w:rsidR="005E12DC" w:rsidRPr="00946DAB" w:rsidRDefault="005E12DC" w:rsidP="00607B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7910A265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32F5C7" w14:textId="77777777" w:rsidR="005E12DC" w:rsidRPr="00946DAB" w:rsidRDefault="005E12DC" w:rsidP="00607B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40B9B26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C4BE20F" w14:textId="77777777" w:rsidR="005E12DC" w:rsidRPr="00946DAB" w:rsidRDefault="005E12DC" w:rsidP="00607BEE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62C50CF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4D24FC9A" w14:textId="77777777" w:rsidR="005E12DC" w:rsidRPr="00946DAB" w:rsidRDefault="005E12DC" w:rsidP="00607BEE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1EFB6CE6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E8D7BF0" w14:textId="77777777" w:rsidR="005E12DC" w:rsidRPr="00946DAB" w:rsidRDefault="005E12DC" w:rsidP="00607BEE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04D86B80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DA0C1A6" w14:textId="77777777" w:rsidR="005E12DC" w:rsidRPr="00946DAB" w:rsidRDefault="005E12DC" w:rsidP="00607BEE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E12DC" w:rsidRPr="00946DAB" w14:paraId="2CFDB173" w14:textId="77777777" w:rsidTr="00607BEE">
        <w:tc>
          <w:tcPr>
            <w:tcW w:w="2970" w:type="dxa"/>
          </w:tcPr>
          <w:p w14:paraId="64845C40" w14:textId="77777777" w:rsidR="005E12DC" w:rsidRPr="00946DAB" w:rsidRDefault="005E12DC" w:rsidP="00607BE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44D4022E" w14:textId="77777777" w:rsidR="005E12DC" w:rsidRPr="00946DAB" w:rsidRDefault="005E12DC" w:rsidP="00607BE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14646D04" w14:textId="77777777" w:rsidR="005E12DC" w:rsidRPr="00946DAB" w:rsidRDefault="005E12DC" w:rsidP="00607BE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BB6DECF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18E996B" w14:textId="77777777" w:rsidR="005E12DC" w:rsidRPr="00946DAB" w:rsidRDefault="005E12DC" w:rsidP="00607BE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36A07F34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63CC5DB" w14:textId="77777777" w:rsidR="005E12DC" w:rsidRPr="00946DAB" w:rsidRDefault="005E12DC" w:rsidP="00607B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47F45D7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1A7166F" w14:textId="77777777" w:rsidR="005E12DC" w:rsidRPr="00946DAB" w:rsidRDefault="005E12DC" w:rsidP="00607B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214652F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37A9325" w14:textId="77777777" w:rsidR="005E12DC" w:rsidRPr="00946DAB" w:rsidRDefault="005E12DC" w:rsidP="00607BEE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06BA877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D2AB5A6" w14:textId="77777777" w:rsidR="005E12DC" w:rsidRPr="00946DAB" w:rsidRDefault="005E12DC" w:rsidP="00607BEE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A8761AB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6BAB816" w14:textId="77777777" w:rsidR="005E12DC" w:rsidRPr="00946DAB" w:rsidRDefault="005E12DC" w:rsidP="00607BEE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1434EB1A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4D2C0662" w14:textId="77777777" w:rsidR="005E12DC" w:rsidRPr="00946DAB" w:rsidRDefault="005E12DC" w:rsidP="00607BEE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E12DC" w:rsidRPr="00946DAB" w14:paraId="7176CDF2" w14:textId="77777777" w:rsidTr="00607BEE">
        <w:tc>
          <w:tcPr>
            <w:tcW w:w="2970" w:type="dxa"/>
          </w:tcPr>
          <w:p w14:paraId="1B8D4612" w14:textId="77777777" w:rsidR="005E12DC" w:rsidRPr="00946DAB" w:rsidRDefault="005E12DC" w:rsidP="00607BEE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15C5EA59" w14:textId="77777777" w:rsidR="005E12DC" w:rsidRPr="00946DAB" w:rsidRDefault="005E12DC" w:rsidP="00607BE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64BC0895" w14:textId="77777777" w:rsidR="005E12DC" w:rsidRPr="00946DAB" w:rsidRDefault="005E12DC" w:rsidP="00607BEE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CA23B6F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6CEDC1B" w14:textId="77777777" w:rsidR="005E12DC" w:rsidRPr="00946DAB" w:rsidRDefault="005E12DC" w:rsidP="00607BEE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8DEB5ED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2F60ED4" w14:textId="77777777" w:rsidR="005E12DC" w:rsidRPr="00946DAB" w:rsidRDefault="005E12DC" w:rsidP="00607B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4A3AAAB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5D718D2" w14:textId="77777777" w:rsidR="005E12DC" w:rsidRPr="00946DAB" w:rsidRDefault="005E12DC" w:rsidP="00607B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7DFFAB2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1404E" w14:textId="77777777" w:rsidR="005E12DC" w:rsidRPr="00946DAB" w:rsidRDefault="005E12DC" w:rsidP="00607B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  <w:shd w:val="clear" w:color="auto" w:fill="auto"/>
          </w:tcPr>
          <w:p w14:paraId="732CA84E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1AC7A" w14:textId="77777777" w:rsidR="005E12DC" w:rsidRPr="00946DAB" w:rsidRDefault="005E12DC" w:rsidP="00607BE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  <w:shd w:val="clear" w:color="auto" w:fill="auto"/>
          </w:tcPr>
          <w:p w14:paraId="59828CC6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F7A93" w14:textId="04EE1260" w:rsidR="005E12DC" w:rsidRPr="00946DAB" w:rsidRDefault="00607BEE" w:rsidP="00607BE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842,539</w:t>
            </w:r>
          </w:p>
        </w:tc>
        <w:tc>
          <w:tcPr>
            <w:tcW w:w="247" w:type="dxa"/>
          </w:tcPr>
          <w:p w14:paraId="69EE096E" w14:textId="77777777" w:rsidR="005E12DC" w:rsidRPr="00946DAB" w:rsidRDefault="005E12DC" w:rsidP="00607BE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6BECAB5C" w14:textId="6850CA69" w:rsidR="005E12DC" w:rsidRPr="00946DAB" w:rsidRDefault="00C96C85" w:rsidP="00607BE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805,101</w:t>
            </w:r>
          </w:p>
        </w:tc>
      </w:tr>
    </w:tbl>
    <w:p w14:paraId="75C7C1E9" w14:textId="17317AC2" w:rsidR="00B435CF" w:rsidRDefault="00B435CF" w:rsidP="005E12DC">
      <w:pPr>
        <w:pStyle w:val="Bo-C1Content"/>
        <w:rPr>
          <w:rFonts w:asciiTheme="majorBidi" w:hAnsiTheme="majorBidi" w:cstheme="majorBidi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B435CF" w:rsidRPr="00946DAB" w14:paraId="3B624DD2" w14:textId="77777777" w:rsidTr="0067337F">
        <w:trPr>
          <w:tblHeader/>
        </w:trPr>
        <w:tc>
          <w:tcPr>
            <w:tcW w:w="2970" w:type="dxa"/>
          </w:tcPr>
          <w:p w14:paraId="1BA154A9" w14:textId="17317AC2" w:rsidR="00B435CF" w:rsidRPr="00946DAB" w:rsidRDefault="00B435CF" w:rsidP="0067337F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1739A5B3" w14:textId="77777777" w:rsidR="00B435CF" w:rsidRPr="00946DAB" w:rsidRDefault="00B435CF" w:rsidP="006733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19967063" w14:textId="04FA6B70" w:rsidR="00B435CF" w:rsidRPr="00946DAB" w:rsidRDefault="00B435CF" w:rsidP="006733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en-US"/>
              </w:rPr>
              <w:t>นเฉพาะกิจการ</w:t>
            </w:r>
          </w:p>
        </w:tc>
      </w:tr>
      <w:tr w:rsidR="00B435CF" w:rsidRPr="00946DAB" w14:paraId="7D19AEDA" w14:textId="77777777" w:rsidTr="0067337F">
        <w:trPr>
          <w:tblHeader/>
        </w:trPr>
        <w:tc>
          <w:tcPr>
            <w:tcW w:w="2970" w:type="dxa"/>
          </w:tcPr>
          <w:p w14:paraId="4550528C" w14:textId="77777777" w:rsidR="00B435CF" w:rsidRPr="00946DAB" w:rsidRDefault="00B435CF" w:rsidP="0067337F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57B95DC" w14:textId="77777777" w:rsidR="00B435CF" w:rsidRPr="00946DAB" w:rsidRDefault="00B435CF" w:rsidP="006733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6130D9F5" w14:textId="77777777" w:rsidR="00B435CF" w:rsidRPr="00946DAB" w:rsidRDefault="00B435CF" w:rsidP="006733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2A267F52" w14:textId="77777777" w:rsidR="00B435CF" w:rsidRPr="00946DAB" w:rsidRDefault="00B435CF" w:rsidP="006733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21EF352C" w14:textId="77777777" w:rsidR="00B435CF" w:rsidRPr="00946DAB" w:rsidRDefault="00B435CF" w:rsidP="006733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70D79E4A" w14:textId="77777777" w:rsidR="00B435CF" w:rsidRPr="00946DAB" w:rsidRDefault="00B435CF" w:rsidP="0067337F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1AE07DC3" w14:textId="77777777" w:rsidR="00B435CF" w:rsidRPr="00946DAB" w:rsidRDefault="00B435CF" w:rsidP="006733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31456580" w14:textId="77777777" w:rsidR="00B435CF" w:rsidRPr="00946DAB" w:rsidRDefault="00B435CF" w:rsidP="0067337F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E53BA2A" w14:textId="77777777" w:rsidR="00B435CF" w:rsidRPr="00946DAB" w:rsidRDefault="00B435CF" w:rsidP="006733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F07A77" w:rsidRPr="00946DAB" w14:paraId="2011EB8A" w14:textId="77777777" w:rsidTr="0067337F">
        <w:trPr>
          <w:tblHeader/>
        </w:trPr>
        <w:tc>
          <w:tcPr>
            <w:tcW w:w="2970" w:type="dxa"/>
          </w:tcPr>
          <w:p w14:paraId="5D55D9FA" w14:textId="77777777" w:rsidR="00F07A77" w:rsidRPr="00946DAB" w:rsidRDefault="00F07A77" w:rsidP="00F07A77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1984488" w14:textId="77777777" w:rsidR="00F07A77" w:rsidRPr="00946DAB" w:rsidRDefault="00F07A77" w:rsidP="00F07A7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0989E0CA" w14:textId="43C5DCA2" w:rsidR="00F07A77" w:rsidRPr="00946DAB" w:rsidRDefault="00F07A77" w:rsidP="00F07A77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7" w:type="dxa"/>
          </w:tcPr>
          <w:p w14:paraId="09814E86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0AE1371" w14:textId="665DC8AA" w:rsidR="00F07A77" w:rsidRPr="00946DAB" w:rsidRDefault="00F07A77" w:rsidP="00F07A7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712CA8B2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9509BEA" w14:textId="58D718F5" w:rsidR="00F07A77" w:rsidRPr="00946DAB" w:rsidRDefault="00F07A77" w:rsidP="00F07A77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7" w:type="dxa"/>
          </w:tcPr>
          <w:p w14:paraId="047A458A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1CA7754" w14:textId="4D08B990" w:rsidR="00F07A77" w:rsidRPr="00946DAB" w:rsidRDefault="00F07A77" w:rsidP="00F07A7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2F50B433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61DC478" w14:textId="5E8D60F8" w:rsidR="00F07A77" w:rsidRPr="00946DAB" w:rsidRDefault="00F07A77" w:rsidP="00F07A77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7" w:type="dxa"/>
          </w:tcPr>
          <w:p w14:paraId="7F07156B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DCDA44E" w14:textId="28295CEB" w:rsidR="00F07A77" w:rsidRPr="00946DAB" w:rsidRDefault="00F07A77" w:rsidP="00F07A7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652516AE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AE402F3" w14:textId="77992BEC" w:rsidR="00F07A77" w:rsidRPr="00946DAB" w:rsidRDefault="00F07A77" w:rsidP="00F07A77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7" w:type="dxa"/>
          </w:tcPr>
          <w:p w14:paraId="78521A23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0C1A635" w14:textId="3750BA71" w:rsidR="00F07A77" w:rsidRPr="00946DAB" w:rsidRDefault="00F07A77" w:rsidP="00F07A7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2563</w:t>
            </w:r>
          </w:p>
        </w:tc>
      </w:tr>
      <w:tr w:rsidR="00B435CF" w:rsidRPr="00946DAB" w14:paraId="1541E8ED" w14:textId="77777777" w:rsidTr="0067337F">
        <w:trPr>
          <w:tblHeader/>
        </w:trPr>
        <w:tc>
          <w:tcPr>
            <w:tcW w:w="2970" w:type="dxa"/>
          </w:tcPr>
          <w:p w14:paraId="6A85CE05" w14:textId="77777777" w:rsidR="00B435CF" w:rsidRPr="00946DAB" w:rsidRDefault="00B435CF" w:rsidP="0067337F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A3D86B3" w14:textId="77777777" w:rsidR="00B435CF" w:rsidRPr="00946DAB" w:rsidRDefault="00B435CF" w:rsidP="006733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156539FA" w14:textId="77777777" w:rsidR="00B435CF" w:rsidRPr="00946DAB" w:rsidRDefault="00B435CF" w:rsidP="0067337F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676DE118" w14:textId="77777777" w:rsidR="00B435CF" w:rsidRPr="00946DAB" w:rsidRDefault="00B435CF" w:rsidP="006733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7D61352D" w14:textId="77777777" w:rsidR="00B435CF" w:rsidRPr="00946DAB" w:rsidRDefault="00B435CF" w:rsidP="0067337F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435CF" w:rsidRPr="00946DAB" w14:paraId="18EFD727" w14:textId="77777777" w:rsidTr="0067337F">
        <w:tc>
          <w:tcPr>
            <w:tcW w:w="2970" w:type="dxa"/>
          </w:tcPr>
          <w:p w14:paraId="1C917D07" w14:textId="77777777" w:rsidR="00B435CF" w:rsidRPr="00946DAB" w:rsidRDefault="00B435CF" w:rsidP="0067337F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14764079" w14:textId="77777777" w:rsidR="00B435CF" w:rsidRPr="00946DAB" w:rsidRDefault="00B435CF" w:rsidP="0067337F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17942E03" w14:textId="77777777" w:rsidR="00B435CF" w:rsidRPr="00946DAB" w:rsidRDefault="00B435CF" w:rsidP="006733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AB5EA94" w14:textId="77777777" w:rsidR="00B435CF" w:rsidRPr="00946DAB" w:rsidRDefault="00B435CF" w:rsidP="006733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FF5002A" w14:textId="77777777" w:rsidR="00B435CF" w:rsidRPr="00946DAB" w:rsidRDefault="00B435CF" w:rsidP="0067337F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5142147" w14:textId="77777777" w:rsidR="00B435CF" w:rsidRPr="00946DAB" w:rsidRDefault="00B435CF" w:rsidP="006733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04D685A" w14:textId="77777777" w:rsidR="00B435CF" w:rsidRPr="00946DAB" w:rsidRDefault="00B435CF" w:rsidP="006733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4A90A13" w14:textId="77777777" w:rsidR="00B435CF" w:rsidRPr="00946DAB" w:rsidRDefault="00B435CF" w:rsidP="006733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3F482C0" w14:textId="77777777" w:rsidR="00B435CF" w:rsidRPr="00946DAB" w:rsidRDefault="00B435CF" w:rsidP="006733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648BF5E" w14:textId="77777777" w:rsidR="00B435CF" w:rsidRPr="00946DAB" w:rsidRDefault="00B435CF" w:rsidP="006733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FE234CA" w14:textId="77777777" w:rsidR="00B435CF" w:rsidRPr="00946DAB" w:rsidRDefault="00B435CF" w:rsidP="006733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41019B4" w14:textId="77777777" w:rsidR="00B435CF" w:rsidRPr="00946DAB" w:rsidRDefault="00B435CF" w:rsidP="006733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B6CC94" w14:textId="77777777" w:rsidR="00B435CF" w:rsidRPr="00946DAB" w:rsidRDefault="00B435CF" w:rsidP="0067337F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7D340D4" w14:textId="77777777" w:rsidR="00B435CF" w:rsidRPr="00946DAB" w:rsidRDefault="00B435CF" w:rsidP="006733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6AD08C" w14:textId="77777777" w:rsidR="00B435CF" w:rsidRPr="00946DAB" w:rsidRDefault="00B435CF" w:rsidP="0067337F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2CF41EF" w14:textId="77777777" w:rsidR="00B435CF" w:rsidRPr="00946DAB" w:rsidRDefault="00B435CF" w:rsidP="0067337F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42134B5" w14:textId="77777777" w:rsidR="00B435CF" w:rsidRPr="00946DAB" w:rsidRDefault="00B435CF" w:rsidP="0067337F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07A77" w:rsidRPr="00946DAB" w14:paraId="6A0F4A28" w14:textId="77777777" w:rsidTr="0067337F">
        <w:tc>
          <w:tcPr>
            <w:tcW w:w="2970" w:type="dxa"/>
          </w:tcPr>
          <w:p w14:paraId="441DAD03" w14:textId="77777777" w:rsidR="00F07A77" w:rsidRPr="00946DAB" w:rsidRDefault="00F07A77" w:rsidP="00F07A77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41832E9F" w14:textId="77777777" w:rsidR="00F07A77" w:rsidRPr="00946DAB" w:rsidRDefault="00F07A77" w:rsidP="00F07A7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60A05E21" w14:textId="77777777" w:rsidR="00F07A77" w:rsidRPr="00946DAB" w:rsidRDefault="00F07A77" w:rsidP="00F07A77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03480610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D1D40C4" w14:textId="77777777" w:rsidR="00F07A77" w:rsidRPr="00946DAB" w:rsidRDefault="00F07A77" w:rsidP="00F07A7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64A9ECE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7BB427D" w14:textId="77777777" w:rsidR="00F07A77" w:rsidRPr="00946DAB" w:rsidRDefault="00F07A77" w:rsidP="00F07A7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5F2A6B4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8F21372" w14:textId="77777777" w:rsidR="00F07A77" w:rsidRPr="00946DAB" w:rsidRDefault="00F07A77" w:rsidP="00F07A7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9E0BDE7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4DE21751" w14:textId="77777777" w:rsidR="00F07A77" w:rsidRPr="00946DAB" w:rsidRDefault="00F07A77" w:rsidP="00F07A7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75A55471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2A560F8" w14:textId="77777777" w:rsidR="00F07A77" w:rsidRPr="00946DAB" w:rsidRDefault="00F07A77" w:rsidP="00F07A7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7D85F5EA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737FA76" w14:textId="6559721D" w:rsidR="00F07A77" w:rsidRPr="00946DAB" w:rsidRDefault="00F07A77" w:rsidP="00F07A7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128,711</w:t>
            </w:r>
          </w:p>
        </w:tc>
        <w:tc>
          <w:tcPr>
            <w:tcW w:w="247" w:type="dxa"/>
          </w:tcPr>
          <w:p w14:paraId="59903C6F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D6B57AD" w14:textId="5F29615D" w:rsidR="00F07A77" w:rsidRPr="00946DAB" w:rsidRDefault="00F07A77" w:rsidP="00F07A7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116,535</w:t>
            </w:r>
          </w:p>
        </w:tc>
      </w:tr>
      <w:tr w:rsidR="00F07A77" w:rsidRPr="00946DAB" w14:paraId="6642624D" w14:textId="77777777" w:rsidTr="0067337F">
        <w:tc>
          <w:tcPr>
            <w:tcW w:w="2970" w:type="dxa"/>
          </w:tcPr>
          <w:p w14:paraId="679CD737" w14:textId="77777777" w:rsidR="00F07A77" w:rsidRPr="00946DAB" w:rsidRDefault="00F07A77" w:rsidP="00F07A77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06F94E66" w14:textId="77777777" w:rsidR="00F07A77" w:rsidRPr="00946DAB" w:rsidRDefault="00F07A77" w:rsidP="00F07A7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2541445F" w14:textId="77777777" w:rsidR="00F07A77" w:rsidRPr="00946DAB" w:rsidRDefault="00F07A77" w:rsidP="00F07A77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53E8B585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1889452" w14:textId="77777777" w:rsidR="00F07A77" w:rsidRPr="00946DAB" w:rsidRDefault="00F07A77" w:rsidP="00F07A7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0FAEE1F0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31E66FD" w14:textId="77777777" w:rsidR="00F07A77" w:rsidRPr="00946DAB" w:rsidRDefault="00F07A77" w:rsidP="00F07A7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061D799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498BA56" w14:textId="77777777" w:rsidR="00F07A77" w:rsidRPr="00946DAB" w:rsidRDefault="00F07A77" w:rsidP="00F07A7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32314019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674D28E" w14:textId="77777777" w:rsidR="00F07A77" w:rsidRPr="00946DAB" w:rsidRDefault="00F07A77" w:rsidP="00F07A7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6ABE5266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26BF177" w14:textId="77777777" w:rsidR="00F07A77" w:rsidRPr="00946DAB" w:rsidRDefault="00F07A77" w:rsidP="00F07A7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221B36FA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918D902" w14:textId="7C84A8C9" w:rsidR="00F07A77" w:rsidRPr="00946DAB" w:rsidRDefault="00F07A77" w:rsidP="00F07A77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713,828</w:t>
            </w:r>
          </w:p>
        </w:tc>
        <w:tc>
          <w:tcPr>
            <w:tcW w:w="247" w:type="dxa"/>
          </w:tcPr>
          <w:p w14:paraId="1949E072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42342A2A" w14:textId="15424696" w:rsidR="00F07A77" w:rsidRPr="00946DAB" w:rsidRDefault="00F07A77" w:rsidP="00F07A77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688,566</w:t>
            </w:r>
          </w:p>
        </w:tc>
      </w:tr>
      <w:tr w:rsidR="00F07A77" w:rsidRPr="00946DAB" w14:paraId="12691474" w14:textId="77777777" w:rsidTr="0067337F">
        <w:tc>
          <w:tcPr>
            <w:tcW w:w="2970" w:type="dxa"/>
          </w:tcPr>
          <w:p w14:paraId="35D90554" w14:textId="77777777" w:rsidR="00F07A77" w:rsidRPr="00946DAB" w:rsidRDefault="00F07A77" w:rsidP="00F07A77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61AE3CB5" w14:textId="77777777" w:rsidR="00F07A77" w:rsidRPr="00946DAB" w:rsidRDefault="00F07A77" w:rsidP="00F07A7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45BD9BF" w14:textId="77777777" w:rsidR="00F07A77" w:rsidRPr="00946DAB" w:rsidRDefault="00F07A77" w:rsidP="00F07A77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2BD671B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7292DE2" w14:textId="77777777" w:rsidR="00F07A77" w:rsidRPr="00946DAB" w:rsidRDefault="00F07A77" w:rsidP="00F07A77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1D1FDFC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00996F2" w14:textId="77777777" w:rsidR="00F07A77" w:rsidRPr="00946DAB" w:rsidRDefault="00F07A77" w:rsidP="00F07A7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AF0990D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B2C9170" w14:textId="77777777" w:rsidR="00F07A77" w:rsidRPr="00946DAB" w:rsidRDefault="00F07A77" w:rsidP="00F07A7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7D4707E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C86E3" w14:textId="0B9B31AC" w:rsidR="00F07A77" w:rsidRPr="00946DAB" w:rsidRDefault="00CF731C" w:rsidP="00F07A7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2BFF88B5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C6438" w14:textId="593EC4B6" w:rsidR="00F07A77" w:rsidRPr="00946DAB" w:rsidRDefault="00CF731C" w:rsidP="00F07A7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130D715E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2DF65" w14:textId="0279A016" w:rsidR="00F07A77" w:rsidRPr="00946DAB" w:rsidRDefault="00F07A77" w:rsidP="00F07A7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842,539</w:t>
            </w:r>
          </w:p>
        </w:tc>
        <w:tc>
          <w:tcPr>
            <w:tcW w:w="247" w:type="dxa"/>
          </w:tcPr>
          <w:p w14:paraId="2000DAAB" w14:textId="77777777" w:rsidR="00F07A77" w:rsidRPr="00946DAB" w:rsidRDefault="00F07A77" w:rsidP="00F07A7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5BD195B4" w14:textId="0AF36D06" w:rsidR="00F07A77" w:rsidRPr="00946DAB" w:rsidRDefault="00F07A77" w:rsidP="00F07A7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805,101</w:t>
            </w:r>
          </w:p>
        </w:tc>
      </w:tr>
    </w:tbl>
    <w:p w14:paraId="3EDE3E01" w14:textId="77777777" w:rsidR="005E12DC" w:rsidRDefault="005E12DC" w:rsidP="005E12DC">
      <w:pPr>
        <w:pStyle w:val="Bo-Blankline"/>
      </w:pPr>
    </w:p>
    <w:p w14:paraId="6EFD8513" w14:textId="5A57C762" w:rsidR="005E12DC" w:rsidRPr="00744476" w:rsidRDefault="005E12DC" w:rsidP="005E12DC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บริษัทร่วมของกลุ่มบริษัทและบริษัทไม่มีการจ่ายเงินปันผลใน</w:t>
      </w:r>
      <w:r w:rsidRPr="00D4277D">
        <w:rPr>
          <w:rFonts w:asciiTheme="majorBidi" w:hAnsiTheme="majorBidi" w:cstheme="majorBidi"/>
          <w:cs/>
          <w:lang w:val="en-US"/>
        </w:rPr>
        <w:t xml:space="preserve">ระหว่างปีสิ้นสุดวันที่ </w:t>
      </w:r>
      <w:r>
        <w:rPr>
          <w:rFonts w:asciiTheme="majorBidi" w:hAnsiTheme="majorBidi" w:cstheme="majorBidi"/>
          <w:lang w:val="en-US"/>
        </w:rPr>
        <w:t>31</w:t>
      </w:r>
      <w:r w:rsidRPr="00D4277D">
        <w:rPr>
          <w:rFonts w:asciiTheme="majorBidi" w:hAnsiTheme="majorBidi" w:cstheme="majorBidi"/>
          <w:lang w:val="en-US"/>
        </w:rPr>
        <w:t xml:space="preserve"> </w:t>
      </w:r>
      <w:r w:rsidRPr="00D4277D">
        <w:rPr>
          <w:rFonts w:asciiTheme="majorBidi" w:hAnsiTheme="majorBidi" w:cstheme="majorBidi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lang w:val="en-US"/>
        </w:rPr>
        <w:t>256</w:t>
      </w:r>
      <w:r w:rsidR="00F07A77">
        <w:rPr>
          <w:rFonts w:asciiTheme="majorBidi" w:hAnsiTheme="majorBidi" w:cstheme="majorBidi"/>
          <w:lang w:val="en-US"/>
        </w:rPr>
        <w:t>4</w:t>
      </w:r>
      <w:r w:rsidRPr="00D4277D">
        <w:rPr>
          <w:rFonts w:asciiTheme="majorBidi" w:hAnsiTheme="majorBidi" w:cstheme="majorBidi"/>
          <w:cs/>
          <w:lang w:val="en-US"/>
        </w:rPr>
        <w:t xml:space="preserve"> และ </w:t>
      </w:r>
      <w:r>
        <w:rPr>
          <w:rFonts w:asciiTheme="majorBidi" w:hAnsiTheme="majorBidi" w:cstheme="majorBidi"/>
          <w:lang w:val="en-US"/>
        </w:rPr>
        <w:t>256</w:t>
      </w:r>
      <w:r w:rsidR="00F07A77">
        <w:rPr>
          <w:rFonts w:asciiTheme="majorBidi" w:hAnsiTheme="majorBidi" w:cstheme="majorBidi"/>
          <w:lang w:val="en-US"/>
        </w:rPr>
        <w:t>3</w:t>
      </w:r>
    </w:p>
    <w:p w14:paraId="0EE72C81" w14:textId="77777777" w:rsidR="005E12DC" w:rsidRPr="00374526" w:rsidRDefault="005E12DC" w:rsidP="005E12DC">
      <w:pPr>
        <w:pStyle w:val="Bo-Blankline"/>
        <w:ind w:left="0"/>
      </w:pPr>
    </w:p>
    <w:p w14:paraId="55A31B6A" w14:textId="77777777" w:rsidR="005E12DC" w:rsidRDefault="005E12DC" w:rsidP="005E12DC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6D5FA771" w14:textId="77777777" w:rsidR="005E12DC" w:rsidRPr="00374526" w:rsidRDefault="005E12DC" w:rsidP="005E12DC">
      <w:pPr>
        <w:pStyle w:val="Bo-Blankline"/>
        <w:ind w:left="0"/>
      </w:pPr>
    </w:p>
    <w:p w14:paraId="09A79683" w14:textId="77777777" w:rsidR="005E12DC" w:rsidRDefault="005E12DC" w:rsidP="005E12DC">
      <w:pPr>
        <w:pStyle w:val="Bo-C1Content"/>
        <w:ind w:left="0"/>
      </w:pPr>
      <w:r w:rsidRPr="00744476">
        <w:rPr>
          <w:rFonts w:asciiTheme="majorBidi" w:hAnsiTheme="majorBidi" w:cstheme="majorBidi"/>
          <w:cs/>
          <w:lang w:val="en-US"/>
        </w:rPr>
        <w:t>บริษัทร่วมของกลุ่มบริษัท</w:t>
      </w:r>
      <w:r>
        <w:rPr>
          <w:rFonts w:hint="cs"/>
          <w:cs/>
        </w:rPr>
        <w:t>ทั้งหมดดำเนินธุรกิจในประเทศไทย</w:t>
      </w:r>
    </w:p>
    <w:p w14:paraId="62D1B577" w14:textId="41D8EAD3" w:rsidR="007474FF" w:rsidRDefault="007474FF" w:rsidP="004C2826">
      <w:pPr>
        <w:pStyle w:val="Bo-C1Content"/>
        <w:rPr>
          <w:rFonts w:asciiTheme="majorBidi" w:hAnsiTheme="majorBidi" w:cstheme="majorBidi"/>
          <w:cs/>
        </w:rPr>
      </w:pPr>
    </w:p>
    <w:p w14:paraId="5D235CE2" w14:textId="77777777" w:rsidR="005E12DC" w:rsidRDefault="007474FF">
      <w:pPr>
        <w:spacing w:line="240" w:lineRule="auto"/>
        <w:rPr>
          <w:rFonts w:asciiTheme="majorBidi" w:hAnsiTheme="majorBidi" w:cstheme="majorBidi"/>
          <w:cs/>
        </w:rPr>
        <w:sectPr w:rsidR="005E12DC" w:rsidSect="00B435CF">
          <w:footerReference w:type="default" r:id="rId12"/>
          <w:pgSz w:w="16834" w:h="11909" w:orient="landscape" w:code="9"/>
          <w:pgMar w:top="1872" w:right="1181" w:bottom="706" w:left="1008" w:header="720" w:footer="720" w:gutter="0"/>
          <w:paperSrc w:first="15" w:other="15"/>
          <w:pgNumType w:start="61"/>
          <w:cols w:space="737"/>
          <w:docGrid w:linePitch="299"/>
        </w:sectPr>
      </w:pPr>
      <w:r>
        <w:rPr>
          <w:rFonts w:asciiTheme="majorBidi" w:hAnsiTheme="majorBidi" w:cstheme="majorBidi"/>
          <w:cs/>
        </w:rPr>
        <w:br w:type="page"/>
      </w:r>
    </w:p>
    <w:p w14:paraId="421F3ECF" w14:textId="77777777" w:rsidR="00FB3F5F" w:rsidRPr="00B30206" w:rsidRDefault="00FB3F5F" w:rsidP="00FB3F5F">
      <w:pPr>
        <w:pStyle w:val="Bo-C1Content"/>
        <w:rPr>
          <w:rFonts w:asciiTheme="majorBidi" w:hAnsiTheme="majorBidi" w:cstheme="majorBidi"/>
          <w:i/>
          <w:iCs/>
          <w:cs/>
        </w:rPr>
      </w:pPr>
      <w:r w:rsidRPr="00B30206">
        <w:rPr>
          <w:rFonts w:asciiTheme="majorBidi" w:hAnsiTheme="majorBidi" w:cstheme="majorBidi"/>
          <w:i/>
          <w:iCs/>
          <w:cs/>
        </w:rPr>
        <w:lastRenderedPageBreak/>
        <w:t>บริษัทร่วมที่ไม่มีสาระสำคัญ</w:t>
      </w:r>
    </w:p>
    <w:p w14:paraId="43B95BAC" w14:textId="77777777" w:rsidR="00FB3F5F" w:rsidRPr="00B30206" w:rsidRDefault="00FB3F5F" w:rsidP="00FB3F5F">
      <w:pPr>
        <w:pStyle w:val="Bo-Blankline"/>
      </w:pPr>
    </w:p>
    <w:p w14:paraId="38FEB279" w14:textId="77777777" w:rsidR="00FB3F5F" w:rsidRPr="00B30206" w:rsidRDefault="00FB3F5F" w:rsidP="00FB3F5F">
      <w:pPr>
        <w:pStyle w:val="Bo-C1Content"/>
        <w:shd w:val="clear" w:color="auto" w:fill="FFFFFF" w:themeFill="background1"/>
        <w:rPr>
          <w:rFonts w:asciiTheme="majorBidi" w:hAnsiTheme="majorBidi" w:cstheme="majorBidi"/>
          <w:lang w:val="en-US"/>
        </w:rPr>
      </w:pPr>
      <w:r w:rsidRPr="00B30206">
        <w:rPr>
          <w:rFonts w:asciiTheme="majorBidi" w:hAnsiTheme="majorBidi" w:cstheme="majorBidi"/>
          <w:cs/>
          <w:lang w:val="en-US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จากจำนวนเงินที่รายงานในงบการเงินรวมของกลุ่มบริษัท</w:t>
      </w:r>
    </w:p>
    <w:p w14:paraId="1E118F65" w14:textId="77777777" w:rsidR="00FB3F5F" w:rsidRPr="00B30206" w:rsidRDefault="00FB3F5F" w:rsidP="00FB3F5F">
      <w:pPr>
        <w:pStyle w:val="Bo-Blankline"/>
      </w:pPr>
    </w:p>
    <w:tbl>
      <w:tblPr>
        <w:tblW w:w="9178" w:type="dxa"/>
        <w:tblInd w:w="45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854"/>
        <w:gridCol w:w="1108"/>
        <w:gridCol w:w="236"/>
        <w:gridCol w:w="1108"/>
        <w:gridCol w:w="236"/>
        <w:gridCol w:w="1200"/>
        <w:gridCol w:w="236"/>
        <w:gridCol w:w="1200"/>
      </w:tblGrid>
      <w:tr w:rsidR="00FB3F5F" w:rsidRPr="00B30206" w14:paraId="5A399723" w14:textId="77777777" w:rsidTr="00095DAC">
        <w:tc>
          <w:tcPr>
            <w:tcW w:w="3854" w:type="dxa"/>
            <w:shd w:val="clear" w:color="auto" w:fill="FFFFFF" w:themeFill="background1"/>
          </w:tcPr>
          <w:p w14:paraId="22B6DB74" w14:textId="77777777" w:rsidR="00FB3F5F" w:rsidRPr="00B30206" w:rsidRDefault="00FB3F5F" w:rsidP="00095DAC">
            <w:pPr>
              <w:shd w:val="clear" w:color="auto" w:fill="FFFFFF" w:themeFill="background1"/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5C0DA8BC" w14:textId="77777777" w:rsidR="00FB3F5F" w:rsidRPr="00B30206" w:rsidRDefault="00FB3F5F" w:rsidP="00095DAC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30F2BF6" w14:textId="77777777" w:rsidR="00FB3F5F" w:rsidRPr="00B30206" w:rsidRDefault="00FB3F5F" w:rsidP="00095DAC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481632EA" w14:textId="77777777" w:rsidR="00FB3F5F" w:rsidRPr="00B30206" w:rsidRDefault="00FB3F5F" w:rsidP="00095DAC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6AC1DD7" w14:textId="77777777" w:rsidR="00FB3F5F" w:rsidRPr="00B30206" w:rsidRDefault="00FB3F5F" w:rsidP="00095DAC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64018AFC" w14:textId="558523A3" w:rsidR="00FB3F5F" w:rsidRPr="00B30206" w:rsidRDefault="009935A8" w:rsidP="00095DAC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FFFFFF" w:themeFill="background1"/>
          </w:tcPr>
          <w:p w14:paraId="2A3DC322" w14:textId="77777777" w:rsidR="00FB3F5F" w:rsidRPr="00B30206" w:rsidRDefault="00FB3F5F" w:rsidP="00095DAC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1E73C42C" w14:textId="0C276069" w:rsidR="00FB3F5F" w:rsidRPr="00B30206" w:rsidRDefault="009935A8" w:rsidP="00095DAC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FB3F5F" w:rsidRPr="00B30206" w14:paraId="4DF75728" w14:textId="77777777" w:rsidTr="00095DAC">
        <w:tc>
          <w:tcPr>
            <w:tcW w:w="3854" w:type="dxa"/>
            <w:shd w:val="clear" w:color="auto" w:fill="FFFFFF" w:themeFill="background1"/>
          </w:tcPr>
          <w:p w14:paraId="6E67FAAB" w14:textId="77777777" w:rsidR="00FB3F5F" w:rsidRPr="00B30206" w:rsidRDefault="00FB3F5F" w:rsidP="00095DAC">
            <w:pPr>
              <w:shd w:val="clear" w:color="auto" w:fill="FFFFFF" w:themeFill="background1"/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260873F9" w14:textId="77777777" w:rsidR="00FB3F5F" w:rsidRPr="00B30206" w:rsidRDefault="00FB3F5F" w:rsidP="00095DAC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D55E90E" w14:textId="77777777" w:rsidR="00FB3F5F" w:rsidRPr="00B30206" w:rsidRDefault="00FB3F5F" w:rsidP="00095DAC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53DA9082" w14:textId="77777777" w:rsidR="00FB3F5F" w:rsidRPr="00B30206" w:rsidRDefault="00FB3F5F" w:rsidP="00095DAC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2E69D94" w14:textId="77777777" w:rsidR="00FB3F5F" w:rsidRPr="00B30206" w:rsidRDefault="00FB3F5F" w:rsidP="00095DAC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6" w:type="dxa"/>
            <w:gridSpan w:val="3"/>
            <w:shd w:val="clear" w:color="auto" w:fill="FFFFFF" w:themeFill="background1"/>
          </w:tcPr>
          <w:p w14:paraId="6437DBC7" w14:textId="77777777" w:rsidR="00FB3F5F" w:rsidRPr="00B30206" w:rsidRDefault="00FB3F5F" w:rsidP="00095DAC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02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302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302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B3F5F" w:rsidRPr="00B30206" w14:paraId="0AE6CE81" w14:textId="77777777" w:rsidTr="00095DAC">
        <w:tc>
          <w:tcPr>
            <w:tcW w:w="6306" w:type="dxa"/>
            <w:gridSpan w:val="4"/>
            <w:shd w:val="clear" w:color="auto" w:fill="FFFFFF" w:themeFill="background1"/>
          </w:tcPr>
          <w:p w14:paraId="24D77FA9" w14:textId="77777777" w:rsidR="00FB3F5F" w:rsidRPr="00B30206" w:rsidRDefault="00FB3F5F" w:rsidP="00095DAC">
            <w:pPr>
              <w:tabs>
                <w:tab w:val="decimal" w:pos="864"/>
              </w:tabs>
              <w:spacing w:line="240" w:lineRule="atLeast"/>
              <w:ind w:left="-115" w:right="-115" w:firstLine="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020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236" w:type="dxa"/>
            <w:shd w:val="clear" w:color="auto" w:fill="auto"/>
          </w:tcPr>
          <w:p w14:paraId="7A493FF9" w14:textId="77777777" w:rsidR="00FB3F5F" w:rsidRPr="00B30206" w:rsidRDefault="00FB3F5F" w:rsidP="00095DA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7281B88" w14:textId="10FFB445" w:rsidR="00FB3F5F" w:rsidRPr="00A74FD4" w:rsidRDefault="00A74FD4" w:rsidP="00095DAC">
            <w:pPr>
              <w:tabs>
                <w:tab w:val="decimal" w:pos="918"/>
              </w:tabs>
              <w:spacing w:line="240" w:lineRule="atLeast"/>
              <w:ind w:left="-37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4F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842,539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8B515CA" w14:textId="77777777" w:rsidR="00FB3F5F" w:rsidRPr="00B30206" w:rsidRDefault="00FB3F5F" w:rsidP="00095DAC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  <w:vAlign w:val="bottom"/>
          </w:tcPr>
          <w:p w14:paraId="261190A5" w14:textId="2B49240D" w:rsidR="00FB3F5F" w:rsidRPr="00200970" w:rsidRDefault="009935A8" w:rsidP="00095DAC">
            <w:pPr>
              <w:tabs>
                <w:tab w:val="decimal" w:pos="918"/>
              </w:tabs>
              <w:spacing w:line="240" w:lineRule="atLeast"/>
              <w:ind w:left="-37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  <w:r w:rsidR="00FB3F5F" w:rsidRPr="002009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</w:tr>
      <w:tr w:rsidR="00FB3F5F" w:rsidRPr="00B30206" w14:paraId="77DB81D0" w14:textId="77777777" w:rsidTr="00095DAC">
        <w:tc>
          <w:tcPr>
            <w:tcW w:w="3854" w:type="dxa"/>
            <w:shd w:val="clear" w:color="auto" w:fill="FFFFFF" w:themeFill="background1"/>
          </w:tcPr>
          <w:p w14:paraId="538CE60E" w14:textId="77777777" w:rsidR="00FB3F5F" w:rsidRPr="00B30206" w:rsidRDefault="00FB3F5F" w:rsidP="00095DA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20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08" w:type="dxa"/>
            <w:shd w:val="clear" w:color="auto" w:fill="FFFFFF" w:themeFill="background1"/>
          </w:tcPr>
          <w:p w14:paraId="5F6293F5" w14:textId="77777777" w:rsidR="00FB3F5F" w:rsidRPr="00B30206" w:rsidRDefault="00FB3F5F" w:rsidP="00095DA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3D2F4EB" w14:textId="77777777" w:rsidR="00FB3F5F" w:rsidRPr="00B30206" w:rsidRDefault="00FB3F5F" w:rsidP="00095DA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2F0AD030" w14:textId="77777777" w:rsidR="00FB3F5F" w:rsidRPr="00B30206" w:rsidRDefault="00FB3F5F" w:rsidP="00095DA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CE17BBB" w14:textId="77777777" w:rsidR="00FB3F5F" w:rsidRPr="00B30206" w:rsidRDefault="00FB3F5F" w:rsidP="00095DA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1549AEA" w14:textId="77777777" w:rsidR="00FB3F5F" w:rsidRPr="00B30206" w:rsidRDefault="00FB3F5F" w:rsidP="00095DA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5C7BEA7" w14:textId="77777777" w:rsidR="00FB3F5F" w:rsidRPr="00B30206" w:rsidRDefault="00FB3F5F" w:rsidP="00095DA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7AE9D69F" w14:textId="77777777" w:rsidR="00FB3F5F" w:rsidRPr="00B30206" w:rsidRDefault="00FB3F5F" w:rsidP="00095DA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B3F5F" w:rsidRPr="00B30206" w14:paraId="7F0C30E6" w14:textId="77777777" w:rsidTr="00095DAC">
        <w:tc>
          <w:tcPr>
            <w:tcW w:w="6306" w:type="dxa"/>
            <w:gridSpan w:val="4"/>
            <w:shd w:val="clear" w:color="auto" w:fill="FFFFFF" w:themeFill="background1"/>
          </w:tcPr>
          <w:p w14:paraId="3B100E4F" w14:textId="77777777" w:rsidR="00FB3F5F" w:rsidRPr="00B30206" w:rsidRDefault="00FB3F5F" w:rsidP="00095DAC">
            <w:pPr>
              <w:spacing w:line="240" w:lineRule="atLeast"/>
              <w:ind w:left="254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020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3020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B302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0206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Pr="00B302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020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236" w:type="dxa"/>
            <w:shd w:val="clear" w:color="auto" w:fill="FFFFFF" w:themeFill="background1"/>
          </w:tcPr>
          <w:p w14:paraId="7201CF61" w14:textId="77777777" w:rsidR="00FB3F5F" w:rsidRPr="00B30206" w:rsidRDefault="00FB3F5F" w:rsidP="00095DA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A7D9E8B" w14:textId="09579FC0" w:rsidR="00FB3F5F" w:rsidRPr="00B30206" w:rsidRDefault="00A74FD4" w:rsidP="00095DA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24,703</w:t>
            </w:r>
          </w:p>
        </w:tc>
        <w:tc>
          <w:tcPr>
            <w:tcW w:w="236" w:type="dxa"/>
            <w:shd w:val="clear" w:color="auto" w:fill="FFFFFF" w:themeFill="background1"/>
          </w:tcPr>
          <w:p w14:paraId="50382053" w14:textId="77777777" w:rsidR="00FB3F5F" w:rsidRPr="00B30206" w:rsidRDefault="00FB3F5F" w:rsidP="00095DA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143CE43A" w14:textId="69AC1935" w:rsidR="00FB3F5F" w:rsidRPr="00B30206" w:rsidRDefault="009935A8" w:rsidP="00095DA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FB3F5F" w:rsidRPr="00B302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</w:p>
        </w:tc>
      </w:tr>
      <w:tr w:rsidR="00FB3F5F" w:rsidRPr="00B30206" w14:paraId="3219988B" w14:textId="77777777" w:rsidTr="00095DAC">
        <w:tc>
          <w:tcPr>
            <w:tcW w:w="3854" w:type="dxa"/>
            <w:shd w:val="clear" w:color="auto" w:fill="FFFFFF" w:themeFill="background1"/>
          </w:tcPr>
          <w:p w14:paraId="11BCF1BA" w14:textId="77777777" w:rsidR="00FB3F5F" w:rsidRPr="00B30206" w:rsidRDefault="00FB3F5F" w:rsidP="00095DAC">
            <w:pPr>
              <w:spacing w:line="240" w:lineRule="atLeast"/>
              <w:ind w:firstLine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20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3020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B302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0206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เบ็ดเสร็จอื่น</w:t>
            </w:r>
          </w:p>
        </w:tc>
        <w:tc>
          <w:tcPr>
            <w:tcW w:w="1108" w:type="dxa"/>
            <w:shd w:val="clear" w:color="auto" w:fill="FFFFFF" w:themeFill="background1"/>
          </w:tcPr>
          <w:p w14:paraId="18921DF3" w14:textId="77777777" w:rsidR="00FB3F5F" w:rsidRPr="00B30206" w:rsidRDefault="00FB3F5F" w:rsidP="00095DA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893C1A7" w14:textId="77777777" w:rsidR="00FB3F5F" w:rsidRPr="00B30206" w:rsidRDefault="00FB3F5F" w:rsidP="00095DA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1778FD5C" w14:textId="77777777" w:rsidR="00FB3F5F" w:rsidRPr="00B30206" w:rsidRDefault="00FB3F5F" w:rsidP="00095DA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79C7629" w14:textId="77777777" w:rsidR="00FB3F5F" w:rsidRPr="00B30206" w:rsidRDefault="00FB3F5F" w:rsidP="00095DA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86DBE29" w14:textId="0B663ABC" w:rsidR="00FB3F5F" w:rsidRPr="00B30206" w:rsidRDefault="00A74FD4" w:rsidP="00095DA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12,735</w:t>
            </w:r>
          </w:p>
        </w:tc>
        <w:tc>
          <w:tcPr>
            <w:tcW w:w="236" w:type="dxa"/>
            <w:shd w:val="clear" w:color="auto" w:fill="FFFFFF" w:themeFill="background1"/>
          </w:tcPr>
          <w:p w14:paraId="55251EBC" w14:textId="77777777" w:rsidR="00FB3F5F" w:rsidRPr="00B30206" w:rsidRDefault="00FB3F5F" w:rsidP="00095DA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0C18E519" w14:textId="43D89D38" w:rsidR="00FB3F5F" w:rsidRPr="00B30206" w:rsidRDefault="00FB3F5F" w:rsidP="00095DA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02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B302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778</w:t>
            </w:r>
            <w:r w:rsidRPr="00B302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B3F5F" w:rsidRPr="00533DFC" w14:paraId="2598DA82" w14:textId="77777777" w:rsidTr="00095DAC">
        <w:tc>
          <w:tcPr>
            <w:tcW w:w="6306" w:type="dxa"/>
            <w:gridSpan w:val="4"/>
            <w:shd w:val="clear" w:color="auto" w:fill="FFFFFF" w:themeFill="background1"/>
          </w:tcPr>
          <w:p w14:paraId="1AFDE9A2" w14:textId="77777777" w:rsidR="00FB3F5F" w:rsidRPr="00B30206" w:rsidRDefault="00FB3F5F" w:rsidP="00095DAC">
            <w:pPr>
              <w:spacing w:line="240" w:lineRule="atLeast"/>
              <w:ind w:right="-115"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0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B302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เบ็ดเสร็จรวม</w:t>
            </w:r>
          </w:p>
        </w:tc>
        <w:tc>
          <w:tcPr>
            <w:tcW w:w="236" w:type="dxa"/>
            <w:shd w:val="clear" w:color="auto" w:fill="FFFFFF" w:themeFill="background1"/>
          </w:tcPr>
          <w:p w14:paraId="19F8BD3A" w14:textId="77777777" w:rsidR="00FB3F5F" w:rsidRPr="00B30206" w:rsidRDefault="00FB3F5F" w:rsidP="00095DA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01795" w14:textId="62CDA6D8" w:rsidR="00FB3F5F" w:rsidRPr="00B30206" w:rsidRDefault="00A74FD4" w:rsidP="00095DA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37,438</w:t>
            </w:r>
          </w:p>
        </w:tc>
        <w:tc>
          <w:tcPr>
            <w:tcW w:w="236" w:type="dxa"/>
            <w:shd w:val="clear" w:color="auto" w:fill="FFFFFF" w:themeFill="background1"/>
          </w:tcPr>
          <w:p w14:paraId="2B15B434" w14:textId="77777777" w:rsidR="00FB3F5F" w:rsidRPr="00B30206" w:rsidRDefault="00FB3F5F" w:rsidP="00095DA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AAEF924" w14:textId="28A589DF" w:rsidR="00FB3F5F" w:rsidRPr="00B30206" w:rsidRDefault="009935A8" w:rsidP="00095DA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</w:t>
            </w:r>
            <w:r w:rsidR="00FB3F5F" w:rsidRPr="00B30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543</w:t>
            </w:r>
          </w:p>
        </w:tc>
      </w:tr>
    </w:tbl>
    <w:p w14:paraId="74036D96" w14:textId="77777777" w:rsidR="00FB3F5F" w:rsidRPr="00533DFC" w:rsidRDefault="00FB3F5F" w:rsidP="00FB3F5F">
      <w:pPr>
        <w:pStyle w:val="Bo-Blankline"/>
        <w:rPr>
          <w:highlight w:val="yellow"/>
        </w:rPr>
      </w:pPr>
    </w:p>
    <w:p w14:paraId="1537A87F" w14:textId="02826F11" w:rsidR="00194DE3" w:rsidRPr="00A91BED" w:rsidRDefault="00194DE3" w:rsidP="00BF3C0C">
      <w:pPr>
        <w:pStyle w:val="Caption"/>
        <w:shd w:val="clear" w:color="auto" w:fill="FFFFFF" w:themeFill="background1"/>
        <w:ind w:hanging="900"/>
        <w:rPr>
          <w:rFonts w:asciiTheme="majorBidi" w:hAnsiTheme="majorBidi"/>
          <w:cs/>
          <w:lang w:val="th-TH"/>
        </w:rPr>
      </w:pPr>
      <w:r w:rsidRPr="00A91BED">
        <w:rPr>
          <w:rFonts w:asciiTheme="majorBidi" w:hAnsiTheme="majorBidi" w:cstheme="majorBidi"/>
          <w:cs/>
          <w:lang w:val="th-TH"/>
        </w:rPr>
        <w:t>ส่วนได้เสียที่ไม่มีอำนาจควบคุม</w:t>
      </w:r>
    </w:p>
    <w:p w14:paraId="28B382CC" w14:textId="0DF74381" w:rsidR="00194DE3" w:rsidRPr="00A91BED" w:rsidRDefault="00194DE3" w:rsidP="005E045A">
      <w:pPr>
        <w:pStyle w:val="Bo-Blankline"/>
      </w:pPr>
    </w:p>
    <w:p w14:paraId="7D3AD7DA" w14:textId="0E6C98FE" w:rsidR="005E045A" w:rsidRPr="00A91BED" w:rsidRDefault="005E045A" w:rsidP="00112ED7">
      <w:pPr>
        <w:pStyle w:val="Ang15"/>
      </w:pPr>
      <w:r w:rsidRPr="00A91BED">
        <w:rPr>
          <w:rFonts w:hint="cs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7735F321" w14:textId="2E34AA3F" w:rsidR="003B120F" w:rsidRPr="00A91BED" w:rsidRDefault="003B120F" w:rsidP="003B120F">
      <w:pPr>
        <w:pStyle w:val="Bo-Blankline"/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800"/>
        <w:gridCol w:w="180"/>
        <w:gridCol w:w="1800"/>
      </w:tblGrid>
      <w:tr w:rsidR="00AD5094" w:rsidRPr="00A91BED" w14:paraId="160FF178" w14:textId="77777777" w:rsidTr="00AD5094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1437D41D" w14:textId="2505BB19" w:rsidR="00AD5094" w:rsidRPr="00A91BED" w:rsidRDefault="00AD5094" w:rsidP="0023393B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0F639763" w14:textId="782DE763" w:rsidR="00AD5094" w:rsidRPr="00A91BED" w:rsidRDefault="00AD509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/>
              </w:rPr>
            </w:pPr>
            <w:r w:rsidRPr="00A91BED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</w:tr>
      <w:tr w:rsidR="00AD5094" w:rsidRPr="00A91BED" w14:paraId="44752F9A" w14:textId="77777777" w:rsidTr="00AD5094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0701C578" w14:textId="7F5C3B7A" w:rsidR="00AD5094" w:rsidRPr="00A91BED" w:rsidRDefault="00AD5094" w:rsidP="00FD1E9B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1B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935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91B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A91B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800" w:type="dxa"/>
            <w:vAlign w:val="bottom"/>
          </w:tcPr>
          <w:p w14:paraId="6A01416A" w14:textId="1062A984" w:rsidR="00AD5094" w:rsidRPr="009935A8" w:rsidRDefault="00AD5094" w:rsidP="00FD1E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71A12258" w14:textId="77777777" w:rsidR="00AD5094" w:rsidRPr="009935A8" w:rsidRDefault="00AD5094" w:rsidP="00FD1E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7F111B1" w14:textId="66449F53" w:rsidR="00AD5094" w:rsidRPr="009935A8" w:rsidRDefault="00AD5094" w:rsidP="00FD1E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972F99" w:rsidRPr="00A91BED" w14:paraId="35C3BC67" w14:textId="77777777" w:rsidTr="00AA3BBA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74DB2D79" w14:textId="77777777" w:rsidR="00972F99" w:rsidRPr="00A91BED" w:rsidRDefault="00972F99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hideMark/>
          </w:tcPr>
          <w:p w14:paraId="529745CC" w14:textId="1A5CAF5C" w:rsidR="00972F99" w:rsidRPr="00A91BED" w:rsidRDefault="00972F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</w:pPr>
            <w:r w:rsidRPr="00A91BED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  <w:t>(</w:t>
            </w:r>
            <w:r w:rsidRPr="00A91BED">
              <w:rPr>
                <w:rFonts w:asciiTheme="majorBidi" w:hAnsiTheme="majorBidi" w:cstheme="majorBidi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AD5094" w:rsidRPr="00A91BED" w14:paraId="46C30367" w14:textId="77777777" w:rsidTr="00AD5094">
        <w:trPr>
          <w:cantSplit/>
          <w:trHeight w:val="20"/>
        </w:trPr>
        <w:tc>
          <w:tcPr>
            <w:tcW w:w="5310" w:type="dxa"/>
            <w:vAlign w:val="bottom"/>
            <w:hideMark/>
          </w:tcPr>
          <w:p w14:paraId="7247DCA5" w14:textId="77777777" w:rsidR="00AD5094" w:rsidRPr="00A91BED" w:rsidRDefault="00AD5094" w:rsidP="00A91BED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91BED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E88FAA" w14:textId="1CBB24AE" w:rsidR="00AD5094" w:rsidRPr="00A91BED" w:rsidRDefault="00AD5094" w:rsidP="00A91BE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29.75%</w:t>
            </w:r>
          </w:p>
        </w:tc>
        <w:tc>
          <w:tcPr>
            <w:tcW w:w="180" w:type="dxa"/>
          </w:tcPr>
          <w:p w14:paraId="53CC7070" w14:textId="77777777" w:rsidR="00AD5094" w:rsidRPr="009935A8" w:rsidRDefault="00AD5094" w:rsidP="00A91BE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  <w:hideMark/>
          </w:tcPr>
          <w:p w14:paraId="20128327" w14:textId="44C850B1" w:rsidR="00AD5094" w:rsidRPr="00A91BED" w:rsidRDefault="00AD5094" w:rsidP="00A91BE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29</w:t>
            </w:r>
            <w:r w:rsidRPr="00A91BE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5</w:t>
            </w:r>
            <w:r w:rsidRPr="00A91BED">
              <w:rPr>
                <w:rFonts w:asciiTheme="majorBidi" w:hAnsiTheme="majorBidi" w:cstheme="majorBidi"/>
                <w:b w:val="0"/>
                <w:sz w:val="30"/>
                <w:szCs w:val="30"/>
              </w:rPr>
              <w:t>%</w:t>
            </w:r>
          </w:p>
        </w:tc>
      </w:tr>
      <w:tr w:rsidR="00AD5094" w:rsidRPr="00A91BED" w14:paraId="6A8077AE" w14:textId="77777777" w:rsidTr="00AD5094">
        <w:trPr>
          <w:cantSplit/>
          <w:trHeight w:val="20"/>
        </w:trPr>
        <w:tc>
          <w:tcPr>
            <w:tcW w:w="5310" w:type="dxa"/>
          </w:tcPr>
          <w:p w14:paraId="42666C8C" w14:textId="77777777" w:rsidR="00AD5094" w:rsidRPr="00A91BED" w:rsidRDefault="00AD5094" w:rsidP="00A91BED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E5F0070" w14:textId="77777777" w:rsidR="00AD5094" w:rsidRPr="00A91BED" w:rsidRDefault="00AD5094" w:rsidP="00A91BE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818D4B4" w14:textId="77777777" w:rsidR="00AD5094" w:rsidRPr="00A91BED" w:rsidRDefault="00AD5094" w:rsidP="00A91BE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378D0A8" w14:textId="6502663B" w:rsidR="00AD5094" w:rsidRPr="00A91BED" w:rsidRDefault="00AD5094" w:rsidP="00A91BE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5094" w:rsidRPr="00A91BED" w14:paraId="24D74445" w14:textId="77777777" w:rsidTr="00AD5094">
        <w:trPr>
          <w:cantSplit/>
          <w:trHeight w:val="20"/>
        </w:trPr>
        <w:tc>
          <w:tcPr>
            <w:tcW w:w="5310" w:type="dxa"/>
            <w:hideMark/>
          </w:tcPr>
          <w:p w14:paraId="5D7C4306" w14:textId="77777777" w:rsidR="00AD5094" w:rsidRPr="00A91BED" w:rsidRDefault="00AD5094" w:rsidP="00A91BED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91BE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00" w:type="dxa"/>
            <w:shd w:val="clear" w:color="auto" w:fill="auto"/>
          </w:tcPr>
          <w:p w14:paraId="03241DD7" w14:textId="7014695D" w:rsidR="00AD5094" w:rsidRPr="00A91BED" w:rsidRDefault="00AD5094" w:rsidP="00972F99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9,590,602</w:t>
            </w:r>
          </w:p>
        </w:tc>
        <w:tc>
          <w:tcPr>
            <w:tcW w:w="180" w:type="dxa"/>
          </w:tcPr>
          <w:p w14:paraId="5C5DB590" w14:textId="77777777" w:rsidR="00AD5094" w:rsidRPr="009935A8" w:rsidRDefault="00AD5094" w:rsidP="00A91BED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hideMark/>
          </w:tcPr>
          <w:p w14:paraId="6FCD23CD" w14:textId="5BA4CD1D" w:rsidR="00AD5094" w:rsidRPr="00A91BED" w:rsidRDefault="00AD5094" w:rsidP="00972F99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A91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</w:t>
            </w:r>
            <w:r w:rsidRPr="00A91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</w:p>
        </w:tc>
      </w:tr>
      <w:tr w:rsidR="00AD5094" w:rsidRPr="00A91BED" w14:paraId="0C32C8D4" w14:textId="77777777" w:rsidTr="00AD5094">
        <w:trPr>
          <w:cantSplit/>
          <w:trHeight w:val="20"/>
        </w:trPr>
        <w:tc>
          <w:tcPr>
            <w:tcW w:w="5310" w:type="dxa"/>
            <w:hideMark/>
          </w:tcPr>
          <w:p w14:paraId="7162CB47" w14:textId="77777777" w:rsidR="00AD5094" w:rsidRPr="00A91BED" w:rsidRDefault="00AD5094" w:rsidP="00A91BED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91BE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shd w:val="clear" w:color="auto" w:fill="auto"/>
          </w:tcPr>
          <w:p w14:paraId="761D562E" w14:textId="27A5D736" w:rsidR="00AD5094" w:rsidRPr="00A91BED" w:rsidRDefault="00AD5094" w:rsidP="00AD5094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38,894,748</w:t>
            </w:r>
          </w:p>
        </w:tc>
        <w:tc>
          <w:tcPr>
            <w:tcW w:w="180" w:type="dxa"/>
          </w:tcPr>
          <w:p w14:paraId="54EE3C61" w14:textId="77777777" w:rsidR="00AD5094" w:rsidRPr="009935A8" w:rsidRDefault="00AD5094" w:rsidP="00A91BED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hideMark/>
          </w:tcPr>
          <w:p w14:paraId="295D47D3" w14:textId="120B41F6" w:rsidR="00AD5094" w:rsidRPr="00A91BED" w:rsidRDefault="00AD5094" w:rsidP="00972F99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A91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  <w:r w:rsidRPr="00A91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</w:tr>
      <w:tr w:rsidR="00AD5094" w:rsidRPr="00A91BED" w14:paraId="550FA00A" w14:textId="77777777" w:rsidTr="006828A0">
        <w:trPr>
          <w:cantSplit/>
          <w:trHeight w:val="20"/>
        </w:trPr>
        <w:tc>
          <w:tcPr>
            <w:tcW w:w="5310" w:type="dxa"/>
            <w:hideMark/>
          </w:tcPr>
          <w:p w14:paraId="134F2E35" w14:textId="77777777" w:rsidR="00AD5094" w:rsidRPr="00A91BED" w:rsidRDefault="00AD5094" w:rsidP="00A91BED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91BE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00" w:type="dxa"/>
            <w:shd w:val="clear" w:color="auto" w:fill="auto"/>
          </w:tcPr>
          <w:p w14:paraId="5FAC5BC7" w14:textId="70F80A6D" w:rsidR="00AD5094" w:rsidRPr="00A91BED" w:rsidRDefault="00AD5094" w:rsidP="00AD5094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(5,058,461)</w:t>
            </w:r>
          </w:p>
        </w:tc>
        <w:tc>
          <w:tcPr>
            <w:tcW w:w="180" w:type="dxa"/>
          </w:tcPr>
          <w:p w14:paraId="5A334241" w14:textId="77777777" w:rsidR="00AD5094" w:rsidRPr="00A91BED" w:rsidRDefault="00AD5094" w:rsidP="00A91BED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hideMark/>
          </w:tcPr>
          <w:p w14:paraId="2E3A4567" w14:textId="528F300D" w:rsidR="00AD5094" w:rsidRPr="00A91BED" w:rsidRDefault="00AD5094" w:rsidP="00972F99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91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784</w:t>
            </w:r>
            <w:r w:rsidRPr="00A91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 w:rsidRPr="00A91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D5094" w:rsidRPr="00A91BED" w14:paraId="3241F298" w14:textId="77777777" w:rsidTr="003D6EC0">
        <w:trPr>
          <w:cantSplit/>
          <w:trHeight w:val="20"/>
        </w:trPr>
        <w:tc>
          <w:tcPr>
            <w:tcW w:w="5310" w:type="dxa"/>
            <w:hideMark/>
          </w:tcPr>
          <w:p w14:paraId="537B702E" w14:textId="77777777" w:rsidR="00AD5094" w:rsidRPr="00A91BED" w:rsidRDefault="00AD5094" w:rsidP="00A91BED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91BE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B78AA" w14:textId="3595D794" w:rsidR="00AD5094" w:rsidRPr="00A91BED" w:rsidRDefault="00AD5094" w:rsidP="00AD5094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(12,575,068)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81CD9A1" w14:textId="77777777" w:rsidR="00AD5094" w:rsidRPr="00A91BED" w:rsidRDefault="00AD5094" w:rsidP="00A91BED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95DDA1" w14:textId="7B81A827" w:rsidR="00AD5094" w:rsidRPr="00A91BED" w:rsidRDefault="00AD5094" w:rsidP="00972F99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A91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062</w:t>
            </w:r>
            <w:r w:rsidRPr="00A91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  <w:r w:rsidRPr="00A91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D5094" w:rsidRPr="00A91BED" w14:paraId="64275EFD" w14:textId="77777777" w:rsidTr="003D6EC0">
        <w:trPr>
          <w:cantSplit/>
          <w:trHeight w:val="20"/>
        </w:trPr>
        <w:tc>
          <w:tcPr>
            <w:tcW w:w="5310" w:type="dxa"/>
            <w:hideMark/>
          </w:tcPr>
          <w:p w14:paraId="270471CF" w14:textId="77777777" w:rsidR="00AD5094" w:rsidRPr="00A91BED" w:rsidRDefault="00AD5094" w:rsidP="00A91BED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B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EDBB4" w14:textId="0223F339" w:rsidR="00AD5094" w:rsidRPr="00972F99" w:rsidRDefault="00AD5094" w:rsidP="00972F99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72F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30,851,821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49802D" w14:textId="77777777" w:rsidR="00AD5094" w:rsidRPr="00972F99" w:rsidRDefault="00AD5094" w:rsidP="00A91BED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43A26B" w14:textId="45D5B9E6" w:rsidR="00AD5094" w:rsidRPr="00972F99" w:rsidRDefault="00AD5094" w:rsidP="00972F99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72F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Pr="00972F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2F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928</w:t>
            </w:r>
            <w:r w:rsidRPr="00972F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2F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138</w:t>
            </w:r>
          </w:p>
        </w:tc>
      </w:tr>
      <w:tr w:rsidR="00F502C9" w:rsidRPr="00A91BED" w14:paraId="14B6D1D7" w14:textId="77777777" w:rsidTr="003D6EC0">
        <w:trPr>
          <w:cantSplit/>
          <w:trHeight w:val="20"/>
        </w:trPr>
        <w:tc>
          <w:tcPr>
            <w:tcW w:w="5310" w:type="dxa"/>
          </w:tcPr>
          <w:p w14:paraId="0E1766F6" w14:textId="77777777" w:rsidR="00F502C9" w:rsidRPr="00A91BED" w:rsidRDefault="00F502C9" w:rsidP="00A91BED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D5B506" w14:textId="77777777" w:rsidR="00F502C9" w:rsidRPr="00972F99" w:rsidRDefault="00F502C9" w:rsidP="00972F99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8E6FDC" w14:textId="77777777" w:rsidR="00F502C9" w:rsidRPr="00972F99" w:rsidRDefault="00F502C9" w:rsidP="00A91BED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32662C1B" w14:textId="77777777" w:rsidR="00F502C9" w:rsidRPr="00972F99" w:rsidRDefault="00F502C9" w:rsidP="00972F99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5094" w:rsidRPr="00A91BED" w14:paraId="0F5B4734" w14:textId="77777777" w:rsidTr="00AD5094">
        <w:trPr>
          <w:cantSplit/>
          <w:trHeight w:val="20"/>
        </w:trPr>
        <w:tc>
          <w:tcPr>
            <w:tcW w:w="5310" w:type="dxa"/>
            <w:hideMark/>
          </w:tcPr>
          <w:p w14:paraId="5573F6C9" w14:textId="77777777" w:rsidR="00AD5094" w:rsidRPr="00A91BED" w:rsidRDefault="00AD5094" w:rsidP="00A91BED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91BE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F65EB" w14:textId="1EB88310" w:rsidR="00AD5094" w:rsidRPr="00A91BED" w:rsidRDefault="00AD5094" w:rsidP="00972F99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9,178,417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4E4E3F" w14:textId="77777777" w:rsidR="00AD5094" w:rsidRPr="009935A8" w:rsidRDefault="00AD5094" w:rsidP="00A91BED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  <w:hideMark/>
          </w:tcPr>
          <w:p w14:paraId="6F55D58C" w14:textId="25C70D19" w:rsidR="00AD5094" w:rsidRPr="00A91BED" w:rsidRDefault="00AD5094" w:rsidP="00972F99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A91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6,121</w:t>
            </w:r>
          </w:p>
        </w:tc>
      </w:tr>
      <w:tr w:rsidR="00AD5094" w:rsidRPr="00A91BED" w14:paraId="40AF0423" w14:textId="77777777" w:rsidTr="00972F99">
        <w:trPr>
          <w:cantSplit/>
          <w:trHeight w:val="20"/>
        </w:trPr>
        <w:tc>
          <w:tcPr>
            <w:tcW w:w="5310" w:type="dxa"/>
            <w:hideMark/>
          </w:tcPr>
          <w:p w14:paraId="3BC74984" w14:textId="77777777" w:rsidR="00AD5094" w:rsidRPr="00A91BED" w:rsidRDefault="00AD5094" w:rsidP="00AD5094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sz w:val="30"/>
                <w:szCs w:val="30"/>
              </w:rPr>
            </w:pPr>
            <w:r w:rsidRPr="00A91B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C2C8F" w14:textId="1697AFB5" w:rsidR="00AD5094" w:rsidRPr="00972F99" w:rsidRDefault="00AD5094" w:rsidP="00972F99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2F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12,167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567D687" w14:textId="77777777" w:rsidR="00AD5094" w:rsidRDefault="00AD5094" w:rsidP="00AD509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5B6C6ED7" w14:textId="371CC2BE" w:rsidR="00AD5094" w:rsidRPr="00972F99" w:rsidRDefault="00AD5094" w:rsidP="00972F99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11,668</w:t>
            </w:r>
          </w:p>
        </w:tc>
      </w:tr>
      <w:tr w:rsidR="00AD5094" w:rsidRPr="00A91BED" w14:paraId="2B928D04" w14:textId="77777777" w:rsidTr="00972F99">
        <w:trPr>
          <w:cantSplit/>
          <w:trHeight w:val="20"/>
        </w:trPr>
        <w:tc>
          <w:tcPr>
            <w:tcW w:w="5310" w:type="dxa"/>
            <w:hideMark/>
          </w:tcPr>
          <w:p w14:paraId="153E9087" w14:textId="77777777" w:rsidR="00AD5094" w:rsidRPr="00A91BED" w:rsidRDefault="00AD5094" w:rsidP="00AD5094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B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C3B4E68" w14:textId="543C6CE6" w:rsidR="00AD5094" w:rsidRPr="00972F99" w:rsidRDefault="00AD5094" w:rsidP="00972F99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72F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9,190,584</w:t>
            </w:r>
          </w:p>
        </w:tc>
        <w:tc>
          <w:tcPr>
            <w:tcW w:w="180" w:type="dxa"/>
          </w:tcPr>
          <w:p w14:paraId="51F1EB4A" w14:textId="77777777" w:rsidR="00AD5094" w:rsidRPr="00972F99" w:rsidRDefault="00AD5094" w:rsidP="00AD509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B2C3683" w14:textId="5B9DDB46" w:rsidR="00AD5094" w:rsidRPr="00972F99" w:rsidRDefault="00AD5094" w:rsidP="00972F99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72F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8,617,789</w:t>
            </w:r>
          </w:p>
        </w:tc>
      </w:tr>
    </w:tbl>
    <w:p w14:paraId="717CA2ED" w14:textId="5D4A56C5" w:rsidR="00625216" w:rsidRPr="00A91BED" w:rsidRDefault="00625216">
      <w:pPr>
        <w:rPr>
          <w:cs/>
        </w:rPr>
      </w:pPr>
    </w:p>
    <w:p w14:paraId="07EFA115" w14:textId="186E4761" w:rsidR="00625216" w:rsidRDefault="00625216">
      <w:pPr>
        <w:spacing w:line="240" w:lineRule="auto"/>
      </w:pPr>
      <w:r w:rsidRPr="00A91BED">
        <w:rPr>
          <w:cs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800"/>
        <w:gridCol w:w="180"/>
        <w:gridCol w:w="1800"/>
      </w:tblGrid>
      <w:tr w:rsidR="00F4543F" w:rsidRPr="00A91BED" w14:paraId="40F41E0B" w14:textId="77777777" w:rsidTr="00AA3BBA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1A38D209" w14:textId="77777777" w:rsidR="00F4543F" w:rsidRPr="00A91BED" w:rsidRDefault="00F4543F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10DE7325" w14:textId="77777777" w:rsidR="00F4543F" w:rsidRPr="00A91BED" w:rsidRDefault="00F4543F" w:rsidP="00AA3B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/>
              </w:rPr>
            </w:pPr>
            <w:r w:rsidRPr="00A91BED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</w:tr>
      <w:tr w:rsidR="00254BF3" w:rsidRPr="00A91BED" w14:paraId="633E9553" w14:textId="77777777" w:rsidTr="00AA3BBA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70317066" w14:textId="461E74D8" w:rsidR="00254BF3" w:rsidRPr="00A91BED" w:rsidRDefault="00254BF3" w:rsidP="00254BF3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1B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935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91B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A91B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800" w:type="dxa"/>
            <w:vAlign w:val="bottom"/>
          </w:tcPr>
          <w:p w14:paraId="33B1E22E" w14:textId="77777777" w:rsidR="00254BF3" w:rsidRPr="009935A8" w:rsidRDefault="00254BF3" w:rsidP="00254B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4A3ED28E" w14:textId="77777777" w:rsidR="00254BF3" w:rsidRPr="009935A8" w:rsidRDefault="00254BF3" w:rsidP="00254B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720753D" w14:textId="77777777" w:rsidR="00254BF3" w:rsidRPr="009935A8" w:rsidRDefault="00254BF3" w:rsidP="00254B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254BF3" w:rsidRPr="00A91BED" w14:paraId="1D73131A" w14:textId="77777777" w:rsidTr="00AA3BBA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72F38E21" w14:textId="77777777" w:rsidR="00254BF3" w:rsidRPr="00A91BED" w:rsidRDefault="00254BF3" w:rsidP="00254BF3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hideMark/>
          </w:tcPr>
          <w:p w14:paraId="04A0874C" w14:textId="77777777" w:rsidR="00254BF3" w:rsidRPr="00A91BED" w:rsidRDefault="00254BF3" w:rsidP="00254B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</w:pPr>
            <w:r w:rsidRPr="00A91BED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  <w:t>(</w:t>
            </w:r>
            <w:r w:rsidRPr="00A91BED">
              <w:rPr>
                <w:rFonts w:asciiTheme="majorBidi" w:hAnsiTheme="majorBidi" w:cstheme="majorBidi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254BF3" w:rsidRPr="00A91BED" w14:paraId="5F0A6615" w14:textId="77777777" w:rsidTr="00AA3BBA">
        <w:trPr>
          <w:cantSplit/>
          <w:trHeight w:val="20"/>
        </w:trPr>
        <w:tc>
          <w:tcPr>
            <w:tcW w:w="5310" w:type="dxa"/>
            <w:hideMark/>
          </w:tcPr>
          <w:p w14:paraId="62B09187" w14:textId="3ABADD79" w:rsidR="00254BF3" w:rsidRPr="00A91BED" w:rsidRDefault="00254BF3" w:rsidP="00254B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91B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800" w:type="dxa"/>
            <w:shd w:val="clear" w:color="auto" w:fill="auto"/>
          </w:tcPr>
          <w:p w14:paraId="2ACBD404" w14:textId="3565AEA9" w:rsidR="00254BF3" w:rsidRPr="003E4B01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B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11,358,260</w:t>
            </w:r>
          </w:p>
        </w:tc>
        <w:tc>
          <w:tcPr>
            <w:tcW w:w="180" w:type="dxa"/>
          </w:tcPr>
          <w:p w14:paraId="68916D79" w14:textId="77777777" w:rsidR="00254BF3" w:rsidRPr="009935A8" w:rsidRDefault="00254BF3" w:rsidP="00254BF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E21BADC" w14:textId="168D2429" w:rsidR="00254BF3" w:rsidRPr="00254BF3" w:rsidRDefault="00254BF3" w:rsidP="003E4B0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254B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11,444,002</w:t>
            </w:r>
          </w:p>
        </w:tc>
      </w:tr>
      <w:tr w:rsidR="00254BF3" w:rsidRPr="00A91BED" w14:paraId="11299EA3" w14:textId="77777777" w:rsidTr="00AA3BBA">
        <w:trPr>
          <w:cantSplit/>
          <w:trHeight w:val="20"/>
        </w:trPr>
        <w:tc>
          <w:tcPr>
            <w:tcW w:w="5310" w:type="dxa"/>
          </w:tcPr>
          <w:p w14:paraId="2CFB1D81" w14:textId="2DCF43F9" w:rsidR="00254BF3" w:rsidRPr="00A91BED" w:rsidRDefault="00254BF3" w:rsidP="00254B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91BED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</w:tc>
        <w:tc>
          <w:tcPr>
            <w:tcW w:w="1800" w:type="dxa"/>
            <w:shd w:val="clear" w:color="auto" w:fill="auto"/>
          </w:tcPr>
          <w:p w14:paraId="38A7AA97" w14:textId="18EA4BDC" w:rsidR="00254BF3" w:rsidRPr="003E4B01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B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4,191,330</w:t>
            </w:r>
          </w:p>
        </w:tc>
        <w:tc>
          <w:tcPr>
            <w:tcW w:w="180" w:type="dxa"/>
          </w:tcPr>
          <w:p w14:paraId="13483CB3" w14:textId="77777777" w:rsidR="00254BF3" w:rsidRPr="00A91BED" w:rsidRDefault="00254BF3" w:rsidP="00254BF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54D4A56" w14:textId="3FB0F6EF" w:rsidR="00254BF3" w:rsidRPr="00254BF3" w:rsidRDefault="00254BF3" w:rsidP="003E4B0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54B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4,505,825</w:t>
            </w:r>
          </w:p>
        </w:tc>
      </w:tr>
      <w:tr w:rsidR="00254BF3" w:rsidRPr="00A91BED" w14:paraId="14981603" w14:textId="77777777" w:rsidTr="00254BF3">
        <w:trPr>
          <w:cantSplit/>
          <w:trHeight w:val="20"/>
        </w:trPr>
        <w:tc>
          <w:tcPr>
            <w:tcW w:w="5310" w:type="dxa"/>
            <w:vAlign w:val="bottom"/>
            <w:hideMark/>
          </w:tcPr>
          <w:p w14:paraId="04B77B15" w14:textId="6689A03F" w:rsidR="00254BF3" w:rsidRPr="00A91BED" w:rsidRDefault="00254BF3" w:rsidP="00254B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91BE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DF97A06" w14:textId="4112B519" w:rsidR="00254BF3" w:rsidRPr="00F4543F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54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180" w:type="dxa"/>
          </w:tcPr>
          <w:p w14:paraId="36CADDCB" w14:textId="77777777" w:rsidR="00254BF3" w:rsidRPr="009935A8" w:rsidRDefault="00254BF3" w:rsidP="00254BF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FAB95A1" w14:textId="02FE17F4" w:rsidR="00254BF3" w:rsidRPr="00254BF3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B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(18)</w:t>
            </w:r>
          </w:p>
        </w:tc>
      </w:tr>
      <w:tr w:rsidR="00254BF3" w:rsidRPr="00A91BED" w14:paraId="74FA6369" w14:textId="77777777" w:rsidTr="00254BF3">
        <w:trPr>
          <w:cantSplit/>
          <w:trHeight w:val="20"/>
        </w:trPr>
        <w:tc>
          <w:tcPr>
            <w:tcW w:w="5310" w:type="dxa"/>
            <w:hideMark/>
          </w:tcPr>
          <w:p w14:paraId="2991205F" w14:textId="41D04C30" w:rsidR="00254BF3" w:rsidRPr="00A91BED" w:rsidRDefault="00254BF3" w:rsidP="00254B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91B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3A797" w14:textId="5718DB6D" w:rsidR="00254BF3" w:rsidRPr="003E4B01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4B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4,191,683</w:t>
            </w:r>
          </w:p>
        </w:tc>
        <w:tc>
          <w:tcPr>
            <w:tcW w:w="180" w:type="dxa"/>
          </w:tcPr>
          <w:p w14:paraId="1E9125D9" w14:textId="77777777" w:rsidR="00254BF3" w:rsidRPr="003E4B01" w:rsidRDefault="00254BF3" w:rsidP="00254BF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165AF14" w14:textId="68E9990C" w:rsidR="00254BF3" w:rsidRPr="003E4B01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4B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4,505,807</w:t>
            </w:r>
          </w:p>
        </w:tc>
      </w:tr>
      <w:tr w:rsidR="00254BF3" w:rsidRPr="00A91BED" w14:paraId="1E322D43" w14:textId="77777777" w:rsidTr="00254BF3">
        <w:trPr>
          <w:cantSplit/>
          <w:trHeight w:val="20"/>
        </w:trPr>
        <w:tc>
          <w:tcPr>
            <w:tcW w:w="5310" w:type="dxa"/>
            <w:hideMark/>
          </w:tcPr>
          <w:p w14:paraId="44C4A87B" w14:textId="67352DC2" w:rsidR="00254BF3" w:rsidRPr="00A91BED" w:rsidRDefault="00254BF3" w:rsidP="00254B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91BE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กำไรขาดทุนเบ็ดเสร็จรวมที่แบ่งให้กับส่วน</w:t>
            </w:r>
            <w:r w:rsidR="0019226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91BED">
              <w:rPr>
                <w:rFonts w:asciiTheme="majorBidi" w:hAnsiTheme="majorBidi" w:cstheme="majorBidi"/>
                <w:sz w:val="30"/>
                <w:szCs w:val="30"/>
                <w:cs/>
              </w:rPr>
              <w:t>ได้เสียที่ไม่มีอำนาจควบคุม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061E8" w14:textId="6B85991D" w:rsidR="00254BF3" w:rsidRPr="00F4543F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54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1,247,026</w:t>
            </w:r>
          </w:p>
        </w:tc>
        <w:tc>
          <w:tcPr>
            <w:tcW w:w="180" w:type="dxa"/>
          </w:tcPr>
          <w:p w14:paraId="2338D85A" w14:textId="77777777" w:rsidR="00254BF3" w:rsidRPr="00A91BED" w:rsidRDefault="00254BF3" w:rsidP="00254BF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6D0AAB8" w14:textId="64A13E0C" w:rsidR="00254BF3" w:rsidRPr="00A91BED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91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,478</w:t>
            </w:r>
          </w:p>
        </w:tc>
      </w:tr>
      <w:tr w:rsidR="00254BF3" w:rsidRPr="00A91BED" w14:paraId="7674B9CA" w14:textId="77777777" w:rsidTr="00254BF3">
        <w:trPr>
          <w:cantSplit/>
          <w:trHeight w:val="20"/>
        </w:trPr>
        <w:tc>
          <w:tcPr>
            <w:tcW w:w="5310" w:type="dxa"/>
            <w:hideMark/>
          </w:tcPr>
          <w:p w14:paraId="05FF23B5" w14:textId="776631F7" w:rsidR="00254BF3" w:rsidRPr="00A91BED" w:rsidRDefault="00254BF3" w:rsidP="00254B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91B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98B5B" w14:textId="2BCC63CE" w:rsidR="00254BF3" w:rsidRPr="00A91BED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133E92B" w14:textId="77777777" w:rsidR="00254BF3" w:rsidRPr="00A91BED" w:rsidRDefault="00254BF3" w:rsidP="00254BF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4D890" w14:textId="0C089546" w:rsidR="00254BF3" w:rsidRPr="00A91BED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</w:tr>
      <w:tr w:rsidR="00254BF3" w:rsidRPr="00A91BED" w14:paraId="3E7FFCCB" w14:textId="77777777" w:rsidTr="00254BF3">
        <w:trPr>
          <w:cantSplit/>
          <w:trHeight w:val="20"/>
        </w:trPr>
        <w:tc>
          <w:tcPr>
            <w:tcW w:w="5310" w:type="dxa"/>
            <w:hideMark/>
          </w:tcPr>
          <w:p w14:paraId="77088466" w14:textId="28C16EE1" w:rsidR="00254BF3" w:rsidRPr="00A91BED" w:rsidRDefault="00254BF3" w:rsidP="00254B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B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CC2D60" w14:textId="45208A6A" w:rsidR="00254BF3" w:rsidRPr="00972F99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1,247,425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FF57A24" w14:textId="77777777" w:rsidR="00254BF3" w:rsidRPr="00972F99" w:rsidRDefault="00254BF3" w:rsidP="00254BF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B8EBE" w14:textId="0C5D7452" w:rsidR="00254BF3" w:rsidRPr="00972F99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1,341,015</w:t>
            </w:r>
          </w:p>
        </w:tc>
      </w:tr>
      <w:tr w:rsidR="00254BF3" w:rsidRPr="00A91BED" w14:paraId="63425C1A" w14:textId="77777777" w:rsidTr="003E4B01">
        <w:trPr>
          <w:cantSplit/>
          <w:trHeight w:val="20"/>
        </w:trPr>
        <w:tc>
          <w:tcPr>
            <w:tcW w:w="5310" w:type="dxa"/>
            <w:vAlign w:val="bottom"/>
          </w:tcPr>
          <w:p w14:paraId="6C690DD0" w14:textId="7D191282" w:rsidR="00254BF3" w:rsidRPr="00A91BED" w:rsidRDefault="00254BF3" w:rsidP="00254B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43E451" w14:textId="00ABA06B" w:rsidR="00254BF3" w:rsidRPr="00972F99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(674,630)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9AC5B9" w14:textId="77777777" w:rsidR="00254BF3" w:rsidRPr="00972F99" w:rsidRDefault="00254BF3" w:rsidP="00254BF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A0434B" w14:textId="62ED49A8" w:rsidR="00254BF3" w:rsidRPr="00972F99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(799,560)</w:t>
            </w:r>
          </w:p>
        </w:tc>
      </w:tr>
      <w:tr w:rsidR="003E4B01" w:rsidRPr="00A91BED" w14:paraId="2FBF0183" w14:textId="77777777" w:rsidTr="003E4B01">
        <w:trPr>
          <w:cantSplit/>
          <w:trHeight w:val="20"/>
        </w:trPr>
        <w:tc>
          <w:tcPr>
            <w:tcW w:w="5310" w:type="dxa"/>
            <w:vAlign w:val="bottom"/>
          </w:tcPr>
          <w:p w14:paraId="42E870EF" w14:textId="77777777" w:rsidR="003E4B01" w:rsidRDefault="003E4B01" w:rsidP="00254B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154F7" w14:textId="77777777" w:rsidR="003E4B01" w:rsidRDefault="003E4B01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7658742" w14:textId="77777777" w:rsidR="003E4B01" w:rsidRPr="00972F99" w:rsidRDefault="003E4B01" w:rsidP="00254BF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D02CEA9" w14:textId="77777777" w:rsidR="003E4B01" w:rsidRDefault="003E4B01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54BF3" w:rsidRPr="00A91BED" w14:paraId="5DCE97E3" w14:textId="77777777" w:rsidTr="00AA3BBA">
        <w:trPr>
          <w:cantSplit/>
          <w:trHeight w:val="20"/>
        </w:trPr>
        <w:tc>
          <w:tcPr>
            <w:tcW w:w="5310" w:type="dxa"/>
            <w:vAlign w:val="bottom"/>
          </w:tcPr>
          <w:p w14:paraId="0D8D9871" w14:textId="45E7FA57" w:rsidR="00254BF3" w:rsidRPr="00A91BED" w:rsidRDefault="00254BF3" w:rsidP="00254B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1BED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DEC23" w14:textId="5335DA3F" w:rsidR="00254BF3" w:rsidRPr="00972F99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1,237,331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2F8C052" w14:textId="77777777" w:rsidR="00254BF3" w:rsidRPr="00972F99" w:rsidRDefault="00254BF3" w:rsidP="00254BF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BF7002D" w14:textId="442F9742" w:rsidR="00254BF3" w:rsidRPr="00972F99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91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  <w:r w:rsidRPr="00A91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</w:tr>
      <w:tr w:rsidR="00254BF3" w:rsidRPr="00A91BED" w14:paraId="46461A75" w14:textId="77777777" w:rsidTr="00AA3BBA">
        <w:trPr>
          <w:cantSplit/>
          <w:trHeight w:val="20"/>
        </w:trPr>
        <w:tc>
          <w:tcPr>
            <w:tcW w:w="5310" w:type="dxa"/>
            <w:vAlign w:val="bottom"/>
          </w:tcPr>
          <w:p w14:paraId="4F11D58E" w14:textId="6F7BB1D8" w:rsidR="00254BF3" w:rsidRPr="00A91BED" w:rsidRDefault="00254BF3" w:rsidP="00254B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91BED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กระแสเงินสดจากกิจกรรมลงทุน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A924E" w14:textId="0D7C9449" w:rsidR="00254BF3" w:rsidRPr="00A91BED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(1,635,019)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0BC5DA" w14:textId="77777777" w:rsidR="00254BF3" w:rsidRPr="009935A8" w:rsidRDefault="00254BF3" w:rsidP="00254BF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2B21E6D" w14:textId="70CAA806" w:rsidR="00254BF3" w:rsidRPr="00A91BED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91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3,535</w:t>
            </w:r>
            <w:r w:rsidRPr="00A91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254BF3" w:rsidRPr="00A91BED" w14:paraId="58DF906C" w14:textId="77777777" w:rsidTr="00983223">
        <w:trPr>
          <w:cantSplit/>
          <w:trHeight w:val="20"/>
        </w:trPr>
        <w:tc>
          <w:tcPr>
            <w:tcW w:w="5310" w:type="dxa"/>
          </w:tcPr>
          <w:p w14:paraId="0A71D2B3" w14:textId="7762AE4A" w:rsidR="00254BF3" w:rsidRPr="00A91BED" w:rsidRDefault="00254BF3" w:rsidP="00254BF3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sz w:val="30"/>
                <w:szCs w:val="30"/>
              </w:rPr>
            </w:pPr>
            <w:r w:rsidRPr="00A91BE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กระแสเงินสดจากกิจกรรมจัดหาเงิน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CC87C" w14:textId="027FBA48" w:rsidR="00254BF3" w:rsidRPr="00972F99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141,351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E942460" w14:textId="77777777" w:rsidR="00254BF3" w:rsidRDefault="00254BF3" w:rsidP="00254BF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4443CDB" w14:textId="299CE159" w:rsidR="00254BF3" w:rsidRPr="00972F99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</w:t>
            </w:r>
            <w:r w:rsidRPr="00A91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</w:p>
        </w:tc>
      </w:tr>
      <w:tr w:rsidR="00254BF3" w:rsidRPr="00A91BED" w14:paraId="42ABB130" w14:textId="77777777" w:rsidTr="00983223">
        <w:trPr>
          <w:cantSplit/>
          <w:trHeight w:val="20"/>
        </w:trPr>
        <w:tc>
          <w:tcPr>
            <w:tcW w:w="5310" w:type="dxa"/>
          </w:tcPr>
          <w:p w14:paraId="13B46A89" w14:textId="1FC552C8" w:rsidR="00254BF3" w:rsidRPr="00A91BED" w:rsidRDefault="00254BF3" w:rsidP="00254BF3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BE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14:paraId="0B67C172" w14:textId="791A17DF" w:rsidR="00254BF3" w:rsidRPr="00972F99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180" w:type="dxa"/>
          </w:tcPr>
          <w:p w14:paraId="2674E451" w14:textId="77777777" w:rsidR="00254BF3" w:rsidRPr="00972F99" w:rsidRDefault="00254BF3" w:rsidP="00254BF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6D67D037" w14:textId="027DCDDB" w:rsidR="00254BF3" w:rsidRPr="00972F99" w:rsidRDefault="00254BF3" w:rsidP="003E4B0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</w:tbl>
    <w:p w14:paraId="3BAE5214" w14:textId="77777777" w:rsidR="00F145FD" w:rsidRPr="00533DFC" w:rsidRDefault="00F145FD" w:rsidP="00F145FD">
      <w:pPr>
        <w:pStyle w:val="Bo-C1Content"/>
        <w:ind w:right="-288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298FA14F" w14:textId="77777777" w:rsidR="00F145FD" w:rsidRPr="00533DFC" w:rsidRDefault="00F145FD" w:rsidP="00F145FD">
      <w:pPr>
        <w:pStyle w:val="Bo-C1Content"/>
        <w:ind w:right="-288"/>
        <w:rPr>
          <w:rFonts w:asciiTheme="majorBidi" w:hAnsiTheme="majorBidi" w:cstheme="majorBidi"/>
          <w:sz w:val="20"/>
          <w:szCs w:val="20"/>
          <w:highlight w:val="yellow"/>
          <w:lang w:val="en-US"/>
        </w:rPr>
        <w:sectPr w:rsidR="00F145FD" w:rsidRPr="00533DFC" w:rsidSect="00084C2B">
          <w:footerReference w:type="default" r:id="rId13"/>
          <w:pgSz w:w="11909" w:h="16834" w:code="9"/>
          <w:pgMar w:top="1174" w:right="1109" w:bottom="1008" w:left="1170" w:header="720" w:footer="677" w:gutter="0"/>
          <w:paperSrc w:first="15" w:other="15"/>
          <w:cols w:space="737"/>
          <w:docGrid w:linePitch="299"/>
        </w:sectPr>
      </w:pPr>
    </w:p>
    <w:p w14:paraId="062C1797" w14:textId="77777777" w:rsidR="007A22EA" w:rsidRPr="007165DA" w:rsidRDefault="007A22EA" w:rsidP="008F14FB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7165DA">
        <w:rPr>
          <w:rFonts w:asciiTheme="majorBidi" w:hAnsiTheme="majorBidi" w:cstheme="majorBidi"/>
          <w:cs/>
        </w:rPr>
        <w:lastRenderedPageBreak/>
        <w:t>เงินลงทุนระยะยาวในกิจการที่เกี่ยวข้องกัน</w:t>
      </w:r>
    </w:p>
    <w:p w14:paraId="64919EB2" w14:textId="77777777" w:rsidR="007A22EA" w:rsidRPr="007165DA" w:rsidRDefault="007A22EA" w:rsidP="00E60C7D">
      <w:pPr>
        <w:pStyle w:val="Bo-Blankline"/>
      </w:pPr>
    </w:p>
    <w:tbl>
      <w:tblPr>
        <w:tblW w:w="142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250"/>
        <w:gridCol w:w="1440"/>
        <w:gridCol w:w="236"/>
        <w:gridCol w:w="1008"/>
        <w:gridCol w:w="236"/>
        <w:gridCol w:w="1008"/>
        <w:gridCol w:w="236"/>
        <w:gridCol w:w="1008"/>
        <w:gridCol w:w="236"/>
        <w:gridCol w:w="1008"/>
        <w:gridCol w:w="236"/>
        <w:gridCol w:w="1008"/>
        <w:gridCol w:w="236"/>
        <w:gridCol w:w="1008"/>
      </w:tblGrid>
      <w:tr w:rsidR="006234CA" w:rsidRPr="007165DA" w14:paraId="1557519E" w14:textId="77777777" w:rsidTr="00FD1E9B">
        <w:tc>
          <w:tcPr>
            <w:tcW w:w="3060" w:type="dxa"/>
          </w:tcPr>
          <w:p w14:paraId="70DE4EE6" w14:textId="77777777" w:rsidR="006234CA" w:rsidRPr="007165DA" w:rsidRDefault="006234CA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4" w:type="dxa"/>
            <w:gridSpan w:val="14"/>
          </w:tcPr>
          <w:p w14:paraId="2EBFF644" w14:textId="3D75120F" w:rsidR="006234CA" w:rsidRPr="007165DA" w:rsidRDefault="006234CA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  <w:r w:rsidRPr="007165D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  <w:lang w:val="en-US"/>
              </w:rPr>
              <w:t>ร</w:t>
            </w:r>
          </w:p>
        </w:tc>
      </w:tr>
      <w:tr w:rsidR="006234CA" w:rsidRPr="007165DA" w14:paraId="1118B415" w14:textId="77777777" w:rsidTr="00B940A6">
        <w:tc>
          <w:tcPr>
            <w:tcW w:w="3060" w:type="dxa"/>
          </w:tcPr>
          <w:p w14:paraId="60348DB0" w14:textId="77777777" w:rsidR="006234CA" w:rsidRPr="007165DA" w:rsidRDefault="006234CA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5B2C70AE" w14:textId="77777777" w:rsidR="006234CA" w:rsidRPr="00C829F3" w:rsidRDefault="006234CA" w:rsidP="00076683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2EBA897" w14:textId="18BB21CE" w:rsidR="006234CA" w:rsidRPr="00C829F3" w:rsidRDefault="006234CA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C829F3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ลักษณะ</w:t>
            </w:r>
          </w:p>
        </w:tc>
        <w:tc>
          <w:tcPr>
            <w:tcW w:w="236" w:type="dxa"/>
          </w:tcPr>
          <w:p w14:paraId="35AF797B" w14:textId="77777777" w:rsidR="006234CA" w:rsidRPr="00C829F3" w:rsidRDefault="006234CA" w:rsidP="0007668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28" w:type="dxa"/>
            <w:gridSpan w:val="11"/>
          </w:tcPr>
          <w:p w14:paraId="27D4283F" w14:textId="77777777" w:rsidR="006234CA" w:rsidRPr="00C829F3" w:rsidRDefault="006234CA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</w:tr>
      <w:tr w:rsidR="002C6FE2" w:rsidRPr="007165DA" w14:paraId="641C45BC" w14:textId="77777777" w:rsidTr="00C62FB4">
        <w:tc>
          <w:tcPr>
            <w:tcW w:w="3060" w:type="dxa"/>
          </w:tcPr>
          <w:p w14:paraId="067A4CC7" w14:textId="77777777" w:rsidR="002C6FE2" w:rsidRPr="007165DA" w:rsidRDefault="002C6FE2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1CE02777" w14:textId="77777777" w:rsidR="002C6FE2" w:rsidRPr="00C829F3" w:rsidRDefault="002C6FE2" w:rsidP="00076683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C829F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ประเภทกิจการ</w:t>
            </w:r>
          </w:p>
        </w:tc>
        <w:tc>
          <w:tcPr>
            <w:tcW w:w="1440" w:type="dxa"/>
          </w:tcPr>
          <w:p w14:paraId="5E56CA68" w14:textId="77777777" w:rsidR="002C6FE2" w:rsidRPr="00C829F3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C829F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ความสัมพันธ์</w:t>
            </w:r>
          </w:p>
        </w:tc>
        <w:tc>
          <w:tcPr>
            <w:tcW w:w="236" w:type="dxa"/>
          </w:tcPr>
          <w:p w14:paraId="429FF13D" w14:textId="77777777" w:rsidR="002C6FE2" w:rsidRPr="00C829F3" w:rsidRDefault="002C6FE2" w:rsidP="0007668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0CF69BDD" w14:textId="77777777" w:rsidR="002C6FE2" w:rsidRPr="00C829F3" w:rsidRDefault="002C6FE2" w:rsidP="00A91EB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C829F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สัดส่วน</w:t>
            </w:r>
            <w:r w:rsidR="00A91EBB" w:rsidRPr="00C829F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การถือหุ้น</w:t>
            </w:r>
          </w:p>
        </w:tc>
        <w:tc>
          <w:tcPr>
            <w:tcW w:w="236" w:type="dxa"/>
          </w:tcPr>
          <w:p w14:paraId="6BC61392" w14:textId="77777777" w:rsidR="002C6FE2" w:rsidRPr="00C829F3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28E9C146" w14:textId="77777777" w:rsidR="002C6FE2" w:rsidRPr="00C829F3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C829F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2AA87060" w14:textId="77777777" w:rsidR="002C6FE2" w:rsidRPr="00C829F3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1AEBD377" w14:textId="16130A0E" w:rsidR="002C6FE2" w:rsidRPr="00C829F3" w:rsidRDefault="002D27A4" w:rsidP="002D27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C829F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ราคาทุน</w:t>
            </w:r>
          </w:p>
        </w:tc>
      </w:tr>
      <w:tr w:rsidR="007165DA" w:rsidRPr="007165DA" w14:paraId="7AB98B06" w14:textId="77777777" w:rsidTr="00C62FB4">
        <w:tc>
          <w:tcPr>
            <w:tcW w:w="3060" w:type="dxa"/>
          </w:tcPr>
          <w:p w14:paraId="2BAC1E68" w14:textId="77777777" w:rsidR="007165DA" w:rsidRPr="007165DA" w:rsidRDefault="007165DA" w:rsidP="007165DA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05173ED9" w14:textId="77777777" w:rsidR="007165DA" w:rsidRPr="007165DA" w:rsidRDefault="007165DA" w:rsidP="007165DA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7D2ADBF" w14:textId="77777777" w:rsidR="007165DA" w:rsidRPr="007165DA" w:rsidRDefault="007165DA" w:rsidP="007165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606AF4" w14:textId="77777777" w:rsidR="007165DA" w:rsidRPr="007165DA" w:rsidRDefault="007165DA" w:rsidP="007165DA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45F3E211" w14:textId="2904277C" w:rsidR="007165DA" w:rsidRPr="007165DA" w:rsidRDefault="009935A8" w:rsidP="007165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8346E55" w14:textId="77777777" w:rsidR="007165DA" w:rsidRPr="007165DA" w:rsidRDefault="007165DA" w:rsidP="007165DA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4E7989A5" w14:textId="78D9C63C" w:rsidR="007165DA" w:rsidRPr="007165DA" w:rsidRDefault="009935A8" w:rsidP="007165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27A265D2" w14:textId="77777777" w:rsidR="007165DA" w:rsidRPr="007165DA" w:rsidRDefault="007165DA" w:rsidP="007165DA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C28EBD4" w14:textId="1A5E685F" w:rsidR="007165DA" w:rsidRPr="007165DA" w:rsidRDefault="009935A8" w:rsidP="007165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68EBE2E1" w14:textId="77777777" w:rsidR="007165DA" w:rsidRPr="007165DA" w:rsidRDefault="007165DA" w:rsidP="007165DA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C6BBACA" w14:textId="75B8AFE9" w:rsidR="007165DA" w:rsidRPr="007165DA" w:rsidRDefault="009935A8" w:rsidP="007165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0BE9A430" w14:textId="77777777" w:rsidR="007165DA" w:rsidRPr="007165DA" w:rsidRDefault="007165DA" w:rsidP="007165DA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D4C7FE2" w14:textId="6FC5282B" w:rsidR="007165DA" w:rsidRPr="007165DA" w:rsidRDefault="009935A8" w:rsidP="007165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1AD2CEA8" w14:textId="77777777" w:rsidR="007165DA" w:rsidRPr="007165DA" w:rsidRDefault="007165DA" w:rsidP="007165DA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44EB66F" w14:textId="77A83B66" w:rsidR="007165DA" w:rsidRPr="007165DA" w:rsidRDefault="009935A8" w:rsidP="007165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2563</w:t>
            </w:r>
          </w:p>
        </w:tc>
      </w:tr>
      <w:tr w:rsidR="00AE4F9F" w:rsidRPr="007165DA" w14:paraId="2C24D5AE" w14:textId="77777777" w:rsidTr="00C62FB4">
        <w:tc>
          <w:tcPr>
            <w:tcW w:w="3060" w:type="dxa"/>
          </w:tcPr>
          <w:p w14:paraId="3B17690E" w14:textId="77777777" w:rsidR="00AE4F9F" w:rsidRPr="007165DA" w:rsidRDefault="00AE4F9F" w:rsidP="00AE4F9F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0C260BF1" w14:textId="77777777" w:rsidR="00AE4F9F" w:rsidRPr="007165DA" w:rsidRDefault="00AE4F9F" w:rsidP="00AE4F9F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AA4C577" w14:textId="77777777" w:rsidR="00AE4F9F" w:rsidRPr="007165DA" w:rsidRDefault="00AE4F9F" w:rsidP="00AE4F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382074" w14:textId="77777777" w:rsidR="00AE4F9F" w:rsidRPr="007165DA" w:rsidRDefault="00AE4F9F" w:rsidP="00AE4F9F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1A41BACA" w14:textId="77777777" w:rsidR="00AE4F9F" w:rsidRPr="007165DA" w:rsidRDefault="00AE4F9F" w:rsidP="00AE4F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7165D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36" w:type="dxa"/>
          </w:tcPr>
          <w:p w14:paraId="66A79725" w14:textId="77777777" w:rsidR="00AE4F9F" w:rsidRPr="007165DA" w:rsidRDefault="00AE4F9F" w:rsidP="00AE4F9F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40" w:type="dxa"/>
            <w:gridSpan w:val="7"/>
          </w:tcPr>
          <w:p w14:paraId="465E5662" w14:textId="77777777" w:rsidR="00AE4F9F" w:rsidRPr="007165DA" w:rsidRDefault="00AE4F9F" w:rsidP="00AE4F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7165D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E4F9F" w:rsidRPr="007165DA" w14:paraId="63024BE7" w14:textId="77777777" w:rsidTr="00C62FB4">
        <w:tc>
          <w:tcPr>
            <w:tcW w:w="3060" w:type="dxa"/>
          </w:tcPr>
          <w:p w14:paraId="1C263327" w14:textId="77777777" w:rsidR="00AE4F9F" w:rsidRPr="007165DA" w:rsidRDefault="00AE4F9F" w:rsidP="00AE4F9F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65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250" w:type="dxa"/>
          </w:tcPr>
          <w:p w14:paraId="008528D4" w14:textId="77777777" w:rsidR="00AE4F9F" w:rsidRPr="007165DA" w:rsidRDefault="00AE4F9F" w:rsidP="00AE4F9F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F7BEF56" w14:textId="77777777" w:rsidR="00AE4F9F" w:rsidRPr="007165DA" w:rsidRDefault="00AE4F9F" w:rsidP="00AE4F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0997110" w14:textId="77777777" w:rsidR="00AE4F9F" w:rsidRPr="007165DA" w:rsidRDefault="00AE4F9F" w:rsidP="00AE4F9F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9934858" w14:textId="77777777" w:rsidR="00AE4F9F" w:rsidRPr="007165DA" w:rsidRDefault="00AE4F9F" w:rsidP="00AE4F9F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4B2BC6" w14:textId="77777777" w:rsidR="00AE4F9F" w:rsidRPr="007165DA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78DB3E51" w14:textId="77777777" w:rsidR="00AE4F9F" w:rsidRPr="007165DA" w:rsidRDefault="00AE4F9F" w:rsidP="00AE4F9F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DF29F24" w14:textId="77777777" w:rsidR="00AE4F9F" w:rsidRPr="007165DA" w:rsidRDefault="00AE4F9F" w:rsidP="00AE4F9F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FCFE958" w14:textId="77777777" w:rsidR="00AE4F9F" w:rsidRPr="007165DA" w:rsidRDefault="00AE4F9F" w:rsidP="00AE4F9F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6379076" w14:textId="77777777" w:rsidR="00AE4F9F" w:rsidRPr="007165DA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CADE140" w14:textId="77777777" w:rsidR="00AE4F9F" w:rsidRPr="007165DA" w:rsidRDefault="00AE4F9F" w:rsidP="00AE4F9F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A71AAF" w14:textId="77777777" w:rsidR="00AE4F9F" w:rsidRPr="007165DA" w:rsidRDefault="00AE4F9F" w:rsidP="00AE4F9F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6B77B87" w14:textId="77777777" w:rsidR="00AE4F9F" w:rsidRPr="007165DA" w:rsidRDefault="00AE4F9F" w:rsidP="00AE4F9F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0A9641" w14:textId="77777777" w:rsidR="00AE4F9F" w:rsidRPr="007165DA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6932F588" w14:textId="77777777" w:rsidR="00AE4F9F" w:rsidRPr="007165DA" w:rsidRDefault="00AE4F9F" w:rsidP="00AE4F9F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</w:tr>
      <w:tr w:rsidR="00AE4F9F" w:rsidRPr="007165DA" w14:paraId="1D5F56F5" w14:textId="77777777" w:rsidTr="00747D2D">
        <w:tc>
          <w:tcPr>
            <w:tcW w:w="3060" w:type="dxa"/>
          </w:tcPr>
          <w:p w14:paraId="6A26D387" w14:textId="77777777" w:rsidR="00AE4F9F" w:rsidRPr="007165DA" w:rsidRDefault="00AE4F9F" w:rsidP="00AE4F9F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65D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2250" w:type="dxa"/>
          </w:tcPr>
          <w:p w14:paraId="6E8DD07C" w14:textId="77777777" w:rsidR="00AE4F9F" w:rsidRPr="007165DA" w:rsidRDefault="00AE4F9F" w:rsidP="00AE4F9F">
            <w:pPr>
              <w:spacing w:line="240" w:lineRule="atLeast"/>
              <w:ind w:left="234" w:right="90" w:hanging="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65D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ธุรกิจอสังหาริมทรัพย์และบริการให้เช่า</w:t>
            </w:r>
          </w:p>
        </w:tc>
        <w:tc>
          <w:tcPr>
            <w:tcW w:w="1440" w:type="dxa"/>
          </w:tcPr>
          <w:p w14:paraId="51841B35" w14:textId="77777777" w:rsidR="00AE4F9F" w:rsidRPr="007165DA" w:rsidRDefault="00AE4F9F" w:rsidP="00AE4F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65D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ผู้ถือหุ้น</w:t>
            </w:r>
          </w:p>
        </w:tc>
        <w:tc>
          <w:tcPr>
            <w:tcW w:w="236" w:type="dxa"/>
          </w:tcPr>
          <w:p w14:paraId="5414AB53" w14:textId="77777777" w:rsidR="00AE4F9F" w:rsidRPr="007165DA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7FD7EA5" w14:textId="37133233" w:rsidR="00AE4F9F" w:rsidRPr="007165DA" w:rsidRDefault="009935A8" w:rsidP="00AE4F9F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7E2072" w:rsidRPr="007165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36" w:type="dxa"/>
          </w:tcPr>
          <w:p w14:paraId="12F06493" w14:textId="77777777" w:rsidR="00AE4F9F" w:rsidRPr="007165DA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B4F0CB5" w14:textId="32DB5FBA" w:rsidR="00AE4F9F" w:rsidRPr="007165DA" w:rsidRDefault="009935A8" w:rsidP="00AE4F9F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AE4F9F" w:rsidRPr="007165D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36" w:type="dxa"/>
          </w:tcPr>
          <w:p w14:paraId="12A7432A" w14:textId="77777777" w:rsidR="00AE4F9F" w:rsidRPr="007165DA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5C859B5" w14:textId="49E94C5E" w:rsidR="00AE4F9F" w:rsidRPr="007165DA" w:rsidRDefault="009935A8" w:rsidP="00AE4F9F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E2072" w:rsidRPr="007165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="007E2072" w:rsidRPr="007165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  <w:tc>
          <w:tcPr>
            <w:tcW w:w="236" w:type="dxa"/>
          </w:tcPr>
          <w:p w14:paraId="6226381D" w14:textId="77777777" w:rsidR="00AE4F9F" w:rsidRPr="007165DA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6F4395B0" w14:textId="6BB006BC" w:rsidR="00AE4F9F" w:rsidRPr="007165DA" w:rsidRDefault="009935A8" w:rsidP="00AE4F9F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E4F9F" w:rsidRPr="007165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="00AE4F9F" w:rsidRPr="007165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  <w:tc>
          <w:tcPr>
            <w:tcW w:w="236" w:type="dxa"/>
          </w:tcPr>
          <w:p w14:paraId="0ED26306" w14:textId="77777777" w:rsidR="00AE4F9F" w:rsidRPr="007165DA" w:rsidRDefault="00AE4F9F" w:rsidP="00AE4F9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82D87D1" w14:textId="548EB65D" w:rsidR="00AE4F9F" w:rsidRPr="007165DA" w:rsidRDefault="009935A8" w:rsidP="00AE4F9F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AE4F9F" w:rsidRPr="007165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36" w:type="dxa"/>
          </w:tcPr>
          <w:p w14:paraId="45C01DF7" w14:textId="77777777" w:rsidR="00AE4F9F" w:rsidRPr="007165DA" w:rsidRDefault="00AE4F9F" w:rsidP="00AE4F9F">
            <w:pPr>
              <w:tabs>
                <w:tab w:val="left" w:pos="540"/>
                <w:tab w:val="decimal" w:pos="840"/>
              </w:tabs>
              <w:spacing w:line="240" w:lineRule="atLeas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764A59AE" w14:textId="7A2EBF21" w:rsidR="00AE4F9F" w:rsidRPr="007165DA" w:rsidRDefault="009935A8" w:rsidP="00AE4F9F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AE4F9F" w:rsidRPr="007165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  <w:tr w:rsidR="007E4F54" w:rsidRPr="00533DFC" w14:paraId="3D68DEB2" w14:textId="77777777" w:rsidTr="00747D2D">
        <w:tc>
          <w:tcPr>
            <w:tcW w:w="3060" w:type="dxa"/>
          </w:tcPr>
          <w:p w14:paraId="25BF631B" w14:textId="60A2039B" w:rsidR="007E4F54" w:rsidRPr="007165DA" w:rsidRDefault="007E4F54" w:rsidP="007E4F5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165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250" w:type="dxa"/>
          </w:tcPr>
          <w:p w14:paraId="3A49C7AB" w14:textId="77777777" w:rsidR="007E4F54" w:rsidRPr="007165DA" w:rsidRDefault="007E4F54" w:rsidP="007E4F5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B7DC230" w14:textId="77777777" w:rsidR="007E4F54" w:rsidRPr="007165DA" w:rsidRDefault="007E4F54" w:rsidP="007E4F54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8F87D3" w14:textId="77777777" w:rsidR="007E4F54" w:rsidRPr="007165DA" w:rsidRDefault="007E4F54" w:rsidP="007E4F5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75A8212" w14:textId="77777777" w:rsidR="007E4F54" w:rsidRPr="007165DA" w:rsidRDefault="007E4F54" w:rsidP="007E4F54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63CACE8" w14:textId="77777777" w:rsidR="007E4F54" w:rsidRPr="007165DA" w:rsidRDefault="007E4F54" w:rsidP="007E4F5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00C1F4E3" w14:textId="77777777" w:rsidR="007E4F54" w:rsidRPr="007165DA" w:rsidRDefault="007E4F54" w:rsidP="007E4F54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BDC4936" w14:textId="77777777" w:rsidR="007E4F54" w:rsidRPr="007165DA" w:rsidRDefault="007E4F54" w:rsidP="007E4F5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CF15E8E" w14:textId="77777777" w:rsidR="007E4F54" w:rsidRPr="007165DA" w:rsidRDefault="007E4F54" w:rsidP="007E4F54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2C54CEF" w14:textId="77777777" w:rsidR="007E4F54" w:rsidRPr="007165DA" w:rsidRDefault="007E4F54" w:rsidP="007E4F5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62538CD" w14:textId="77777777" w:rsidR="007E4F54" w:rsidRPr="007165DA" w:rsidRDefault="007E4F54" w:rsidP="007E4F54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00F15B" w14:textId="77777777" w:rsidR="007E4F54" w:rsidRPr="007165DA" w:rsidRDefault="007E4F54" w:rsidP="007E4F54">
            <w:pPr>
              <w:tabs>
                <w:tab w:val="left" w:pos="540"/>
                <w:tab w:val="decimal" w:pos="792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80494" w14:textId="09622DEA" w:rsidR="007E4F54" w:rsidRPr="007165DA" w:rsidRDefault="009935A8" w:rsidP="007E4F54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7E4F54" w:rsidRPr="007165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653</w:t>
            </w:r>
          </w:p>
        </w:tc>
        <w:tc>
          <w:tcPr>
            <w:tcW w:w="236" w:type="dxa"/>
          </w:tcPr>
          <w:p w14:paraId="58147768" w14:textId="77777777" w:rsidR="007E4F54" w:rsidRPr="007165DA" w:rsidRDefault="007E4F54" w:rsidP="007E4F54">
            <w:pPr>
              <w:tabs>
                <w:tab w:val="left" w:pos="540"/>
                <w:tab w:val="decimal" w:pos="840"/>
              </w:tabs>
              <w:spacing w:line="240" w:lineRule="atLeast"/>
              <w:ind w:left="-112"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435C23A" w14:textId="7D9DFE33" w:rsidR="007E4F54" w:rsidRPr="007165DA" w:rsidRDefault="009935A8" w:rsidP="007E4F54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7E4F54" w:rsidRPr="007165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653</w:t>
            </w:r>
          </w:p>
        </w:tc>
      </w:tr>
    </w:tbl>
    <w:p w14:paraId="70AFD2FE" w14:textId="77777777" w:rsidR="007A22EA" w:rsidRPr="00533DFC" w:rsidRDefault="007A22EA" w:rsidP="003345DB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14:paraId="243E46D9" w14:textId="77777777" w:rsidR="00911358" w:rsidRPr="00533DFC" w:rsidRDefault="00911358" w:rsidP="00D563F5">
      <w:pPr>
        <w:tabs>
          <w:tab w:val="left" w:pos="54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0430ADF4" w14:textId="77777777" w:rsidR="00D563F5" w:rsidRPr="00533DFC" w:rsidRDefault="00D563F5" w:rsidP="00D563F5">
      <w:pPr>
        <w:pStyle w:val="BodyText2"/>
        <w:spacing w:before="60" w:after="60"/>
        <w:ind w:right="389"/>
        <w:jc w:val="left"/>
        <w:rPr>
          <w:rFonts w:asciiTheme="majorBidi" w:hAnsiTheme="majorBidi" w:cstheme="majorBidi"/>
          <w:highlight w:val="yellow"/>
          <w:lang w:val="en-US"/>
        </w:rPr>
        <w:sectPr w:rsidR="00D563F5" w:rsidRPr="00533DFC" w:rsidSect="00DE7164">
          <w:pgSz w:w="16834" w:h="11909" w:orient="landscape" w:code="9"/>
          <w:pgMar w:top="1872" w:right="1174" w:bottom="706" w:left="1008" w:header="720" w:footer="677" w:gutter="0"/>
          <w:paperSrc w:first="15" w:other="15"/>
          <w:cols w:space="737"/>
        </w:sectPr>
      </w:pPr>
    </w:p>
    <w:p w14:paraId="5A8E292E" w14:textId="77777777" w:rsidR="00E124B0" w:rsidRPr="00511913" w:rsidRDefault="00316193" w:rsidP="00AE4F9F">
      <w:pPr>
        <w:pStyle w:val="Caption"/>
        <w:shd w:val="clear" w:color="auto" w:fill="FFFFFF" w:themeFill="background1"/>
        <w:tabs>
          <w:tab w:val="clear" w:pos="540"/>
        </w:tabs>
        <w:ind w:left="540"/>
        <w:rPr>
          <w:rFonts w:asciiTheme="majorBidi" w:hAnsiTheme="majorBidi" w:cstheme="majorBidi"/>
        </w:rPr>
      </w:pPr>
      <w:r w:rsidRPr="00511913">
        <w:rPr>
          <w:rFonts w:asciiTheme="majorBidi" w:hAnsiTheme="majorBidi" w:cstheme="majorBidi"/>
          <w:cs/>
        </w:rPr>
        <w:lastRenderedPageBreak/>
        <w:t>อสังหาริมทรัพย์เพื่อการลงทุน</w:t>
      </w:r>
    </w:p>
    <w:p w14:paraId="1ACEA4C0" w14:textId="7CF9FD6C" w:rsidR="00E124B0" w:rsidRDefault="00E124B0" w:rsidP="00E60C7D">
      <w:pPr>
        <w:pStyle w:val="Bo-Blankline"/>
        <w:rPr>
          <w:highlight w:val="yellow"/>
          <w:lang w:val="en-US"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074"/>
        <w:gridCol w:w="6"/>
        <w:gridCol w:w="264"/>
        <w:gridCol w:w="6"/>
        <w:gridCol w:w="990"/>
        <w:gridCol w:w="247"/>
        <w:gridCol w:w="1015"/>
        <w:gridCol w:w="246"/>
        <w:gridCol w:w="1014"/>
        <w:gridCol w:w="246"/>
        <w:gridCol w:w="1014"/>
      </w:tblGrid>
      <w:tr w:rsidR="00970A42" w:rsidRPr="00623946" w14:paraId="757B5C8B" w14:textId="77777777" w:rsidTr="00741097">
        <w:trPr>
          <w:tblHeader/>
        </w:trPr>
        <w:tc>
          <w:tcPr>
            <w:tcW w:w="3060" w:type="dxa"/>
            <w:shd w:val="clear" w:color="auto" w:fill="auto"/>
          </w:tcPr>
          <w:p w14:paraId="0718B07E" w14:textId="77777777" w:rsidR="00970A42" w:rsidRPr="00970A42" w:rsidRDefault="00970A42" w:rsidP="00970A4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602" w:type="dxa"/>
            <w:gridSpan w:val="7"/>
            <w:shd w:val="clear" w:color="auto" w:fill="auto"/>
            <w:vAlign w:val="bottom"/>
          </w:tcPr>
          <w:p w14:paraId="6ED3ED44" w14:textId="77777777" w:rsidR="00970A42" w:rsidRPr="00970A42" w:rsidRDefault="00970A42" w:rsidP="00970A42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423646" w14:textId="77777777" w:rsidR="00970A42" w:rsidRPr="00970A42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2E28FCEA" w14:textId="77777777" w:rsidR="00970A42" w:rsidRPr="00970A42" w:rsidRDefault="00970A42" w:rsidP="00970A42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970A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70A42" w:rsidRPr="00623946" w14:paraId="0B864D1B" w14:textId="77777777" w:rsidTr="00741097">
        <w:trPr>
          <w:tblHeader/>
        </w:trPr>
        <w:tc>
          <w:tcPr>
            <w:tcW w:w="3060" w:type="dxa"/>
            <w:shd w:val="clear" w:color="auto" w:fill="auto"/>
          </w:tcPr>
          <w:p w14:paraId="189A41E6" w14:textId="77777777" w:rsidR="00970A42" w:rsidRPr="00970A42" w:rsidRDefault="00970A42" w:rsidP="00970A4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  <w:p w14:paraId="70DEE2B4" w14:textId="77777777" w:rsidR="00970A42" w:rsidRPr="00970A42" w:rsidRDefault="00970A42" w:rsidP="00970A4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B8AABAE" w14:textId="77777777" w:rsidR="00970A42" w:rsidRPr="00970A42" w:rsidRDefault="00970A42" w:rsidP="00970A4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0A4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  <w:vAlign w:val="bottom"/>
          </w:tcPr>
          <w:p w14:paraId="41E92860" w14:textId="77777777" w:rsidR="00970A42" w:rsidRPr="00970A42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BEAF96" w14:textId="77777777" w:rsidR="00970A42" w:rsidRPr="00970A42" w:rsidRDefault="00970A42" w:rsidP="00970A42">
            <w:pPr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0A4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662D6A0" w14:textId="77777777" w:rsidR="00970A42" w:rsidRPr="00970A42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8D07665" w14:textId="77777777" w:rsidR="00970A42" w:rsidRPr="00970A42" w:rsidRDefault="00970A42" w:rsidP="00970A42">
            <w:pPr>
              <w:tabs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0A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5AB1FF" w14:textId="77777777" w:rsidR="00970A42" w:rsidRPr="00970A42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26B4B0A" w14:textId="77777777" w:rsidR="00970A42" w:rsidRPr="00970A42" w:rsidRDefault="00970A42" w:rsidP="00970A42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0A4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2AC2CF" w14:textId="77777777" w:rsidR="00970A42" w:rsidRPr="00970A42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18804290" w14:textId="77777777" w:rsidR="00970A42" w:rsidRPr="00970A42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0A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970A42" w:rsidRPr="00623946" w14:paraId="16B3A32B" w14:textId="77777777" w:rsidTr="00741097">
        <w:trPr>
          <w:tblHeader/>
        </w:trPr>
        <w:tc>
          <w:tcPr>
            <w:tcW w:w="3060" w:type="dxa"/>
            <w:shd w:val="clear" w:color="auto" w:fill="auto"/>
          </w:tcPr>
          <w:p w14:paraId="3A48C087" w14:textId="77777777" w:rsidR="00970A42" w:rsidRPr="00970A42" w:rsidRDefault="00970A42" w:rsidP="00970A42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2" w:type="dxa"/>
            <w:gridSpan w:val="11"/>
            <w:shd w:val="clear" w:color="auto" w:fill="auto"/>
            <w:vAlign w:val="bottom"/>
          </w:tcPr>
          <w:p w14:paraId="140ECBF8" w14:textId="272B2700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70A4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70A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70A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70A42" w:rsidRPr="00623946" w14:paraId="25264D70" w14:textId="77777777" w:rsidTr="00741097">
        <w:tc>
          <w:tcPr>
            <w:tcW w:w="3060" w:type="dxa"/>
            <w:shd w:val="clear" w:color="auto" w:fill="auto"/>
          </w:tcPr>
          <w:p w14:paraId="04875356" w14:textId="77777777" w:rsidR="00970A42" w:rsidRPr="00970A42" w:rsidRDefault="00970A42" w:rsidP="00970A42">
            <w:pPr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70A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F7FE85D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9021FF0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900018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C60849E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DCC6A74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61CC1CD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843B142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7F41E5F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B3E03D8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0A42" w:rsidRPr="00623946" w14:paraId="6C6900DB" w14:textId="77777777" w:rsidTr="00741097">
        <w:tc>
          <w:tcPr>
            <w:tcW w:w="3060" w:type="dxa"/>
            <w:shd w:val="clear" w:color="auto" w:fill="auto"/>
          </w:tcPr>
          <w:p w14:paraId="49757E9B" w14:textId="77777777" w:rsidR="00970A42" w:rsidRPr="00970A42" w:rsidRDefault="00970A42" w:rsidP="00970A42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70A4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70A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70A4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22ECEF8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371,894</w:t>
            </w:r>
          </w:p>
        </w:tc>
        <w:tc>
          <w:tcPr>
            <w:tcW w:w="270" w:type="dxa"/>
            <w:gridSpan w:val="2"/>
            <w:vAlign w:val="bottom"/>
          </w:tcPr>
          <w:p w14:paraId="48C6DC7B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05331A" w14:textId="77777777" w:rsidR="00970A42" w:rsidRPr="00741097" w:rsidRDefault="00970A42" w:rsidP="00741097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10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18,500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2862CCF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071DC29" w14:textId="77777777" w:rsidR="00970A42" w:rsidRPr="00970A42" w:rsidRDefault="00970A42" w:rsidP="00741097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390,394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17FE5E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2861E16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74,044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3D05D6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615C665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74,044</w:t>
            </w:r>
          </w:p>
        </w:tc>
      </w:tr>
      <w:tr w:rsidR="00970A42" w:rsidRPr="00623946" w14:paraId="34540112" w14:textId="77777777" w:rsidTr="00741097">
        <w:tc>
          <w:tcPr>
            <w:tcW w:w="3060" w:type="dxa"/>
          </w:tcPr>
          <w:p w14:paraId="1352CE8B" w14:textId="77777777" w:rsidR="00970A42" w:rsidRPr="00970A42" w:rsidRDefault="00970A42" w:rsidP="00970A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49333D6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133,819</w:t>
            </w:r>
          </w:p>
        </w:tc>
        <w:tc>
          <w:tcPr>
            <w:tcW w:w="270" w:type="dxa"/>
            <w:gridSpan w:val="2"/>
            <w:vAlign w:val="bottom"/>
          </w:tcPr>
          <w:p w14:paraId="7E3896D8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FFD135" w14:textId="77777777" w:rsidR="00970A42" w:rsidRPr="00970A42" w:rsidRDefault="00970A42" w:rsidP="00741097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09B819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FE84265" w14:textId="77777777" w:rsidR="00970A42" w:rsidRPr="00970A42" w:rsidRDefault="00970A42" w:rsidP="00741097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133,819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47CFB8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9F8A1B9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26122B4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37D2DD4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0A42" w:rsidRPr="00623946" w14:paraId="49289F7C" w14:textId="77777777" w:rsidTr="00741097">
        <w:tc>
          <w:tcPr>
            <w:tcW w:w="3060" w:type="dxa"/>
          </w:tcPr>
          <w:p w14:paraId="15B9EE54" w14:textId="77777777" w:rsidR="00970A42" w:rsidRPr="00970A42" w:rsidRDefault="00970A42" w:rsidP="00970A4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1C23FE1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419643E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277FA1" w14:textId="77777777" w:rsidR="00970A42" w:rsidRPr="00741097" w:rsidRDefault="00970A42" w:rsidP="00741097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10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(14,000)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F582CEA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4BFD65E" w14:textId="77777777" w:rsidR="00970A42" w:rsidRPr="00741097" w:rsidRDefault="00970A42" w:rsidP="00741097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10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(14,000)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8F80F5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2530250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8C593B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3447FFAF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0A42" w:rsidRPr="00623946" w14:paraId="7B7FFB3A" w14:textId="77777777" w:rsidTr="00741097">
        <w:tc>
          <w:tcPr>
            <w:tcW w:w="3060" w:type="dxa"/>
            <w:shd w:val="clear" w:color="auto" w:fill="auto"/>
          </w:tcPr>
          <w:p w14:paraId="367B39C1" w14:textId="77777777" w:rsidR="00970A42" w:rsidRPr="00970A42" w:rsidRDefault="00970A42" w:rsidP="00970A4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970A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และ</w:t>
            </w:r>
          </w:p>
          <w:p w14:paraId="3063758F" w14:textId="1E8735CF" w:rsidR="00970A42" w:rsidRPr="00970A42" w:rsidRDefault="00970A42" w:rsidP="00970A42">
            <w:pPr>
              <w:spacing w:line="160" w:lineRule="atLeast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70A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2B3D7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505,713</w:t>
            </w:r>
          </w:p>
        </w:tc>
        <w:tc>
          <w:tcPr>
            <w:tcW w:w="270" w:type="dxa"/>
            <w:gridSpan w:val="2"/>
          </w:tcPr>
          <w:p w14:paraId="034A2935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1B9186" w14:textId="77777777" w:rsidR="00970A42" w:rsidRPr="00970A42" w:rsidRDefault="00970A42" w:rsidP="00741097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FAA8F28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2DB54" w14:textId="77777777" w:rsidR="00970A42" w:rsidRPr="00970A42" w:rsidRDefault="00970A42" w:rsidP="00741097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510,213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E511A4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27840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74,044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2C0784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39292BBE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74,044</w:t>
            </w:r>
          </w:p>
        </w:tc>
      </w:tr>
      <w:tr w:rsidR="00970A42" w:rsidRPr="00623946" w14:paraId="0C149F54" w14:textId="77777777" w:rsidTr="00741097">
        <w:tc>
          <w:tcPr>
            <w:tcW w:w="3060" w:type="dxa"/>
          </w:tcPr>
          <w:p w14:paraId="77D5CCCA" w14:textId="77777777" w:rsidR="00970A42" w:rsidRPr="00970A42" w:rsidRDefault="00970A42" w:rsidP="00970A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B0B2202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79,771</w:t>
            </w:r>
          </w:p>
        </w:tc>
        <w:tc>
          <w:tcPr>
            <w:tcW w:w="270" w:type="dxa"/>
            <w:gridSpan w:val="2"/>
          </w:tcPr>
          <w:p w14:paraId="75248FFF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B531C9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043A125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D89D9F6" w14:textId="77777777" w:rsidR="00970A42" w:rsidRPr="00970A42" w:rsidRDefault="00970A42" w:rsidP="0026282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79,771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7BA42F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E56759E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56,472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EB005E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537A0B69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56,472</w:t>
            </w:r>
          </w:p>
        </w:tc>
      </w:tr>
      <w:tr w:rsidR="00970A42" w:rsidRPr="00623946" w14:paraId="429AD06A" w14:textId="77777777" w:rsidTr="00741097">
        <w:tc>
          <w:tcPr>
            <w:tcW w:w="3060" w:type="dxa"/>
            <w:shd w:val="clear" w:color="auto" w:fill="auto"/>
          </w:tcPr>
          <w:p w14:paraId="0E310760" w14:textId="77777777" w:rsidR="00970A42" w:rsidRPr="00970A42" w:rsidRDefault="00970A42" w:rsidP="00970A4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76D5B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585,484</w:t>
            </w:r>
          </w:p>
        </w:tc>
        <w:tc>
          <w:tcPr>
            <w:tcW w:w="270" w:type="dxa"/>
            <w:gridSpan w:val="2"/>
          </w:tcPr>
          <w:p w14:paraId="703B0363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DEA2C" w14:textId="77777777" w:rsidR="00970A42" w:rsidRPr="00970A42" w:rsidRDefault="00970A42" w:rsidP="00741097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20D618C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3D6E1" w14:textId="77777777" w:rsidR="00970A42" w:rsidRPr="00970A42" w:rsidRDefault="00970A42" w:rsidP="0026282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589,984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375739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9FC40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130,516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EEF539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25A9C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130,516</w:t>
            </w:r>
          </w:p>
        </w:tc>
      </w:tr>
      <w:tr w:rsidR="00970A42" w:rsidRPr="001378A5" w14:paraId="13BA39BF" w14:textId="77777777" w:rsidTr="00741097">
        <w:trPr>
          <w:trHeight w:val="64"/>
        </w:trPr>
        <w:tc>
          <w:tcPr>
            <w:tcW w:w="3060" w:type="dxa"/>
            <w:shd w:val="clear" w:color="auto" w:fill="auto"/>
          </w:tcPr>
          <w:p w14:paraId="483A3FC2" w14:textId="77777777" w:rsidR="00970A42" w:rsidRPr="00970A42" w:rsidRDefault="00970A42" w:rsidP="00970A4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C9F59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2B9FC50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1160E0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9BE6D15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B9445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240C82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0B15E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6A12A54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1C7C8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0A42" w:rsidRPr="00623946" w14:paraId="62B380CC" w14:textId="77777777" w:rsidTr="00741097">
        <w:tc>
          <w:tcPr>
            <w:tcW w:w="4134" w:type="dxa"/>
            <w:gridSpan w:val="2"/>
            <w:shd w:val="clear" w:color="auto" w:fill="auto"/>
          </w:tcPr>
          <w:p w14:paraId="3761A67E" w14:textId="29C072FA" w:rsidR="00970A42" w:rsidRPr="00970A42" w:rsidRDefault="00970A42" w:rsidP="00970A4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270" w:type="dxa"/>
            <w:gridSpan w:val="2"/>
          </w:tcPr>
          <w:p w14:paraId="383D0F4F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198113E2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7E471D6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1EFE313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AE742EB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4FF043E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6529450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910C072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0A42" w:rsidRPr="00623946" w14:paraId="48E0654F" w14:textId="77777777" w:rsidTr="00741097">
        <w:tc>
          <w:tcPr>
            <w:tcW w:w="3060" w:type="dxa"/>
            <w:shd w:val="clear" w:color="auto" w:fill="auto"/>
          </w:tcPr>
          <w:p w14:paraId="1B60F278" w14:textId="77777777" w:rsidR="00970A42" w:rsidRPr="00970A42" w:rsidRDefault="00970A42" w:rsidP="00970A4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70A4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70A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70A4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39FF0FD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9ECE62F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4795D5" w14:textId="77777777" w:rsidR="00970A42" w:rsidRPr="00741097" w:rsidRDefault="00970A42" w:rsidP="00741097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741097">
              <w:rPr>
                <w:rFonts w:asciiTheme="majorBidi" w:hAnsiTheme="majorBidi" w:cstheme="majorBidi"/>
                <w:sz w:val="28"/>
                <w:szCs w:val="28"/>
              </w:rPr>
              <w:t>17,644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54BD07E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88A2985" w14:textId="77777777" w:rsidR="00970A42" w:rsidRPr="00262821" w:rsidRDefault="00970A42" w:rsidP="0026282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17,644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67B28E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0399FE5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DB7D169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FE96BFB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0A42" w:rsidRPr="00623946" w14:paraId="24CA105F" w14:textId="77777777" w:rsidTr="00741097">
        <w:tc>
          <w:tcPr>
            <w:tcW w:w="3060" w:type="dxa"/>
            <w:shd w:val="clear" w:color="auto" w:fill="auto"/>
          </w:tcPr>
          <w:p w14:paraId="639B5B78" w14:textId="77777777" w:rsidR="00970A42" w:rsidRPr="00970A42" w:rsidRDefault="00970A42" w:rsidP="00970A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E0292DE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3C95179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476E7E" w14:textId="77777777" w:rsidR="00970A42" w:rsidRPr="00741097" w:rsidRDefault="00970A42" w:rsidP="00741097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741097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866A1F4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45FE0BC" w14:textId="77777777" w:rsidR="00970A42" w:rsidRPr="00970A42" w:rsidRDefault="00970A42" w:rsidP="0026282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3D76FF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A0AE149" w14:textId="705A39F2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71A6C0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9170FE9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0A42" w:rsidRPr="00623946" w14:paraId="7121C6D0" w14:textId="77777777" w:rsidTr="00741097">
        <w:tc>
          <w:tcPr>
            <w:tcW w:w="3060" w:type="dxa"/>
            <w:shd w:val="clear" w:color="auto" w:fill="auto"/>
          </w:tcPr>
          <w:p w14:paraId="76E2E539" w14:textId="77777777" w:rsidR="00970A42" w:rsidRPr="00970A42" w:rsidRDefault="00970A42" w:rsidP="00970A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F4A3843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D5D3F66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561CD3" w14:textId="77777777" w:rsidR="00970A42" w:rsidRPr="003D6015" w:rsidRDefault="00970A42" w:rsidP="00741097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601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D6015">
              <w:rPr>
                <w:rFonts w:asciiTheme="majorBidi" w:hAnsiTheme="majorBidi" w:cstheme="majorBidi"/>
                <w:sz w:val="28"/>
                <w:szCs w:val="28"/>
              </w:rPr>
              <w:t>14,000)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B9C8C5D" w14:textId="77777777" w:rsidR="00970A42" w:rsidRPr="003D6015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FC1B117" w14:textId="77777777" w:rsidR="00970A42" w:rsidRPr="00970A42" w:rsidRDefault="00970A42" w:rsidP="0026282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26282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970A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B38902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69C00C5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D666C0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1309DC7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0A42" w:rsidRPr="00623946" w14:paraId="02662BE3" w14:textId="77777777" w:rsidTr="00741097">
        <w:tc>
          <w:tcPr>
            <w:tcW w:w="3060" w:type="dxa"/>
            <w:shd w:val="clear" w:color="auto" w:fill="auto"/>
          </w:tcPr>
          <w:p w14:paraId="37D50C94" w14:textId="77777777" w:rsidR="00970A42" w:rsidRPr="00970A42" w:rsidRDefault="00970A42" w:rsidP="00970A4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970A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และ</w:t>
            </w:r>
          </w:p>
          <w:p w14:paraId="03505CB7" w14:textId="284611D1" w:rsidR="00970A42" w:rsidRPr="00970A42" w:rsidRDefault="00970A42" w:rsidP="00970A42">
            <w:pPr>
              <w:spacing w:line="160" w:lineRule="atLeast"/>
              <w:ind w:left="15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70A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489F9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78E0FAB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FBD06A" w14:textId="77777777" w:rsidR="00970A42" w:rsidRPr="00970A42" w:rsidRDefault="00970A42" w:rsidP="00741097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3,944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A773C50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19FAF" w14:textId="77777777" w:rsidR="00970A42" w:rsidRPr="00970A42" w:rsidRDefault="00970A42" w:rsidP="0026282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67AF26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735F3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9D6964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1116D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70A42" w:rsidRPr="00623946" w14:paraId="299F0A5F" w14:textId="77777777" w:rsidTr="00741097">
        <w:tc>
          <w:tcPr>
            <w:tcW w:w="3060" w:type="dxa"/>
            <w:shd w:val="clear" w:color="auto" w:fill="auto"/>
          </w:tcPr>
          <w:p w14:paraId="24AE5A2A" w14:textId="77777777" w:rsidR="00970A42" w:rsidRPr="00970A42" w:rsidRDefault="00970A42" w:rsidP="00970A4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7682753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1B969E8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209916" w14:textId="77777777" w:rsidR="00970A42" w:rsidRPr="00970A42" w:rsidRDefault="00970A42" w:rsidP="00741097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9DB67E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2F6EAD8E" w14:textId="77777777" w:rsidR="00970A42" w:rsidRPr="00970A42" w:rsidRDefault="00970A42" w:rsidP="0026282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04F9C0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DEE1A70" w14:textId="77777777" w:rsidR="00970A42" w:rsidRPr="00970A42" w:rsidRDefault="00970A42" w:rsidP="00331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78EC72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41375E7" w14:textId="77777777" w:rsidR="00970A42" w:rsidRPr="00970A42" w:rsidRDefault="00970A42" w:rsidP="00331E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0A42" w:rsidRPr="00623946" w14:paraId="2FB23466" w14:textId="77777777" w:rsidTr="00741097">
        <w:tc>
          <w:tcPr>
            <w:tcW w:w="3060" w:type="dxa"/>
            <w:shd w:val="clear" w:color="auto" w:fill="auto"/>
          </w:tcPr>
          <w:p w14:paraId="555D94D5" w14:textId="77777777" w:rsidR="00970A42" w:rsidRPr="00970A42" w:rsidRDefault="00970A42" w:rsidP="00970A42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9A540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9755845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84EF8" w14:textId="77777777" w:rsidR="00970A42" w:rsidRPr="00970A42" w:rsidRDefault="00970A42" w:rsidP="00741097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4,244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8A5C42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2137C" w14:textId="77777777" w:rsidR="00970A42" w:rsidRPr="00970A42" w:rsidRDefault="00970A42" w:rsidP="0026282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B26F24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E7705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08C479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61EA2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70A42" w:rsidRPr="00A67DEF" w14:paraId="5774F3A4" w14:textId="77777777" w:rsidTr="00741097">
        <w:tc>
          <w:tcPr>
            <w:tcW w:w="3060" w:type="dxa"/>
            <w:shd w:val="clear" w:color="auto" w:fill="auto"/>
          </w:tcPr>
          <w:p w14:paraId="6290F728" w14:textId="77777777" w:rsidR="00970A42" w:rsidRPr="00970A42" w:rsidRDefault="00970A42" w:rsidP="00970A4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A7B91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9B3471C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DBBEA6A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D1CDE45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7B6FC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C83CB0C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15B9C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FF437C0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BB6EA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0A42" w:rsidRPr="00623946" w14:paraId="54E15D09" w14:textId="77777777" w:rsidTr="00741097">
        <w:tc>
          <w:tcPr>
            <w:tcW w:w="3060" w:type="dxa"/>
            <w:shd w:val="clear" w:color="auto" w:fill="auto"/>
          </w:tcPr>
          <w:p w14:paraId="3CB3C31B" w14:textId="77777777" w:rsidR="00970A42" w:rsidRPr="00970A42" w:rsidRDefault="00970A42" w:rsidP="00970A4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0A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941C16F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AA68B60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3DC9BA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770B4F8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9DB641D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9C7418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D1E821A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67200ED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E9A6A01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0A42" w:rsidRPr="00623946" w14:paraId="5430CA75" w14:textId="77777777" w:rsidTr="00741097">
        <w:tc>
          <w:tcPr>
            <w:tcW w:w="3060" w:type="dxa"/>
            <w:shd w:val="clear" w:color="auto" w:fill="auto"/>
          </w:tcPr>
          <w:p w14:paraId="64BB16B5" w14:textId="77777777" w:rsidR="00970A42" w:rsidRPr="00970A42" w:rsidRDefault="00970A42" w:rsidP="00970A4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B14022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505,713</w:t>
            </w:r>
          </w:p>
        </w:tc>
        <w:tc>
          <w:tcPr>
            <w:tcW w:w="270" w:type="dxa"/>
            <w:gridSpan w:val="2"/>
          </w:tcPr>
          <w:p w14:paraId="7AF60D8C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C72B2B6" w14:textId="77777777" w:rsidR="00970A42" w:rsidRPr="00970A42" w:rsidRDefault="00970A42" w:rsidP="00741097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73EDDE3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D32B46" w14:textId="77777777" w:rsidR="00970A42" w:rsidRPr="00970A42" w:rsidRDefault="00970A42" w:rsidP="0026282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506,269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300627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68EB65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74,044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1B6ABE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DAC7D4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74,044</w:t>
            </w:r>
          </w:p>
        </w:tc>
      </w:tr>
      <w:tr w:rsidR="00970A42" w:rsidRPr="00623946" w14:paraId="5365D859" w14:textId="77777777" w:rsidTr="00741097">
        <w:tc>
          <w:tcPr>
            <w:tcW w:w="3060" w:type="dxa"/>
            <w:shd w:val="clear" w:color="auto" w:fill="auto"/>
          </w:tcPr>
          <w:p w14:paraId="6ED3DE6A" w14:textId="77777777" w:rsidR="00970A42" w:rsidRPr="00970A42" w:rsidRDefault="00970A42" w:rsidP="00970A4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F979F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585,484</w:t>
            </w:r>
          </w:p>
        </w:tc>
        <w:tc>
          <w:tcPr>
            <w:tcW w:w="270" w:type="dxa"/>
            <w:gridSpan w:val="2"/>
          </w:tcPr>
          <w:p w14:paraId="25689ABC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04EE52" w14:textId="77777777" w:rsidR="00970A42" w:rsidRPr="00970A42" w:rsidRDefault="00970A42" w:rsidP="00741097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379955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0207AE" w14:textId="77777777" w:rsidR="00970A42" w:rsidRPr="00970A42" w:rsidRDefault="00970A42" w:rsidP="0026282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585,740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ED61B9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CAC2EF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130,516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A524AA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7C5F6F" w14:textId="77777777" w:rsidR="00970A42" w:rsidRPr="00970A42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130,516</w:t>
            </w:r>
          </w:p>
        </w:tc>
      </w:tr>
    </w:tbl>
    <w:p w14:paraId="1D7C19F0" w14:textId="3CFBCFD9" w:rsidR="00970A42" w:rsidRDefault="00970A42" w:rsidP="00262821">
      <w:pPr>
        <w:tabs>
          <w:tab w:val="decimal" w:pos="776"/>
        </w:tabs>
        <w:spacing w:line="240" w:lineRule="atLeast"/>
        <w:ind w:left="-112" w:right="-134"/>
        <w:rPr>
          <w:highlight w:val="yellow"/>
          <w:lang w:val="en-US"/>
        </w:rPr>
      </w:pPr>
    </w:p>
    <w:p w14:paraId="66D47AD9" w14:textId="73865798" w:rsidR="003345DB" w:rsidRPr="00E43856" w:rsidRDefault="003345DB" w:rsidP="003345DB">
      <w:pPr>
        <w:pStyle w:val="Bo-C1Content"/>
        <w:rPr>
          <w:rFonts w:asciiTheme="majorBidi" w:hAnsiTheme="majorBidi" w:cstheme="majorBidi"/>
          <w:b/>
          <w:bCs/>
          <w:cs/>
          <w:lang w:val="en-US"/>
        </w:rPr>
      </w:pPr>
      <w:r w:rsidRPr="00E43856">
        <w:rPr>
          <w:rFonts w:asciiTheme="majorBidi" w:hAnsiTheme="majorBidi" w:cstheme="majorBidi"/>
          <w:cs/>
        </w:rPr>
        <w:t xml:space="preserve">มูลค่ายุติธรรมของอสังหาริมทรัพย์เพื่อการลงทุนของกลุ่มบริษัทและบริษัท ณ วันที่ </w:t>
      </w:r>
      <w:r w:rsidR="009935A8" w:rsidRPr="009935A8">
        <w:rPr>
          <w:rFonts w:asciiTheme="majorBidi" w:hAnsiTheme="majorBidi" w:cstheme="majorBidi"/>
          <w:lang w:val="en-US"/>
        </w:rPr>
        <w:t>31</w:t>
      </w:r>
      <w:r w:rsidRPr="00E43856">
        <w:rPr>
          <w:rFonts w:asciiTheme="majorBidi" w:hAnsiTheme="majorBidi" w:cstheme="majorBidi"/>
          <w:cs/>
        </w:rPr>
        <w:t xml:space="preserve"> ธันวาคม </w:t>
      </w:r>
      <w:r w:rsidR="009935A8" w:rsidRPr="009935A8">
        <w:rPr>
          <w:rFonts w:asciiTheme="majorBidi" w:hAnsiTheme="majorBidi" w:cstheme="majorBidi"/>
          <w:lang w:val="en-US"/>
        </w:rPr>
        <w:t>2564</w:t>
      </w:r>
      <w:r w:rsidRPr="00E43856">
        <w:rPr>
          <w:rFonts w:asciiTheme="majorBidi" w:hAnsiTheme="majorBidi" w:cstheme="majorBidi"/>
          <w:cs/>
        </w:rPr>
        <w:t xml:space="preserve"> จำนวน</w:t>
      </w:r>
      <w:r w:rsidR="00932FF1" w:rsidRPr="00E43856">
        <w:rPr>
          <w:rFonts w:asciiTheme="majorBidi" w:hAnsiTheme="majorBidi" w:cstheme="majorBidi"/>
          <w:lang w:val="en-US"/>
        </w:rPr>
        <w:t xml:space="preserve"> </w:t>
      </w:r>
      <w:r w:rsidR="00F3104A">
        <w:rPr>
          <w:rFonts w:asciiTheme="majorBidi" w:hAnsiTheme="majorBidi" w:cstheme="majorBidi"/>
          <w:lang w:val="en-US"/>
        </w:rPr>
        <w:t>1,020</w:t>
      </w:r>
      <w:r w:rsidR="0036112D" w:rsidRPr="00E43856">
        <w:rPr>
          <w:rFonts w:asciiTheme="majorBidi" w:hAnsiTheme="majorBidi" w:cstheme="majorBidi"/>
          <w:lang w:val="en-US"/>
        </w:rPr>
        <w:t xml:space="preserve"> </w:t>
      </w:r>
      <w:r w:rsidR="00686FD2" w:rsidRPr="00E43856">
        <w:rPr>
          <w:rFonts w:asciiTheme="majorBidi" w:hAnsiTheme="majorBidi" w:cstheme="majorBidi"/>
          <w:cs/>
          <w:lang w:val="en-US"/>
        </w:rPr>
        <w:t>ล้านบาทแล</w:t>
      </w:r>
      <w:r w:rsidR="00686FD2" w:rsidRPr="00E43856">
        <w:rPr>
          <w:rFonts w:asciiTheme="majorBidi" w:hAnsiTheme="majorBidi" w:cstheme="majorBidi" w:hint="cs"/>
          <w:cs/>
          <w:lang w:val="en-US"/>
        </w:rPr>
        <w:t xml:space="preserve">ะ </w:t>
      </w:r>
      <w:r w:rsidR="00F3104A">
        <w:rPr>
          <w:rFonts w:asciiTheme="majorBidi" w:hAnsiTheme="majorBidi" w:cstheme="majorBidi"/>
          <w:lang w:val="en-US"/>
        </w:rPr>
        <w:t>131</w:t>
      </w:r>
      <w:r w:rsidRPr="00E43856">
        <w:rPr>
          <w:rFonts w:asciiTheme="majorBidi" w:hAnsiTheme="majorBidi" w:cstheme="majorBidi"/>
          <w:cs/>
          <w:lang w:val="en-US"/>
        </w:rPr>
        <w:t xml:space="preserve"> ล้านบาท</w:t>
      </w:r>
      <w:r w:rsidR="00087526" w:rsidRPr="00E43856">
        <w:rPr>
          <w:rFonts w:asciiTheme="majorBidi" w:hAnsiTheme="majorBidi" w:cstheme="majorBidi"/>
          <w:cs/>
          <w:lang w:val="en-US"/>
        </w:rPr>
        <w:t xml:space="preserve"> </w:t>
      </w:r>
      <w:r w:rsidRPr="00E43856">
        <w:rPr>
          <w:rFonts w:asciiTheme="majorBidi" w:hAnsiTheme="majorBidi" w:cstheme="majorBidi"/>
          <w:cs/>
          <w:lang w:val="en-US"/>
        </w:rPr>
        <w:t xml:space="preserve">ตามลำดับ </w:t>
      </w:r>
      <w:r w:rsidRPr="00E43856">
        <w:rPr>
          <w:rFonts w:asciiTheme="majorBidi" w:hAnsiTheme="majorBidi" w:cstheme="majorBidi"/>
          <w:i/>
          <w:iCs/>
        </w:rPr>
        <w:t>(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2563</w:t>
      </w:r>
      <w:r w:rsidR="00DD669E" w:rsidRPr="00E43856">
        <w:rPr>
          <w:rFonts w:asciiTheme="majorBidi" w:hAnsiTheme="majorBidi" w:cstheme="majorBidi"/>
          <w:i/>
          <w:iCs/>
        </w:rPr>
        <w:t xml:space="preserve">: 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964</w:t>
      </w:r>
      <w:r w:rsidRPr="00E43856">
        <w:rPr>
          <w:rFonts w:asciiTheme="majorBidi" w:hAnsiTheme="majorBidi" w:cstheme="majorBidi"/>
          <w:i/>
          <w:iCs/>
          <w:cs/>
        </w:rPr>
        <w:t xml:space="preserve"> ล้านบาทและ 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75</w:t>
      </w:r>
      <w:r w:rsidR="00DD669E" w:rsidRPr="00E43856">
        <w:rPr>
          <w:rFonts w:asciiTheme="majorBidi" w:hAnsiTheme="majorBidi" w:cstheme="majorBidi"/>
          <w:i/>
          <w:iCs/>
        </w:rPr>
        <w:t xml:space="preserve"> </w:t>
      </w:r>
      <w:r w:rsidRPr="00E43856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087526" w:rsidRPr="00E43856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E43856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E43856">
        <w:rPr>
          <w:rFonts w:asciiTheme="majorBidi" w:hAnsiTheme="majorBidi" w:cstheme="majorBidi"/>
          <w:i/>
          <w:iCs/>
        </w:rPr>
        <w:t>)</w:t>
      </w:r>
      <w:r w:rsidRPr="00E43856">
        <w:rPr>
          <w:rFonts w:asciiTheme="majorBidi" w:hAnsiTheme="majorBidi" w:cstheme="majorBidi"/>
          <w:cs/>
          <w:lang w:val="en-US"/>
        </w:rPr>
        <w:t xml:space="preserve"> </w:t>
      </w:r>
      <w:r w:rsidRPr="00E43856">
        <w:rPr>
          <w:rFonts w:asciiTheme="majorBidi" w:hAnsiTheme="majorBidi" w:cstheme="majorBidi"/>
          <w:cs/>
        </w:rPr>
        <w:t>ประเมินราคาโดย</w:t>
      </w:r>
      <w:r w:rsidR="000E7E48" w:rsidRPr="00E43856">
        <w:rPr>
          <w:rFonts w:asciiTheme="majorBidi" w:hAnsiTheme="majorBidi" w:cstheme="majorBidi"/>
        </w:rPr>
        <w:br/>
      </w:r>
      <w:r w:rsidRPr="00E43856">
        <w:rPr>
          <w:rFonts w:asciiTheme="majorBidi" w:hAnsiTheme="majorBidi" w:cstheme="majorBidi"/>
          <w:cs/>
        </w:rPr>
        <w:t>ผู้ประเมินราคาอิสระ</w:t>
      </w:r>
      <w:r w:rsidRPr="00E43856">
        <w:rPr>
          <w:rFonts w:asciiTheme="majorBidi" w:hAnsiTheme="majorBidi" w:cstheme="majorBidi"/>
          <w:cs/>
          <w:lang w:val="en-US"/>
        </w:rPr>
        <w:t>โดย</w:t>
      </w:r>
      <w:r w:rsidR="004C793C" w:rsidRPr="00E43856">
        <w:rPr>
          <w:rFonts w:asciiTheme="majorBidi" w:hAnsiTheme="majorBidi"/>
          <w:cs/>
          <w:lang w:val="en-US"/>
        </w:rPr>
        <w:t>วิธีมูลค่าตลาดสำหรับการใช้ประโยชน์ปัจจุบัน</w:t>
      </w:r>
      <w:r w:rsidRPr="00E43856">
        <w:rPr>
          <w:rFonts w:asciiTheme="majorBidi" w:hAnsiTheme="majorBidi" w:cstheme="majorBidi"/>
          <w:lang w:val="en-US"/>
        </w:rPr>
        <w:t xml:space="preserve"> </w:t>
      </w:r>
      <w:r w:rsidRPr="00E43856">
        <w:rPr>
          <w:rFonts w:asciiTheme="majorBidi" w:hAnsiTheme="majorBidi" w:cstheme="majorBidi"/>
          <w:cs/>
          <w:lang w:val="en-US"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9935A8" w:rsidRPr="009935A8">
        <w:rPr>
          <w:rFonts w:asciiTheme="majorBidi" w:hAnsiTheme="majorBidi" w:cstheme="majorBidi"/>
          <w:lang w:val="en-US"/>
        </w:rPr>
        <w:t>3</w:t>
      </w:r>
    </w:p>
    <w:p w14:paraId="0079BD57" w14:textId="77777777" w:rsidR="00AB61DA" w:rsidRPr="00533DFC" w:rsidRDefault="00AB61DA" w:rsidP="00E60C7D">
      <w:pPr>
        <w:pStyle w:val="Bo-Blankline"/>
        <w:rPr>
          <w:highlight w:val="yellow"/>
          <w:cs/>
        </w:rPr>
      </w:pPr>
    </w:p>
    <w:p w14:paraId="7640E9CF" w14:textId="77777777" w:rsidR="0001734B" w:rsidRPr="00533DFC" w:rsidRDefault="0001734B">
      <w:pPr>
        <w:rPr>
          <w:rFonts w:asciiTheme="majorBidi" w:hAnsiTheme="majorBidi" w:cstheme="majorBidi"/>
          <w:highlight w:val="yellow"/>
        </w:rPr>
      </w:pPr>
    </w:p>
    <w:p w14:paraId="33569E6A" w14:textId="77777777" w:rsidR="00F4177C" w:rsidRPr="00533DFC" w:rsidRDefault="00F4177C" w:rsidP="00F356C1">
      <w:pPr>
        <w:pStyle w:val="Caption"/>
        <w:rPr>
          <w:rFonts w:asciiTheme="majorBidi" w:hAnsiTheme="majorBidi" w:cstheme="majorBidi"/>
          <w:highlight w:val="yellow"/>
          <w:cs/>
        </w:rPr>
        <w:sectPr w:rsidR="00F4177C" w:rsidRPr="00533DFC" w:rsidSect="00B52FBC">
          <w:footerReference w:type="default" r:id="rId14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14:paraId="1D0817DC" w14:textId="77777777" w:rsidR="00F356C1" w:rsidRPr="0058199A" w:rsidRDefault="00F356C1" w:rsidP="008F14FB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58199A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p w14:paraId="5A88141C" w14:textId="77777777" w:rsidR="00F356C1" w:rsidRPr="0058199A" w:rsidRDefault="00F356C1" w:rsidP="00E60C7D">
      <w:pPr>
        <w:pStyle w:val="Bo-Blankline"/>
        <w:rPr>
          <w:lang w:val="en-US"/>
        </w:rPr>
      </w:pPr>
    </w:p>
    <w:tbl>
      <w:tblPr>
        <w:tblW w:w="1458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EC6EC4" w:rsidRPr="0058199A" w14:paraId="497460B3" w14:textId="77777777" w:rsidTr="00042D4C">
        <w:tc>
          <w:tcPr>
            <w:tcW w:w="2862" w:type="dxa"/>
            <w:vAlign w:val="bottom"/>
          </w:tcPr>
          <w:p w14:paraId="31785110" w14:textId="77777777" w:rsidR="00EC6EC4" w:rsidRPr="0058199A" w:rsidRDefault="00EC6EC4" w:rsidP="001D5D0B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14:paraId="6FCA92F3" w14:textId="77777777" w:rsidR="00EC6EC4" w:rsidRPr="0058199A" w:rsidRDefault="00EC6EC4" w:rsidP="001D5D0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EC6EC4" w:rsidRPr="0058199A" w14:paraId="192DF191" w14:textId="77777777" w:rsidTr="00042D4C">
        <w:tc>
          <w:tcPr>
            <w:tcW w:w="2862" w:type="dxa"/>
            <w:vAlign w:val="bottom"/>
          </w:tcPr>
          <w:p w14:paraId="10AE8693" w14:textId="77777777" w:rsidR="00EC6EC4" w:rsidRPr="0058199A" w:rsidRDefault="00EC6EC4" w:rsidP="0067650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126D7D30" w14:textId="77777777" w:rsidR="00EC6EC4" w:rsidRPr="0058199A" w:rsidRDefault="00EC6EC4" w:rsidP="00EC6E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0D684E5E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5931AE7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77BF6F2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9BD7276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3DCFCD2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5FDBE9F7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58199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2AB953B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5B88AC82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54EDA49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D18DAF0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D9420C7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6BA21DF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B24EF7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C8C233B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สินทรัพย์เพื่อการสำรวจปิโตรเลียม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73095E8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DF3A858" w14:textId="77777777" w:rsidR="00EC6EC4" w:rsidRPr="0058199A" w:rsidRDefault="00EC6EC4" w:rsidP="006765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78E013F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DD2C073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6EC4" w:rsidRPr="0058199A" w14:paraId="6A60B351" w14:textId="77777777" w:rsidTr="00042D4C">
        <w:tc>
          <w:tcPr>
            <w:tcW w:w="2862" w:type="dxa"/>
            <w:vAlign w:val="bottom"/>
          </w:tcPr>
          <w:p w14:paraId="12990FD6" w14:textId="77777777" w:rsidR="00EC6EC4" w:rsidRPr="0058199A" w:rsidRDefault="00EC6EC4" w:rsidP="0067650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14:paraId="15013526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99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58199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58199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EC6EC4" w:rsidRPr="0058199A" w14:paraId="1443DEDF" w14:textId="77777777" w:rsidTr="00042D4C">
        <w:tc>
          <w:tcPr>
            <w:tcW w:w="2862" w:type="dxa"/>
            <w:vAlign w:val="bottom"/>
          </w:tcPr>
          <w:p w14:paraId="1ACC1354" w14:textId="77777777" w:rsidR="00EC6EC4" w:rsidRPr="0058199A" w:rsidRDefault="00EC6EC4" w:rsidP="00EC6EC4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220E3C62" w14:textId="77777777" w:rsidR="00EC6EC4" w:rsidRPr="0058199A" w:rsidRDefault="00EC6EC4" w:rsidP="00EC6E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72F3E4A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A7569B0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5643F61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1E06028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7D591EF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74C4887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487578E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736CDD0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C825544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F0DEE18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473C0C5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7B72C4C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92B1448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4B60299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58E6566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2D4CE47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8FA3390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198F6E0" w14:textId="77777777" w:rsidR="00EC6EC4" w:rsidRPr="0058199A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8199A" w:rsidRPr="0058199A" w14:paraId="3F60021C" w14:textId="77777777" w:rsidTr="00042D4C">
        <w:tc>
          <w:tcPr>
            <w:tcW w:w="2862" w:type="dxa"/>
            <w:vAlign w:val="bottom"/>
          </w:tcPr>
          <w:p w14:paraId="0AC9CF48" w14:textId="27C4DA84" w:rsidR="0058199A" w:rsidRPr="0058199A" w:rsidRDefault="0058199A" w:rsidP="0058199A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58199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14:paraId="7B21AE75" w14:textId="091DFADC" w:rsidR="0058199A" w:rsidRPr="0058199A" w:rsidRDefault="009935A8" w:rsidP="0058199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62EAC46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793D750" w14:textId="45DC3E79" w:rsidR="0058199A" w:rsidRPr="0058199A" w:rsidRDefault="009935A8" w:rsidP="0058199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DB808C1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834B524" w14:textId="0FF47D77" w:rsidR="0058199A" w:rsidRPr="0058199A" w:rsidRDefault="009935A8" w:rsidP="0058199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089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9162EE6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311FB1C" w14:textId="59C7D061" w:rsidR="0058199A" w:rsidRPr="0058199A" w:rsidRDefault="009935A8" w:rsidP="0058199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827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3DB1492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6B1161B" w14:textId="5C3BAE87" w:rsidR="0058199A" w:rsidRPr="0058199A" w:rsidRDefault="009935A8" w:rsidP="005819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2A9FE53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E8E7AF0" w14:textId="30285BFA" w:rsidR="0058199A" w:rsidRPr="0058199A" w:rsidRDefault="009935A8" w:rsidP="0058199A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B0F1948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D49E608" w14:textId="49C8063E" w:rsidR="0058199A" w:rsidRPr="0058199A" w:rsidRDefault="009935A8" w:rsidP="005819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70A7295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6DAA861" w14:textId="019545E4" w:rsidR="0058199A" w:rsidRPr="0058199A" w:rsidRDefault="009935A8" w:rsidP="005819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364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D7A5A71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9EC8CA6" w14:textId="6BE799CA" w:rsidR="0058199A" w:rsidRPr="0058199A" w:rsidRDefault="009935A8" w:rsidP="005819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988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2DC8FDA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28765FB" w14:textId="1EDEC81B" w:rsidR="0058199A" w:rsidRPr="0058199A" w:rsidRDefault="009935A8" w:rsidP="0058199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736</w:t>
            </w:r>
          </w:p>
        </w:tc>
      </w:tr>
      <w:tr w:rsidR="0058199A" w:rsidRPr="0058199A" w14:paraId="1DAF46D1" w14:textId="77777777" w:rsidTr="00042D4C">
        <w:tc>
          <w:tcPr>
            <w:tcW w:w="2862" w:type="dxa"/>
            <w:vAlign w:val="bottom"/>
          </w:tcPr>
          <w:p w14:paraId="613DC14A" w14:textId="77777777" w:rsidR="0058199A" w:rsidRPr="0058199A" w:rsidRDefault="0058199A" w:rsidP="0058199A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92D1AE9" w14:textId="72CF2CDF" w:rsidR="0058199A" w:rsidRPr="0058199A" w:rsidRDefault="009935A8" w:rsidP="0058199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005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726E2D1D" w14:textId="77777777" w:rsidR="0058199A" w:rsidRPr="0058199A" w:rsidRDefault="0058199A" w:rsidP="0058199A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7C5B4E3" w14:textId="04882330" w:rsidR="0058199A" w:rsidRPr="0058199A" w:rsidRDefault="009935A8" w:rsidP="0058199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46B92BFA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48D8E28C" w14:textId="3EFFDF9B" w:rsidR="0058199A" w:rsidRPr="0058199A" w:rsidRDefault="009935A8" w:rsidP="0058199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293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377EEB3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B0D1AB2" w14:textId="1105461C" w:rsidR="0058199A" w:rsidRPr="0058199A" w:rsidRDefault="009935A8" w:rsidP="0058199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0C61E6A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B89BD2B" w14:textId="0F4A2FFC" w:rsidR="0058199A" w:rsidRPr="0058199A" w:rsidRDefault="009935A8" w:rsidP="005819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E2B13C7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5A2AE8F" w14:textId="024E3E96" w:rsidR="0058199A" w:rsidRPr="0058199A" w:rsidRDefault="009935A8" w:rsidP="0058199A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D0F61C4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226706C" w14:textId="53B3ABB4" w:rsidR="0058199A" w:rsidRPr="0058199A" w:rsidRDefault="009935A8" w:rsidP="0001249C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7B3BF5D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5C154B6" w14:textId="55E19F94" w:rsidR="0058199A" w:rsidRPr="0058199A" w:rsidRDefault="009935A8" w:rsidP="005819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4DBA2C2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8FFC1BF" w14:textId="53409FDB" w:rsidR="0058199A" w:rsidRPr="0058199A" w:rsidRDefault="009935A8" w:rsidP="005819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6B88AFD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0B8D425" w14:textId="038BDED5" w:rsidR="0058199A" w:rsidRPr="0058199A" w:rsidRDefault="009935A8" w:rsidP="0058199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235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541</w:t>
            </w:r>
          </w:p>
        </w:tc>
      </w:tr>
      <w:tr w:rsidR="0058199A" w:rsidRPr="0058199A" w14:paraId="19D16167" w14:textId="77777777" w:rsidTr="00042D4C">
        <w:tc>
          <w:tcPr>
            <w:tcW w:w="2862" w:type="dxa"/>
            <w:vAlign w:val="bottom"/>
          </w:tcPr>
          <w:p w14:paraId="683C7C51" w14:textId="63008910" w:rsidR="0058199A" w:rsidRPr="0058199A" w:rsidRDefault="0058199A" w:rsidP="0058199A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 w:rsidR="00E06E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58199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737A18B2" w14:textId="0567BB2E" w:rsidR="0058199A" w:rsidRPr="0058199A" w:rsidRDefault="0058199A" w:rsidP="0058199A">
            <w:pPr>
              <w:tabs>
                <w:tab w:val="decimal" w:pos="5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E126CBC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13E23CBE" w14:textId="49362F1B" w:rsidR="0058199A" w:rsidRPr="0058199A" w:rsidRDefault="009935A8" w:rsidP="0058199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94113B2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09D893B" w14:textId="00F98D5B" w:rsidR="0058199A" w:rsidRPr="0058199A" w:rsidRDefault="009935A8" w:rsidP="0058199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638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6A64FAF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54BCFB5" w14:textId="4FD6847C" w:rsidR="0058199A" w:rsidRPr="0058199A" w:rsidRDefault="009935A8" w:rsidP="0058199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86C1D9B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6B8AEC2" w14:textId="4CE076A5" w:rsidR="0058199A" w:rsidRPr="0058199A" w:rsidRDefault="009935A8" w:rsidP="005819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6150E16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0CA3204" w14:textId="2EAA7366" w:rsidR="0058199A" w:rsidRPr="0058199A" w:rsidRDefault="0058199A" w:rsidP="00E06E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7ED9CFE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1AC986F" w14:textId="1A603AF6" w:rsidR="0058199A" w:rsidRPr="0058199A" w:rsidRDefault="0058199A" w:rsidP="005819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560C432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C53A541" w14:textId="484553D2" w:rsidR="0058199A" w:rsidRPr="0058199A" w:rsidRDefault="0058199A" w:rsidP="005819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FF78874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63A9BD1" w14:textId="5F133CF3" w:rsidR="0058199A" w:rsidRPr="0058199A" w:rsidRDefault="0058199A" w:rsidP="00192E5E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17853F3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03985DD" w14:textId="70B340CD" w:rsidR="0058199A" w:rsidRPr="0058199A" w:rsidRDefault="0058199A" w:rsidP="005819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8199A" w:rsidRPr="0058199A" w14:paraId="6858921A" w14:textId="77777777" w:rsidTr="00042D4C">
        <w:tc>
          <w:tcPr>
            <w:tcW w:w="2862" w:type="dxa"/>
            <w:vAlign w:val="bottom"/>
          </w:tcPr>
          <w:p w14:paraId="10927866" w14:textId="77777777" w:rsidR="0058199A" w:rsidRPr="0058199A" w:rsidRDefault="0058199A" w:rsidP="0058199A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5E219B92" w14:textId="787C9678" w:rsidR="0058199A" w:rsidRPr="0058199A" w:rsidRDefault="0058199A" w:rsidP="0001249C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4A5A2AEC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02D7562" w14:textId="0F099D42" w:rsidR="0058199A" w:rsidRPr="0058199A" w:rsidRDefault="0058199A" w:rsidP="0058199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AFCD550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0905E6C" w14:textId="58A67C10" w:rsidR="0058199A" w:rsidRPr="0058199A" w:rsidRDefault="0058199A" w:rsidP="0058199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82F694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43A5F16" w14:textId="0DFFD98A" w:rsidR="0058199A" w:rsidRPr="0058199A" w:rsidRDefault="0058199A" w:rsidP="0058199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E5EB3B2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220924D" w14:textId="42A0479B" w:rsidR="0058199A" w:rsidRPr="0058199A" w:rsidRDefault="0058199A" w:rsidP="005819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6995742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3B55D2A" w14:textId="3A3EE37F" w:rsidR="0058199A" w:rsidRPr="0058199A" w:rsidRDefault="0058199A" w:rsidP="0058199A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797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FC3EB19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A1F0BEE" w14:textId="3D8DB1F3" w:rsidR="0058199A" w:rsidRPr="0058199A" w:rsidRDefault="0058199A" w:rsidP="004B72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41967E1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DB2E1FA" w14:textId="4BCAF442" w:rsidR="0058199A" w:rsidRPr="0058199A" w:rsidRDefault="0058199A" w:rsidP="005819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2941959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69D49E3" w14:textId="3875CF87" w:rsidR="0058199A" w:rsidRPr="0058199A" w:rsidRDefault="0058199A" w:rsidP="005819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B289283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E89679C" w14:textId="78B20D10" w:rsidR="0058199A" w:rsidRPr="0058199A" w:rsidRDefault="0058199A" w:rsidP="0058199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366AA" w:rsidRPr="0058199A" w14:paraId="3D898325" w14:textId="77777777" w:rsidTr="00042D4C">
        <w:tc>
          <w:tcPr>
            <w:tcW w:w="2862" w:type="dxa"/>
            <w:vAlign w:val="bottom"/>
          </w:tcPr>
          <w:p w14:paraId="28E9E5C2" w14:textId="6FCA4214" w:rsidR="006366AA" w:rsidRPr="0058199A" w:rsidRDefault="006366AA" w:rsidP="006366AA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20160D" w14:textId="27A82860" w:rsidR="006366AA" w:rsidRPr="0058199A" w:rsidRDefault="006366AA" w:rsidP="006366A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9FAAAA4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00713F15" w14:textId="38301526" w:rsidR="006366AA" w:rsidRPr="0058199A" w:rsidRDefault="006366AA" w:rsidP="006366A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38DB284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3E063A09" w14:textId="2EDEE626" w:rsidR="006366AA" w:rsidRPr="0058199A" w:rsidRDefault="006366AA" w:rsidP="006366A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FED4693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CB9225D" w14:textId="761C1858" w:rsidR="006366AA" w:rsidRPr="0058199A" w:rsidRDefault="006366AA" w:rsidP="006366A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567FCAA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154C60D" w14:textId="283E38F7" w:rsidR="006366AA" w:rsidRPr="0058199A" w:rsidRDefault="006366AA" w:rsidP="006366A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C3E8E5B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76E80449" w14:textId="7E4B425F" w:rsidR="006366AA" w:rsidRPr="0058199A" w:rsidRDefault="006366AA" w:rsidP="005C48B3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F957F2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1AFC50B" w14:textId="3E2721DF" w:rsidR="006366AA" w:rsidRPr="0058199A" w:rsidRDefault="006366AA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F270093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64DEF7A" w14:textId="1E5F03F2" w:rsidR="006366AA" w:rsidRPr="0058199A" w:rsidRDefault="006366AA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6E900B3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3CCA3A7" w14:textId="73F5237A" w:rsidR="006366AA" w:rsidRPr="0058199A" w:rsidRDefault="006366AA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CAF0239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0F54CA0" w14:textId="168B2AC9" w:rsidR="006366AA" w:rsidRPr="0058199A" w:rsidRDefault="006366AA" w:rsidP="006366A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8199A" w:rsidRPr="0058199A" w14:paraId="44109B9D" w14:textId="77777777" w:rsidTr="007C740C">
        <w:tc>
          <w:tcPr>
            <w:tcW w:w="2862" w:type="dxa"/>
            <w:shd w:val="clear" w:color="auto" w:fill="auto"/>
            <w:vAlign w:val="bottom"/>
          </w:tcPr>
          <w:p w14:paraId="5F79074B" w14:textId="227EEE50" w:rsidR="0058199A" w:rsidRPr="00721878" w:rsidRDefault="0058199A" w:rsidP="0058199A">
            <w:pPr>
              <w:spacing w:line="240" w:lineRule="atLeast"/>
              <w:ind w:left="-18" w:right="-115" w:firstLine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19B4D1" w14:textId="0B301169" w:rsidR="0058199A" w:rsidRPr="0058199A" w:rsidRDefault="009935A8" w:rsidP="0058199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203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704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3A9756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CCC76D0" w14:textId="1EE76C56" w:rsidR="0058199A" w:rsidRPr="0058199A" w:rsidRDefault="009935A8" w:rsidP="0058199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179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092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AF6E8B8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D4ACF0E" w14:textId="563986AA" w:rsidR="0058199A" w:rsidRPr="0058199A" w:rsidRDefault="009935A8" w:rsidP="0058199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791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9F641CC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74716BD" w14:textId="74105887" w:rsidR="0058199A" w:rsidRPr="0058199A" w:rsidRDefault="009935A8" w:rsidP="0058199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233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086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400C27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D1F168C" w14:textId="3D255BBD" w:rsidR="0058199A" w:rsidRPr="0058199A" w:rsidRDefault="009935A8" w:rsidP="005819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701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CB0E5BB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96A0DD9" w14:textId="176E1708" w:rsidR="0058199A" w:rsidRPr="0058199A" w:rsidRDefault="009935A8" w:rsidP="0058199A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384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A232A6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D7DC498" w14:textId="12540156" w:rsidR="0058199A" w:rsidRPr="0058199A" w:rsidRDefault="009935A8" w:rsidP="005819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533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CEC078F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5EADB07" w14:textId="5A7C017E" w:rsidR="0058199A" w:rsidRPr="0058199A" w:rsidRDefault="009935A8" w:rsidP="005819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601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820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E192D3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CAAF73" w14:textId="4A8C9510" w:rsidR="0058199A" w:rsidRPr="0058199A" w:rsidRDefault="009935A8" w:rsidP="005819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436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781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B99FEC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7391612" w14:textId="04DFD5AF" w:rsidR="0058199A" w:rsidRPr="0058199A" w:rsidRDefault="009935A8" w:rsidP="0058199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139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065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792</w:t>
            </w:r>
          </w:p>
        </w:tc>
      </w:tr>
      <w:tr w:rsidR="006366AA" w:rsidRPr="0058199A" w14:paraId="51EA7A9A" w14:textId="77777777" w:rsidTr="00296EBF">
        <w:tc>
          <w:tcPr>
            <w:tcW w:w="2862" w:type="dxa"/>
            <w:shd w:val="clear" w:color="auto" w:fill="auto"/>
            <w:vAlign w:val="bottom"/>
          </w:tcPr>
          <w:p w14:paraId="4C2E9F2A" w14:textId="77777777" w:rsidR="006366AA" w:rsidRPr="0058199A" w:rsidRDefault="006366AA" w:rsidP="006366AA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9CF2E3" w14:textId="7F8924C1" w:rsidR="006366AA" w:rsidRPr="0058199A" w:rsidRDefault="00F3104A" w:rsidP="006366A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1,486,369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1EC622" w14:textId="77777777" w:rsidR="006366AA" w:rsidRPr="0058199A" w:rsidRDefault="006366AA" w:rsidP="006366AA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2A3CDC2" w14:textId="0DB2C17E" w:rsidR="006366AA" w:rsidRPr="0058199A" w:rsidRDefault="00B92E9F" w:rsidP="006366A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7,857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196949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6E8FF3F" w14:textId="6D0B24D5" w:rsidR="006366AA" w:rsidRPr="0058199A" w:rsidRDefault="00B92E9F" w:rsidP="006366A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182,752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94D2AD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F6318ED" w14:textId="0B7EC3FB" w:rsidR="006366AA" w:rsidRPr="0058199A" w:rsidRDefault="00B92E9F" w:rsidP="006366A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226,600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7C03362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801709" w14:textId="28DA9D85" w:rsidR="006366AA" w:rsidRPr="0058199A" w:rsidRDefault="00B92E9F" w:rsidP="006366A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23,573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4008557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0848FA" w14:textId="6F42F36A" w:rsidR="006366AA" w:rsidRPr="0058199A" w:rsidRDefault="00B92E9F" w:rsidP="005C48B3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509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E467A6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693A6C" w14:textId="64C8FDFE" w:rsidR="006366AA" w:rsidRPr="0058199A" w:rsidRDefault="00235037" w:rsidP="00AB03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23,354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7F32962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68780E0" w14:textId="3A685924" w:rsidR="006366AA" w:rsidRPr="0058199A" w:rsidRDefault="00235037" w:rsidP="002350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767D6E9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5AC71B4" w14:textId="18FDC9EA" w:rsidR="006366AA" w:rsidRPr="0058199A" w:rsidRDefault="00235037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4,429,781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92BDB0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F83E4BA" w14:textId="5872455C" w:rsidR="006366AA" w:rsidRPr="0058199A" w:rsidRDefault="00235037" w:rsidP="006366A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6,380,795</w:t>
            </w:r>
          </w:p>
        </w:tc>
      </w:tr>
      <w:tr w:rsidR="006366AA" w:rsidRPr="0058199A" w14:paraId="707F86EC" w14:textId="77777777" w:rsidTr="00296EBF">
        <w:tc>
          <w:tcPr>
            <w:tcW w:w="2862" w:type="dxa"/>
            <w:shd w:val="clear" w:color="auto" w:fill="auto"/>
            <w:vAlign w:val="bottom"/>
          </w:tcPr>
          <w:p w14:paraId="2B6E4747" w14:textId="77777777" w:rsidR="006366AA" w:rsidRPr="0058199A" w:rsidRDefault="006366AA" w:rsidP="006366AA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58199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B146C2" w14:textId="4B53F1EE" w:rsidR="006366AA" w:rsidRPr="0058199A" w:rsidRDefault="00F3104A" w:rsidP="006366A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F463C1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9A3D6CE" w14:textId="75830F8D" w:rsidR="006366AA" w:rsidRPr="0058199A" w:rsidRDefault="00B92E9F" w:rsidP="006366A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358,452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D7461B2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4D4C0BB" w14:textId="2C1690E1" w:rsidR="006366AA" w:rsidRPr="0058199A" w:rsidRDefault="00B92E9F" w:rsidP="006366A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5,330,045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F2A252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749FC34" w14:textId="540D2E3F" w:rsidR="006366AA" w:rsidRPr="0058199A" w:rsidRDefault="00B92E9F" w:rsidP="006366A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51,652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5D3D9E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011B15D" w14:textId="599E80EA" w:rsidR="006366AA" w:rsidRPr="0058199A" w:rsidRDefault="00B92E9F" w:rsidP="006366A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8,961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CE03E5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7782A21" w14:textId="1D5D8312" w:rsidR="006366AA" w:rsidRPr="0058199A" w:rsidRDefault="00B92E9F" w:rsidP="00B92E9F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F507D5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E3A5A09" w14:textId="5DC4496D" w:rsidR="006366AA" w:rsidRPr="0058199A" w:rsidRDefault="00235037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(185,234)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9CD513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EA71086" w14:textId="503098F0" w:rsidR="006366AA" w:rsidRPr="0058199A" w:rsidRDefault="00235037" w:rsidP="006366A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319743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B8489C2" w14:textId="2B00C1E4" w:rsidR="006366AA" w:rsidRPr="0058199A" w:rsidRDefault="00235037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(5,564,366)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A59598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968B1F2" w14:textId="32DBBB9B" w:rsidR="006366AA" w:rsidRPr="0058199A" w:rsidRDefault="00235037" w:rsidP="006366A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366AA" w:rsidRPr="0058199A" w14:paraId="1EC0C095" w14:textId="77777777" w:rsidTr="00296EBF">
        <w:tc>
          <w:tcPr>
            <w:tcW w:w="2862" w:type="dxa"/>
            <w:shd w:val="clear" w:color="auto" w:fill="auto"/>
            <w:vAlign w:val="bottom"/>
          </w:tcPr>
          <w:p w14:paraId="67680F28" w14:textId="7D652BC7" w:rsidR="006366AA" w:rsidRPr="0058199A" w:rsidRDefault="006366AA" w:rsidP="006366AA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="00E83D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E83D43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="00E83D43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1A6273" w14:textId="3614C966" w:rsidR="006366AA" w:rsidRPr="0058199A" w:rsidRDefault="00F3104A" w:rsidP="00AB03A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(54,074)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53FA559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5B743CA" w14:textId="4FC1526D" w:rsidR="006366AA" w:rsidRPr="0058199A" w:rsidRDefault="00B92E9F" w:rsidP="006366A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(57,622)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2B06AFD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5050DC7" w14:textId="53C2D7F5" w:rsidR="006366AA" w:rsidRPr="0058199A" w:rsidRDefault="00B92E9F" w:rsidP="006366A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(97,528)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EE6907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E402B4D" w14:textId="2E85AF3F" w:rsidR="006366AA" w:rsidRPr="0058199A" w:rsidRDefault="00B92E9F" w:rsidP="006366A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(7,955)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CA0942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7D1EC31" w14:textId="32FD99E1" w:rsidR="006366AA" w:rsidRPr="0058199A" w:rsidRDefault="00B92E9F" w:rsidP="006366A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(5,375)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5EC4A7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DAB24FE" w14:textId="313E39BE" w:rsidR="006366AA" w:rsidRPr="0058199A" w:rsidRDefault="00B92E9F" w:rsidP="005C48B3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(14,</w:t>
            </w:r>
            <w:r w:rsid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B6F486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ACF80C3" w14:textId="4E41D435" w:rsidR="006366AA" w:rsidRPr="0058199A" w:rsidRDefault="00235037" w:rsidP="009D2B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8B88A4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05C036" w14:textId="434F81DD" w:rsidR="006366AA" w:rsidRPr="0058199A" w:rsidRDefault="00235037" w:rsidP="00192E5E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(1,601,820)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ABC024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FF70DE6" w14:textId="571B0C89" w:rsidR="006366AA" w:rsidRPr="0058199A" w:rsidRDefault="00235037" w:rsidP="006366A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DD3540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850CC78" w14:textId="1F5F92A6" w:rsidR="006366AA" w:rsidRPr="0058199A" w:rsidRDefault="00235037" w:rsidP="00192E5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(1,838,695)</w:t>
            </w:r>
          </w:p>
        </w:tc>
      </w:tr>
      <w:tr w:rsidR="006366AA" w:rsidRPr="00533DFC" w14:paraId="18E4266F" w14:textId="77777777" w:rsidTr="00296EBF">
        <w:tc>
          <w:tcPr>
            <w:tcW w:w="2862" w:type="dxa"/>
            <w:tcBorders>
              <w:bottom w:val="nil"/>
            </w:tcBorders>
            <w:shd w:val="clear" w:color="auto" w:fill="auto"/>
            <w:vAlign w:val="bottom"/>
          </w:tcPr>
          <w:p w14:paraId="63A8D551" w14:textId="52DAE5FF" w:rsidR="006366AA" w:rsidRPr="0058199A" w:rsidRDefault="006366AA" w:rsidP="006366AA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C5F50" w14:textId="52984819" w:rsidR="006366AA" w:rsidRPr="0058199A" w:rsidRDefault="00F3104A" w:rsidP="006366A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14,635,999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B16690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88EBC" w14:textId="4295FD8D" w:rsidR="006366AA" w:rsidRPr="0058199A" w:rsidRDefault="00B92E9F" w:rsidP="006366A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18,487,779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4895D7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94740" w14:textId="4FE7F41B" w:rsidR="006366AA" w:rsidRPr="0058199A" w:rsidRDefault="00B92E9F" w:rsidP="006366A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89,207,142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1F3CB1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80EFE" w14:textId="16F02074" w:rsidR="006366AA" w:rsidRPr="0058199A" w:rsidRDefault="00B92E9F" w:rsidP="006366A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9,503,383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14050E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2E1AC" w14:textId="57DDA72A" w:rsidR="006366AA" w:rsidRPr="0058199A" w:rsidRDefault="00B92E9F" w:rsidP="006366A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728,985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168596D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B918D" w14:textId="30AF56C9" w:rsidR="006366AA" w:rsidRPr="0058199A" w:rsidRDefault="00235037" w:rsidP="005C48B3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2,371,213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4B97BB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89BAE" w14:textId="05F8F1FE" w:rsidR="006366AA" w:rsidRPr="0058199A" w:rsidRDefault="00235037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371,195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7492545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7B7B6" w14:textId="5C35E229" w:rsidR="006366AA" w:rsidRPr="0058199A" w:rsidRDefault="00235037" w:rsidP="002350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BF8D53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D5236" w14:textId="061B7900" w:rsidR="006366AA" w:rsidRPr="0058199A" w:rsidRDefault="00235037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8,302,196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67D023" w14:textId="77777777" w:rsidR="006366AA" w:rsidRPr="0058199A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8A58F" w14:textId="46EEEEB3" w:rsidR="006366AA" w:rsidRPr="0058199A" w:rsidRDefault="00235037" w:rsidP="006366A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143,607,892</w:t>
            </w:r>
          </w:p>
        </w:tc>
      </w:tr>
      <w:tr w:rsidR="006366AA" w:rsidRPr="00533DFC" w14:paraId="60E696A3" w14:textId="77777777" w:rsidTr="00042D4C">
        <w:tc>
          <w:tcPr>
            <w:tcW w:w="2862" w:type="dxa"/>
            <w:tcBorders>
              <w:bottom w:val="nil"/>
            </w:tcBorders>
            <w:vAlign w:val="bottom"/>
          </w:tcPr>
          <w:p w14:paraId="03A32EBE" w14:textId="77777777" w:rsidR="006366AA" w:rsidRPr="00533DFC" w:rsidRDefault="006366AA" w:rsidP="006366AA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644EE44" w14:textId="77777777" w:rsidR="006366AA" w:rsidRPr="00533DFC" w:rsidRDefault="006366AA" w:rsidP="006366A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D7565DE" w14:textId="77777777" w:rsidR="006366AA" w:rsidRPr="00533DFC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5BD1D435" w14:textId="77777777" w:rsidR="006366AA" w:rsidRPr="00533DFC" w:rsidRDefault="006366AA" w:rsidP="006366AA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C6D7F0" w14:textId="77777777" w:rsidR="006366AA" w:rsidRPr="00533DFC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656CE22" w14:textId="77777777" w:rsidR="006366AA" w:rsidRPr="00533DFC" w:rsidRDefault="006366AA" w:rsidP="006366A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B2EADD1" w14:textId="77777777" w:rsidR="006366AA" w:rsidRPr="00533DFC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8CEFF00" w14:textId="77777777" w:rsidR="006366AA" w:rsidRPr="00533DFC" w:rsidRDefault="006366AA" w:rsidP="006366A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8194ED6" w14:textId="77777777" w:rsidR="006366AA" w:rsidRPr="00533DFC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DF2252F" w14:textId="77777777" w:rsidR="006366AA" w:rsidRPr="00533DFC" w:rsidRDefault="006366AA" w:rsidP="006366A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D8953D0" w14:textId="77777777" w:rsidR="006366AA" w:rsidRPr="00533DFC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861474C" w14:textId="77777777" w:rsidR="006366AA" w:rsidRPr="00533DFC" w:rsidRDefault="006366AA" w:rsidP="005C48B3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6F92EA9" w14:textId="77777777" w:rsidR="006366AA" w:rsidRPr="00533DFC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07FF391" w14:textId="77777777" w:rsidR="006366AA" w:rsidRPr="00533DFC" w:rsidRDefault="006366AA" w:rsidP="006366AA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7AFEA47" w14:textId="77777777" w:rsidR="006366AA" w:rsidRPr="00533DFC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2BB6F26" w14:textId="77777777" w:rsidR="006366AA" w:rsidRPr="00533DFC" w:rsidRDefault="006366AA" w:rsidP="006366A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BA3D7FB" w14:textId="77777777" w:rsidR="006366AA" w:rsidRPr="00533DFC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7A15D20" w14:textId="77777777" w:rsidR="006366AA" w:rsidRPr="00533DFC" w:rsidRDefault="006366AA" w:rsidP="006366AA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47E5D27" w14:textId="77777777" w:rsidR="006366AA" w:rsidRPr="00533DFC" w:rsidRDefault="006366AA" w:rsidP="006366A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EC89AC7" w14:textId="77777777" w:rsidR="006366AA" w:rsidRPr="00533DFC" w:rsidRDefault="006366AA" w:rsidP="006366A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</w:tbl>
    <w:p w14:paraId="092DDCF6" w14:textId="77777777" w:rsidR="008315C1" w:rsidRPr="00533DFC" w:rsidRDefault="008315C1">
      <w:pPr>
        <w:rPr>
          <w:highlight w:val="yellow"/>
        </w:rPr>
      </w:pPr>
      <w:r w:rsidRPr="00533DFC">
        <w:rPr>
          <w:highlight w:val="yellow"/>
        </w:rPr>
        <w:br w:type="page"/>
      </w:r>
    </w:p>
    <w:tbl>
      <w:tblPr>
        <w:tblW w:w="1458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7C3A4F" w:rsidRPr="00533DFC" w14:paraId="74A6F58E" w14:textId="77777777" w:rsidTr="007C3A4F">
        <w:tc>
          <w:tcPr>
            <w:tcW w:w="2862" w:type="dxa"/>
            <w:vAlign w:val="bottom"/>
          </w:tcPr>
          <w:p w14:paraId="3F827281" w14:textId="77777777" w:rsidR="007C3A4F" w:rsidRPr="0058199A" w:rsidRDefault="007C3A4F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1723" w:type="dxa"/>
            <w:gridSpan w:val="19"/>
            <w:vAlign w:val="bottom"/>
          </w:tcPr>
          <w:p w14:paraId="0A6F8DFE" w14:textId="77777777" w:rsidR="007C3A4F" w:rsidRPr="0058199A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C3A4F" w:rsidRPr="00533DFC" w14:paraId="5E5B38FC" w14:textId="77777777" w:rsidTr="007C3A4F">
        <w:tc>
          <w:tcPr>
            <w:tcW w:w="2862" w:type="dxa"/>
            <w:vAlign w:val="bottom"/>
          </w:tcPr>
          <w:p w14:paraId="44272FD6" w14:textId="77777777" w:rsidR="007C3A4F" w:rsidRPr="0058199A" w:rsidRDefault="007C3A4F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2E630A45" w14:textId="77777777" w:rsidR="007C3A4F" w:rsidRPr="0058199A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88DD7A1" w14:textId="77777777" w:rsidR="007C3A4F" w:rsidRPr="0058199A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6495F7CE" w14:textId="77777777" w:rsidR="007C3A4F" w:rsidRPr="0058199A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8507C24" w14:textId="77777777" w:rsidR="007C3A4F" w:rsidRPr="0058199A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2B756E7" w14:textId="77777777" w:rsidR="007C3A4F" w:rsidRPr="0058199A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E8DD659" w14:textId="77777777" w:rsidR="007C3A4F" w:rsidRPr="0058199A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2650D0B" w14:textId="77777777" w:rsidR="007C3A4F" w:rsidRPr="0058199A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58199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9B22A74" w14:textId="77777777" w:rsidR="007C3A4F" w:rsidRPr="0058199A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313543E" w14:textId="77777777" w:rsidR="007C3A4F" w:rsidRPr="0058199A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793BFE3" w14:textId="77777777" w:rsidR="007C3A4F" w:rsidRPr="0058199A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A3560D8" w14:textId="77777777" w:rsidR="007C3A4F" w:rsidRPr="0058199A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CD1488F" w14:textId="77777777" w:rsidR="007C3A4F" w:rsidRPr="0058199A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3D98D29" w14:textId="77777777" w:rsidR="007C3A4F" w:rsidRPr="0058199A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C09376F" w14:textId="77777777" w:rsidR="007C3A4F" w:rsidRPr="0058199A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8A0797C" w14:textId="77777777" w:rsidR="007C3A4F" w:rsidRPr="0058199A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สินทรัพย์เพื่อการสำรวจปิโตรเลียม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F6173EC" w14:textId="77777777" w:rsidR="007C3A4F" w:rsidRPr="0058199A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8A8F175" w14:textId="77777777" w:rsidR="007C3A4F" w:rsidRPr="0058199A" w:rsidRDefault="007C3A4F" w:rsidP="00354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44415B5" w14:textId="77777777" w:rsidR="007C3A4F" w:rsidRPr="0058199A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301926D" w14:textId="77777777" w:rsidR="007C3A4F" w:rsidRPr="0058199A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C3A4F" w:rsidRPr="00533DFC" w14:paraId="765AF9A5" w14:textId="77777777" w:rsidTr="007C3A4F">
        <w:tc>
          <w:tcPr>
            <w:tcW w:w="2862" w:type="dxa"/>
            <w:vAlign w:val="bottom"/>
          </w:tcPr>
          <w:p w14:paraId="6CA61022" w14:textId="77777777" w:rsidR="007C3A4F" w:rsidRPr="0058199A" w:rsidRDefault="007C3A4F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14:paraId="39C5DA78" w14:textId="77777777" w:rsidR="007C3A4F" w:rsidRPr="0058199A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99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58199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58199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7C3A4F" w:rsidRPr="00533DFC" w14:paraId="79991D46" w14:textId="77777777" w:rsidTr="007C3A4F">
        <w:tc>
          <w:tcPr>
            <w:tcW w:w="2862" w:type="dxa"/>
            <w:vAlign w:val="bottom"/>
          </w:tcPr>
          <w:p w14:paraId="1B2816CB" w14:textId="77777777" w:rsidR="007C3A4F" w:rsidRPr="0058199A" w:rsidRDefault="007C3A4F" w:rsidP="0078444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8199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BFF3A4B" w14:textId="77777777" w:rsidR="007C3A4F" w:rsidRPr="0058199A" w:rsidRDefault="007C3A4F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96C3334" w14:textId="77777777" w:rsidR="007C3A4F" w:rsidRPr="0058199A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6F5115C" w14:textId="77777777" w:rsidR="007C3A4F" w:rsidRPr="0058199A" w:rsidRDefault="007C3A4F" w:rsidP="0078444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2A7A422" w14:textId="77777777" w:rsidR="007C3A4F" w:rsidRPr="0058199A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450582F" w14:textId="77777777" w:rsidR="007C3A4F" w:rsidRPr="0058199A" w:rsidRDefault="007C3A4F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953E6E1" w14:textId="77777777" w:rsidR="007C3A4F" w:rsidRPr="0058199A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2CD348F" w14:textId="77777777" w:rsidR="007C3A4F" w:rsidRPr="0058199A" w:rsidRDefault="007C3A4F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661E3B" w14:textId="77777777" w:rsidR="007C3A4F" w:rsidRPr="0058199A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9A26D77" w14:textId="77777777" w:rsidR="007C3A4F" w:rsidRPr="0058199A" w:rsidRDefault="007C3A4F" w:rsidP="0078444D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74E3244" w14:textId="77777777" w:rsidR="007C3A4F" w:rsidRPr="0058199A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DEB31D7" w14:textId="77777777" w:rsidR="007C3A4F" w:rsidRPr="0058199A" w:rsidRDefault="007C3A4F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2E40ED3" w14:textId="77777777" w:rsidR="007C3A4F" w:rsidRPr="0058199A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2198919" w14:textId="77777777" w:rsidR="007C3A4F" w:rsidRPr="0058199A" w:rsidRDefault="007C3A4F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8AD52C1" w14:textId="77777777" w:rsidR="007C3A4F" w:rsidRPr="0058199A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C4CABAD" w14:textId="77777777" w:rsidR="007C3A4F" w:rsidRPr="0058199A" w:rsidRDefault="007C3A4F" w:rsidP="0078444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462E577" w14:textId="77777777" w:rsidR="007C3A4F" w:rsidRPr="0058199A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109C2FF" w14:textId="77777777" w:rsidR="007C3A4F" w:rsidRPr="0058199A" w:rsidRDefault="007C3A4F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E8A9664" w14:textId="77777777" w:rsidR="007C3A4F" w:rsidRPr="0058199A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5B8476E" w14:textId="77777777" w:rsidR="007C3A4F" w:rsidRPr="0058199A" w:rsidRDefault="007C3A4F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8199A" w:rsidRPr="00533DFC" w14:paraId="1D178B1A" w14:textId="77777777" w:rsidTr="007C3A4F">
        <w:tc>
          <w:tcPr>
            <w:tcW w:w="2862" w:type="dxa"/>
            <w:vAlign w:val="bottom"/>
          </w:tcPr>
          <w:p w14:paraId="0205103A" w14:textId="15BB4E55" w:rsidR="0058199A" w:rsidRPr="0058199A" w:rsidRDefault="0058199A" w:rsidP="0058199A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58199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74C360C" w14:textId="436AD092" w:rsidR="0058199A" w:rsidRPr="00B32B29" w:rsidRDefault="009935A8" w:rsidP="0058199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1C22DF2" w14:textId="77777777" w:rsidR="0058199A" w:rsidRPr="00B32B29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169879C" w14:textId="63EAA50C" w:rsidR="0058199A" w:rsidRPr="00B32B29" w:rsidRDefault="009935A8" w:rsidP="0058199A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58199A"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588</w:t>
            </w:r>
            <w:r w:rsidR="0058199A"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8845EAF" w14:textId="77777777" w:rsidR="0058199A" w:rsidRPr="00B32B29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93158E3" w14:textId="4AFA6FE2" w:rsidR="0058199A" w:rsidRPr="00B32B29" w:rsidRDefault="009935A8" w:rsidP="0058199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58199A"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384</w:t>
            </w:r>
            <w:r w:rsidR="0058199A"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52BB2F0" w14:textId="77777777" w:rsidR="0058199A" w:rsidRPr="00B32B29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87C7D0D" w14:textId="738A7A7A" w:rsidR="0058199A" w:rsidRPr="00B32B29" w:rsidRDefault="009935A8" w:rsidP="0058199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58199A"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512</w:t>
            </w:r>
            <w:r w:rsidR="0058199A"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AD629BA" w14:textId="77777777" w:rsidR="0058199A" w:rsidRPr="00B32B29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50B7B6B" w14:textId="532584E4" w:rsidR="0058199A" w:rsidRPr="00B32B29" w:rsidRDefault="009935A8" w:rsidP="005819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  <w:r w:rsidR="0058199A"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48A9036" w14:textId="77777777" w:rsidR="0058199A" w:rsidRPr="00B32B29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2CB4761" w14:textId="68D4B1A4" w:rsidR="0058199A" w:rsidRPr="00B32B29" w:rsidRDefault="009935A8" w:rsidP="005819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8199A"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  <w:r w:rsidR="0058199A"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7E0CF6" w14:textId="77777777" w:rsidR="0058199A" w:rsidRPr="00B32B29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DC40019" w14:textId="520B43D1" w:rsidR="0058199A" w:rsidRPr="00B32B29" w:rsidRDefault="0058199A" w:rsidP="005819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344AAE7" w14:textId="77777777" w:rsidR="0058199A" w:rsidRPr="00B32B29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C5D485F" w14:textId="3F4B5D5E" w:rsidR="0058199A" w:rsidRPr="00B32B29" w:rsidRDefault="0058199A" w:rsidP="005819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1AE2015" w14:textId="77777777" w:rsidR="0058199A" w:rsidRPr="00B32B29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011889D" w14:textId="700636D3" w:rsidR="0058199A" w:rsidRPr="00182BFB" w:rsidRDefault="009935A8" w:rsidP="00182BFB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82B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8199A" w:rsidRPr="00182B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82B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B2D7B6" w14:textId="77777777" w:rsidR="0058199A" w:rsidRPr="00B32B29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70A3171" w14:textId="3BB6D90C" w:rsidR="0058199A" w:rsidRPr="00B32B29" w:rsidRDefault="009935A8" w:rsidP="0058199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58199A"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910</w:t>
            </w:r>
            <w:r w:rsidR="0058199A"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2B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</w:p>
        </w:tc>
      </w:tr>
      <w:tr w:rsidR="0058199A" w:rsidRPr="00533DFC" w14:paraId="2168E724" w14:textId="77777777" w:rsidTr="007C3A4F">
        <w:tc>
          <w:tcPr>
            <w:tcW w:w="2862" w:type="dxa"/>
            <w:vAlign w:val="bottom"/>
          </w:tcPr>
          <w:p w14:paraId="2B403020" w14:textId="77777777" w:rsidR="0058199A" w:rsidRPr="0058199A" w:rsidRDefault="0058199A" w:rsidP="0058199A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88300A2" w14:textId="21CBD846" w:rsidR="0058199A" w:rsidRPr="0058199A" w:rsidRDefault="009935A8" w:rsidP="0058199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4BC2BDB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1EB44B4" w14:textId="38152877" w:rsidR="0058199A" w:rsidRPr="0058199A" w:rsidRDefault="009935A8" w:rsidP="0058199A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9B7868F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0B1D546" w14:textId="392E489E" w:rsidR="0058199A" w:rsidRPr="0058199A" w:rsidRDefault="009935A8" w:rsidP="0058199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864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14F902F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45B25EE" w14:textId="7B93B215" w:rsidR="0058199A" w:rsidRPr="0058199A" w:rsidRDefault="009935A8" w:rsidP="0058199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437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7CAEC02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ECCECAF" w14:textId="320ED0FA" w:rsidR="0058199A" w:rsidRPr="0058199A" w:rsidRDefault="009935A8" w:rsidP="005819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6A0B4E4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E4854F6" w14:textId="03EE8CB9" w:rsidR="0058199A" w:rsidRPr="0058199A" w:rsidRDefault="009935A8" w:rsidP="005819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7F03BCE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63330E4" w14:textId="1527A6D0" w:rsidR="0058199A" w:rsidRPr="0058199A" w:rsidRDefault="0058199A" w:rsidP="005819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4E7799D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F314D42" w14:textId="384C0FDE" w:rsidR="0058199A" w:rsidRPr="0058199A" w:rsidRDefault="0058199A" w:rsidP="005819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16DB2EC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875C852" w14:textId="5CDD7413" w:rsidR="0058199A" w:rsidRPr="0058199A" w:rsidRDefault="0058199A" w:rsidP="005819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992E1A8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2E7CB23" w14:textId="1E612BF3" w:rsidR="0058199A" w:rsidRPr="0058199A" w:rsidRDefault="009935A8" w:rsidP="0058199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</w:p>
        </w:tc>
      </w:tr>
      <w:tr w:rsidR="0058199A" w:rsidRPr="00533DFC" w14:paraId="78107E39" w14:textId="77777777" w:rsidTr="007C3A4F">
        <w:tc>
          <w:tcPr>
            <w:tcW w:w="2862" w:type="dxa"/>
            <w:vAlign w:val="bottom"/>
          </w:tcPr>
          <w:p w14:paraId="238A10AA" w14:textId="2BC745AC" w:rsidR="0058199A" w:rsidRPr="0058199A" w:rsidRDefault="0058199A" w:rsidP="0058199A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99A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2ADFEBC" w14:textId="1C844795" w:rsidR="0058199A" w:rsidRPr="0058199A" w:rsidRDefault="0058199A" w:rsidP="00E06E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81235E1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1DA9F2CD" w14:textId="19BAE989" w:rsidR="0058199A" w:rsidRPr="0058199A" w:rsidRDefault="0058199A" w:rsidP="00E06E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D468D5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EC67C5C" w14:textId="329DEE68" w:rsidR="0058199A" w:rsidRPr="0058199A" w:rsidRDefault="0058199A" w:rsidP="00E06E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F9DAC1D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EE0B472" w14:textId="6FCFEA1D" w:rsidR="0058199A" w:rsidRPr="0058199A" w:rsidRDefault="0058199A" w:rsidP="00E06E21">
            <w:pPr>
              <w:tabs>
                <w:tab w:val="decimal" w:pos="-11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D774012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2E1D764" w14:textId="16554EAD" w:rsidR="0058199A" w:rsidRPr="0058199A" w:rsidRDefault="0058199A" w:rsidP="00E06E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D1103E6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0CF7009" w14:textId="61B80B4D" w:rsidR="0058199A" w:rsidRPr="0058199A" w:rsidRDefault="0058199A" w:rsidP="00E06E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109EF2C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5294605" w14:textId="6C967B9C" w:rsidR="0058199A" w:rsidRPr="0058199A" w:rsidRDefault="0058199A" w:rsidP="005819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B702242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7DEFBCC" w14:textId="53608E88" w:rsidR="0058199A" w:rsidRPr="0058199A" w:rsidRDefault="009935A8" w:rsidP="00C7610B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06E6EF8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7A3D9DC" w14:textId="7D169C11" w:rsidR="0058199A" w:rsidRPr="0058199A" w:rsidRDefault="0058199A" w:rsidP="005819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3E9CED8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BB1337A" w14:textId="493FF9A5" w:rsidR="0058199A" w:rsidRPr="0058199A" w:rsidRDefault="009935A8" w:rsidP="0058199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  <w:r w:rsidR="0058199A"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820</w:t>
            </w:r>
          </w:p>
        </w:tc>
      </w:tr>
      <w:tr w:rsidR="0058199A" w:rsidRPr="00533DFC" w14:paraId="7D16344D" w14:textId="77777777" w:rsidTr="007C3A4F">
        <w:tc>
          <w:tcPr>
            <w:tcW w:w="2862" w:type="dxa"/>
            <w:vAlign w:val="bottom"/>
          </w:tcPr>
          <w:p w14:paraId="5078195B" w14:textId="77777777" w:rsidR="0058199A" w:rsidRPr="0058199A" w:rsidRDefault="0058199A" w:rsidP="0058199A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A71AAA0" w14:textId="6E0B01CD" w:rsidR="0058199A" w:rsidRPr="0058199A" w:rsidRDefault="0058199A" w:rsidP="005819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5AB8B8C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01156862" w14:textId="1BE54498" w:rsidR="0058199A" w:rsidRPr="0058199A" w:rsidRDefault="0058199A" w:rsidP="0058199A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851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D522802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43D5953E" w14:textId="25C401A4" w:rsidR="0058199A" w:rsidRPr="0058199A" w:rsidRDefault="0058199A" w:rsidP="0058199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3CB398F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566C16CA" w14:textId="70C0D07F" w:rsidR="0058199A" w:rsidRPr="0058199A" w:rsidRDefault="0058199A" w:rsidP="0058199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BB31655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706C7146" w14:textId="669F0A87" w:rsidR="0058199A" w:rsidRPr="0058199A" w:rsidRDefault="0058199A" w:rsidP="005819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B4285B1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120F8323" w14:textId="75446828" w:rsidR="0058199A" w:rsidRPr="0058199A" w:rsidRDefault="0058199A" w:rsidP="005819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8269327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7AE83D45" w14:textId="62DF51F2" w:rsidR="0058199A" w:rsidRPr="0058199A" w:rsidRDefault="0058199A" w:rsidP="005819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A8374E1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6027BC78" w14:textId="35C63C09" w:rsidR="0058199A" w:rsidRPr="0058199A" w:rsidRDefault="0058199A" w:rsidP="004B72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F763489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24CA7005" w14:textId="6101CF40" w:rsidR="0058199A" w:rsidRPr="0058199A" w:rsidRDefault="0058199A" w:rsidP="005819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383A39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591E5E58" w14:textId="2FC27894" w:rsidR="0058199A" w:rsidRPr="0058199A" w:rsidRDefault="0058199A" w:rsidP="0058199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Pr="005819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C48B3" w:rsidRPr="00533DFC" w14:paraId="2819985B" w14:textId="77777777" w:rsidTr="007C3A4F">
        <w:tc>
          <w:tcPr>
            <w:tcW w:w="2862" w:type="dxa"/>
            <w:vAlign w:val="bottom"/>
          </w:tcPr>
          <w:p w14:paraId="57E1621C" w14:textId="54B35385" w:rsidR="005C48B3" w:rsidRPr="0058199A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C7DBAFD" w14:textId="28BA20B0" w:rsidR="005C48B3" w:rsidRPr="0058199A" w:rsidRDefault="005C48B3" w:rsidP="005C48B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E7B6E8C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604CEDC3" w14:textId="730BDA14" w:rsidR="005C48B3" w:rsidRPr="0058199A" w:rsidRDefault="005C48B3" w:rsidP="005C48B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24A4A41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770F4F1D" w14:textId="5EE785FB" w:rsidR="005C48B3" w:rsidRPr="0058199A" w:rsidRDefault="005C48B3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15B11E3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3DC9EFBB" w14:textId="41DD392F" w:rsidR="005C48B3" w:rsidRPr="0058199A" w:rsidRDefault="005C48B3" w:rsidP="005C48B3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6FEB09A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73C9CB59" w14:textId="4B5974A8" w:rsidR="005C48B3" w:rsidRPr="0058199A" w:rsidRDefault="005C48B3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F8B1982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365E5397" w14:textId="64CDEF12" w:rsidR="005C48B3" w:rsidRPr="0058199A" w:rsidRDefault="005C48B3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BB986A5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776F4A05" w14:textId="0A5B1F56" w:rsidR="005C48B3" w:rsidRPr="0058199A" w:rsidRDefault="005C48B3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377991B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1E395AE1" w14:textId="24311764" w:rsidR="005C48B3" w:rsidRPr="0058199A" w:rsidRDefault="005C48B3" w:rsidP="00C7610B">
            <w:pPr>
              <w:tabs>
                <w:tab w:val="decimal" w:pos="81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9603AD0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1BBD0592" w14:textId="7D724795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D8B7ADF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2AF585C5" w14:textId="062CBD99" w:rsidR="005C48B3" w:rsidRPr="0058199A" w:rsidRDefault="005C48B3" w:rsidP="005C48B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58199A" w:rsidRPr="00533DFC" w14:paraId="0B2A0EAC" w14:textId="77777777" w:rsidTr="00A27DA1">
        <w:tc>
          <w:tcPr>
            <w:tcW w:w="2862" w:type="dxa"/>
            <w:shd w:val="clear" w:color="auto" w:fill="auto"/>
            <w:vAlign w:val="bottom"/>
          </w:tcPr>
          <w:p w14:paraId="78F6A0F7" w14:textId="26CCD70C" w:rsidR="0058199A" w:rsidRPr="0058199A" w:rsidRDefault="0058199A" w:rsidP="0058199A">
            <w:pPr>
              <w:spacing w:line="240" w:lineRule="atLeast"/>
              <w:ind w:left="-18" w:right="-115" w:firstLine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8A0FA1" w14:textId="724C799A" w:rsidR="0058199A" w:rsidRPr="0058199A" w:rsidRDefault="009935A8" w:rsidP="0058199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588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3865C8B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991E28" w14:textId="40DCF543" w:rsidR="0058199A" w:rsidRPr="0058199A" w:rsidRDefault="009935A8" w:rsidP="0058199A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106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872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26C051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CD0D3" w14:textId="305DB59C" w:rsidR="0058199A" w:rsidRPr="0058199A" w:rsidRDefault="009935A8" w:rsidP="0058199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033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ED3E99F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B650BB" w14:textId="09FA2F33" w:rsidR="0058199A" w:rsidRPr="0058199A" w:rsidRDefault="009935A8" w:rsidP="0058199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944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43D2DA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CC286" w14:textId="101628E3" w:rsidR="0058199A" w:rsidRPr="0058199A" w:rsidRDefault="009935A8" w:rsidP="005819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540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EBF538A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F4AC33" w14:textId="3E2CDEA3" w:rsidR="0058199A" w:rsidRPr="0058199A" w:rsidRDefault="009935A8" w:rsidP="005819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908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7EFCEA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9756C" w14:textId="65A6C3D4" w:rsidR="0058199A" w:rsidRPr="0058199A" w:rsidRDefault="0058199A" w:rsidP="0058199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DA96F5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E3655" w14:textId="41D00C1A" w:rsidR="0058199A" w:rsidRPr="00C7610B" w:rsidRDefault="009935A8" w:rsidP="00C7610B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61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58199A" w:rsidRPr="00C761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761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601</w:t>
            </w:r>
            <w:r w:rsidR="0058199A" w:rsidRPr="00C761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761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D721FC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3FA8DA" w14:textId="083100BB" w:rsidR="0058199A" w:rsidRPr="0058199A" w:rsidRDefault="009935A8" w:rsidP="00182BFB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3D60AE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2B081" w14:textId="24E1F7B7" w:rsidR="0058199A" w:rsidRPr="0058199A" w:rsidRDefault="009935A8" w:rsidP="0058199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140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802</w:t>
            </w:r>
          </w:p>
        </w:tc>
      </w:tr>
      <w:tr w:rsidR="005C48B3" w:rsidRPr="00533DFC" w14:paraId="0B12AB38" w14:textId="77777777" w:rsidTr="00296EBF">
        <w:tc>
          <w:tcPr>
            <w:tcW w:w="2862" w:type="dxa"/>
            <w:shd w:val="clear" w:color="auto" w:fill="auto"/>
            <w:vAlign w:val="bottom"/>
          </w:tcPr>
          <w:p w14:paraId="67818CBC" w14:textId="77777777" w:rsidR="005C48B3" w:rsidRPr="0058199A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010799" w14:textId="7F49AAF1" w:rsidR="005C48B3" w:rsidRPr="0058199A" w:rsidRDefault="00192E5E" w:rsidP="005C48B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28D69B9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1DC2D6" w14:textId="5848F851" w:rsidR="005C48B3" w:rsidRPr="0058199A" w:rsidRDefault="00192E5E" w:rsidP="005C48B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533,623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C8637C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9D5A6C" w14:textId="4A193F3B" w:rsidR="005C48B3" w:rsidRPr="0058199A" w:rsidRDefault="00192E5E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1,805,527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A2BAED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9D9D6" w14:textId="54DD930D" w:rsidR="005C48B3" w:rsidRPr="0058199A" w:rsidRDefault="00192E5E" w:rsidP="005C48B3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423,879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56A203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921A91" w14:textId="46415953" w:rsidR="005C48B3" w:rsidRPr="0058199A" w:rsidRDefault="00192E5E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39,752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11FF79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8293C7" w14:textId="4060093E" w:rsidR="005C48B3" w:rsidRPr="0058199A" w:rsidRDefault="00192E5E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</w:t>
            </w:r>
            <w:r w:rsidR="00704B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16C3CCB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650931" w14:textId="3068F102" w:rsidR="005C48B3" w:rsidRPr="0058199A" w:rsidRDefault="00192E5E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F1E87A6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46C5E4" w14:textId="4CD27A01" w:rsidR="005C48B3" w:rsidRPr="0058199A" w:rsidRDefault="00192E5E" w:rsidP="00C467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22ACD1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4CCAD6" w14:textId="47A35782" w:rsidR="005C48B3" w:rsidRPr="0058199A" w:rsidRDefault="001A6DF6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0E1F6C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86E76" w14:textId="2D842A38" w:rsidR="005C48B3" w:rsidRPr="0058199A" w:rsidRDefault="001A6DF6" w:rsidP="005C48B3">
            <w:pPr>
              <w:tabs>
                <w:tab w:val="decimal" w:pos="80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2,859,989</w:t>
            </w:r>
          </w:p>
        </w:tc>
      </w:tr>
      <w:tr w:rsidR="005C48B3" w:rsidRPr="00533DFC" w14:paraId="0AD0F328" w14:textId="77777777" w:rsidTr="00296EBF">
        <w:tc>
          <w:tcPr>
            <w:tcW w:w="2862" w:type="dxa"/>
            <w:shd w:val="clear" w:color="auto" w:fill="auto"/>
            <w:vAlign w:val="bottom"/>
          </w:tcPr>
          <w:p w14:paraId="663F2AAE" w14:textId="49A19649" w:rsidR="005C48B3" w:rsidRPr="0058199A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8199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="009E7F0F">
              <w:rPr>
                <w:rFonts w:asciiTheme="majorBidi" w:hAnsiTheme="majorBidi" w:cstheme="majorBidi"/>
                <w:sz w:val="24"/>
                <w:szCs w:val="24"/>
              </w:rPr>
              <w:t xml:space="preserve"> / </w:t>
            </w:r>
            <w:r w:rsidR="009E7F0F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553CEA" w14:textId="6D7FD9B0" w:rsidR="005C48B3" w:rsidRPr="0058199A" w:rsidRDefault="00192E5E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10E9F79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089CDB" w14:textId="26FC5FED" w:rsidR="005C48B3" w:rsidRPr="0058199A" w:rsidRDefault="00192E5E" w:rsidP="005C48B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(52,536)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76445E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29A214" w14:textId="715EE0B5" w:rsidR="005C48B3" w:rsidRPr="0058199A" w:rsidRDefault="00192E5E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(78,992)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3BA5D7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561B5E" w14:textId="74AE3BE9" w:rsidR="005C48B3" w:rsidRPr="0058199A" w:rsidRDefault="00192E5E" w:rsidP="005C48B3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(6,085)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64E581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C53F1B" w14:textId="47267A4A" w:rsidR="005C48B3" w:rsidRPr="0058199A" w:rsidRDefault="00192E5E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(5,199)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12E651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1AA6C4" w14:textId="03AF3688" w:rsidR="005C48B3" w:rsidRPr="0058199A" w:rsidRDefault="00192E5E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(14,319)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77C7210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30A6E1" w14:textId="29B24375" w:rsidR="005C48B3" w:rsidRPr="0058199A" w:rsidRDefault="00192E5E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7EE220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B5BE0A" w14:textId="5D4ED46E" w:rsidR="005C48B3" w:rsidRPr="0058199A" w:rsidRDefault="009E7F0F" w:rsidP="009E7F0F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(1,601,820)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6486C5C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71E076" w14:textId="02AFC4CD" w:rsidR="005C48B3" w:rsidRPr="0058199A" w:rsidRDefault="001A6DF6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BCDCF2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74EDBA" w14:textId="5C857930" w:rsidR="005C48B3" w:rsidRPr="0058199A" w:rsidRDefault="001A6DF6" w:rsidP="005C48B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</w:t>
            </w:r>
            <w:r w:rsidR="009E7F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,758,951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C48B3" w:rsidRPr="00533DFC" w14:paraId="269140F0" w14:textId="77777777" w:rsidTr="00296EBF">
        <w:tc>
          <w:tcPr>
            <w:tcW w:w="2862" w:type="dxa"/>
            <w:shd w:val="clear" w:color="auto" w:fill="auto"/>
            <w:vAlign w:val="bottom"/>
          </w:tcPr>
          <w:p w14:paraId="0D0CFF4E" w14:textId="6F175AA5" w:rsidR="005C48B3" w:rsidRPr="0058199A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B0889" w14:textId="4DC12B5C" w:rsidR="005C48B3" w:rsidRPr="0058199A" w:rsidRDefault="00192E5E" w:rsidP="005C48B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812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734843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7F9AC" w14:textId="77B9EEB3" w:rsidR="005C48B3" w:rsidRPr="0058199A" w:rsidRDefault="00192E5E" w:rsidP="005C48B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7,587,959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221253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5E7FE" w14:textId="2A4BCF0A" w:rsidR="005C48B3" w:rsidRPr="0058199A" w:rsidRDefault="00192E5E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30,760,159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420690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2B5ED" w14:textId="192580AE" w:rsidR="005C48B3" w:rsidRPr="0058199A" w:rsidRDefault="00192E5E" w:rsidP="005C48B3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6,362,384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0A295A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13CE2" w14:textId="2F1B137C" w:rsidR="005C48B3" w:rsidRPr="0058199A" w:rsidRDefault="00192E5E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574,766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E9861D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AE27A" w14:textId="7BACD4B4" w:rsidR="005C48B3" w:rsidRPr="0058199A" w:rsidRDefault="00192E5E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1,951,228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5F10EC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92D30" w14:textId="36D2B765" w:rsidR="005C48B3" w:rsidRPr="0058199A" w:rsidRDefault="00192E5E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E76327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3AB67" w14:textId="52A89205" w:rsidR="005C48B3" w:rsidRPr="0058199A" w:rsidRDefault="00192E5E" w:rsidP="00192E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637F42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5F5F2" w14:textId="034AD128" w:rsidR="005C48B3" w:rsidRPr="0058199A" w:rsidRDefault="001A6DF6" w:rsidP="00182BFB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891F20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C0323" w14:textId="54860DF5" w:rsidR="005C48B3" w:rsidRPr="0058199A" w:rsidRDefault="001A6DF6" w:rsidP="005C48B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47,241,840</w:t>
            </w:r>
          </w:p>
        </w:tc>
      </w:tr>
      <w:tr w:rsidR="005C48B3" w:rsidRPr="00533DFC" w14:paraId="0D62D49A" w14:textId="77777777" w:rsidTr="00A27DA1">
        <w:tc>
          <w:tcPr>
            <w:tcW w:w="2862" w:type="dxa"/>
            <w:shd w:val="clear" w:color="auto" w:fill="auto"/>
            <w:vAlign w:val="bottom"/>
          </w:tcPr>
          <w:p w14:paraId="2D750E55" w14:textId="77777777" w:rsidR="005C48B3" w:rsidRPr="0058199A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B38FDE" w14:textId="77777777" w:rsidR="005C48B3" w:rsidRPr="0058199A" w:rsidRDefault="005C48B3" w:rsidP="005C48B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A3324E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CDC184" w14:textId="77777777" w:rsidR="005C48B3" w:rsidRPr="0058199A" w:rsidRDefault="005C48B3" w:rsidP="005C48B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859D00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E4DDBF" w14:textId="77777777" w:rsidR="005C48B3" w:rsidRPr="0058199A" w:rsidRDefault="005C48B3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1BAC92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B8421E" w14:textId="77777777" w:rsidR="005C48B3" w:rsidRPr="0058199A" w:rsidRDefault="005C48B3" w:rsidP="005C48B3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CD5402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1CCC22" w14:textId="77777777" w:rsidR="005C48B3" w:rsidRPr="0058199A" w:rsidRDefault="005C48B3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D0147D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AEB49D" w14:textId="77777777" w:rsidR="005C48B3" w:rsidRPr="0058199A" w:rsidRDefault="005C48B3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539D2A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C11B98" w14:textId="77777777" w:rsidR="005C48B3" w:rsidRPr="0058199A" w:rsidRDefault="005C48B3" w:rsidP="005C48B3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4C46B3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410882" w14:textId="77777777" w:rsidR="005C48B3" w:rsidRPr="0058199A" w:rsidRDefault="005C48B3" w:rsidP="005C48B3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F04802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0733F8" w14:textId="77777777" w:rsidR="005C48B3" w:rsidRPr="0058199A" w:rsidRDefault="005C48B3" w:rsidP="00182BFB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617041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1C7288" w14:textId="77777777" w:rsidR="005C48B3" w:rsidRPr="0058199A" w:rsidRDefault="005C48B3" w:rsidP="005C48B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78444D" w:rsidRPr="00533DFC" w14:paraId="778D4F2A" w14:textId="77777777" w:rsidTr="00296EBF">
        <w:tc>
          <w:tcPr>
            <w:tcW w:w="2862" w:type="dxa"/>
            <w:vAlign w:val="bottom"/>
          </w:tcPr>
          <w:p w14:paraId="5CCADB7D" w14:textId="77777777" w:rsidR="0078444D" w:rsidRPr="0058199A" w:rsidRDefault="0078444D" w:rsidP="0078444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8199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53200D" w14:textId="77777777" w:rsidR="0078444D" w:rsidRPr="0058199A" w:rsidRDefault="0078444D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01842A" w14:textId="77777777" w:rsidR="0078444D" w:rsidRPr="0058199A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381966" w14:textId="77777777" w:rsidR="0078444D" w:rsidRPr="0058199A" w:rsidRDefault="0078444D" w:rsidP="0078444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33253D" w14:textId="77777777" w:rsidR="0078444D" w:rsidRPr="0058199A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285E10" w14:textId="77777777" w:rsidR="0078444D" w:rsidRPr="0058199A" w:rsidRDefault="0078444D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5AD81E7" w14:textId="77777777" w:rsidR="0078444D" w:rsidRPr="0058199A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D3895" w14:textId="77777777" w:rsidR="0078444D" w:rsidRPr="0058199A" w:rsidRDefault="0078444D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5098C5" w14:textId="77777777" w:rsidR="0078444D" w:rsidRPr="0058199A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01CC4E" w14:textId="77777777" w:rsidR="0078444D" w:rsidRPr="0058199A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07A73A" w14:textId="77777777" w:rsidR="0078444D" w:rsidRPr="0058199A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A71C37" w14:textId="77777777" w:rsidR="0078444D" w:rsidRPr="0058199A" w:rsidRDefault="0078444D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F209AC" w14:textId="77777777" w:rsidR="0078444D" w:rsidRPr="0058199A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6A0551" w14:textId="77777777" w:rsidR="0078444D" w:rsidRPr="0058199A" w:rsidRDefault="0078444D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55AF29A" w14:textId="77777777" w:rsidR="0078444D" w:rsidRPr="0058199A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19F9A7" w14:textId="77777777" w:rsidR="0078444D" w:rsidRPr="0058199A" w:rsidRDefault="0078444D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8B5150" w14:textId="77777777" w:rsidR="0078444D" w:rsidRPr="0058199A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BB3525" w14:textId="77777777" w:rsidR="0078444D" w:rsidRPr="0058199A" w:rsidRDefault="0078444D" w:rsidP="00182BFB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FF28011" w14:textId="77777777" w:rsidR="0078444D" w:rsidRPr="0058199A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7EBC9" w14:textId="77777777" w:rsidR="0078444D" w:rsidRPr="0058199A" w:rsidRDefault="0078444D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8199A" w:rsidRPr="00533DFC" w14:paraId="1D85D727" w14:textId="77777777" w:rsidTr="00296EBF">
        <w:tc>
          <w:tcPr>
            <w:tcW w:w="2862" w:type="dxa"/>
            <w:vAlign w:val="bottom"/>
          </w:tcPr>
          <w:p w14:paraId="5D9AE009" w14:textId="2DC03E0D" w:rsidR="0058199A" w:rsidRPr="0058199A" w:rsidRDefault="0058199A" w:rsidP="0058199A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9919EF3" w14:textId="00F665BB" w:rsidR="0058199A" w:rsidRPr="0058199A" w:rsidRDefault="009935A8" w:rsidP="0058199A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203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116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28B966A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0161495" w14:textId="3EB028D0" w:rsidR="0058199A" w:rsidRPr="0058199A" w:rsidRDefault="009935A8" w:rsidP="0058199A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072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220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207B30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B22AFDD" w14:textId="1FEA2ABD" w:rsidR="0058199A" w:rsidRPr="0058199A" w:rsidRDefault="009935A8" w:rsidP="0058199A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758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CC17971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55CBAD1" w14:textId="578063F4" w:rsidR="0058199A" w:rsidRPr="0058199A" w:rsidRDefault="009935A8" w:rsidP="0058199A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288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77CACE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BAC035F" w14:textId="266E05BF" w:rsidR="0058199A" w:rsidRPr="0058199A" w:rsidRDefault="009935A8" w:rsidP="005819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161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0A38BD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02F93B6" w14:textId="2BCA7C53" w:rsidR="0058199A" w:rsidRPr="0058199A" w:rsidRDefault="009935A8" w:rsidP="0058199A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475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C427A12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D51CCEC" w14:textId="21494336" w:rsidR="0058199A" w:rsidRPr="0058199A" w:rsidRDefault="009935A8" w:rsidP="0058199A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533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2F3F0C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D926383" w14:textId="4B68D0C8" w:rsidR="0058199A" w:rsidRPr="0058199A" w:rsidRDefault="0058199A" w:rsidP="0092625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005C40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CDFDDE9" w14:textId="03AC3F89" w:rsidR="0058199A" w:rsidRPr="0058199A" w:rsidRDefault="009935A8" w:rsidP="00182BFB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432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512B9B" w14:textId="77777777" w:rsidR="0058199A" w:rsidRPr="0058199A" w:rsidRDefault="0058199A" w:rsidP="0058199A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C02ABCE" w14:textId="3FA56E68" w:rsidR="0058199A" w:rsidRPr="0058199A" w:rsidRDefault="009935A8" w:rsidP="00F770DE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924</w:t>
            </w:r>
            <w:r w:rsidR="0058199A"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990</w:t>
            </w:r>
          </w:p>
        </w:tc>
      </w:tr>
      <w:tr w:rsidR="005C48B3" w:rsidRPr="00533DFC" w14:paraId="4A238176" w14:textId="77777777" w:rsidTr="00296EBF">
        <w:tc>
          <w:tcPr>
            <w:tcW w:w="2862" w:type="dxa"/>
            <w:tcBorders>
              <w:bottom w:val="nil"/>
            </w:tcBorders>
            <w:shd w:val="clear" w:color="auto" w:fill="auto"/>
            <w:vAlign w:val="bottom"/>
          </w:tcPr>
          <w:p w14:paraId="4123ED25" w14:textId="419CCB57" w:rsidR="005C48B3" w:rsidRPr="0058199A" w:rsidRDefault="004E5BDA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819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4D6C00" w14:textId="35128636" w:rsidR="005C48B3" w:rsidRPr="0058199A" w:rsidRDefault="00192E5E" w:rsidP="005C48B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14,635,187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350163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82EE16" w14:textId="5DCE9EA0" w:rsidR="005C48B3" w:rsidRPr="0058199A" w:rsidRDefault="00704B3E" w:rsidP="005C48B3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10,899,820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F48188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A1972" w14:textId="2C24C094" w:rsidR="005C48B3" w:rsidRPr="0058199A" w:rsidRDefault="00704B3E" w:rsidP="005C48B3">
            <w:pPr>
              <w:tabs>
                <w:tab w:val="decimal" w:pos="80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58,446,983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4EF87D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FB796" w14:textId="005CC004" w:rsidR="005C48B3" w:rsidRPr="0058199A" w:rsidRDefault="00704B3E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3,140,999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D52F014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0E909" w14:textId="6CF4CD8B" w:rsidR="005C48B3" w:rsidRPr="0058199A" w:rsidRDefault="00704B3E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154,219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688D9D6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998DE" w14:textId="448AB708" w:rsidR="005C48B3" w:rsidRPr="0058199A" w:rsidRDefault="00704B3E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419,985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0A6A58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E88D0" w14:textId="7A8F51BC" w:rsidR="005C48B3" w:rsidRPr="0058199A" w:rsidRDefault="00704B3E" w:rsidP="005C48B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371,195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EF35B0B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F899C6" w14:textId="673FA111" w:rsidR="005C48B3" w:rsidRPr="0058199A" w:rsidRDefault="00704B3E" w:rsidP="00B330E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302689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314EF" w14:textId="3987F431" w:rsidR="005C48B3" w:rsidRPr="0058199A" w:rsidRDefault="00704B3E" w:rsidP="00182BFB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8,297,664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686F362" w14:textId="77777777" w:rsidR="005C48B3" w:rsidRPr="0058199A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3D948" w14:textId="7F9F1768" w:rsidR="005C48B3" w:rsidRPr="0058199A" w:rsidRDefault="00704B3E" w:rsidP="00F770D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96,366,052</w:t>
            </w:r>
          </w:p>
        </w:tc>
      </w:tr>
    </w:tbl>
    <w:p w14:paraId="4182F0D2" w14:textId="77777777" w:rsidR="000E7E48" w:rsidRPr="00533DFC" w:rsidRDefault="000E7E48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  <w:r w:rsidRPr="00533DFC">
        <w:rPr>
          <w:rFonts w:asciiTheme="majorBidi" w:hAnsiTheme="majorBidi" w:cstheme="majorBidi"/>
          <w:highlight w:val="yellow"/>
          <w:lang w:val="en-US"/>
        </w:rPr>
        <w:br w:type="page"/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BD2E51" w:rsidRPr="00533DFC" w14:paraId="6157C094" w14:textId="77777777" w:rsidTr="00042D4C">
        <w:trPr>
          <w:tblHeader/>
        </w:trPr>
        <w:tc>
          <w:tcPr>
            <w:tcW w:w="4032" w:type="dxa"/>
            <w:vAlign w:val="bottom"/>
          </w:tcPr>
          <w:p w14:paraId="2A588DBC" w14:textId="77777777" w:rsidR="00BD2E51" w:rsidRPr="0001249C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2242377F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D2E51" w:rsidRPr="00533DFC" w14:paraId="2331CD55" w14:textId="77777777" w:rsidTr="00042D4C">
        <w:trPr>
          <w:tblHeader/>
        </w:trPr>
        <w:tc>
          <w:tcPr>
            <w:tcW w:w="4032" w:type="dxa"/>
            <w:vAlign w:val="bottom"/>
          </w:tcPr>
          <w:p w14:paraId="7E83C581" w14:textId="77777777" w:rsidR="00BD2E51" w:rsidRPr="0001249C" w:rsidRDefault="00BD2E51" w:rsidP="003C6C1B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03CDA9B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99B1FC8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1F33B1" w14:textId="77777777" w:rsidR="00BD2E51" w:rsidRPr="0001249C" w:rsidRDefault="00BD2E51" w:rsidP="008A56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B0EE6B0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65B4E286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76320CB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0EDFE16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0124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53972E0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7F8CFE5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F4C59D6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F1F31D1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AC71F47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407C679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9560E82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577897D" w14:textId="77777777" w:rsidR="00BD2E51" w:rsidRPr="0001249C" w:rsidRDefault="00BD2E51" w:rsidP="00BD2E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5E24857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4FE19D6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D2E51" w:rsidRPr="00533DFC" w14:paraId="3D845BD2" w14:textId="77777777" w:rsidTr="00042D4C">
        <w:trPr>
          <w:tblHeader/>
        </w:trPr>
        <w:tc>
          <w:tcPr>
            <w:tcW w:w="4032" w:type="dxa"/>
            <w:vAlign w:val="bottom"/>
          </w:tcPr>
          <w:p w14:paraId="489EFE42" w14:textId="77777777" w:rsidR="00BD2E51" w:rsidRPr="0001249C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168D15A7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49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0124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01249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BD2E51" w:rsidRPr="00533DFC" w14:paraId="0447E3DA" w14:textId="77777777" w:rsidTr="00042D4C">
        <w:tc>
          <w:tcPr>
            <w:tcW w:w="4032" w:type="dxa"/>
            <w:vAlign w:val="bottom"/>
          </w:tcPr>
          <w:p w14:paraId="19C34AF4" w14:textId="77777777" w:rsidR="00BD2E51" w:rsidRPr="0001249C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741F26F0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A25BD25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44D62D4D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794BC49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0082A24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44576F3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7F13A3E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C5440ED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74BAD39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D41377B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9FA2001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BAABAA7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FC76EEA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0F6BD1B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4C19431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15EFE69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452B71E" w14:textId="77777777" w:rsidR="00BD2E51" w:rsidRPr="0001249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249C" w:rsidRPr="00533DFC" w14:paraId="0947FA05" w14:textId="77777777" w:rsidTr="00042D4C">
        <w:tc>
          <w:tcPr>
            <w:tcW w:w="4032" w:type="dxa"/>
            <w:vAlign w:val="bottom"/>
          </w:tcPr>
          <w:p w14:paraId="54FCCF87" w14:textId="03210465" w:rsidR="0001249C" w:rsidRPr="0001249C" w:rsidRDefault="0001249C" w:rsidP="0001249C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0124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14:paraId="01B243C4" w14:textId="5879E88A" w:rsidR="0001249C" w:rsidRPr="00964498" w:rsidRDefault="009935A8" w:rsidP="0001249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1249C"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093</w:t>
            </w:r>
            <w:r w:rsidR="0001249C"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EDE61E3" w14:textId="77777777" w:rsidR="0001249C" w:rsidRPr="00964498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45E1756" w14:textId="1CB6B097" w:rsidR="0001249C" w:rsidRPr="00964498" w:rsidRDefault="009935A8" w:rsidP="000124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01249C"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543</w:t>
            </w:r>
            <w:r w:rsidR="0001249C"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48B20EDD" w14:textId="77777777" w:rsidR="0001249C" w:rsidRPr="00964498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1F11F35" w14:textId="0784F060" w:rsidR="0001249C" w:rsidRPr="00964498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01249C"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  <w:r w:rsidR="0001249C"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A4715CF" w14:textId="77777777" w:rsidR="0001249C" w:rsidRPr="00964498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41C9339" w14:textId="173E4B6E" w:rsidR="0001249C" w:rsidRPr="00964498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1249C"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481</w:t>
            </w:r>
            <w:r w:rsidR="0001249C"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748B032" w14:textId="77777777" w:rsidR="0001249C" w:rsidRPr="00964498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A9C5ABC" w14:textId="617184D4" w:rsidR="0001249C" w:rsidRPr="00964498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566</w:t>
            </w:r>
            <w:r w:rsidR="0001249C"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B51BFC8" w14:textId="77777777" w:rsidR="0001249C" w:rsidRPr="00964498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A371B32" w14:textId="20BC0980" w:rsidR="0001249C" w:rsidRPr="00964498" w:rsidRDefault="009935A8" w:rsidP="000124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1249C"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395</w:t>
            </w:r>
            <w:r w:rsidR="0001249C"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F1B2834" w14:textId="77777777" w:rsidR="0001249C" w:rsidRPr="00964498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FE220F7" w14:textId="00919353" w:rsidR="0001249C" w:rsidRPr="00964498" w:rsidRDefault="009935A8" w:rsidP="0001249C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351</w:t>
            </w:r>
            <w:r w:rsidR="0001249C"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11787E9" w14:textId="77777777" w:rsidR="0001249C" w:rsidRPr="00964498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EC5C9F1" w14:textId="6F39AF4C" w:rsidR="0001249C" w:rsidRPr="00964498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1249C"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409</w:t>
            </w:r>
            <w:r w:rsidR="0001249C"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4E0E34A" w14:textId="77777777" w:rsidR="0001249C" w:rsidRPr="00964498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27C6553" w14:textId="76283037" w:rsidR="0001249C" w:rsidRPr="00964498" w:rsidRDefault="009935A8" w:rsidP="0001249C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  <w:r w:rsidR="0001249C"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798</w:t>
            </w:r>
            <w:r w:rsidR="0001249C"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644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</w:tr>
      <w:tr w:rsidR="0001249C" w:rsidRPr="00533DFC" w14:paraId="0ADE549A" w14:textId="77777777" w:rsidTr="00042D4C">
        <w:tc>
          <w:tcPr>
            <w:tcW w:w="4032" w:type="dxa"/>
            <w:vAlign w:val="bottom"/>
          </w:tcPr>
          <w:p w14:paraId="294F55A1" w14:textId="77777777" w:rsidR="0001249C" w:rsidRPr="0001249C" w:rsidRDefault="0001249C" w:rsidP="0001249C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394C3B9" w14:textId="5936BBD1" w:rsidR="0001249C" w:rsidRPr="0001249C" w:rsidRDefault="009935A8" w:rsidP="0001249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977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D257FEC" w14:textId="77777777" w:rsidR="0001249C" w:rsidRPr="0001249C" w:rsidRDefault="0001249C" w:rsidP="0001249C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2A97A46" w14:textId="3AF91E54" w:rsidR="0001249C" w:rsidRPr="0001249C" w:rsidRDefault="0001249C" w:rsidP="000D53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3AC4745F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1DB1290C" w14:textId="556F7C25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080753F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B1EBB17" w14:textId="2972C198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4FC4CF3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E210030" w14:textId="6CA71DBF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310F94C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D389380" w14:textId="0954C80F" w:rsidR="0001249C" w:rsidRPr="0001249C" w:rsidRDefault="009935A8" w:rsidP="000124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E7F8CDC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E4BBB52" w14:textId="10D34654" w:rsidR="0001249C" w:rsidRPr="0001249C" w:rsidRDefault="0001249C" w:rsidP="00012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A5E2C1B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9CED031" w14:textId="76F437C6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E15AD1B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09EE5B0" w14:textId="4CB49165" w:rsidR="0001249C" w:rsidRPr="0001249C" w:rsidRDefault="009935A8" w:rsidP="0001249C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851</w:t>
            </w:r>
          </w:p>
        </w:tc>
      </w:tr>
      <w:tr w:rsidR="0001249C" w:rsidRPr="00533DFC" w14:paraId="75CC5988" w14:textId="77777777" w:rsidTr="00042D4C">
        <w:tc>
          <w:tcPr>
            <w:tcW w:w="4032" w:type="dxa"/>
            <w:vAlign w:val="bottom"/>
          </w:tcPr>
          <w:p w14:paraId="0E604C40" w14:textId="64627F1C" w:rsidR="0001249C" w:rsidRPr="0001249C" w:rsidRDefault="0001249C" w:rsidP="0001249C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 w:rsidR="00541B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0124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1F59DE7C" w14:textId="3353556B" w:rsidR="0001249C" w:rsidRPr="0001249C" w:rsidRDefault="0001249C" w:rsidP="00012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5B90D78" w14:textId="77777777" w:rsidR="0001249C" w:rsidRPr="0001249C" w:rsidRDefault="0001249C" w:rsidP="0001249C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74686F1" w14:textId="5C4F4E24" w:rsidR="0001249C" w:rsidRPr="0001249C" w:rsidRDefault="009935A8" w:rsidP="000124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628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7B396EE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B1F7F6" w14:textId="55D99D4E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377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982677D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AC91F6B" w14:textId="4F91A53A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0C73320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50111CA" w14:textId="7E1148BB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51450F1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772103C" w14:textId="73A46CBC" w:rsidR="0001249C" w:rsidRPr="0001249C" w:rsidRDefault="0001249C" w:rsidP="00200D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E589BD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9E1FD7D" w14:textId="434AE18B" w:rsidR="0001249C" w:rsidRPr="0001249C" w:rsidRDefault="0001249C" w:rsidP="0001249C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DC6787A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208D8E2" w14:textId="74BDE0A4" w:rsidR="0001249C" w:rsidRPr="0001249C" w:rsidRDefault="0001249C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875138B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E7B933D" w14:textId="6A3E4841" w:rsidR="0001249C" w:rsidRPr="0001249C" w:rsidRDefault="0001249C" w:rsidP="00012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1249C" w:rsidRPr="00533DFC" w14:paraId="0888B987" w14:textId="77777777" w:rsidTr="00042D4C">
        <w:tc>
          <w:tcPr>
            <w:tcW w:w="4032" w:type="dxa"/>
            <w:vAlign w:val="bottom"/>
          </w:tcPr>
          <w:p w14:paraId="3B93B676" w14:textId="77777777" w:rsidR="0001249C" w:rsidRPr="0001249C" w:rsidRDefault="0001249C" w:rsidP="0001249C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2CCB90AE" w14:textId="3845A557" w:rsidR="0001249C" w:rsidRPr="0001249C" w:rsidRDefault="0001249C" w:rsidP="0001249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87A2573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0FB7622" w14:textId="36E5D13D" w:rsidR="0001249C" w:rsidRPr="0001249C" w:rsidRDefault="0001249C" w:rsidP="000D53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9EFC985" w14:textId="77777777" w:rsidR="0001249C" w:rsidRPr="0001249C" w:rsidRDefault="0001249C" w:rsidP="0001249C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12E4FC" w14:textId="009CE0BE" w:rsidR="0001249C" w:rsidRPr="0001249C" w:rsidRDefault="0001249C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591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2E76015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15DB284" w14:textId="02FE32A5" w:rsidR="0001249C" w:rsidRPr="0001249C" w:rsidRDefault="0001249C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2961DDE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40482B1" w14:textId="5A374077" w:rsidR="0001249C" w:rsidRPr="0001249C" w:rsidRDefault="0001249C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C169E18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ABBE0F4" w14:textId="63435209" w:rsidR="0001249C" w:rsidRPr="0001249C" w:rsidRDefault="0001249C" w:rsidP="000124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4B1A923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EB27BE8" w14:textId="035371E3" w:rsidR="0001249C" w:rsidRPr="0001249C" w:rsidRDefault="0001249C" w:rsidP="00012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048451A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F8FDDC6" w14:textId="602A7F10" w:rsidR="0001249C" w:rsidRPr="0001249C" w:rsidRDefault="0001249C" w:rsidP="00541B6F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907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3BBAEA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77E6F83" w14:textId="0613B37C" w:rsidR="0001249C" w:rsidRPr="0001249C" w:rsidRDefault="0001249C" w:rsidP="0001249C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1249C" w:rsidRPr="00533DFC" w14:paraId="35BE0F67" w14:textId="77777777" w:rsidTr="00042D4C">
        <w:tc>
          <w:tcPr>
            <w:tcW w:w="4032" w:type="dxa"/>
            <w:vAlign w:val="bottom"/>
          </w:tcPr>
          <w:p w14:paraId="004227B8" w14:textId="21F5AACF" w:rsidR="0001249C" w:rsidRPr="0001249C" w:rsidRDefault="0001249C" w:rsidP="0001249C">
            <w:pPr>
              <w:spacing w:line="240" w:lineRule="atLeast"/>
              <w:ind w:left="-18" w:right="-115" w:hanging="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FA6FC0" w14:textId="78FD4BA4" w:rsidR="0001249C" w:rsidRPr="0001249C" w:rsidRDefault="009935A8" w:rsidP="0001249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095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438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69DCB2E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3E886EED" w14:textId="7D97AEC8" w:rsidR="0001249C" w:rsidRPr="0001249C" w:rsidRDefault="009935A8" w:rsidP="000124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572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014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3144B23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0C932F05" w14:textId="5660E926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316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57F9A3A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B4C5A85" w14:textId="13456923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854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B3963AE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3B1C900" w14:textId="53EDC8ED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562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787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678E715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745E18E" w14:textId="44A31A2F" w:rsidR="0001249C" w:rsidRPr="0001249C" w:rsidRDefault="009935A8" w:rsidP="000124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348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EEABEA8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EA1041A" w14:textId="17F95266" w:rsidR="0001249C" w:rsidRPr="0001249C" w:rsidRDefault="009935A8" w:rsidP="003C6C1B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287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22747D1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7FAE5C3" w14:textId="320CD265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560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F4D0C3B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9DB1B96" w14:textId="08427575" w:rsidR="0001249C" w:rsidRPr="0001249C" w:rsidRDefault="009935A8" w:rsidP="0001249C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597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310</w:t>
            </w:r>
          </w:p>
        </w:tc>
      </w:tr>
      <w:tr w:rsidR="005C48B3" w:rsidRPr="00533DFC" w14:paraId="5DDFD8CE" w14:textId="77777777" w:rsidTr="00153C01">
        <w:tc>
          <w:tcPr>
            <w:tcW w:w="4032" w:type="dxa"/>
            <w:vAlign w:val="bottom"/>
          </w:tcPr>
          <w:p w14:paraId="5761A7F3" w14:textId="77777777" w:rsidR="005C48B3" w:rsidRPr="0001249C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7504B2" w14:textId="670E0207" w:rsidR="005C48B3" w:rsidRPr="0001249C" w:rsidRDefault="00633C2E" w:rsidP="00633C2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41FE54" w14:textId="77777777" w:rsidR="005C48B3" w:rsidRPr="0001249C" w:rsidRDefault="005C48B3" w:rsidP="005C48B3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AC691F1" w14:textId="4F4DFBC1" w:rsidR="005C48B3" w:rsidRPr="0001249C" w:rsidRDefault="00633C2E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D99196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BB2E277" w14:textId="66AA487F" w:rsidR="005C48B3" w:rsidRPr="0001249C" w:rsidRDefault="00633C2E" w:rsidP="000507E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2,923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A6A0D5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B74EEA8" w14:textId="151659CC" w:rsidR="005C48B3" w:rsidRPr="0001249C" w:rsidRDefault="00633C2E" w:rsidP="00773DE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192,991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F496B8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546FC10" w14:textId="4B946B0E" w:rsidR="005C48B3" w:rsidRPr="0001249C" w:rsidRDefault="00633C2E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11,273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40EF51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929D9C8" w14:textId="51073631" w:rsidR="005C48B3" w:rsidRPr="0001249C" w:rsidRDefault="00633C2E" w:rsidP="0070482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594A21A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21B8E1E" w14:textId="773E1CC4" w:rsidR="005C48B3" w:rsidRPr="0001249C" w:rsidRDefault="00633C2E" w:rsidP="00633C2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23,744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280A76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9262A8E" w14:textId="7D544EBD" w:rsidR="005C48B3" w:rsidRPr="0001249C" w:rsidRDefault="00633C2E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2,739,146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3B73AE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D1E235" w14:textId="5E0E667D" w:rsidR="005C48B3" w:rsidRPr="0001249C" w:rsidRDefault="00633C2E" w:rsidP="00FF1DD1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</w:t>
            </w:r>
            <w:r w:rsidR="00522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70,525</w:t>
            </w:r>
          </w:p>
        </w:tc>
      </w:tr>
      <w:tr w:rsidR="005C48B3" w:rsidRPr="00533DFC" w14:paraId="60A0CBF8" w14:textId="77777777" w:rsidTr="00153C01">
        <w:tc>
          <w:tcPr>
            <w:tcW w:w="4032" w:type="dxa"/>
            <w:vAlign w:val="bottom"/>
          </w:tcPr>
          <w:p w14:paraId="6F8D3099" w14:textId="43DFC396" w:rsidR="005C48B3" w:rsidRPr="0001249C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 w:rsidR="00541B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0124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8E4EA7" w14:textId="1F70B1EB" w:rsidR="005C48B3" w:rsidRPr="0001249C" w:rsidRDefault="00633C2E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6C13E3" w14:textId="77777777" w:rsidR="005C48B3" w:rsidRPr="0001249C" w:rsidRDefault="005C48B3" w:rsidP="005C48B3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943E6A7" w14:textId="5D41A8E8" w:rsidR="005C48B3" w:rsidRPr="0001249C" w:rsidRDefault="00633C2E" w:rsidP="00A76E8D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287,173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F43976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04D1E77" w14:textId="5FDC02FF" w:rsidR="005C48B3" w:rsidRPr="0001249C" w:rsidRDefault="00633C2E" w:rsidP="000507E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2,260,70</w:t>
            </w:r>
            <w:r w:rsidR="00522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96705A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612495" w14:textId="2F085934" w:rsidR="005C48B3" w:rsidRPr="0001249C" w:rsidRDefault="00633C2E" w:rsidP="00773DE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28,165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C53394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058B199" w14:textId="565B409D" w:rsidR="005C48B3" w:rsidRPr="0001249C" w:rsidRDefault="00633C2E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6,541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A205BD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3C2DE41" w14:textId="1CB6D749" w:rsidR="005C48B3" w:rsidRPr="0001249C" w:rsidRDefault="00633C2E" w:rsidP="000A2758">
            <w:pPr>
              <w:tabs>
                <w:tab w:val="decimal" w:pos="-8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5D53F19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0E299F8" w14:textId="289F102A" w:rsidR="005C48B3" w:rsidRPr="0001249C" w:rsidRDefault="00633C2E" w:rsidP="00704824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(38,675)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398A8B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A84F354" w14:textId="121F16CE" w:rsidR="005C48B3" w:rsidRPr="0001249C" w:rsidRDefault="00633C2E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(2,543,90</w:t>
            </w:r>
            <w:r w:rsidR="00522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77A884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E88C955" w14:textId="3B6572D6" w:rsidR="005C48B3" w:rsidRPr="0001249C" w:rsidRDefault="00633C2E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C48B3" w:rsidRPr="00533DFC" w14:paraId="72BAEB21" w14:textId="77777777" w:rsidTr="00153C01">
        <w:tc>
          <w:tcPr>
            <w:tcW w:w="4032" w:type="dxa"/>
            <w:vAlign w:val="bottom"/>
          </w:tcPr>
          <w:p w14:paraId="13BDE04F" w14:textId="77777777" w:rsidR="005C48B3" w:rsidRPr="0001249C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52E9CC" w14:textId="41664303" w:rsidR="005C48B3" w:rsidRPr="0001249C" w:rsidRDefault="00633C2E" w:rsidP="00633C2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E032AA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50491D3" w14:textId="3AF9BF5F" w:rsidR="005C48B3" w:rsidRPr="0001249C" w:rsidRDefault="00633C2E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5B4555" w14:textId="77777777" w:rsidR="005C48B3" w:rsidRPr="0001249C" w:rsidRDefault="005C48B3" w:rsidP="005C48B3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77FCD7B" w14:textId="0D12F856" w:rsidR="005C48B3" w:rsidRPr="0001249C" w:rsidRDefault="00633C2E" w:rsidP="000507E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(31,681)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FACE68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CCD6D2F" w14:textId="36B39E8C" w:rsidR="005C48B3" w:rsidRPr="0001249C" w:rsidRDefault="00633C2E" w:rsidP="00773DE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(2,308)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E2723A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D44DFDB" w14:textId="50D5EF23" w:rsidR="005C48B3" w:rsidRPr="0001249C" w:rsidRDefault="00633C2E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(2,992)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4CA4A7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55A189" w14:textId="086896B2" w:rsidR="005C48B3" w:rsidRPr="0001249C" w:rsidRDefault="00633C2E" w:rsidP="0070482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(14,29</w:t>
            </w:r>
            <w:r w:rsidR="00522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23032C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73D994E" w14:textId="793BED60" w:rsidR="005C48B3" w:rsidRPr="0001249C" w:rsidRDefault="00633C2E" w:rsidP="005C48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2F3BF3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C1BA15C" w14:textId="0D16FDD1" w:rsidR="005C48B3" w:rsidRPr="0001249C" w:rsidRDefault="00633C2E" w:rsidP="00633C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0A1638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D034D58" w14:textId="3E461203" w:rsidR="005C48B3" w:rsidRPr="0001249C" w:rsidRDefault="00633C2E" w:rsidP="00FF1DD1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(51,27</w:t>
            </w:r>
            <w:r w:rsidR="00522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C48B3" w:rsidRPr="00533DFC" w14:paraId="59E4A419" w14:textId="77777777" w:rsidTr="00153C01">
        <w:tc>
          <w:tcPr>
            <w:tcW w:w="4032" w:type="dxa"/>
            <w:tcBorders>
              <w:bottom w:val="nil"/>
            </w:tcBorders>
            <w:vAlign w:val="bottom"/>
          </w:tcPr>
          <w:p w14:paraId="07DB39BE" w14:textId="1171215E" w:rsidR="005C48B3" w:rsidRPr="0001249C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2DF1B" w14:textId="47317478" w:rsidR="005C48B3" w:rsidRPr="0001249C" w:rsidRDefault="00633C2E" w:rsidP="00A76E8D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3,095,438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75C150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5DDDF" w14:textId="13576B70" w:rsidR="005C48B3" w:rsidRPr="0001249C" w:rsidRDefault="00633C2E" w:rsidP="00A76E8D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15,859,187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9DAB00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5E38F" w14:textId="41856D82" w:rsidR="005C48B3" w:rsidRPr="0001249C" w:rsidRDefault="00633C2E" w:rsidP="000507E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55,548,35</w:t>
            </w:r>
            <w:r w:rsidR="005226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E7C682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72FBC" w14:textId="410D3577" w:rsidR="005C48B3" w:rsidRPr="0001249C" w:rsidRDefault="00633C2E" w:rsidP="00773DE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9,073,270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9AF1636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40A6F" w14:textId="50818763" w:rsidR="005C48B3" w:rsidRPr="0001249C" w:rsidRDefault="00633C2E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577,609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40FE9F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4D960" w14:textId="0D81457A" w:rsidR="005C48B3" w:rsidRPr="0001249C" w:rsidRDefault="00633C2E" w:rsidP="0070482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2,334,33</w:t>
            </w:r>
            <w:r w:rsidR="005226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6C419E2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1BD0E" w14:textId="6F15AF5B" w:rsidR="005C48B3" w:rsidRPr="0001249C" w:rsidRDefault="00633C2E" w:rsidP="003C6C1B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272,539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5EA6A3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BB26C" w14:textId="09E0177F" w:rsidR="005C48B3" w:rsidRPr="0001249C" w:rsidRDefault="00633C2E" w:rsidP="00704824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5,755,82</w:t>
            </w:r>
            <w:r w:rsidR="005226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68D910" w14:textId="77777777" w:rsidR="005C48B3" w:rsidRPr="0001249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C1029" w14:textId="75C3A3D4" w:rsidR="005C48B3" w:rsidRPr="0001249C" w:rsidRDefault="00633C2E" w:rsidP="00FF1DD1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92,516,55</w:t>
            </w:r>
            <w:r w:rsidR="005226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5C48B3" w:rsidRPr="00533DFC" w14:paraId="28E426CB" w14:textId="77777777" w:rsidTr="00042D4C">
        <w:tc>
          <w:tcPr>
            <w:tcW w:w="4032" w:type="dxa"/>
            <w:vAlign w:val="bottom"/>
          </w:tcPr>
          <w:p w14:paraId="33783D8E" w14:textId="77777777" w:rsidR="005C48B3" w:rsidRPr="00533DFC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DE4EB3" w14:textId="77777777" w:rsidR="005C48B3" w:rsidRPr="00533DFC" w:rsidRDefault="005C48B3" w:rsidP="005C48B3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97DE1E6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50093A" w14:textId="77777777" w:rsidR="005C48B3" w:rsidRPr="00533DFC" w:rsidRDefault="005C48B3" w:rsidP="005C48B3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27EB349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B0E0B9" w14:textId="77777777" w:rsidR="005C48B3" w:rsidRPr="00533DFC" w:rsidRDefault="005C48B3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A9CD94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40A5B3" w14:textId="77777777" w:rsidR="005C48B3" w:rsidRPr="00533DFC" w:rsidRDefault="005C48B3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21830C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AD0D9E" w14:textId="77777777" w:rsidR="005C48B3" w:rsidRPr="00533DFC" w:rsidRDefault="005C48B3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F06851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DEB4C8" w14:textId="77777777" w:rsidR="005C48B3" w:rsidRPr="00533DFC" w:rsidRDefault="005C48B3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DCA2FD4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099A352" w14:textId="77777777" w:rsidR="005C48B3" w:rsidRPr="00533DFC" w:rsidRDefault="005C48B3" w:rsidP="005C48B3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1B4951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D8A209" w14:textId="77777777" w:rsidR="005C48B3" w:rsidRPr="00533DFC" w:rsidRDefault="005C48B3" w:rsidP="005C48B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CD059E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5D49C7" w14:textId="77777777" w:rsidR="005C48B3" w:rsidRPr="00533DFC" w:rsidRDefault="005C48B3" w:rsidP="005C48B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  <w:tr w:rsidR="005C48B3" w:rsidRPr="00533DFC" w14:paraId="0DE76ED6" w14:textId="77777777" w:rsidTr="00042D4C">
        <w:tc>
          <w:tcPr>
            <w:tcW w:w="4032" w:type="dxa"/>
            <w:vAlign w:val="bottom"/>
          </w:tcPr>
          <w:p w14:paraId="53B108DF" w14:textId="77777777" w:rsidR="005C48B3" w:rsidRPr="00533DFC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9AE25A8" w14:textId="77777777" w:rsidR="005C48B3" w:rsidRPr="00533DFC" w:rsidRDefault="005C48B3" w:rsidP="005C48B3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8E78548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24F10089" w14:textId="77777777" w:rsidR="005C48B3" w:rsidRPr="00533DFC" w:rsidRDefault="005C48B3" w:rsidP="005C48B3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CAE5864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5781DF40" w14:textId="77777777" w:rsidR="005C48B3" w:rsidRPr="00533DFC" w:rsidRDefault="005C48B3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C5E7BCF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FC07AB5" w14:textId="77777777" w:rsidR="005C48B3" w:rsidRPr="00533DFC" w:rsidRDefault="005C48B3" w:rsidP="005C48B3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63048AB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560BCF0" w14:textId="77777777" w:rsidR="005C48B3" w:rsidRPr="00533DFC" w:rsidRDefault="005C48B3" w:rsidP="005C48B3">
            <w:pPr>
              <w:tabs>
                <w:tab w:val="decimal" w:pos="671"/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B3CFD7B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DD53DAA" w14:textId="77777777" w:rsidR="005C48B3" w:rsidRPr="00533DFC" w:rsidRDefault="005C48B3" w:rsidP="005C48B3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8AB5E66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1515F60" w14:textId="77777777" w:rsidR="005C48B3" w:rsidRPr="00533DFC" w:rsidRDefault="005C48B3" w:rsidP="005C48B3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9C4A410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7D6F0E1" w14:textId="77777777" w:rsidR="005C48B3" w:rsidRPr="00533DFC" w:rsidRDefault="005C48B3" w:rsidP="005C48B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BE38CFA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3A43739" w14:textId="77777777" w:rsidR="005C48B3" w:rsidRPr="00533DFC" w:rsidRDefault="005C48B3" w:rsidP="005C48B3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  <w:tr w:rsidR="005C48B3" w:rsidRPr="00533DFC" w14:paraId="45B73142" w14:textId="77777777" w:rsidTr="00042D4C">
        <w:tc>
          <w:tcPr>
            <w:tcW w:w="4032" w:type="dxa"/>
            <w:tcBorders>
              <w:bottom w:val="nil"/>
            </w:tcBorders>
            <w:vAlign w:val="bottom"/>
          </w:tcPr>
          <w:p w14:paraId="0293B527" w14:textId="77777777" w:rsidR="005C48B3" w:rsidRPr="00533DFC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7994F7D" w14:textId="77777777" w:rsidR="005C48B3" w:rsidRPr="00533DFC" w:rsidRDefault="005C48B3" w:rsidP="005C48B3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F8B62B3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1565A59" w14:textId="77777777" w:rsidR="005C48B3" w:rsidRPr="00533DFC" w:rsidRDefault="005C48B3" w:rsidP="005C48B3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8D4E2B2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A09A2BF" w14:textId="77777777" w:rsidR="005C48B3" w:rsidRPr="00533DFC" w:rsidRDefault="005C48B3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EB582A7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46237E0" w14:textId="77777777" w:rsidR="005C48B3" w:rsidRPr="00533DFC" w:rsidRDefault="005C48B3" w:rsidP="005C48B3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7068C33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13D7C3C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ED3DF71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12FBD21" w14:textId="77777777" w:rsidR="005C48B3" w:rsidRPr="00533DFC" w:rsidRDefault="005C48B3" w:rsidP="005C48B3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F7774F9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4CF7A6E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6989F1C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81CC425" w14:textId="77777777" w:rsidR="005C48B3" w:rsidRPr="00533DFC" w:rsidRDefault="005C48B3" w:rsidP="005C48B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29DAA84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5A35315" w14:textId="77777777" w:rsidR="005C48B3" w:rsidRPr="00533DFC" w:rsidRDefault="005C48B3" w:rsidP="005C48B3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  <w:tr w:rsidR="005C48B3" w:rsidRPr="00533DFC" w14:paraId="1FA39145" w14:textId="77777777" w:rsidTr="00042D4C">
        <w:tc>
          <w:tcPr>
            <w:tcW w:w="4032" w:type="dxa"/>
            <w:tcBorders>
              <w:bottom w:val="nil"/>
            </w:tcBorders>
            <w:vAlign w:val="bottom"/>
          </w:tcPr>
          <w:p w14:paraId="1FE988A5" w14:textId="77777777" w:rsidR="005C48B3" w:rsidRPr="00533DFC" w:rsidRDefault="005C48B3" w:rsidP="005C48B3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D2BE959" w14:textId="77777777" w:rsidR="005C48B3" w:rsidRPr="00533DFC" w:rsidRDefault="005C48B3" w:rsidP="005C48B3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8A3D924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0CE23CD" w14:textId="77777777" w:rsidR="005C48B3" w:rsidRPr="00533DFC" w:rsidRDefault="005C48B3" w:rsidP="005C48B3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F4054B3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21FE4014" w14:textId="77777777" w:rsidR="005C48B3" w:rsidRPr="00533DFC" w:rsidRDefault="005C48B3" w:rsidP="005C48B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1ED0C11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DF4C8FB" w14:textId="77777777" w:rsidR="005C48B3" w:rsidRPr="00533DFC" w:rsidRDefault="005C48B3" w:rsidP="005C48B3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2CF3919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2CE4DEC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F902867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86AF72B" w14:textId="77777777" w:rsidR="005C48B3" w:rsidRPr="00533DFC" w:rsidRDefault="005C48B3" w:rsidP="005C48B3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A992149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F9EC03D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841D262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030B492" w14:textId="77777777" w:rsidR="005C48B3" w:rsidRPr="00533DFC" w:rsidRDefault="005C48B3" w:rsidP="005C48B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78C1D01" w14:textId="77777777" w:rsidR="005C48B3" w:rsidRPr="00533DFC" w:rsidRDefault="005C48B3" w:rsidP="005C48B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54192A4" w14:textId="77777777" w:rsidR="005C48B3" w:rsidRPr="00533DFC" w:rsidRDefault="005C48B3" w:rsidP="005C48B3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</w:tbl>
    <w:p w14:paraId="6108C8EC" w14:textId="77777777" w:rsidR="008315C1" w:rsidRPr="00533DFC" w:rsidRDefault="008315C1">
      <w:pPr>
        <w:rPr>
          <w:highlight w:val="yellow"/>
        </w:rPr>
      </w:pPr>
      <w:r w:rsidRPr="00533DFC">
        <w:rPr>
          <w:highlight w:val="yellow"/>
        </w:rPr>
        <w:br w:type="page"/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8315C1" w:rsidRPr="00533DFC" w14:paraId="5377185B" w14:textId="77777777" w:rsidTr="00042D4C">
        <w:trPr>
          <w:tblHeader/>
        </w:trPr>
        <w:tc>
          <w:tcPr>
            <w:tcW w:w="4032" w:type="dxa"/>
            <w:vAlign w:val="bottom"/>
          </w:tcPr>
          <w:p w14:paraId="2911032B" w14:textId="77777777" w:rsidR="008315C1" w:rsidRPr="00377E76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0CB33EA6" w14:textId="77777777" w:rsidR="008315C1" w:rsidRPr="0001249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315C1" w:rsidRPr="0001249C" w14:paraId="76172C38" w14:textId="77777777" w:rsidTr="00042D4C">
        <w:trPr>
          <w:tblHeader/>
        </w:trPr>
        <w:tc>
          <w:tcPr>
            <w:tcW w:w="4032" w:type="dxa"/>
            <w:vAlign w:val="bottom"/>
          </w:tcPr>
          <w:p w14:paraId="1AEE41CA" w14:textId="77777777" w:rsidR="008315C1" w:rsidRPr="0001249C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15E96FC" w14:textId="77777777" w:rsidR="008315C1" w:rsidRPr="0001249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4D308A7" w14:textId="77777777" w:rsidR="008315C1" w:rsidRPr="0001249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EFFD6F9" w14:textId="77777777" w:rsidR="008315C1" w:rsidRPr="0001249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07E6BBF1" w14:textId="77777777" w:rsidR="008315C1" w:rsidRPr="00533DF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9C4C9D8" w14:textId="77777777" w:rsidR="008315C1" w:rsidRPr="0001249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D802D46" w14:textId="77777777" w:rsidR="008315C1" w:rsidRPr="0001249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955AD0C" w14:textId="77777777" w:rsidR="008315C1" w:rsidRPr="0001249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0124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6DC7E4C" w14:textId="77777777" w:rsidR="008315C1" w:rsidRPr="0001249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3E61AC1" w14:textId="77777777" w:rsidR="008315C1" w:rsidRPr="0001249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D9D1C61" w14:textId="77777777" w:rsidR="008315C1" w:rsidRPr="0001249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F568CE7" w14:textId="77777777" w:rsidR="008315C1" w:rsidRPr="0001249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66867B0" w14:textId="77777777" w:rsidR="008315C1" w:rsidRPr="0001249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E5EA8D2" w14:textId="77777777" w:rsidR="008315C1" w:rsidRPr="0001249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07F70FB" w14:textId="77777777" w:rsidR="008315C1" w:rsidRPr="0001249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41E2E37" w14:textId="77777777" w:rsidR="008315C1" w:rsidRPr="0001249C" w:rsidRDefault="008315C1" w:rsidP="00354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4DFD682" w14:textId="77777777" w:rsidR="008315C1" w:rsidRPr="0001249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A3533F5" w14:textId="77777777" w:rsidR="008315C1" w:rsidRPr="0001249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315C1" w:rsidRPr="0001249C" w14:paraId="776469C9" w14:textId="77777777" w:rsidTr="00042D4C">
        <w:trPr>
          <w:tblHeader/>
        </w:trPr>
        <w:tc>
          <w:tcPr>
            <w:tcW w:w="4032" w:type="dxa"/>
            <w:vAlign w:val="bottom"/>
          </w:tcPr>
          <w:p w14:paraId="720867F6" w14:textId="77777777" w:rsidR="008315C1" w:rsidRPr="0001249C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47893FE1" w14:textId="77777777" w:rsidR="008315C1" w:rsidRPr="0001249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49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0124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01249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1D3A96" w:rsidRPr="0001249C" w14:paraId="2BE03343" w14:textId="77777777" w:rsidTr="00042D4C">
        <w:tc>
          <w:tcPr>
            <w:tcW w:w="4032" w:type="dxa"/>
            <w:vAlign w:val="bottom"/>
          </w:tcPr>
          <w:p w14:paraId="623B360F" w14:textId="77777777" w:rsidR="001D3A96" w:rsidRPr="0001249C" w:rsidRDefault="001D3A96" w:rsidP="001D3A9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124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495C8F9" w14:textId="77777777" w:rsidR="001D3A96" w:rsidRPr="0001249C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14BC508" w14:textId="77777777" w:rsidR="001D3A96" w:rsidRPr="0001249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62D2B62C" w14:textId="77777777" w:rsidR="001D3A96" w:rsidRPr="0001249C" w:rsidRDefault="001D3A96" w:rsidP="001D3A96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8A38FE6" w14:textId="77777777" w:rsidR="001D3A96" w:rsidRPr="00533DF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5D44332" w14:textId="77777777" w:rsidR="001D3A96" w:rsidRPr="0001249C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B22AA6E" w14:textId="77777777" w:rsidR="001D3A96" w:rsidRPr="0001249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BF132EC" w14:textId="77777777" w:rsidR="001D3A96" w:rsidRPr="0001249C" w:rsidRDefault="001D3A96" w:rsidP="001D3A96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F3B7667" w14:textId="77777777" w:rsidR="001D3A96" w:rsidRPr="0001249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73A3232" w14:textId="77777777" w:rsidR="001D3A96" w:rsidRPr="0001249C" w:rsidRDefault="001D3A96" w:rsidP="001D3A96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EA48DD7" w14:textId="77777777" w:rsidR="001D3A96" w:rsidRPr="0001249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9E25D9A" w14:textId="77777777" w:rsidR="001D3A96" w:rsidRPr="0001249C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C2DB762" w14:textId="77777777" w:rsidR="001D3A96" w:rsidRPr="0001249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0E10DA8" w14:textId="77777777" w:rsidR="001D3A96" w:rsidRPr="0001249C" w:rsidRDefault="001D3A96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4D5C4D2" w14:textId="77777777" w:rsidR="001D3A96" w:rsidRPr="0001249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7EC5725" w14:textId="77777777" w:rsidR="001D3A96" w:rsidRPr="0001249C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0D822BF" w14:textId="77777777" w:rsidR="001D3A96" w:rsidRPr="0001249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EB9E057" w14:textId="77777777" w:rsidR="001D3A96" w:rsidRPr="0001249C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249C" w:rsidRPr="00AF4255" w14:paraId="46DECEF6" w14:textId="77777777" w:rsidTr="00042D4C">
        <w:tc>
          <w:tcPr>
            <w:tcW w:w="4032" w:type="dxa"/>
            <w:vAlign w:val="bottom"/>
          </w:tcPr>
          <w:p w14:paraId="531B5A05" w14:textId="44EB4E07" w:rsidR="0001249C" w:rsidRPr="0001249C" w:rsidRDefault="0001249C" w:rsidP="0001249C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01249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B5952FF" w14:textId="3DA5F6D8" w:rsidR="0001249C" w:rsidRPr="000579B9" w:rsidRDefault="0001249C" w:rsidP="00012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7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CD1F108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6D188510" w14:textId="409A6253" w:rsidR="0001249C" w:rsidRPr="00AF4255" w:rsidRDefault="009935A8" w:rsidP="000124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1249C" w:rsidRPr="00AF42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</w:t>
            </w:r>
            <w:r w:rsidR="0001249C" w:rsidRPr="00AF42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589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0B5A9C0" w14:textId="77777777" w:rsidR="0001249C" w:rsidRPr="00AF4255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43E1D2B" w14:textId="0E4427AD" w:rsidR="0001249C" w:rsidRPr="00AF4255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01249C" w:rsidRPr="00AF42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908</w:t>
            </w:r>
            <w:r w:rsidR="0001249C" w:rsidRPr="00AF42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DF1BC1C" w14:textId="77777777" w:rsidR="0001249C" w:rsidRPr="00AF4255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DCA4E92" w14:textId="3E6616F2" w:rsidR="0001249C" w:rsidRPr="00AF4255" w:rsidRDefault="009935A8" w:rsidP="0001249C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1249C" w:rsidRPr="00AF42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  <w:r w:rsidR="0001249C" w:rsidRPr="00AF42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5350D0E" w14:textId="77777777" w:rsidR="0001249C" w:rsidRPr="00AF4255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F42C002" w14:textId="52E9ACE8" w:rsidR="0001249C" w:rsidRPr="00AF4255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  <w:r w:rsidR="0001249C" w:rsidRPr="00AF42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ECCD21B" w14:textId="77777777" w:rsidR="0001249C" w:rsidRPr="00AF4255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2A55DA8" w14:textId="0BBA780A" w:rsidR="0001249C" w:rsidRPr="00AF4255" w:rsidRDefault="009935A8" w:rsidP="000124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1249C" w:rsidRPr="00AF42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854</w:t>
            </w:r>
            <w:r w:rsidR="0001249C" w:rsidRPr="00AF42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D06B5A5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5735CF3" w14:textId="193DB4AA" w:rsidR="0001249C" w:rsidRPr="000579B9" w:rsidRDefault="0001249C" w:rsidP="00012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7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5C1A03C" w14:textId="77777777" w:rsidR="0001249C" w:rsidRPr="000579B9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02CDBFE" w14:textId="51A1924F" w:rsidR="0001249C" w:rsidRPr="000579B9" w:rsidRDefault="0001249C" w:rsidP="00012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7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400499C" w14:textId="77777777" w:rsidR="0001249C" w:rsidRPr="0001249C" w:rsidRDefault="0001249C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A14B133" w14:textId="00D54B74" w:rsidR="0001249C" w:rsidRPr="00AF4255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01249C" w:rsidRPr="00AF42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 w:rsidR="0001249C" w:rsidRPr="00AF42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</w:p>
        </w:tc>
      </w:tr>
      <w:tr w:rsidR="0001249C" w:rsidRPr="0001249C" w14:paraId="5574FBEC" w14:textId="77777777" w:rsidTr="00042D4C">
        <w:tc>
          <w:tcPr>
            <w:tcW w:w="4032" w:type="dxa"/>
            <w:vAlign w:val="bottom"/>
          </w:tcPr>
          <w:p w14:paraId="6CB6A09C" w14:textId="77777777" w:rsidR="0001249C" w:rsidRPr="0001249C" w:rsidRDefault="0001249C" w:rsidP="0001249C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53C7A6E" w14:textId="5333AD20" w:rsidR="0001249C" w:rsidRPr="0001249C" w:rsidRDefault="0001249C" w:rsidP="00012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C31AE3E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8F66A06" w14:textId="07DB9F2E" w:rsidR="0001249C" w:rsidRPr="0001249C" w:rsidRDefault="009935A8" w:rsidP="000124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04E386E" w14:textId="77777777" w:rsidR="0001249C" w:rsidRPr="00533DFC" w:rsidRDefault="0001249C" w:rsidP="0001249C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3D79C0B" w14:textId="363FF619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827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18A21CC" w14:textId="77777777" w:rsidR="0001249C" w:rsidRPr="0001249C" w:rsidRDefault="0001249C" w:rsidP="0001249C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B3F53BE" w14:textId="7E21646F" w:rsidR="0001249C" w:rsidRPr="0001249C" w:rsidRDefault="009935A8" w:rsidP="0001249C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414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77C888C" w14:textId="77777777" w:rsidR="0001249C" w:rsidRPr="0001249C" w:rsidRDefault="0001249C" w:rsidP="0001249C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F8F4BAE" w14:textId="4C301F9E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75756E9" w14:textId="77777777" w:rsidR="0001249C" w:rsidRPr="0001249C" w:rsidRDefault="0001249C" w:rsidP="0001249C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CADF67F" w14:textId="608E80D8" w:rsidR="0001249C" w:rsidRPr="0001249C" w:rsidRDefault="009935A8" w:rsidP="000124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D6356A" w14:textId="77777777" w:rsidR="0001249C" w:rsidRPr="0001249C" w:rsidRDefault="0001249C" w:rsidP="0001249C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CCBDDBA" w14:textId="194E42E0" w:rsidR="0001249C" w:rsidRPr="0001249C" w:rsidRDefault="0001249C" w:rsidP="00012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4060794" w14:textId="77777777" w:rsidR="0001249C" w:rsidRPr="0001249C" w:rsidRDefault="0001249C" w:rsidP="0001249C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65D9EE5" w14:textId="3B6E2C4F" w:rsidR="0001249C" w:rsidRPr="0001249C" w:rsidRDefault="0001249C" w:rsidP="00012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0A580D8" w14:textId="77777777" w:rsidR="0001249C" w:rsidRPr="0001249C" w:rsidRDefault="0001249C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84CCD84" w14:textId="2600BAA3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  <w:r w:rsidR="0001249C"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</w:p>
        </w:tc>
      </w:tr>
      <w:tr w:rsidR="0001249C" w:rsidRPr="0001249C" w14:paraId="703E740D" w14:textId="77777777" w:rsidTr="00042D4C">
        <w:tc>
          <w:tcPr>
            <w:tcW w:w="4032" w:type="dxa"/>
            <w:vAlign w:val="bottom"/>
          </w:tcPr>
          <w:p w14:paraId="03F164B4" w14:textId="77777777" w:rsidR="0001249C" w:rsidRPr="0001249C" w:rsidRDefault="0001249C" w:rsidP="0001249C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EB10A4E" w14:textId="5B0928CE" w:rsidR="0001249C" w:rsidRPr="0001249C" w:rsidRDefault="0001249C" w:rsidP="00012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8E54606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1EBC3F68" w14:textId="0BF71FB0" w:rsidR="0001249C" w:rsidRPr="0001249C" w:rsidRDefault="0001249C" w:rsidP="008B07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6D9297C" w14:textId="77777777" w:rsidR="0001249C" w:rsidRPr="00533DFC" w:rsidRDefault="0001249C" w:rsidP="0001249C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4419566F" w14:textId="37C22325" w:rsidR="0001249C" w:rsidRPr="0001249C" w:rsidRDefault="0001249C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15B8BE" w14:textId="77777777" w:rsidR="0001249C" w:rsidRPr="0001249C" w:rsidRDefault="0001249C" w:rsidP="0001249C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2B5D1163" w14:textId="625F5AF7" w:rsidR="0001249C" w:rsidRPr="0001249C" w:rsidRDefault="0001249C" w:rsidP="0001249C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942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C70DDEE" w14:textId="77777777" w:rsidR="0001249C" w:rsidRPr="0001249C" w:rsidRDefault="0001249C" w:rsidP="0001249C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0FEBA92" w14:textId="20DA9B61" w:rsidR="0001249C" w:rsidRPr="0001249C" w:rsidRDefault="0001249C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098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74834FA" w14:textId="77777777" w:rsidR="0001249C" w:rsidRPr="0001249C" w:rsidRDefault="0001249C" w:rsidP="0001249C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38252EAB" w14:textId="56F5FB66" w:rsidR="0001249C" w:rsidRPr="0001249C" w:rsidRDefault="0001249C" w:rsidP="000124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7C1EE1" w14:textId="77777777" w:rsidR="0001249C" w:rsidRPr="0001249C" w:rsidRDefault="0001249C" w:rsidP="0001249C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5B95F87" w14:textId="15375A69" w:rsidR="0001249C" w:rsidRPr="0001249C" w:rsidRDefault="0001249C" w:rsidP="00012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39283F4" w14:textId="77777777" w:rsidR="0001249C" w:rsidRPr="0001249C" w:rsidRDefault="0001249C" w:rsidP="0001249C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16DCED2D" w14:textId="57E92D4C" w:rsidR="0001249C" w:rsidRPr="0001249C" w:rsidRDefault="0001249C" w:rsidP="00012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483A067" w14:textId="77777777" w:rsidR="0001249C" w:rsidRPr="0001249C" w:rsidRDefault="0001249C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38AD6D14" w14:textId="3D1D9680" w:rsidR="0001249C" w:rsidRPr="0001249C" w:rsidRDefault="0001249C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461</w:t>
            </w:r>
            <w:r w:rsidRPr="00012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1249C" w:rsidRPr="0001249C" w14:paraId="16B45B37" w14:textId="77777777" w:rsidTr="00042D4C">
        <w:tc>
          <w:tcPr>
            <w:tcW w:w="4032" w:type="dxa"/>
            <w:vAlign w:val="bottom"/>
          </w:tcPr>
          <w:p w14:paraId="26F7041F" w14:textId="504AD601" w:rsidR="0001249C" w:rsidRPr="0001249C" w:rsidRDefault="0001249C" w:rsidP="0001249C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65D43A" w14:textId="21B3E511" w:rsidR="0001249C" w:rsidRPr="0001249C" w:rsidRDefault="0001249C" w:rsidP="00012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8BB365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6E337B" w14:textId="5F633834" w:rsidR="0001249C" w:rsidRPr="0001249C" w:rsidRDefault="009935A8" w:rsidP="000124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306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021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B9F762" w14:textId="77777777" w:rsidR="0001249C" w:rsidRPr="00533DF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54548E" w14:textId="7805B36D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727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3C78EB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F7A517" w14:textId="4D17E165" w:rsidR="0001249C" w:rsidRPr="0001249C" w:rsidRDefault="009935A8" w:rsidP="0001249C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731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853567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5E8648" w14:textId="740DAC40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443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527E82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CBE890" w14:textId="578C19DA" w:rsidR="0001249C" w:rsidRPr="0001249C" w:rsidRDefault="009935A8" w:rsidP="000124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866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A5C403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5D8FEB" w14:textId="4037E7D0" w:rsidR="0001249C" w:rsidRPr="0001249C" w:rsidRDefault="0001249C" w:rsidP="00012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A66E244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0337E0" w14:textId="0D86AE3F" w:rsidR="0001249C" w:rsidRPr="0001249C" w:rsidRDefault="0001249C" w:rsidP="000124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E836FCD" w14:textId="77777777" w:rsidR="0001249C" w:rsidRPr="0001249C" w:rsidRDefault="0001249C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650D19" w14:textId="10932862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074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555</w:t>
            </w:r>
          </w:p>
        </w:tc>
      </w:tr>
      <w:tr w:rsidR="00746AC7" w:rsidRPr="0001249C" w14:paraId="22697911" w14:textId="77777777" w:rsidTr="008125DA">
        <w:tc>
          <w:tcPr>
            <w:tcW w:w="4032" w:type="dxa"/>
            <w:vAlign w:val="bottom"/>
          </w:tcPr>
          <w:p w14:paraId="201C0C5F" w14:textId="77777777" w:rsidR="00746AC7" w:rsidRPr="0001249C" w:rsidRDefault="00746AC7" w:rsidP="00746AC7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13659C" w14:textId="40131616" w:rsidR="00746AC7" w:rsidRPr="0001249C" w:rsidRDefault="0079491E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2E0E5A" w14:textId="77777777" w:rsidR="00746AC7" w:rsidRPr="0001249C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97620" w14:textId="5735D22D" w:rsidR="00746AC7" w:rsidRPr="0001249C" w:rsidRDefault="0079491E" w:rsidP="00A47E1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418,915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A6584E2" w14:textId="77777777" w:rsidR="00746AC7" w:rsidRPr="00533DFC" w:rsidRDefault="00746AC7" w:rsidP="00746AC7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A7DB72" w14:textId="042F2962" w:rsidR="00746AC7" w:rsidRPr="0001249C" w:rsidRDefault="0079491E" w:rsidP="00B9752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766,729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9A7C4D" w14:textId="77777777" w:rsidR="00746AC7" w:rsidRPr="0001249C" w:rsidRDefault="00746AC7" w:rsidP="00746AC7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F98A6" w14:textId="3255431D" w:rsidR="00746AC7" w:rsidRPr="0001249C" w:rsidRDefault="0079491E" w:rsidP="0074463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397,586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AFE9C1" w14:textId="77777777" w:rsidR="00746AC7" w:rsidRPr="0001249C" w:rsidRDefault="00746AC7" w:rsidP="00746AC7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A75599" w14:textId="71B8DC63" w:rsidR="00746AC7" w:rsidRPr="0001249C" w:rsidRDefault="0079491E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30,041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8BA92B" w14:textId="77777777" w:rsidR="00746AC7" w:rsidRPr="0001249C" w:rsidRDefault="00746AC7" w:rsidP="00746AC7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5C79D" w14:textId="2C6F988C" w:rsidR="00746AC7" w:rsidRPr="0001249C" w:rsidRDefault="0079491E" w:rsidP="0074463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57,387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27A893" w14:textId="77777777" w:rsidR="00746AC7" w:rsidRPr="0001249C" w:rsidRDefault="00746AC7" w:rsidP="00746AC7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B07BC" w14:textId="497987FE" w:rsidR="00746AC7" w:rsidRPr="0001249C" w:rsidRDefault="0079491E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E4ACB7" w14:textId="77777777" w:rsidR="00746AC7" w:rsidRPr="0001249C" w:rsidRDefault="00746AC7" w:rsidP="00746AC7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28DCC" w14:textId="2FA6D116" w:rsidR="00746AC7" w:rsidRPr="0001249C" w:rsidRDefault="0079491E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C6901F" w14:textId="77777777" w:rsidR="00746AC7" w:rsidRPr="0001249C" w:rsidRDefault="00746AC7" w:rsidP="00746AC7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3B3E7" w14:textId="19FC7DDD" w:rsidR="00746AC7" w:rsidRPr="0001249C" w:rsidRDefault="0079491E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1,670,658</w:t>
            </w:r>
          </w:p>
        </w:tc>
      </w:tr>
      <w:tr w:rsidR="00746AC7" w:rsidRPr="0001249C" w14:paraId="0EEA20B3" w14:textId="77777777" w:rsidTr="008125DA">
        <w:tc>
          <w:tcPr>
            <w:tcW w:w="4032" w:type="dxa"/>
            <w:vAlign w:val="bottom"/>
          </w:tcPr>
          <w:p w14:paraId="435633FA" w14:textId="77777777" w:rsidR="00746AC7" w:rsidRPr="0001249C" w:rsidRDefault="00746AC7" w:rsidP="00746AC7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1249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14DD81" w14:textId="37432614" w:rsidR="00746AC7" w:rsidRPr="0001249C" w:rsidRDefault="0079491E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8275FC" w14:textId="77777777" w:rsidR="00746AC7" w:rsidRPr="0001249C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F4E90A" w14:textId="46CCF96A" w:rsidR="00746AC7" w:rsidRPr="0001249C" w:rsidRDefault="0079491E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D9CE9B8" w14:textId="77777777" w:rsidR="00746AC7" w:rsidRPr="00533DFC" w:rsidRDefault="00746AC7" w:rsidP="00746AC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BEFD74" w14:textId="2961ACA2" w:rsidR="00746AC7" w:rsidRPr="0001249C" w:rsidRDefault="0079491E" w:rsidP="00B9752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(13,366)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0E1B29" w14:textId="77777777" w:rsidR="00746AC7" w:rsidRPr="0001249C" w:rsidRDefault="00746AC7" w:rsidP="00746AC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34F3CC" w14:textId="4225907D" w:rsidR="00746AC7" w:rsidRPr="0001249C" w:rsidRDefault="0079491E" w:rsidP="0074463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(452)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79B546" w14:textId="77777777" w:rsidR="00746AC7" w:rsidRPr="0001249C" w:rsidRDefault="00746AC7" w:rsidP="00746AC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2C01F0" w14:textId="648900B5" w:rsidR="00746AC7" w:rsidRPr="0001249C" w:rsidRDefault="0079491E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(2,937)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534748" w14:textId="77777777" w:rsidR="00746AC7" w:rsidRPr="0001249C" w:rsidRDefault="00746AC7" w:rsidP="00746AC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E248A2" w14:textId="4962AD55" w:rsidR="00746AC7" w:rsidRPr="0001249C" w:rsidRDefault="0079491E" w:rsidP="0074463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(14,295)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7094086" w14:textId="77777777" w:rsidR="00746AC7" w:rsidRPr="0001249C" w:rsidRDefault="00746AC7" w:rsidP="00746AC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FD2E12" w14:textId="2D9508A6" w:rsidR="00746AC7" w:rsidRPr="0001249C" w:rsidRDefault="0079491E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DD36C4" w14:textId="77777777" w:rsidR="00746AC7" w:rsidRPr="0001249C" w:rsidRDefault="00746AC7" w:rsidP="00746AC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8AC8F5" w14:textId="2DAFF78F" w:rsidR="00746AC7" w:rsidRPr="0001249C" w:rsidRDefault="0079491E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4C2AFC" w14:textId="77777777" w:rsidR="00746AC7" w:rsidRPr="0001249C" w:rsidRDefault="00746AC7" w:rsidP="00746AC7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819C010" w14:textId="43B7DD04" w:rsidR="00746AC7" w:rsidRPr="0001249C" w:rsidRDefault="0079491E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(31,050)</w:t>
            </w:r>
          </w:p>
        </w:tc>
      </w:tr>
      <w:tr w:rsidR="00746AC7" w:rsidRPr="0001249C" w14:paraId="2A668505" w14:textId="77777777" w:rsidTr="008125DA">
        <w:tc>
          <w:tcPr>
            <w:tcW w:w="4032" w:type="dxa"/>
            <w:tcBorders>
              <w:bottom w:val="nil"/>
            </w:tcBorders>
            <w:vAlign w:val="bottom"/>
          </w:tcPr>
          <w:p w14:paraId="46F5224F" w14:textId="0EDFDC85" w:rsidR="00746AC7" w:rsidRPr="0001249C" w:rsidRDefault="00746AC7" w:rsidP="00746AC7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1FBC7" w14:textId="2618B02C" w:rsidR="00746AC7" w:rsidRPr="0001249C" w:rsidRDefault="0079491E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94DB49" w14:textId="77777777" w:rsidR="00746AC7" w:rsidRPr="0001249C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D38C4" w14:textId="654FB902" w:rsidR="00746AC7" w:rsidRPr="0001249C" w:rsidRDefault="0079491E" w:rsidP="00A47E1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6,724,936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678859" w14:textId="77777777" w:rsidR="00746AC7" w:rsidRPr="00533DFC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6B3AC" w14:textId="15BC4ACC" w:rsidR="00746AC7" w:rsidRPr="0001249C" w:rsidRDefault="0079491E" w:rsidP="00B9752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22,480,975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879232" w14:textId="77777777" w:rsidR="00746AC7" w:rsidRPr="0001249C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0514B" w14:textId="354D21FA" w:rsidR="00746AC7" w:rsidRPr="0001249C" w:rsidRDefault="0079491E" w:rsidP="0074463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6,128,285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3B8EE1" w14:textId="77777777" w:rsidR="00746AC7" w:rsidRPr="0001249C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4FF0A" w14:textId="29817413" w:rsidR="00746AC7" w:rsidRPr="0001249C" w:rsidRDefault="0079491E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470,170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191068" w14:textId="77777777" w:rsidR="00746AC7" w:rsidRPr="0001249C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71D3A" w14:textId="165A9F11" w:rsidR="00746AC7" w:rsidRPr="0001249C" w:rsidRDefault="0079491E" w:rsidP="0074463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1,909,797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4923CB" w14:textId="77777777" w:rsidR="00746AC7" w:rsidRPr="0001249C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F07F9" w14:textId="5663043F" w:rsidR="00746AC7" w:rsidRPr="0001249C" w:rsidRDefault="0079491E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11C494" w14:textId="77777777" w:rsidR="00746AC7" w:rsidRPr="0001249C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F5BE7" w14:textId="52B8F620" w:rsidR="00746AC7" w:rsidRPr="0001249C" w:rsidRDefault="0079491E" w:rsidP="00746A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A65633E" w14:textId="77777777" w:rsidR="00746AC7" w:rsidRPr="0001249C" w:rsidRDefault="00746AC7" w:rsidP="00746AC7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D0F73" w14:textId="603AFC32" w:rsidR="00746AC7" w:rsidRPr="0001249C" w:rsidRDefault="0079491E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37,714,163</w:t>
            </w:r>
          </w:p>
        </w:tc>
      </w:tr>
      <w:tr w:rsidR="00746AC7" w:rsidRPr="0001249C" w14:paraId="1FF6D4E9" w14:textId="77777777" w:rsidTr="00106DCF">
        <w:tc>
          <w:tcPr>
            <w:tcW w:w="4032" w:type="dxa"/>
            <w:vAlign w:val="bottom"/>
          </w:tcPr>
          <w:p w14:paraId="3A09ED47" w14:textId="77777777" w:rsidR="00746AC7" w:rsidRPr="0001249C" w:rsidRDefault="00746AC7" w:rsidP="00746AC7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9E09C2E" w14:textId="77777777" w:rsidR="00746AC7" w:rsidRPr="0001249C" w:rsidRDefault="00746AC7" w:rsidP="00746AC7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D44CF4" w14:textId="77777777" w:rsidR="00746AC7" w:rsidRPr="0001249C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739907FA" w14:textId="77777777" w:rsidR="00746AC7" w:rsidRPr="0001249C" w:rsidRDefault="00746AC7" w:rsidP="00A47E1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0D3EBC5" w14:textId="77777777" w:rsidR="00746AC7" w:rsidRPr="00533DFC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6D08B869" w14:textId="77777777" w:rsidR="00746AC7" w:rsidRPr="0001249C" w:rsidRDefault="00746AC7" w:rsidP="00B9752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29777CE" w14:textId="77777777" w:rsidR="00746AC7" w:rsidRPr="0001249C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07DBBD6E" w14:textId="77777777" w:rsidR="00746AC7" w:rsidRPr="0001249C" w:rsidRDefault="00746AC7" w:rsidP="0074463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3FEE328" w14:textId="77777777" w:rsidR="00746AC7" w:rsidRPr="0001249C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345D36DC" w14:textId="77777777" w:rsidR="00746AC7" w:rsidRPr="0001249C" w:rsidRDefault="00746AC7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70E6F7F" w14:textId="77777777" w:rsidR="00746AC7" w:rsidRPr="0001249C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7FD84DF6" w14:textId="77777777" w:rsidR="00746AC7" w:rsidRPr="0001249C" w:rsidRDefault="00746AC7" w:rsidP="0074463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33D17A" w14:textId="77777777" w:rsidR="00746AC7" w:rsidRPr="0001249C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66F7F994" w14:textId="77777777" w:rsidR="00746AC7" w:rsidRPr="0001249C" w:rsidRDefault="00746AC7" w:rsidP="00746AC7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22E8ED0" w14:textId="77777777" w:rsidR="00746AC7" w:rsidRPr="0001249C" w:rsidRDefault="00746AC7" w:rsidP="00746AC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5F29988D" w14:textId="77777777" w:rsidR="00746AC7" w:rsidRPr="0001249C" w:rsidRDefault="00746AC7" w:rsidP="00746AC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9CE5501" w14:textId="77777777" w:rsidR="00746AC7" w:rsidRPr="0001249C" w:rsidRDefault="00746AC7" w:rsidP="00746AC7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5B9FE3E6" w14:textId="77777777" w:rsidR="00746AC7" w:rsidRPr="0001249C" w:rsidRDefault="00746AC7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106DCF" w:rsidRPr="0001249C" w14:paraId="62DC5FFE" w14:textId="77777777" w:rsidTr="00106DCF">
        <w:tc>
          <w:tcPr>
            <w:tcW w:w="4032" w:type="dxa"/>
            <w:tcBorders>
              <w:bottom w:val="nil"/>
            </w:tcBorders>
            <w:vAlign w:val="bottom"/>
          </w:tcPr>
          <w:p w14:paraId="6F2B327D" w14:textId="4B382BBF" w:rsidR="00106DCF" w:rsidRPr="0001249C" w:rsidRDefault="00106DCF" w:rsidP="00106DCF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73CE5E9" w14:textId="77777777" w:rsidR="00106DCF" w:rsidRPr="0001249C" w:rsidRDefault="00106DCF" w:rsidP="00106D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64D0944" w14:textId="77777777" w:rsidR="00106DCF" w:rsidRPr="0001249C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4694593" w14:textId="77777777" w:rsidR="00106DCF" w:rsidRPr="0001249C" w:rsidRDefault="00106DCF" w:rsidP="00A47E1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9F0A5F" w14:textId="77777777" w:rsidR="00106DCF" w:rsidRPr="00533DFC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15D9CA1" w14:textId="77777777" w:rsidR="00106DCF" w:rsidRPr="0001249C" w:rsidRDefault="00106DCF" w:rsidP="00B9752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F4E9638" w14:textId="77777777" w:rsidR="00106DCF" w:rsidRPr="0001249C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4E5B1FE" w14:textId="77777777" w:rsidR="00106DCF" w:rsidRPr="0001249C" w:rsidRDefault="00106DCF" w:rsidP="0074463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AEA3A56" w14:textId="77777777" w:rsidR="00106DCF" w:rsidRPr="0001249C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6CCBFA5" w14:textId="77777777" w:rsidR="00106DCF" w:rsidRPr="0001249C" w:rsidRDefault="00106DCF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7E104F1" w14:textId="77777777" w:rsidR="00106DCF" w:rsidRPr="0001249C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E876FE3" w14:textId="77777777" w:rsidR="00106DCF" w:rsidRPr="0001249C" w:rsidRDefault="00106DCF" w:rsidP="0074463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CDC253E" w14:textId="77777777" w:rsidR="00106DCF" w:rsidRPr="0001249C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48D83D4" w14:textId="77777777" w:rsidR="00106DCF" w:rsidRPr="0001249C" w:rsidRDefault="00106DCF" w:rsidP="00106DCF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40740B9" w14:textId="77777777" w:rsidR="00106DCF" w:rsidRPr="0001249C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54AB17A" w14:textId="77777777" w:rsidR="00106DCF" w:rsidRPr="0001249C" w:rsidRDefault="00106DCF" w:rsidP="00106D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D877EF8" w14:textId="77777777" w:rsidR="00106DCF" w:rsidRPr="0001249C" w:rsidRDefault="00106DCF" w:rsidP="00106DCF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21ECE48" w14:textId="77777777" w:rsidR="00106DCF" w:rsidRPr="0001249C" w:rsidRDefault="00106DCF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249C" w:rsidRPr="0001249C" w14:paraId="4B6B5442" w14:textId="77777777" w:rsidTr="00106DCF">
        <w:tc>
          <w:tcPr>
            <w:tcW w:w="4032" w:type="dxa"/>
            <w:vAlign w:val="bottom"/>
          </w:tcPr>
          <w:p w14:paraId="2605D5A6" w14:textId="67A23951" w:rsidR="0001249C" w:rsidRPr="0001249C" w:rsidRDefault="0001249C" w:rsidP="0001249C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48E20005" w14:textId="04401605" w:rsidR="0001249C" w:rsidRPr="0001249C" w:rsidRDefault="009935A8" w:rsidP="0001249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095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438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1279AEE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vAlign w:val="bottom"/>
          </w:tcPr>
          <w:p w14:paraId="076F7182" w14:textId="2922BECE" w:rsidR="0001249C" w:rsidRPr="0001249C" w:rsidRDefault="009935A8" w:rsidP="000124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265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993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96241EC" w14:textId="77777777" w:rsidR="0001249C" w:rsidRPr="00533DF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vAlign w:val="bottom"/>
          </w:tcPr>
          <w:p w14:paraId="2987CF55" w14:textId="7ED59954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588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A29A620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AD706F3" w14:textId="5F9C48E9" w:rsidR="0001249C" w:rsidRPr="0001249C" w:rsidRDefault="009935A8" w:rsidP="0001249C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123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6324C46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2A51BE2" w14:textId="26C6FF7E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119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32B69B9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3838FAB" w14:textId="3358E7D7" w:rsidR="0001249C" w:rsidRPr="0001249C" w:rsidRDefault="009935A8" w:rsidP="000124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481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92B32BD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39466F87" w14:textId="2D764E32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287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E3152FA" w14:textId="77777777" w:rsidR="0001249C" w:rsidRPr="0001249C" w:rsidRDefault="0001249C" w:rsidP="000124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25491EDB" w14:textId="31DA8F75" w:rsidR="0001249C" w:rsidRPr="0001249C" w:rsidRDefault="009935A8" w:rsidP="0001249C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560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1318FD4" w14:textId="77777777" w:rsidR="0001249C" w:rsidRPr="0001249C" w:rsidRDefault="0001249C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65676A71" w14:textId="48457B02" w:rsidR="0001249C" w:rsidRPr="0001249C" w:rsidRDefault="009935A8" w:rsidP="000124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522</w:t>
            </w:r>
            <w:r w:rsidR="0001249C"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755</w:t>
            </w:r>
          </w:p>
        </w:tc>
      </w:tr>
      <w:tr w:rsidR="00106DCF" w:rsidRPr="00533DFC" w14:paraId="4780DA4B" w14:textId="77777777" w:rsidTr="008125DA">
        <w:tc>
          <w:tcPr>
            <w:tcW w:w="4032" w:type="dxa"/>
            <w:tcBorders>
              <w:bottom w:val="nil"/>
            </w:tcBorders>
            <w:vAlign w:val="bottom"/>
          </w:tcPr>
          <w:p w14:paraId="6BCAFBE7" w14:textId="3F3B6FC2" w:rsidR="00106DCF" w:rsidRPr="0001249C" w:rsidRDefault="0083554F" w:rsidP="00106DCF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124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52EB2D2" w14:textId="63AF7A54" w:rsidR="00106DCF" w:rsidRPr="0001249C" w:rsidRDefault="0079491E" w:rsidP="00A47E1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3,095,438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8EFD54" w14:textId="77777777" w:rsidR="00106DCF" w:rsidRPr="0001249C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7994D97" w14:textId="3578D4C8" w:rsidR="00106DCF" w:rsidRPr="0001249C" w:rsidRDefault="0079491E" w:rsidP="00A47E1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9,134,251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427E08" w14:textId="77777777" w:rsidR="00106DCF" w:rsidRPr="00533DFC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E9F37E" w14:textId="2D8E243E" w:rsidR="00106DCF" w:rsidRPr="00533DFC" w:rsidRDefault="0079491E" w:rsidP="00B9752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007949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33,067,38</w:t>
            </w:r>
            <w:r w:rsidR="009A38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E2EE28A" w14:textId="77777777" w:rsidR="00106DCF" w:rsidRPr="00533DFC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7B5CA10" w14:textId="2F7E0EB6" w:rsidR="00106DCF" w:rsidRPr="0079491E" w:rsidRDefault="0079491E" w:rsidP="0074463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949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2,944,985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157A17" w14:textId="77777777" w:rsidR="00106DCF" w:rsidRPr="0079491E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6F999A0" w14:textId="6BCA8E43" w:rsidR="00106DCF" w:rsidRPr="0079491E" w:rsidRDefault="0079491E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949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107,439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875DBA" w14:textId="77777777" w:rsidR="00106DCF" w:rsidRPr="0079491E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42370CE" w14:textId="76CBCB8F" w:rsidR="00106DCF" w:rsidRPr="0079491E" w:rsidRDefault="0079491E" w:rsidP="0074463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949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424,53</w:t>
            </w:r>
            <w:r w:rsidR="00377E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EAB4635" w14:textId="77777777" w:rsidR="00106DCF" w:rsidRPr="0079491E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BB14202" w14:textId="15829346" w:rsidR="00106DCF" w:rsidRPr="0079491E" w:rsidRDefault="0079491E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949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272,539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3E3001" w14:textId="77777777" w:rsidR="00106DCF" w:rsidRPr="0079491E" w:rsidRDefault="00106DCF" w:rsidP="00106D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EC451C9" w14:textId="0BB347F7" w:rsidR="00106DCF" w:rsidRPr="0079491E" w:rsidRDefault="0079491E" w:rsidP="00744638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949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5,755,82</w:t>
            </w:r>
            <w:r w:rsidR="009A38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824112" w14:textId="77777777" w:rsidR="00106DCF" w:rsidRPr="0079491E" w:rsidRDefault="00106DCF" w:rsidP="00106DCF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C071A18" w14:textId="5D6D2B56" w:rsidR="00106DCF" w:rsidRPr="0079491E" w:rsidRDefault="0079491E" w:rsidP="0074463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949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54,802,393</w:t>
            </w:r>
          </w:p>
        </w:tc>
      </w:tr>
    </w:tbl>
    <w:p w14:paraId="4E98CB3B" w14:textId="77777777" w:rsidR="00106DCF" w:rsidRPr="00533DFC" w:rsidRDefault="00106DCF">
      <w:pPr>
        <w:rPr>
          <w:rFonts w:asciiTheme="majorBidi" w:hAnsiTheme="majorBidi" w:cstheme="majorBidi"/>
          <w:sz w:val="20"/>
          <w:szCs w:val="20"/>
          <w:highlight w:val="yellow"/>
        </w:rPr>
      </w:pPr>
    </w:p>
    <w:p w14:paraId="79BE7A97" w14:textId="3C606629" w:rsidR="00F4177C" w:rsidRPr="00533DFC" w:rsidRDefault="00106DCF" w:rsidP="00F82D48">
      <w:pPr>
        <w:pStyle w:val="Bo-C1Content"/>
        <w:ind w:left="0" w:right="594"/>
        <w:rPr>
          <w:rFonts w:asciiTheme="majorBidi" w:hAnsiTheme="majorBidi" w:cstheme="majorBidi"/>
          <w:i/>
          <w:iCs/>
          <w:highlight w:val="yellow"/>
          <w:cs/>
        </w:rPr>
        <w:sectPr w:rsidR="00F4177C" w:rsidRPr="00533DFC" w:rsidSect="009407C0">
          <w:footerReference w:type="default" r:id="rId15"/>
          <w:pgSz w:w="16834" w:h="11909" w:orient="landscape" w:code="9"/>
          <w:pgMar w:top="1872" w:right="562" w:bottom="706" w:left="1008" w:header="706" w:footer="706" w:gutter="0"/>
          <w:cols w:space="737"/>
          <w:docGrid w:linePitch="360"/>
        </w:sectPr>
      </w:pPr>
      <w:r w:rsidRPr="00171A13">
        <w:rPr>
          <w:rFonts w:asciiTheme="majorBidi" w:hAnsiTheme="majorBidi" w:cstheme="majorBidi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ซึ่งได้คิดค่าเสื่อมราคาเต็มจำนวนแล้วแต่ยังคงใช้งานจนถึง ณ วันที่ </w:t>
      </w:r>
      <w:r w:rsidR="009935A8" w:rsidRPr="009935A8">
        <w:rPr>
          <w:rFonts w:asciiTheme="majorBidi" w:hAnsiTheme="majorBidi" w:cstheme="majorBidi"/>
          <w:lang w:val="en-US"/>
        </w:rPr>
        <w:t>31</w:t>
      </w:r>
      <w:r w:rsidRPr="00171A13">
        <w:rPr>
          <w:rFonts w:asciiTheme="majorBidi" w:hAnsiTheme="majorBidi" w:cstheme="majorBidi"/>
          <w:cs/>
        </w:rPr>
        <w:t xml:space="preserve"> ธันวาคม</w:t>
      </w:r>
      <w:r w:rsidRPr="00171A13">
        <w:rPr>
          <w:rFonts w:asciiTheme="majorBidi" w:hAnsiTheme="majorBidi" w:cstheme="majorBidi"/>
        </w:rPr>
        <w:t xml:space="preserve"> </w:t>
      </w:r>
      <w:r w:rsidR="009935A8" w:rsidRPr="009935A8">
        <w:rPr>
          <w:rFonts w:asciiTheme="majorBidi" w:hAnsiTheme="majorBidi" w:cstheme="majorBidi"/>
          <w:lang w:val="en-US"/>
        </w:rPr>
        <w:t>2564</w:t>
      </w:r>
      <w:r w:rsidRPr="00171A13">
        <w:rPr>
          <w:rFonts w:asciiTheme="majorBidi" w:hAnsiTheme="majorBidi" w:cstheme="majorBidi"/>
          <w:cs/>
        </w:rPr>
        <w:t xml:space="preserve"> </w:t>
      </w:r>
      <w:r w:rsidRPr="00171A13">
        <w:rPr>
          <w:rFonts w:asciiTheme="majorBidi" w:hAnsiTheme="majorBidi" w:cstheme="majorBidi"/>
        </w:rPr>
        <w:br/>
      </w:r>
      <w:r w:rsidRPr="00171A13">
        <w:rPr>
          <w:rFonts w:asciiTheme="majorBidi" w:hAnsiTheme="majorBidi" w:cstheme="majorBidi"/>
          <w:cs/>
        </w:rPr>
        <w:t>มีจำนวน</w:t>
      </w:r>
      <w:r w:rsidR="00C35457" w:rsidRPr="00171A13">
        <w:rPr>
          <w:rFonts w:asciiTheme="majorBidi" w:hAnsiTheme="majorBidi" w:cstheme="majorBidi"/>
        </w:rPr>
        <w:t xml:space="preserve"> </w:t>
      </w:r>
      <w:r w:rsidR="00704B3E">
        <w:rPr>
          <w:rFonts w:asciiTheme="majorBidi" w:hAnsiTheme="majorBidi" w:cstheme="majorBidi"/>
        </w:rPr>
        <w:t>13,894</w:t>
      </w:r>
      <w:r w:rsidRPr="00171A13">
        <w:rPr>
          <w:rFonts w:asciiTheme="majorBidi" w:hAnsiTheme="majorBidi" w:cstheme="majorBidi"/>
          <w:cs/>
        </w:rPr>
        <w:t xml:space="preserve"> ล้านบาทและ </w:t>
      </w:r>
      <w:r w:rsidR="00704B3E">
        <w:rPr>
          <w:rFonts w:asciiTheme="majorBidi" w:hAnsiTheme="majorBidi" w:cstheme="majorBidi"/>
        </w:rPr>
        <w:t>9,779</w:t>
      </w:r>
      <w:r w:rsidRPr="00171A13">
        <w:rPr>
          <w:rFonts w:asciiTheme="majorBidi" w:hAnsiTheme="majorBidi" w:cstheme="majorBidi"/>
          <w:cs/>
        </w:rPr>
        <w:t xml:space="preserve"> ล้านบาท </w:t>
      </w:r>
      <w:r w:rsidRPr="00171A13">
        <w:rPr>
          <w:rFonts w:asciiTheme="majorBidi" w:hAnsiTheme="majorBidi" w:cstheme="majorBidi"/>
          <w:cs/>
          <w:lang w:val="en-US"/>
        </w:rPr>
        <w:t>ตามลำดับ</w:t>
      </w:r>
      <w:r w:rsidRPr="00171A13">
        <w:rPr>
          <w:rFonts w:asciiTheme="majorBidi" w:hAnsiTheme="majorBidi" w:cstheme="majorBidi"/>
          <w:cs/>
        </w:rPr>
        <w:t xml:space="preserve"> </w:t>
      </w:r>
      <w:r w:rsidRPr="00171A13">
        <w:rPr>
          <w:rFonts w:asciiTheme="majorBidi" w:hAnsiTheme="majorBidi" w:cstheme="majorBidi"/>
          <w:i/>
          <w:iCs/>
          <w:cs/>
        </w:rPr>
        <w:t>(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2563</w:t>
      </w:r>
      <w:r w:rsidRPr="00171A13">
        <w:rPr>
          <w:rFonts w:asciiTheme="majorBidi" w:hAnsiTheme="majorBidi" w:cstheme="majorBidi"/>
          <w:i/>
          <w:iCs/>
          <w:cs/>
        </w:rPr>
        <w:t xml:space="preserve">: 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12</w:t>
      </w:r>
      <w:r w:rsidRPr="00171A13">
        <w:rPr>
          <w:rFonts w:asciiTheme="majorBidi" w:hAnsiTheme="majorBidi" w:cstheme="majorBidi"/>
          <w:i/>
          <w:iCs/>
        </w:rPr>
        <w:t>,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515</w:t>
      </w:r>
      <w:r w:rsidRPr="00171A13">
        <w:rPr>
          <w:rFonts w:asciiTheme="majorBidi" w:hAnsiTheme="majorBidi" w:cstheme="majorBidi"/>
          <w:i/>
          <w:iCs/>
        </w:rPr>
        <w:t xml:space="preserve"> </w:t>
      </w:r>
      <w:r w:rsidRPr="00171A13">
        <w:rPr>
          <w:rFonts w:asciiTheme="majorBidi" w:hAnsiTheme="majorBidi" w:cstheme="majorBidi"/>
          <w:i/>
          <w:iCs/>
          <w:cs/>
        </w:rPr>
        <w:t xml:space="preserve">ล้านบาทและ 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9</w:t>
      </w:r>
      <w:r w:rsidRPr="00171A13">
        <w:rPr>
          <w:rFonts w:asciiTheme="majorBidi" w:hAnsiTheme="majorBidi" w:cstheme="majorBidi"/>
          <w:i/>
          <w:iCs/>
        </w:rPr>
        <w:t>,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458</w:t>
      </w:r>
      <w:r w:rsidRPr="00171A13">
        <w:rPr>
          <w:rFonts w:asciiTheme="majorBidi" w:hAnsiTheme="majorBidi" w:cstheme="majorBidi"/>
          <w:i/>
          <w:iCs/>
        </w:rPr>
        <w:t xml:space="preserve"> </w:t>
      </w:r>
      <w:r w:rsidRPr="00171A13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="00D71FDF" w:rsidRPr="00533DFC">
        <w:rPr>
          <w:highlight w:val="yellow"/>
        </w:rPr>
        <w:br w:type="page"/>
      </w:r>
    </w:p>
    <w:p w14:paraId="1B71DCCF" w14:textId="77777777" w:rsidR="00E7697C" w:rsidRPr="00D0530B" w:rsidRDefault="00E7697C" w:rsidP="003A36FF">
      <w:pPr>
        <w:pStyle w:val="Bo-C1Content"/>
        <w:rPr>
          <w:rFonts w:asciiTheme="majorBidi" w:hAnsiTheme="majorBidi" w:cstheme="majorBidi"/>
          <w:i/>
          <w:iCs/>
        </w:rPr>
      </w:pPr>
      <w:r w:rsidRPr="00D0530B">
        <w:rPr>
          <w:rFonts w:asciiTheme="majorBidi" w:hAnsiTheme="majorBidi" w:cstheme="majorBidi"/>
          <w:i/>
          <w:iCs/>
          <w:cs/>
        </w:rPr>
        <w:lastRenderedPageBreak/>
        <w:t>การค้ำประกัน</w:t>
      </w:r>
    </w:p>
    <w:p w14:paraId="7A30AA11" w14:textId="77777777" w:rsidR="003A36FF" w:rsidRPr="00D0530B" w:rsidRDefault="003A36FF" w:rsidP="00AD4D30">
      <w:pPr>
        <w:pStyle w:val="Bo-Blankline"/>
      </w:pPr>
    </w:p>
    <w:p w14:paraId="37F94935" w14:textId="20319016" w:rsidR="00E7697C" w:rsidRPr="00D0530B" w:rsidRDefault="00E7697C" w:rsidP="003A36FF">
      <w:pPr>
        <w:pStyle w:val="Bo-C1Content"/>
        <w:rPr>
          <w:rFonts w:asciiTheme="majorBidi" w:hAnsiTheme="majorBidi" w:cstheme="majorBidi"/>
        </w:rPr>
      </w:pPr>
      <w:r w:rsidRPr="00D0530B">
        <w:rPr>
          <w:rFonts w:asciiTheme="majorBidi" w:hAnsiTheme="majorBidi" w:cstheme="majorBidi"/>
          <w:cs/>
        </w:rPr>
        <w:t xml:space="preserve">ณ วันที่ </w:t>
      </w:r>
      <w:r w:rsidR="009935A8" w:rsidRPr="009935A8">
        <w:rPr>
          <w:rFonts w:asciiTheme="majorBidi" w:hAnsiTheme="majorBidi" w:cstheme="majorBidi"/>
          <w:lang w:val="en-US"/>
        </w:rPr>
        <w:t>31</w:t>
      </w:r>
      <w:r w:rsidR="005D28FE" w:rsidRPr="00D0530B">
        <w:rPr>
          <w:rFonts w:asciiTheme="majorBidi" w:hAnsiTheme="majorBidi" w:cstheme="majorBidi"/>
        </w:rPr>
        <w:t xml:space="preserve"> </w:t>
      </w:r>
      <w:r w:rsidRPr="00D0530B">
        <w:rPr>
          <w:rFonts w:asciiTheme="majorBidi" w:hAnsiTheme="majorBidi" w:cstheme="majorBidi"/>
          <w:cs/>
        </w:rPr>
        <w:t xml:space="preserve">ธันวาคม </w:t>
      </w:r>
      <w:r w:rsidR="009935A8" w:rsidRPr="009935A8">
        <w:rPr>
          <w:rFonts w:asciiTheme="majorBidi" w:hAnsiTheme="majorBidi" w:cstheme="majorBidi"/>
          <w:lang w:val="en-US"/>
        </w:rPr>
        <w:t>2564</w:t>
      </w:r>
      <w:r w:rsidR="00AD786F" w:rsidRPr="00D0530B">
        <w:rPr>
          <w:rFonts w:asciiTheme="majorBidi" w:hAnsiTheme="majorBidi" w:cstheme="majorBidi"/>
        </w:rPr>
        <w:t xml:space="preserve"> </w:t>
      </w:r>
      <w:r w:rsidR="0081738C" w:rsidRPr="00D0530B">
        <w:rPr>
          <w:rFonts w:asciiTheme="majorBidi" w:hAnsiTheme="majorBidi" w:cstheme="majorBidi"/>
          <w:cs/>
        </w:rPr>
        <w:t>ที่ดิน อาคาร เครื่องจักรและอุปกรณ์</w:t>
      </w:r>
      <w:r w:rsidR="00A06B93" w:rsidRPr="00D0530B">
        <w:rPr>
          <w:rFonts w:asciiTheme="majorBidi" w:hAnsiTheme="majorBidi" w:cstheme="majorBidi"/>
          <w:cs/>
        </w:rPr>
        <w:t>ของ</w:t>
      </w:r>
      <w:r w:rsidR="003A36FF" w:rsidRPr="00D0530B">
        <w:rPr>
          <w:rFonts w:asciiTheme="majorBidi" w:hAnsiTheme="majorBidi" w:cstheme="majorBidi"/>
          <w:cs/>
        </w:rPr>
        <w:t>บริษัท</w:t>
      </w:r>
      <w:r w:rsidR="00161FD7" w:rsidRPr="00D0530B">
        <w:rPr>
          <w:rFonts w:asciiTheme="majorBidi" w:hAnsiTheme="majorBidi" w:cstheme="majorBidi"/>
          <w:cs/>
        </w:rPr>
        <w:t>มูลค่าตามบัญชีจำนว</w:t>
      </w:r>
      <w:r w:rsidR="007A44AB" w:rsidRPr="00D0530B">
        <w:rPr>
          <w:rFonts w:asciiTheme="majorBidi" w:hAnsiTheme="majorBidi" w:cstheme="majorBidi"/>
          <w:cs/>
          <w:lang w:val="en-US"/>
        </w:rPr>
        <w:t>น</w:t>
      </w:r>
      <w:r w:rsidR="00322AEE" w:rsidRPr="00D0530B">
        <w:rPr>
          <w:rFonts w:asciiTheme="majorBidi" w:hAnsiTheme="majorBidi" w:cstheme="majorBidi" w:hint="cs"/>
          <w:cs/>
          <w:lang w:val="en-US"/>
        </w:rPr>
        <w:t xml:space="preserve"> </w:t>
      </w:r>
      <w:r w:rsidR="00CE78A6">
        <w:rPr>
          <w:rFonts w:asciiTheme="majorBidi" w:hAnsiTheme="majorBidi" w:cstheme="majorBidi"/>
          <w:lang w:val="en-US"/>
        </w:rPr>
        <w:t>5,557</w:t>
      </w:r>
      <w:r w:rsidRPr="00D0530B">
        <w:rPr>
          <w:rFonts w:asciiTheme="majorBidi" w:hAnsiTheme="majorBidi" w:cstheme="majorBidi"/>
          <w:cs/>
        </w:rPr>
        <w:t xml:space="preserve"> ล้านบาท</w:t>
      </w:r>
      <w:r w:rsidR="00E34678" w:rsidRPr="00D0530B">
        <w:rPr>
          <w:rFonts w:asciiTheme="majorBidi" w:hAnsiTheme="majorBidi" w:cstheme="majorBidi"/>
          <w:cs/>
        </w:rPr>
        <w:t xml:space="preserve"> </w:t>
      </w:r>
      <w:r w:rsidR="009C141A" w:rsidRPr="00D0530B">
        <w:rPr>
          <w:rFonts w:asciiTheme="majorBidi" w:hAnsiTheme="majorBidi" w:cstheme="majorBidi"/>
          <w:i/>
          <w:iCs/>
        </w:rPr>
        <w:t>(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2563</w:t>
      </w:r>
      <w:r w:rsidR="009C141A" w:rsidRPr="00D0530B">
        <w:rPr>
          <w:rFonts w:asciiTheme="majorBidi" w:hAnsiTheme="majorBidi" w:cstheme="majorBidi"/>
          <w:i/>
          <w:iCs/>
        </w:rPr>
        <w:t xml:space="preserve">: 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5</w:t>
      </w:r>
      <w:r w:rsidR="00D0530B" w:rsidRPr="00D0530B">
        <w:rPr>
          <w:rFonts w:asciiTheme="majorBidi" w:hAnsiTheme="majorBidi" w:cstheme="majorBidi"/>
          <w:i/>
          <w:iCs/>
          <w:lang w:val="en-US"/>
        </w:rPr>
        <w:t>,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363</w:t>
      </w:r>
      <w:r w:rsidR="00D0530B" w:rsidRPr="00D0530B">
        <w:rPr>
          <w:rFonts w:asciiTheme="majorBidi" w:hAnsiTheme="majorBidi" w:cstheme="majorBidi"/>
          <w:i/>
          <w:iCs/>
          <w:lang w:val="en-US"/>
        </w:rPr>
        <w:t xml:space="preserve"> </w:t>
      </w:r>
      <w:r w:rsidR="00E34678" w:rsidRPr="00D0530B">
        <w:rPr>
          <w:rFonts w:asciiTheme="majorBidi" w:hAnsiTheme="majorBidi" w:cstheme="majorBidi"/>
          <w:i/>
          <w:iCs/>
          <w:cs/>
        </w:rPr>
        <w:t>ล้านบาท</w:t>
      </w:r>
      <w:r w:rsidR="004D69CD" w:rsidRPr="00D0530B">
        <w:rPr>
          <w:rFonts w:asciiTheme="majorBidi" w:hAnsiTheme="majorBidi" w:cstheme="majorBidi"/>
          <w:i/>
          <w:iCs/>
          <w:lang w:val="en-US"/>
        </w:rPr>
        <w:t>)</w:t>
      </w:r>
      <w:r w:rsidRPr="00D0530B">
        <w:rPr>
          <w:rFonts w:asciiTheme="majorBidi" w:hAnsiTheme="majorBidi" w:cstheme="majorBidi"/>
        </w:rPr>
        <w:t xml:space="preserve"> </w:t>
      </w:r>
      <w:r w:rsidR="00E34678" w:rsidRPr="00D0530B">
        <w:rPr>
          <w:rFonts w:asciiTheme="majorBidi" w:hAnsiTheme="majorBidi" w:cstheme="majorBidi"/>
          <w:cs/>
        </w:rPr>
        <w:t xml:space="preserve">ได้จำนองหรือใช้เป็นหลักประกันสำหรับเงินกู้ยืมระยะยาว </w:t>
      </w:r>
    </w:p>
    <w:p w14:paraId="717A59FB" w14:textId="77777777" w:rsidR="003739E6" w:rsidRPr="00533DFC" w:rsidRDefault="003739E6" w:rsidP="00AD4D30">
      <w:pPr>
        <w:pStyle w:val="Bo-Blankline"/>
        <w:rPr>
          <w:highlight w:val="yellow"/>
        </w:rPr>
      </w:pPr>
    </w:p>
    <w:p w14:paraId="7DDAE951" w14:textId="0669CD5C" w:rsidR="00DD44DB" w:rsidRPr="00D0530B" w:rsidRDefault="00DD44DB" w:rsidP="003A36FF">
      <w:pPr>
        <w:pStyle w:val="Bo-C1Content"/>
        <w:rPr>
          <w:rFonts w:asciiTheme="majorBidi" w:hAnsiTheme="majorBidi" w:cstheme="majorBidi"/>
        </w:rPr>
      </w:pPr>
      <w:r w:rsidRPr="00D0530B">
        <w:rPr>
          <w:rFonts w:asciiTheme="majorBidi" w:hAnsiTheme="majorBidi" w:cstheme="majorBidi"/>
          <w:cs/>
        </w:rPr>
        <w:t>ต้นทุนการกู้ยืมที่เกี่ยวข้องกับการได้มาซึ่งการก่อสร้างโรงงานใหม่ได้บันทึกเป็นส่วนหนึ่งของต้นทุนสินทรัพย์ของ</w:t>
      </w:r>
      <w:r w:rsidRPr="00D0530B">
        <w:rPr>
          <w:rFonts w:asciiTheme="majorBidi" w:hAnsiTheme="majorBidi" w:cstheme="majorBidi"/>
          <w:spacing w:val="2"/>
          <w:cs/>
        </w:rPr>
        <w:t xml:space="preserve">กลุ่มบริษัทและบริษัท ณ วันที่ </w:t>
      </w:r>
      <w:r w:rsidR="009935A8" w:rsidRPr="009935A8">
        <w:rPr>
          <w:rFonts w:asciiTheme="majorBidi" w:hAnsiTheme="majorBidi" w:cstheme="majorBidi"/>
          <w:spacing w:val="2"/>
          <w:lang w:val="en-US"/>
        </w:rPr>
        <w:t>31</w:t>
      </w:r>
      <w:r w:rsidRPr="00D0530B">
        <w:rPr>
          <w:rFonts w:asciiTheme="majorBidi" w:hAnsiTheme="majorBidi" w:cstheme="majorBidi"/>
          <w:spacing w:val="2"/>
          <w:lang w:val="en-US"/>
        </w:rPr>
        <w:t xml:space="preserve"> </w:t>
      </w:r>
      <w:r w:rsidRPr="00D0530B">
        <w:rPr>
          <w:rFonts w:asciiTheme="majorBidi" w:hAnsiTheme="majorBidi" w:cstheme="majorBidi"/>
          <w:spacing w:val="2"/>
          <w:cs/>
          <w:lang w:val="en-US"/>
        </w:rPr>
        <w:t xml:space="preserve">ธันวาคม </w:t>
      </w:r>
      <w:r w:rsidR="009935A8" w:rsidRPr="009935A8">
        <w:rPr>
          <w:rFonts w:asciiTheme="majorBidi" w:hAnsiTheme="majorBidi" w:cstheme="majorBidi"/>
          <w:spacing w:val="2"/>
          <w:lang w:val="en-US"/>
        </w:rPr>
        <w:t>2564</w:t>
      </w:r>
      <w:r w:rsidRPr="00D0530B">
        <w:rPr>
          <w:rFonts w:asciiTheme="majorBidi" w:hAnsiTheme="majorBidi" w:cstheme="majorBidi"/>
          <w:spacing w:val="2"/>
          <w:lang w:val="en-US"/>
        </w:rPr>
        <w:t xml:space="preserve"> </w:t>
      </w:r>
      <w:r w:rsidRPr="00D0530B">
        <w:rPr>
          <w:rFonts w:asciiTheme="majorBidi" w:hAnsiTheme="majorBidi" w:cstheme="majorBidi"/>
          <w:spacing w:val="2"/>
          <w:cs/>
          <w:lang w:val="en-US"/>
        </w:rPr>
        <w:t>จำนวน</w:t>
      </w:r>
      <w:r w:rsidR="00CE78A6">
        <w:rPr>
          <w:rFonts w:asciiTheme="majorBidi" w:hAnsiTheme="majorBidi" w:cstheme="majorBidi"/>
          <w:spacing w:val="2"/>
          <w:lang w:val="en-US"/>
        </w:rPr>
        <w:t xml:space="preserve"> </w:t>
      </w:r>
      <w:r w:rsidR="00CE78A6" w:rsidRPr="00CE78A6">
        <w:rPr>
          <w:rFonts w:asciiTheme="majorBidi" w:hAnsiTheme="majorBidi" w:cstheme="majorBidi"/>
          <w:spacing w:val="2"/>
          <w:lang w:val="en-US"/>
        </w:rPr>
        <w:t>525</w:t>
      </w:r>
      <w:r w:rsidR="00DC1C41" w:rsidRPr="00CE78A6">
        <w:rPr>
          <w:rFonts w:asciiTheme="majorBidi" w:hAnsiTheme="majorBidi" w:cstheme="majorBidi"/>
          <w:spacing w:val="2"/>
          <w:lang w:val="en-US"/>
        </w:rPr>
        <w:t xml:space="preserve"> </w:t>
      </w:r>
      <w:r w:rsidRPr="00CE78A6">
        <w:rPr>
          <w:rFonts w:asciiTheme="majorBidi" w:hAnsiTheme="majorBidi" w:cstheme="majorBidi"/>
          <w:spacing w:val="2"/>
          <w:cs/>
          <w:lang w:val="en-US"/>
        </w:rPr>
        <w:t>ล้</w:t>
      </w:r>
      <w:r w:rsidRPr="00D0530B">
        <w:rPr>
          <w:rFonts w:asciiTheme="majorBidi" w:hAnsiTheme="majorBidi" w:cstheme="majorBidi"/>
          <w:spacing w:val="2"/>
          <w:cs/>
          <w:lang w:val="en-US"/>
        </w:rPr>
        <w:t xml:space="preserve">านบาทและ </w:t>
      </w:r>
      <w:r w:rsidR="00CE78A6">
        <w:rPr>
          <w:rFonts w:asciiTheme="majorBidi" w:hAnsiTheme="majorBidi" w:cstheme="majorBidi"/>
          <w:spacing w:val="2"/>
          <w:lang w:val="en-US"/>
        </w:rPr>
        <w:t>191</w:t>
      </w:r>
      <w:r w:rsidRPr="00D0530B">
        <w:rPr>
          <w:rFonts w:asciiTheme="majorBidi" w:hAnsiTheme="majorBidi" w:cstheme="majorBidi"/>
          <w:spacing w:val="2"/>
          <w:lang w:val="en-US"/>
        </w:rPr>
        <w:t xml:space="preserve"> </w:t>
      </w:r>
      <w:r w:rsidRPr="00D0530B">
        <w:rPr>
          <w:rFonts w:asciiTheme="majorBidi" w:hAnsiTheme="majorBidi" w:cstheme="majorBidi"/>
          <w:spacing w:val="2"/>
          <w:cs/>
          <w:lang w:val="en-US"/>
        </w:rPr>
        <w:t>ล้านบาท</w:t>
      </w:r>
      <w:r w:rsidR="002C7489" w:rsidRPr="00D0530B">
        <w:rPr>
          <w:rFonts w:asciiTheme="majorBidi" w:hAnsiTheme="majorBidi" w:cstheme="majorBidi"/>
          <w:spacing w:val="2"/>
          <w:lang w:val="en-US"/>
        </w:rPr>
        <w:t xml:space="preserve"> </w:t>
      </w:r>
      <w:r w:rsidRPr="00D0530B">
        <w:rPr>
          <w:rFonts w:asciiTheme="majorBidi" w:hAnsiTheme="majorBidi" w:cstheme="majorBidi"/>
          <w:spacing w:val="2"/>
          <w:cs/>
          <w:lang w:val="en-US"/>
        </w:rPr>
        <w:t xml:space="preserve">ตามลำดับ </w:t>
      </w:r>
      <w:r w:rsidRPr="00D0530B">
        <w:rPr>
          <w:rFonts w:asciiTheme="majorBidi" w:hAnsiTheme="majorBidi" w:cstheme="majorBidi"/>
          <w:i/>
          <w:iCs/>
          <w:spacing w:val="2"/>
          <w:lang w:val="en-US"/>
        </w:rPr>
        <w:t>(</w:t>
      </w:r>
      <w:r w:rsidR="009935A8" w:rsidRPr="009935A8">
        <w:rPr>
          <w:rFonts w:asciiTheme="majorBidi" w:hAnsiTheme="majorBidi" w:cstheme="majorBidi"/>
          <w:i/>
          <w:iCs/>
          <w:spacing w:val="2"/>
          <w:lang w:val="en-US"/>
        </w:rPr>
        <w:t>2563</w:t>
      </w:r>
      <w:r w:rsidRPr="00D0530B">
        <w:rPr>
          <w:rFonts w:asciiTheme="majorBidi" w:hAnsiTheme="majorBidi" w:cstheme="majorBidi"/>
          <w:i/>
          <w:iCs/>
          <w:spacing w:val="2"/>
          <w:lang w:val="en-US"/>
        </w:rPr>
        <w:t>:</w:t>
      </w:r>
      <w:r w:rsidRPr="00D0530B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 </w:t>
      </w:r>
      <w:r w:rsidR="009935A8" w:rsidRPr="009935A8">
        <w:rPr>
          <w:rFonts w:asciiTheme="majorBidi" w:hAnsiTheme="majorBidi" w:cstheme="majorBidi"/>
          <w:i/>
          <w:iCs/>
          <w:spacing w:val="2"/>
          <w:lang w:val="en-US"/>
        </w:rPr>
        <w:t>311</w:t>
      </w:r>
      <w:r w:rsidR="00E40410" w:rsidRPr="00D0530B">
        <w:rPr>
          <w:rFonts w:asciiTheme="majorBidi" w:hAnsiTheme="majorBidi" w:cstheme="majorBidi"/>
          <w:i/>
          <w:iCs/>
          <w:spacing w:val="2"/>
          <w:lang w:val="en-US"/>
        </w:rPr>
        <w:t xml:space="preserve"> </w:t>
      </w:r>
      <w:r w:rsidRPr="00D0530B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ล้านบาทและ </w:t>
      </w:r>
      <w:r w:rsidR="009935A8" w:rsidRPr="009935A8">
        <w:rPr>
          <w:rFonts w:asciiTheme="majorBidi" w:hAnsiTheme="majorBidi" w:cstheme="majorBidi"/>
          <w:i/>
          <w:iCs/>
          <w:spacing w:val="2"/>
          <w:lang w:val="en-US"/>
        </w:rPr>
        <w:t>196</w:t>
      </w:r>
      <w:r w:rsidRPr="00D0530B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 ล้านบาท</w:t>
      </w:r>
      <w:r w:rsidR="008208F3" w:rsidRPr="00D0530B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 </w:t>
      </w:r>
      <w:r w:rsidRPr="00D0530B">
        <w:rPr>
          <w:rFonts w:asciiTheme="majorBidi" w:hAnsiTheme="majorBidi" w:cstheme="majorBidi"/>
          <w:i/>
          <w:iCs/>
          <w:spacing w:val="2"/>
          <w:cs/>
          <w:lang w:val="en-US"/>
        </w:rPr>
        <w:t>ตามลำดับ</w:t>
      </w:r>
      <w:r w:rsidRPr="00D0530B">
        <w:rPr>
          <w:rFonts w:asciiTheme="majorBidi" w:hAnsiTheme="majorBidi" w:cstheme="majorBidi"/>
          <w:i/>
          <w:iCs/>
          <w:spacing w:val="2"/>
          <w:lang w:val="en-US"/>
        </w:rPr>
        <w:t>)</w:t>
      </w:r>
      <w:r w:rsidRPr="00D0530B">
        <w:rPr>
          <w:rFonts w:asciiTheme="majorBidi" w:hAnsiTheme="majorBidi" w:cstheme="majorBidi"/>
          <w:spacing w:val="2"/>
          <w:lang w:val="en-US"/>
        </w:rPr>
        <w:t xml:space="preserve"> </w:t>
      </w:r>
      <w:r w:rsidRPr="00D0530B">
        <w:rPr>
          <w:rFonts w:asciiTheme="majorBidi" w:hAnsiTheme="majorBidi" w:cstheme="majorBidi"/>
          <w:spacing w:val="2"/>
          <w:cs/>
          <w:lang w:val="en-US"/>
        </w:rPr>
        <w:t>มีอัตราดอกเบี้ยที่รับรู้ในงบการเงินรวมและงบการเงินเฉพาะกิจการร้อยละ</w:t>
      </w:r>
      <w:r w:rsidR="007A44AB" w:rsidRPr="00D0530B">
        <w:rPr>
          <w:rFonts w:asciiTheme="majorBidi" w:hAnsiTheme="majorBidi" w:cstheme="majorBidi"/>
          <w:lang w:val="en-US"/>
        </w:rPr>
        <w:t xml:space="preserve"> </w:t>
      </w:r>
      <w:r w:rsidR="00CE78A6">
        <w:rPr>
          <w:rFonts w:asciiTheme="majorBidi" w:hAnsiTheme="majorBidi" w:cstheme="majorBidi"/>
          <w:lang w:val="en-US"/>
        </w:rPr>
        <w:t>1.68 - 5.20</w:t>
      </w:r>
      <w:r w:rsidR="005720AF" w:rsidRPr="00D0530B">
        <w:rPr>
          <w:rFonts w:asciiTheme="majorBidi" w:hAnsiTheme="majorBidi" w:cstheme="majorBidi"/>
          <w:lang w:val="en-US"/>
        </w:rPr>
        <w:t xml:space="preserve"> </w:t>
      </w:r>
      <w:r w:rsidRPr="00D0530B">
        <w:rPr>
          <w:rFonts w:asciiTheme="majorBidi" w:hAnsiTheme="majorBidi" w:cstheme="majorBidi"/>
          <w:i/>
          <w:iCs/>
          <w:lang w:val="en-US"/>
        </w:rPr>
        <w:t>(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2563</w:t>
      </w:r>
      <w:r w:rsidRPr="00D0530B">
        <w:rPr>
          <w:rFonts w:asciiTheme="majorBidi" w:hAnsiTheme="majorBidi" w:cstheme="majorBidi"/>
          <w:i/>
          <w:iCs/>
          <w:lang w:val="en-US"/>
        </w:rPr>
        <w:t xml:space="preserve">: </w:t>
      </w:r>
      <w:r w:rsidR="00DD4C87" w:rsidRPr="00D0530B">
        <w:rPr>
          <w:rFonts w:asciiTheme="majorBidi" w:hAnsiTheme="majorBidi"/>
          <w:i/>
          <w:iCs/>
          <w:cs/>
          <w:lang w:val="en-US"/>
        </w:rPr>
        <w:t>ร้อยละ</w:t>
      </w:r>
      <w:r w:rsidR="00DD4C87" w:rsidRPr="00D0530B">
        <w:rPr>
          <w:rFonts w:asciiTheme="majorBidi" w:hAnsiTheme="majorBidi" w:hint="cs"/>
          <w:i/>
          <w:iCs/>
          <w:cs/>
          <w:lang w:val="en-US"/>
        </w:rPr>
        <w:t xml:space="preserve"> </w:t>
      </w:r>
      <w:r w:rsidR="009935A8" w:rsidRPr="009935A8">
        <w:rPr>
          <w:rFonts w:asciiTheme="majorBidi" w:hAnsiTheme="majorBidi"/>
          <w:i/>
          <w:iCs/>
          <w:lang w:val="en-US"/>
        </w:rPr>
        <w:t>1</w:t>
      </w:r>
      <w:r w:rsidR="00D0530B" w:rsidRPr="00D0530B">
        <w:rPr>
          <w:rFonts w:asciiTheme="majorBidi" w:hAnsiTheme="majorBidi"/>
          <w:i/>
          <w:iCs/>
          <w:lang w:val="en-US"/>
        </w:rPr>
        <w:t>.</w:t>
      </w:r>
      <w:r w:rsidR="009935A8" w:rsidRPr="009935A8">
        <w:rPr>
          <w:rFonts w:asciiTheme="majorBidi" w:hAnsiTheme="majorBidi"/>
          <w:i/>
          <w:iCs/>
          <w:lang w:val="en-US"/>
        </w:rPr>
        <w:t>19</w:t>
      </w:r>
      <w:r w:rsidR="00D0530B" w:rsidRPr="00D0530B">
        <w:rPr>
          <w:rFonts w:asciiTheme="majorBidi" w:hAnsiTheme="majorBidi"/>
          <w:i/>
          <w:iCs/>
          <w:lang w:val="en-US"/>
        </w:rPr>
        <w:t xml:space="preserve"> - </w:t>
      </w:r>
      <w:r w:rsidR="009935A8" w:rsidRPr="009935A8">
        <w:rPr>
          <w:rFonts w:asciiTheme="majorBidi" w:hAnsiTheme="majorBidi"/>
          <w:i/>
          <w:iCs/>
          <w:lang w:val="en-US"/>
        </w:rPr>
        <w:t>5</w:t>
      </w:r>
      <w:r w:rsidR="00D0530B" w:rsidRPr="00D0530B">
        <w:rPr>
          <w:rFonts w:asciiTheme="majorBidi" w:hAnsiTheme="majorBidi"/>
          <w:i/>
          <w:iCs/>
          <w:lang w:val="en-US"/>
        </w:rPr>
        <w:t>.</w:t>
      </w:r>
      <w:r w:rsidR="009935A8" w:rsidRPr="009935A8">
        <w:rPr>
          <w:rFonts w:asciiTheme="majorBidi" w:hAnsiTheme="majorBidi"/>
          <w:i/>
          <w:iCs/>
          <w:lang w:val="en-US"/>
        </w:rPr>
        <w:t>20</w:t>
      </w:r>
      <w:r w:rsidR="001D0B3D" w:rsidRPr="00D0530B">
        <w:rPr>
          <w:rFonts w:asciiTheme="majorBidi" w:hAnsiTheme="majorBidi" w:cstheme="majorBidi"/>
          <w:i/>
          <w:iCs/>
          <w:lang w:val="en-US"/>
        </w:rPr>
        <w:t>)</w:t>
      </w:r>
    </w:p>
    <w:p w14:paraId="5235C16F" w14:textId="77777777" w:rsidR="00533425" w:rsidRPr="00533DFC" w:rsidRDefault="00533425" w:rsidP="00AD4D30">
      <w:pPr>
        <w:pStyle w:val="Bo-Blankline"/>
        <w:rPr>
          <w:highlight w:val="yellow"/>
        </w:rPr>
      </w:pPr>
    </w:p>
    <w:p w14:paraId="734AA6A6" w14:textId="395969B1" w:rsidR="00B01559" w:rsidRPr="00D0530B" w:rsidRDefault="00B01559" w:rsidP="00B01559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  <w:lang w:eastAsia="en-US"/>
        </w:rPr>
      </w:pPr>
      <w:r w:rsidRPr="00D0530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การ</w:t>
      </w:r>
      <w:r w:rsidR="00406DF5" w:rsidRPr="00D0530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ประเมิน</w:t>
      </w:r>
      <w:r w:rsidRPr="00D0530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การด้อยค่าของที่ดิน อาคารและอุปกรณ์</w:t>
      </w:r>
      <w:r w:rsidR="00170623" w:rsidRPr="00D0530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en-US"/>
        </w:rPr>
        <w:t>ในงบการเงินรวม และเงินให้กู้ยืมในงบการเงินเฉพาะกิจการ</w:t>
      </w:r>
    </w:p>
    <w:p w14:paraId="11E81AA7" w14:textId="77777777" w:rsidR="00B01559" w:rsidRPr="00D0530B" w:rsidRDefault="00B01559" w:rsidP="00AD4D30">
      <w:pPr>
        <w:pStyle w:val="Bo-Blankline"/>
      </w:pPr>
    </w:p>
    <w:p w14:paraId="10534553" w14:textId="4E49AD28" w:rsidR="008B40EC" w:rsidRDefault="00406DF5" w:rsidP="00406DF5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D0530B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บริษัทย่อยของบริษัท </w:t>
      </w:r>
      <w:r w:rsidR="009935A8" w:rsidRPr="009935A8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D0530B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 แห่ง คือ</w:t>
      </w:r>
      <w:r w:rsidR="0067307A" w:rsidRPr="00D0530B">
        <w:rPr>
          <w:rFonts w:asciiTheme="majorBidi" w:hAnsiTheme="majorBidi" w:cstheme="majorBidi"/>
          <w:sz w:val="30"/>
          <w:szCs w:val="30"/>
          <w:cs/>
          <w:lang w:eastAsia="en-US"/>
        </w:rPr>
        <w:t>บริษัท ทีพีไอ โพลีน ชีวะอินทรีย์ จำกัด และ บริษัท ทีพีไอ ออล ซีซั่นส์ จำกัด มีผลการดำเนินงานที่ขาดทุนต่อเนื่อง ซึ่งเป็นข้อบ่งชี้ของการด้อยค</w:t>
      </w:r>
      <w:r w:rsidR="009D36FE" w:rsidRPr="00D0530B">
        <w:rPr>
          <w:rFonts w:asciiTheme="majorBidi" w:hAnsiTheme="majorBidi" w:cstheme="majorBidi" w:hint="cs"/>
          <w:sz w:val="30"/>
          <w:szCs w:val="30"/>
          <w:cs/>
          <w:lang w:eastAsia="en-US"/>
        </w:rPr>
        <w:t>่</w:t>
      </w:r>
      <w:r w:rsidR="0067307A" w:rsidRPr="00D0530B">
        <w:rPr>
          <w:rFonts w:asciiTheme="majorBidi" w:hAnsiTheme="majorBidi" w:cstheme="majorBidi"/>
          <w:sz w:val="30"/>
          <w:szCs w:val="30"/>
          <w:cs/>
          <w:lang w:eastAsia="en-US"/>
        </w:rPr>
        <w:t>าของที่ดิน อาคาร และอุปกรณ์</w:t>
      </w:r>
      <w:r w:rsidR="0040624F" w:rsidRPr="00D0530B">
        <w:rPr>
          <w:rFonts w:asciiTheme="majorBidi" w:hAnsiTheme="majorBidi" w:cstheme="majorBidi" w:hint="cs"/>
          <w:sz w:val="30"/>
          <w:szCs w:val="30"/>
          <w:cs/>
          <w:lang w:eastAsia="en-US"/>
        </w:rPr>
        <w:t>ในงบการเงินรวม</w:t>
      </w:r>
      <w:r w:rsidR="00092567" w:rsidRPr="00D0530B">
        <w:rPr>
          <w:rFonts w:asciiTheme="majorBidi" w:hAnsiTheme="majorBidi" w:cstheme="majorBidi" w:hint="cs"/>
          <w:sz w:val="30"/>
          <w:szCs w:val="30"/>
          <w:cs/>
          <w:lang w:eastAsia="en-US"/>
        </w:rPr>
        <w:t xml:space="preserve">และเงินให้กู้ยืมในงบการเงินเฉพาะกิจการ </w:t>
      </w:r>
      <w:r w:rsidR="0067307A" w:rsidRPr="00D0530B">
        <w:rPr>
          <w:rFonts w:asciiTheme="majorBidi" w:hAnsiTheme="majorBidi" w:cstheme="majorBidi"/>
          <w:sz w:val="30"/>
          <w:szCs w:val="30"/>
          <w:cs/>
          <w:lang w:eastAsia="en-US"/>
        </w:rPr>
        <w:t>กลุ่มบริษัท</w:t>
      </w:r>
      <w:r w:rsidR="00092567" w:rsidRPr="00D0530B">
        <w:rPr>
          <w:rFonts w:asciiTheme="majorBidi" w:hAnsiTheme="majorBidi" w:cstheme="majorBidi" w:hint="cs"/>
          <w:sz w:val="30"/>
          <w:szCs w:val="30"/>
          <w:cs/>
          <w:lang w:eastAsia="en-US"/>
        </w:rPr>
        <w:t>และบริษัท</w:t>
      </w:r>
      <w:r w:rsidR="0067307A" w:rsidRPr="00D0530B">
        <w:rPr>
          <w:rFonts w:asciiTheme="majorBidi" w:hAnsiTheme="majorBidi" w:cstheme="majorBidi"/>
          <w:sz w:val="30"/>
          <w:szCs w:val="30"/>
          <w:cs/>
          <w:lang w:eastAsia="en-US"/>
        </w:rPr>
        <w:t>จึงได้ประเมิน</w:t>
      </w:r>
      <w:r w:rsidR="00B01559" w:rsidRPr="00D0530B">
        <w:rPr>
          <w:rFonts w:asciiTheme="majorBidi" w:hAnsiTheme="majorBidi" w:cstheme="majorBidi"/>
          <w:sz w:val="30"/>
          <w:szCs w:val="30"/>
          <w:cs/>
          <w:lang w:eastAsia="en-US"/>
        </w:rPr>
        <w:t>มูลค่าที่จะได้รับคืนมาจากมูลค่าจากการใช้ ซึ่ง</w:t>
      </w:r>
      <w:r w:rsidR="00463618" w:rsidRPr="00D0530B">
        <w:rPr>
          <w:rFonts w:asciiTheme="majorBidi" w:hAnsiTheme="majorBidi" w:cstheme="majorBidi"/>
          <w:sz w:val="30"/>
          <w:szCs w:val="30"/>
          <w:cs/>
          <w:lang w:eastAsia="en-US"/>
        </w:rPr>
        <w:t>เป็นการ</w:t>
      </w:r>
      <w:r w:rsidR="00B01559" w:rsidRPr="00D0530B">
        <w:rPr>
          <w:rFonts w:asciiTheme="majorBidi" w:hAnsiTheme="majorBidi" w:cstheme="majorBidi"/>
          <w:sz w:val="30"/>
          <w:szCs w:val="30"/>
          <w:cs/>
          <w:lang w:eastAsia="en-US"/>
        </w:rPr>
        <w:t>ประมาณจากการคิดลดกระแสเงินสดที่จะได้รับในอนาคตท</w:t>
      </w:r>
      <w:r w:rsidRPr="00D0530B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ี่เกิดขึ้นจากการใช้สินทรัพย์นั้น </w:t>
      </w:r>
      <w:r w:rsidR="008B40EC" w:rsidRPr="00D0530B">
        <w:rPr>
          <w:rFonts w:asciiTheme="majorBidi" w:hAnsiTheme="majorBidi" w:cstheme="majorBidi"/>
          <w:sz w:val="30"/>
          <w:szCs w:val="30"/>
          <w:cs/>
        </w:rPr>
        <w:t>ข้อสมมติที่สำคัญที่ใช้ในการประเมินมูลค่าที่คาดว่าจะได้รับคืน ได้แก่ ปริมาณและราคาขาย อัตราการเติบโตระยะยาว ซึ่งได้มาจากการประมาณการรายได้ในอนาคตโดยอาศัยประสบการณ์ในอดีตปรับปรุงด้วยรายได้ที่คาดว่าจะได้รับ และอัตราคิดลดซึ่ง</w:t>
      </w:r>
      <w:r w:rsidRPr="00D0530B">
        <w:rPr>
          <w:rFonts w:asciiTheme="majorBidi" w:hAnsiTheme="majorBidi" w:cstheme="majorBidi"/>
          <w:sz w:val="30"/>
          <w:szCs w:val="30"/>
          <w:cs/>
        </w:rPr>
        <w:t>เป็นอัตราถัวเฉลี่ยถ่วงน้ำหนักของ</w:t>
      </w:r>
      <w:r w:rsidR="008B40EC" w:rsidRPr="00D0530B">
        <w:rPr>
          <w:rFonts w:asciiTheme="majorBidi" w:hAnsiTheme="majorBidi" w:cstheme="majorBidi"/>
          <w:sz w:val="30"/>
          <w:szCs w:val="30"/>
          <w:cs/>
        </w:rPr>
        <w:t>เงินทุนของธุรกิจ (</w:t>
      </w:r>
      <w:r w:rsidR="008B40EC" w:rsidRPr="00D0530B">
        <w:rPr>
          <w:rFonts w:asciiTheme="majorBidi" w:hAnsiTheme="majorBidi" w:cstheme="majorBidi"/>
          <w:sz w:val="30"/>
          <w:szCs w:val="30"/>
        </w:rPr>
        <w:t xml:space="preserve">WACC) </w:t>
      </w:r>
      <w:r w:rsidR="008208F3" w:rsidRPr="00D0530B">
        <w:rPr>
          <w:rFonts w:asciiTheme="majorBidi" w:hAnsiTheme="majorBidi" w:cstheme="majorBidi"/>
          <w:sz w:val="30"/>
          <w:szCs w:val="30"/>
          <w:cs/>
          <w:lang w:val="en-US"/>
        </w:rPr>
        <w:t>ของ</w:t>
      </w:r>
      <w:r w:rsidR="008208F3" w:rsidRPr="00D0530B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บริษัท ทีพีไอ โพลีน ชีวะอินทรีย์ จำกัด และ บริษัท ทีพีไอ ออล ซีซั่นส์ จำกัด </w:t>
      </w:r>
      <w:r w:rsidR="008B40EC" w:rsidRPr="00D0530B">
        <w:rPr>
          <w:rFonts w:asciiTheme="majorBidi" w:hAnsiTheme="majorBidi" w:cstheme="majorBidi"/>
          <w:sz w:val="30"/>
          <w:szCs w:val="30"/>
          <w:cs/>
        </w:rPr>
        <w:t xml:space="preserve">ที่อัตราร้อยละ </w:t>
      </w:r>
      <w:r w:rsidR="00F149B0">
        <w:rPr>
          <w:rFonts w:asciiTheme="majorBidi" w:hAnsiTheme="majorBidi" w:cstheme="majorBidi"/>
          <w:sz w:val="30"/>
          <w:szCs w:val="30"/>
        </w:rPr>
        <w:t>8.00</w:t>
      </w:r>
      <w:r w:rsidRPr="00D0530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B40EC" w:rsidRPr="00D0530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149B0">
        <w:rPr>
          <w:rFonts w:asciiTheme="majorBidi" w:hAnsiTheme="majorBidi" w:cstheme="majorBidi"/>
          <w:sz w:val="30"/>
          <w:szCs w:val="30"/>
          <w:lang w:val="en-US"/>
        </w:rPr>
        <w:t>10.86</w:t>
      </w:r>
      <w:r w:rsidR="008B40EC" w:rsidRPr="00D0530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B40EC" w:rsidRPr="00D0530B">
        <w:rPr>
          <w:rFonts w:asciiTheme="majorBidi" w:hAnsiTheme="majorBidi" w:cstheme="majorBidi"/>
          <w:sz w:val="30"/>
          <w:szCs w:val="30"/>
          <w:cs/>
          <w:lang w:val="en-US"/>
        </w:rPr>
        <w:t>ตามลำดับ</w:t>
      </w:r>
      <w:r w:rsidR="00425E11" w:rsidRPr="00D0530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425E11" w:rsidRPr="00D0530B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="00425E11" w:rsidRPr="00D0530B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425E11" w:rsidRPr="00D0530B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ร้อยละ 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442709" w:rsidRPr="00D0530B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33</w:t>
      </w:r>
      <w:r w:rsidR="00425E11" w:rsidRPr="00D0530B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425E11" w:rsidRPr="00D0530B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และร้อยละ 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10</w:t>
      </w:r>
      <w:r w:rsidR="00442709" w:rsidRPr="00D0530B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05</w:t>
      </w:r>
      <w:r w:rsidR="00442709" w:rsidRPr="00D0530B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425E11" w:rsidRPr="00D0530B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ตามลำดับ)</w:t>
      </w:r>
      <w:r w:rsidR="00425E11" w:rsidRPr="00D0530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B40EC" w:rsidRPr="00D0530B">
        <w:rPr>
          <w:rFonts w:asciiTheme="majorBidi" w:hAnsiTheme="majorBidi" w:cstheme="majorBidi"/>
          <w:sz w:val="30"/>
          <w:szCs w:val="30"/>
          <w:cs/>
          <w:lang w:val="en-US"/>
        </w:rPr>
        <w:t>จากการพิจารณาการด้อยค่าดังกล่าว</w:t>
      </w:r>
      <w:r w:rsidR="008B40EC" w:rsidRPr="00D0530B">
        <w:rPr>
          <w:rFonts w:asciiTheme="majorBidi" w:hAnsiTheme="majorBidi" w:cstheme="majorBidi"/>
          <w:sz w:val="30"/>
          <w:szCs w:val="30"/>
          <w:cs/>
        </w:rPr>
        <w:t>บริษัทไม่ได้รับรู้ขาดทุนจากการด้อยค่า</w:t>
      </w:r>
      <w:r w:rsidR="00E23D46" w:rsidRPr="00D0530B">
        <w:rPr>
          <w:rFonts w:asciiTheme="majorBidi" w:hAnsiTheme="majorBidi" w:cstheme="majorBidi"/>
          <w:sz w:val="30"/>
          <w:szCs w:val="30"/>
          <w:cs/>
        </w:rPr>
        <w:t>ของที่ดิน อาคารและอุปกรณ์</w:t>
      </w:r>
      <w:r w:rsidR="008B40EC" w:rsidRPr="00D0530B">
        <w:rPr>
          <w:rFonts w:asciiTheme="majorBidi" w:hAnsiTheme="majorBidi" w:cstheme="majorBidi"/>
          <w:sz w:val="30"/>
          <w:szCs w:val="30"/>
          <w:cs/>
        </w:rPr>
        <w:t>ในงบการเงินของบริษัท ทั้งนี้การเพิ่มขึ้นของอัตราคิดลด</w:t>
      </w:r>
      <w:r w:rsidRPr="00D0530B">
        <w:rPr>
          <w:rFonts w:asciiTheme="majorBidi" w:hAnsiTheme="majorBidi" w:cstheme="majorBidi"/>
          <w:sz w:val="30"/>
          <w:szCs w:val="30"/>
          <w:cs/>
        </w:rPr>
        <w:t>และการลด</w:t>
      </w:r>
      <w:r w:rsidR="008B40EC" w:rsidRPr="00D0530B">
        <w:rPr>
          <w:rFonts w:asciiTheme="majorBidi" w:hAnsiTheme="majorBidi" w:cstheme="majorBidi"/>
          <w:sz w:val="30"/>
          <w:szCs w:val="30"/>
          <w:cs/>
        </w:rPr>
        <w:t>ลงของอัตราการเติบโตระยะยาว</w:t>
      </w:r>
      <w:r w:rsidR="008B40EC" w:rsidRPr="00D0530B">
        <w:rPr>
          <w:rFonts w:asciiTheme="majorBidi" w:hAnsiTheme="majorBidi" w:cstheme="majorBidi"/>
          <w:sz w:val="30"/>
          <w:szCs w:val="30"/>
        </w:rPr>
        <w:t xml:space="preserve"> </w:t>
      </w:r>
      <w:r w:rsidR="008B40EC" w:rsidRPr="00D0530B">
        <w:rPr>
          <w:rFonts w:asciiTheme="majorBidi" w:hAnsiTheme="majorBidi" w:cstheme="majorBidi"/>
          <w:sz w:val="30"/>
          <w:szCs w:val="30"/>
          <w:cs/>
        </w:rPr>
        <w:t>อาจทำให้มูลค่าตามบัญชีสูงกว่ามูลค่าที่คาดว่าจะได้รับคืน</w:t>
      </w:r>
    </w:p>
    <w:p w14:paraId="222F67A7" w14:textId="0FA82AFE" w:rsidR="00C07731" w:rsidRPr="00C07731" w:rsidRDefault="00C07731" w:rsidP="00C07731">
      <w:pPr>
        <w:pStyle w:val="Bo-Blankline"/>
        <w:rPr>
          <w:highlight w:val="yellow"/>
        </w:rPr>
      </w:pPr>
    </w:p>
    <w:p w14:paraId="41860407" w14:textId="7FD1CA90" w:rsidR="00C07731" w:rsidRPr="00C07731" w:rsidRDefault="00C07731" w:rsidP="00C07731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</w:pPr>
      <w:r w:rsidRPr="00C0773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en-US"/>
        </w:rPr>
        <w:t>สินทรัพย์เพื่อการสำรวจปิโตรเลียม</w:t>
      </w:r>
    </w:p>
    <w:p w14:paraId="65972DA8" w14:textId="41B64064" w:rsidR="00932DC6" w:rsidRDefault="00932DC6" w:rsidP="00AD4D30">
      <w:pPr>
        <w:pStyle w:val="Bo-Blankline"/>
        <w:rPr>
          <w:highlight w:val="yellow"/>
        </w:rPr>
      </w:pPr>
    </w:p>
    <w:p w14:paraId="6FCCFF36" w14:textId="280DCBC0" w:rsidR="005936C1" w:rsidRPr="00257FD2" w:rsidRDefault="005936C1" w:rsidP="005936C1">
      <w:pPr>
        <w:pStyle w:val="Bo-Blankline"/>
        <w:jc w:val="thaiDistribute"/>
        <w:rPr>
          <w:spacing w:val="8"/>
          <w:sz w:val="30"/>
          <w:szCs w:val="30"/>
        </w:rPr>
      </w:pPr>
      <w:r w:rsidRPr="00257FD2">
        <w:rPr>
          <w:spacing w:val="8"/>
          <w:sz w:val="30"/>
          <w:szCs w:val="30"/>
          <w:cs/>
        </w:rPr>
        <w:t xml:space="preserve">สำหรับสินทรัพย์เพื่อการสำรวจปิโตรเลียมมูลค่าสุทธิทางบัญชี ณ วันที่ </w:t>
      </w:r>
      <w:r w:rsidR="009935A8" w:rsidRPr="009935A8">
        <w:rPr>
          <w:spacing w:val="8"/>
          <w:sz w:val="30"/>
          <w:szCs w:val="30"/>
          <w:lang w:val="en-US"/>
        </w:rPr>
        <w:t>31</w:t>
      </w:r>
      <w:r w:rsidRPr="00257FD2">
        <w:rPr>
          <w:spacing w:val="8"/>
          <w:sz w:val="30"/>
          <w:szCs w:val="30"/>
          <w:cs/>
        </w:rPr>
        <w:t xml:space="preserve"> ธันวาคม </w:t>
      </w:r>
      <w:r w:rsidR="009935A8" w:rsidRPr="009935A8">
        <w:rPr>
          <w:spacing w:val="8"/>
          <w:sz w:val="30"/>
          <w:szCs w:val="30"/>
          <w:lang w:val="en-US"/>
        </w:rPr>
        <w:t>2562</w:t>
      </w:r>
      <w:r w:rsidRPr="00257FD2">
        <w:rPr>
          <w:spacing w:val="8"/>
          <w:sz w:val="30"/>
          <w:szCs w:val="30"/>
          <w:cs/>
        </w:rPr>
        <w:t xml:space="preserve"> มีจำนวนเงินรวม </w:t>
      </w:r>
      <w:r w:rsidR="009935A8" w:rsidRPr="009935A8">
        <w:rPr>
          <w:spacing w:val="8"/>
          <w:sz w:val="30"/>
          <w:szCs w:val="30"/>
          <w:lang w:val="en-US"/>
        </w:rPr>
        <w:t>1</w:t>
      </w:r>
      <w:r w:rsidRPr="00257FD2">
        <w:rPr>
          <w:spacing w:val="8"/>
          <w:sz w:val="30"/>
          <w:szCs w:val="30"/>
        </w:rPr>
        <w:t>,</w:t>
      </w:r>
      <w:r w:rsidR="009935A8" w:rsidRPr="009935A8">
        <w:rPr>
          <w:spacing w:val="8"/>
          <w:sz w:val="30"/>
          <w:szCs w:val="30"/>
          <w:lang w:val="en-US"/>
        </w:rPr>
        <w:t>388</w:t>
      </w:r>
      <w:r w:rsidRPr="00257FD2">
        <w:rPr>
          <w:spacing w:val="8"/>
          <w:sz w:val="30"/>
          <w:szCs w:val="30"/>
          <w:cs/>
        </w:rPr>
        <w:t xml:space="preserve"> ล้านบาท ในเดือนมิถุนายน </w:t>
      </w:r>
      <w:r w:rsidR="009935A8" w:rsidRPr="009935A8">
        <w:rPr>
          <w:spacing w:val="8"/>
          <w:sz w:val="30"/>
          <w:szCs w:val="30"/>
          <w:lang w:val="en-US"/>
        </w:rPr>
        <w:t>2563</w:t>
      </w:r>
      <w:r w:rsidRPr="00257FD2">
        <w:rPr>
          <w:spacing w:val="8"/>
          <w:sz w:val="30"/>
          <w:szCs w:val="30"/>
          <w:cs/>
        </w:rPr>
        <w:t xml:space="preserve"> บริษัทย่อยแห่งหนึ่งได้ขอขยายเวลาสำรวจปิโตรเลียมช่วงที่สามต่อไปจนถึงเดือนมกราคม </w:t>
      </w:r>
      <w:r w:rsidR="009935A8" w:rsidRPr="009935A8">
        <w:rPr>
          <w:spacing w:val="8"/>
          <w:sz w:val="30"/>
          <w:szCs w:val="30"/>
          <w:lang w:val="en-US"/>
        </w:rPr>
        <w:t>2564</w:t>
      </w:r>
      <w:r w:rsidRPr="00257FD2">
        <w:rPr>
          <w:spacing w:val="8"/>
          <w:sz w:val="30"/>
          <w:szCs w:val="30"/>
          <w:cs/>
        </w:rPr>
        <w:t xml:space="preserve"> จากการศึกษาของบริษัทที่ปรึกษาและจากประเมินของบริษัทย่อยดังกล่าวพบว่ายังเป็นพื้นที่ที่มีศักยภาพทางปิโตรเลียม ถ้าทำการสำรวจเพิ่มเติมและขุดเจาะสำรวจปิโตรเลียมหลุมถัดไป โอกาสจะพบปิโตรเลียมก็จะมีมาก</w:t>
      </w:r>
    </w:p>
    <w:p w14:paraId="2667B50D" w14:textId="633BBD82" w:rsidR="00C07731" w:rsidRDefault="00C07731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  <w:r>
        <w:rPr>
          <w:cs/>
          <w:lang w:val="en-US"/>
        </w:rPr>
        <w:br w:type="page"/>
      </w:r>
    </w:p>
    <w:p w14:paraId="73998611" w14:textId="5CF35628" w:rsidR="005936C1" w:rsidRPr="00A13A62" w:rsidRDefault="005936C1" w:rsidP="005936C1">
      <w:pPr>
        <w:pStyle w:val="Bo-Blankline"/>
        <w:jc w:val="thaiDistribute"/>
        <w:rPr>
          <w:spacing w:val="10"/>
          <w:sz w:val="30"/>
          <w:szCs w:val="30"/>
          <w:lang w:val="en-US"/>
        </w:rPr>
      </w:pPr>
      <w:r>
        <w:rPr>
          <w:rFonts w:hint="cs"/>
          <w:spacing w:val="8"/>
          <w:sz w:val="30"/>
          <w:szCs w:val="30"/>
          <w:cs/>
        </w:rPr>
        <w:lastRenderedPageBreak/>
        <w:t>ต่อมา</w:t>
      </w:r>
      <w:r w:rsidRPr="003725D0">
        <w:rPr>
          <w:spacing w:val="8"/>
          <w:sz w:val="30"/>
          <w:szCs w:val="30"/>
          <w:cs/>
        </w:rPr>
        <w:t>บริษัทย่อยดังกล่าวได้ทำการประเมินผลการเจาะสำรวจปิโตรเลียม ซึ่งพบปริมาณสำรอง</w:t>
      </w:r>
      <w:r w:rsidRPr="003725D0">
        <w:rPr>
          <w:rFonts w:hint="cs"/>
          <w:spacing w:val="8"/>
          <w:sz w:val="30"/>
          <w:szCs w:val="30"/>
          <w:cs/>
        </w:rPr>
        <w:t>แต่</w:t>
      </w:r>
      <w:r w:rsidRPr="003725D0">
        <w:rPr>
          <w:spacing w:val="8"/>
          <w:sz w:val="30"/>
          <w:szCs w:val="30"/>
          <w:cs/>
        </w:rPr>
        <w:t>ไ</w:t>
      </w:r>
      <w:r w:rsidRPr="003725D0">
        <w:rPr>
          <w:rFonts w:hint="cs"/>
          <w:spacing w:val="8"/>
          <w:sz w:val="30"/>
          <w:szCs w:val="30"/>
          <w:cs/>
        </w:rPr>
        <w:t>ม่</w:t>
      </w:r>
      <w:r w:rsidRPr="003725D0">
        <w:rPr>
          <w:spacing w:val="8"/>
          <w:sz w:val="30"/>
          <w:szCs w:val="30"/>
          <w:cs/>
        </w:rPr>
        <w:t>เพียงพอใน</w:t>
      </w:r>
      <w:r>
        <w:rPr>
          <w:rFonts w:hint="cs"/>
          <w:spacing w:val="8"/>
          <w:sz w:val="30"/>
          <w:szCs w:val="30"/>
          <w:cs/>
        </w:rPr>
        <w:t>การพัฒนา</w:t>
      </w:r>
      <w:r w:rsidRPr="003725D0">
        <w:rPr>
          <w:spacing w:val="10"/>
          <w:sz w:val="30"/>
          <w:szCs w:val="30"/>
          <w:cs/>
        </w:rPr>
        <w:t>เชิง</w:t>
      </w:r>
      <w:r w:rsidRPr="003725D0">
        <w:rPr>
          <w:spacing w:val="-10"/>
          <w:sz w:val="30"/>
          <w:szCs w:val="30"/>
          <w:cs/>
        </w:rPr>
        <w:t>พาณิชย์</w:t>
      </w:r>
      <w:r w:rsidRPr="00FB43BF">
        <w:rPr>
          <w:sz w:val="30"/>
          <w:szCs w:val="30"/>
          <w:cs/>
        </w:rPr>
        <w:t xml:space="preserve"> จึงทำการยกเลิกการสำรวจปิโตรเลียมทั้งหมด ดังนั้น</w:t>
      </w:r>
      <w:r>
        <w:rPr>
          <w:rFonts w:hint="cs"/>
          <w:sz w:val="30"/>
          <w:szCs w:val="30"/>
          <w:cs/>
        </w:rPr>
        <w:t>กลุ่ม</w:t>
      </w:r>
      <w:r w:rsidRPr="00FB43BF">
        <w:rPr>
          <w:sz w:val="30"/>
          <w:szCs w:val="30"/>
          <w:cs/>
        </w:rPr>
        <w:t>บริษัท</w:t>
      </w:r>
      <w:r>
        <w:rPr>
          <w:rFonts w:hint="cs"/>
          <w:sz w:val="30"/>
          <w:szCs w:val="30"/>
          <w:cs/>
        </w:rPr>
        <w:t>จึงรับรู้ขาดทุนจากการ</w:t>
      </w:r>
      <w:r w:rsidR="00CD0F30">
        <w:rPr>
          <w:sz w:val="30"/>
          <w:szCs w:val="30"/>
        </w:rPr>
        <w:br/>
      </w:r>
      <w:r w:rsidRPr="003725D0">
        <w:rPr>
          <w:spacing w:val="-10"/>
          <w:sz w:val="30"/>
          <w:szCs w:val="30"/>
          <w:cs/>
        </w:rPr>
        <w:t>ด้อย</w:t>
      </w:r>
      <w:r w:rsidRPr="003725D0">
        <w:rPr>
          <w:spacing w:val="-4"/>
          <w:sz w:val="30"/>
          <w:szCs w:val="30"/>
          <w:cs/>
        </w:rPr>
        <w:t xml:space="preserve">ค่าสินทรัพย์เพื่อการสำรวจปิโตรเลียมดังกล่าว จำนวน </w:t>
      </w:r>
      <w:r w:rsidR="009935A8" w:rsidRPr="009935A8">
        <w:rPr>
          <w:spacing w:val="-4"/>
          <w:sz w:val="30"/>
          <w:szCs w:val="30"/>
          <w:lang w:val="en-US"/>
        </w:rPr>
        <w:t>1</w:t>
      </w:r>
      <w:r w:rsidRPr="003725D0">
        <w:rPr>
          <w:spacing w:val="-4"/>
          <w:sz w:val="30"/>
          <w:szCs w:val="30"/>
        </w:rPr>
        <w:t>,</w:t>
      </w:r>
      <w:r w:rsidR="009935A8" w:rsidRPr="009935A8">
        <w:rPr>
          <w:spacing w:val="-4"/>
          <w:sz w:val="30"/>
          <w:szCs w:val="30"/>
          <w:lang w:val="en-US"/>
        </w:rPr>
        <w:t>602</w:t>
      </w:r>
      <w:r w:rsidRPr="003725D0">
        <w:rPr>
          <w:spacing w:val="-4"/>
          <w:sz w:val="30"/>
          <w:szCs w:val="30"/>
          <w:cs/>
        </w:rPr>
        <w:t xml:space="preserve"> ล้านบาท </w:t>
      </w:r>
      <w:r>
        <w:rPr>
          <w:rFonts w:hint="cs"/>
          <w:spacing w:val="-4"/>
          <w:sz w:val="30"/>
          <w:szCs w:val="30"/>
          <w:cs/>
        </w:rPr>
        <w:t>เป็นค่าใช้จ่ายในงบการเงินรวม</w:t>
      </w:r>
      <w:r w:rsidRPr="003725D0">
        <w:rPr>
          <w:spacing w:val="-4"/>
          <w:sz w:val="30"/>
          <w:szCs w:val="30"/>
          <w:cs/>
        </w:rPr>
        <w:t>สำหรับปีสิ้นสุดวันที่</w:t>
      </w:r>
      <w:r w:rsidRPr="00FB43BF">
        <w:rPr>
          <w:sz w:val="30"/>
          <w:szCs w:val="30"/>
          <w:cs/>
        </w:rPr>
        <w:t xml:space="preserve"> </w:t>
      </w:r>
      <w:r w:rsidR="009935A8" w:rsidRPr="009935A8">
        <w:rPr>
          <w:spacing w:val="10"/>
          <w:sz w:val="30"/>
          <w:szCs w:val="30"/>
          <w:lang w:val="en-US"/>
        </w:rPr>
        <w:t>31</w:t>
      </w:r>
      <w:r w:rsidRPr="003725D0">
        <w:rPr>
          <w:spacing w:val="10"/>
          <w:sz w:val="30"/>
          <w:szCs w:val="30"/>
          <w:cs/>
        </w:rPr>
        <w:t xml:space="preserve"> ธันวาคม </w:t>
      </w:r>
      <w:r w:rsidR="009935A8" w:rsidRPr="009935A8">
        <w:rPr>
          <w:spacing w:val="10"/>
          <w:sz w:val="30"/>
          <w:szCs w:val="30"/>
          <w:lang w:val="en-US"/>
        </w:rPr>
        <w:t>2563</w:t>
      </w:r>
    </w:p>
    <w:p w14:paraId="63B92BEA" w14:textId="77777777" w:rsidR="005936C1" w:rsidRDefault="005936C1" w:rsidP="005936C1">
      <w:pPr>
        <w:pStyle w:val="Bo-Blankline"/>
        <w:jc w:val="thaiDistribute"/>
        <w:rPr>
          <w:lang w:val="en-US"/>
        </w:rPr>
      </w:pPr>
    </w:p>
    <w:p w14:paraId="51D6A605" w14:textId="1FE929C6" w:rsidR="005936C1" w:rsidRPr="00181BA3" w:rsidRDefault="005936C1" w:rsidP="005936C1">
      <w:pPr>
        <w:pStyle w:val="Bo-Blankline"/>
        <w:jc w:val="thaiDistribute"/>
        <w:rPr>
          <w:sz w:val="30"/>
          <w:szCs w:val="30"/>
          <w:cs/>
        </w:rPr>
      </w:pPr>
      <w:r w:rsidRPr="00181BA3">
        <w:rPr>
          <w:rFonts w:hint="cs"/>
          <w:sz w:val="30"/>
          <w:szCs w:val="30"/>
          <w:cs/>
        </w:rPr>
        <w:t xml:space="preserve">ในปี </w:t>
      </w:r>
      <w:r w:rsidR="009935A8" w:rsidRPr="009935A8">
        <w:rPr>
          <w:sz w:val="30"/>
          <w:szCs w:val="30"/>
          <w:lang w:val="en-US"/>
        </w:rPr>
        <w:t>2564</w:t>
      </w:r>
      <w:r w:rsidRPr="00181BA3">
        <w:rPr>
          <w:sz w:val="30"/>
          <w:szCs w:val="30"/>
        </w:rPr>
        <w:t xml:space="preserve"> </w:t>
      </w:r>
      <w:r w:rsidRPr="00181BA3">
        <w:rPr>
          <w:rFonts w:hint="cs"/>
          <w:sz w:val="30"/>
          <w:szCs w:val="30"/>
          <w:cs/>
        </w:rPr>
        <w:t>บริษัทย่อยดังกล่าวได้ตัดจำหน่ายสินทรัพย์เพื่อการสำรวจปิโตรเลียมทั้งจำนวนแล้ว</w:t>
      </w:r>
    </w:p>
    <w:p w14:paraId="07D11AE4" w14:textId="7C015924" w:rsidR="005936C1" w:rsidRDefault="005936C1" w:rsidP="00AD4D30">
      <w:pPr>
        <w:pStyle w:val="Bo-Blankline"/>
        <w:rPr>
          <w:highlight w:val="yellow"/>
        </w:rPr>
      </w:pPr>
    </w:p>
    <w:p w14:paraId="1485C401" w14:textId="2CCFC52A" w:rsidR="005E3206" w:rsidRPr="00CC3984" w:rsidRDefault="005E3206" w:rsidP="003C6BBF">
      <w:pPr>
        <w:pStyle w:val="Caption"/>
        <w:ind w:hanging="900"/>
        <w:rPr>
          <w:lang w:val="en-GB" w:eastAsia="x-none"/>
        </w:rPr>
      </w:pPr>
      <w:r w:rsidRPr="00CC3984">
        <w:rPr>
          <w:rFonts w:hint="cs"/>
          <w:cs/>
          <w:lang w:val="en-GB" w:eastAsia="x-none"/>
        </w:rPr>
        <w:t>สัญญาเช่า</w:t>
      </w:r>
    </w:p>
    <w:p w14:paraId="4DADECC5" w14:textId="77777777" w:rsidR="002A2AE6" w:rsidRPr="00533DFC" w:rsidRDefault="002A2AE6" w:rsidP="00787DF5">
      <w:pPr>
        <w:pStyle w:val="Bo-Blankline"/>
        <w:jc w:val="thaiDistribute"/>
        <w:rPr>
          <w:rFonts w:asciiTheme="majorBidi" w:hAnsiTheme="majorBidi" w:cstheme="majorBidi"/>
          <w:highlight w:val="yellow"/>
        </w:rPr>
      </w:pPr>
    </w:p>
    <w:p w14:paraId="7018CD6E" w14:textId="77777777" w:rsidR="003C7228" w:rsidRPr="00CC3984" w:rsidRDefault="003C7228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CC3984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ในฐานะผู้เช่า</w:t>
      </w:r>
    </w:p>
    <w:p w14:paraId="028DF624" w14:textId="77777777" w:rsidR="003C7228" w:rsidRPr="00CC3984" w:rsidRDefault="003C7228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580"/>
        <w:gridCol w:w="242"/>
        <w:gridCol w:w="1111"/>
        <w:gridCol w:w="236"/>
        <w:gridCol w:w="1199"/>
        <w:gridCol w:w="236"/>
        <w:gridCol w:w="1136"/>
        <w:gridCol w:w="236"/>
        <w:gridCol w:w="1199"/>
      </w:tblGrid>
      <w:tr w:rsidR="00CC3984" w:rsidRPr="00CC3984" w14:paraId="2A5FE39E" w14:textId="77777777" w:rsidTr="00BD7F61">
        <w:tc>
          <w:tcPr>
            <w:tcW w:w="3580" w:type="dxa"/>
          </w:tcPr>
          <w:p w14:paraId="29787C1B" w14:textId="64051FB1" w:rsidR="00CC3984" w:rsidRPr="00CC3984" w:rsidRDefault="00CC3984" w:rsidP="00CC39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398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42" w:type="dxa"/>
          </w:tcPr>
          <w:p w14:paraId="0E3DF15A" w14:textId="77777777" w:rsidR="00CC3984" w:rsidRPr="00CC3984" w:rsidRDefault="00CC3984" w:rsidP="00CC398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6" w:type="dxa"/>
            <w:gridSpan w:val="3"/>
          </w:tcPr>
          <w:p w14:paraId="7960BF7E" w14:textId="77777777" w:rsidR="00CC3984" w:rsidRPr="00CC3984" w:rsidRDefault="00CC3984" w:rsidP="00CC39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39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F9F2EA7" w14:textId="77777777" w:rsidR="00CC3984" w:rsidRPr="00CC3984" w:rsidRDefault="00CC3984" w:rsidP="00CC39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1" w:type="dxa"/>
            <w:gridSpan w:val="3"/>
          </w:tcPr>
          <w:p w14:paraId="68CD631B" w14:textId="77777777" w:rsidR="00CC3984" w:rsidRPr="00CC3984" w:rsidRDefault="00CC3984" w:rsidP="00CC39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39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3984" w:rsidRPr="00CC3984" w14:paraId="269DB27F" w14:textId="77777777" w:rsidTr="00BD7F61">
        <w:tc>
          <w:tcPr>
            <w:tcW w:w="3580" w:type="dxa"/>
          </w:tcPr>
          <w:p w14:paraId="3BABF1F3" w14:textId="1939BDAE" w:rsidR="00CC3984" w:rsidRPr="00CC3984" w:rsidRDefault="00CC3984" w:rsidP="00CC39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39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C39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C39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2" w:type="dxa"/>
          </w:tcPr>
          <w:p w14:paraId="4E6DD10A" w14:textId="77777777" w:rsidR="00CC3984" w:rsidRPr="00CC3984" w:rsidRDefault="00CC3984" w:rsidP="00CC398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65F95DB3" w14:textId="0F3E356F" w:rsidR="00CC3984" w:rsidRPr="00CC3984" w:rsidRDefault="009935A8" w:rsidP="00CC39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2A8C798A" w14:textId="77777777" w:rsidR="00CC3984" w:rsidRPr="00CC3984" w:rsidRDefault="00CC3984" w:rsidP="00CC3984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6A1F70FB" w14:textId="41BFED3F" w:rsidR="00CC3984" w:rsidRPr="00CC3984" w:rsidRDefault="009935A8" w:rsidP="00CC39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33E42D2" w14:textId="77777777" w:rsidR="00CC3984" w:rsidRPr="00CC3984" w:rsidRDefault="00CC3984" w:rsidP="00CC39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</w:tcPr>
          <w:p w14:paraId="169652E0" w14:textId="63DC7FC7" w:rsidR="00CC3984" w:rsidRPr="00CC3984" w:rsidRDefault="009935A8" w:rsidP="00CC39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1FF61406" w14:textId="77777777" w:rsidR="00CC3984" w:rsidRPr="00CC3984" w:rsidRDefault="00CC3984" w:rsidP="00CC3984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3E6AE9F2" w14:textId="45167954" w:rsidR="00CC3984" w:rsidRPr="00CC3984" w:rsidRDefault="009935A8" w:rsidP="00CC39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2563</w:t>
            </w:r>
          </w:p>
        </w:tc>
      </w:tr>
      <w:tr w:rsidR="00CC3984" w:rsidRPr="00CC3984" w14:paraId="52C56631" w14:textId="77777777" w:rsidTr="00BD7F61">
        <w:tc>
          <w:tcPr>
            <w:tcW w:w="3580" w:type="dxa"/>
          </w:tcPr>
          <w:p w14:paraId="0AD573DA" w14:textId="0DB244DC" w:rsidR="00CC3984" w:rsidRPr="00CC3984" w:rsidRDefault="00CC3984" w:rsidP="00BD7F6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9CA3123" w14:textId="77777777" w:rsidR="00CC3984" w:rsidRPr="00CC3984" w:rsidRDefault="00CC3984" w:rsidP="00BD7F61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53" w:type="dxa"/>
            <w:gridSpan w:val="7"/>
          </w:tcPr>
          <w:p w14:paraId="1CCBD55F" w14:textId="77777777" w:rsidR="00CC3984" w:rsidRPr="00CC3984" w:rsidRDefault="00CC3984" w:rsidP="00BD7F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39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39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C39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C3984" w:rsidRPr="00CC3984" w14:paraId="3B9F34A4" w14:textId="77777777" w:rsidTr="00BD7F61">
        <w:tc>
          <w:tcPr>
            <w:tcW w:w="3580" w:type="dxa"/>
          </w:tcPr>
          <w:p w14:paraId="0CCC23B5" w14:textId="4BB1C236" w:rsidR="00CC3984" w:rsidRPr="00CC3984" w:rsidRDefault="00CC3984" w:rsidP="00CC3984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398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42" w:type="dxa"/>
            <w:vAlign w:val="center"/>
          </w:tcPr>
          <w:p w14:paraId="0E829326" w14:textId="77777777" w:rsidR="00CC3984" w:rsidRPr="00CC3984" w:rsidRDefault="00CC3984" w:rsidP="00CC398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253DBB7" w14:textId="51005C15" w:rsidR="00CC3984" w:rsidRPr="00CC3984" w:rsidRDefault="00E15427" w:rsidP="00CC3984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237,614</w:t>
            </w:r>
          </w:p>
        </w:tc>
        <w:tc>
          <w:tcPr>
            <w:tcW w:w="236" w:type="dxa"/>
            <w:vAlign w:val="center"/>
          </w:tcPr>
          <w:p w14:paraId="2620DD30" w14:textId="77777777" w:rsidR="00CC3984" w:rsidRPr="00CC3984" w:rsidRDefault="00CC3984" w:rsidP="00CC39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55D24EE1" w14:textId="3AACD9C4" w:rsidR="00CC3984" w:rsidRPr="00CC3984" w:rsidRDefault="009935A8" w:rsidP="00CC3984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  <w:r w:rsidR="00CC3984" w:rsidRPr="00CC39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  <w:tc>
          <w:tcPr>
            <w:tcW w:w="236" w:type="dxa"/>
            <w:vAlign w:val="center"/>
          </w:tcPr>
          <w:p w14:paraId="002902C8" w14:textId="77777777" w:rsidR="00CC3984" w:rsidRPr="00CC3984" w:rsidRDefault="00CC3984" w:rsidP="00CC39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05C5B7E" w14:textId="547AF870" w:rsidR="00CC3984" w:rsidRPr="00CC3984" w:rsidRDefault="00E15427" w:rsidP="00CC3984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42,033</w:t>
            </w:r>
          </w:p>
        </w:tc>
        <w:tc>
          <w:tcPr>
            <w:tcW w:w="236" w:type="dxa"/>
            <w:vAlign w:val="center"/>
          </w:tcPr>
          <w:p w14:paraId="322ECA64" w14:textId="77777777" w:rsidR="00CC3984" w:rsidRPr="00CC3984" w:rsidRDefault="00CC3984" w:rsidP="00CC39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817297B" w14:textId="58E64F3A" w:rsidR="00CC3984" w:rsidRPr="0049252F" w:rsidRDefault="009935A8" w:rsidP="00CC398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4925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654</w:t>
            </w:r>
          </w:p>
        </w:tc>
      </w:tr>
      <w:tr w:rsidR="00CC3984" w:rsidRPr="00CC3984" w14:paraId="350A7A25" w14:textId="77777777" w:rsidTr="00BD7F61">
        <w:tc>
          <w:tcPr>
            <w:tcW w:w="3580" w:type="dxa"/>
          </w:tcPr>
          <w:p w14:paraId="65B35310" w14:textId="74FAE84E" w:rsidR="00CC3984" w:rsidRPr="00CC3984" w:rsidRDefault="00CC3984" w:rsidP="00CC3984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98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42" w:type="dxa"/>
            <w:vAlign w:val="center"/>
          </w:tcPr>
          <w:p w14:paraId="2B8684B3" w14:textId="77777777" w:rsidR="00CC3984" w:rsidRPr="00CC3984" w:rsidRDefault="00CC3984" w:rsidP="00CC398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629D927A" w14:textId="08200207" w:rsidR="00CC3984" w:rsidRPr="00CC3984" w:rsidRDefault="00E15427" w:rsidP="00CC3984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238,851</w:t>
            </w:r>
          </w:p>
        </w:tc>
        <w:tc>
          <w:tcPr>
            <w:tcW w:w="236" w:type="dxa"/>
            <w:vAlign w:val="center"/>
          </w:tcPr>
          <w:p w14:paraId="52094F26" w14:textId="77777777" w:rsidR="00CC3984" w:rsidRPr="00CC3984" w:rsidRDefault="00CC3984" w:rsidP="00CC39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A2E562C" w14:textId="6C5AD1A8" w:rsidR="00CC3984" w:rsidRPr="00CC3984" w:rsidRDefault="009935A8" w:rsidP="00CC3984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</w:t>
            </w:r>
            <w:r w:rsidR="00CC3984" w:rsidRPr="00CC39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326</w:t>
            </w:r>
          </w:p>
        </w:tc>
        <w:tc>
          <w:tcPr>
            <w:tcW w:w="236" w:type="dxa"/>
            <w:vAlign w:val="center"/>
          </w:tcPr>
          <w:p w14:paraId="6EACA901" w14:textId="77777777" w:rsidR="00CC3984" w:rsidRPr="00CC3984" w:rsidRDefault="00CC3984" w:rsidP="00CC39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0DC6F17" w14:textId="06967A92" w:rsidR="00CC3984" w:rsidRPr="00CC3984" w:rsidRDefault="00E15427" w:rsidP="009A0AD7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184,908</w:t>
            </w:r>
          </w:p>
        </w:tc>
        <w:tc>
          <w:tcPr>
            <w:tcW w:w="236" w:type="dxa"/>
            <w:vAlign w:val="center"/>
          </w:tcPr>
          <w:p w14:paraId="539EBC91" w14:textId="77777777" w:rsidR="00CC3984" w:rsidRPr="00CC3984" w:rsidRDefault="00CC3984" w:rsidP="00CC39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BB4E038" w14:textId="17766CBF" w:rsidR="00CC3984" w:rsidRPr="00CC3984" w:rsidRDefault="009935A8" w:rsidP="00CC398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  <w:r w:rsidR="004925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</w:tr>
      <w:tr w:rsidR="00CC3984" w:rsidRPr="00CC3984" w14:paraId="0F928D2A" w14:textId="77777777" w:rsidTr="00BD7F61">
        <w:tc>
          <w:tcPr>
            <w:tcW w:w="3580" w:type="dxa"/>
          </w:tcPr>
          <w:p w14:paraId="6DFCA0F3" w14:textId="48F7F51B" w:rsidR="00CC3984" w:rsidRPr="00CC3984" w:rsidRDefault="00CC3984" w:rsidP="00CC3984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98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2" w:type="dxa"/>
            <w:vAlign w:val="center"/>
          </w:tcPr>
          <w:p w14:paraId="0FB77D5F" w14:textId="77777777" w:rsidR="00CC3984" w:rsidRPr="00CC3984" w:rsidRDefault="00CC3984" w:rsidP="00CC398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5158FE" w14:textId="29870C07" w:rsidR="00CC3984" w:rsidRPr="00CC3984" w:rsidRDefault="00E15427" w:rsidP="00CC3984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14,871</w:t>
            </w:r>
          </w:p>
        </w:tc>
        <w:tc>
          <w:tcPr>
            <w:tcW w:w="236" w:type="dxa"/>
            <w:vAlign w:val="center"/>
          </w:tcPr>
          <w:p w14:paraId="04CFB396" w14:textId="77777777" w:rsidR="00CC3984" w:rsidRPr="00CC3984" w:rsidRDefault="00CC3984" w:rsidP="00CC39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F293485" w14:textId="4A1C5254" w:rsidR="00CC3984" w:rsidRPr="00CC3984" w:rsidRDefault="009935A8" w:rsidP="00CC3984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C3984" w:rsidRPr="00CC39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236" w:type="dxa"/>
            <w:vAlign w:val="center"/>
          </w:tcPr>
          <w:p w14:paraId="5AD0A08A" w14:textId="77777777" w:rsidR="00CC3984" w:rsidRPr="00CC3984" w:rsidRDefault="00CC3984" w:rsidP="00CC39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0ABC040" w14:textId="22E632A5" w:rsidR="00CC3984" w:rsidRPr="00CC3984" w:rsidRDefault="00E15427" w:rsidP="009A0AD7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14,871</w:t>
            </w:r>
          </w:p>
        </w:tc>
        <w:tc>
          <w:tcPr>
            <w:tcW w:w="236" w:type="dxa"/>
            <w:vAlign w:val="center"/>
          </w:tcPr>
          <w:p w14:paraId="27FB233B" w14:textId="77777777" w:rsidR="00CC3984" w:rsidRPr="00CC3984" w:rsidRDefault="00CC3984" w:rsidP="00CC39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88348F3" w14:textId="7E65C1C2" w:rsidR="00CC3984" w:rsidRPr="00CC3984" w:rsidRDefault="009935A8" w:rsidP="00CC398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C3984" w:rsidRPr="00CC39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</w:tr>
      <w:tr w:rsidR="00CC3984" w:rsidRPr="00CC3984" w14:paraId="58F62ED3" w14:textId="77777777" w:rsidTr="00E2015A">
        <w:tc>
          <w:tcPr>
            <w:tcW w:w="3580" w:type="dxa"/>
          </w:tcPr>
          <w:p w14:paraId="4A07122D" w14:textId="6B82F7CE" w:rsidR="00CC3984" w:rsidRPr="00CC3984" w:rsidRDefault="00CC3984" w:rsidP="00CC3984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98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2" w:type="dxa"/>
            <w:vAlign w:val="center"/>
          </w:tcPr>
          <w:p w14:paraId="0C512BB5" w14:textId="77777777" w:rsidR="00CC3984" w:rsidRPr="00CC3984" w:rsidRDefault="00CC3984" w:rsidP="00CC398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21066CB0" w14:textId="38E6DDCB" w:rsidR="00CC3984" w:rsidRPr="00CC3984" w:rsidRDefault="00E15427" w:rsidP="00CC3984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161,617</w:t>
            </w:r>
          </w:p>
        </w:tc>
        <w:tc>
          <w:tcPr>
            <w:tcW w:w="236" w:type="dxa"/>
            <w:vAlign w:val="center"/>
          </w:tcPr>
          <w:p w14:paraId="0E845CAE" w14:textId="77777777" w:rsidR="00CC3984" w:rsidRPr="00CC3984" w:rsidRDefault="00CC3984" w:rsidP="00CC39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6E4304B" w14:textId="50738870" w:rsidR="00CC3984" w:rsidRPr="00CC3984" w:rsidRDefault="009935A8" w:rsidP="00CC3984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 w:rsidR="00CC3984" w:rsidRPr="00CC39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</w:p>
        </w:tc>
        <w:tc>
          <w:tcPr>
            <w:tcW w:w="236" w:type="dxa"/>
            <w:vAlign w:val="center"/>
          </w:tcPr>
          <w:p w14:paraId="7B1D5FBF" w14:textId="77777777" w:rsidR="00CC3984" w:rsidRPr="00CC3984" w:rsidRDefault="00CC3984" w:rsidP="00CC39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30EF0C90" w14:textId="2CDAEDEB" w:rsidR="00CC3984" w:rsidRPr="00CC3984" w:rsidRDefault="00E15427" w:rsidP="009A0AD7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117,671</w:t>
            </w:r>
          </w:p>
        </w:tc>
        <w:tc>
          <w:tcPr>
            <w:tcW w:w="236" w:type="dxa"/>
            <w:vAlign w:val="center"/>
          </w:tcPr>
          <w:p w14:paraId="5DC1B29F" w14:textId="77777777" w:rsidR="00CC3984" w:rsidRPr="00CC3984" w:rsidRDefault="00CC3984" w:rsidP="00CC39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AEE7472" w14:textId="0AA313FC" w:rsidR="00CC3984" w:rsidRPr="00CC3984" w:rsidRDefault="009935A8" w:rsidP="00CC398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  <w:r w:rsidR="004925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863</w:t>
            </w:r>
          </w:p>
        </w:tc>
      </w:tr>
      <w:tr w:rsidR="00CC3984" w:rsidRPr="00744476" w14:paraId="679670EC" w14:textId="77777777" w:rsidTr="00E2015A">
        <w:tc>
          <w:tcPr>
            <w:tcW w:w="3580" w:type="dxa"/>
          </w:tcPr>
          <w:p w14:paraId="043E338B" w14:textId="5CBAEC3F" w:rsidR="00CC3984" w:rsidRPr="00CC3984" w:rsidRDefault="00CC3984" w:rsidP="00CC3984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C39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2" w:type="dxa"/>
          </w:tcPr>
          <w:p w14:paraId="614C0036" w14:textId="77777777" w:rsidR="00CC3984" w:rsidRPr="00CC3984" w:rsidRDefault="00CC3984" w:rsidP="00CC398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0F19B" w14:textId="6BC721EB" w:rsidR="00CC3984" w:rsidRPr="00CC3984" w:rsidRDefault="00E15427" w:rsidP="00CC3984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652,953</w:t>
            </w:r>
          </w:p>
        </w:tc>
        <w:tc>
          <w:tcPr>
            <w:tcW w:w="236" w:type="dxa"/>
          </w:tcPr>
          <w:p w14:paraId="0E31A6EC" w14:textId="77777777" w:rsidR="00CC3984" w:rsidRPr="00CC3984" w:rsidRDefault="00CC3984" w:rsidP="00CC39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21DD5685" w14:textId="2EFBA5C5" w:rsidR="00CC3984" w:rsidRPr="00CC3984" w:rsidRDefault="009935A8" w:rsidP="00CC3984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619</w:t>
            </w:r>
            <w:r w:rsidR="00CC3984" w:rsidRPr="00CC39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236</w:t>
            </w:r>
          </w:p>
        </w:tc>
        <w:tc>
          <w:tcPr>
            <w:tcW w:w="236" w:type="dxa"/>
          </w:tcPr>
          <w:p w14:paraId="434CFB4A" w14:textId="77777777" w:rsidR="00CC3984" w:rsidRPr="00CC3984" w:rsidRDefault="00CC3984" w:rsidP="00CC39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130F4" w14:textId="4E6BFEE7" w:rsidR="00CC3984" w:rsidRPr="005E6E6D" w:rsidRDefault="00E15427" w:rsidP="00CC3984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E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359,483</w:t>
            </w:r>
          </w:p>
        </w:tc>
        <w:tc>
          <w:tcPr>
            <w:tcW w:w="236" w:type="dxa"/>
          </w:tcPr>
          <w:p w14:paraId="74CFF022" w14:textId="77777777" w:rsidR="00CC3984" w:rsidRPr="00CC3984" w:rsidRDefault="00CC3984" w:rsidP="00CC39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683C2CFA" w14:textId="66713A19" w:rsidR="00CC3984" w:rsidRPr="00CC3984" w:rsidRDefault="009935A8" w:rsidP="00CC398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324</w:t>
            </w:r>
            <w:r w:rsidR="00492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990</w:t>
            </w:r>
          </w:p>
        </w:tc>
      </w:tr>
    </w:tbl>
    <w:p w14:paraId="108E0E07" w14:textId="34BCE7A1" w:rsidR="00CC3984" w:rsidRDefault="00CC3984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</w:p>
    <w:p w14:paraId="3BA56E50" w14:textId="6329DCF0" w:rsidR="003C7228" w:rsidRPr="00BD7F61" w:rsidRDefault="003C7228" w:rsidP="002A2AE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D7F61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9935A8" w:rsidRPr="009935A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BD7F61">
        <w:rPr>
          <w:rFonts w:asciiTheme="majorBidi" w:hAnsiTheme="majorBidi" w:cstheme="majorBidi"/>
          <w:sz w:val="30"/>
          <w:szCs w:val="30"/>
        </w:rPr>
        <w:t xml:space="preserve"> </w:t>
      </w:r>
      <w:r w:rsidRPr="00BD7F61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  <w:r w:rsidR="0049252F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BD7F61">
        <w:rPr>
          <w:rFonts w:asciiTheme="majorBidi" w:hAnsiTheme="majorBidi" w:cstheme="majorBidi"/>
          <w:sz w:val="30"/>
          <w:szCs w:val="30"/>
          <w:cs/>
        </w:rPr>
        <w:t xml:space="preserve">เพิ่มขึ้นเป็นจำนวน </w:t>
      </w:r>
      <w:r w:rsidR="00E15427">
        <w:rPr>
          <w:rFonts w:asciiTheme="majorBidi" w:hAnsiTheme="majorBidi" w:cstheme="majorBidi"/>
          <w:sz w:val="30"/>
          <w:szCs w:val="30"/>
        </w:rPr>
        <w:t>232</w:t>
      </w:r>
      <w:r w:rsidRPr="00BD7F61">
        <w:rPr>
          <w:rFonts w:asciiTheme="majorBidi" w:hAnsiTheme="majorBidi" w:cstheme="majorBidi"/>
          <w:sz w:val="30"/>
          <w:szCs w:val="30"/>
        </w:rPr>
        <w:t xml:space="preserve"> </w:t>
      </w:r>
      <w:r w:rsidRPr="00BD7F61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E15427">
        <w:rPr>
          <w:rFonts w:asciiTheme="majorBidi" w:hAnsiTheme="majorBidi" w:cstheme="majorBidi"/>
          <w:sz w:val="30"/>
          <w:szCs w:val="30"/>
        </w:rPr>
        <w:t>1</w:t>
      </w:r>
      <w:r w:rsidR="00E44AD1">
        <w:rPr>
          <w:rFonts w:asciiTheme="majorBidi" w:hAnsiTheme="majorBidi" w:cstheme="majorBidi"/>
          <w:sz w:val="30"/>
          <w:szCs w:val="30"/>
          <w:lang w:val="en-US"/>
        </w:rPr>
        <w:t>71</w:t>
      </w:r>
      <w:r w:rsidRPr="00BD7F61">
        <w:rPr>
          <w:rFonts w:asciiTheme="majorBidi" w:hAnsiTheme="majorBidi" w:cstheme="majorBidi"/>
          <w:sz w:val="30"/>
          <w:szCs w:val="30"/>
        </w:rPr>
        <w:t xml:space="preserve"> </w:t>
      </w:r>
      <w:r w:rsidRPr="00BD7F6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D7F61">
        <w:rPr>
          <w:rFonts w:asciiTheme="majorBidi" w:hAnsiTheme="majorBidi" w:cstheme="majorBidi"/>
          <w:sz w:val="30"/>
          <w:szCs w:val="30"/>
        </w:rPr>
        <w:t xml:space="preserve"> </w:t>
      </w:r>
      <w:r w:rsidRPr="00BD7F61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BD7F61" w:rsidRPr="00BD7F6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7F61" w:rsidRPr="00BD7F61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="00BD7F61" w:rsidRPr="00BD7F6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138</w:t>
      </w:r>
      <w:r w:rsidR="00BD7F61" w:rsidRPr="00BD7F6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D7F61" w:rsidRPr="00BD7F6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ล้านบาท และ 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92</w:t>
      </w:r>
      <w:r w:rsidR="00BD7F61" w:rsidRPr="00BD7F6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D7F61" w:rsidRPr="00BD7F6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BD7F61" w:rsidRPr="00BD7F6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D7F61" w:rsidRPr="00BD7F6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ตามลำดับ</w:t>
      </w:r>
      <w:r w:rsidR="00BD7F61" w:rsidRPr="00BD7F61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</w:p>
    <w:p w14:paraId="64692AAE" w14:textId="31974D9F" w:rsidR="00D35E73" w:rsidRPr="00533DFC" w:rsidRDefault="00D35E73" w:rsidP="002A2AE6">
      <w:pPr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60727DAC" w14:textId="3884D799" w:rsidR="00D35E73" w:rsidRPr="00BD7F61" w:rsidRDefault="00D35E73" w:rsidP="00D35E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D7F61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Pr="00BD7F61">
        <w:rPr>
          <w:rFonts w:asciiTheme="majorBidi" w:hAnsiTheme="majorBidi" w:cstheme="majorBidi" w:hint="cs"/>
          <w:sz w:val="30"/>
          <w:szCs w:val="30"/>
          <w:cs/>
        </w:rPr>
        <w:t>ที่ดิน อาคาร และยานพาหนะ</w:t>
      </w:r>
      <w:r w:rsidRPr="00BD7F61">
        <w:rPr>
          <w:rFonts w:asciiTheme="majorBidi" w:hAnsiTheme="majorBidi" w:cstheme="majorBidi"/>
          <w:sz w:val="30"/>
          <w:szCs w:val="30"/>
          <w:cs/>
        </w:rPr>
        <w:t xml:space="preserve">หลายแห่งเป็นระยะเวลา </w:t>
      </w:r>
      <w:r w:rsidR="009935A8" w:rsidRPr="009935A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BD7F61">
        <w:rPr>
          <w:rFonts w:asciiTheme="majorBidi" w:hAnsiTheme="majorBidi" w:cstheme="majorBidi"/>
          <w:sz w:val="30"/>
          <w:szCs w:val="30"/>
          <w:lang w:val="en-US"/>
        </w:rPr>
        <w:t xml:space="preserve"> - </w:t>
      </w:r>
      <w:r w:rsidR="009935A8" w:rsidRPr="009935A8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BD7F61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37D529D4" w14:textId="1AA6B24E" w:rsidR="003E00A1" w:rsidRPr="00BD7F61" w:rsidRDefault="003E00A1" w:rsidP="00BD7F61">
      <w:pPr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  <w:cs/>
        </w:rPr>
      </w:pPr>
    </w:p>
    <w:p w14:paraId="404FF144" w14:textId="11B59D06" w:rsidR="003C7228" w:rsidRPr="003C143C" w:rsidRDefault="003C7228" w:rsidP="003C722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143C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5E7821D" w14:textId="77777777" w:rsidR="003C7228" w:rsidRPr="00533DFC" w:rsidRDefault="003C7228" w:rsidP="003C7228">
      <w:pPr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2D776628" w14:textId="45EFA367" w:rsidR="003C7228" w:rsidRPr="003C143C" w:rsidRDefault="003C143C" w:rsidP="003C143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143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C143C">
        <w:rPr>
          <w:rFonts w:asciiTheme="majorBidi" w:hAnsiTheme="majorBidi" w:cstheme="majorBidi" w:hint="cs"/>
          <w:sz w:val="30"/>
          <w:szCs w:val="30"/>
          <w:cs/>
        </w:rPr>
        <w:t>มีสิทธิ</w:t>
      </w:r>
      <w:r w:rsidRPr="003C143C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Pr="003C143C">
        <w:rPr>
          <w:rFonts w:asciiTheme="majorBidi" w:hAnsiTheme="majorBidi" w:cstheme="majorBidi" w:hint="cs"/>
          <w:sz w:val="30"/>
          <w:szCs w:val="30"/>
          <w:cs/>
        </w:rPr>
        <w:t>อสังหาริมทรัพย์</w:t>
      </w:r>
      <w:r w:rsidRPr="003C143C">
        <w:rPr>
          <w:rFonts w:asciiTheme="majorBidi" w:hAnsiTheme="majorBidi" w:cstheme="majorBidi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3C143C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3C143C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3C143C">
        <w:rPr>
          <w:rFonts w:asciiTheme="majorBidi" w:hAnsiTheme="majorBidi" w:cstheme="majorBidi" w:hint="cs"/>
          <w:sz w:val="30"/>
          <w:szCs w:val="30"/>
          <w:cs/>
        </w:rPr>
        <w:t>ดังกล่าวอย่าง</w:t>
      </w:r>
      <w:r w:rsidR="00650154" w:rsidRPr="00650154">
        <w:rPr>
          <w:rFonts w:asciiTheme="majorBidi" w:hAnsiTheme="majorBidi"/>
          <w:sz w:val="30"/>
          <w:szCs w:val="30"/>
          <w:cs/>
        </w:rPr>
        <w:t>สม่ำเสมอ</w:t>
      </w:r>
    </w:p>
    <w:p w14:paraId="5896DB48" w14:textId="155C7EB0" w:rsidR="00650154" w:rsidRDefault="00650154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  <w:lang w:val="en-US"/>
        </w:rPr>
      </w:pPr>
      <w:r>
        <w:rPr>
          <w:rFonts w:asciiTheme="majorBidi" w:hAnsiTheme="majorBidi" w:cstheme="majorBidi"/>
          <w:sz w:val="20"/>
          <w:szCs w:val="20"/>
          <w:highlight w:val="yellow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84"/>
        <w:gridCol w:w="1256"/>
        <w:gridCol w:w="180"/>
        <w:gridCol w:w="1260"/>
        <w:gridCol w:w="180"/>
        <w:gridCol w:w="1260"/>
      </w:tblGrid>
      <w:tr w:rsidR="003C7228" w:rsidRPr="00533DFC" w14:paraId="0AB050CE" w14:textId="77777777" w:rsidTr="00FC333F">
        <w:trPr>
          <w:cantSplit/>
          <w:tblHeader/>
        </w:trPr>
        <w:tc>
          <w:tcPr>
            <w:tcW w:w="3600" w:type="dxa"/>
            <w:shd w:val="clear" w:color="auto" w:fill="auto"/>
            <w:vAlign w:val="bottom"/>
          </w:tcPr>
          <w:p w14:paraId="2E672F53" w14:textId="77777777" w:rsidR="003C7228" w:rsidRPr="00650154" w:rsidRDefault="003C7228" w:rsidP="002A2A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478F58A5" w14:textId="0ECE5667" w:rsidR="003C7228" w:rsidRPr="00650154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50154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1489572" w14:textId="77777777" w:rsidR="003C7228" w:rsidRPr="00533DFC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0" w:type="dxa"/>
            <w:gridSpan w:val="3"/>
          </w:tcPr>
          <w:p w14:paraId="389A18A5" w14:textId="3472C337" w:rsidR="003C7228" w:rsidRPr="00650154" w:rsidRDefault="003C7228" w:rsidP="002A2AE6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50154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228" w:rsidRPr="00533DFC" w14:paraId="7F1F1BB3" w14:textId="77777777" w:rsidTr="00FC333F">
        <w:trPr>
          <w:cantSplit/>
          <w:tblHeader/>
        </w:trPr>
        <w:tc>
          <w:tcPr>
            <w:tcW w:w="3600" w:type="dxa"/>
          </w:tcPr>
          <w:p w14:paraId="2918A0AA" w14:textId="5699CBEF" w:rsidR="003C7228" w:rsidRPr="00650154" w:rsidRDefault="003C7228" w:rsidP="002A2A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50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50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650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</w:tcPr>
          <w:p w14:paraId="30D86B95" w14:textId="6877EDFE" w:rsidR="003C7228" w:rsidRPr="00650154" w:rsidRDefault="009935A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4" w:type="dxa"/>
          </w:tcPr>
          <w:p w14:paraId="79A3F417" w14:textId="77777777" w:rsidR="003C7228" w:rsidRPr="00650154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21D802B4" w14:textId="70488BDE" w:rsidR="003C7228" w:rsidRPr="00650154" w:rsidRDefault="009935A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76EC800A" w14:textId="77777777" w:rsidR="003C7228" w:rsidRPr="00533DFC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9F8F8DD" w14:textId="416CA4C6" w:rsidR="003C7228" w:rsidRPr="00650154" w:rsidRDefault="009935A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0F703298" w14:textId="77777777" w:rsidR="003C7228" w:rsidRPr="00650154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51B1CE" w14:textId="37DE1632" w:rsidR="003C7228" w:rsidRPr="00650154" w:rsidRDefault="009935A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3C7228" w:rsidRPr="00533DFC" w14:paraId="21729B98" w14:textId="77777777" w:rsidTr="00FC333F">
        <w:trPr>
          <w:cantSplit/>
          <w:tblHeader/>
        </w:trPr>
        <w:tc>
          <w:tcPr>
            <w:tcW w:w="3600" w:type="dxa"/>
          </w:tcPr>
          <w:p w14:paraId="6776A97F" w14:textId="2470C5BA" w:rsidR="003C7228" w:rsidRPr="00650154" w:rsidRDefault="003C7228" w:rsidP="002A2AE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E51568F" w14:textId="75445DFD" w:rsidR="003C7228" w:rsidRPr="00650154" w:rsidRDefault="003C7228" w:rsidP="002A2AE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501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70CB0" w:rsidRPr="006501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501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6501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7228" w:rsidRPr="00533DFC" w14:paraId="404F892C" w14:textId="77777777" w:rsidTr="00FC333F">
        <w:trPr>
          <w:cantSplit/>
        </w:trPr>
        <w:tc>
          <w:tcPr>
            <w:tcW w:w="3600" w:type="dxa"/>
          </w:tcPr>
          <w:p w14:paraId="44C7E26C" w14:textId="77777777" w:rsidR="003C7228" w:rsidRPr="00650154" w:rsidRDefault="003C7228" w:rsidP="002A2AE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50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650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50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434618A9" w14:textId="77777777" w:rsidR="003C7228" w:rsidRPr="00650154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732CD38C" w14:textId="77777777" w:rsidR="003C7228" w:rsidRPr="00650154" w:rsidRDefault="003C7228" w:rsidP="002A2AE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9BC9EFE" w14:textId="77777777" w:rsidR="003C7228" w:rsidRPr="00650154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2C36EF" w14:textId="77777777" w:rsidR="003C7228" w:rsidRPr="00533DFC" w:rsidRDefault="003C7228" w:rsidP="002A2AE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F4465A9" w14:textId="77777777" w:rsidR="003C7228" w:rsidRPr="00650154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FCE187" w14:textId="77777777" w:rsidR="003C7228" w:rsidRPr="00650154" w:rsidRDefault="003C7228" w:rsidP="002A2AE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64EFC7" w14:textId="77777777" w:rsidR="003C7228" w:rsidRPr="00650154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7228" w:rsidRPr="00533DFC" w14:paraId="7532F8CF" w14:textId="77777777" w:rsidTr="000C2C8E">
        <w:trPr>
          <w:cantSplit/>
        </w:trPr>
        <w:tc>
          <w:tcPr>
            <w:tcW w:w="3600" w:type="dxa"/>
          </w:tcPr>
          <w:p w14:paraId="01FF2C7B" w14:textId="77777777" w:rsidR="003C7228" w:rsidRPr="00650154" w:rsidRDefault="003C7228" w:rsidP="002A2A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15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5A13AC" w14:textId="77777777" w:rsidR="003C7228" w:rsidRPr="00650154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BB16EAC" w14:textId="77777777" w:rsidR="003C7228" w:rsidRPr="00650154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40EFAE60" w14:textId="77777777" w:rsidR="003C7228" w:rsidRPr="00650154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01764F" w14:textId="77777777" w:rsidR="003C7228" w:rsidRPr="00533DFC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24A1F2" w14:textId="77777777" w:rsidR="003C7228" w:rsidRPr="00650154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65944F" w14:textId="77777777" w:rsidR="003C7228" w:rsidRPr="00650154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F77AE9" w14:textId="77777777" w:rsidR="003C7228" w:rsidRPr="00650154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50154" w:rsidRPr="00650154" w14:paraId="04FBD725" w14:textId="77777777" w:rsidTr="001E552A">
        <w:trPr>
          <w:cantSplit/>
        </w:trPr>
        <w:tc>
          <w:tcPr>
            <w:tcW w:w="3600" w:type="dxa"/>
          </w:tcPr>
          <w:p w14:paraId="4E298810" w14:textId="63F79621" w:rsidR="00650154" w:rsidRPr="00650154" w:rsidRDefault="00650154" w:rsidP="00985826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15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55A9FA" w14:textId="6637DB26" w:rsidR="00650154" w:rsidRPr="00650154" w:rsidRDefault="005E6E6D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47,562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366B656" w14:textId="77777777" w:rsidR="00650154" w:rsidRPr="00650154" w:rsidRDefault="00650154" w:rsidP="006501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66DC4E8" w14:textId="2282FCD9" w:rsidR="00650154" w:rsidRPr="00650154" w:rsidRDefault="009935A8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650154" w:rsidRPr="006501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27AC95" w14:textId="77777777" w:rsidR="00650154" w:rsidRPr="00533DFC" w:rsidRDefault="00650154" w:rsidP="006501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14A1BA" w14:textId="3982FF2B" w:rsidR="00650154" w:rsidRPr="00650154" w:rsidRDefault="005E6E6D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8D2EFF" w14:textId="77777777" w:rsidR="00650154" w:rsidRPr="00650154" w:rsidRDefault="00650154" w:rsidP="006501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50989E" w14:textId="1180154B" w:rsidR="00650154" w:rsidRPr="00650154" w:rsidRDefault="009935A8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50154" w:rsidRPr="006501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</w:tr>
      <w:tr w:rsidR="00650154" w:rsidRPr="00650154" w14:paraId="4BDCFCCE" w14:textId="77777777" w:rsidTr="001E552A">
        <w:trPr>
          <w:cantSplit/>
        </w:trPr>
        <w:tc>
          <w:tcPr>
            <w:tcW w:w="3600" w:type="dxa"/>
          </w:tcPr>
          <w:p w14:paraId="3F8017EF" w14:textId="77777777" w:rsidR="00650154" w:rsidRPr="00650154" w:rsidRDefault="00650154" w:rsidP="00985826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5015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22F3AF" w14:textId="64B1B0F5" w:rsidR="00650154" w:rsidRPr="00650154" w:rsidRDefault="005E6E6D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61,343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7EB3B78" w14:textId="77777777" w:rsidR="00650154" w:rsidRPr="00650154" w:rsidRDefault="00650154" w:rsidP="006501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6553B98" w14:textId="037A8240" w:rsidR="00650154" w:rsidRPr="00650154" w:rsidRDefault="009935A8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650154" w:rsidRPr="006501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DBF742" w14:textId="77777777" w:rsidR="00650154" w:rsidRPr="00533DFC" w:rsidRDefault="00650154" w:rsidP="006501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A96BEE" w14:textId="02F965C5" w:rsidR="00650154" w:rsidRPr="00650154" w:rsidRDefault="005E6E6D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57,052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9E51D7" w14:textId="77777777" w:rsidR="00650154" w:rsidRPr="00650154" w:rsidRDefault="00650154" w:rsidP="006501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B690C7" w14:textId="6BCF4C18" w:rsidR="00650154" w:rsidRPr="00650154" w:rsidRDefault="009935A8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650154" w:rsidRPr="006501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</w:p>
        </w:tc>
      </w:tr>
      <w:tr w:rsidR="00650154" w:rsidRPr="00650154" w14:paraId="392150CE" w14:textId="77777777" w:rsidTr="001E552A">
        <w:trPr>
          <w:cantSplit/>
        </w:trPr>
        <w:tc>
          <w:tcPr>
            <w:tcW w:w="3600" w:type="dxa"/>
          </w:tcPr>
          <w:p w14:paraId="77DB54DB" w14:textId="77777777" w:rsidR="00650154" w:rsidRPr="00650154" w:rsidRDefault="00650154" w:rsidP="00985826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5015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535696" w14:textId="56C4B150" w:rsidR="00650154" w:rsidRPr="00650154" w:rsidRDefault="005E6E6D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8,841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C2D8A3C" w14:textId="77777777" w:rsidR="00650154" w:rsidRPr="00650154" w:rsidRDefault="00650154" w:rsidP="006501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A1D2684" w14:textId="359F64B5" w:rsidR="00650154" w:rsidRPr="00650154" w:rsidRDefault="009935A8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50154" w:rsidRPr="006501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5B8692" w14:textId="77777777" w:rsidR="00650154" w:rsidRPr="00533DFC" w:rsidRDefault="00650154" w:rsidP="006501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46692E" w14:textId="0BF9082F" w:rsidR="00650154" w:rsidRPr="00650154" w:rsidRDefault="005E6E6D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3DD0E4" w14:textId="77777777" w:rsidR="00650154" w:rsidRPr="00650154" w:rsidRDefault="00650154" w:rsidP="006501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83AA19" w14:textId="4842ACCA" w:rsidR="00650154" w:rsidRPr="00650154" w:rsidRDefault="009935A8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50154" w:rsidRPr="006501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</w:tr>
      <w:tr w:rsidR="00650154" w:rsidRPr="00650154" w14:paraId="1D9F05BC" w14:textId="77777777" w:rsidTr="001E552A">
        <w:trPr>
          <w:cantSplit/>
        </w:trPr>
        <w:tc>
          <w:tcPr>
            <w:tcW w:w="3600" w:type="dxa"/>
          </w:tcPr>
          <w:p w14:paraId="4E25D2DD" w14:textId="77777777" w:rsidR="00650154" w:rsidRPr="00650154" w:rsidRDefault="00650154" w:rsidP="00985826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5015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1754EF" w14:textId="0819937C" w:rsidR="00650154" w:rsidRPr="00650154" w:rsidRDefault="005E6E6D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80,515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62216D6" w14:textId="77777777" w:rsidR="00650154" w:rsidRPr="00650154" w:rsidRDefault="00650154" w:rsidP="006501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4D2EA8F" w14:textId="592D2FCE" w:rsidR="00650154" w:rsidRPr="00650154" w:rsidRDefault="009935A8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="00650154" w:rsidRPr="006501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7D291F" w14:textId="77777777" w:rsidR="00650154" w:rsidRPr="00533DFC" w:rsidRDefault="00650154" w:rsidP="006501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9F5471" w14:textId="3AE71C9D" w:rsidR="00650154" w:rsidRPr="00650154" w:rsidRDefault="005E6E6D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67,122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774627" w14:textId="77777777" w:rsidR="00650154" w:rsidRPr="00650154" w:rsidRDefault="00650154" w:rsidP="006501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CAE423" w14:textId="052C54AC" w:rsidR="00650154" w:rsidRPr="00650154" w:rsidRDefault="009935A8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650154" w:rsidRPr="006501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</w:tr>
      <w:tr w:rsidR="00650154" w:rsidRPr="00650154" w14:paraId="71131AB0" w14:textId="77777777" w:rsidTr="001E552A">
        <w:trPr>
          <w:cantSplit/>
        </w:trPr>
        <w:tc>
          <w:tcPr>
            <w:tcW w:w="3600" w:type="dxa"/>
          </w:tcPr>
          <w:p w14:paraId="0F097ECA" w14:textId="77777777" w:rsidR="00650154" w:rsidRPr="00650154" w:rsidRDefault="00650154" w:rsidP="006501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15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7A51D316" w14:textId="1312668C" w:rsidR="00650154" w:rsidRPr="00650154" w:rsidRDefault="005E6E6D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</w:t>
            </w:r>
            <w:r w:rsidR="0019226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01BECAD" w14:textId="77777777" w:rsidR="00650154" w:rsidRPr="00650154" w:rsidRDefault="00650154" w:rsidP="006501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3A538217" w14:textId="15A5F31A" w:rsidR="00650154" w:rsidRPr="00650154" w:rsidRDefault="009935A8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650154" w:rsidRPr="006501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B26CA5" w14:textId="77777777" w:rsidR="00650154" w:rsidRPr="00533DFC" w:rsidRDefault="00650154" w:rsidP="006501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47FEC9F0" w14:textId="5662B78E" w:rsidR="00650154" w:rsidRPr="00650154" w:rsidRDefault="005E6E6D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5C76B" w14:textId="77777777" w:rsidR="00650154" w:rsidRPr="00650154" w:rsidRDefault="00650154" w:rsidP="006501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10156F" w14:textId="3B79845E" w:rsidR="00650154" w:rsidRPr="00650154" w:rsidRDefault="009935A8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50154" w:rsidRPr="006501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</w:p>
        </w:tc>
      </w:tr>
      <w:tr w:rsidR="00650154" w:rsidRPr="00650154" w14:paraId="63CCD37E" w14:textId="77777777" w:rsidTr="005D2606">
        <w:trPr>
          <w:cantSplit/>
        </w:trPr>
        <w:tc>
          <w:tcPr>
            <w:tcW w:w="3600" w:type="dxa"/>
          </w:tcPr>
          <w:p w14:paraId="04F3CA34" w14:textId="5EDD9370" w:rsidR="00650154" w:rsidRPr="00650154" w:rsidRDefault="00787DF5" w:rsidP="006501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87DF5">
              <w:rPr>
                <w:rFonts w:asciiTheme="majorBidi" w:hAnsi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260" w:type="dxa"/>
            <w:shd w:val="clear" w:color="auto" w:fill="auto"/>
          </w:tcPr>
          <w:p w14:paraId="17A0CE89" w14:textId="279AB833" w:rsidR="00650154" w:rsidRPr="00650154" w:rsidRDefault="0067337F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58,787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F20269A" w14:textId="77777777" w:rsidR="00650154" w:rsidRPr="00650154" w:rsidRDefault="00650154" w:rsidP="006501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5F75AAB3" w14:textId="41B69329" w:rsidR="00650154" w:rsidRPr="00650154" w:rsidRDefault="009935A8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650154" w:rsidRPr="006501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227D2E" w14:textId="77777777" w:rsidR="00650154" w:rsidRPr="00533DFC" w:rsidRDefault="00650154" w:rsidP="006501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0629139F" w14:textId="4812D561" w:rsidR="00650154" w:rsidRPr="00650154" w:rsidRDefault="00683BB0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E2804B" w14:textId="77777777" w:rsidR="00650154" w:rsidRPr="00650154" w:rsidRDefault="00650154" w:rsidP="006501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60ACAA" w14:textId="2401F765" w:rsidR="00650154" w:rsidRPr="00650154" w:rsidRDefault="009935A8" w:rsidP="006501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650154" w:rsidRPr="006501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</w:tr>
    </w:tbl>
    <w:p w14:paraId="06D897BE" w14:textId="77777777" w:rsidR="003C7228" w:rsidRPr="00533DFC" w:rsidRDefault="003C7228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</w:p>
    <w:p w14:paraId="3E4214E9" w14:textId="29C78020" w:rsidR="003C7228" w:rsidRPr="00A73EF2" w:rsidRDefault="003C7228" w:rsidP="003C722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73EF2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9935A8" w:rsidRPr="009935A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A73EF2">
        <w:rPr>
          <w:rFonts w:asciiTheme="majorBidi" w:hAnsiTheme="majorBidi" w:cstheme="majorBidi"/>
          <w:sz w:val="30"/>
          <w:szCs w:val="30"/>
        </w:rPr>
        <w:t xml:space="preserve"> </w:t>
      </w:r>
      <w:r w:rsidRPr="00A73EF2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กระแสเงินสดจ่ายทั้งหมดของสัญญาเช่าของกลุ่มบริษัทแล</w:t>
      </w:r>
      <w:r w:rsidR="00670CB0" w:rsidRPr="00A73EF2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A73EF2">
        <w:rPr>
          <w:rFonts w:asciiTheme="majorBidi" w:hAnsiTheme="majorBidi" w:cstheme="majorBidi"/>
          <w:sz w:val="30"/>
          <w:szCs w:val="30"/>
          <w:cs/>
        </w:rPr>
        <w:t xml:space="preserve">บริษัทมีจำนวน </w:t>
      </w:r>
      <w:r w:rsidR="00683BB0">
        <w:rPr>
          <w:rFonts w:asciiTheme="majorBidi" w:hAnsiTheme="majorBidi" w:cstheme="majorBidi"/>
          <w:sz w:val="30"/>
          <w:szCs w:val="30"/>
        </w:rPr>
        <w:t>200.5</w:t>
      </w:r>
      <w:r w:rsidR="00947DE8">
        <w:rPr>
          <w:rFonts w:asciiTheme="majorBidi" w:hAnsiTheme="majorBidi" w:cstheme="majorBidi"/>
          <w:sz w:val="30"/>
          <w:szCs w:val="30"/>
        </w:rPr>
        <w:t>8</w:t>
      </w:r>
      <w:r w:rsidRPr="00A73EF2">
        <w:rPr>
          <w:rFonts w:asciiTheme="majorBidi" w:hAnsiTheme="majorBidi" w:cstheme="majorBidi"/>
          <w:sz w:val="30"/>
          <w:szCs w:val="30"/>
        </w:rPr>
        <w:t xml:space="preserve"> </w:t>
      </w:r>
      <w:r w:rsidRPr="00A73EF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A73EF2">
        <w:rPr>
          <w:rFonts w:asciiTheme="majorBidi" w:hAnsiTheme="majorBidi" w:cstheme="majorBidi"/>
          <w:sz w:val="30"/>
          <w:szCs w:val="30"/>
        </w:rPr>
        <w:t xml:space="preserve"> </w:t>
      </w:r>
      <w:r w:rsidRPr="00A73EF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83BB0">
        <w:rPr>
          <w:rFonts w:asciiTheme="majorBidi" w:hAnsiTheme="majorBidi" w:cstheme="majorBidi"/>
          <w:sz w:val="30"/>
          <w:szCs w:val="30"/>
        </w:rPr>
        <w:t>133.</w:t>
      </w:r>
      <w:r w:rsidR="00947DE8">
        <w:rPr>
          <w:rFonts w:asciiTheme="majorBidi" w:hAnsiTheme="majorBidi" w:cstheme="majorBidi"/>
          <w:sz w:val="30"/>
          <w:szCs w:val="30"/>
        </w:rPr>
        <w:t>07</w:t>
      </w:r>
      <w:r w:rsidRPr="00A73EF2">
        <w:rPr>
          <w:rFonts w:asciiTheme="majorBidi" w:hAnsiTheme="majorBidi" w:cstheme="majorBidi"/>
          <w:sz w:val="30"/>
          <w:szCs w:val="30"/>
        </w:rPr>
        <w:t xml:space="preserve"> </w:t>
      </w:r>
      <w:r w:rsidRPr="00A73EF2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A73EF2" w:rsidRPr="00A73EF2">
        <w:rPr>
          <w:rFonts w:asciiTheme="majorBidi" w:hAnsiTheme="majorBidi" w:cstheme="majorBidi"/>
          <w:sz w:val="30"/>
          <w:szCs w:val="30"/>
        </w:rPr>
        <w:t xml:space="preserve"> </w:t>
      </w:r>
      <w:r w:rsidR="00A73EF2" w:rsidRPr="00A73EF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="00A73EF2" w:rsidRPr="00A73EF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252</w:t>
      </w:r>
      <w:r w:rsidR="00A73EF2" w:rsidRPr="00A73EF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81</w:t>
      </w:r>
      <w:r w:rsidR="00A73EF2" w:rsidRPr="00A73E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73EF2" w:rsidRPr="00A73EF2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A73EF2" w:rsidRPr="00A73E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158</w:t>
      </w:r>
      <w:r w:rsidR="00A73EF2" w:rsidRPr="00A73EF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83</w:t>
      </w:r>
      <w:r w:rsidR="00A73EF2" w:rsidRPr="00A73E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73EF2" w:rsidRPr="00A73EF2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54A1E85B" w14:textId="15FC89CA" w:rsidR="00AD5BD3" w:rsidRPr="00533DFC" w:rsidRDefault="00AD5BD3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</w:p>
    <w:p w14:paraId="5A8E456E" w14:textId="77777777" w:rsidR="008D192D" w:rsidRPr="00533DFC" w:rsidRDefault="00B33CED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en-US"/>
        </w:rPr>
        <w:sectPr w:rsidR="008D192D" w:rsidRPr="00533DFC" w:rsidSect="00B52FBC">
          <w:footerReference w:type="default" r:id="rId16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  <w:r w:rsidRPr="00533DFC"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2D663BA3" w14:textId="6E56D712" w:rsidR="00065E93" w:rsidRPr="00170351" w:rsidRDefault="00065E93" w:rsidP="002C6331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170351">
        <w:rPr>
          <w:rFonts w:asciiTheme="majorBidi" w:hAnsiTheme="majorBidi" w:cstheme="majorBidi"/>
          <w:cs/>
        </w:rPr>
        <w:lastRenderedPageBreak/>
        <w:t>ส</w:t>
      </w:r>
      <w:r w:rsidR="00046319" w:rsidRPr="00170351">
        <w:rPr>
          <w:rFonts w:asciiTheme="majorBidi" w:hAnsiTheme="majorBidi" w:cstheme="majorBidi"/>
          <w:cs/>
        </w:rPr>
        <w:t>ินทรัพย์ไม่มีตัวต</w:t>
      </w:r>
      <w:r w:rsidRPr="00170351">
        <w:rPr>
          <w:rFonts w:asciiTheme="majorBidi" w:hAnsiTheme="majorBidi" w:cstheme="majorBidi"/>
          <w:cs/>
        </w:rPr>
        <w:t>น</w:t>
      </w:r>
    </w:p>
    <w:p w14:paraId="38B762D2" w14:textId="77777777" w:rsidR="005E3206" w:rsidRPr="00170351" w:rsidRDefault="005E3206" w:rsidP="005E3206">
      <w:pPr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800"/>
        <w:gridCol w:w="270"/>
        <w:gridCol w:w="1800"/>
        <w:gridCol w:w="270"/>
        <w:gridCol w:w="1710"/>
        <w:gridCol w:w="270"/>
        <w:gridCol w:w="1890"/>
        <w:gridCol w:w="270"/>
        <w:gridCol w:w="2160"/>
      </w:tblGrid>
      <w:tr w:rsidR="00A228DE" w:rsidRPr="00170351" w14:paraId="3DCDCA05" w14:textId="77777777" w:rsidTr="00EA079E">
        <w:tc>
          <w:tcPr>
            <w:tcW w:w="4050" w:type="dxa"/>
          </w:tcPr>
          <w:p w14:paraId="2150A748" w14:textId="77777777" w:rsidR="00A228DE" w:rsidRPr="00170351" w:rsidRDefault="00A228DE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0" w:type="dxa"/>
            <w:gridSpan w:val="9"/>
            <w:vAlign w:val="bottom"/>
          </w:tcPr>
          <w:p w14:paraId="2E2E35AC" w14:textId="00816732" w:rsidR="00A228DE" w:rsidRPr="00170351" w:rsidRDefault="00A228DE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228DE" w:rsidRPr="00170351" w14:paraId="34868A8E" w14:textId="77777777" w:rsidTr="00F80467">
        <w:tc>
          <w:tcPr>
            <w:tcW w:w="4050" w:type="dxa"/>
          </w:tcPr>
          <w:p w14:paraId="1ACC070C" w14:textId="77777777" w:rsidR="00A228DE" w:rsidRPr="00170351" w:rsidRDefault="00A228DE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0371A0C" w14:textId="4CBB6EC9" w:rsidR="00A228DE" w:rsidRPr="00170351" w:rsidRDefault="00A228DE" w:rsidP="0078401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3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ต้นทุนแหล่งวัตถุดิบและ</w:t>
            </w:r>
            <w:r w:rsidRPr="0017035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70351">
              <w:rPr>
                <w:rFonts w:asciiTheme="majorBidi" w:hAnsiTheme="majorBidi" w:cstheme="majorBidi"/>
                <w:sz w:val="24"/>
                <w:szCs w:val="24"/>
                <w:cs/>
              </w:rPr>
              <w:t>ค่าสัมปทานบัตร</w:t>
            </w:r>
          </w:p>
        </w:tc>
        <w:tc>
          <w:tcPr>
            <w:tcW w:w="270" w:type="dxa"/>
          </w:tcPr>
          <w:p w14:paraId="7CEF0B28" w14:textId="77777777" w:rsidR="00A228DE" w:rsidRPr="00170351" w:rsidRDefault="00A228DE" w:rsidP="006B616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98C04B3" w14:textId="77777777" w:rsidR="00A228DE" w:rsidRPr="00170351" w:rsidRDefault="00A228DE" w:rsidP="00F343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</w:t>
            </w:r>
            <w:r w:rsidRPr="00170351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ซอฟต์แวร์</w:t>
            </w:r>
          </w:p>
        </w:tc>
        <w:tc>
          <w:tcPr>
            <w:tcW w:w="270" w:type="dxa"/>
            <w:vAlign w:val="bottom"/>
          </w:tcPr>
          <w:p w14:paraId="0B9D3AF2" w14:textId="77777777" w:rsidR="00A228DE" w:rsidRPr="00170351" w:rsidRDefault="00A228DE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9EB0964" w14:textId="77777777" w:rsidR="00A228DE" w:rsidRPr="00170351" w:rsidRDefault="00A228DE" w:rsidP="00DE64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35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170351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ต้นทุนพัฒนา</w:t>
            </w:r>
          </w:p>
        </w:tc>
        <w:tc>
          <w:tcPr>
            <w:tcW w:w="270" w:type="dxa"/>
          </w:tcPr>
          <w:p w14:paraId="67661E41" w14:textId="77777777" w:rsidR="00A228DE" w:rsidRPr="00170351" w:rsidRDefault="00A228DE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8D41300" w14:textId="2BEEA417" w:rsidR="00A228DE" w:rsidRPr="00170351" w:rsidRDefault="00F80467" w:rsidP="00F804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351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270" w:type="dxa"/>
          </w:tcPr>
          <w:p w14:paraId="38145C83" w14:textId="77777777" w:rsidR="00A228DE" w:rsidRPr="00170351" w:rsidRDefault="00A228DE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0" w:type="dxa"/>
            <w:vAlign w:val="bottom"/>
          </w:tcPr>
          <w:p w14:paraId="3AE9C064" w14:textId="44F64DD2" w:rsidR="00A228DE" w:rsidRPr="00170351" w:rsidRDefault="00A228DE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228DE" w:rsidRPr="00170351" w14:paraId="4C5C3303" w14:textId="77777777" w:rsidTr="00EA079E">
        <w:tc>
          <w:tcPr>
            <w:tcW w:w="4050" w:type="dxa"/>
          </w:tcPr>
          <w:p w14:paraId="287E3557" w14:textId="77777777" w:rsidR="00A228DE" w:rsidRPr="00170351" w:rsidRDefault="00A228DE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0" w:type="dxa"/>
            <w:gridSpan w:val="9"/>
            <w:vAlign w:val="bottom"/>
          </w:tcPr>
          <w:p w14:paraId="0CD11696" w14:textId="36F61799" w:rsidR="00A228DE" w:rsidRPr="00170351" w:rsidRDefault="00A228DE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17035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Pr="0017035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A228DE" w:rsidRPr="00170351" w14:paraId="0264A746" w14:textId="77777777" w:rsidTr="005F0715">
        <w:tc>
          <w:tcPr>
            <w:tcW w:w="4050" w:type="dxa"/>
          </w:tcPr>
          <w:p w14:paraId="081DCE9D" w14:textId="77777777" w:rsidR="00A228DE" w:rsidRPr="00170351" w:rsidRDefault="00A228DE" w:rsidP="00B5668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</w:tcPr>
          <w:p w14:paraId="7A8C0C50" w14:textId="6ACB2BB9" w:rsidR="00A228DE" w:rsidRPr="00170351" w:rsidRDefault="00A228D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C14A80" w14:textId="77777777" w:rsidR="00A228DE" w:rsidRPr="00170351" w:rsidRDefault="00A228DE" w:rsidP="006B616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7541101" w14:textId="77777777" w:rsidR="00A228DE" w:rsidRPr="00170351" w:rsidRDefault="00A228D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1D1A8C" w14:textId="77777777" w:rsidR="00A228DE" w:rsidRPr="00170351" w:rsidRDefault="00A228DE" w:rsidP="006B616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A9035C5" w14:textId="77777777" w:rsidR="00A228DE" w:rsidRPr="00170351" w:rsidRDefault="00A228DE" w:rsidP="00DE646E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EA06E3" w14:textId="77777777" w:rsidR="00A228DE" w:rsidRPr="00170351" w:rsidRDefault="00A228D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596B6FED" w14:textId="0D76E2DE" w:rsidR="00A228DE" w:rsidRPr="00170351" w:rsidRDefault="00A228D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8327A2" w14:textId="77777777" w:rsidR="00A228DE" w:rsidRPr="00170351" w:rsidRDefault="00A228D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9B1BB21" w14:textId="3EA02A4A" w:rsidR="00A228DE" w:rsidRPr="00170351" w:rsidRDefault="00A228D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7519" w:rsidRPr="00170351" w14:paraId="4B9361F6" w14:textId="77777777" w:rsidTr="005F0715">
        <w:tc>
          <w:tcPr>
            <w:tcW w:w="4050" w:type="dxa"/>
          </w:tcPr>
          <w:p w14:paraId="6A71EA70" w14:textId="3E2DD2BB" w:rsidR="00A87519" w:rsidRPr="00170351" w:rsidRDefault="00A87519" w:rsidP="00A8751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170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9935A8" w:rsidRPr="009935A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0" w:type="dxa"/>
          </w:tcPr>
          <w:p w14:paraId="2F3BCBDE" w14:textId="3A3BD355" w:rsidR="00A87519" w:rsidRPr="00D40BBD" w:rsidRDefault="009935A8" w:rsidP="00A87519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  <w:r w:rsidR="00A87519" w:rsidRPr="00D40B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</w:p>
        </w:tc>
        <w:tc>
          <w:tcPr>
            <w:tcW w:w="270" w:type="dxa"/>
          </w:tcPr>
          <w:p w14:paraId="2408D3D3" w14:textId="77777777" w:rsidR="00A87519" w:rsidRPr="00D40BBD" w:rsidRDefault="00A87519" w:rsidP="00A8751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1B306C5" w14:textId="5050A9BD" w:rsidR="00A87519" w:rsidRPr="00D40BBD" w:rsidRDefault="009935A8" w:rsidP="00A87519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A87519" w:rsidRPr="00D40B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270" w:type="dxa"/>
          </w:tcPr>
          <w:p w14:paraId="4C17611F" w14:textId="77777777" w:rsidR="00A87519" w:rsidRPr="00D40BBD" w:rsidRDefault="00A87519" w:rsidP="00A8751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7F5CCE3" w14:textId="57476401" w:rsidR="00A87519" w:rsidRPr="00D40BBD" w:rsidRDefault="009935A8" w:rsidP="00A87519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A87519" w:rsidRPr="00D40B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628</w:t>
            </w:r>
          </w:p>
        </w:tc>
        <w:tc>
          <w:tcPr>
            <w:tcW w:w="270" w:type="dxa"/>
          </w:tcPr>
          <w:p w14:paraId="299C5C67" w14:textId="77777777" w:rsidR="00A87519" w:rsidRPr="00170351" w:rsidRDefault="00A87519" w:rsidP="00A8751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6BC1FD26" w14:textId="3A60F173" w:rsidR="00A87519" w:rsidRPr="00170351" w:rsidRDefault="00A87519" w:rsidP="00A8751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69BBD4F" w14:textId="77777777" w:rsidR="00A87519" w:rsidRPr="00170351" w:rsidRDefault="00A87519" w:rsidP="00A87519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C198F19" w14:textId="4A013E4D" w:rsidR="00A87519" w:rsidRPr="00D40BBD" w:rsidRDefault="009935A8" w:rsidP="00A87519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835</w:t>
            </w:r>
            <w:r w:rsidR="00A87519" w:rsidRPr="00D40B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</w:p>
        </w:tc>
      </w:tr>
      <w:tr w:rsidR="00A87519" w:rsidRPr="00170351" w14:paraId="3AAA1CB5" w14:textId="77777777" w:rsidTr="005F0715">
        <w:tc>
          <w:tcPr>
            <w:tcW w:w="4050" w:type="dxa"/>
          </w:tcPr>
          <w:p w14:paraId="7021F6D3" w14:textId="77777777" w:rsidR="00A87519" w:rsidRPr="00170351" w:rsidRDefault="00A87519" w:rsidP="00A8751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2070266" w14:textId="1A71F26C" w:rsidR="00A87519" w:rsidRPr="00170351" w:rsidRDefault="009935A8" w:rsidP="00A87519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</w:t>
            </w:r>
            <w:r w:rsidR="00A87519" w:rsidRPr="001703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501</w:t>
            </w:r>
          </w:p>
        </w:tc>
        <w:tc>
          <w:tcPr>
            <w:tcW w:w="270" w:type="dxa"/>
          </w:tcPr>
          <w:p w14:paraId="41F3E5BC" w14:textId="77777777" w:rsidR="00A87519" w:rsidRPr="00170351" w:rsidRDefault="00A87519" w:rsidP="00A87519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4C13F9A" w14:textId="3CAF558C" w:rsidR="00A87519" w:rsidRPr="00170351" w:rsidRDefault="00A87519" w:rsidP="00D40B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03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B1DCC6" w14:textId="77777777" w:rsidR="00A87519" w:rsidRPr="00170351" w:rsidRDefault="00A87519" w:rsidP="00A8751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66F6BFF" w14:textId="7361CA0A" w:rsidR="00A87519" w:rsidRPr="00170351" w:rsidRDefault="009935A8" w:rsidP="00D40BBD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87519" w:rsidRPr="001703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577</w:t>
            </w:r>
          </w:p>
        </w:tc>
        <w:tc>
          <w:tcPr>
            <w:tcW w:w="270" w:type="dxa"/>
          </w:tcPr>
          <w:p w14:paraId="6279C979" w14:textId="77777777" w:rsidR="00A87519" w:rsidRPr="00170351" w:rsidRDefault="00A87519" w:rsidP="00A8751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B8F0E33" w14:textId="3055E827" w:rsidR="00A87519" w:rsidRPr="00170351" w:rsidRDefault="009935A8" w:rsidP="00170351">
            <w:pPr>
              <w:tabs>
                <w:tab w:val="decimal" w:pos="16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A87519" w:rsidRPr="001703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016</w:t>
            </w:r>
          </w:p>
        </w:tc>
        <w:tc>
          <w:tcPr>
            <w:tcW w:w="270" w:type="dxa"/>
          </w:tcPr>
          <w:p w14:paraId="7C7CA41E" w14:textId="77777777" w:rsidR="00A87519" w:rsidRPr="00170351" w:rsidRDefault="00A87519" w:rsidP="00A87519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A20780C" w14:textId="52FFA713" w:rsidR="00A87519" w:rsidRPr="00170351" w:rsidRDefault="009935A8" w:rsidP="00A87519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  <w:r w:rsidR="00A87519" w:rsidRPr="001703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</w:p>
        </w:tc>
      </w:tr>
      <w:tr w:rsidR="00A87519" w:rsidRPr="00170351" w14:paraId="44ACAE46" w14:textId="77777777" w:rsidTr="00620E28">
        <w:tc>
          <w:tcPr>
            <w:tcW w:w="4050" w:type="dxa"/>
          </w:tcPr>
          <w:p w14:paraId="2B1C1602" w14:textId="3076D68F" w:rsidR="00A87519" w:rsidRPr="00170351" w:rsidRDefault="00A87519" w:rsidP="00A8751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F8524CA" w14:textId="49A0ED6A" w:rsidR="00A87519" w:rsidRPr="00170351" w:rsidRDefault="009935A8" w:rsidP="00A87519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A87519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011</w:t>
            </w:r>
            <w:r w:rsidR="00A87519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688</w:t>
            </w:r>
          </w:p>
        </w:tc>
        <w:tc>
          <w:tcPr>
            <w:tcW w:w="270" w:type="dxa"/>
            <w:shd w:val="clear" w:color="auto" w:fill="auto"/>
          </w:tcPr>
          <w:p w14:paraId="61E13FF5" w14:textId="77777777" w:rsidR="00A87519" w:rsidRPr="00170351" w:rsidRDefault="00A87519" w:rsidP="00A8751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95F8D79" w14:textId="3248B6BF" w:rsidR="00A87519" w:rsidRPr="00170351" w:rsidRDefault="009935A8" w:rsidP="00A87519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 w:rsidR="00A87519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14:paraId="01C30AEA" w14:textId="77777777" w:rsidR="00A87519" w:rsidRPr="00170351" w:rsidRDefault="00A87519" w:rsidP="00A8751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2867013" w14:textId="2ADF3C55" w:rsidR="00A87519" w:rsidRPr="00170351" w:rsidRDefault="009935A8" w:rsidP="00A87519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</w:t>
            </w:r>
            <w:r w:rsidR="00A87519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205</w:t>
            </w:r>
          </w:p>
        </w:tc>
        <w:tc>
          <w:tcPr>
            <w:tcW w:w="270" w:type="dxa"/>
          </w:tcPr>
          <w:p w14:paraId="41E31613" w14:textId="77777777" w:rsidR="00A87519" w:rsidRPr="00170351" w:rsidRDefault="00A87519" w:rsidP="00A8751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A86642A" w14:textId="7930A235" w:rsidR="00A87519" w:rsidRPr="00170351" w:rsidRDefault="009935A8" w:rsidP="00170351">
            <w:pPr>
              <w:tabs>
                <w:tab w:val="decimal" w:pos="16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128</w:t>
            </w:r>
            <w:r w:rsidR="00A87519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016</w:t>
            </w:r>
          </w:p>
        </w:tc>
        <w:tc>
          <w:tcPr>
            <w:tcW w:w="270" w:type="dxa"/>
          </w:tcPr>
          <w:p w14:paraId="28F7359B" w14:textId="77777777" w:rsidR="00A87519" w:rsidRPr="00170351" w:rsidRDefault="00A87519" w:rsidP="00A87519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0BD993E" w14:textId="7832714D" w:rsidR="00A87519" w:rsidRPr="00170351" w:rsidRDefault="009935A8" w:rsidP="00A87519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A87519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240</w:t>
            </w:r>
            <w:r w:rsidR="00A87519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292</w:t>
            </w:r>
          </w:p>
        </w:tc>
      </w:tr>
      <w:tr w:rsidR="00A228DE" w:rsidRPr="00170351" w14:paraId="41CF38F2" w14:textId="77777777" w:rsidTr="00620E28">
        <w:tc>
          <w:tcPr>
            <w:tcW w:w="4050" w:type="dxa"/>
          </w:tcPr>
          <w:p w14:paraId="2FA68999" w14:textId="77777777" w:rsidR="00A228DE" w:rsidRPr="00170351" w:rsidRDefault="00A228DE" w:rsidP="005D28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0" w:type="dxa"/>
            <w:shd w:val="clear" w:color="auto" w:fill="auto"/>
          </w:tcPr>
          <w:p w14:paraId="22F98814" w14:textId="34209CE1" w:rsidR="00A228DE" w:rsidRPr="00170351" w:rsidRDefault="00620E28" w:rsidP="00EA079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3,533</w:t>
            </w:r>
          </w:p>
        </w:tc>
        <w:tc>
          <w:tcPr>
            <w:tcW w:w="270" w:type="dxa"/>
            <w:shd w:val="clear" w:color="auto" w:fill="auto"/>
          </w:tcPr>
          <w:p w14:paraId="59E62468" w14:textId="77777777" w:rsidR="00A228DE" w:rsidRPr="00170351" w:rsidRDefault="00A228DE" w:rsidP="005D28FE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6D0F8C03" w14:textId="1BE32D6A" w:rsidR="00A228DE" w:rsidRPr="00620E28" w:rsidRDefault="00620E28" w:rsidP="00D54F02">
            <w:pPr>
              <w:spacing w:line="240" w:lineRule="atLeast"/>
              <w:ind w:left="-115" w:right="-115" w:firstLine="901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7B2DF4" w14:textId="77777777" w:rsidR="00A228DE" w:rsidRPr="00170351" w:rsidRDefault="00A228DE" w:rsidP="005D28F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89E9B9D" w14:textId="2027A715" w:rsidR="00A228DE" w:rsidRPr="00170351" w:rsidRDefault="00620E28" w:rsidP="008D6EC7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62,319</w:t>
            </w:r>
          </w:p>
        </w:tc>
        <w:tc>
          <w:tcPr>
            <w:tcW w:w="270" w:type="dxa"/>
          </w:tcPr>
          <w:p w14:paraId="0E88D515" w14:textId="77777777" w:rsidR="00A228DE" w:rsidRPr="00170351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77C4DC27" w14:textId="29CCACA1" w:rsidR="00A228DE" w:rsidRPr="00170351" w:rsidRDefault="00620E28" w:rsidP="00E33150">
            <w:pPr>
              <w:tabs>
                <w:tab w:val="decimal" w:pos="16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139,750</w:t>
            </w:r>
          </w:p>
        </w:tc>
        <w:tc>
          <w:tcPr>
            <w:tcW w:w="270" w:type="dxa"/>
          </w:tcPr>
          <w:p w14:paraId="0482BC7B" w14:textId="77777777" w:rsidR="00A228DE" w:rsidRPr="00170351" w:rsidRDefault="00A228DE" w:rsidP="00E33150">
            <w:pPr>
              <w:tabs>
                <w:tab w:val="decimal" w:pos="1160"/>
                <w:tab w:val="decimal" w:pos="151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14:paraId="563EC9C4" w14:textId="315F2B28" w:rsidR="00A228DE" w:rsidRPr="00170351" w:rsidRDefault="00620E28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205,602</w:t>
            </w:r>
          </w:p>
        </w:tc>
      </w:tr>
      <w:tr w:rsidR="00620E28" w:rsidRPr="00170351" w14:paraId="7A9F9F22" w14:textId="77777777" w:rsidTr="00620E28">
        <w:tc>
          <w:tcPr>
            <w:tcW w:w="4050" w:type="dxa"/>
          </w:tcPr>
          <w:p w14:paraId="0D8F2B0B" w14:textId="42D24A01" w:rsidR="00620E28" w:rsidRPr="00170351" w:rsidRDefault="00620E28" w:rsidP="005D28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8730103" w14:textId="4B97C8FF" w:rsidR="00620E28" w:rsidRDefault="00620E28" w:rsidP="00620E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FABCE2" w14:textId="77777777" w:rsidR="00620E28" w:rsidRPr="00170351" w:rsidRDefault="00620E28" w:rsidP="005D28FE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42D2069" w14:textId="1906C36B" w:rsidR="00620E28" w:rsidRPr="00170351" w:rsidRDefault="00620E28" w:rsidP="00D54F02">
            <w:pPr>
              <w:spacing w:line="240" w:lineRule="atLeast"/>
              <w:ind w:left="-115" w:right="-115" w:firstLine="90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415528" w14:textId="77777777" w:rsidR="00620E28" w:rsidRPr="00170351" w:rsidRDefault="00620E28" w:rsidP="005D28F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CA07F" w14:textId="33839F1D" w:rsidR="00620E28" w:rsidRPr="00170351" w:rsidRDefault="00620E28" w:rsidP="00620E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555EE20" w14:textId="77777777" w:rsidR="00620E28" w:rsidRPr="00170351" w:rsidRDefault="00620E28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C9CFEC4" w14:textId="2450C7A3" w:rsidR="00620E28" w:rsidRPr="00170351" w:rsidRDefault="00620E28" w:rsidP="00E33150">
            <w:pPr>
              <w:tabs>
                <w:tab w:val="decimal" w:pos="16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(8,016)</w:t>
            </w:r>
          </w:p>
        </w:tc>
        <w:tc>
          <w:tcPr>
            <w:tcW w:w="270" w:type="dxa"/>
          </w:tcPr>
          <w:p w14:paraId="5DE6876F" w14:textId="77777777" w:rsidR="00620E28" w:rsidRPr="00170351" w:rsidRDefault="00620E28" w:rsidP="00E33150">
            <w:pPr>
              <w:tabs>
                <w:tab w:val="decimal" w:pos="1160"/>
                <w:tab w:val="decimal" w:pos="151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FE68C41" w14:textId="5EC93112" w:rsidR="00620E28" w:rsidRPr="00170351" w:rsidRDefault="00620E28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(8,016)</w:t>
            </w:r>
          </w:p>
        </w:tc>
      </w:tr>
      <w:tr w:rsidR="00A228DE" w:rsidRPr="00170351" w14:paraId="7C7CD7B7" w14:textId="77777777" w:rsidTr="005F0715">
        <w:tc>
          <w:tcPr>
            <w:tcW w:w="4050" w:type="dxa"/>
          </w:tcPr>
          <w:p w14:paraId="45C88676" w14:textId="627C7CB3" w:rsidR="00A228DE" w:rsidRPr="00170351" w:rsidRDefault="00A228DE" w:rsidP="005D28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B41F2" w14:textId="597E7479" w:rsidR="00A228DE" w:rsidRPr="00170351" w:rsidRDefault="00620E28" w:rsidP="00EA079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1,015,221</w:t>
            </w:r>
          </w:p>
        </w:tc>
        <w:tc>
          <w:tcPr>
            <w:tcW w:w="270" w:type="dxa"/>
            <w:shd w:val="clear" w:color="auto" w:fill="auto"/>
          </w:tcPr>
          <w:p w14:paraId="4E7DBC07" w14:textId="77777777" w:rsidR="00A228DE" w:rsidRPr="00170351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32D96" w14:textId="122696DB" w:rsidR="00A228DE" w:rsidRPr="00170351" w:rsidRDefault="004D0E80" w:rsidP="008D6EC7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59,383</w:t>
            </w:r>
          </w:p>
        </w:tc>
        <w:tc>
          <w:tcPr>
            <w:tcW w:w="270" w:type="dxa"/>
            <w:shd w:val="clear" w:color="auto" w:fill="auto"/>
          </w:tcPr>
          <w:p w14:paraId="3718B38D" w14:textId="77777777" w:rsidR="00A228DE" w:rsidRPr="00170351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CFCD1" w14:textId="342C79C9" w:rsidR="00A228DE" w:rsidRPr="00170351" w:rsidRDefault="004D0E80" w:rsidP="008D6EC7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103,524</w:t>
            </w:r>
          </w:p>
        </w:tc>
        <w:tc>
          <w:tcPr>
            <w:tcW w:w="270" w:type="dxa"/>
          </w:tcPr>
          <w:p w14:paraId="232935F3" w14:textId="77777777" w:rsidR="00A228DE" w:rsidRPr="00170351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BBA8A" w14:textId="7A441516" w:rsidR="00A228DE" w:rsidRPr="00170351" w:rsidRDefault="004D0E80" w:rsidP="00E33150">
            <w:pPr>
              <w:tabs>
                <w:tab w:val="decimal" w:pos="16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259,750</w:t>
            </w:r>
          </w:p>
        </w:tc>
        <w:tc>
          <w:tcPr>
            <w:tcW w:w="270" w:type="dxa"/>
          </w:tcPr>
          <w:p w14:paraId="6502ED8B" w14:textId="77777777" w:rsidR="00A228DE" w:rsidRPr="00170351" w:rsidRDefault="00A228DE" w:rsidP="003C618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00718" w14:textId="6275CE1B" w:rsidR="00A228DE" w:rsidRPr="00170351" w:rsidRDefault="004D0E80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1,437,878</w:t>
            </w:r>
          </w:p>
        </w:tc>
      </w:tr>
      <w:tr w:rsidR="00A228DE" w:rsidRPr="00170351" w14:paraId="23915C58" w14:textId="77777777" w:rsidTr="005F0715">
        <w:tc>
          <w:tcPr>
            <w:tcW w:w="4050" w:type="dxa"/>
          </w:tcPr>
          <w:p w14:paraId="5C6C89EE" w14:textId="77777777" w:rsidR="00A228DE" w:rsidRPr="006406E5" w:rsidRDefault="00A228DE" w:rsidP="005D28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4AF45271" w14:textId="140F6A26" w:rsidR="00A228DE" w:rsidRPr="006406E5" w:rsidRDefault="00A228DE" w:rsidP="00EA079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0B90DF" w14:textId="77777777" w:rsidR="00A228DE" w:rsidRPr="006406E5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48C169FE" w14:textId="77777777" w:rsidR="00A228DE" w:rsidRPr="006406E5" w:rsidRDefault="00A228DE" w:rsidP="008D6EC7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0C0AD8" w14:textId="77777777" w:rsidR="00A228DE" w:rsidRPr="006406E5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C08C494" w14:textId="77777777" w:rsidR="00A228DE" w:rsidRPr="006406E5" w:rsidRDefault="00A228DE" w:rsidP="008D6EC7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ADBCBFD" w14:textId="77777777" w:rsidR="00A228DE" w:rsidRPr="006406E5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076A3FE1" w14:textId="7F076C89" w:rsidR="00A228DE" w:rsidRPr="006406E5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9F86B2" w14:textId="77777777" w:rsidR="00A228DE" w:rsidRPr="006406E5" w:rsidRDefault="00A228DE" w:rsidP="003C618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14:paraId="1221539D" w14:textId="3C5FD5F2" w:rsidR="00A228DE" w:rsidRPr="006406E5" w:rsidRDefault="00A228DE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228DE" w:rsidRPr="00170351" w14:paraId="31A39CD7" w14:textId="77777777" w:rsidTr="005F0715">
        <w:tc>
          <w:tcPr>
            <w:tcW w:w="4050" w:type="dxa"/>
          </w:tcPr>
          <w:p w14:paraId="1A905930" w14:textId="77777777" w:rsidR="00A228DE" w:rsidRPr="00170351" w:rsidRDefault="00A228DE" w:rsidP="005D28F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800" w:type="dxa"/>
            <w:shd w:val="clear" w:color="auto" w:fill="auto"/>
          </w:tcPr>
          <w:p w14:paraId="2EBA4946" w14:textId="659EAA1E" w:rsidR="00A228DE" w:rsidRPr="00170351" w:rsidRDefault="00A228DE" w:rsidP="00EA079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B99DD2B" w14:textId="77777777" w:rsidR="00A228DE" w:rsidRPr="00170351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18C69330" w14:textId="77777777" w:rsidR="00A228DE" w:rsidRPr="00170351" w:rsidRDefault="00A228DE" w:rsidP="008D6EC7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0966BE" w14:textId="77777777" w:rsidR="00A228DE" w:rsidRPr="00170351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24B73362" w14:textId="77777777" w:rsidR="00A228DE" w:rsidRPr="00170351" w:rsidRDefault="00A228DE" w:rsidP="008D6EC7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74B426C" w14:textId="77777777" w:rsidR="00A228DE" w:rsidRPr="00170351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233AFE76" w14:textId="3D2D8B71" w:rsidR="00A228DE" w:rsidRPr="00170351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CA67D2" w14:textId="77777777" w:rsidR="00A228DE" w:rsidRPr="00170351" w:rsidRDefault="00A228DE" w:rsidP="003C618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2940AFC3" w14:textId="59FF3613" w:rsidR="00A228DE" w:rsidRPr="00170351" w:rsidRDefault="00A228DE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7519" w:rsidRPr="00170351" w14:paraId="2826EA91" w14:textId="77777777" w:rsidTr="005F0715">
        <w:trPr>
          <w:trHeight w:val="261"/>
        </w:trPr>
        <w:tc>
          <w:tcPr>
            <w:tcW w:w="4050" w:type="dxa"/>
          </w:tcPr>
          <w:p w14:paraId="6CC4A524" w14:textId="1E18066B" w:rsidR="00A87519" w:rsidRPr="00170351" w:rsidRDefault="00A87519" w:rsidP="00A8751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70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170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9935A8" w:rsidRPr="009935A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4F004964" w14:textId="22623ADA" w:rsidR="00A87519" w:rsidRPr="00D40BBD" w:rsidRDefault="009935A8" w:rsidP="00A87519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624</w:t>
            </w:r>
            <w:r w:rsidR="00A87519" w:rsidRPr="00D40B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429</w:t>
            </w:r>
          </w:p>
        </w:tc>
        <w:tc>
          <w:tcPr>
            <w:tcW w:w="270" w:type="dxa"/>
            <w:shd w:val="clear" w:color="auto" w:fill="auto"/>
          </w:tcPr>
          <w:p w14:paraId="590C7025" w14:textId="77777777" w:rsidR="00A87519" w:rsidRPr="00D40BBD" w:rsidRDefault="00A87519" w:rsidP="00A8751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4D372E15" w14:textId="1396DEB3" w:rsidR="00A87519" w:rsidRPr="00D40BBD" w:rsidRDefault="009935A8" w:rsidP="00A87519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A87519" w:rsidRPr="00D40B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</w:p>
        </w:tc>
        <w:tc>
          <w:tcPr>
            <w:tcW w:w="270" w:type="dxa"/>
            <w:shd w:val="clear" w:color="auto" w:fill="auto"/>
          </w:tcPr>
          <w:p w14:paraId="58EFB205" w14:textId="77777777" w:rsidR="00A87519" w:rsidRPr="00D40BBD" w:rsidRDefault="00A87519" w:rsidP="00A8751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7E8D5436" w14:textId="045EC111" w:rsidR="00A87519" w:rsidRPr="00D40BBD" w:rsidRDefault="009935A8" w:rsidP="00A87519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A87519" w:rsidRPr="00D40B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056</w:t>
            </w:r>
          </w:p>
        </w:tc>
        <w:tc>
          <w:tcPr>
            <w:tcW w:w="270" w:type="dxa"/>
          </w:tcPr>
          <w:p w14:paraId="590B20DF" w14:textId="77777777" w:rsidR="00A87519" w:rsidRPr="00170351" w:rsidRDefault="00A87519" w:rsidP="00A8751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0EE49920" w14:textId="1CEBB93B" w:rsidR="00A87519" w:rsidRPr="00713353" w:rsidRDefault="00A87519" w:rsidP="00A8751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33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0C39E62" w14:textId="77777777" w:rsidR="00A87519" w:rsidRPr="00170351" w:rsidRDefault="00A87519" w:rsidP="00A87519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72D31DB0" w14:textId="0108A257" w:rsidR="00A87519" w:rsidRPr="00D40BBD" w:rsidRDefault="009935A8" w:rsidP="00A87519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  <w:r w:rsidR="00A87519" w:rsidRPr="00D40BB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</w:t>
            </w:r>
          </w:p>
        </w:tc>
      </w:tr>
      <w:tr w:rsidR="00A87519" w:rsidRPr="00170351" w14:paraId="680B5A9D" w14:textId="77777777" w:rsidTr="005F0715">
        <w:tc>
          <w:tcPr>
            <w:tcW w:w="4050" w:type="dxa"/>
          </w:tcPr>
          <w:p w14:paraId="78017971" w14:textId="77777777" w:rsidR="00A87519" w:rsidRPr="00170351" w:rsidRDefault="00A87519" w:rsidP="00A8751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B9CC9CD" w14:textId="134B7718" w:rsidR="00A87519" w:rsidRPr="00170351" w:rsidRDefault="009935A8" w:rsidP="00A87519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A87519" w:rsidRPr="001703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371</w:t>
            </w:r>
          </w:p>
        </w:tc>
        <w:tc>
          <w:tcPr>
            <w:tcW w:w="270" w:type="dxa"/>
            <w:shd w:val="clear" w:color="auto" w:fill="auto"/>
          </w:tcPr>
          <w:p w14:paraId="78F6B115" w14:textId="77777777" w:rsidR="00A87519" w:rsidRPr="00170351" w:rsidRDefault="00A87519" w:rsidP="00A8751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AF47D53" w14:textId="04A21577" w:rsidR="00A87519" w:rsidRPr="00170351" w:rsidRDefault="009935A8" w:rsidP="00A87519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87519" w:rsidRPr="001703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00789506" w14:textId="77777777" w:rsidR="00A87519" w:rsidRPr="00170351" w:rsidRDefault="00A87519" w:rsidP="00A8751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CF9BFAD" w14:textId="21DE8819" w:rsidR="00A87519" w:rsidRPr="00170351" w:rsidRDefault="009935A8" w:rsidP="00A87519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87519" w:rsidRPr="001703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</w:p>
        </w:tc>
        <w:tc>
          <w:tcPr>
            <w:tcW w:w="270" w:type="dxa"/>
          </w:tcPr>
          <w:p w14:paraId="595951E7" w14:textId="77777777" w:rsidR="00A87519" w:rsidRPr="00170351" w:rsidRDefault="00A87519" w:rsidP="00A8751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43B280B" w14:textId="1D4F2557" w:rsidR="00A87519" w:rsidRPr="00170351" w:rsidRDefault="00A87519" w:rsidP="00A8751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03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A3FC976" w14:textId="77777777" w:rsidR="00A87519" w:rsidRPr="00170351" w:rsidRDefault="00A87519" w:rsidP="00A87519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C7BE4F4" w14:textId="4BF3D414" w:rsidR="00A87519" w:rsidRPr="00170351" w:rsidRDefault="009935A8" w:rsidP="00A87519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A87519" w:rsidRPr="001703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</w:p>
        </w:tc>
      </w:tr>
      <w:tr w:rsidR="00A87519" w:rsidRPr="00170351" w14:paraId="14AFA3F3" w14:textId="77777777" w:rsidTr="005F0715">
        <w:tc>
          <w:tcPr>
            <w:tcW w:w="4050" w:type="dxa"/>
          </w:tcPr>
          <w:p w14:paraId="16A025E9" w14:textId="7BE0F40D" w:rsidR="00A87519" w:rsidRPr="00170351" w:rsidRDefault="00A87519" w:rsidP="00A8751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8DB0C33" w14:textId="20E35E42" w:rsidR="00A87519" w:rsidRPr="00170351" w:rsidRDefault="009935A8" w:rsidP="00A87519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654</w:t>
            </w:r>
            <w:r w:rsidR="00A87519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266FCEFB" w14:textId="77777777" w:rsidR="00A87519" w:rsidRPr="00170351" w:rsidRDefault="00A87519" w:rsidP="00A8751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A642D7B" w14:textId="1BF866BE" w:rsidR="00A87519" w:rsidRPr="00170351" w:rsidRDefault="009935A8" w:rsidP="00A87519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</w:t>
            </w:r>
            <w:r w:rsidR="00A87519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913</w:t>
            </w:r>
          </w:p>
        </w:tc>
        <w:tc>
          <w:tcPr>
            <w:tcW w:w="270" w:type="dxa"/>
            <w:shd w:val="clear" w:color="auto" w:fill="auto"/>
          </w:tcPr>
          <w:p w14:paraId="6031874C" w14:textId="77777777" w:rsidR="00A87519" w:rsidRPr="00170351" w:rsidRDefault="00A87519" w:rsidP="00A8751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720509D" w14:textId="0A1E04BA" w:rsidR="00A87519" w:rsidRPr="00170351" w:rsidRDefault="009935A8" w:rsidP="00A87519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  <w:r w:rsidR="00A87519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914</w:t>
            </w:r>
          </w:p>
        </w:tc>
        <w:tc>
          <w:tcPr>
            <w:tcW w:w="270" w:type="dxa"/>
          </w:tcPr>
          <w:p w14:paraId="0D1F823D" w14:textId="77777777" w:rsidR="00A87519" w:rsidRPr="00170351" w:rsidRDefault="00A87519" w:rsidP="00A8751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DC1875A" w14:textId="135762AC" w:rsidR="00A87519" w:rsidRPr="00170351" w:rsidRDefault="00A87519" w:rsidP="00A8751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EDC7A87" w14:textId="77777777" w:rsidR="00A87519" w:rsidRPr="00170351" w:rsidRDefault="00A87519" w:rsidP="00A87519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64726C3F" w14:textId="5E439030" w:rsidR="00A87519" w:rsidRPr="00170351" w:rsidRDefault="009935A8" w:rsidP="00A87519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738</w:t>
            </w:r>
            <w:r w:rsidR="00A87519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627</w:t>
            </w:r>
          </w:p>
        </w:tc>
      </w:tr>
      <w:tr w:rsidR="00413CAE" w:rsidRPr="00170351" w14:paraId="639B2B30" w14:textId="77777777" w:rsidTr="005F0715">
        <w:tc>
          <w:tcPr>
            <w:tcW w:w="4050" w:type="dxa"/>
          </w:tcPr>
          <w:p w14:paraId="31316CCE" w14:textId="77777777" w:rsidR="00413CAE" w:rsidRPr="00170351" w:rsidRDefault="00413CAE" w:rsidP="00413C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027F845" w14:textId="3198AC9D" w:rsidR="00413CAE" w:rsidRPr="00170351" w:rsidRDefault="004D0E80" w:rsidP="00413CA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29,589</w:t>
            </w:r>
          </w:p>
        </w:tc>
        <w:tc>
          <w:tcPr>
            <w:tcW w:w="270" w:type="dxa"/>
            <w:shd w:val="clear" w:color="auto" w:fill="auto"/>
          </w:tcPr>
          <w:p w14:paraId="286C5C50" w14:textId="77777777" w:rsidR="00413CAE" w:rsidRPr="00170351" w:rsidRDefault="00413CAE" w:rsidP="00413C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01E3C75" w14:textId="6FBA6457" w:rsidR="00413CAE" w:rsidRPr="00170351" w:rsidRDefault="004D0E80" w:rsidP="00413CA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1,735</w:t>
            </w:r>
          </w:p>
        </w:tc>
        <w:tc>
          <w:tcPr>
            <w:tcW w:w="270" w:type="dxa"/>
            <w:shd w:val="clear" w:color="auto" w:fill="auto"/>
          </w:tcPr>
          <w:p w14:paraId="030234B7" w14:textId="77777777" w:rsidR="00413CAE" w:rsidRPr="00170351" w:rsidRDefault="00413CAE" w:rsidP="00413C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6AD0CA7" w14:textId="63DD9E4D" w:rsidR="00413CAE" w:rsidRPr="00170351" w:rsidRDefault="004D0E80" w:rsidP="00413CAE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7,772</w:t>
            </w:r>
          </w:p>
        </w:tc>
        <w:tc>
          <w:tcPr>
            <w:tcW w:w="270" w:type="dxa"/>
          </w:tcPr>
          <w:p w14:paraId="40D1D393" w14:textId="77777777" w:rsidR="00413CAE" w:rsidRPr="00170351" w:rsidRDefault="00413CAE" w:rsidP="00413CA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7CB10AD" w14:textId="480EDD71" w:rsidR="00413CAE" w:rsidRPr="00170351" w:rsidRDefault="004D0E80" w:rsidP="00413C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FCA094D" w14:textId="77777777" w:rsidR="00413CAE" w:rsidRPr="00170351" w:rsidRDefault="00413CAE" w:rsidP="00413CA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44B9B8D" w14:textId="4CD6B63A" w:rsidR="00413CAE" w:rsidRPr="00170351" w:rsidRDefault="004D0E80" w:rsidP="00413CAE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39,096</w:t>
            </w:r>
          </w:p>
        </w:tc>
      </w:tr>
      <w:tr w:rsidR="00A228DE" w:rsidRPr="00170351" w14:paraId="1B95B6D6" w14:textId="77777777" w:rsidTr="005F0715">
        <w:tc>
          <w:tcPr>
            <w:tcW w:w="4050" w:type="dxa"/>
          </w:tcPr>
          <w:p w14:paraId="52D4CEC4" w14:textId="5F539FAD" w:rsidR="00A228DE" w:rsidRPr="00170351" w:rsidRDefault="00A228DE" w:rsidP="005D28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D187C" w14:textId="2604FFEE" w:rsidR="00A228DE" w:rsidRPr="00170351" w:rsidRDefault="004D0E80" w:rsidP="00EA079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684,389</w:t>
            </w:r>
          </w:p>
        </w:tc>
        <w:tc>
          <w:tcPr>
            <w:tcW w:w="270" w:type="dxa"/>
            <w:shd w:val="clear" w:color="auto" w:fill="auto"/>
          </w:tcPr>
          <w:p w14:paraId="16711A60" w14:textId="77777777" w:rsidR="00A228DE" w:rsidRPr="00170351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D99BD" w14:textId="1BDDD1D7" w:rsidR="00A228DE" w:rsidRPr="00170351" w:rsidRDefault="004D0E80" w:rsidP="008D6EC7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50,648</w:t>
            </w:r>
          </w:p>
        </w:tc>
        <w:tc>
          <w:tcPr>
            <w:tcW w:w="270" w:type="dxa"/>
            <w:shd w:val="clear" w:color="auto" w:fill="auto"/>
          </w:tcPr>
          <w:p w14:paraId="00CF985E" w14:textId="77777777" w:rsidR="00A228DE" w:rsidRPr="00170351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5042C" w14:textId="2553BC4A" w:rsidR="00A228DE" w:rsidRPr="00170351" w:rsidRDefault="004D0E80" w:rsidP="008D6EC7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42,686</w:t>
            </w:r>
          </w:p>
        </w:tc>
        <w:tc>
          <w:tcPr>
            <w:tcW w:w="270" w:type="dxa"/>
          </w:tcPr>
          <w:p w14:paraId="5D7CD1E7" w14:textId="77777777" w:rsidR="00A228DE" w:rsidRPr="00170351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DE467" w14:textId="186B2FC3" w:rsidR="00A228DE" w:rsidRPr="00170351" w:rsidRDefault="004D0E80" w:rsidP="00413C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567D79A" w14:textId="77777777" w:rsidR="00A228DE" w:rsidRPr="00170351" w:rsidRDefault="00A228DE" w:rsidP="003C618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00F40" w14:textId="366163E3" w:rsidR="00A228DE" w:rsidRPr="00170351" w:rsidRDefault="004D0E80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777,723</w:t>
            </w:r>
          </w:p>
        </w:tc>
      </w:tr>
      <w:tr w:rsidR="00A228DE" w:rsidRPr="00170351" w14:paraId="0862ECC3" w14:textId="77777777" w:rsidTr="005F0715">
        <w:tc>
          <w:tcPr>
            <w:tcW w:w="4050" w:type="dxa"/>
          </w:tcPr>
          <w:p w14:paraId="5993E624" w14:textId="77777777" w:rsidR="00A228DE" w:rsidRPr="006406E5" w:rsidRDefault="00A228DE" w:rsidP="005D28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19F0C7F9" w14:textId="19FF9DE2" w:rsidR="00A228DE" w:rsidRPr="006406E5" w:rsidRDefault="00A228DE" w:rsidP="00EA079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346D94" w14:textId="77777777" w:rsidR="00A228DE" w:rsidRPr="006406E5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075CA39B" w14:textId="77777777" w:rsidR="00A228DE" w:rsidRPr="006406E5" w:rsidRDefault="00A228DE" w:rsidP="008D6EC7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FD26D0" w14:textId="77777777" w:rsidR="00A228DE" w:rsidRPr="006406E5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5C6A134" w14:textId="77777777" w:rsidR="00A228DE" w:rsidRPr="006406E5" w:rsidRDefault="00A228DE" w:rsidP="008D6EC7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5871F52" w14:textId="77777777" w:rsidR="00A228DE" w:rsidRPr="006406E5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0022FEBE" w14:textId="188D7325" w:rsidR="00A228DE" w:rsidRPr="006406E5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94D8ADF" w14:textId="77777777" w:rsidR="00A228DE" w:rsidRPr="006406E5" w:rsidRDefault="00A228DE" w:rsidP="003C618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14:paraId="59937100" w14:textId="4BC6EBB6" w:rsidR="00A228DE" w:rsidRPr="006406E5" w:rsidRDefault="00A228DE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228DE" w:rsidRPr="00170351" w14:paraId="41762666" w14:textId="77777777" w:rsidTr="005F0715">
        <w:tc>
          <w:tcPr>
            <w:tcW w:w="4050" w:type="dxa"/>
          </w:tcPr>
          <w:p w14:paraId="5621BBF2" w14:textId="77777777" w:rsidR="00A228DE" w:rsidRPr="00170351" w:rsidRDefault="00A228DE" w:rsidP="005D28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7035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800" w:type="dxa"/>
            <w:shd w:val="clear" w:color="auto" w:fill="auto"/>
          </w:tcPr>
          <w:p w14:paraId="67341B36" w14:textId="28E9E009" w:rsidR="00A228DE" w:rsidRPr="00170351" w:rsidRDefault="00A228DE" w:rsidP="00EA079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04E0D3" w14:textId="77777777" w:rsidR="00A228DE" w:rsidRPr="00170351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3731E24F" w14:textId="77777777" w:rsidR="00A228DE" w:rsidRPr="00170351" w:rsidRDefault="00A228DE" w:rsidP="008D6EC7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C3BA82" w14:textId="77777777" w:rsidR="00A228DE" w:rsidRPr="00170351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62D6BD7B" w14:textId="77777777" w:rsidR="00A228DE" w:rsidRPr="00170351" w:rsidRDefault="00A228DE" w:rsidP="008D6EC7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4C9EA52" w14:textId="77777777" w:rsidR="00A228DE" w:rsidRPr="00170351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632FF09F" w14:textId="2BC94E34" w:rsidR="00A228DE" w:rsidRPr="00170351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EEE0D9" w14:textId="77777777" w:rsidR="00A228DE" w:rsidRPr="00170351" w:rsidRDefault="00A228DE" w:rsidP="003C618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412EF4E7" w14:textId="1ED55A1E" w:rsidR="00A228DE" w:rsidRPr="00170351" w:rsidRDefault="00A228DE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0351" w:rsidRPr="00170351" w14:paraId="77411382" w14:textId="77777777" w:rsidTr="005F0715">
        <w:tc>
          <w:tcPr>
            <w:tcW w:w="4050" w:type="dxa"/>
            <w:shd w:val="clear" w:color="auto" w:fill="auto"/>
          </w:tcPr>
          <w:p w14:paraId="0528DF35" w14:textId="7443A1B6" w:rsidR="00170351" w:rsidRPr="00170351" w:rsidRDefault="00170351" w:rsidP="0017035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0C079D3E" w14:textId="1A105F9C" w:rsidR="00170351" w:rsidRPr="00170351" w:rsidRDefault="009935A8" w:rsidP="00170351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356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888</w:t>
            </w:r>
          </w:p>
        </w:tc>
        <w:tc>
          <w:tcPr>
            <w:tcW w:w="270" w:type="dxa"/>
            <w:shd w:val="clear" w:color="auto" w:fill="auto"/>
          </w:tcPr>
          <w:p w14:paraId="1B2814B7" w14:textId="77777777" w:rsidR="00170351" w:rsidRPr="00170351" w:rsidRDefault="00170351" w:rsidP="0017035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6BAF6501" w14:textId="4F01DD7C" w:rsidR="00170351" w:rsidRPr="00170351" w:rsidRDefault="009935A8" w:rsidP="00170351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470</w:t>
            </w:r>
          </w:p>
        </w:tc>
        <w:tc>
          <w:tcPr>
            <w:tcW w:w="270" w:type="dxa"/>
            <w:shd w:val="clear" w:color="auto" w:fill="auto"/>
          </w:tcPr>
          <w:p w14:paraId="42C2BDDE" w14:textId="77777777" w:rsidR="00170351" w:rsidRPr="00170351" w:rsidRDefault="00170351" w:rsidP="0017035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43FAB3B5" w14:textId="1414F531" w:rsidR="00170351" w:rsidRPr="00170351" w:rsidRDefault="009935A8" w:rsidP="00170351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291</w:t>
            </w:r>
          </w:p>
        </w:tc>
        <w:tc>
          <w:tcPr>
            <w:tcW w:w="270" w:type="dxa"/>
          </w:tcPr>
          <w:p w14:paraId="78CEE2A4" w14:textId="77777777" w:rsidR="00170351" w:rsidRPr="00170351" w:rsidRDefault="00170351" w:rsidP="0017035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03CCFA3A" w14:textId="6A3D0044" w:rsidR="00170351" w:rsidRPr="00170351" w:rsidRDefault="009935A8" w:rsidP="00170351">
            <w:pPr>
              <w:tabs>
                <w:tab w:val="decimal" w:pos="16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128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016</w:t>
            </w:r>
          </w:p>
        </w:tc>
        <w:tc>
          <w:tcPr>
            <w:tcW w:w="270" w:type="dxa"/>
          </w:tcPr>
          <w:p w14:paraId="75B34B76" w14:textId="77777777" w:rsidR="00170351" w:rsidRPr="00170351" w:rsidRDefault="00170351" w:rsidP="00170351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auto"/>
          </w:tcPr>
          <w:p w14:paraId="69A843E2" w14:textId="5414834F" w:rsidR="00170351" w:rsidRPr="00170351" w:rsidRDefault="009935A8" w:rsidP="00170351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501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665</w:t>
            </w:r>
          </w:p>
        </w:tc>
      </w:tr>
      <w:tr w:rsidR="00A228DE" w:rsidRPr="00533DFC" w14:paraId="624C1E59" w14:textId="77777777" w:rsidTr="005F0715">
        <w:tc>
          <w:tcPr>
            <w:tcW w:w="4050" w:type="dxa"/>
          </w:tcPr>
          <w:p w14:paraId="16965D56" w14:textId="0FA509C9" w:rsidR="00A228DE" w:rsidRPr="00170351" w:rsidRDefault="00A228DE" w:rsidP="005D28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877081" w14:textId="1DC64581" w:rsidR="00A228DE" w:rsidRPr="00170351" w:rsidRDefault="00737CAF" w:rsidP="00EA079E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330,832</w:t>
            </w:r>
          </w:p>
        </w:tc>
        <w:tc>
          <w:tcPr>
            <w:tcW w:w="270" w:type="dxa"/>
            <w:shd w:val="clear" w:color="auto" w:fill="auto"/>
          </w:tcPr>
          <w:p w14:paraId="63F3CA8B" w14:textId="77777777" w:rsidR="00A228DE" w:rsidRPr="00170351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AE33DB" w14:textId="1AA6D8AF" w:rsidR="00A228DE" w:rsidRPr="00170351" w:rsidRDefault="00737CAF" w:rsidP="008D6EC7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8,735</w:t>
            </w:r>
          </w:p>
        </w:tc>
        <w:tc>
          <w:tcPr>
            <w:tcW w:w="270" w:type="dxa"/>
            <w:shd w:val="clear" w:color="auto" w:fill="auto"/>
          </w:tcPr>
          <w:p w14:paraId="2808079E" w14:textId="77777777" w:rsidR="00A228DE" w:rsidRPr="00170351" w:rsidRDefault="00A228DE" w:rsidP="005D28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18EE92" w14:textId="53D8C17D" w:rsidR="00A228DE" w:rsidRPr="00170351" w:rsidRDefault="00737CAF" w:rsidP="008D6EC7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60,838</w:t>
            </w:r>
          </w:p>
        </w:tc>
        <w:tc>
          <w:tcPr>
            <w:tcW w:w="270" w:type="dxa"/>
          </w:tcPr>
          <w:p w14:paraId="3E6300A2" w14:textId="77777777" w:rsidR="00A228DE" w:rsidRPr="00170351" w:rsidRDefault="00A228DE" w:rsidP="005D28FE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2853D63" w14:textId="364DAA04" w:rsidR="00A228DE" w:rsidRPr="00170351" w:rsidRDefault="00737CAF" w:rsidP="00E33150">
            <w:pPr>
              <w:tabs>
                <w:tab w:val="decimal" w:pos="16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259,750</w:t>
            </w:r>
          </w:p>
        </w:tc>
        <w:tc>
          <w:tcPr>
            <w:tcW w:w="270" w:type="dxa"/>
          </w:tcPr>
          <w:p w14:paraId="3CFE40C5" w14:textId="77777777" w:rsidR="00A228DE" w:rsidRPr="00170351" w:rsidRDefault="00A228DE" w:rsidP="003C618E">
            <w:pPr>
              <w:tabs>
                <w:tab w:val="decimal" w:pos="11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9103CF" w14:textId="2BD434BF" w:rsidR="00A228DE" w:rsidRPr="00170351" w:rsidRDefault="00737CAF" w:rsidP="008D6EC7">
            <w:pPr>
              <w:tabs>
                <w:tab w:val="decimal" w:pos="196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660,155</w:t>
            </w:r>
          </w:p>
        </w:tc>
      </w:tr>
    </w:tbl>
    <w:p w14:paraId="6DAC116B" w14:textId="77777777" w:rsidR="008D192D" w:rsidRPr="00533DFC" w:rsidRDefault="00D71FDF">
      <w:pPr>
        <w:spacing w:line="240" w:lineRule="auto"/>
        <w:rPr>
          <w:rFonts w:asciiTheme="majorBidi" w:hAnsiTheme="majorBidi" w:cstheme="majorBidi"/>
          <w:highlight w:val="yellow"/>
          <w:cs/>
        </w:rPr>
        <w:sectPr w:rsidR="008D192D" w:rsidRPr="00533DFC" w:rsidSect="008D192D">
          <w:footerReference w:type="default" r:id="rId17"/>
          <w:pgSz w:w="16834" w:h="11909" w:orient="landscape" w:code="9"/>
          <w:pgMar w:top="1152" w:right="691" w:bottom="1152" w:left="720" w:header="706" w:footer="706" w:gutter="0"/>
          <w:cols w:space="737"/>
          <w:docGrid w:linePitch="360"/>
        </w:sectPr>
      </w:pPr>
      <w:r w:rsidRPr="00533DFC">
        <w:rPr>
          <w:rFonts w:asciiTheme="majorBidi" w:hAnsiTheme="majorBidi" w:cstheme="majorBidi"/>
          <w:highlight w:val="yellow"/>
          <w:cs/>
        </w:rPr>
        <w:br w:type="page"/>
      </w: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800"/>
        <w:gridCol w:w="270"/>
        <w:gridCol w:w="1800"/>
        <w:gridCol w:w="270"/>
        <w:gridCol w:w="1710"/>
        <w:gridCol w:w="270"/>
        <w:gridCol w:w="1890"/>
        <w:gridCol w:w="270"/>
        <w:gridCol w:w="2160"/>
      </w:tblGrid>
      <w:tr w:rsidR="00A228DE" w:rsidRPr="00533DFC" w14:paraId="28EAE76C" w14:textId="77777777" w:rsidTr="00EA079E">
        <w:tc>
          <w:tcPr>
            <w:tcW w:w="4050" w:type="dxa"/>
          </w:tcPr>
          <w:p w14:paraId="2E48B205" w14:textId="77777777" w:rsidR="00A228DE" w:rsidRPr="00170351" w:rsidRDefault="00A228DE" w:rsidP="00A228D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0" w:type="dxa"/>
            <w:gridSpan w:val="9"/>
            <w:vAlign w:val="bottom"/>
          </w:tcPr>
          <w:p w14:paraId="02203702" w14:textId="180E1267" w:rsidR="00A228DE" w:rsidRPr="00170351" w:rsidRDefault="00A228DE" w:rsidP="00A228D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17035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151A4" w:rsidRPr="00533DFC" w14:paraId="2D113418" w14:textId="77777777" w:rsidTr="0075449F">
        <w:tc>
          <w:tcPr>
            <w:tcW w:w="4050" w:type="dxa"/>
          </w:tcPr>
          <w:p w14:paraId="1D3CA340" w14:textId="77777777" w:rsidR="00D151A4" w:rsidRPr="00170351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A4F8D57" w14:textId="77777777" w:rsidR="00D151A4" w:rsidRPr="00170351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3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ต้นทุนแหล่งวัตถุดิบและ</w:t>
            </w:r>
            <w:r w:rsidRPr="00170351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ค่าสัมปทานบัตร</w:t>
            </w:r>
          </w:p>
        </w:tc>
        <w:tc>
          <w:tcPr>
            <w:tcW w:w="270" w:type="dxa"/>
          </w:tcPr>
          <w:p w14:paraId="18EE1A33" w14:textId="77777777" w:rsidR="00D151A4" w:rsidRPr="00170351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16FD6F8" w14:textId="77777777" w:rsidR="00D151A4" w:rsidRPr="00170351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</w:t>
            </w:r>
            <w:r w:rsidRPr="00170351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ซอฟต์แวร์</w:t>
            </w:r>
          </w:p>
        </w:tc>
        <w:tc>
          <w:tcPr>
            <w:tcW w:w="270" w:type="dxa"/>
            <w:vAlign w:val="bottom"/>
          </w:tcPr>
          <w:p w14:paraId="3A96A3AA" w14:textId="77777777" w:rsidR="00D151A4" w:rsidRPr="00170351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01173BF" w14:textId="77777777" w:rsidR="00D151A4" w:rsidRPr="00170351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35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170351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ต้นทุนพัฒนา</w:t>
            </w:r>
          </w:p>
        </w:tc>
        <w:tc>
          <w:tcPr>
            <w:tcW w:w="270" w:type="dxa"/>
          </w:tcPr>
          <w:p w14:paraId="78923429" w14:textId="77777777" w:rsidR="00D151A4" w:rsidRPr="00170351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70EA3D8" w14:textId="0006F2CF" w:rsidR="00D151A4" w:rsidRPr="00170351" w:rsidRDefault="0075449F" w:rsidP="007544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351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270" w:type="dxa"/>
          </w:tcPr>
          <w:p w14:paraId="427F8FE7" w14:textId="579AC1EE" w:rsidR="00D151A4" w:rsidRPr="00170351" w:rsidRDefault="00D151A4" w:rsidP="00EA079E">
            <w:pPr>
              <w:spacing w:line="240" w:lineRule="atLeast"/>
              <w:ind w:left="-110" w:right="-115" w:hanging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0" w:type="dxa"/>
            <w:vAlign w:val="bottom"/>
          </w:tcPr>
          <w:p w14:paraId="1BE7F791" w14:textId="260C5758" w:rsidR="00D151A4" w:rsidRPr="00170351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151A4" w:rsidRPr="00533DFC" w14:paraId="5684737E" w14:textId="77777777" w:rsidTr="00EA079E">
        <w:tc>
          <w:tcPr>
            <w:tcW w:w="4050" w:type="dxa"/>
          </w:tcPr>
          <w:p w14:paraId="104C07C7" w14:textId="77777777" w:rsidR="00D151A4" w:rsidRPr="00170351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0" w:type="dxa"/>
            <w:gridSpan w:val="9"/>
            <w:vAlign w:val="bottom"/>
          </w:tcPr>
          <w:p w14:paraId="4B53522D" w14:textId="7A7504FC" w:rsidR="00D151A4" w:rsidRPr="00170351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35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Pr="0017035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D151A4" w:rsidRPr="00533DFC" w14:paraId="272CCF98" w14:textId="77777777" w:rsidTr="00173026">
        <w:tc>
          <w:tcPr>
            <w:tcW w:w="4050" w:type="dxa"/>
          </w:tcPr>
          <w:p w14:paraId="7B006C68" w14:textId="77777777" w:rsidR="00D151A4" w:rsidRPr="00170351" w:rsidRDefault="00D151A4" w:rsidP="00D151A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</w:tcPr>
          <w:p w14:paraId="5A4BDA73" w14:textId="77777777" w:rsidR="00D151A4" w:rsidRPr="00170351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08539B" w14:textId="77777777" w:rsidR="00D151A4" w:rsidRPr="00170351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97C3560" w14:textId="77777777" w:rsidR="00D151A4" w:rsidRPr="00170351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189C70" w14:textId="77777777" w:rsidR="00D151A4" w:rsidRPr="00170351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4363235" w14:textId="77777777" w:rsidR="00D151A4" w:rsidRPr="00170351" w:rsidRDefault="00D151A4" w:rsidP="00D151A4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30D399" w14:textId="77777777" w:rsidR="00D151A4" w:rsidRPr="00170351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0C341B9E" w14:textId="77777777" w:rsidR="00D151A4" w:rsidRPr="00170351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6D5EE9" w14:textId="37B09440" w:rsidR="00D151A4" w:rsidRPr="00170351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42328533" w14:textId="32C06EF4" w:rsidR="00D151A4" w:rsidRPr="00170351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0351" w:rsidRPr="00533DFC" w14:paraId="4081599C" w14:textId="77777777" w:rsidTr="00173026">
        <w:tc>
          <w:tcPr>
            <w:tcW w:w="4050" w:type="dxa"/>
          </w:tcPr>
          <w:p w14:paraId="7D24BA6E" w14:textId="41B72C4E" w:rsidR="00170351" w:rsidRPr="00170351" w:rsidRDefault="00170351" w:rsidP="0017035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170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9935A8" w:rsidRPr="009935A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0" w:type="dxa"/>
          </w:tcPr>
          <w:p w14:paraId="0511015B" w14:textId="6A98C889" w:rsidR="00170351" w:rsidRPr="00095DAC" w:rsidRDefault="009935A8" w:rsidP="00170351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95D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  <w:r w:rsidR="00170351" w:rsidRPr="00095D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95D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</w:p>
        </w:tc>
        <w:tc>
          <w:tcPr>
            <w:tcW w:w="270" w:type="dxa"/>
          </w:tcPr>
          <w:p w14:paraId="786DA90B" w14:textId="77777777" w:rsidR="00170351" w:rsidRPr="00095DAC" w:rsidRDefault="00170351" w:rsidP="0017035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1FAF28D" w14:textId="2AB2D0EA" w:rsidR="00170351" w:rsidRPr="00095DAC" w:rsidRDefault="009935A8" w:rsidP="00170351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95D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170351" w:rsidRPr="00095D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5D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270" w:type="dxa"/>
          </w:tcPr>
          <w:p w14:paraId="3337BFE6" w14:textId="77777777" w:rsidR="00170351" w:rsidRPr="00095DAC" w:rsidRDefault="00170351" w:rsidP="0017035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CC9A8A0" w14:textId="03CCDFE3" w:rsidR="00170351" w:rsidRPr="00095DAC" w:rsidRDefault="009935A8" w:rsidP="00170351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95D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170351" w:rsidRPr="00095D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95D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628</w:t>
            </w:r>
          </w:p>
        </w:tc>
        <w:tc>
          <w:tcPr>
            <w:tcW w:w="270" w:type="dxa"/>
          </w:tcPr>
          <w:p w14:paraId="5F570CAA" w14:textId="77777777" w:rsidR="00170351" w:rsidRPr="00170351" w:rsidRDefault="00170351" w:rsidP="0017035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0FA8941C" w14:textId="1C380AD8" w:rsidR="00170351" w:rsidRPr="00170351" w:rsidRDefault="00170351" w:rsidP="00170351">
            <w:pPr>
              <w:tabs>
                <w:tab w:val="decimal" w:pos="-10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5EE6CBE" w14:textId="46143100" w:rsidR="00170351" w:rsidRPr="00170351" w:rsidRDefault="00170351" w:rsidP="00170351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98DD06B" w14:textId="4E94F30D" w:rsidR="00170351" w:rsidRPr="00095DAC" w:rsidRDefault="009935A8" w:rsidP="00170351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95D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835</w:t>
            </w:r>
            <w:r w:rsidR="00170351" w:rsidRPr="00095D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5D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</w:p>
        </w:tc>
      </w:tr>
      <w:tr w:rsidR="00170351" w:rsidRPr="00533DFC" w14:paraId="1C6D247C" w14:textId="77777777" w:rsidTr="00173026">
        <w:tc>
          <w:tcPr>
            <w:tcW w:w="4050" w:type="dxa"/>
          </w:tcPr>
          <w:p w14:paraId="3D578D1D" w14:textId="77777777" w:rsidR="00170351" w:rsidRPr="00170351" w:rsidRDefault="00170351" w:rsidP="0017035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2CD6A66" w14:textId="5CB64806" w:rsidR="00170351" w:rsidRPr="00170351" w:rsidRDefault="009935A8" w:rsidP="00170351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</w:t>
            </w:r>
            <w:r w:rsidR="00170351" w:rsidRPr="001703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501</w:t>
            </w:r>
          </w:p>
        </w:tc>
        <w:tc>
          <w:tcPr>
            <w:tcW w:w="270" w:type="dxa"/>
          </w:tcPr>
          <w:p w14:paraId="7D77B53A" w14:textId="77777777" w:rsidR="00170351" w:rsidRPr="00170351" w:rsidRDefault="00170351" w:rsidP="00170351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705AAB" w14:textId="2125C2E6" w:rsidR="00170351" w:rsidRPr="00170351" w:rsidRDefault="00170351" w:rsidP="00FB796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5341D8" w14:textId="77777777" w:rsidR="00170351" w:rsidRPr="00170351" w:rsidRDefault="00170351" w:rsidP="0017035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611A85A" w14:textId="6102F884" w:rsidR="00170351" w:rsidRPr="00170351" w:rsidRDefault="009935A8" w:rsidP="00095DAC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70351" w:rsidRPr="001703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577</w:t>
            </w:r>
          </w:p>
        </w:tc>
        <w:tc>
          <w:tcPr>
            <w:tcW w:w="270" w:type="dxa"/>
          </w:tcPr>
          <w:p w14:paraId="5E7456F7" w14:textId="77777777" w:rsidR="00170351" w:rsidRPr="00170351" w:rsidRDefault="00170351" w:rsidP="0017035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111DE05" w14:textId="375533E5" w:rsidR="00170351" w:rsidRPr="00170351" w:rsidRDefault="009935A8" w:rsidP="00170351">
            <w:pPr>
              <w:tabs>
                <w:tab w:val="decimal" w:pos="16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  <w:r w:rsidR="00170351" w:rsidRPr="001703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01FE571" w14:textId="5146B81C" w:rsidR="00170351" w:rsidRPr="00170351" w:rsidRDefault="00170351" w:rsidP="00170351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0392C81" w14:textId="60B4535D" w:rsidR="00170351" w:rsidRPr="00170351" w:rsidRDefault="009935A8" w:rsidP="00170351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</w:t>
            </w:r>
            <w:r w:rsidR="00170351" w:rsidRPr="001703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078</w:t>
            </w:r>
          </w:p>
        </w:tc>
      </w:tr>
      <w:tr w:rsidR="00170351" w:rsidRPr="00533DFC" w14:paraId="313FC31C" w14:textId="77777777" w:rsidTr="00F35553">
        <w:tc>
          <w:tcPr>
            <w:tcW w:w="4050" w:type="dxa"/>
          </w:tcPr>
          <w:p w14:paraId="221D77CC" w14:textId="27DBE3BD" w:rsidR="00170351" w:rsidRPr="00170351" w:rsidRDefault="00170351" w:rsidP="0017035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F89A346" w14:textId="695B5E40" w:rsidR="00170351" w:rsidRPr="00170351" w:rsidRDefault="009935A8" w:rsidP="00170351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011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688</w:t>
            </w:r>
          </w:p>
        </w:tc>
        <w:tc>
          <w:tcPr>
            <w:tcW w:w="270" w:type="dxa"/>
          </w:tcPr>
          <w:p w14:paraId="3E49B049" w14:textId="77777777" w:rsidR="00170351" w:rsidRPr="00170351" w:rsidRDefault="00170351" w:rsidP="0017035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BFCC407" w14:textId="6AB80FAE" w:rsidR="00170351" w:rsidRPr="00170351" w:rsidRDefault="009935A8" w:rsidP="00170351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383</w:t>
            </w:r>
          </w:p>
        </w:tc>
        <w:tc>
          <w:tcPr>
            <w:tcW w:w="270" w:type="dxa"/>
          </w:tcPr>
          <w:p w14:paraId="1AF8FC6A" w14:textId="77777777" w:rsidR="00170351" w:rsidRPr="00170351" w:rsidRDefault="00170351" w:rsidP="0017035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CF82701" w14:textId="1C0B0657" w:rsidR="00170351" w:rsidRPr="00170351" w:rsidRDefault="009935A8" w:rsidP="00170351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205</w:t>
            </w:r>
          </w:p>
        </w:tc>
        <w:tc>
          <w:tcPr>
            <w:tcW w:w="270" w:type="dxa"/>
          </w:tcPr>
          <w:p w14:paraId="36FD298E" w14:textId="77777777" w:rsidR="00170351" w:rsidRPr="00170351" w:rsidRDefault="00170351" w:rsidP="0017035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972B2FA" w14:textId="5014E840" w:rsidR="00170351" w:rsidRPr="00170351" w:rsidRDefault="009935A8" w:rsidP="00170351">
            <w:pPr>
              <w:tabs>
                <w:tab w:val="decimal" w:pos="16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120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15F0AE8" w14:textId="457F231C" w:rsidR="00170351" w:rsidRPr="00170351" w:rsidRDefault="00170351" w:rsidP="00170351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92FFE69" w14:textId="24BEB2A1" w:rsidR="00170351" w:rsidRPr="00170351" w:rsidRDefault="009935A8" w:rsidP="00170351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232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276</w:t>
            </w:r>
          </w:p>
        </w:tc>
      </w:tr>
      <w:tr w:rsidR="00D151A4" w:rsidRPr="00533DFC" w14:paraId="2BC5F10B" w14:textId="77777777" w:rsidTr="00F35553">
        <w:tc>
          <w:tcPr>
            <w:tcW w:w="4050" w:type="dxa"/>
          </w:tcPr>
          <w:p w14:paraId="762CCF27" w14:textId="77777777" w:rsidR="00D151A4" w:rsidRPr="00170351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0" w:type="dxa"/>
            <w:shd w:val="clear" w:color="auto" w:fill="auto"/>
          </w:tcPr>
          <w:p w14:paraId="3013FE09" w14:textId="13928499" w:rsidR="00D151A4" w:rsidRPr="00170351" w:rsidRDefault="00F35553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3,533</w:t>
            </w:r>
          </w:p>
        </w:tc>
        <w:tc>
          <w:tcPr>
            <w:tcW w:w="270" w:type="dxa"/>
            <w:shd w:val="clear" w:color="auto" w:fill="auto"/>
          </w:tcPr>
          <w:p w14:paraId="0A056448" w14:textId="77777777" w:rsidR="00D151A4" w:rsidRPr="00170351" w:rsidRDefault="00D151A4" w:rsidP="00D151A4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0BE4DCCD" w14:textId="76F58FCF" w:rsidR="00D151A4" w:rsidRPr="00170351" w:rsidRDefault="00F35553" w:rsidP="006234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F75240" w14:textId="77777777" w:rsidR="00D151A4" w:rsidRPr="00170351" w:rsidRDefault="00D151A4" w:rsidP="00D151A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C1B60C7" w14:textId="10093BE7" w:rsidR="00D151A4" w:rsidRPr="00170351" w:rsidRDefault="00F35553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61,436</w:t>
            </w:r>
          </w:p>
        </w:tc>
        <w:tc>
          <w:tcPr>
            <w:tcW w:w="270" w:type="dxa"/>
            <w:shd w:val="clear" w:color="auto" w:fill="auto"/>
          </w:tcPr>
          <w:p w14:paraId="215C91FB" w14:textId="77777777" w:rsidR="00D151A4" w:rsidRPr="00170351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0A495CA2" w14:textId="4D9C2156" w:rsidR="00D151A4" w:rsidRPr="00170351" w:rsidRDefault="00F35553" w:rsidP="006B4CC6">
            <w:pPr>
              <w:tabs>
                <w:tab w:val="decimal" w:pos="16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139,750</w:t>
            </w:r>
          </w:p>
        </w:tc>
        <w:tc>
          <w:tcPr>
            <w:tcW w:w="270" w:type="dxa"/>
          </w:tcPr>
          <w:p w14:paraId="6E041743" w14:textId="0048F771" w:rsidR="00D151A4" w:rsidRPr="00170351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7758FBEF" w14:textId="4F19B3A3" w:rsidR="00D151A4" w:rsidRPr="00170351" w:rsidRDefault="00F35553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204,719</w:t>
            </w:r>
          </w:p>
        </w:tc>
      </w:tr>
      <w:tr w:rsidR="00F35553" w:rsidRPr="00533DFC" w14:paraId="7095F2BF" w14:textId="77777777" w:rsidTr="00F35553">
        <w:tc>
          <w:tcPr>
            <w:tcW w:w="4050" w:type="dxa"/>
          </w:tcPr>
          <w:p w14:paraId="1F7236DC" w14:textId="542DA12F" w:rsidR="00F35553" w:rsidRPr="00170351" w:rsidRDefault="00F35553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BAF4CEA" w14:textId="280D52DA" w:rsidR="00F35553" w:rsidRPr="00170351" w:rsidRDefault="00F35553" w:rsidP="00F355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26B9A7" w14:textId="77777777" w:rsidR="00F35553" w:rsidRPr="00170351" w:rsidRDefault="00F35553" w:rsidP="00D151A4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BACECE5" w14:textId="2230387C" w:rsidR="00F35553" w:rsidRPr="00170351" w:rsidRDefault="00F35553" w:rsidP="0062341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08F3FF" w14:textId="77777777" w:rsidR="00F35553" w:rsidRPr="00170351" w:rsidRDefault="00F35553" w:rsidP="00D151A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53935" w14:textId="20EBD1F2" w:rsidR="00F35553" w:rsidRPr="00170351" w:rsidRDefault="00F35553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(1,776)</w:t>
            </w:r>
          </w:p>
        </w:tc>
        <w:tc>
          <w:tcPr>
            <w:tcW w:w="270" w:type="dxa"/>
            <w:shd w:val="clear" w:color="auto" w:fill="auto"/>
          </w:tcPr>
          <w:p w14:paraId="2FF0693E" w14:textId="1DC1BDEA" w:rsidR="00F35553" w:rsidRPr="00170351" w:rsidRDefault="00F35553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50231D6" w14:textId="19B1415F" w:rsidR="00F35553" w:rsidRPr="00F35553" w:rsidRDefault="00F35553" w:rsidP="00F355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03EAF11" w14:textId="77777777" w:rsidR="00F35553" w:rsidRPr="00170351" w:rsidRDefault="00F35553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FCEEE39" w14:textId="2A665289" w:rsidR="00F35553" w:rsidRPr="00170351" w:rsidRDefault="00F35553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(1,776)</w:t>
            </w:r>
          </w:p>
        </w:tc>
      </w:tr>
      <w:tr w:rsidR="00D151A4" w:rsidRPr="00533DFC" w14:paraId="4702A6CF" w14:textId="77777777" w:rsidTr="00173026">
        <w:tc>
          <w:tcPr>
            <w:tcW w:w="4050" w:type="dxa"/>
          </w:tcPr>
          <w:p w14:paraId="63BCF827" w14:textId="0561EA58" w:rsidR="00D151A4" w:rsidRPr="00170351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8E31B" w14:textId="05E77BA8" w:rsidR="00D151A4" w:rsidRPr="00170351" w:rsidRDefault="00FC416B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1,015,221</w:t>
            </w:r>
          </w:p>
        </w:tc>
        <w:tc>
          <w:tcPr>
            <w:tcW w:w="270" w:type="dxa"/>
            <w:shd w:val="clear" w:color="auto" w:fill="auto"/>
          </w:tcPr>
          <w:p w14:paraId="157D7514" w14:textId="77777777" w:rsidR="00D151A4" w:rsidRPr="00170351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133D2" w14:textId="22C9A16B" w:rsidR="00D151A4" w:rsidRPr="00170351" w:rsidRDefault="00FC416B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59,383</w:t>
            </w:r>
          </w:p>
        </w:tc>
        <w:tc>
          <w:tcPr>
            <w:tcW w:w="270" w:type="dxa"/>
            <w:shd w:val="clear" w:color="auto" w:fill="auto"/>
          </w:tcPr>
          <w:p w14:paraId="0E2DB192" w14:textId="77777777" w:rsidR="00D151A4" w:rsidRPr="00170351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1DCF3" w14:textId="2471DDF6" w:rsidR="00D151A4" w:rsidRPr="00170351" w:rsidRDefault="00FC416B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1010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,865</w:t>
            </w:r>
          </w:p>
        </w:tc>
        <w:tc>
          <w:tcPr>
            <w:tcW w:w="270" w:type="dxa"/>
            <w:shd w:val="clear" w:color="auto" w:fill="auto"/>
          </w:tcPr>
          <w:p w14:paraId="0485FE85" w14:textId="77777777" w:rsidR="00D151A4" w:rsidRPr="00170351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7BE8F" w14:textId="198FB02B" w:rsidR="00D151A4" w:rsidRPr="00170351" w:rsidRDefault="00FC416B" w:rsidP="006B4CC6">
            <w:pPr>
              <w:tabs>
                <w:tab w:val="decimal" w:pos="16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259,750</w:t>
            </w:r>
          </w:p>
        </w:tc>
        <w:tc>
          <w:tcPr>
            <w:tcW w:w="270" w:type="dxa"/>
          </w:tcPr>
          <w:p w14:paraId="6C476196" w14:textId="3B735745" w:rsidR="00D151A4" w:rsidRPr="00170351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1D630" w14:textId="208C46CB" w:rsidR="00D151A4" w:rsidRPr="00170351" w:rsidRDefault="00FC416B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1,435,219</w:t>
            </w:r>
          </w:p>
        </w:tc>
      </w:tr>
      <w:tr w:rsidR="00D151A4" w:rsidRPr="00533DFC" w14:paraId="7D5659A7" w14:textId="77777777" w:rsidTr="00173026">
        <w:tc>
          <w:tcPr>
            <w:tcW w:w="4050" w:type="dxa"/>
          </w:tcPr>
          <w:p w14:paraId="4BC635F4" w14:textId="77777777" w:rsidR="00D151A4" w:rsidRPr="006406E5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0E10BAEB" w14:textId="77777777" w:rsidR="00D151A4" w:rsidRPr="006406E5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DF84B7" w14:textId="77777777" w:rsidR="00D151A4" w:rsidRPr="006406E5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43F334ED" w14:textId="77777777" w:rsidR="00D151A4" w:rsidRPr="006406E5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44236C5" w14:textId="77777777" w:rsidR="00D151A4" w:rsidRPr="006406E5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B3C1921" w14:textId="77777777" w:rsidR="00D151A4" w:rsidRPr="006406E5" w:rsidRDefault="00D151A4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9CE09B" w14:textId="77777777" w:rsidR="00D151A4" w:rsidRPr="006406E5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EB66C4D" w14:textId="77777777" w:rsidR="00D151A4" w:rsidRPr="006406E5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F732922" w14:textId="1F864FF7" w:rsidR="00D151A4" w:rsidRPr="006406E5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14:paraId="3C615713" w14:textId="0977AEA2" w:rsidR="00D151A4" w:rsidRPr="006406E5" w:rsidRDefault="00D151A4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151A4" w:rsidRPr="00533DFC" w14:paraId="1EBD871F" w14:textId="77777777" w:rsidTr="00173026">
        <w:tc>
          <w:tcPr>
            <w:tcW w:w="4050" w:type="dxa"/>
          </w:tcPr>
          <w:p w14:paraId="74BA4F21" w14:textId="77777777" w:rsidR="00D151A4" w:rsidRPr="00170351" w:rsidRDefault="00D151A4" w:rsidP="00D151A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800" w:type="dxa"/>
            <w:shd w:val="clear" w:color="auto" w:fill="auto"/>
          </w:tcPr>
          <w:p w14:paraId="2A7AA1BF" w14:textId="77777777" w:rsidR="00D151A4" w:rsidRPr="00170351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9BE07F" w14:textId="77777777" w:rsidR="00D151A4" w:rsidRPr="00170351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20004640" w14:textId="77777777" w:rsidR="00D151A4" w:rsidRPr="00170351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593BE1F" w14:textId="77777777" w:rsidR="00D151A4" w:rsidRPr="00170351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4FF17FEE" w14:textId="77777777" w:rsidR="00D151A4" w:rsidRPr="00170351" w:rsidRDefault="00D151A4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C5B10A" w14:textId="77777777" w:rsidR="00D151A4" w:rsidRPr="00170351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55B5A693" w14:textId="77777777" w:rsidR="00D151A4" w:rsidRPr="00170351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37CD53" w14:textId="3765C14E" w:rsidR="00D151A4" w:rsidRPr="00170351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0125B5D6" w14:textId="0FFDE49B" w:rsidR="00D151A4" w:rsidRPr="00170351" w:rsidRDefault="00D151A4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0351" w:rsidRPr="00533DFC" w14:paraId="4C80437F" w14:textId="77777777" w:rsidTr="00173026">
        <w:tc>
          <w:tcPr>
            <w:tcW w:w="4050" w:type="dxa"/>
          </w:tcPr>
          <w:p w14:paraId="67F56276" w14:textId="63E2E335" w:rsidR="00170351" w:rsidRPr="00170351" w:rsidRDefault="00170351" w:rsidP="0017035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70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170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9935A8" w:rsidRPr="009935A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4BCF4908" w14:textId="1EA9DC61" w:rsidR="00170351" w:rsidRPr="00095DAC" w:rsidRDefault="009935A8" w:rsidP="00170351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95D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624</w:t>
            </w:r>
            <w:r w:rsidR="00170351" w:rsidRPr="00095D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95D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429</w:t>
            </w:r>
          </w:p>
        </w:tc>
        <w:tc>
          <w:tcPr>
            <w:tcW w:w="270" w:type="dxa"/>
            <w:shd w:val="clear" w:color="auto" w:fill="auto"/>
          </w:tcPr>
          <w:p w14:paraId="6A319950" w14:textId="77777777" w:rsidR="00170351" w:rsidRPr="00095DAC" w:rsidRDefault="00170351" w:rsidP="0017035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0BD37100" w14:textId="650484FB" w:rsidR="00170351" w:rsidRPr="00095DAC" w:rsidRDefault="009935A8" w:rsidP="00170351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95D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170351" w:rsidRPr="00095D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5D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</w:p>
        </w:tc>
        <w:tc>
          <w:tcPr>
            <w:tcW w:w="270" w:type="dxa"/>
            <w:shd w:val="clear" w:color="auto" w:fill="auto"/>
          </w:tcPr>
          <w:p w14:paraId="49A2C5CC" w14:textId="77777777" w:rsidR="00170351" w:rsidRPr="00095DAC" w:rsidRDefault="00170351" w:rsidP="0017035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048AF0D0" w14:textId="2DC6A381" w:rsidR="00170351" w:rsidRPr="00095DAC" w:rsidRDefault="009935A8" w:rsidP="00170351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95D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170351" w:rsidRPr="00095D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95D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056</w:t>
            </w:r>
          </w:p>
        </w:tc>
        <w:tc>
          <w:tcPr>
            <w:tcW w:w="270" w:type="dxa"/>
            <w:shd w:val="clear" w:color="auto" w:fill="auto"/>
          </w:tcPr>
          <w:p w14:paraId="61451CE6" w14:textId="77777777" w:rsidR="00170351" w:rsidRPr="00170351" w:rsidRDefault="00170351" w:rsidP="0017035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6740B914" w14:textId="726DCE07" w:rsidR="00170351" w:rsidRPr="0010101C" w:rsidRDefault="00170351" w:rsidP="00170351">
            <w:pPr>
              <w:tabs>
                <w:tab w:val="decimal" w:pos="-10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10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DFFCBDA" w14:textId="34C43C0E" w:rsidR="00170351" w:rsidRPr="00170351" w:rsidRDefault="00170351" w:rsidP="00170351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33728C61" w14:textId="1FA1B06E" w:rsidR="00170351" w:rsidRPr="00095DAC" w:rsidRDefault="009935A8" w:rsidP="00170351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95D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  <w:r w:rsidR="00170351" w:rsidRPr="00095D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95D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</w:t>
            </w:r>
          </w:p>
        </w:tc>
      </w:tr>
      <w:tr w:rsidR="00170351" w:rsidRPr="00533DFC" w14:paraId="68EFA405" w14:textId="77777777" w:rsidTr="00173026">
        <w:tc>
          <w:tcPr>
            <w:tcW w:w="4050" w:type="dxa"/>
          </w:tcPr>
          <w:p w14:paraId="6FAA4C4E" w14:textId="77777777" w:rsidR="00170351" w:rsidRPr="00170351" w:rsidRDefault="00170351" w:rsidP="0017035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33E3F20" w14:textId="6F30709F" w:rsidR="00170351" w:rsidRPr="00170351" w:rsidRDefault="009935A8" w:rsidP="00170351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170351" w:rsidRPr="001703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371</w:t>
            </w:r>
          </w:p>
        </w:tc>
        <w:tc>
          <w:tcPr>
            <w:tcW w:w="270" w:type="dxa"/>
            <w:shd w:val="clear" w:color="auto" w:fill="auto"/>
          </w:tcPr>
          <w:p w14:paraId="360892F4" w14:textId="77777777" w:rsidR="00170351" w:rsidRPr="00170351" w:rsidRDefault="00170351" w:rsidP="0017035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1FA7CE0" w14:textId="0F010807" w:rsidR="00170351" w:rsidRPr="00170351" w:rsidRDefault="009935A8" w:rsidP="00170351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70351" w:rsidRPr="001703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019555E0" w14:textId="77777777" w:rsidR="00170351" w:rsidRPr="00170351" w:rsidRDefault="00170351" w:rsidP="0017035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90C2434" w14:textId="0C4D83D5" w:rsidR="00170351" w:rsidRPr="00170351" w:rsidRDefault="009935A8" w:rsidP="00170351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170351" w:rsidRPr="001703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</w:p>
        </w:tc>
        <w:tc>
          <w:tcPr>
            <w:tcW w:w="270" w:type="dxa"/>
            <w:shd w:val="clear" w:color="auto" w:fill="auto"/>
          </w:tcPr>
          <w:p w14:paraId="41D5C7B6" w14:textId="77777777" w:rsidR="00170351" w:rsidRPr="00170351" w:rsidRDefault="00170351" w:rsidP="0017035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EFE2A7C" w14:textId="7D49FECA" w:rsidR="00170351" w:rsidRPr="00170351" w:rsidRDefault="00170351" w:rsidP="00170351">
            <w:pPr>
              <w:tabs>
                <w:tab w:val="decimal" w:pos="-10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03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932F1C5" w14:textId="390925DC" w:rsidR="00170351" w:rsidRPr="00170351" w:rsidRDefault="00170351" w:rsidP="00170351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15B5C45" w14:textId="0EF1FE51" w:rsidR="00170351" w:rsidRPr="00170351" w:rsidRDefault="009935A8" w:rsidP="00170351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170351" w:rsidRPr="001703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</w:p>
        </w:tc>
      </w:tr>
      <w:tr w:rsidR="00170351" w:rsidRPr="00533DFC" w14:paraId="0754C160" w14:textId="77777777" w:rsidTr="00173026">
        <w:tc>
          <w:tcPr>
            <w:tcW w:w="4050" w:type="dxa"/>
          </w:tcPr>
          <w:p w14:paraId="4C7455AB" w14:textId="4F9F2AF9" w:rsidR="00170351" w:rsidRPr="00170351" w:rsidRDefault="00170351" w:rsidP="0017035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60752A5" w14:textId="2CF75923" w:rsidR="00170351" w:rsidRPr="00170351" w:rsidRDefault="009935A8" w:rsidP="00170351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654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01FA4F66" w14:textId="77777777" w:rsidR="00170351" w:rsidRPr="00170351" w:rsidRDefault="00170351" w:rsidP="0017035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AC4AC28" w14:textId="087167C0" w:rsidR="00170351" w:rsidRPr="00170351" w:rsidRDefault="009935A8" w:rsidP="00170351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913</w:t>
            </w:r>
          </w:p>
        </w:tc>
        <w:tc>
          <w:tcPr>
            <w:tcW w:w="270" w:type="dxa"/>
            <w:shd w:val="clear" w:color="auto" w:fill="auto"/>
          </w:tcPr>
          <w:p w14:paraId="660D6BE6" w14:textId="77777777" w:rsidR="00170351" w:rsidRPr="00170351" w:rsidRDefault="00170351" w:rsidP="0017035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2BF14094" w14:textId="54AFD10D" w:rsidR="00170351" w:rsidRPr="00170351" w:rsidRDefault="009935A8" w:rsidP="00170351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914</w:t>
            </w:r>
          </w:p>
        </w:tc>
        <w:tc>
          <w:tcPr>
            <w:tcW w:w="270" w:type="dxa"/>
            <w:shd w:val="clear" w:color="auto" w:fill="auto"/>
          </w:tcPr>
          <w:p w14:paraId="6147486D" w14:textId="77777777" w:rsidR="00170351" w:rsidRPr="00170351" w:rsidRDefault="00170351" w:rsidP="0017035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001FEA69" w14:textId="02839AE2" w:rsidR="00170351" w:rsidRPr="00170351" w:rsidRDefault="00170351" w:rsidP="00170351">
            <w:pPr>
              <w:tabs>
                <w:tab w:val="decimal" w:pos="-10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92DB071" w14:textId="67B0AE69" w:rsidR="00170351" w:rsidRPr="00170351" w:rsidRDefault="00170351" w:rsidP="00170351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06B27590" w14:textId="1F7E6FD4" w:rsidR="00170351" w:rsidRPr="00170351" w:rsidRDefault="009935A8" w:rsidP="00170351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738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627</w:t>
            </w:r>
          </w:p>
        </w:tc>
      </w:tr>
      <w:tr w:rsidR="00D151A4" w:rsidRPr="00533DFC" w14:paraId="6DED1C1C" w14:textId="77777777" w:rsidTr="00173026">
        <w:tc>
          <w:tcPr>
            <w:tcW w:w="4050" w:type="dxa"/>
          </w:tcPr>
          <w:p w14:paraId="598B2BDB" w14:textId="77777777" w:rsidR="00D151A4" w:rsidRPr="00170351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B1E624D" w14:textId="29482AAD" w:rsidR="00D151A4" w:rsidRPr="00170351" w:rsidRDefault="00FC416B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29,589</w:t>
            </w:r>
          </w:p>
        </w:tc>
        <w:tc>
          <w:tcPr>
            <w:tcW w:w="270" w:type="dxa"/>
            <w:shd w:val="clear" w:color="auto" w:fill="auto"/>
          </w:tcPr>
          <w:p w14:paraId="67ADF378" w14:textId="77777777" w:rsidR="00D151A4" w:rsidRPr="00170351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7623816" w14:textId="2628C6FB" w:rsidR="00D151A4" w:rsidRPr="00170351" w:rsidRDefault="00FC416B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1,735</w:t>
            </w:r>
          </w:p>
        </w:tc>
        <w:tc>
          <w:tcPr>
            <w:tcW w:w="270" w:type="dxa"/>
            <w:shd w:val="clear" w:color="auto" w:fill="auto"/>
          </w:tcPr>
          <w:p w14:paraId="2E0E5047" w14:textId="77777777" w:rsidR="00D151A4" w:rsidRPr="00170351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62A74AE" w14:textId="2859D61A" w:rsidR="00D151A4" w:rsidRPr="00170351" w:rsidRDefault="00FC416B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7,5</w:t>
            </w:r>
            <w:r w:rsidR="0010101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4343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5CB1C97" w14:textId="77777777" w:rsidR="00D151A4" w:rsidRPr="00170351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914B157" w14:textId="73E9B85E" w:rsidR="00D151A4" w:rsidRPr="00170351" w:rsidRDefault="00FC416B" w:rsidP="006B4CC6">
            <w:pPr>
              <w:tabs>
                <w:tab w:val="decimal" w:pos="-10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1A22770" w14:textId="63705FB6" w:rsidR="00D151A4" w:rsidRPr="00170351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C149D8D" w14:textId="371C1739" w:rsidR="00D151A4" w:rsidRPr="00170351" w:rsidRDefault="00FC416B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38,8</w:t>
            </w:r>
            <w:r w:rsidR="00F57D76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</w:tr>
      <w:tr w:rsidR="00D151A4" w:rsidRPr="00533DFC" w14:paraId="1F9DE206" w14:textId="77777777" w:rsidTr="00173026">
        <w:tc>
          <w:tcPr>
            <w:tcW w:w="4050" w:type="dxa"/>
          </w:tcPr>
          <w:p w14:paraId="3C5C61F9" w14:textId="51CBD8DC" w:rsidR="00D151A4" w:rsidRPr="00170351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7546A" w14:textId="49A15D20" w:rsidR="00D151A4" w:rsidRPr="00170351" w:rsidRDefault="00FC416B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684,389</w:t>
            </w:r>
          </w:p>
        </w:tc>
        <w:tc>
          <w:tcPr>
            <w:tcW w:w="270" w:type="dxa"/>
            <w:shd w:val="clear" w:color="auto" w:fill="auto"/>
          </w:tcPr>
          <w:p w14:paraId="62DE40DF" w14:textId="77777777" w:rsidR="00D151A4" w:rsidRPr="00170351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B871A" w14:textId="3DEE60AA" w:rsidR="00D151A4" w:rsidRPr="00170351" w:rsidRDefault="00FC416B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50,648</w:t>
            </w:r>
          </w:p>
        </w:tc>
        <w:tc>
          <w:tcPr>
            <w:tcW w:w="270" w:type="dxa"/>
            <w:shd w:val="clear" w:color="auto" w:fill="auto"/>
          </w:tcPr>
          <w:p w14:paraId="4F2AACFD" w14:textId="77777777" w:rsidR="00D151A4" w:rsidRPr="00170351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B36C2" w14:textId="1D8B2F59" w:rsidR="00D151A4" w:rsidRPr="00170351" w:rsidRDefault="00FC416B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42,470</w:t>
            </w:r>
          </w:p>
        </w:tc>
        <w:tc>
          <w:tcPr>
            <w:tcW w:w="270" w:type="dxa"/>
            <w:shd w:val="clear" w:color="auto" w:fill="auto"/>
          </w:tcPr>
          <w:p w14:paraId="01B089F2" w14:textId="77777777" w:rsidR="00D151A4" w:rsidRPr="00170351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9B26A" w14:textId="7FA4311C" w:rsidR="00D151A4" w:rsidRPr="00170351" w:rsidRDefault="00FC416B" w:rsidP="006B4CC6">
            <w:pPr>
              <w:tabs>
                <w:tab w:val="decimal" w:pos="-10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3DB7C67" w14:textId="59E4583B" w:rsidR="00D151A4" w:rsidRPr="00170351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8B7BE" w14:textId="320F2658" w:rsidR="00D151A4" w:rsidRPr="00170351" w:rsidRDefault="00FC416B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777,507</w:t>
            </w:r>
          </w:p>
        </w:tc>
      </w:tr>
      <w:tr w:rsidR="00D151A4" w:rsidRPr="00533DFC" w14:paraId="09C6AA30" w14:textId="77777777" w:rsidTr="00173026">
        <w:tc>
          <w:tcPr>
            <w:tcW w:w="4050" w:type="dxa"/>
          </w:tcPr>
          <w:p w14:paraId="06F4BD40" w14:textId="77777777" w:rsidR="00D151A4" w:rsidRPr="006406E5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760CF525" w14:textId="77777777" w:rsidR="00D151A4" w:rsidRPr="006406E5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2595C8" w14:textId="77777777" w:rsidR="00D151A4" w:rsidRPr="006406E5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3EF017E9" w14:textId="77777777" w:rsidR="00D151A4" w:rsidRPr="006406E5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BD221F5" w14:textId="77777777" w:rsidR="00D151A4" w:rsidRPr="006406E5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76D8573" w14:textId="77777777" w:rsidR="00D151A4" w:rsidRPr="006406E5" w:rsidRDefault="00D151A4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A5779F" w14:textId="77777777" w:rsidR="00D151A4" w:rsidRPr="006406E5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ABB997E" w14:textId="77777777" w:rsidR="00D151A4" w:rsidRPr="006406E5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E8945D7" w14:textId="7CDE6452" w:rsidR="00D151A4" w:rsidRPr="006406E5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14:paraId="39EB0FB7" w14:textId="26405F00" w:rsidR="00D151A4" w:rsidRPr="006406E5" w:rsidRDefault="00D151A4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151A4" w:rsidRPr="00533DFC" w14:paraId="5E7F65D4" w14:textId="77777777" w:rsidTr="00173026">
        <w:tc>
          <w:tcPr>
            <w:tcW w:w="4050" w:type="dxa"/>
          </w:tcPr>
          <w:p w14:paraId="257BAA96" w14:textId="77777777" w:rsidR="00D151A4" w:rsidRPr="00170351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7035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800" w:type="dxa"/>
            <w:shd w:val="clear" w:color="auto" w:fill="auto"/>
          </w:tcPr>
          <w:p w14:paraId="144C0A58" w14:textId="77777777" w:rsidR="00D151A4" w:rsidRPr="00170351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35A13E" w14:textId="77777777" w:rsidR="00D151A4" w:rsidRPr="00170351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5877A81B" w14:textId="77777777" w:rsidR="00D151A4" w:rsidRPr="00170351" w:rsidRDefault="00D151A4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178F2D2" w14:textId="77777777" w:rsidR="00D151A4" w:rsidRPr="00170351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1808220E" w14:textId="77777777" w:rsidR="00D151A4" w:rsidRPr="00170351" w:rsidRDefault="00D151A4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0F3CAC" w14:textId="77777777" w:rsidR="00D151A4" w:rsidRPr="00170351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34CC2DCF" w14:textId="77777777" w:rsidR="00D151A4" w:rsidRPr="00170351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31303F" w14:textId="09FC72C9" w:rsidR="00D151A4" w:rsidRPr="00170351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62973955" w14:textId="4348FD7B" w:rsidR="00D151A4" w:rsidRPr="00170351" w:rsidRDefault="00D151A4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0351" w:rsidRPr="00533DFC" w14:paraId="777042CD" w14:textId="77777777" w:rsidTr="00173026">
        <w:tc>
          <w:tcPr>
            <w:tcW w:w="4050" w:type="dxa"/>
          </w:tcPr>
          <w:p w14:paraId="7C71C5B4" w14:textId="29A9B4DF" w:rsidR="00170351" w:rsidRPr="00170351" w:rsidRDefault="00170351" w:rsidP="0017035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33BA9396" w14:textId="19A105AE" w:rsidR="00170351" w:rsidRPr="00170351" w:rsidRDefault="009935A8" w:rsidP="00170351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356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888</w:t>
            </w:r>
          </w:p>
        </w:tc>
        <w:tc>
          <w:tcPr>
            <w:tcW w:w="270" w:type="dxa"/>
            <w:shd w:val="clear" w:color="auto" w:fill="auto"/>
          </w:tcPr>
          <w:p w14:paraId="17BCAB73" w14:textId="77777777" w:rsidR="00170351" w:rsidRPr="00170351" w:rsidRDefault="00170351" w:rsidP="0017035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3C0A18F8" w14:textId="0DC62C85" w:rsidR="00170351" w:rsidRPr="00170351" w:rsidRDefault="009935A8" w:rsidP="00170351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470</w:t>
            </w:r>
          </w:p>
        </w:tc>
        <w:tc>
          <w:tcPr>
            <w:tcW w:w="270" w:type="dxa"/>
            <w:shd w:val="clear" w:color="auto" w:fill="auto"/>
          </w:tcPr>
          <w:p w14:paraId="6A6CB2CA" w14:textId="77777777" w:rsidR="00170351" w:rsidRPr="00170351" w:rsidRDefault="00170351" w:rsidP="0017035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6713E146" w14:textId="5DA3D51E" w:rsidR="00170351" w:rsidRPr="00170351" w:rsidRDefault="009935A8" w:rsidP="00170351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291</w:t>
            </w:r>
          </w:p>
        </w:tc>
        <w:tc>
          <w:tcPr>
            <w:tcW w:w="270" w:type="dxa"/>
            <w:shd w:val="clear" w:color="auto" w:fill="auto"/>
          </w:tcPr>
          <w:p w14:paraId="00B617DF" w14:textId="77777777" w:rsidR="00170351" w:rsidRPr="00170351" w:rsidRDefault="00170351" w:rsidP="0017035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42B1BD05" w14:textId="0630354C" w:rsidR="00170351" w:rsidRPr="00170351" w:rsidRDefault="009935A8" w:rsidP="00170351">
            <w:pPr>
              <w:tabs>
                <w:tab w:val="decimal" w:pos="16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120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E5154F1" w14:textId="18063F29" w:rsidR="00170351" w:rsidRPr="00170351" w:rsidRDefault="00170351" w:rsidP="00170351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auto"/>
          </w:tcPr>
          <w:p w14:paraId="64BE6687" w14:textId="75188C70" w:rsidR="00170351" w:rsidRPr="00170351" w:rsidRDefault="009935A8" w:rsidP="00170351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493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649</w:t>
            </w:r>
          </w:p>
        </w:tc>
      </w:tr>
      <w:tr w:rsidR="00D151A4" w:rsidRPr="00533DFC" w14:paraId="1622D38C" w14:textId="77777777" w:rsidTr="00173026">
        <w:tc>
          <w:tcPr>
            <w:tcW w:w="4050" w:type="dxa"/>
          </w:tcPr>
          <w:p w14:paraId="28BF9E25" w14:textId="1EF930A4" w:rsidR="00D151A4" w:rsidRPr="00170351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703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22CC07" w14:textId="1A03827C" w:rsidR="00D151A4" w:rsidRPr="00170351" w:rsidRDefault="00FC416B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330,832</w:t>
            </w:r>
          </w:p>
        </w:tc>
        <w:tc>
          <w:tcPr>
            <w:tcW w:w="270" w:type="dxa"/>
            <w:shd w:val="clear" w:color="auto" w:fill="auto"/>
          </w:tcPr>
          <w:p w14:paraId="03FA198A" w14:textId="77777777" w:rsidR="00D151A4" w:rsidRPr="00170351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CB27350" w14:textId="5FA65E28" w:rsidR="00D151A4" w:rsidRPr="00170351" w:rsidRDefault="00FC416B" w:rsidP="0062341F">
            <w:pPr>
              <w:tabs>
                <w:tab w:val="decimal" w:pos="16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8,735</w:t>
            </w:r>
          </w:p>
        </w:tc>
        <w:tc>
          <w:tcPr>
            <w:tcW w:w="270" w:type="dxa"/>
            <w:shd w:val="clear" w:color="auto" w:fill="auto"/>
          </w:tcPr>
          <w:p w14:paraId="54FE9608" w14:textId="77777777" w:rsidR="00D151A4" w:rsidRPr="00170351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CEA62B" w14:textId="0B42A45A" w:rsidR="00D151A4" w:rsidRPr="00170351" w:rsidRDefault="00FC416B" w:rsidP="0062341F">
            <w:pPr>
              <w:tabs>
                <w:tab w:val="decimal" w:pos="15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58,395</w:t>
            </w:r>
          </w:p>
        </w:tc>
        <w:tc>
          <w:tcPr>
            <w:tcW w:w="270" w:type="dxa"/>
            <w:shd w:val="clear" w:color="auto" w:fill="auto"/>
          </w:tcPr>
          <w:p w14:paraId="23C9A3BA" w14:textId="77777777" w:rsidR="00D151A4" w:rsidRPr="00170351" w:rsidRDefault="00D151A4" w:rsidP="00D151A4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BA3E710" w14:textId="7C050E32" w:rsidR="00D151A4" w:rsidRPr="00170351" w:rsidRDefault="00FC416B" w:rsidP="006B4CC6">
            <w:pPr>
              <w:tabs>
                <w:tab w:val="decimal" w:pos="16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259,750</w:t>
            </w:r>
          </w:p>
        </w:tc>
        <w:tc>
          <w:tcPr>
            <w:tcW w:w="270" w:type="dxa"/>
          </w:tcPr>
          <w:p w14:paraId="287C59E6" w14:textId="37AD3A57" w:rsidR="00D151A4" w:rsidRPr="00170351" w:rsidRDefault="00D151A4" w:rsidP="00D151A4">
            <w:pPr>
              <w:tabs>
                <w:tab w:val="decimal" w:pos="11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9AE3D3" w14:textId="5A209093" w:rsidR="00D151A4" w:rsidRPr="00170351" w:rsidRDefault="00FC416B" w:rsidP="0062341F">
            <w:pPr>
              <w:tabs>
                <w:tab w:val="decimal" w:pos="1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657,712</w:t>
            </w:r>
          </w:p>
        </w:tc>
      </w:tr>
    </w:tbl>
    <w:p w14:paraId="5BBEEC24" w14:textId="3568E04B" w:rsidR="00C64AFC" w:rsidRPr="00533DFC" w:rsidRDefault="00C64AFC" w:rsidP="00C64AFC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  <w:highlight w:val="yellow"/>
        </w:rPr>
      </w:pPr>
    </w:p>
    <w:p w14:paraId="1428B03A" w14:textId="77777777" w:rsidR="008D192D" w:rsidRPr="00533DFC" w:rsidRDefault="00C64AFC">
      <w:pPr>
        <w:spacing w:line="240" w:lineRule="auto"/>
        <w:rPr>
          <w:rFonts w:asciiTheme="majorBidi" w:hAnsiTheme="majorBidi" w:cstheme="majorBidi"/>
          <w:highlight w:val="yellow"/>
        </w:rPr>
        <w:sectPr w:rsidR="008D192D" w:rsidRPr="00533DFC" w:rsidSect="00A228DE">
          <w:pgSz w:w="16834" w:h="11909" w:orient="landscape" w:code="9"/>
          <w:pgMar w:top="1152" w:right="691" w:bottom="1152" w:left="720" w:header="706" w:footer="706" w:gutter="0"/>
          <w:cols w:space="737"/>
          <w:docGrid w:linePitch="360"/>
        </w:sectPr>
      </w:pPr>
      <w:r w:rsidRPr="00533DFC">
        <w:rPr>
          <w:rFonts w:asciiTheme="majorBidi" w:hAnsiTheme="majorBidi" w:cstheme="majorBidi"/>
          <w:highlight w:val="yellow"/>
        </w:rPr>
        <w:br w:type="page"/>
      </w:r>
    </w:p>
    <w:p w14:paraId="38C5D0C6" w14:textId="14B0BFE8" w:rsidR="00CD283E" w:rsidRPr="00170351" w:rsidRDefault="003E0819" w:rsidP="001B4B94">
      <w:pPr>
        <w:pStyle w:val="Caption"/>
        <w:ind w:hanging="900"/>
        <w:rPr>
          <w:rFonts w:asciiTheme="majorBidi" w:hAnsiTheme="majorBidi" w:cstheme="majorBidi"/>
        </w:rPr>
      </w:pPr>
      <w:r w:rsidRPr="00170351">
        <w:rPr>
          <w:rFonts w:asciiTheme="majorBidi" w:hAnsiTheme="majorBidi" w:cstheme="majorBidi"/>
          <w:cs/>
        </w:rPr>
        <w:lastRenderedPageBreak/>
        <w:t>หนี้สินที่มีภาระดอกเบี้ย</w:t>
      </w:r>
    </w:p>
    <w:p w14:paraId="17E71F96" w14:textId="62F05D63" w:rsidR="006D4087" w:rsidRDefault="006D4087" w:rsidP="00AD4D30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992"/>
        <w:gridCol w:w="238"/>
        <w:gridCol w:w="936"/>
        <w:gridCol w:w="236"/>
        <w:gridCol w:w="1018"/>
        <w:gridCol w:w="238"/>
        <w:gridCol w:w="989"/>
        <w:gridCol w:w="236"/>
        <w:gridCol w:w="934"/>
        <w:gridCol w:w="236"/>
        <w:gridCol w:w="1057"/>
      </w:tblGrid>
      <w:tr w:rsidR="008B5E0A" w:rsidRPr="00170351" w14:paraId="0A0B8CB9" w14:textId="77777777" w:rsidTr="00EE7246">
        <w:tc>
          <w:tcPr>
            <w:tcW w:w="2070" w:type="dxa"/>
          </w:tcPr>
          <w:p w14:paraId="18B3874D" w14:textId="77777777" w:rsidR="008B5E0A" w:rsidRPr="00720ACC" w:rsidRDefault="008B5E0A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0F820521" w14:textId="78FF5649" w:rsidR="008B5E0A" w:rsidRPr="00720ACC" w:rsidRDefault="008B5E0A" w:rsidP="003F48D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A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A0C2C" w:rsidRPr="00170351" w14:paraId="55237350" w14:textId="77777777" w:rsidTr="000B05D8">
        <w:tc>
          <w:tcPr>
            <w:tcW w:w="2070" w:type="dxa"/>
          </w:tcPr>
          <w:p w14:paraId="78223E7D" w14:textId="77777777" w:rsidR="00FA0C2C" w:rsidRPr="00720ACC" w:rsidRDefault="00FA0C2C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5"/>
          </w:tcPr>
          <w:p w14:paraId="0891904D" w14:textId="1C3A0EBE" w:rsidR="00FA0C2C" w:rsidRPr="00720ACC" w:rsidRDefault="009935A8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8" w:type="dxa"/>
          </w:tcPr>
          <w:p w14:paraId="5359832F" w14:textId="77777777" w:rsidR="00FA0C2C" w:rsidRPr="00720AC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2" w:type="dxa"/>
            <w:gridSpan w:val="5"/>
          </w:tcPr>
          <w:p w14:paraId="63948E49" w14:textId="0CC482F8" w:rsidR="00FA0C2C" w:rsidRPr="00720ACC" w:rsidRDefault="009935A8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FA0C2C" w:rsidRPr="00170351" w14:paraId="69391BDB" w14:textId="77777777" w:rsidTr="000B05D8">
        <w:tc>
          <w:tcPr>
            <w:tcW w:w="2070" w:type="dxa"/>
          </w:tcPr>
          <w:p w14:paraId="24DA13BD" w14:textId="77777777" w:rsidR="00FA0C2C" w:rsidRPr="00720ACC" w:rsidRDefault="00FA0C2C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D340BB5" w14:textId="76BFD354" w:rsidR="00FA0C2C" w:rsidRPr="00720ACC" w:rsidRDefault="00720ACC" w:rsidP="0046750C">
            <w:pPr>
              <w:spacing w:line="380" w:lineRule="exact"/>
              <w:ind w:left="-115" w:right="-112" w:firstLine="2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30B1F49F" w14:textId="77777777" w:rsidR="00FA0C2C" w:rsidRPr="00720AC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360257BF" w14:textId="6441B4FB" w:rsidR="00FA0C2C" w:rsidRPr="00720ACC" w:rsidRDefault="00720ACC" w:rsidP="00720AC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12ED0804" w14:textId="77777777" w:rsidR="00FA0C2C" w:rsidRPr="00720AC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vAlign w:val="bottom"/>
          </w:tcPr>
          <w:p w14:paraId="2A593BD3" w14:textId="46520E77" w:rsidR="00FA0C2C" w:rsidRPr="00720ACC" w:rsidRDefault="00720ACC" w:rsidP="000B05D8">
            <w:pPr>
              <w:spacing w:line="380" w:lineRule="exact"/>
              <w:ind w:left="-258" w:right="-115" w:firstLine="1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38" w:type="dxa"/>
          </w:tcPr>
          <w:p w14:paraId="3C58D43C" w14:textId="77777777" w:rsidR="00FA0C2C" w:rsidRPr="00720AC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36D2DFAF" w14:textId="03DE58D6" w:rsidR="00FA0C2C" w:rsidRPr="00720ACC" w:rsidRDefault="00720ACC" w:rsidP="00720ACC">
            <w:pPr>
              <w:spacing w:line="380" w:lineRule="exact"/>
              <w:ind w:left="-115" w:right="-115" w:firstLine="2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52DC06E7" w14:textId="77777777" w:rsidR="00FA0C2C" w:rsidRPr="00720AC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E01ACF3" w14:textId="75FF9A32" w:rsidR="00FA0C2C" w:rsidRPr="00720ACC" w:rsidRDefault="00720AC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0154C8BD" w14:textId="77777777" w:rsidR="00FA0C2C" w:rsidRPr="00720AC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2CA5A1B3" w14:textId="34088DBD" w:rsidR="00FA0C2C" w:rsidRPr="00720ACC" w:rsidRDefault="00720ACC" w:rsidP="00720AC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A0C2C" w:rsidRPr="00170351" w14:paraId="446FD63D" w14:textId="77777777" w:rsidTr="00EE7246">
        <w:tc>
          <w:tcPr>
            <w:tcW w:w="2070" w:type="dxa"/>
          </w:tcPr>
          <w:p w14:paraId="4C0BBA60" w14:textId="77777777" w:rsidR="00FA0C2C" w:rsidRPr="00720ACC" w:rsidRDefault="00FA0C2C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216540B3" w14:textId="6C35EAA6" w:rsidR="00FA0C2C" w:rsidRPr="00720ACC" w:rsidRDefault="00FA0C2C" w:rsidP="003F48D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0AC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0A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20AC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A0C2C" w:rsidRPr="00170351" w14:paraId="014E7DFF" w14:textId="77777777" w:rsidTr="000B05D8">
        <w:tc>
          <w:tcPr>
            <w:tcW w:w="2070" w:type="dxa"/>
            <w:vAlign w:val="bottom"/>
          </w:tcPr>
          <w:p w14:paraId="3AAFA584" w14:textId="6168563D" w:rsidR="00FA0C2C" w:rsidRPr="00BE4E01" w:rsidRDefault="00BE4E01" w:rsidP="0077693A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E4E0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2" w:type="dxa"/>
          </w:tcPr>
          <w:p w14:paraId="2AFE85FE" w14:textId="77777777" w:rsidR="00FA0C2C" w:rsidRPr="00720AC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B08F2A0" w14:textId="0C837A7B" w:rsidR="00FA0C2C" w:rsidRPr="00720AC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04B89385" w14:textId="5D29E37C" w:rsidR="00FA0C2C" w:rsidRPr="00720AC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6577CD" w14:textId="77777777" w:rsidR="00FA0C2C" w:rsidRPr="00720AC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28189944" w14:textId="3ADF30F2" w:rsidR="00FA0C2C" w:rsidRPr="00720AC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2BC9859" w14:textId="77777777" w:rsidR="00FA0C2C" w:rsidRPr="00720ACC" w:rsidRDefault="00FA0C2C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82D7596" w14:textId="77777777" w:rsidR="00FA0C2C" w:rsidRPr="00720AC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04BA81" w14:textId="77777777" w:rsidR="00FA0C2C" w:rsidRPr="00720ACC" w:rsidRDefault="00FA0C2C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773DDDA" w14:textId="77777777" w:rsidR="00FA0C2C" w:rsidRPr="00720AC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12B8C1" w14:textId="77777777" w:rsidR="00FA0C2C" w:rsidRPr="00720ACC" w:rsidRDefault="00FA0C2C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1046A5AC" w14:textId="77777777" w:rsidR="00FA0C2C" w:rsidRPr="00720AC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6A30" w:rsidRPr="00170351" w14:paraId="3FFE1CDB" w14:textId="77777777" w:rsidTr="000B05D8">
        <w:tc>
          <w:tcPr>
            <w:tcW w:w="2070" w:type="dxa"/>
            <w:vAlign w:val="bottom"/>
          </w:tcPr>
          <w:p w14:paraId="0D29AD01" w14:textId="681D46B9" w:rsidR="004B6A30" w:rsidRPr="00720ACC" w:rsidRDefault="004B6A30" w:rsidP="004B6A30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720AC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12DEB816" w14:textId="6543DC80" w:rsidR="004B6A30" w:rsidRPr="00720ACC" w:rsidRDefault="004B6A30" w:rsidP="004B6A30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548EABA" w14:textId="77777777" w:rsidR="004B6A30" w:rsidRPr="00720ACC" w:rsidRDefault="004B6A30" w:rsidP="004B6A30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5961A707" w14:textId="3E33C8DD" w:rsidR="004B6A30" w:rsidRPr="0054260F" w:rsidRDefault="004B6A30" w:rsidP="00F57D76">
            <w:pPr>
              <w:tabs>
                <w:tab w:val="left" w:pos="684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2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3,391,674</w:t>
            </w:r>
          </w:p>
        </w:tc>
        <w:tc>
          <w:tcPr>
            <w:tcW w:w="236" w:type="dxa"/>
          </w:tcPr>
          <w:p w14:paraId="12519FFF" w14:textId="77777777" w:rsidR="004B6A30" w:rsidRPr="00720ACC" w:rsidRDefault="004B6A30" w:rsidP="004B6A30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6073B50E" w14:textId="3F848191" w:rsidR="004B6A30" w:rsidRPr="000B2079" w:rsidRDefault="000B2079" w:rsidP="000B05D8">
            <w:pPr>
              <w:spacing w:line="380" w:lineRule="exact"/>
              <w:ind w:left="-258" w:right="-201" w:firstLine="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0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3,391,674</w:t>
            </w:r>
          </w:p>
        </w:tc>
        <w:tc>
          <w:tcPr>
            <w:tcW w:w="238" w:type="dxa"/>
            <w:vAlign w:val="bottom"/>
          </w:tcPr>
          <w:p w14:paraId="51F5B57F" w14:textId="77777777" w:rsidR="004B6A30" w:rsidRPr="00720ACC" w:rsidRDefault="004B6A30" w:rsidP="004B6A3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A40BA0D" w14:textId="4DE45C7D" w:rsidR="004B6A30" w:rsidRPr="00720ACC" w:rsidRDefault="004B6A30" w:rsidP="004B6A30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02E7AAA" w14:textId="77777777" w:rsidR="004B6A30" w:rsidRPr="00720ACC" w:rsidRDefault="004B6A30" w:rsidP="004B6A3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2247B7E" w14:textId="49E9D931" w:rsidR="004B6A30" w:rsidRPr="00763A42" w:rsidRDefault="00EE7246" w:rsidP="00763A4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3A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1,314,807</w:t>
            </w:r>
          </w:p>
        </w:tc>
        <w:tc>
          <w:tcPr>
            <w:tcW w:w="236" w:type="dxa"/>
            <w:vAlign w:val="bottom"/>
          </w:tcPr>
          <w:p w14:paraId="1CA238F0" w14:textId="77777777" w:rsidR="004B6A30" w:rsidRPr="00720ACC" w:rsidRDefault="004B6A30" w:rsidP="004B6A30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166F1ED2" w14:textId="041EE81D" w:rsidR="004B6A30" w:rsidRPr="00720ACC" w:rsidRDefault="00EE7246" w:rsidP="007C4CC2">
            <w:pPr>
              <w:spacing w:line="380" w:lineRule="exact"/>
              <w:ind w:left="-115"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1,314,807</w:t>
            </w:r>
          </w:p>
        </w:tc>
      </w:tr>
      <w:tr w:rsidR="00EE7246" w:rsidRPr="00170351" w14:paraId="1869B61C" w14:textId="77777777" w:rsidTr="000B05D8">
        <w:tc>
          <w:tcPr>
            <w:tcW w:w="2070" w:type="dxa"/>
            <w:vAlign w:val="bottom"/>
          </w:tcPr>
          <w:p w14:paraId="0E058458" w14:textId="2C9F7474" w:rsidR="00EE7246" w:rsidRPr="00720ACC" w:rsidRDefault="00EE7246" w:rsidP="00EE7246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20AC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</w:t>
            </w:r>
            <w:r w:rsidR="00481D9F">
              <w:rPr>
                <w:rFonts w:asciiTheme="majorBidi" w:hAnsiTheme="majorBidi" w:cstheme="majorBidi"/>
                <w:spacing w:val="-8"/>
                <w:sz w:val="28"/>
                <w:szCs w:val="28"/>
              </w:rPr>
              <w:br/>
            </w:r>
            <w:r w:rsidRPr="00720AC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992" w:type="dxa"/>
            <w:vAlign w:val="bottom"/>
          </w:tcPr>
          <w:p w14:paraId="35F5E888" w14:textId="471A6444" w:rsidR="00EE7246" w:rsidRPr="00720ACC" w:rsidRDefault="00EE7246" w:rsidP="00EE724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3C556C1" w14:textId="32A318A9" w:rsidR="00EE7246" w:rsidRPr="00720ACC" w:rsidRDefault="00EE7246" w:rsidP="00EE724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34707788" w14:textId="175EF250" w:rsidR="00EE7246" w:rsidRPr="0054260F" w:rsidRDefault="00EE7246" w:rsidP="00F57D7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</w:t>
            </w:r>
            <w:r w:rsidR="00AE18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236" w:type="dxa"/>
          </w:tcPr>
          <w:p w14:paraId="38CF3126" w14:textId="77777777" w:rsidR="00EE7246" w:rsidRPr="00720ACC" w:rsidRDefault="00EE7246" w:rsidP="00EE724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5D30B460" w14:textId="05E87CC2" w:rsidR="00EE7246" w:rsidRPr="000B2079" w:rsidRDefault="00EE7246" w:rsidP="00EE7246">
            <w:pPr>
              <w:spacing w:line="380" w:lineRule="exact"/>
              <w:ind w:left="-258" w:right="-201" w:firstLine="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0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238" w:type="dxa"/>
            <w:vAlign w:val="bottom"/>
          </w:tcPr>
          <w:p w14:paraId="3084B7CB" w14:textId="77777777" w:rsidR="00EE7246" w:rsidRPr="00720ACC" w:rsidRDefault="00EE7246" w:rsidP="00EE724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E8BB651" w14:textId="2621DAF6" w:rsidR="00EE7246" w:rsidRPr="00720ACC" w:rsidRDefault="00EE7246" w:rsidP="00EE7246">
            <w:pPr>
              <w:spacing w:line="380" w:lineRule="exact"/>
              <w:ind w:left="-115" w:right="-227" w:firstLine="3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179,343</w:t>
            </w:r>
          </w:p>
        </w:tc>
        <w:tc>
          <w:tcPr>
            <w:tcW w:w="236" w:type="dxa"/>
            <w:vAlign w:val="bottom"/>
          </w:tcPr>
          <w:p w14:paraId="00DE3DE3" w14:textId="77777777" w:rsidR="00EE7246" w:rsidRPr="00720ACC" w:rsidRDefault="00EE7246" w:rsidP="00EE724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8F8D5B3" w14:textId="391C693A" w:rsidR="00EE7246" w:rsidRPr="00763A42" w:rsidRDefault="00EE7246" w:rsidP="00763A4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3A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1,428,571</w:t>
            </w:r>
          </w:p>
        </w:tc>
        <w:tc>
          <w:tcPr>
            <w:tcW w:w="236" w:type="dxa"/>
            <w:vAlign w:val="bottom"/>
          </w:tcPr>
          <w:p w14:paraId="2D2B22A0" w14:textId="77777777" w:rsidR="00EE7246" w:rsidRPr="00720ACC" w:rsidRDefault="00EE7246" w:rsidP="00EE724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6ADC16F5" w14:textId="751D3D3E" w:rsidR="00EE7246" w:rsidRPr="00720ACC" w:rsidRDefault="00EE7246" w:rsidP="007C4CC2">
            <w:pPr>
              <w:spacing w:line="380" w:lineRule="exact"/>
              <w:ind w:left="-115"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1,607,914</w:t>
            </w:r>
          </w:p>
        </w:tc>
      </w:tr>
      <w:tr w:rsidR="00F57D76" w:rsidRPr="00170351" w14:paraId="204714A0" w14:textId="77777777" w:rsidTr="000B05D8">
        <w:tc>
          <w:tcPr>
            <w:tcW w:w="2070" w:type="dxa"/>
            <w:vAlign w:val="bottom"/>
          </w:tcPr>
          <w:p w14:paraId="02B77245" w14:textId="2AEEF828" w:rsidR="00F57D76" w:rsidRPr="00720ACC" w:rsidRDefault="00F57D76" w:rsidP="00F57D76">
            <w:pPr>
              <w:spacing w:line="380" w:lineRule="exact"/>
              <w:ind w:left="164" w:right="-115" w:hanging="164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  <w:r w:rsidRPr="00720AC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52A77285" w14:textId="2CB2D180" w:rsidR="00F57D76" w:rsidRPr="004C08A2" w:rsidRDefault="00F57D76" w:rsidP="00F57D7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CE12DA9" w14:textId="77777777" w:rsidR="00F57D76" w:rsidRPr="00720ACC" w:rsidRDefault="00F57D76" w:rsidP="00F57D7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65A198F7" w14:textId="631BF377" w:rsidR="00F57D76" w:rsidRDefault="00F57D76" w:rsidP="00F57D76">
            <w:pPr>
              <w:spacing w:line="380" w:lineRule="exact"/>
              <w:ind w:left="-115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157,073</w:t>
            </w:r>
          </w:p>
        </w:tc>
        <w:tc>
          <w:tcPr>
            <w:tcW w:w="236" w:type="dxa"/>
          </w:tcPr>
          <w:p w14:paraId="03761D37" w14:textId="77777777" w:rsidR="00F57D76" w:rsidRPr="00720ACC" w:rsidRDefault="00F57D76" w:rsidP="00F57D7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54B8685" w14:textId="4257FF83" w:rsidR="00F57D76" w:rsidRPr="000B2079" w:rsidRDefault="00F57D76" w:rsidP="00906E26">
            <w:pPr>
              <w:tabs>
                <w:tab w:val="left" w:pos="819"/>
              </w:tabs>
              <w:spacing w:line="380" w:lineRule="exact"/>
              <w:ind w:left="-258" w:right="-201" w:firstLine="2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5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157,073</w:t>
            </w:r>
          </w:p>
        </w:tc>
        <w:tc>
          <w:tcPr>
            <w:tcW w:w="238" w:type="dxa"/>
            <w:vAlign w:val="bottom"/>
          </w:tcPr>
          <w:p w14:paraId="1D74775B" w14:textId="77777777" w:rsidR="00F57D76" w:rsidRPr="00720ACC" w:rsidRDefault="00F57D76" w:rsidP="00F57D7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813AC23" w14:textId="44F211EA" w:rsidR="00F57D76" w:rsidRDefault="00F57D76" w:rsidP="00F57D7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5BF7888" w14:textId="77777777" w:rsidR="00F57D76" w:rsidRPr="00720ACC" w:rsidRDefault="00F57D76" w:rsidP="00F57D7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D7FCDA0" w14:textId="15A6293C" w:rsidR="00F57D76" w:rsidRPr="00763A42" w:rsidRDefault="00F57D76" w:rsidP="00906E26">
            <w:pPr>
              <w:spacing w:line="380" w:lineRule="exact"/>
              <w:ind w:left="-115" w:right="-146" w:firstLine="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3A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132,369</w:t>
            </w:r>
          </w:p>
        </w:tc>
        <w:tc>
          <w:tcPr>
            <w:tcW w:w="236" w:type="dxa"/>
            <w:vAlign w:val="bottom"/>
          </w:tcPr>
          <w:p w14:paraId="0B005343" w14:textId="77777777" w:rsidR="00F57D76" w:rsidRPr="00720ACC" w:rsidRDefault="00F57D76" w:rsidP="00F57D7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2686E68A" w14:textId="22889381" w:rsidR="00F57D76" w:rsidRDefault="00F57D76" w:rsidP="002B31F9">
            <w:pPr>
              <w:spacing w:line="380" w:lineRule="exact"/>
              <w:ind w:left="-115" w:right="-195" w:firstLine="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132,369</w:t>
            </w:r>
          </w:p>
        </w:tc>
      </w:tr>
      <w:tr w:rsidR="00EE7246" w:rsidRPr="00170351" w14:paraId="13357354" w14:textId="77777777" w:rsidTr="000B05D8">
        <w:tc>
          <w:tcPr>
            <w:tcW w:w="2070" w:type="dxa"/>
            <w:vAlign w:val="bottom"/>
          </w:tcPr>
          <w:p w14:paraId="1FE720DB" w14:textId="77777777" w:rsidR="00EE7246" w:rsidRPr="00720ACC" w:rsidRDefault="00EE7246" w:rsidP="00EE7246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2" w:type="dxa"/>
            <w:vAlign w:val="bottom"/>
          </w:tcPr>
          <w:p w14:paraId="4AD431E7" w14:textId="5A8557A6" w:rsidR="00EE7246" w:rsidRPr="00620E28" w:rsidRDefault="00EE7246" w:rsidP="00EE724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9C76BE5" w14:textId="62B4BD6F" w:rsidR="00EE7246" w:rsidRPr="00720ACC" w:rsidRDefault="00EE7246" w:rsidP="00EE724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1810F4F0" w14:textId="662B6647" w:rsidR="00EE7246" w:rsidRPr="00720ACC" w:rsidRDefault="00EE7246" w:rsidP="00F57D76">
            <w:pPr>
              <w:spacing w:line="380" w:lineRule="exact"/>
              <w:ind w:left="-115" w:right="-288" w:hanging="2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12,565,000</w:t>
            </w:r>
          </w:p>
        </w:tc>
        <w:tc>
          <w:tcPr>
            <w:tcW w:w="236" w:type="dxa"/>
          </w:tcPr>
          <w:p w14:paraId="66ABC332" w14:textId="77777777" w:rsidR="00EE7246" w:rsidRPr="00720ACC" w:rsidRDefault="00EE7246" w:rsidP="00EE724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C874F44" w14:textId="7D800091" w:rsidR="00EE7246" w:rsidRPr="00720ACC" w:rsidRDefault="00EE7246" w:rsidP="00EE7246">
            <w:pPr>
              <w:spacing w:line="380" w:lineRule="exact"/>
              <w:ind w:left="-258" w:right="-111" w:firstLine="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0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12,565,000</w:t>
            </w:r>
          </w:p>
        </w:tc>
        <w:tc>
          <w:tcPr>
            <w:tcW w:w="238" w:type="dxa"/>
            <w:vAlign w:val="bottom"/>
          </w:tcPr>
          <w:p w14:paraId="7DF8CF39" w14:textId="77777777" w:rsidR="00EE7246" w:rsidRPr="00720ACC" w:rsidRDefault="00EE7246" w:rsidP="00EE724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D32BC1C" w14:textId="0B5E54FC" w:rsidR="00EE7246" w:rsidRPr="00A567FC" w:rsidRDefault="00EE7246" w:rsidP="00EE724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E67687F" w14:textId="77777777" w:rsidR="00EE7246" w:rsidRPr="00720ACC" w:rsidRDefault="00EE7246" w:rsidP="00EE724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20A04F" w14:textId="5BB19D7B" w:rsidR="00EE7246" w:rsidRPr="00720ACC" w:rsidRDefault="00EE7246" w:rsidP="00906E26">
            <w:pPr>
              <w:spacing w:line="380" w:lineRule="exact"/>
              <w:ind w:left="-115" w:right="-146" w:hanging="10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3A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17,180,000</w:t>
            </w:r>
          </w:p>
        </w:tc>
        <w:tc>
          <w:tcPr>
            <w:tcW w:w="236" w:type="dxa"/>
            <w:vAlign w:val="bottom"/>
          </w:tcPr>
          <w:p w14:paraId="0EB2DE2E" w14:textId="77777777" w:rsidR="00EE7246" w:rsidRPr="00720ACC" w:rsidRDefault="00EE7246" w:rsidP="00EE724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7F023844" w14:textId="22EC4483" w:rsidR="00EE7246" w:rsidRPr="00720ACC" w:rsidRDefault="00EE7246" w:rsidP="007C4CC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17,180,000</w:t>
            </w:r>
          </w:p>
        </w:tc>
      </w:tr>
      <w:tr w:rsidR="00EE7246" w:rsidRPr="00170351" w14:paraId="4E50F8CA" w14:textId="77777777" w:rsidTr="000B05D8">
        <w:tc>
          <w:tcPr>
            <w:tcW w:w="2070" w:type="dxa"/>
            <w:vAlign w:val="bottom"/>
          </w:tcPr>
          <w:p w14:paraId="37CD8611" w14:textId="42370A79" w:rsidR="00EE7246" w:rsidRPr="00BE4E01" w:rsidRDefault="00EE7246" w:rsidP="00EE7246">
            <w:pPr>
              <w:spacing w:line="380" w:lineRule="exact"/>
              <w:ind w:left="164" w:right="-115" w:hanging="16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E4E0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2" w:type="dxa"/>
          </w:tcPr>
          <w:p w14:paraId="629D1EBA" w14:textId="69B5EC1A" w:rsidR="00EE7246" w:rsidRPr="00720ACC" w:rsidRDefault="00EE7246" w:rsidP="00EE724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0B0BCA2" w14:textId="77777777" w:rsidR="00EE7246" w:rsidRPr="00720ACC" w:rsidRDefault="00EE7246" w:rsidP="00EE724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7415E61" w14:textId="54AD010C" w:rsidR="00EE7246" w:rsidRPr="0054260F" w:rsidRDefault="00EE7246" w:rsidP="00EE724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1CE8CAE" w14:textId="77777777" w:rsidR="00EE7246" w:rsidRPr="00720ACC" w:rsidRDefault="00EE7246" w:rsidP="00EE724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6BF78FBA" w14:textId="52463040" w:rsidR="00EE7246" w:rsidRPr="00720ACC" w:rsidRDefault="00EE7246" w:rsidP="00EE724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351CC56" w14:textId="77777777" w:rsidR="00EE7246" w:rsidRPr="00720ACC" w:rsidRDefault="00EE7246" w:rsidP="00EE724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418A9BA" w14:textId="00B24679" w:rsidR="00EE7246" w:rsidRPr="00720ACC" w:rsidRDefault="00EE7246" w:rsidP="00EE724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1341E0A" w14:textId="77777777" w:rsidR="00EE7246" w:rsidRPr="00720ACC" w:rsidRDefault="00EE7246" w:rsidP="00EE724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47711476" w14:textId="118399DC" w:rsidR="00EE7246" w:rsidRPr="00763A42" w:rsidRDefault="00EE7246" w:rsidP="00763A4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82AE0DD" w14:textId="77777777" w:rsidR="00EE7246" w:rsidRPr="00720ACC" w:rsidRDefault="00EE7246" w:rsidP="00EE724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0001561B" w14:textId="0C0E0933" w:rsidR="00EE7246" w:rsidRPr="00720ACC" w:rsidRDefault="00EE7246" w:rsidP="00EE724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7246" w:rsidRPr="00170351" w14:paraId="6D93CBDB" w14:textId="77777777" w:rsidTr="000B05D8">
        <w:tc>
          <w:tcPr>
            <w:tcW w:w="2070" w:type="dxa"/>
            <w:vAlign w:val="bottom"/>
          </w:tcPr>
          <w:p w14:paraId="61AA06A3" w14:textId="77777777" w:rsidR="00EE7246" w:rsidRPr="00720ACC" w:rsidRDefault="00EE7246" w:rsidP="00EE7246">
            <w:pPr>
              <w:spacing w:line="380" w:lineRule="exact"/>
              <w:ind w:left="156" w:right="-115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vAlign w:val="bottom"/>
          </w:tcPr>
          <w:p w14:paraId="056C529F" w14:textId="0DC8D9AA" w:rsidR="00EE7246" w:rsidRPr="00720ACC" w:rsidRDefault="00EE7246" w:rsidP="00EE724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7BC1D13" w14:textId="4F1C22B5" w:rsidR="00EE7246" w:rsidRPr="00720ACC" w:rsidRDefault="00EE7246" w:rsidP="00EE724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2B3BB7CA" w14:textId="1F049022" w:rsidR="00EE7246" w:rsidRPr="0054260F" w:rsidRDefault="00EE7246" w:rsidP="00EE724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26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923C42B" w14:textId="77777777" w:rsidR="00EE7246" w:rsidRPr="00720ACC" w:rsidRDefault="00EE7246" w:rsidP="00EE724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30F915C6" w14:textId="0EAB0F27" w:rsidR="00EE7246" w:rsidRPr="00720ACC" w:rsidRDefault="00EE7246" w:rsidP="00EE724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EC51C47" w14:textId="77777777" w:rsidR="00EE7246" w:rsidRPr="00720ACC" w:rsidRDefault="00EE7246" w:rsidP="00EE724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ADAB758" w14:textId="3AF21391" w:rsidR="00EE7246" w:rsidRPr="00720ACC" w:rsidRDefault="00EE7246" w:rsidP="00EE7246">
            <w:pPr>
              <w:spacing w:line="380" w:lineRule="exact"/>
              <w:ind w:left="-115" w:right="-227" w:firstLine="3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380,711</w:t>
            </w:r>
          </w:p>
        </w:tc>
        <w:tc>
          <w:tcPr>
            <w:tcW w:w="236" w:type="dxa"/>
            <w:vAlign w:val="bottom"/>
          </w:tcPr>
          <w:p w14:paraId="43B885DB" w14:textId="77777777" w:rsidR="00EE7246" w:rsidRPr="00720ACC" w:rsidRDefault="00EE7246" w:rsidP="00EE724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8F40910" w14:textId="34933A8F" w:rsidR="00EE7246" w:rsidRPr="00763A42" w:rsidRDefault="00EE7246" w:rsidP="00906E26">
            <w:pPr>
              <w:spacing w:line="380" w:lineRule="exact"/>
              <w:ind w:left="-115" w:right="-146" w:hanging="1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3A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236" w:type="dxa"/>
            <w:vAlign w:val="bottom"/>
          </w:tcPr>
          <w:p w14:paraId="650C70DE" w14:textId="77777777" w:rsidR="00EE7246" w:rsidRPr="00720ACC" w:rsidRDefault="00EE7246" w:rsidP="00EE724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2952EE7C" w14:textId="72E78D93" w:rsidR="00EE7246" w:rsidRPr="00EE7246" w:rsidRDefault="00EE7246" w:rsidP="007C4CC2">
            <w:pPr>
              <w:spacing w:line="380" w:lineRule="exact"/>
              <w:ind w:left="-115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1,380,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</w:tr>
      <w:tr w:rsidR="00F57D76" w:rsidRPr="00170351" w14:paraId="4658B888" w14:textId="77777777" w:rsidTr="00BC0507">
        <w:tc>
          <w:tcPr>
            <w:tcW w:w="2070" w:type="dxa"/>
            <w:vAlign w:val="bottom"/>
          </w:tcPr>
          <w:p w14:paraId="38E21E6D" w14:textId="65B734A3" w:rsidR="00F57D76" w:rsidRPr="00720ACC" w:rsidRDefault="00F57D76" w:rsidP="00F57D76">
            <w:pPr>
              <w:spacing w:line="380" w:lineRule="exact"/>
              <w:ind w:left="156" w:right="-115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55B61390" w14:textId="406B4521" w:rsidR="00F57D76" w:rsidRPr="004C08A2" w:rsidRDefault="00F57D76" w:rsidP="00F57D7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5195E98" w14:textId="77777777" w:rsidR="00F57D76" w:rsidRPr="00720ACC" w:rsidRDefault="00F57D76" w:rsidP="00F57D7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794EBA8B" w14:textId="6E47DCC0" w:rsidR="00F57D76" w:rsidRPr="0054260F" w:rsidRDefault="00F57D76" w:rsidP="00F57D76">
            <w:pPr>
              <w:spacing w:line="380" w:lineRule="exact"/>
              <w:ind w:left="-115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350,856</w:t>
            </w:r>
          </w:p>
        </w:tc>
        <w:tc>
          <w:tcPr>
            <w:tcW w:w="236" w:type="dxa"/>
          </w:tcPr>
          <w:p w14:paraId="5C5751B8" w14:textId="77777777" w:rsidR="00F57D76" w:rsidRPr="00720ACC" w:rsidRDefault="00F57D76" w:rsidP="00F57D7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1CE6D6FD" w14:textId="55ECA2D1" w:rsidR="00F57D76" w:rsidRPr="004C08A2" w:rsidRDefault="00F57D76" w:rsidP="00906E26">
            <w:pPr>
              <w:spacing w:line="380" w:lineRule="exact"/>
              <w:ind w:left="-258" w:right="-201" w:firstLine="2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05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350,856</w:t>
            </w:r>
          </w:p>
        </w:tc>
        <w:tc>
          <w:tcPr>
            <w:tcW w:w="238" w:type="dxa"/>
            <w:vAlign w:val="bottom"/>
          </w:tcPr>
          <w:p w14:paraId="5ED264E6" w14:textId="77777777" w:rsidR="00F57D76" w:rsidRPr="00720ACC" w:rsidRDefault="00F57D76" w:rsidP="00F57D7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875C636" w14:textId="722F0982" w:rsidR="00F57D76" w:rsidRDefault="00F57D76" w:rsidP="00F57D7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941ECB7" w14:textId="77777777" w:rsidR="00F57D76" w:rsidRPr="00720ACC" w:rsidRDefault="00F57D76" w:rsidP="00F57D7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2123264A" w14:textId="118CBB69" w:rsidR="00F57D76" w:rsidRPr="00763A42" w:rsidRDefault="00F57D76" w:rsidP="00906E26">
            <w:pPr>
              <w:spacing w:line="380" w:lineRule="exact"/>
              <w:ind w:left="-115" w:right="-146" w:firstLine="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3A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323,626</w:t>
            </w:r>
          </w:p>
        </w:tc>
        <w:tc>
          <w:tcPr>
            <w:tcW w:w="236" w:type="dxa"/>
            <w:vAlign w:val="bottom"/>
          </w:tcPr>
          <w:p w14:paraId="5C809762" w14:textId="77777777" w:rsidR="00F57D76" w:rsidRPr="00720ACC" w:rsidRDefault="00F57D76" w:rsidP="00F57D7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4C3C74C6" w14:textId="5EFE764C" w:rsidR="00F57D76" w:rsidRDefault="00F57D76" w:rsidP="002B31F9">
            <w:pPr>
              <w:spacing w:line="380" w:lineRule="exact"/>
              <w:ind w:left="13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323,626</w:t>
            </w:r>
          </w:p>
        </w:tc>
      </w:tr>
      <w:tr w:rsidR="00EE7246" w:rsidRPr="00170351" w14:paraId="157C2A3D" w14:textId="77777777" w:rsidTr="00BC0507">
        <w:tc>
          <w:tcPr>
            <w:tcW w:w="2070" w:type="dxa"/>
            <w:vAlign w:val="bottom"/>
          </w:tcPr>
          <w:p w14:paraId="11D12B7C" w14:textId="77777777" w:rsidR="00EE7246" w:rsidRPr="00720ACC" w:rsidRDefault="00EE7246" w:rsidP="00EE7246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2" w:type="dxa"/>
          </w:tcPr>
          <w:p w14:paraId="0542AFD4" w14:textId="6D53053A" w:rsidR="00EE7246" w:rsidRPr="00720ACC" w:rsidRDefault="00EE7246" w:rsidP="00EE724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B448074" w14:textId="2C279317" w:rsidR="00EE7246" w:rsidRPr="00720ACC" w:rsidRDefault="00EE7246" w:rsidP="00EE724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4E4CC83D" w14:textId="5383C660" w:rsidR="00EE7246" w:rsidRPr="0054260F" w:rsidRDefault="00EE7246" w:rsidP="00F57D76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50,678,600</w:t>
            </w:r>
          </w:p>
        </w:tc>
        <w:tc>
          <w:tcPr>
            <w:tcW w:w="236" w:type="dxa"/>
          </w:tcPr>
          <w:p w14:paraId="1DD98D18" w14:textId="77777777" w:rsidR="00EE7246" w:rsidRPr="00720ACC" w:rsidRDefault="00EE7246" w:rsidP="00EE724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1CDF520C" w14:textId="76C8CD13" w:rsidR="00EE7246" w:rsidRPr="000B05D8" w:rsidRDefault="00EE7246" w:rsidP="00EE7246">
            <w:pPr>
              <w:spacing w:line="380" w:lineRule="exact"/>
              <w:ind w:left="-115" w:right="-1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5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50,678,600</w:t>
            </w:r>
          </w:p>
        </w:tc>
        <w:tc>
          <w:tcPr>
            <w:tcW w:w="238" w:type="dxa"/>
            <w:vAlign w:val="bottom"/>
          </w:tcPr>
          <w:p w14:paraId="3E5B690B" w14:textId="77777777" w:rsidR="00EE7246" w:rsidRPr="00720ACC" w:rsidRDefault="00EE7246" w:rsidP="00EE724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3D9A28D" w14:textId="5B1559FF" w:rsidR="00EE7246" w:rsidRPr="00720ACC" w:rsidRDefault="00EE7246" w:rsidP="00EE724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3DCB65" w14:textId="77777777" w:rsidR="00EE7246" w:rsidRPr="00720ACC" w:rsidRDefault="00EE7246" w:rsidP="00EE724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60B0C92A" w14:textId="3AE3650B" w:rsidR="00EE7246" w:rsidRPr="00763A42" w:rsidRDefault="00EE7246" w:rsidP="00906E26">
            <w:pPr>
              <w:spacing w:line="380" w:lineRule="exact"/>
              <w:ind w:left="-115" w:right="-56" w:hanging="1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3A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40,506,200</w:t>
            </w:r>
          </w:p>
        </w:tc>
        <w:tc>
          <w:tcPr>
            <w:tcW w:w="236" w:type="dxa"/>
            <w:vAlign w:val="bottom"/>
          </w:tcPr>
          <w:p w14:paraId="79224A8A" w14:textId="77777777" w:rsidR="00EE7246" w:rsidRPr="00720ACC" w:rsidRDefault="00EE7246" w:rsidP="00EE724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33927AC2" w14:textId="629B3A34" w:rsidR="00EE7246" w:rsidRPr="00720ACC" w:rsidRDefault="00EE7246" w:rsidP="007C4CC2">
            <w:pPr>
              <w:spacing w:line="380" w:lineRule="exact"/>
              <w:ind w:left="-11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40,506,200</w:t>
            </w:r>
          </w:p>
        </w:tc>
      </w:tr>
      <w:tr w:rsidR="00EE7246" w:rsidRPr="00170351" w14:paraId="6DFBBE64" w14:textId="77777777" w:rsidTr="00BC0507">
        <w:tc>
          <w:tcPr>
            <w:tcW w:w="2070" w:type="dxa"/>
            <w:vAlign w:val="bottom"/>
          </w:tcPr>
          <w:p w14:paraId="7340733D" w14:textId="7F1D23D6" w:rsidR="00EE7246" w:rsidRPr="00720ACC" w:rsidRDefault="00EE7246" w:rsidP="00EE7246">
            <w:pPr>
              <w:spacing w:line="380" w:lineRule="exac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A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รวมหนี้สินที่มีดอกเบี้ย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D89E213" w14:textId="066C25C3" w:rsidR="00EE7246" w:rsidRPr="00620E28" w:rsidRDefault="00EE7246" w:rsidP="00EE7246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E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DC0F39B" w14:textId="7BB9AF60" w:rsidR="00EE7246" w:rsidRPr="00720ACC" w:rsidRDefault="00EE7246" w:rsidP="00EE724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52089A2" w14:textId="060C84FB" w:rsidR="00EE7246" w:rsidRPr="000B05D8" w:rsidRDefault="00EE7246" w:rsidP="00EE7246">
            <w:pPr>
              <w:spacing w:line="380" w:lineRule="exact"/>
              <w:ind w:left="-115"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5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68,143,203</w:t>
            </w:r>
          </w:p>
        </w:tc>
        <w:tc>
          <w:tcPr>
            <w:tcW w:w="236" w:type="dxa"/>
          </w:tcPr>
          <w:p w14:paraId="21EC7C05" w14:textId="77777777" w:rsidR="00EE7246" w:rsidRPr="000B05D8" w:rsidRDefault="00EE7246" w:rsidP="00EE724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8D3DC" w14:textId="6C574392" w:rsidR="00EE7246" w:rsidRPr="000B05D8" w:rsidRDefault="00EE7246" w:rsidP="00EE7246">
            <w:pPr>
              <w:spacing w:line="380" w:lineRule="exact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5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68,143,203</w:t>
            </w:r>
          </w:p>
        </w:tc>
        <w:tc>
          <w:tcPr>
            <w:tcW w:w="238" w:type="dxa"/>
            <w:vAlign w:val="bottom"/>
          </w:tcPr>
          <w:p w14:paraId="7F846B0C" w14:textId="77777777" w:rsidR="00EE7246" w:rsidRPr="000B05D8" w:rsidRDefault="00EE7246" w:rsidP="00EE724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60B9A2E" w14:textId="4CB7750F" w:rsidR="00EE7246" w:rsidRPr="000B05D8" w:rsidRDefault="00EE7246" w:rsidP="00EE7246">
            <w:pPr>
              <w:spacing w:line="380" w:lineRule="exact"/>
              <w:ind w:left="-115" w:right="-227" w:firstLine="3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560,</w:t>
            </w:r>
            <w:r w:rsidR="00AE18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36" w:type="dxa"/>
            <w:vAlign w:val="bottom"/>
          </w:tcPr>
          <w:p w14:paraId="5626A310" w14:textId="77777777" w:rsidR="00EE7246" w:rsidRPr="000B05D8" w:rsidRDefault="00EE7246" w:rsidP="00EE724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A7A2D" w14:textId="6DF332F4" w:rsidR="00EE7246" w:rsidRPr="00906E26" w:rsidRDefault="00EE7246" w:rsidP="00906E26">
            <w:pPr>
              <w:spacing w:line="380" w:lineRule="exact"/>
              <w:ind w:left="-115" w:right="-56" w:hanging="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06E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61,885,573</w:t>
            </w:r>
          </w:p>
        </w:tc>
        <w:tc>
          <w:tcPr>
            <w:tcW w:w="236" w:type="dxa"/>
            <w:vAlign w:val="bottom"/>
          </w:tcPr>
          <w:p w14:paraId="7B3DD042" w14:textId="77777777" w:rsidR="00EE7246" w:rsidRPr="000B05D8" w:rsidRDefault="00EE7246" w:rsidP="00EE724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D6B71DC" w14:textId="1CF6FC84" w:rsidR="00EE7246" w:rsidRPr="000B05D8" w:rsidRDefault="00EE7246" w:rsidP="007C4CC2">
            <w:pPr>
              <w:spacing w:line="380" w:lineRule="exact"/>
              <w:ind w:left="-115" w:right="-15" w:firstLine="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62,445,627</w:t>
            </w:r>
          </w:p>
        </w:tc>
      </w:tr>
    </w:tbl>
    <w:p w14:paraId="6DC3E861" w14:textId="77777777" w:rsidR="006A575E" w:rsidRPr="00170351" w:rsidRDefault="006A575E" w:rsidP="004C480B">
      <w:pPr>
        <w:pStyle w:val="Bo-Blankline"/>
      </w:pPr>
    </w:p>
    <w:p w14:paraId="0FB6BA5E" w14:textId="6DD50943" w:rsidR="00576AC7" w:rsidRDefault="00576AC7" w:rsidP="00613329">
      <w:pPr>
        <w:spacing w:line="380" w:lineRule="exact"/>
        <w:ind w:left="-115" w:right="-112" w:firstLine="211"/>
        <w:rPr>
          <w:highlight w:val="yellow"/>
        </w:rPr>
      </w:pPr>
      <w:r w:rsidRPr="00533DFC">
        <w:rPr>
          <w:highlight w:val="yellow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7"/>
        <w:gridCol w:w="992"/>
        <w:gridCol w:w="238"/>
        <w:gridCol w:w="936"/>
        <w:gridCol w:w="236"/>
        <w:gridCol w:w="931"/>
        <w:gridCol w:w="238"/>
        <w:gridCol w:w="989"/>
        <w:gridCol w:w="236"/>
        <w:gridCol w:w="934"/>
        <w:gridCol w:w="236"/>
        <w:gridCol w:w="1057"/>
      </w:tblGrid>
      <w:tr w:rsidR="008B5E0A" w:rsidRPr="00170351" w14:paraId="06872F5E" w14:textId="77777777" w:rsidTr="00B40794">
        <w:tc>
          <w:tcPr>
            <w:tcW w:w="2157" w:type="dxa"/>
          </w:tcPr>
          <w:p w14:paraId="15EB9B98" w14:textId="77777777" w:rsidR="008B5E0A" w:rsidRPr="00720ACC" w:rsidRDefault="008B5E0A" w:rsidP="00B40794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3" w:type="dxa"/>
            <w:gridSpan w:val="11"/>
          </w:tcPr>
          <w:p w14:paraId="0ABCC2BB" w14:textId="1F40F28A" w:rsidR="008B5E0A" w:rsidRPr="00720ACC" w:rsidRDefault="008B5E0A" w:rsidP="00B40794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A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8B5E0A" w:rsidRPr="00170351" w14:paraId="07194C02" w14:textId="77777777" w:rsidTr="00AE181D">
        <w:tc>
          <w:tcPr>
            <w:tcW w:w="2157" w:type="dxa"/>
          </w:tcPr>
          <w:p w14:paraId="0B30DBCE" w14:textId="77777777" w:rsidR="008B5E0A" w:rsidRPr="00720ACC" w:rsidRDefault="008B5E0A" w:rsidP="00B40794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3" w:type="dxa"/>
            <w:gridSpan w:val="5"/>
          </w:tcPr>
          <w:p w14:paraId="6C6D1938" w14:textId="77777777" w:rsidR="008B5E0A" w:rsidRPr="00720AC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8" w:type="dxa"/>
          </w:tcPr>
          <w:p w14:paraId="306D59B4" w14:textId="77777777" w:rsidR="008B5E0A" w:rsidRPr="00720AC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2" w:type="dxa"/>
            <w:gridSpan w:val="5"/>
          </w:tcPr>
          <w:p w14:paraId="6E1718A4" w14:textId="77777777" w:rsidR="008B5E0A" w:rsidRPr="00720AC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8B5E0A" w:rsidRPr="00170351" w14:paraId="228C06F2" w14:textId="77777777" w:rsidTr="00AE181D">
        <w:tc>
          <w:tcPr>
            <w:tcW w:w="2157" w:type="dxa"/>
          </w:tcPr>
          <w:p w14:paraId="7085A916" w14:textId="77777777" w:rsidR="008B5E0A" w:rsidRPr="00720ACC" w:rsidRDefault="008B5E0A" w:rsidP="00B40794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2B4B251" w14:textId="77777777" w:rsidR="008B5E0A" w:rsidRPr="00720ACC" w:rsidRDefault="008B5E0A" w:rsidP="00B40794">
            <w:pPr>
              <w:spacing w:line="380" w:lineRule="exact"/>
              <w:ind w:left="-115" w:right="-112" w:firstLine="2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7929BB0B" w14:textId="77777777" w:rsidR="008B5E0A" w:rsidRPr="00720AC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50F98B3B" w14:textId="77777777" w:rsidR="008B5E0A" w:rsidRPr="00720AC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105F488D" w14:textId="77777777" w:rsidR="008B5E0A" w:rsidRPr="00720AC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Align w:val="bottom"/>
          </w:tcPr>
          <w:p w14:paraId="326F1533" w14:textId="77777777" w:rsidR="008B5E0A" w:rsidRPr="00720AC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38" w:type="dxa"/>
          </w:tcPr>
          <w:p w14:paraId="6A8D2668" w14:textId="77777777" w:rsidR="008B5E0A" w:rsidRPr="00720AC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4075EAA" w14:textId="77777777" w:rsidR="008B5E0A" w:rsidRPr="00720ACC" w:rsidRDefault="008B5E0A" w:rsidP="00B40794">
            <w:pPr>
              <w:spacing w:line="380" w:lineRule="exact"/>
              <w:ind w:left="-115" w:right="-115" w:firstLine="2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69C77566" w14:textId="77777777" w:rsidR="008B5E0A" w:rsidRPr="00720AC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3EFBB80" w14:textId="77777777" w:rsidR="008B5E0A" w:rsidRPr="00720AC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EF8D120" w14:textId="77777777" w:rsidR="008B5E0A" w:rsidRPr="00720AC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6A7B983B" w14:textId="77777777" w:rsidR="008B5E0A" w:rsidRPr="00720AC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B5E0A" w:rsidRPr="00170351" w14:paraId="77E58A56" w14:textId="77777777" w:rsidTr="00B40794">
        <w:tc>
          <w:tcPr>
            <w:tcW w:w="2157" w:type="dxa"/>
          </w:tcPr>
          <w:p w14:paraId="70F340E3" w14:textId="77777777" w:rsidR="008B5E0A" w:rsidRPr="00720ACC" w:rsidRDefault="008B5E0A" w:rsidP="00B40794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3" w:type="dxa"/>
            <w:gridSpan w:val="11"/>
          </w:tcPr>
          <w:p w14:paraId="3F0D2F8A" w14:textId="77777777" w:rsidR="008B5E0A" w:rsidRPr="00720ACC" w:rsidRDefault="008B5E0A" w:rsidP="00B40794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0AC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0A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20AC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B5E0A" w:rsidRPr="00170351" w14:paraId="42869123" w14:textId="77777777" w:rsidTr="00AE181D">
        <w:tc>
          <w:tcPr>
            <w:tcW w:w="2157" w:type="dxa"/>
            <w:vAlign w:val="bottom"/>
          </w:tcPr>
          <w:p w14:paraId="3BF8F0D7" w14:textId="3AC1B028" w:rsidR="008B5E0A" w:rsidRPr="00AA3ED4" w:rsidRDefault="00AA3ED4" w:rsidP="00B40794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3ED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2" w:type="dxa"/>
          </w:tcPr>
          <w:p w14:paraId="583C3BA6" w14:textId="77777777" w:rsidR="008B5E0A" w:rsidRPr="00720AC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9C93D74" w14:textId="77777777" w:rsidR="008B5E0A" w:rsidRPr="00720AC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8473F11" w14:textId="77777777" w:rsidR="008B5E0A" w:rsidRPr="00720AC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4B444B" w14:textId="77777777" w:rsidR="008B5E0A" w:rsidRPr="00720AC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2287D846" w14:textId="77777777" w:rsidR="008B5E0A" w:rsidRPr="00720AC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080C5E7" w14:textId="77777777" w:rsidR="008B5E0A" w:rsidRPr="00720ACC" w:rsidRDefault="008B5E0A" w:rsidP="00B4079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7350BE7" w14:textId="77777777" w:rsidR="008B5E0A" w:rsidRPr="00720AC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1686B7" w14:textId="77777777" w:rsidR="008B5E0A" w:rsidRPr="00720ACC" w:rsidRDefault="008B5E0A" w:rsidP="00B4079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03B069B" w14:textId="77777777" w:rsidR="008B5E0A" w:rsidRPr="00720AC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791FE7" w14:textId="77777777" w:rsidR="008B5E0A" w:rsidRPr="00720ACC" w:rsidRDefault="008B5E0A" w:rsidP="00B4079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08C9D895" w14:textId="77777777" w:rsidR="008B5E0A" w:rsidRPr="00720AC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3329" w:rsidRPr="00170351" w14:paraId="02310295" w14:textId="77777777" w:rsidTr="00AE181D">
        <w:tc>
          <w:tcPr>
            <w:tcW w:w="2157" w:type="dxa"/>
            <w:vAlign w:val="bottom"/>
          </w:tcPr>
          <w:p w14:paraId="2C83BD67" w14:textId="60BA49FD" w:rsidR="00613329" w:rsidRPr="00720ACC" w:rsidRDefault="00613329" w:rsidP="00613329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720AC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5505EA63" w14:textId="42ABD775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EFDCD3A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9B70E2D" w14:textId="557581C3" w:rsidR="00613329" w:rsidRPr="00613329" w:rsidRDefault="00613329" w:rsidP="0061332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33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3,391,674</w:t>
            </w:r>
          </w:p>
        </w:tc>
        <w:tc>
          <w:tcPr>
            <w:tcW w:w="236" w:type="dxa"/>
          </w:tcPr>
          <w:p w14:paraId="0EA7A19A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4FEF4ED6" w14:textId="7DD9D235" w:rsidR="00613329" w:rsidRPr="00720ACC" w:rsidRDefault="00613329" w:rsidP="00613329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3329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AE181D">
              <w:rPr>
                <w:rFonts w:asciiTheme="majorBidi" w:hAnsiTheme="majorBidi" w:cstheme="majorBidi"/>
                <w:sz w:val="28"/>
                <w:szCs w:val="28"/>
              </w:rPr>
              <w:t>391,674</w:t>
            </w:r>
          </w:p>
        </w:tc>
        <w:tc>
          <w:tcPr>
            <w:tcW w:w="238" w:type="dxa"/>
            <w:vAlign w:val="bottom"/>
          </w:tcPr>
          <w:p w14:paraId="2AB042EE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7048079" w14:textId="53805684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2C17DE6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4078F2A" w14:textId="768635E6" w:rsidR="00613329" w:rsidRPr="00720ACC" w:rsidRDefault="00613329" w:rsidP="00613329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332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AE181D">
              <w:rPr>
                <w:rFonts w:asciiTheme="majorBidi" w:hAnsiTheme="majorBidi" w:cstheme="majorBidi"/>
                <w:sz w:val="28"/>
                <w:szCs w:val="28"/>
              </w:rPr>
              <w:t>075,182</w:t>
            </w:r>
          </w:p>
        </w:tc>
        <w:tc>
          <w:tcPr>
            <w:tcW w:w="236" w:type="dxa"/>
            <w:vAlign w:val="bottom"/>
          </w:tcPr>
          <w:p w14:paraId="510BF0FC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5228CC43" w14:textId="6A8F31B3" w:rsidR="00613329" w:rsidRPr="00720ACC" w:rsidRDefault="00613329" w:rsidP="00613329">
            <w:pPr>
              <w:spacing w:line="380" w:lineRule="exact"/>
              <w:ind w:left="-115" w:right="-115" w:firstLine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AE181D">
              <w:rPr>
                <w:rFonts w:asciiTheme="majorBidi" w:hAnsiTheme="majorBidi" w:cstheme="majorBidi"/>
                <w:sz w:val="28"/>
                <w:szCs w:val="28"/>
              </w:rPr>
              <w:t>075,182</w:t>
            </w:r>
          </w:p>
        </w:tc>
      </w:tr>
      <w:tr w:rsidR="00613329" w:rsidRPr="00170351" w14:paraId="11A6C6E3" w14:textId="77777777" w:rsidTr="00AE181D">
        <w:tc>
          <w:tcPr>
            <w:tcW w:w="2157" w:type="dxa"/>
            <w:vAlign w:val="bottom"/>
          </w:tcPr>
          <w:p w14:paraId="38CF852B" w14:textId="77777777" w:rsidR="00613329" w:rsidRPr="00720ACC" w:rsidRDefault="00613329" w:rsidP="00613329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20AC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992" w:type="dxa"/>
            <w:vAlign w:val="bottom"/>
          </w:tcPr>
          <w:p w14:paraId="0C34A05C" w14:textId="7C8F0B1A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9F8A5D0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32FE05D6" w14:textId="56AF1FAC" w:rsidR="00613329" w:rsidRPr="00613329" w:rsidRDefault="00613329" w:rsidP="00FA55BE">
            <w:pPr>
              <w:spacing w:line="380" w:lineRule="exact"/>
              <w:ind w:left="-115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33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</w:t>
            </w:r>
            <w:r w:rsidR="00AE18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6133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236" w:type="dxa"/>
          </w:tcPr>
          <w:p w14:paraId="5632C473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4A74438" w14:textId="0B6B4C06" w:rsidR="00613329" w:rsidRPr="00720ACC" w:rsidRDefault="00613329" w:rsidP="00613329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3329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238" w:type="dxa"/>
            <w:vAlign w:val="bottom"/>
          </w:tcPr>
          <w:p w14:paraId="4FF10D62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D9B37F3" w14:textId="2E502EFD" w:rsidR="00613329" w:rsidRPr="00720ACC" w:rsidRDefault="00613329" w:rsidP="00613329">
            <w:pPr>
              <w:spacing w:line="380" w:lineRule="exact"/>
              <w:ind w:left="282" w:right="-684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179,343</w:t>
            </w:r>
          </w:p>
        </w:tc>
        <w:tc>
          <w:tcPr>
            <w:tcW w:w="236" w:type="dxa"/>
            <w:vAlign w:val="bottom"/>
          </w:tcPr>
          <w:p w14:paraId="76BE4CD3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D963C0D" w14:textId="38474F44" w:rsidR="00613329" w:rsidRPr="00720ACC" w:rsidRDefault="00613329" w:rsidP="00613329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332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AE181D">
              <w:rPr>
                <w:rFonts w:asciiTheme="majorBidi" w:hAnsiTheme="majorBidi" w:cstheme="majorBidi"/>
                <w:sz w:val="28"/>
                <w:szCs w:val="28"/>
              </w:rPr>
              <w:t>428,571</w:t>
            </w:r>
          </w:p>
        </w:tc>
        <w:tc>
          <w:tcPr>
            <w:tcW w:w="236" w:type="dxa"/>
            <w:vAlign w:val="bottom"/>
          </w:tcPr>
          <w:p w14:paraId="078AB33D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6F0AF004" w14:textId="72E77B2B" w:rsidR="00613329" w:rsidRPr="00720ACC" w:rsidRDefault="00613329" w:rsidP="00613329">
            <w:pPr>
              <w:spacing w:line="380" w:lineRule="exact"/>
              <w:ind w:left="-115" w:right="-115" w:firstLine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1,607</w:t>
            </w:r>
            <w:r w:rsidR="00AE181D">
              <w:rPr>
                <w:rFonts w:asciiTheme="majorBidi" w:hAnsiTheme="majorBidi" w:cstheme="majorBidi"/>
                <w:sz w:val="28"/>
                <w:szCs w:val="28"/>
              </w:rPr>
              <w:t>,914</w:t>
            </w:r>
          </w:p>
        </w:tc>
      </w:tr>
      <w:tr w:rsidR="00AA526B" w:rsidRPr="00170351" w14:paraId="2989B2F8" w14:textId="77777777" w:rsidTr="00AE181D">
        <w:tc>
          <w:tcPr>
            <w:tcW w:w="2157" w:type="dxa"/>
            <w:vAlign w:val="bottom"/>
          </w:tcPr>
          <w:p w14:paraId="1D1E4775" w14:textId="471377DC" w:rsidR="00AA526B" w:rsidRPr="00720ACC" w:rsidRDefault="00AA526B" w:rsidP="00AA526B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20ACC">
              <w:rPr>
                <w:rFonts w:asciiTheme="majorBidi" w:hAnsiTheme="majorBidi" w:cstheme="majorBidi"/>
                <w:sz w:val="28"/>
                <w:szCs w:val="28"/>
                <w:cs/>
              </w:rPr>
              <w:t>หนึ่งปี</w:t>
            </w:r>
            <w:r w:rsidRPr="00720AC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2DA80350" w14:textId="50EA0B90" w:rsidR="00AA526B" w:rsidRPr="004C08A2" w:rsidRDefault="00AA526B" w:rsidP="00AA526B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193DA33" w14:textId="77777777" w:rsidR="00AA526B" w:rsidRPr="00720ACC" w:rsidRDefault="00AA526B" w:rsidP="00AA526B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0268A9A" w14:textId="3DCA6895" w:rsidR="00AA526B" w:rsidRPr="00613329" w:rsidRDefault="00AA526B" w:rsidP="00AA526B">
            <w:pPr>
              <w:spacing w:line="380" w:lineRule="exact"/>
              <w:ind w:left="-115" w:right="-199" w:firstLine="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97,055</w:t>
            </w:r>
          </w:p>
        </w:tc>
        <w:tc>
          <w:tcPr>
            <w:tcW w:w="236" w:type="dxa"/>
          </w:tcPr>
          <w:p w14:paraId="21A01901" w14:textId="77777777" w:rsidR="00AA526B" w:rsidRPr="00720ACC" w:rsidRDefault="00AA526B" w:rsidP="00AA526B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5EBF3CA" w14:textId="191AEABB" w:rsidR="00AA526B" w:rsidRPr="00613329" w:rsidRDefault="00AA526B" w:rsidP="00AA526B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97,055</w:t>
            </w:r>
          </w:p>
        </w:tc>
        <w:tc>
          <w:tcPr>
            <w:tcW w:w="238" w:type="dxa"/>
            <w:vAlign w:val="bottom"/>
          </w:tcPr>
          <w:p w14:paraId="17F4373F" w14:textId="77777777" w:rsidR="00AA526B" w:rsidRPr="00720ACC" w:rsidRDefault="00AA526B" w:rsidP="00AA526B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EF81B78" w14:textId="38ABD02A" w:rsidR="00AA526B" w:rsidRDefault="00AA526B" w:rsidP="00741585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428B2E" w14:textId="77777777" w:rsidR="00AA526B" w:rsidRPr="00720ACC" w:rsidRDefault="00AA526B" w:rsidP="00AA526B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6E25395" w14:textId="325DB8FF" w:rsidR="00AA526B" w:rsidRPr="00613329" w:rsidRDefault="00AA526B" w:rsidP="00AA526B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83,553</w:t>
            </w:r>
          </w:p>
        </w:tc>
        <w:tc>
          <w:tcPr>
            <w:tcW w:w="236" w:type="dxa"/>
            <w:vAlign w:val="bottom"/>
          </w:tcPr>
          <w:p w14:paraId="03AD35E0" w14:textId="77777777" w:rsidR="00AA526B" w:rsidRPr="00720ACC" w:rsidRDefault="00AA526B" w:rsidP="00AA526B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26F89570" w14:textId="508ECB07" w:rsidR="00AA526B" w:rsidRDefault="00AA526B" w:rsidP="00741585">
            <w:pPr>
              <w:spacing w:line="380" w:lineRule="exact"/>
              <w:ind w:left="143" w:right="-1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83,553</w:t>
            </w:r>
          </w:p>
        </w:tc>
      </w:tr>
      <w:tr w:rsidR="00613329" w:rsidRPr="00170351" w14:paraId="6DADD84F" w14:textId="77777777" w:rsidTr="00AE181D">
        <w:tc>
          <w:tcPr>
            <w:tcW w:w="2157" w:type="dxa"/>
            <w:vAlign w:val="bottom"/>
          </w:tcPr>
          <w:p w14:paraId="01212FD5" w14:textId="77777777" w:rsidR="00613329" w:rsidRPr="00720ACC" w:rsidRDefault="00613329" w:rsidP="00613329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2" w:type="dxa"/>
            <w:vAlign w:val="bottom"/>
          </w:tcPr>
          <w:p w14:paraId="7134B23B" w14:textId="5B99A5D5" w:rsidR="00613329" w:rsidRPr="00613329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DA66696" w14:textId="77777777" w:rsidR="00613329" w:rsidRPr="00613329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3BA312E" w14:textId="46354A45" w:rsidR="00613329" w:rsidRPr="00613329" w:rsidRDefault="00AE181D" w:rsidP="00FA55BE">
            <w:pPr>
              <w:spacing w:line="380" w:lineRule="exact"/>
              <w:ind w:left="-115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8,567,000</w:t>
            </w:r>
          </w:p>
        </w:tc>
        <w:tc>
          <w:tcPr>
            <w:tcW w:w="236" w:type="dxa"/>
          </w:tcPr>
          <w:p w14:paraId="58FD7D63" w14:textId="77777777" w:rsidR="00613329" w:rsidRPr="00613329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FC02A57" w14:textId="22B23C67" w:rsidR="00613329" w:rsidRPr="00613329" w:rsidRDefault="00AE181D" w:rsidP="00613329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8,567,000</w:t>
            </w:r>
          </w:p>
        </w:tc>
        <w:tc>
          <w:tcPr>
            <w:tcW w:w="238" w:type="dxa"/>
            <w:vAlign w:val="bottom"/>
          </w:tcPr>
          <w:p w14:paraId="5A250A3F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A06E708" w14:textId="5351F7E7" w:rsidR="00613329" w:rsidRPr="00613329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5D9F712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5E84D39" w14:textId="1BCC3A9E" w:rsidR="00613329" w:rsidRPr="00613329" w:rsidRDefault="00613329" w:rsidP="00613329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33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181D">
              <w:rPr>
                <w:rFonts w:asciiTheme="majorBidi" w:hAnsiTheme="majorBidi" w:cstheme="majorBidi"/>
                <w:sz w:val="28"/>
                <w:szCs w:val="28"/>
              </w:rPr>
              <w:t>3,180,000</w:t>
            </w:r>
          </w:p>
        </w:tc>
        <w:tc>
          <w:tcPr>
            <w:tcW w:w="236" w:type="dxa"/>
            <w:vAlign w:val="bottom"/>
          </w:tcPr>
          <w:p w14:paraId="5BE75BD2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55BA7881" w14:textId="2CABE75D" w:rsidR="00613329" w:rsidRPr="00613329" w:rsidRDefault="00613329" w:rsidP="00613329">
            <w:pPr>
              <w:spacing w:line="380" w:lineRule="exact"/>
              <w:ind w:left="-115" w:right="-12" w:firstLine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181D">
              <w:rPr>
                <w:rFonts w:asciiTheme="majorBidi" w:hAnsiTheme="majorBidi" w:cstheme="majorBidi"/>
                <w:sz w:val="28"/>
                <w:szCs w:val="28"/>
              </w:rPr>
              <w:t>3,180,000</w:t>
            </w:r>
          </w:p>
        </w:tc>
      </w:tr>
      <w:tr w:rsidR="00613329" w:rsidRPr="00170351" w14:paraId="0C905942" w14:textId="77777777" w:rsidTr="00AE181D">
        <w:tc>
          <w:tcPr>
            <w:tcW w:w="2157" w:type="dxa"/>
            <w:vAlign w:val="bottom"/>
          </w:tcPr>
          <w:p w14:paraId="389C2094" w14:textId="114E27FF" w:rsidR="00613329" w:rsidRPr="00720ACC" w:rsidRDefault="00613329" w:rsidP="00613329">
            <w:pPr>
              <w:spacing w:line="380" w:lineRule="exact"/>
              <w:ind w:left="164" w:right="-115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ED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ไม่</w:t>
            </w:r>
            <w:r w:rsidRPr="00AA3ED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92" w:type="dxa"/>
          </w:tcPr>
          <w:p w14:paraId="589AA3B5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F873DB5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42571242" w14:textId="77777777" w:rsidR="00613329" w:rsidRPr="00613329" w:rsidRDefault="00613329" w:rsidP="0061332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1644F16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203AC20E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9335C5F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26B4E5B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A9A21F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3BBD476B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69AAA3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BC41617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3329" w:rsidRPr="00170351" w14:paraId="789AEB4C" w14:textId="77777777" w:rsidTr="00AE181D">
        <w:tc>
          <w:tcPr>
            <w:tcW w:w="2157" w:type="dxa"/>
            <w:vAlign w:val="bottom"/>
          </w:tcPr>
          <w:p w14:paraId="43FED9E8" w14:textId="77777777" w:rsidR="00613329" w:rsidRPr="00720ACC" w:rsidRDefault="00613329" w:rsidP="00613329">
            <w:pPr>
              <w:spacing w:line="380" w:lineRule="exact"/>
              <w:ind w:left="163" w:right="-115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vAlign w:val="bottom"/>
          </w:tcPr>
          <w:p w14:paraId="22FA77C5" w14:textId="0F271ED8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DD175E9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67A5786F" w14:textId="6AD70A73" w:rsidR="00613329" w:rsidRPr="00613329" w:rsidRDefault="00613329" w:rsidP="0061332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33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20A1FDA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6974CCC1" w14:textId="56B8D0A4" w:rsidR="00613329" w:rsidRPr="00720ACC" w:rsidRDefault="00613329" w:rsidP="0029240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0DFEACB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93F500D" w14:textId="0B290EF4" w:rsidR="00613329" w:rsidRPr="00720ACC" w:rsidRDefault="00613329" w:rsidP="00613329">
            <w:pPr>
              <w:spacing w:line="380" w:lineRule="exact"/>
              <w:ind w:left="282" w:right="-684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380,711</w:t>
            </w:r>
          </w:p>
        </w:tc>
        <w:tc>
          <w:tcPr>
            <w:tcW w:w="236" w:type="dxa"/>
            <w:vAlign w:val="bottom"/>
          </w:tcPr>
          <w:p w14:paraId="3CEEE88D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45C3D4B" w14:textId="412F6548" w:rsidR="00613329" w:rsidRPr="00720ACC" w:rsidRDefault="00613329" w:rsidP="00613329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3329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236" w:type="dxa"/>
            <w:vAlign w:val="bottom"/>
          </w:tcPr>
          <w:p w14:paraId="51A83871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3D8A2ADB" w14:textId="524D4F4D" w:rsidR="00613329" w:rsidRPr="00720ACC" w:rsidRDefault="00613329" w:rsidP="00613329">
            <w:pPr>
              <w:spacing w:line="380" w:lineRule="exact"/>
              <w:ind w:left="-115" w:right="-102" w:firstLine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1,380,</w:t>
            </w:r>
            <w:r w:rsidRPr="00613329">
              <w:rPr>
                <w:rFonts w:asciiTheme="majorBidi" w:hAnsiTheme="majorBidi" w:cstheme="majorBidi"/>
                <w:sz w:val="28"/>
                <w:szCs w:val="28"/>
              </w:rPr>
              <w:t>711</w:t>
            </w:r>
          </w:p>
        </w:tc>
      </w:tr>
      <w:tr w:rsidR="00746C9F" w:rsidRPr="00170351" w14:paraId="03D310B1" w14:textId="77777777" w:rsidTr="008959CB">
        <w:tc>
          <w:tcPr>
            <w:tcW w:w="2157" w:type="dxa"/>
            <w:vAlign w:val="bottom"/>
          </w:tcPr>
          <w:p w14:paraId="683D5241" w14:textId="3CE322FF" w:rsidR="00746C9F" w:rsidRPr="00720ACC" w:rsidRDefault="00746C9F" w:rsidP="00746C9F">
            <w:pPr>
              <w:spacing w:line="380" w:lineRule="exact"/>
              <w:ind w:left="163" w:right="-115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138963C7" w14:textId="70C25F29" w:rsidR="00746C9F" w:rsidRPr="004C08A2" w:rsidRDefault="00746C9F" w:rsidP="00746C9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8C58CCE" w14:textId="77777777" w:rsidR="00746C9F" w:rsidRPr="00720ACC" w:rsidRDefault="00746C9F" w:rsidP="00746C9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6DB7878F" w14:textId="6BC98F85" w:rsidR="00746C9F" w:rsidRPr="00613329" w:rsidRDefault="00746C9F" w:rsidP="00746C9F">
            <w:pPr>
              <w:spacing w:line="380" w:lineRule="exact"/>
              <w:ind w:left="-89" w:right="-289" w:hanging="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150,222</w:t>
            </w:r>
          </w:p>
        </w:tc>
        <w:tc>
          <w:tcPr>
            <w:tcW w:w="236" w:type="dxa"/>
          </w:tcPr>
          <w:p w14:paraId="34D87927" w14:textId="77777777" w:rsidR="00746C9F" w:rsidRPr="00720ACC" w:rsidRDefault="00746C9F" w:rsidP="00746C9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6FAC9EEA" w14:textId="2E93C340" w:rsidR="00746C9F" w:rsidRPr="004C08A2" w:rsidRDefault="00746C9F" w:rsidP="00746C9F">
            <w:pPr>
              <w:spacing w:line="380" w:lineRule="exact"/>
              <w:ind w:left="-115" w:right="-2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150,222</w:t>
            </w:r>
          </w:p>
        </w:tc>
        <w:tc>
          <w:tcPr>
            <w:tcW w:w="238" w:type="dxa"/>
            <w:vAlign w:val="bottom"/>
          </w:tcPr>
          <w:p w14:paraId="4C59575D" w14:textId="77777777" w:rsidR="00746C9F" w:rsidRPr="00720ACC" w:rsidRDefault="00746C9F" w:rsidP="00746C9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A797B68" w14:textId="75B6314F" w:rsidR="00746C9F" w:rsidRDefault="00746C9F" w:rsidP="00746C9F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17FF87B" w14:textId="77777777" w:rsidR="00746C9F" w:rsidRPr="00720ACC" w:rsidRDefault="00746C9F" w:rsidP="00746C9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56C6D42" w14:textId="698E9357" w:rsidR="00746C9F" w:rsidRPr="00613329" w:rsidRDefault="00746C9F" w:rsidP="00746C9F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120,815</w:t>
            </w:r>
          </w:p>
        </w:tc>
        <w:tc>
          <w:tcPr>
            <w:tcW w:w="236" w:type="dxa"/>
            <w:vAlign w:val="bottom"/>
          </w:tcPr>
          <w:p w14:paraId="0BA8705F" w14:textId="77777777" w:rsidR="00746C9F" w:rsidRPr="00720ACC" w:rsidRDefault="00746C9F" w:rsidP="00746C9F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7EB957F" w14:textId="1DB76353" w:rsidR="00746C9F" w:rsidRDefault="00746C9F" w:rsidP="00746C9F">
            <w:pPr>
              <w:spacing w:line="380" w:lineRule="exact"/>
              <w:ind w:left="49" w:right="-284" w:hanging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120,815</w:t>
            </w:r>
          </w:p>
        </w:tc>
      </w:tr>
      <w:tr w:rsidR="00613329" w:rsidRPr="00170351" w14:paraId="475702F4" w14:textId="77777777" w:rsidTr="008959CB">
        <w:tc>
          <w:tcPr>
            <w:tcW w:w="2157" w:type="dxa"/>
            <w:vAlign w:val="bottom"/>
          </w:tcPr>
          <w:p w14:paraId="4DF927DB" w14:textId="77777777" w:rsidR="00613329" w:rsidRPr="00720ACC" w:rsidRDefault="00613329" w:rsidP="00613329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AC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2" w:type="dxa"/>
          </w:tcPr>
          <w:p w14:paraId="6A7ADF89" w14:textId="7AE81622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6DE88F4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238A79F" w14:textId="1F51F9BE" w:rsidR="00613329" w:rsidRPr="00613329" w:rsidRDefault="00AE181D" w:rsidP="00613329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39,964,200</w:t>
            </w:r>
          </w:p>
        </w:tc>
        <w:tc>
          <w:tcPr>
            <w:tcW w:w="236" w:type="dxa"/>
          </w:tcPr>
          <w:p w14:paraId="72835454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334704FD" w14:textId="23C0F58D" w:rsidR="00613329" w:rsidRPr="00720ACC" w:rsidRDefault="00AE181D" w:rsidP="001C7C2A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39,964,200</w:t>
            </w:r>
          </w:p>
        </w:tc>
        <w:tc>
          <w:tcPr>
            <w:tcW w:w="238" w:type="dxa"/>
            <w:vAlign w:val="bottom"/>
          </w:tcPr>
          <w:p w14:paraId="46973C18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2E94AEC" w14:textId="7E4C3BB4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8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AEC1048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0D397E1D" w14:textId="33B3304B" w:rsidR="00613329" w:rsidRPr="00720ACC" w:rsidRDefault="00AE181D" w:rsidP="00613329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32,744,200</w:t>
            </w:r>
          </w:p>
        </w:tc>
        <w:tc>
          <w:tcPr>
            <w:tcW w:w="236" w:type="dxa"/>
            <w:vAlign w:val="bottom"/>
          </w:tcPr>
          <w:p w14:paraId="71A7DDD9" w14:textId="77777777" w:rsidR="00613329" w:rsidRPr="00720ACC" w:rsidRDefault="00613329" w:rsidP="00613329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FF6BA54" w14:textId="3691192A" w:rsidR="00613329" w:rsidRPr="00720ACC" w:rsidRDefault="00F719E0" w:rsidP="001C7C2A">
            <w:pPr>
              <w:spacing w:line="380" w:lineRule="exact"/>
              <w:ind w:left="-115" w:right="-20" w:firstLine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32,744,200</w:t>
            </w:r>
          </w:p>
        </w:tc>
      </w:tr>
      <w:tr w:rsidR="00613329" w:rsidRPr="00170351" w14:paraId="4B42690F" w14:textId="77777777" w:rsidTr="008959CB">
        <w:tc>
          <w:tcPr>
            <w:tcW w:w="2157" w:type="dxa"/>
            <w:vAlign w:val="bottom"/>
          </w:tcPr>
          <w:p w14:paraId="6C617B2C" w14:textId="77777777" w:rsidR="00613329" w:rsidRPr="00720ACC" w:rsidRDefault="00613329" w:rsidP="00613329">
            <w:pPr>
              <w:spacing w:line="380" w:lineRule="exac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0A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รวมหนี้สินที่มีดอกเบี้ย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2BF26BD" w14:textId="0E46CC4C" w:rsidR="00613329" w:rsidRPr="00613329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33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A3E2642" w14:textId="77777777" w:rsidR="00613329" w:rsidRPr="00613329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D4E86B9" w14:textId="75C21590" w:rsidR="00613329" w:rsidRPr="00613329" w:rsidRDefault="00AE181D" w:rsidP="00613329">
            <w:pPr>
              <w:spacing w:line="380" w:lineRule="exact"/>
              <w:ind w:lef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53,170,151</w:t>
            </w:r>
          </w:p>
        </w:tc>
        <w:tc>
          <w:tcPr>
            <w:tcW w:w="236" w:type="dxa"/>
          </w:tcPr>
          <w:p w14:paraId="38932B64" w14:textId="77777777" w:rsidR="00613329" w:rsidRPr="00613329" w:rsidRDefault="00613329" w:rsidP="00613329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48069" w14:textId="3EB0BFB0" w:rsidR="00613329" w:rsidRPr="00613329" w:rsidRDefault="00AE181D" w:rsidP="001C7C2A">
            <w:pPr>
              <w:tabs>
                <w:tab w:val="decimal" w:pos="640"/>
              </w:tabs>
              <w:spacing w:line="380" w:lineRule="exact"/>
              <w:ind w:left="-119" w:right="-198" w:firstLine="3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53,170,151</w:t>
            </w:r>
          </w:p>
        </w:tc>
        <w:tc>
          <w:tcPr>
            <w:tcW w:w="238" w:type="dxa"/>
            <w:vAlign w:val="bottom"/>
          </w:tcPr>
          <w:p w14:paraId="3EEEF0E5" w14:textId="77777777" w:rsidR="00613329" w:rsidRPr="00613329" w:rsidRDefault="00613329" w:rsidP="00613329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F9C563C" w14:textId="0CA971B4" w:rsidR="00613329" w:rsidRPr="00613329" w:rsidRDefault="00613329" w:rsidP="00613329">
            <w:pPr>
              <w:spacing w:line="380" w:lineRule="exact"/>
              <w:ind w:left="282" w:right="-684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33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560,</w:t>
            </w:r>
            <w:r w:rsidR="00AE18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</w:t>
            </w:r>
            <w:r w:rsidRPr="006133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5BA52751" w14:textId="77777777" w:rsidR="00613329" w:rsidRPr="00613329" w:rsidRDefault="00613329" w:rsidP="00613329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24170" w14:textId="41DC73C6" w:rsidR="00613329" w:rsidRPr="00613329" w:rsidRDefault="00AE181D" w:rsidP="00613329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49,632,321</w:t>
            </w:r>
          </w:p>
        </w:tc>
        <w:tc>
          <w:tcPr>
            <w:tcW w:w="236" w:type="dxa"/>
            <w:vAlign w:val="bottom"/>
          </w:tcPr>
          <w:p w14:paraId="27F55EEC" w14:textId="77777777" w:rsidR="00613329" w:rsidRPr="00613329" w:rsidRDefault="00613329" w:rsidP="00613329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B475988" w14:textId="36A6F2C1" w:rsidR="00613329" w:rsidRPr="00613329" w:rsidRDefault="00F719E0" w:rsidP="00613329">
            <w:pPr>
              <w:tabs>
                <w:tab w:val="decimal" w:pos="438"/>
              </w:tabs>
              <w:spacing w:line="380" w:lineRule="exact"/>
              <w:ind w:left="-119" w:right="-282" w:firstLine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50,192,375</w:t>
            </w:r>
          </w:p>
        </w:tc>
      </w:tr>
    </w:tbl>
    <w:p w14:paraId="20D13BB0" w14:textId="2289D866" w:rsidR="00CB2FA5" w:rsidRDefault="00CB2FA5" w:rsidP="004C480B">
      <w:pPr>
        <w:pStyle w:val="Bo-Blankline"/>
        <w:rPr>
          <w:highlight w:val="yellow"/>
          <w:cs/>
        </w:rPr>
      </w:pPr>
    </w:p>
    <w:p w14:paraId="1D3F7595" w14:textId="77777777" w:rsidR="00CB2FA5" w:rsidRDefault="00CB2FA5">
      <w:pPr>
        <w:spacing w:line="240" w:lineRule="auto"/>
        <w:rPr>
          <w:rFonts w:ascii="Angsana New" w:hAnsi="Angsana New"/>
          <w:sz w:val="20"/>
          <w:szCs w:val="20"/>
          <w:highlight w:val="yellow"/>
          <w:cs/>
          <w:lang w:eastAsia="x-none"/>
        </w:rPr>
      </w:pPr>
      <w:r>
        <w:rPr>
          <w:highlight w:val="yellow"/>
          <w:cs/>
        </w:rPr>
        <w:br w:type="page"/>
      </w:r>
    </w:p>
    <w:p w14:paraId="701855A1" w14:textId="602ABD8C" w:rsidR="00CD283E" w:rsidRPr="00170351" w:rsidRDefault="00BF7384" w:rsidP="00CA6D7D">
      <w:pPr>
        <w:pStyle w:val="Bo-C1Content"/>
        <w:jc w:val="left"/>
        <w:rPr>
          <w:rFonts w:asciiTheme="majorBidi" w:hAnsiTheme="majorBidi" w:cstheme="majorBidi"/>
          <w:spacing w:val="6"/>
        </w:rPr>
      </w:pPr>
      <w:r w:rsidRPr="00170351">
        <w:rPr>
          <w:rFonts w:asciiTheme="majorBidi" w:hAnsiTheme="majorBidi" w:cstheme="majorBidi"/>
          <w:spacing w:val="6"/>
          <w:cs/>
        </w:rPr>
        <w:lastRenderedPageBreak/>
        <w:t>หนี้สินที่มีภาระดอกเบี้ย แสดงตามระยะเวลาครบกำหนดการจ่ายชำระ</w:t>
      </w:r>
      <w:r w:rsidR="007548C4" w:rsidRPr="00170351">
        <w:rPr>
          <w:rFonts w:asciiTheme="majorBidi" w:hAnsiTheme="majorBidi" w:cstheme="majorBidi"/>
          <w:spacing w:val="6"/>
          <w:cs/>
        </w:rPr>
        <w:t xml:space="preserve"> </w:t>
      </w:r>
      <w:r w:rsidRPr="00170351">
        <w:rPr>
          <w:rFonts w:asciiTheme="majorBidi" w:hAnsiTheme="majorBidi" w:cstheme="majorBidi"/>
          <w:spacing w:val="6"/>
          <w:cs/>
        </w:rPr>
        <w:t xml:space="preserve">ณ วันที่ </w:t>
      </w:r>
      <w:r w:rsidR="009935A8" w:rsidRPr="009935A8">
        <w:rPr>
          <w:rFonts w:asciiTheme="majorBidi" w:hAnsiTheme="majorBidi" w:cstheme="majorBidi"/>
          <w:spacing w:val="6"/>
          <w:lang w:val="en-US"/>
        </w:rPr>
        <w:t>31</w:t>
      </w:r>
      <w:r w:rsidR="004E53C6" w:rsidRPr="00170351">
        <w:rPr>
          <w:rFonts w:asciiTheme="majorBidi" w:hAnsiTheme="majorBidi" w:cstheme="majorBidi" w:hint="cs"/>
          <w:spacing w:val="6"/>
          <w:cs/>
          <w:lang w:val="en-US"/>
        </w:rPr>
        <w:t xml:space="preserve"> </w:t>
      </w:r>
      <w:r w:rsidRPr="00170351">
        <w:rPr>
          <w:rFonts w:asciiTheme="majorBidi" w:hAnsiTheme="majorBidi" w:cstheme="majorBidi"/>
          <w:spacing w:val="6"/>
          <w:cs/>
        </w:rPr>
        <w:t>ธันวาคม ได้ดังนี้</w:t>
      </w:r>
    </w:p>
    <w:p w14:paraId="7099E524" w14:textId="77777777" w:rsidR="00CD283E" w:rsidRPr="00170351" w:rsidRDefault="00CD283E" w:rsidP="004C480B">
      <w:pPr>
        <w:pStyle w:val="Bo-Blankline"/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398"/>
        <w:gridCol w:w="236"/>
        <w:gridCol w:w="1134"/>
        <w:gridCol w:w="234"/>
        <w:gridCol w:w="1135"/>
        <w:gridCol w:w="234"/>
        <w:gridCol w:w="1285"/>
        <w:gridCol w:w="234"/>
        <w:gridCol w:w="1285"/>
      </w:tblGrid>
      <w:tr w:rsidR="00BF7384" w:rsidRPr="00170351" w14:paraId="22C044BD" w14:textId="77777777" w:rsidTr="00442709">
        <w:tc>
          <w:tcPr>
            <w:tcW w:w="3398" w:type="dxa"/>
          </w:tcPr>
          <w:p w14:paraId="5AF88665" w14:textId="77777777" w:rsidR="00BF7384" w:rsidRPr="00170351" w:rsidRDefault="00BF7384" w:rsidP="00B56688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48B553" w14:textId="77777777" w:rsidR="00BF7384" w:rsidRPr="00170351" w:rsidRDefault="00BF7384" w:rsidP="00B5668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7F60E274" w14:textId="77777777" w:rsidR="00BF7384" w:rsidRPr="00170351" w:rsidRDefault="00BF738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14:paraId="42DC69E9" w14:textId="77777777" w:rsidR="00BF7384" w:rsidRPr="00170351" w:rsidRDefault="00BF7384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4" w:type="dxa"/>
            <w:gridSpan w:val="3"/>
          </w:tcPr>
          <w:p w14:paraId="1CD7ED88" w14:textId="77777777" w:rsidR="00BF7384" w:rsidRPr="00170351" w:rsidRDefault="00BF738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709" w:rsidRPr="00170351" w14:paraId="0FF94DD0" w14:textId="77777777" w:rsidTr="00442709">
        <w:tc>
          <w:tcPr>
            <w:tcW w:w="3398" w:type="dxa"/>
          </w:tcPr>
          <w:p w14:paraId="4519C154" w14:textId="77777777" w:rsidR="00442709" w:rsidRPr="00170351" w:rsidRDefault="00442709" w:rsidP="00442709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1A95FA" w14:textId="77777777" w:rsidR="00442709" w:rsidRPr="00170351" w:rsidRDefault="00442709" w:rsidP="004427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EF83EDB" w14:textId="7D06FA0D" w:rsidR="00442709" w:rsidRPr="00170351" w:rsidRDefault="009935A8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4" w:type="dxa"/>
          </w:tcPr>
          <w:p w14:paraId="149049C1" w14:textId="77777777" w:rsidR="00442709" w:rsidRPr="00170351" w:rsidRDefault="00442709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6A1DB1" w14:textId="7CA26058" w:rsidR="00442709" w:rsidRPr="00170351" w:rsidRDefault="009935A8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4" w:type="dxa"/>
          </w:tcPr>
          <w:p w14:paraId="4802126D" w14:textId="77777777" w:rsidR="00442709" w:rsidRPr="00170351" w:rsidRDefault="00442709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289B4A5" w14:textId="324822D7" w:rsidR="00442709" w:rsidRPr="00170351" w:rsidRDefault="009935A8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4" w:type="dxa"/>
          </w:tcPr>
          <w:p w14:paraId="47E3D7A3" w14:textId="77777777" w:rsidR="00442709" w:rsidRPr="00170351" w:rsidRDefault="00442709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AD45CD0" w14:textId="429F8DEF" w:rsidR="00442709" w:rsidRPr="00170351" w:rsidRDefault="009935A8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442709" w:rsidRPr="00170351" w14:paraId="438AB884" w14:textId="77777777" w:rsidTr="00442709">
        <w:tc>
          <w:tcPr>
            <w:tcW w:w="3398" w:type="dxa"/>
          </w:tcPr>
          <w:p w14:paraId="6A2AEB84" w14:textId="77777777" w:rsidR="00442709" w:rsidRPr="00170351" w:rsidRDefault="00442709" w:rsidP="00442709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A27AF" w14:textId="77777777" w:rsidR="00442709" w:rsidRPr="00170351" w:rsidRDefault="00442709" w:rsidP="0044270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41" w:type="dxa"/>
            <w:gridSpan w:val="7"/>
          </w:tcPr>
          <w:p w14:paraId="33F11A4D" w14:textId="77777777" w:rsidR="00442709" w:rsidRPr="00170351" w:rsidRDefault="00442709" w:rsidP="0044270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7035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703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7035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70351" w:rsidRPr="00170351" w14:paraId="1D9C7BC0" w14:textId="77777777" w:rsidTr="00FB7960">
        <w:tc>
          <w:tcPr>
            <w:tcW w:w="3398" w:type="dxa"/>
            <w:vAlign w:val="bottom"/>
          </w:tcPr>
          <w:p w14:paraId="3BD570CD" w14:textId="551FC98C" w:rsidR="00170351" w:rsidRPr="0010101C" w:rsidRDefault="0010101C" w:rsidP="00170351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065541F1" w14:textId="77777777" w:rsidR="00170351" w:rsidRPr="00170351" w:rsidRDefault="00170351" w:rsidP="00170351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CF6962" w14:textId="21378D12" w:rsidR="00170351" w:rsidRPr="00170351" w:rsidRDefault="00292400" w:rsidP="00170351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17,113,747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30A9C3C" w14:textId="77777777" w:rsidR="00170351" w:rsidRPr="00170351" w:rsidRDefault="00170351" w:rsidP="0017035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9187626" w14:textId="1768B431" w:rsidR="00170351" w:rsidRPr="00170351" w:rsidRDefault="009935A8" w:rsidP="00170351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170351" w:rsidRPr="001703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 w:rsidR="00170351" w:rsidRPr="001703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A796D2A" w14:textId="77777777" w:rsidR="00170351" w:rsidRPr="00170351" w:rsidRDefault="00170351" w:rsidP="0017035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F5DCA89" w14:textId="18D38005" w:rsidR="00170351" w:rsidRPr="00170351" w:rsidRDefault="00292400" w:rsidP="00170351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13,055,729</w:t>
            </w:r>
          </w:p>
        </w:tc>
        <w:tc>
          <w:tcPr>
            <w:tcW w:w="234" w:type="dxa"/>
            <w:vAlign w:val="bottom"/>
          </w:tcPr>
          <w:p w14:paraId="5C2FC149" w14:textId="77777777" w:rsidR="00170351" w:rsidRPr="00170351" w:rsidRDefault="00170351" w:rsidP="00170351">
            <w:pPr>
              <w:tabs>
                <w:tab w:val="decimal" w:pos="1069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2F16ED5B" w14:textId="5BF4C146" w:rsidR="00170351" w:rsidRPr="00170351" w:rsidRDefault="009935A8" w:rsidP="00170351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170351" w:rsidRPr="00170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946</w:t>
            </w:r>
            <w:r w:rsidR="00170351" w:rsidRPr="00170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649</w:t>
            </w:r>
          </w:p>
        </w:tc>
      </w:tr>
      <w:tr w:rsidR="00170351" w:rsidRPr="00170351" w14:paraId="1DB5C11B" w14:textId="77777777" w:rsidTr="00FB7960">
        <w:tc>
          <w:tcPr>
            <w:tcW w:w="3398" w:type="dxa"/>
            <w:vAlign w:val="bottom"/>
          </w:tcPr>
          <w:p w14:paraId="1744375D" w14:textId="1CFA631C" w:rsidR="00170351" w:rsidRPr="0010101C" w:rsidRDefault="0010101C" w:rsidP="00170351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2F0CB09F" w14:textId="77777777" w:rsidR="00170351" w:rsidRPr="00170351" w:rsidRDefault="00170351" w:rsidP="00170351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E08254" w14:textId="188D3C0F" w:rsidR="00170351" w:rsidRPr="00170351" w:rsidRDefault="00292400" w:rsidP="001703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50,853,860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3F49DB2" w14:textId="77777777" w:rsidR="00170351" w:rsidRPr="00170351" w:rsidRDefault="00170351" w:rsidP="0017035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A526C96" w14:textId="63DBB6D1" w:rsidR="00170351" w:rsidRPr="00170351" w:rsidRDefault="009935A8" w:rsidP="001703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170351" w:rsidRPr="00170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  <w:r w:rsidR="00170351" w:rsidRPr="00170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71C95CE" w14:textId="77777777" w:rsidR="00170351" w:rsidRPr="00170351" w:rsidRDefault="00170351" w:rsidP="0017035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EABB51D" w14:textId="3EF691A7" w:rsidR="00170351" w:rsidRPr="00170351" w:rsidRDefault="00292400" w:rsidP="00170351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40,080,488</w:t>
            </w:r>
          </w:p>
        </w:tc>
        <w:tc>
          <w:tcPr>
            <w:tcW w:w="234" w:type="dxa"/>
            <w:vAlign w:val="bottom"/>
          </w:tcPr>
          <w:p w14:paraId="6C4FD2A1" w14:textId="77777777" w:rsidR="00170351" w:rsidRPr="00170351" w:rsidRDefault="00170351" w:rsidP="0017035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D505410" w14:textId="74B6197A" w:rsidR="00170351" w:rsidRPr="00170351" w:rsidRDefault="009935A8" w:rsidP="00170351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170351" w:rsidRPr="00170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  <w:r w:rsidR="00170351" w:rsidRPr="00170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</w:tr>
      <w:tr w:rsidR="00170351" w:rsidRPr="00170351" w14:paraId="6267D46D" w14:textId="77777777" w:rsidTr="00FB7960">
        <w:tc>
          <w:tcPr>
            <w:tcW w:w="3398" w:type="dxa"/>
            <w:vAlign w:val="bottom"/>
          </w:tcPr>
          <w:p w14:paraId="60BDF3BC" w14:textId="51BDB3AD" w:rsidR="00170351" w:rsidRPr="0010101C" w:rsidRDefault="0010101C" w:rsidP="00170351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723C65B6" w14:textId="77777777" w:rsidR="00170351" w:rsidRPr="00170351" w:rsidRDefault="00170351" w:rsidP="00170351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6DEF9" w14:textId="28764AA1" w:rsidR="00170351" w:rsidRPr="00170351" w:rsidRDefault="00292400" w:rsidP="001703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175,596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274A0A5" w14:textId="77777777" w:rsidR="00170351" w:rsidRPr="00170351" w:rsidRDefault="00170351" w:rsidP="00170351">
            <w:pPr>
              <w:spacing w:line="380" w:lineRule="exact"/>
              <w:ind w:left="-115"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39789" w14:textId="236C01BF" w:rsidR="00170351" w:rsidRPr="00170351" w:rsidRDefault="009935A8" w:rsidP="001703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  <w:r w:rsidR="00170351" w:rsidRPr="00170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948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F192215" w14:textId="77777777" w:rsidR="00170351" w:rsidRPr="00170351" w:rsidRDefault="00170351" w:rsidP="0017035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D6C21" w14:textId="45AD0358" w:rsidR="00170351" w:rsidRPr="00170351" w:rsidRDefault="00292400" w:rsidP="00170351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33,934</w:t>
            </w:r>
          </w:p>
        </w:tc>
        <w:tc>
          <w:tcPr>
            <w:tcW w:w="234" w:type="dxa"/>
            <w:vAlign w:val="bottom"/>
          </w:tcPr>
          <w:p w14:paraId="0969E211" w14:textId="77777777" w:rsidR="00170351" w:rsidRPr="00170351" w:rsidRDefault="00170351" w:rsidP="00170351">
            <w:pPr>
              <w:tabs>
                <w:tab w:val="decimal" w:pos="106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3E1262DF" w14:textId="6964A63F" w:rsidR="00170351" w:rsidRPr="00170351" w:rsidRDefault="009935A8" w:rsidP="00170351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170351" w:rsidRPr="00170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</w:t>
            </w:r>
          </w:p>
        </w:tc>
      </w:tr>
      <w:tr w:rsidR="00170351" w:rsidRPr="00533DFC" w14:paraId="34951500" w14:textId="77777777" w:rsidTr="00FB7960">
        <w:tc>
          <w:tcPr>
            <w:tcW w:w="3398" w:type="dxa"/>
            <w:vAlign w:val="bottom"/>
          </w:tcPr>
          <w:p w14:paraId="444D38D5" w14:textId="77777777" w:rsidR="00170351" w:rsidRPr="00170351" w:rsidRDefault="00170351" w:rsidP="00170351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3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18A180C" w14:textId="77777777" w:rsidR="00170351" w:rsidRPr="00170351" w:rsidRDefault="00170351" w:rsidP="00170351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C967F1" w14:textId="510B4FE8" w:rsidR="00170351" w:rsidRPr="00170351" w:rsidRDefault="00292400" w:rsidP="001703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68,143,203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EA54B64" w14:textId="77777777" w:rsidR="00170351" w:rsidRPr="00170351" w:rsidRDefault="00170351" w:rsidP="00170351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49EFB3" w14:textId="2A55005F" w:rsidR="00170351" w:rsidRPr="00170351" w:rsidRDefault="009935A8" w:rsidP="001703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445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627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D7DA4F6" w14:textId="77777777" w:rsidR="00170351" w:rsidRPr="00170351" w:rsidRDefault="00170351" w:rsidP="00170351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E1975" w14:textId="4060EA16" w:rsidR="00170351" w:rsidRPr="00170351" w:rsidRDefault="00292400" w:rsidP="00170351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53,170,151</w:t>
            </w:r>
          </w:p>
        </w:tc>
        <w:tc>
          <w:tcPr>
            <w:tcW w:w="234" w:type="dxa"/>
            <w:vAlign w:val="bottom"/>
          </w:tcPr>
          <w:p w14:paraId="0B9357CD" w14:textId="77777777" w:rsidR="00170351" w:rsidRPr="00170351" w:rsidRDefault="00170351" w:rsidP="00170351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14:paraId="2E9C1317" w14:textId="5399FB11" w:rsidR="00170351" w:rsidRPr="00170351" w:rsidRDefault="009935A8" w:rsidP="00170351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192</w:t>
            </w:r>
            <w:r w:rsidR="00170351" w:rsidRPr="001703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375</w:t>
            </w:r>
          </w:p>
        </w:tc>
      </w:tr>
    </w:tbl>
    <w:p w14:paraId="56536AF4" w14:textId="77777777" w:rsidR="00063824" w:rsidRPr="00533DFC" w:rsidRDefault="00063824" w:rsidP="004C480B">
      <w:pPr>
        <w:pStyle w:val="Bo-Blankline"/>
        <w:rPr>
          <w:highlight w:val="yellow"/>
        </w:rPr>
      </w:pPr>
    </w:p>
    <w:p w14:paraId="593AF731" w14:textId="7E8ECDFA" w:rsidR="001B0684" w:rsidRPr="00170351" w:rsidRDefault="001B0684" w:rsidP="00673EF2">
      <w:pPr>
        <w:pStyle w:val="Bo-C1Content"/>
        <w:rPr>
          <w:rFonts w:asciiTheme="majorBidi" w:hAnsiTheme="majorBidi" w:cstheme="majorBidi"/>
        </w:rPr>
      </w:pPr>
      <w:r w:rsidRPr="00170351">
        <w:rPr>
          <w:rFonts w:asciiTheme="majorBidi" w:hAnsiTheme="majorBidi" w:cstheme="majorBidi"/>
          <w:cs/>
        </w:rPr>
        <w:t xml:space="preserve">หนี้สินที่มีภาระดอกเบี้ยส่วนที่มีหลักประกัน ณ วันที่ </w:t>
      </w:r>
      <w:r w:rsidR="009935A8" w:rsidRPr="009935A8">
        <w:rPr>
          <w:rFonts w:asciiTheme="majorBidi" w:hAnsiTheme="majorBidi" w:cstheme="majorBidi"/>
          <w:lang w:val="en-US"/>
        </w:rPr>
        <w:t>31</w:t>
      </w:r>
      <w:r w:rsidRPr="00170351">
        <w:rPr>
          <w:rFonts w:asciiTheme="majorBidi" w:hAnsiTheme="majorBidi" w:cstheme="majorBidi"/>
          <w:cs/>
        </w:rPr>
        <w:t xml:space="preserve"> ธันวาคม มีรายละเอียดของหลักประกันซึ่งเป็นสินทรัพย์มีราคาตามบัญชีดังนี้</w:t>
      </w:r>
    </w:p>
    <w:p w14:paraId="462A09DD" w14:textId="6E69CC9D" w:rsidR="001B0684" w:rsidRPr="009E6AE0" w:rsidRDefault="001B0684" w:rsidP="004C480B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810"/>
        <w:gridCol w:w="270"/>
        <w:gridCol w:w="1620"/>
        <w:gridCol w:w="270"/>
        <w:gridCol w:w="1620"/>
      </w:tblGrid>
      <w:tr w:rsidR="00E024E4" w:rsidRPr="009E6AE0" w14:paraId="42C2057C" w14:textId="77777777" w:rsidTr="008959CB">
        <w:tc>
          <w:tcPr>
            <w:tcW w:w="4590" w:type="dxa"/>
          </w:tcPr>
          <w:p w14:paraId="61ADE887" w14:textId="04145926" w:rsidR="00E024E4" w:rsidRPr="009E6AE0" w:rsidRDefault="00E024E4" w:rsidP="00865A64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6A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  <w:r w:rsidRPr="009E6A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7BE65DF" w14:textId="77777777" w:rsidR="00E024E4" w:rsidRPr="009E6AE0" w:rsidRDefault="00E024E4" w:rsidP="00435F3F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DF733" w14:textId="77777777" w:rsidR="00E024E4" w:rsidRPr="009E6AE0" w:rsidRDefault="00E024E4" w:rsidP="00435F3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47813459" w14:textId="0982FA41" w:rsidR="00E024E4" w:rsidRPr="009E6AE0" w:rsidRDefault="00E024E4" w:rsidP="00E024E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A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9E6A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4E4" w:rsidRPr="009E6AE0" w14:paraId="2A997296" w14:textId="77777777" w:rsidTr="008959CB">
        <w:tc>
          <w:tcPr>
            <w:tcW w:w="4590" w:type="dxa"/>
          </w:tcPr>
          <w:p w14:paraId="28594701" w14:textId="36D89B46" w:rsidR="00E024E4" w:rsidRPr="009E6AE0" w:rsidRDefault="00E024E4" w:rsidP="00435F3F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6A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935A8" w:rsidRPr="009935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9E6A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E6A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0405CCDB" w14:textId="076D295A" w:rsidR="00E024E4" w:rsidRPr="009E6AE0" w:rsidRDefault="00E024E4" w:rsidP="00435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6AE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30268224" w14:textId="77777777" w:rsidR="00E024E4" w:rsidRPr="009E6AE0" w:rsidRDefault="00E024E4" w:rsidP="00435F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5B6DFA" w14:textId="7E359571" w:rsidR="00E024E4" w:rsidRPr="009E6AE0" w:rsidRDefault="009935A8" w:rsidP="00435F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E96F3EC" w14:textId="77777777" w:rsidR="00E024E4" w:rsidRPr="009E6AE0" w:rsidRDefault="00E024E4" w:rsidP="00435F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189859" w14:textId="35CE9E9A" w:rsidR="00E024E4" w:rsidRPr="009E6AE0" w:rsidRDefault="009935A8" w:rsidP="00435F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00291B" w:rsidRPr="009E6AE0" w14:paraId="7550FEFB" w14:textId="77777777" w:rsidTr="008959CB">
        <w:tc>
          <w:tcPr>
            <w:tcW w:w="4590" w:type="dxa"/>
          </w:tcPr>
          <w:p w14:paraId="5BCDBFAE" w14:textId="77777777" w:rsidR="0000291B" w:rsidRPr="009E6AE0" w:rsidRDefault="0000291B" w:rsidP="00435F3F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3F5238" w14:textId="77777777" w:rsidR="0000291B" w:rsidRPr="009E6AE0" w:rsidRDefault="0000291B" w:rsidP="00435F3F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2D7D3" w14:textId="77777777" w:rsidR="0000291B" w:rsidRPr="009E6AE0" w:rsidRDefault="0000291B" w:rsidP="00435F3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3B4230A5" w14:textId="72B5A8DD" w:rsidR="0000291B" w:rsidRPr="009E6AE0" w:rsidRDefault="0000291B" w:rsidP="00435F3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6A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6A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E6A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70351" w:rsidRPr="009E6AE0" w14:paraId="7241BB60" w14:textId="77777777" w:rsidTr="008959CB">
        <w:tc>
          <w:tcPr>
            <w:tcW w:w="4590" w:type="dxa"/>
          </w:tcPr>
          <w:p w14:paraId="3F52E99B" w14:textId="3471CC8C" w:rsidR="00170351" w:rsidRPr="009E6AE0" w:rsidRDefault="00170351" w:rsidP="00170351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AE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810" w:type="dxa"/>
            <w:vAlign w:val="bottom"/>
          </w:tcPr>
          <w:p w14:paraId="6AD8B40D" w14:textId="77777777" w:rsidR="00170351" w:rsidRPr="009E6AE0" w:rsidRDefault="00170351" w:rsidP="00170351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555F69" w14:textId="77777777" w:rsidR="00170351" w:rsidRPr="009E6AE0" w:rsidRDefault="00170351" w:rsidP="00170351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93A1FF4" w14:textId="42D8C63B" w:rsidR="00170351" w:rsidRPr="009E6AE0" w:rsidRDefault="00292400" w:rsidP="00170351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1,294,944</w:t>
            </w:r>
          </w:p>
        </w:tc>
        <w:tc>
          <w:tcPr>
            <w:tcW w:w="270" w:type="dxa"/>
            <w:vAlign w:val="bottom"/>
          </w:tcPr>
          <w:p w14:paraId="05E8A132" w14:textId="77777777" w:rsidR="00170351" w:rsidRPr="009E6AE0" w:rsidRDefault="00170351" w:rsidP="00170351">
            <w:pPr>
              <w:tabs>
                <w:tab w:val="decimal" w:pos="1069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87CAE91" w14:textId="36CD5F1B" w:rsidR="00170351" w:rsidRPr="009E6AE0" w:rsidRDefault="009935A8" w:rsidP="00170351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70351" w:rsidRPr="009E6A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  <w:r w:rsidR="00170351" w:rsidRPr="009E6A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911</w:t>
            </w:r>
          </w:p>
        </w:tc>
      </w:tr>
      <w:tr w:rsidR="00170351" w:rsidRPr="009E6AE0" w14:paraId="211CAEB8" w14:textId="77777777" w:rsidTr="008959CB">
        <w:tc>
          <w:tcPr>
            <w:tcW w:w="4590" w:type="dxa"/>
          </w:tcPr>
          <w:p w14:paraId="5EBE55BF" w14:textId="5FF03F6E" w:rsidR="00170351" w:rsidRPr="009E6AE0" w:rsidRDefault="00170351" w:rsidP="00170351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AE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10" w:type="dxa"/>
            <w:vAlign w:val="bottom"/>
          </w:tcPr>
          <w:p w14:paraId="46EC749A" w14:textId="77777777" w:rsidR="00170351" w:rsidRPr="009E6AE0" w:rsidRDefault="00170351" w:rsidP="00170351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024FCF" w14:textId="77777777" w:rsidR="00170351" w:rsidRPr="009E6AE0" w:rsidRDefault="00170351" w:rsidP="0017035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C7DA9" w14:textId="72AC9A8B" w:rsidR="00170351" w:rsidRPr="009E6AE0" w:rsidRDefault="00292400" w:rsidP="00170351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4,261,595</w:t>
            </w:r>
          </w:p>
        </w:tc>
        <w:tc>
          <w:tcPr>
            <w:tcW w:w="270" w:type="dxa"/>
            <w:vAlign w:val="bottom"/>
          </w:tcPr>
          <w:p w14:paraId="7A2D7E7A" w14:textId="77777777" w:rsidR="00170351" w:rsidRPr="009E6AE0" w:rsidRDefault="00170351" w:rsidP="0017035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E5A1677" w14:textId="4F0FF6DC" w:rsidR="00170351" w:rsidRPr="009E6AE0" w:rsidRDefault="009935A8" w:rsidP="00170351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70351" w:rsidRPr="009E6A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083</w:t>
            </w:r>
            <w:r w:rsidR="00170351" w:rsidRPr="009E6A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826</w:t>
            </w:r>
          </w:p>
        </w:tc>
      </w:tr>
      <w:tr w:rsidR="00170351" w:rsidRPr="009E6AE0" w14:paraId="56BD03B5" w14:textId="77777777" w:rsidTr="008959CB">
        <w:tc>
          <w:tcPr>
            <w:tcW w:w="4590" w:type="dxa"/>
            <w:vAlign w:val="bottom"/>
          </w:tcPr>
          <w:p w14:paraId="2AF3B2AD" w14:textId="77777777" w:rsidR="00170351" w:rsidRPr="009E6AE0" w:rsidRDefault="00170351" w:rsidP="00170351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A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621A4E5E" w14:textId="6A283307" w:rsidR="00170351" w:rsidRPr="009E6AE0" w:rsidRDefault="009935A8" w:rsidP="001703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6D7FCF62" w14:textId="339A177E" w:rsidR="00170351" w:rsidRPr="009E6AE0" w:rsidRDefault="00170351" w:rsidP="00170351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3D4CA" w14:textId="7D78B9B3" w:rsidR="00170351" w:rsidRPr="009E6AE0" w:rsidRDefault="00292400" w:rsidP="00170351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5,556,539</w:t>
            </w:r>
          </w:p>
        </w:tc>
        <w:tc>
          <w:tcPr>
            <w:tcW w:w="270" w:type="dxa"/>
            <w:vAlign w:val="bottom"/>
          </w:tcPr>
          <w:p w14:paraId="544742B1" w14:textId="77777777" w:rsidR="00170351" w:rsidRPr="009E6AE0" w:rsidRDefault="00170351" w:rsidP="00170351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65D10" w14:textId="31E41568" w:rsidR="00170351" w:rsidRPr="009E6AE0" w:rsidRDefault="009935A8" w:rsidP="00170351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170351" w:rsidRPr="009E6A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362</w:t>
            </w:r>
            <w:r w:rsidR="00170351" w:rsidRPr="009E6A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737</w:t>
            </w:r>
          </w:p>
        </w:tc>
      </w:tr>
    </w:tbl>
    <w:p w14:paraId="6BDB9347" w14:textId="77777777" w:rsidR="00865A64" w:rsidRPr="009E6AE0" w:rsidRDefault="00865A64" w:rsidP="004C480B">
      <w:pPr>
        <w:pStyle w:val="Bo-Blankline"/>
      </w:pPr>
    </w:p>
    <w:p w14:paraId="7E09EB9F" w14:textId="1CFEF18D" w:rsidR="004937B4" w:rsidRPr="009E6AE0" w:rsidRDefault="004937B4" w:rsidP="00C863C6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9E6AE0">
        <w:rPr>
          <w:rFonts w:asciiTheme="majorBidi" w:hAnsiTheme="majorBidi" w:cstheme="majorBidi"/>
          <w:cs/>
        </w:rPr>
        <w:t xml:space="preserve">ณ วันที่ </w:t>
      </w:r>
      <w:r w:rsidR="009935A8" w:rsidRPr="009935A8">
        <w:rPr>
          <w:rFonts w:asciiTheme="majorBidi" w:hAnsiTheme="majorBidi" w:cstheme="majorBidi"/>
          <w:lang w:val="en-US"/>
        </w:rPr>
        <w:t>31</w:t>
      </w:r>
      <w:r w:rsidRPr="009E6AE0">
        <w:rPr>
          <w:rFonts w:asciiTheme="majorBidi" w:hAnsiTheme="majorBidi" w:cstheme="majorBidi"/>
          <w:cs/>
        </w:rPr>
        <w:t xml:space="preserve"> ธันวาคม </w:t>
      </w:r>
      <w:r w:rsidR="009935A8" w:rsidRPr="009935A8">
        <w:rPr>
          <w:rFonts w:asciiTheme="majorBidi" w:hAnsiTheme="majorBidi" w:cstheme="majorBidi"/>
          <w:lang w:val="en-US"/>
        </w:rPr>
        <w:t>2564</w:t>
      </w:r>
      <w:r w:rsidR="00AD786F" w:rsidRPr="009E6AE0">
        <w:rPr>
          <w:rFonts w:asciiTheme="majorBidi" w:hAnsiTheme="majorBidi" w:cstheme="majorBidi"/>
          <w:cs/>
        </w:rPr>
        <w:t xml:space="preserve"> </w:t>
      </w:r>
      <w:r w:rsidRPr="009E6AE0">
        <w:rPr>
          <w:rFonts w:asciiTheme="majorBidi" w:hAnsiTheme="majorBidi" w:cstheme="majorBidi"/>
          <w:cs/>
        </w:rPr>
        <w:t>กลุ่มบริษัท</w:t>
      </w:r>
      <w:r w:rsidR="0053066A" w:rsidRPr="009E6AE0">
        <w:rPr>
          <w:rFonts w:asciiTheme="majorBidi" w:hAnsiTheme="majorBidi" w:cstheme="majorBidi"/>
          <w:cs/>
        </w:rPr>
        <w:t>และบริษัท</w:t>
      </w:r>
      <w:r w:rsidRPr="009E6AE0">
        <w:rPr>
          <w:rFonts w:asciiTheme="majorBidi" w:hAnsiTheme="majorBidi" w:cstheme="majorBidi"/>
          <w:cs/>
        </w:rPr>
        <w:t>มีวงเงินสินเชื่อซึ่งยังมิได้เบิกใช้เป็นจำนวนเงินรวม</w:t>
      </w:r>
      <w:r w:rsidR="00F078C2" w:rsidRPr="009E6AE0">
        <w:rPr>
          <w:rFonts w:asciiTheme="majorBidi" w:hAnsiTheme="majorBidi" w:cstheme="majorBidi"/>
        </w:rPr>
        <w:t xml:space="preserve"> </w:t>
      </w:r>
      <w:r w:rsidR="00304D1C">
        <w:rPr>
          <w:rFonts w:asciiTheme="majorBidi" w:hAnsiTheme="majorBidi" w:cstheme="majorBidi"/>
        </w:rPr>
        <w:t>153</w:t>
      </w:r>
      <w:r w:rsidR="00F078C2" w:rsidRPr="009E6AE0">
        <w:rPr>
          <w:rFonts w:asciiTheme="majorBidi" w:hAnsiTheme="majorBidi" w:cstheme="majorBidi"/>
        </w:rPr>
        <w:t xml:space="preserve"> </w:t>
      </w:r>
      <w:r w:rsidR="00F078C2" w:rsidRPr="009E6AE0">
        <w:rPr>
          <w:rFonts w:asciiTheme="majorBidi" w:hAnsiTheme="majorBidi" w:cstheme="majorBidi"/>
          <w:cs/>
        </w:rPr>
        <w:t>ล้านบาทและ</w:t>
      </w:r>
      <w:r w:rsidR="00F078C2" w:rsidRPr="009E6AE0">
        <w:rPr>
          <w:rFonts w:asciiTheme="majorBidi" w:hAnsiTheme="majorBidi" w:cstheme="majorBidi"/>
        </w:rPr>
        <w:t xml:space="preserve"> </w:t>
      </w:r>
      <w:r w:rsidR="00304D1C">
        <w:rPr>
          <w:rFonts w:asciiTheme="majorBidi" w:hAnsiTheme="majorBidi" w:cstheme="majorBidi"/>
        </w:rPr>
        <w:t>108</w:t>
      </w:r>
      <w:r w:rsidR="00F078C2" w:rsidRPr="009E6AE0">
        <w:rPr>
          <w:rFonts w:asciiTheme="majorBidi" w:hAnsiTheme="majorBidi" w:cstheme="majorBidi"/>
        </w:rPr>
        <w:t xml:space="preserve"> </w:t>
      </w:r>
      <w:r w:rsidR="002E0337" w:rsidRPr="009E6AE0">
        <w:rPr>
          <w:rFonts w:asciiTheme="majorBidi" w:hAnsiTheme="majorBidi" w:cstheme="majorBidi"/>
          <w:cs/>
        </w:rPr>
        <w:t>ล้านบาท</w:t>
      </w:r>
      <w:r w:rsidR="00B70C93" w:rsidRPr="009E6AE0">
        <w:rPr>
          <w:rFonts w:asciiTheme="majorBidi" w:hAnsiTheme="majorBidi" w:cstheme="majorBidi"/>
          <w:cs/>
        </w:rPr>
        <w:t xml:space="preserve"> </w:t>
      </w:r>
      <w:r w:rsidR="002E0337" w:rsidRPr="009E6AE0">
        <w:rPr>
          <w:rFonts w:asciiTheme="majorBidi" w:hAnsiTheme="majorBidi" w:cstheme="majorBidi"/>
          <w:cs/>
        </w:rPr>
        <w:t xml:space="preserve">ตามลำดับ </w:t>
      </w:r>
      <w:r w:rsidRPr="009E6AE0">
        <w:rPr>
          <w:rFonts w:asciiTheme="majorBidi" w:hAnsiTheme="majorBidi" w:cstheme="majorBidi"/>
          <w:i/>
          <w:iCs/>
          <w:cs/>
        </w:rPr>
        <w:t>(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256</w:t>
      </w:r>
      <w:r w:rsidR="00304D1C">
        <w:rPr>
          <w:rFonts w:asciiTheme="majorBidi" w:hAnsiTheme="majorBidi" w:cstheme="majorBidi"/>
          <w:i/>
          <w:iCs/>
          <w:lang w:val="en-US"/>
        </w:rPr>
        <w:t>3</w:t>
      </w:r>
      <w:r w:rsidRPr="009E6AE0">
        <w:rPr>
          <w:rFonts w:asciiTheme="majorBidi" w:hAnsiTheme="majorBidi" w:cstheme="majorBidi"/>
          <w:i/>
          <w:iCs/>
          <w:lang w:val="en-US"/>
        </w:rPr>
        <w:t xml:space="preserve">: 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153</w:t>
      </w:r>
      <w:r w:rsidR="00AD786F" w:rsidRPr="009E6AE0">
        <w:rPr>
          <w:rFonts w:asciiTheme="majorBidi" w:hAnsiTheme="majorBidi" w:cstheme="majorBidi"/>
          <w:i/>
          <w:iCs/>
          <w:lang w:val="en-US"/>
        </w:rPr>
        <w:t xml:space="preserve"> </w:t>
      </w:r>
      <w:r w:rsidR="00E40410" w:rsidRPr="009E6AE0">
        <w:rPr>
          <w:rFonts w:asciiTheme="majorBidi" w:hAnsiTheme="majorBidi" w:cstheme="majorBidi"/>
          <w:i/>
          <w:iCs/>
          <w:cs/>
          <w:lang w:val="en-US"/>
        </w:rPr>
        <w:t>ล้</w:t>
      </w:r>
      <w:r w:rsidRPr="009E6AE0">
        <w:rPr>
          <w:rFonts w:asciiTheme="majorBidi" w:hAnsiTheme="majorBidi" w:cstheme="majorBidi"/>
          <w:i/>
          <w:iCs/>
          <w:cs/>
          <w:lang w:val="en-US"/>
        </w:rPr>
        <w:t>านบาท</w:t>
      </w:r>
      <w:r w:rsidR="002E0337" w:rsidRPr="009E6AE0">
        <w:rPr>
          <w:rFonts w:asciiTheme="majorBidi" w:hAnsiTheme="majorBidi" w:cstheme="majorBidi"/>
          <w:i/>
          <w:iCs/>
          <w:cs/>
          <w:lang w:val="en-US"/>
        </w:rPr>
        <w:t xml:space="preserve">และ 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108</w:t>
      </w:r>
      <w:r w:rsidR="002E0337" w:rsidRPr="009E6AE0">
        <w:rPr>
          <w:rFonts w:asciiTheme="majorBidi" w:hAnsiTheme="majorBidi" w:cstheme="majorBidi"/>
          <w:i/>
          <w:iCs/>
          <w:cs/>
          <w:lang w:val="en-US"/>
        </w:rPr>
        <w:t xml:space="preserve"> ล้านบาท</w:t>
      </w:r>
      <w:r w:rsidR="00D540FE" w:rsidRPr="009E6AE0">
        <w:rPr>
          <w:rFonts w:asciiTheme="majorBidi" w:hAnsiTheme="majorBidi" w:cstheme="majorBidi"/>
          <w:i/>
          <w:iCs/>
          <w:lang w:val="en-US"/>
        </w:rPr>
        <w:t xml:space="preserve"> </w:t>
      </w:r>
      <w:r w:rsidR="002E0337" w:rsidRPr="009E6AE0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9E6AE0">
        <w:rPr>
          <w:rFonts w:asciiTheme="majorBidi" w:hAnsiTheme="majorBidi" w:cstheme="majorBidi"/>
          <w:i/>
          <w:iCs/>
          <w:cs/>
          <w:lang w:val="en-US"/>
        </w:rPr>
        <w:t>)</w:t>
      </w:r>
    </w:p>
    <w:p w14:paraId="59704769" w14:textId="31A7C7E6" w:rsidR="0093055A" w:rsidRDefault="0093055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rPr>
          <w:rFonts w:ascii="Angsana New" w:hAnsi="Angsana New"/>
          <w:sz w:val="20"/>
          <w:szCs w:val="20"/>
          <w:lang w:eastAsia="x-none"/>
        </w:rPr>
        <w:br w:type="page"/>
      </w:r>
    </w:p>
    <w:p w14:paraId="437072BE" w14:textId="77777777" w:rsidR="0092108E" w:rsidRPr="009E6AE0" w:rsidRDefault="0092108E" w:rsidP="0092108E">
      <w:pPr>
        <w:pStyle w:val="Bo-C1Content"/>
        <w:ind w:left="540"/>
        <w:rPr>
          <w:rFonts w:asciiTheme="majorBidi" w:hAnsiTheme="majorBidi" w:cstheme="majorBidi"/>
          <w:b/>
          <w:bCs/>
          <w:lang w:val="en-US"/>
        </w:rPr>
      </w:pPr>
      <w:r w:rsidRPr="009E6AE0">
        <w:rPr>
          <w:rFonts w:asciiTheme="majorBidi" w:hAnsiTheme="majorBidi" w:cstheme="majorBidi"/>
          <w:b/>
          <w:bCs/>
          <w:cs/>
        </w:rPr>
        <w:lastRenderedPageBreak/>
        <w:t>เงินกู้ยืม</w:t>
      </w:r>
      <w:r w:rsidR="00CF6FF4" w:rsidRPr="009E6AE0">
        <w:rPr>
          <w:rFonts w:asciiTheme="majorBidi" w:hAnsiTheme="majorBidi" w:cstheme="majorBidi" w:hint="cs"/>
          <w:b/>
          <w:bCs/>
          <w:cs/>
        </w:rPr>
        <w:t>จากสถาบันการเงิน</w:t>
      </w:r>
    </w:p>
    <w:p w14:paraId="4BEEB691" w14:textId="77777777" w:rsidR="0092108E" w:rsidRPr="009E6AE0" w:rsidRDefault="0092108E" w:rsidP="00283CAF">
      <w:pPr>
        <w:pStyle w:val="Bo-Blankline"/>
        <w:rPr>
          <w:cs/>
        </w:rPr>
      </w:pPr>
    </w:p>
    <w:p w14:paraId="407E4094" w14:textId="47B8A5B4" w:rsidR="00AE303B" w:rsidRDefault="000C3C37" w:rsidP="00AE303B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D004EE">
        <w:rPr>
          <w:rFonts w:asciiTheme="majorBidi" w:hAnsiTheme="majorBidi" w:cstheme="majorBidi"/>
          <w:cs/>
        </w:rPr>
        <w:t xml:space="preserve">เมื่อวันที่ </w:t>
      </w:r>
      <w:r w:rsidR="009935A8" w:rsidRPr="00D004EE">
        <w:rPr>
          <w:rFonts w:asciiTheme="majorBidi" w:hAnsiTheme="majorBidi" w:cstheme="majorBidi"/>
          <w:lang w:val="en-US"/>
        </w:rPr>
        <w:t>22</w:t>
      </w:r>
      <w:r w:rsidRPr="00D004EE">
        <w:rPr>
          <w:rFonts w:asciiTheme="majorBidi" w:hAnsiTheme="majorBidi" w:cstheme="majorBidi"/>
        </w:rPr>
        <w:t xml:space="preserve"> </w:t>
      </w:r>
      <w:r w:rsidRPr="00D004EE">
        <w:rPr>
          <w:rFonts w:asciiTheme="majorBidi" w:hAnsiTheme="majorBidi" w:cstheme="majorBidi" w:hint="cs"/>
          <w:cs/>
        </w:rPr>
        <w:t xml:space="preserve">พฤศจิกายน </w:t>
      </w:r>
      <w:r w:rsidR="009935A8" w:rsidRPr="00D004EE">
        <w:rPr>
          <w:rFonts w:asciiTheme="majorBidi" w:hAnsiTheme="majorBidi" w:cstheme="majorBidi"/>
          <w:lang w:val="en-US"/>
        </w:rPr>
        <w:t>2561</w:t>
      </w:r>
      <w:r w:rsidRPr="00D004EE">
        <w:rPr>
          <w:rFonts w:asciiTheme="majorBidi" w:hAnsiTheme="majorBidi" w:cstheme="majorBidi"/>
        </w:rPr>
        <w:t xml:space="preserve"> </w:t>
      </w:r>
      <w:r w:rsidRPr="00D004EE">
        <w:rPr>
          <w:rFonts w:asciiTheme="majorBidi" w:hAnsiTheme="majorBidi" w:cstheme="majorBidi" w:hint="cs"/>
          <w:cs/>
        </w:rPr>
        <w:t>บริษัทได้ลงนามในสัญญากู้เงินจากสถาบันการเงินในประเทศ</w:t>
      </w:r>
      <w:r w:rsidR="004F4DAD" w:rsidRPr="00D004EE">
        <w:rPr>
          <w:rFonts w:asciiTheme="majorBidi" w:hAnsiTheme="majorBidi" w:cstheme="majorBidi" w:hint="cs"/>
          <w:cs/>
        </w:rPr>
        <w:t xml:space="preserve">เพื่อใช้เป็นเงินทุนหมุนเวียนและ/หรือการชำระคืนหนี้ของบริษัท </w:t>
      </w:r>
      <w:r w:rsidRPr="00D004EE">
        <w:rPr>
          <w:rFonts w:asciiTheme="majorBidi" w:hAnsiTheme="majorBidi" w:cstheme="majorBidi" w:hint="cs"/>
          <w:cs/>
        </w:rPr>
        <w:t xml:space="preserve">โดยไม่มีหลักประกัน จำนวน </w:t>
      </w:r>
      <w:r w:rsidR="009935A8" w:rsidRPr="00D004EE">
        <w:rPr>
          <w:rFonts w:asciiTheme="majorBidi" w:hAnsiTheme="majorBidi" w:cstheme="majorBidi"/>
          <w:lang w:val="en-US"/>
        </w:rPr>
        <w:t>3</w:t>
      </w:r>
      <w:r w:rsidRPr="00D004EE">
        <w:rPr>
          <w:rFonts w:asciiTheme="majorBidi" w:hAnsiTheme="majorBidi" w:cstheme="majorBidi"/>
        </w:rPr>
        <w:t>,</w:t>
      </w:r>
      <w:r w:rsidR="009935A8" w:rsidRPr="00D004EE">
        <w:rPr>
          <w:rFonts w:asciiTheme="majorBidi" w:hAnsiTheme="majorBidi" w:cstheme="majorBidi"/>
          <w:lang w:val="en-US"/>
        </w:rPr>
        <w:t>000</w:t>
      </w:r>
      <w:r w:rsidRPr="00D004EE">
        <w:rPr>
          <w:rFonts w:asciiTheme="majorBidi" w:hAnsiTheme="majorBidi" w:cstheme="majorBidi"/>
        </w:rPr>
        <w:t xml:space="preserve"> </w:t>
      </w:r>
      <w:r w:rsidRPr="00D004EE">
        <w:rPr>
          <w:rFonts w:asciiTheme="majorBidi" w:hAnsiTheme="majorBidi" w:cstheme="majorBidi" w:hint="cs"/>
          <w:cs/>
        </w:rPr>
        <w:t xml:space="preserve">ล้านบาท ระยะเวลา </w:t>
      </w:r>
      <w:r w:rsidR="009935A8" w:rsidRPr="00D004EE">
        <w:rPr>
          <w:rFonts w:asciiTheme="majorBidi" w:hAnsiTheme="majorBidi" w:cstheme="majorBidi"/>
          <w:lang w:val="en-US"/>
        </w:rPr>
        <w:t>3</w:t>
      </w:r>
      <w:r w:rsidR="00D4640A" w:rsidRPr="00D004EE">
        <w:rPr>
          <w:rFonts w:asciiTheme="majorBidi" w:hAnsiTheme="majorBidi" w:cstheme="majorBidi"/>
        </w:rPr>
        <w:t>.</w:t>
      </w:r>
      <w:r w:rsidR="009935A8" w:rsidRPr="00D004EE">
        <w:rPr>
          <w:rFonts w:asciiTheme="majorBidi" w:hAnsiTheme="majorBidi" w:cstheme="majorBidi"/>
          <w:lang w:val="en-US"/>
        </w:rPr>
        <w:t>5</w:t>
      </w:r>
      <w:r w:rsidRPr="00D004EE">
        <w:rPr>
          <w:rFonts w:asciiTheme="majorBidi" w:hAnsiTheme="majorBidi" w:cstheme="majorBidi" w:hint="cs"/>
          <w:cs/>
        </w:rPr>
        <w:t xml:space="preserve"> ปี โดยชำระคืนเท่า</w:t>
      </w:r>
      <w:r w:rsidR="00036BB9" w:rsidRPr="00D004EE">
        <w:rPr>
          <w:rFonts w:asciiTheme="majorBidi" w:hAnsiTheme="majorBidi" w:cstheme="majorBidi" w:hint="cs"/>
          <w:cs/>
        </w:rPr>
        <w:t xml:space="preserve"> </w:t>
      </w:r>
      <w:r w:rsidRPr="00D004EE">
        <w:rPr>
          <w:rFonts w:asciiTheme="majorBidi" w:hAnsiTheme="majorBidi" w:cstheme="majorBidi" w:hint="cs"/>
          <w:cs/>
        </w:rPr>
        <w:t xml:space="preserve">ๆ กันทุก </w:t>
      </w:r>
      <w:r w:rsidR="009935A8" w:rsidRPr="00D004EE">
        <w:rPr>
          <w:rFonts w:asciiTheme="majorBidi" w:hAnsiTheme="majorBidi" w:cstheme="majorBidi"/>
          <w:lang w:val="en-US"/>
        </w:rPr>
        <w:t>6</w:t>
      </w:r>
      <w:r w:rsidRPr="00D004EE">
        <w:rPr>
          <w:rFonts w:asciiTheme="majorBidi" w:hAnsiTheme="majorBidi" w:cstheme="majorBidi" w:hint="cs"/>
          <w:cs/>
        </w:rPr>
        <w:t xml:space="preserve"> เดือน นับจากวันเบิกเงินกู้งวดแรกเป็นต้นไป อัตราดอกเบี้ยเป็นไปตามที่ระบุในสัญญา สัญญากู้ยืมเงินดังกล่าวได้กำหนดเงื่อนไขบางประการที่บริษัทจะต้องถือปฏิบัติ เช่น การดำรงอัตราส่วนทางการเงิน อัตราส่วนการถือหุ้นในบริษัทย่อยแห่งหนึ่ง และสิทธิเรียกร้องบางประการ ณ วันที่ </w:t>
      </w:r>
      <w:r w:rsidR="009935A8" w:rsidRPr="00D004EE">
        <w:rPr>
          <w:rFonts w:asciiTheme="majorBidi" w:hAnsiTheme="majorBidi" w:cstheme="majorBidi"/>
          <w:lang w:val="en-US"/>
        </w:rPr>
        <w:t>31</w:t>
      </w:r>
      <w:r w:rsidRPr="00D004EE">
        <w:rPr>
          <w:rFonts w:asciiTheme="majorBidi" w:hAnsiTheme="majorBidi" w:cstheme="majorBidi" w:hint="cs"/>
          <w:cs/>
        </w:rPr>
        <w:t xml:space="preserve"> ธันวาคม </w:t>
      </w:r>
      <w:r w:rsidR="009935A8" w:rsidRPr="00D004EE">
        <w:rPr>
          <w:rFonts w:asciiTheme="majorBidi" w:hAnsiTheme="majorBidi" w:cstheme="majorBidi"/>
          <w:lang w:val="en-US"/>
        </w:rPr>
        <w:t>2564</w:t>
      </w:r>
      <w:r w:rsidRPr="00D004EE">
        <w:rPr>
          <w:rFonts w:asciiTheme="majorBidi" w:hAnsiTheme="majorBidi" w:cstheme="majorBidi" w:hint="cs"/>
          <w:cs/>
        </w:rPr>
        <w:t xml:space="preserve"> เงินกู้ยืมจากสถาบันการเงินดังกล่าว</w:t>
      </w:r>
      <w:r w:rsidR="00D004EE">
        <w:rPr>
          <w:rFonts w:asciiTheme="majorBidi" w:hAnsiTheme="majorBidi" w:cstheme="majorBidi" w:hint="cs"/>
          <w:cs/>
        </w:rPr>
        <w:t xml:space="preserve">มีจำนวน </w:t>
      </w:r>
      <w:r w:rsidR="00D004EE">
        <w:rPr>
          <w:rFonts w:asciiTheme="majorBidi" w:hAnsiTheme="majorBidi" w:cstheme="majorBidi"/>
          <w:lang w:val="en-US"/>
        </w:rPr>
        <w:t>42</w:t>
      </w:r>
      <w:r w:rsidR="00180949">
        <w:rPr>
          <w:rFonts w:asciiTheme="majorBidi" w:hAnsiTheme="majorBidi" w:cstheme="majorBidi"/>
          <w:lang w:val="en-US"/>
        </w:rPr>
        <w:t>9</w:t>
      </w:r>
      <w:r w:rsidR="00D004EE">
        <w:rPr>
          <w:rFonts w:asciiTheme="majorBidi" w:hAnsiTheme="majorBidi" w:cstheme="majorBidi"/>
          <w:lang w:val="en-US"/>
        </w:rPr>
        <w:t xml:space="preserve"> </w:t>
      </w:r>
      <w:r w:rsidR="00D004EE">
        <w:rPr>
          <w:rFonts w:asciiTheme="majorBidi" w:hAnsiTheme="majorBidi" w:cstheme="majorBidi" w:hint="cs"/>
          <w:cs/>
          <w:lang w:val="en-US"/>
        </w:rPr>
        <w:t>ล้านบาท</w:t>
      </w:r>
      <w:r w:rsidR="00A065EA" w:rsidRPr="00D004EE">
        <w:rPr>
          <w:rFonts w:asciiTheme="majorBidi" w:hAnsiTheme="majorBidi" w:cstheme="majorBidi"/>
        </w:rPr>
        <w:t xml:space="preserve"> </w:t>
      </w:r>
      <w:r w:rsidR="00A065EA" w:rsidRPr="00D004EE">
        <w:rPr>
          <w:rFonts w:asciiTheme="majorBidi" w:hAnsiTheme="majorBidi" w:cstheme="majorBidi"/>
          <w:i/>
          <w:iCs/>
        </w:rPr>
        <w:t>(</w:t>
      </w:r>
      <w:r w:rsidR="009935A8" w:rsidRPr="00D004EE">
        <w:rPr>
          <w:rFonts w:asciiTheme="majorBidi" w:hAnsiTheme="majorBidi" w:cstheme="majorBidi"/>
          <w:i/>
          <w:iCs/>
          <w:lang w:val="en-US"/>
        </w:rPr>
        <w:t>2563</w:t>
      </w:r>
      <w:r w:rsidR="00A065EA" w:rsidRPr="00D004EE">
        <w:rPr>
          <w:rFonts w:asciiTheme="majorBidi" w:hAnsiTheme="majorBidi" w:cstheme="majorBidi"/>
          <w:i/>
          <w:iCs/>
        </w:rPr>
        <w:t xml:space="preserve">: </w:t>
      </w:r>
      <w:r w:rsidR="009935A8" w:rsidRPr="00D004EE">
        <w:rPr>
          <w:rFonts w:asciiTheme="majorBidi" w:hAnsiTheme="majorBidi" w:cstheme="majorBidi"/>
          <w:i/>
          <w:iCs/>
          <w:lang w:val="en-US"/>
        </w:rPr>
        <w:t>1</w:t>
      </w:r>
      <w:r w:rsidR="009E6AE0" w:rsidRPr="00D004EE">
        <w:rPr>
          <w:rFonts w:asciiTheme="majorBidi" w:hAnsiTheme="majorBidi" w:cstheme="majorBidi"/>
          <w:i/>
          <w:iCs/>
          <w:lang w:val="en-US"/>
        </w:rPr>
        <w:t>,</w:t>
      </w:r>
      <w:r w:rsidR="009935A8" w:rsidRPr="00D004EE">
        <w:rPr>
          <w:rFonts w:asciiTheme="majorBidi" w:hAnsiTheme="majorBidi" w:cstheme="majorBidi"/>
          <w:i/>
          <w:iCs/>
          <w:lang w:val="en-US"/>
        </w:rPr>
        <w:t>285</w:t>
      </w:r>
      <w:r w:rsidR="00A065EA" w:rsidRPr="00D004EE">
        <w:rPr>
          <w:rFonts w:asciiTheme="majorBidi" w:hAnsiTheme="majorBidi" w:cstheme="majorBidi"/>
          <w:i/>
          <w:iCs/>
          <w:lang w:val="en-US"/>
        </w:rPr>
        <w:t xml:space="preserve"> </w:t>
      </w:r>
      <w:r w:rsidR="00A065EA" w:rsidRPr="00D004EE">
        <w:rPr>
          <w:rFonts w:asciiTheme="majorBidi" w:hAnsiTheme="majorBidi" w:cstheme="majorBidi" w:hint="cs"/>
          <w:i/>
          <w:iCs/>
          <w:cs/>
          <w:lang w:val="en-US"/>
        </w:rPr>
        <w:t>ล้านบาท</w:t>
      </w:r>
      <w:r w:rsidR="00A065EA" w:rsidRPr="00D004EE">
        <w:rPr>
          <w:rFonts w:asciiTheme="majorBidi" w:hAnsiTheme="majorBidi" w:cstheme="majorBidi"/>
          <w:i/>
          <w:iCs/>
          <w:lang w:val="en-US"/>
        </w:rPr>
        <w:t>)</w:t>
      </w:r>
    </w:p>
    <w:p w14:paraId="11B9C1C3" w14:textId="77777777" w:rsidR="0093055A" w:rsidRPr="0093055A" w:rsidRDefault="0093055A" w:rsidP="0093055A">
      <w:pPr>
        <w:pStyle w:val="Bo-Blankline"/>
        <w:rPr>
          <w:cs/>
        </w:rPr>
      </w:pPr>
    </w:p>
    <w:p w14:paraId="4192BF21" w14:textId="573A8D0D" w:rsidR="00E4573E" w:rsidRPr="009E6AE0" w:rsidRDefault="00090CD3" w:rsidP="00E4573E">
      <w:pPr>
        <w:pStyle w:val="Bo-C1Content"/>
      </w:pPr>
      <w:r w:rsidRPr="009E6AE0">
        <w:rPr>
          <w:rFonts w:asciiTheme="majorBidi" w:hAnsiTheme="majorBidi" w:cstheme="majorBidi"/>
          <w:cs/>
        </w:rPr>
        <w:t xml:space="preserve">เมื่อวันที่ </w:t>
      </w:r>
      <w:r w:rsidR="009935A8" w:rsidRPr="009935A8">
        <w:rPr>
          <w:rFonts w:asciiTheme="majorBidi" w:hAnsiTheme="majorBidi" w:cstheme="majorBidi"/>
          <w:lang w:val="en-US"/>
        </w:rPr>
        <w:t>26</w:t>
      </w:r>
      <w:r w:rsidRPr="009E6AE0">
        <w:rPr>
          <w:rFonts w:asciiTheme="majorBidi" w:hAnsiTheme="majorBidi" w:cstheme="majorBidi"/>
        </w:rPr>
        <w:t xml:space="preserve"> </w:t>
      </w:r>
      <w:r w:rsidRPr="009E6AE0">
        <w:rPr>
          <w:rFonts w:asciiTheme="majorBidi" w:hAnsiTheme="majorBidi" w:cstheme="majorBidi" w:hint="cs"/>
          <w:cs/>
        </w:rPr>
        <w:t xml:space="preserve">มิถุนายน </w:t>
      </w:r>
      <w:r w:rsidR="009935A8" w:rsidRPr="009935A8">
        <w:rPr>
          <w:rFonts w:asciiTheme="majorBidi" w:hAnsiTheme="majorBidi" w:cstheme="majorBidi"/>
          <w:lang w:val="en-US"/>
        </w:rPr>
        <w:t>2562</w:t>
      </w:r>
      <w:r w:rsidRPr="009E6AE0">
        <w:rPr>
          <w:rFonts w:asciiTheme="majorBidi" w:hAnsiTheme="majorBidi" w:cstheme="majorBidi"/>
        </w:rPr>
        <w:t xml:space="preserve"> </w:t>
      </w:r>
      <w:r w:rsidRPr="009E6AE0">
        <w:rPr>
          <w:rFonts w:asciiTheme="majorBidi" w:hAnsiTheme="majorBidi" w:cstheme="majorBidi" w:hint="cs"/>
          <w:cs/>
        </w:rPr>
        <w:t xml:space="preserve">บริษัทได้ลงนามในสัญญากู้เงินจากสถาบันการเงินในประเทศเพื่อใช้เป็นเงินทุนหมุนเวียนและ/หรือการชำระคืนหนี้ของบริษัท โดยไม่มีหลักประกัน จำนวน </w:t>
      </w:r>
      <w:r w:rsidR="009935A8" w:rsidRPr="009935A8">
        <w:rPr>
          <w:rFonts w:asciiTheme="majorBidi" w:hAnsiTheme="majorBidi" w:cstheme="majorBidi"/>
          <w:lang w:val="en-US"/>
        </w:rPr>
        <w:t>2</w:t>
      </w:r>
      <w:r w:rsidRPr="009E6AE0">
        <w:rPr>
          <w:rFonts w:asciiTheme="majorBidi" w:hAnsiTheme="majorBidi" w:cstheme="majorBidi"/>
        </w:rPr>
        <w:t>,</w:t>
      </w:r>
      <w:r w:rsidR="009935A8" w:rsidRPr="009935A8">
        <w:rPr>
          <w:rFonts w:asciiTheme="majorBidi" w:hAnsiTheme="majorBidi" w:cstheme="majorBidi"/>
          <w:lang w:val="en-US"/>
        </w:rPr>
        <w:t>000</w:t>
      </w:r>
      <w:r w:rsidRPr="009E6AE0">
        <w:rPr>
          <w:rFonts w:asciiTheme="majorBidi" w:hAnsiTheme="majorBidi" w:cstheme="majorBidi"/>
        </w:rPr>
        <w:t xml:space="preserve"> </w:t>
      </w:r>
      <w:r w:rsidRPr="009E6AE0">
        <w:rPr>
          <w:rFonts w:asciiTheme="majorBidi" w:hAnsiTheme="majorBidi" w:cstheme="majorBidi" w:hint="cs"/>
          <w:cs/>
        </w:rPr>
        <w:t xml:space="preserve">ล้านบาท ระยะเวลา </w:t>
      </w:r>
      <w:r w:rsidR="009935A8" w:rsidRPr="009935A8">
        <w:rPr>
          <w:rFonts w:asciiTheme="majorBidi" w:hAnsiTheme="majorBidi" w:cstheme="majorBidi"/>
          <w:lang w:val="en-US"/>
        </w:rPr>
        <w:t>3</w:t>
      </w:r>
      <w:r w:rsidR="00D4640A" w:rsidRPr="009E6AE0">
        <w:rPr>
          <w:rFonts w:asciiTheme="majorBidi" w:hAnsiTheme="majorBidi" w:cstheme="majorBidi"/>
        </w:rPr>
        <w:t>.</w:t>
      </w:r>
      <w:r w:rsidR="009935A8" w:rsidRPr="009935A8">
        <w:rPr>
          <w:rFonts w:asciiTheme="majorBidi" w:hAnsiTheme="majorBidi" w:cstheme="majorBidi"/>
          <w:lang w:val="en-US"/>
        </w:rPr>
        <w:t>5</w:t>
      </w:r>
      <w:r w:rsidRPr="009E6AE0">
        <w:rPr>
          <w:rFonts w:asciiTheme="majorBidi" w:hAnsiTheme="majorBidi" w:cstheme="majorBidi" w:hint="cs"/>
          <w:cs/>
        </w:rPr>
        <w:t xml:space="preserve"> ปี โดยชำระคืนเท่า</w:t>
      </w:r>
      <w:r w:rsidR="00036BB9" w:rsidRPr="009E6AE0">
        <w:rPr>
          <w:rFonts w:asciiTheme="majorBidi" w:hAnsiTheme="majorBidi" w:cstheme="majorBidi" w:hint="cs"/>
          <w:cs/>
        </w:rPr>
        <w:t xml:space="preserve"> </w:t>
      </w:r>
      <w:r w:rsidRPr="009E6AE0">
        <w:rPr>
          <w:rFonts w:asciiTheme="majorBidi" w:hAnsiTheme="majorBidi" w:cstheme="majorBidi" w:hint="cs"/>
          <w:cs/>
        </w:rPr>
        <w:t xml:space="preserve">ๆ กันทุก </w:t>
      </w:r>
      <w:r w:rsidR="009935A8" w:rsidRPr="009935A8">
        <w:rPr>
          <w:rFonts w:asciiTheme="majorBidi" w:hAnsiTheme="majorBidi" w:cstheme="majorBidi"/>
          <w:lang w:val="en-US"/>
        </w:rPr>
        <w:t>6</w:t>
      </w:r>
      <w:r w:rsidRPr="009E6AE0">
        <w:rPr>
          <w:rFonts w:asciiTheme="majorBidi" w:hAnsiTheme="majorBidi" w:cstheme="majorBidi" w:hint="cs"/>
          <w:cs/>
        </w:rPr>
        <w:t xml:space="preserve"> เดือน นับจากวันเบิกเงินกู้งวดแรกเป็นต้นไป อัตราดอกเบี้ยเป็นไปตามที่ระบุในสัญญา สัญญากู้ยืมเงินดังกล่าวได้กำหนดเงื่อนไขบางประการที่บริษัทจะต้องถือปฏิบัติ เช่น การดำรงอัตราส่วนทางการเงิน อัตราส่วนการถือหุ้นในบริษัทย่อยแห่งหนึ่ง และสิทธิเรียกร้องบางประการ ณ วันที่ </w:t>
      </w:r>
      <w:r w:rsidR="009935A8" w:rsidRPr="009935A8">
        <w:rPr>
          <w:rFonts w:asciiTheme="majorBidi" w:hAnsiTheme="majorBidi" w:cstheme="majorBidi"/>
          <w:lang w:val="en-US"/>
        </w:rPr>
        <w:t>31</w:t>
      </w:r>
      <w:r w:rsidRPr="009E6AE0">
        <w:rPr>
          <w:rFonts w:asciiTheme="majorBidi" w:hAnsiTheme="majorBidi" w:cstheme="majorBidi" w:hint="cs"/>
          <w:cs/>
        </w:rPr>
        <w:t xml:space="preserve"> ธันวาคม </w:t>
      </w:r>
      <w:r w:rsidR="009935A8" w:rsidRPr="009935A8">
        <w:rPr>
          <w:rFonts w:asciiTheme="majorBidi" w:hAnsiTheme="majorBidi" w:cstheme="majorBidi"/>
          <w:lang w:val="en-US"/>
        </w:rPr>
        <w:t>2564</w:t>
      </w:r>
      <w:r w:rsidRPr="009E6AE0">
        <w:rPr>
          <w:rFonts w:asciiTheme="majorBidi" w:hAnsiTheme="majorBidi" w:cstheme="majorBidi" w:hint="cs"/>
          <w:cs/>
        </w:rPr>
        <w:t xml:space="preserve"> เงินกู้ยืมจากสถาบันการเงินดังกล่าว มีจำนวน </w:t>
      </w:r>
      <w:r w:rsidR="00B61C55">
        <w:rPr>
          <w:rFonts w:asciiTheme="majorBidi" w:hAnsiTheme="majorBidi" w:cstheme="majorBidi"/>
          <w:lang w:val="en-US"/>
        </w:rPr>
        <w:t>571</w:t>
      </w:r>
      <w:r w:rsidRPr="009E6AE0">
        <w:rPr>
          <w:rFonts w:asciiTheme="majorBidi" w:hAnsiTheme="majorBidi" w:cstheme="majorBidi" w:hint="cs"/>
          <w:cs/>
        </w:rPr>
        <w:t xml:space="preserve"> ล้านบาท</w:t>
      </w:r>
      <w:r w:rsidR="00DF4AE8" w:rsidRPr="009E6AE0">
        <w:rPr>
          <w:rFonts w:asciiTheme="majorBidi" w:hAnsiTheme="majorBidi" w:cstheme="majorBidi" w:hint="cs"/>
          <w:cs/>
        </w:rPr>
        <w:t xml:space="preserve"> </w:t>
      </w:r>
      <w:r w:rsidR="00DF4AE8" w:rsidRPr="009E6AE0">
        <w:rPr>
          <w:rFonts w:asciiTheme="majorBidi" w:hAnsiTheme="majorBidi" w:cstheme="majorBidi"/>
          <w:i/>
          <w:iCs/>
          <w:lang w:val="en-US"/>
        </w:rPr>
        <w:t>(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2563</w:t>
      </w:r>
      <w:r w:rsidR="00DF4AE8" w:rsidRPr="009E6AE0">
        <w:rPr>
          <w:rFonts w:asciiTheme="majorBidi" w:hAnsiTheme="majorBidi" w:cstheme="majorBidi"/>
          <w:i/>
          <w:iCs/>
          <w:lang w:val="en-US"/>
        </w:rPr>
        <w:t xml:space="preserve">: 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1</w:t>
      </w:r>
      <w:r w:rsidR="00DF4AE8" w:rsidRPr="009E6AE0">
        <w:rPr>
          <w:rFonts w:asciiTheme="majorBidi" w:hAnsiTheme="majorBidi" w:cstheme="majorBidi"/>
          <w:i/>
          <w:iCs/>
          <w:lang w:val="en-US"/>
        </w:rPr>
        <w:t>,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143</w:t>
      </w:r>
      <w:r w:rsidR="00DF4AE8" w:rsidRPr="009E6AE0">
        <w:rPr>
          <w:rFonts w:asciiTheme="majorBidi" w:hAnsiTheme="majorBidi" w:cstheme="majorBidi"/>
          <w:i/>
          <w:iCs/>
          <w:lang w:val="en-US"/>
        </w:rPr>
        <w:t xml:space="preserve"> </w:t>
      </w:r>
      <w:r w:rsidR="00DF4AE8" w:rsidRPr="009E6AE0">
        <w:rPr>
          <w:rFonts w:asciiTheme="majorBidi" w:hAnsiTheme="majorBidi" w:cstheme="majorBidi" w:hint="cs"/>
          <w:i/>
          <w:iCs/>
          <w:cs/>
          <w:lang w:val="en-US"/>
        </w:rPr>
        <w:t>ล้านบาท</w:t>
      </w:r>
      <w:r w:rsidR="00DF4AE8" w:rsidRPr="009E6AE0">
        <w:rPr>
          <w:rFonts w:asciiTheme="majorBidi" w:hAnsiTheme="majorBidi" w:cstheme="majorBidi"/>
          <w:i/>
          <w:iCs/>
          <w:lang w:val="en-US"/>
        </w:rPr>
        <w:t>)</w:t>
      </w:r>
    </w:p>
    <w:p w14:paraId="5A457CD8" w14:textId="77777777" w:rsidR="00DF4AE8" w:rsidRPr="009E6AE0" w:rsidRDefault="00DF4AE8" w:rsidP="00E4573E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35BB2576" w14:textId="71735CE9" w:rsidR="004E74CF" w:rsidRPr="009E6AE0" w:rsidRDefault="004E74CF" w:rsidP="004E74CF">
      <w:pPr>
        <w:pStyle w:val="Ang15"/>
        <w:rPr>
          <w:rFonts w:asciiTheme="majorBidi" w:hAnsiTheme="majorBidi" w:cstheme="majorBidi"/>
          <w:lang w:val="en-US"/>
        </w:rPr>
      </w:pPr>
    </w:p>
    <w:p w14:paraId="6798FCDA" w14:textId="77777777" w:rsidR="00CD1F05" w:rsidRPr="00533DFC" w:rsidRDefault="00CD1F05" w:rsidP="00190EE8">
      <w:pPr>
        <w:pStyle w:val="Bo-C1Content"/>
        <w:rPr>
          <w:rFonts w:asciiTheme="majorBidi" w:hAnsiTheme="majorBidi" w:cstheme="majorBidi"/>
          <w:b/>
          <w:bCs/>
          <w:highlight w:val="yellow"/>
          <w:cs/>
        </w:rPr>
        <w:sectPr w:rsidR="00CD1F05" w:rsidRPr="00533DFC" w:rsidSect="00B52FBC">
          <w:footerReference w:type="default" r:id="rId18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14:paraId="732920FE" w14:textId="77777777" w:rsidR="00000AE0" w:rsidRPr="001F0535" w:rsidRDefault="00000AE0" w:rsidP="00190EE8">
      <w:pPr>
        <w:pStyle w:val="Bo-C1Content"/>
        <w:rPr>
          <w:rFonts w:asciiTheme="majorBidi" w:hAnsiTheme="majorBidi" w:cstheme="majorBidi"/>
          <w:b/>
          <w:bCs/>
        </w:rPr>
      </w:pPr>
      <w:r w:rsidRPr="001F0535">
        <w:rPr>
          <w:rFonts w:asciiTheme="majorBidi" w:hAnsiTheme="majorBidi" w:cstheme="majorBidi"/>
          <w:b/>
          <w:bCs/>
          <w:cs/>
        </w:rPr>
        <w:lastRenderedPageBreak/>
        <w:t>หุ้นกู้</w:t>
      </w:r>
    </w:p>
    <w:p w14:paraId="0BE39C66" w14:textId="77777777" w:rsidR="00000AE0" w:rsidRPr="001F0535" w:rsidRDefault="00000AE0" w:rsidP="00283CAF">
      <w:pPr>
        <w:pStyle w:val="Bo-Blankline"/>
      </w:pPr>
    </w:p>
    <w:p w14:paraId="35F3ACBA" w14:textId="2433AFBF" w:rsidR="00CD1F05" w:rsidRPr="001F0535" w:rsidRDefault="00CD1F05" w:rsidP="00304C11">
      <w:pPr>
        <w:pStyle w:val="Bo-C1Content"/>
        <w:ind w:right="684"/>
        <w:rPr>
          <w:rFonts w:asciiTheme="majorBidi" w:hAnsiTheme="majorBidi" w:cstheme="majorBidi"/>
          <w:i/>
          <w:iCs/>
          <w:cs/>
          <w:lang w:val="en-US"/>
        </w:rPr>
      </w:pPr>
      <w:r w:rsidRPr="001F0535">
        <w:rPr>
          <w:rFonts w:asciiTheme="majorBidi" w:hAnsiTheme="majorBidi" w:cstheme="majorBidi"/>
          <w:cs/>
        </w:rPr>
        <w:t xml:space="preserve">ณ วันที่ </w:t>
      </w:r>
      <w:r w:rsidR="009935A8" w:rsidRPr="009935A8">
        <w:rPr>
          <w:rFonts w:asciiTheme="majorBidi" w:hAnsiTheme="majorBidi" w:cstheme="majorBidi"/>
          <w:lang w:val="en-US"/>
        </w:rPr>
        <w:t>31</w:t>
      </w:r>
      <w:r w:rsidRPr="001F0535">
        <w:rPr>
          <w:rFonts w:asciiTheme="majorBidi" w:hAnsiTheme="majorBidi" w:cstheme="majorBidi"/>
          <w:lang w:val="en-US"/>
        </w:rPr>
        <w:t xml:space="preserve"> </w:t>
      </w:r>
      <w:r w:rsidRPr="001F0535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9935A8" w:rsidRPr="009935A8">
        <w:rPr>
          <w:rFonts w:asciiTheme="majorBidi" w:hAnsiTheme="majorBidi" w:cstheme="majorBidi"/>
          <w:lang w:val="en-US"/>
        </w:rPr>
        <w:t>2564</w:t>
      </w:r>
      <w:r w:rsidRPr="001F0535">
        <w:rPr>
          <w:rFonts w:asciiTheme="majorBidi" w:hAnsiTheme="majorBidi" w:cstheme="majorBidi"/>
          <w:cs/>
        </w:rPr>
        <w:t xml:space="preserve"> </w:t>
      </w:r>
      <w:r w:rsidR="007C64FB" w:rsidRPr="001F0535">
        <w:rPr>
          <w:rFonts w:asciiTheme="majorBidi" w:hAnsiTheme="majorBidi" w:cstheme="majorBidi" w:hint="cs"/>
          <w:cs/>
        </w:rPr>
        <w:t>กลุ่ม</w:t>
      </w:r>
      <w:r w:rsidRPr="001F0535">
        <w:rPr>
          <w:rFonts w:asciiTheme="majorBidi" w:hAnsiTheme="majorBidi" w:cstheme="majorBidi"/>
          <w:cs/>
        </w:rPr>
        <w:t>บริษัท</w:t>
      </w:r>
      <w:r w:rsidR="007C64FB" w:rsidRPr="001F0535">
        <w:rPr>
          <w:rFonts w:asciiTheme="majorBidi" w:hAnsiTheme="majorBidi" w:cstheme="majorBidi" w:hint="cs"/>
          <w:cs/>
        </w:rPr>
        <w:t>และ</w:t>
      </w:r>
      <w:r w:rsidR="007C64FB" w:rsidRPr="001F0535">
        <w:rPr>
          <w:rFonts w:asciiTheme="majorBidi" w:hAnsiTheme="majorBidi" w:cstheme="majorBidi"/>
          <w:cs/>
        </w:rPr>
        <w:t>บริษัท</w:t>
      </w:r>
      <w:r w:rsidRPr="001F0535">
        <w:rPr>
          <w:rFonts w:asciiTheme="majorBidi" w:hAnsiTheme="majorBidi" w:cstheme="majorBidi"/>
          <w:cs/>
        </w:rPr>
        <w:t xml:space="preserve">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9935A8" w:rsidRPr="009935A8">
        <w:rPr>
          <w:rFonts w:asciiTheme="majorBidi" w:hAnsiTheme="majorBidi" w:cstheme="majorBidi"/>
          <w:lang w:val="en-US"/>
        </w:rPr>
        <w:t>3</w:t>
      </w:r>
      <w:r w:rsidRPr="001F0535">
        <w:rPr>
          <w:rFonts w:asciiTheme="majorBidi" w:hAnsiTheme="majorBidi" w:cstheme="majorBidi"/>
          <w:cs/>
        </w:rPr>
        <w:t xml:space="preserve"> เดือน มูลค่ารวม </w:t>
      </w:r>
      <w:r w:rsidR="00F10303">
        <w:rPr>
          <w:rFonts w:asciiTheme="majorBidi" w:hAnsiTheme="majorBidi" w:cstheme="majorBidi"/>
          <w:lang w:val="en-US"/>
        </w:rPr>
        <w:t>63,244</w:t>
      </w:r>
      <w:r w:rsidR="007C64FB" w:rsidRPr="001F0535">
        <w:rPr>
          <w:rFonts w:asciiTheme="majorBidi" w:hAnsiTheme="majorBidi" w:cstheme="majorBidi"/>
          <w:lang w:val="en-US"/>
        </w:rPr>
        <w:t xml:space="preserve"> </w:t>
      </w:r>
      <w:r w:rsidRPr="001F0535">
        <w:rPr>
          <w:rFonts w:asciiTheme="majorBidi" w:hAnsiTheme="majorBidi" w:cstheme="majorBidi"/>
          <w:cs/>
        </w:rPr>
        <w:t xml:space="preserve">ล้านบาท </w:t>
      </w:r>
      <w:r w:rsidR="007C64FB" w:rsidRPr="001F0535">
        <w:rPr>
          <w:rFonts w:asciiTheme="majorBidi" w:hAnsiTheme="majorBidi" w:cstheme="majorBidi" w:hint="cs"/>
          <w:cs/>
        </w:rPr>
        <w:t xml:space="preserve">และ </w:t>
      </w:r>
      <w:r w:rsidR="00F10303">
        <w:rPr>
          <w:rFonts w:asciiTheme="majorBidi" w:hAnsiTheme="majorBidi" w:cstheme="majorBidi"/>
          <w:lang w:val="en-US"/>
        </w:rPr>
        <w:t>48,531</w:t>
      </w:r>
      <w:r w:rsidR="007C64FB" w:rsidRPr="001F0535">
        <w:rPr>
          <w:rFonts w:asciiTheme="majorBidi" w:hAnsiTheme="majorBidi" w:cstheme="majorBidi"/>
          <w:lang w:val="en-US"/>
        </w:rPr>
        <w:t xml:space="preserve"> </w:t>
      </w:r>
      <w:r w:rsidR="007C64FB" w:rsidRPr="001F0535">
        <w:rPr>
          <w:rFonts w:asciiTheme="majorBidi" w:hAnsiTheme="majorBidi" w:cstheme="majorBidi"/>
          <w:cs/>
        </w:rPr>
        <w:t>ล้านบาท</w:t>
      </w:r>
      <w:r w:rsidR="007C64FB" w:rsidRPr="001F0535">
        <w:rPr>
          <w:rFonts w:asciiTheme="majorBidi" w:hAnsiTheme="majorBidi" w:cstheme="majorBidi"/>
        </w:rPr>
        <w:t xml:space="preserve"> </w:t>
      </w:r>
      <w:r w:rsidR="007C64FB" w:rsidRPr="001F0535">
        <w:rPr>
          <w:rFonts w:asciiTheme="majorBidi" w:hAnsiTheme="majorBidi" w:cstheme="majorBidi" w:hint="cs"/>
          <w:cs/>
        </w:rPr>
        <w:t>ตามลำดับ</w:t>
      </w:r>
      <w:r w:rsidR="00A74C27" w:rsidRPr="001F0535">
        <w:rPr>
          <w:rFonts w:asciiTheme="majorBidi" w:hAnsiTheme="majorBidi" w:cstheme="majorBidi"/>
        </w:rPr>
        <w:t xml:space="preserve"> </w:t>
      </w:r>
      <w:r w:rsidRPr="001F0535">
        <w:rPr>
          <w:rFonts w:asciiTheme="majorBidi" w:hAnsiTheme="majorBidi" w:cstheme="majorBidi"/>
          <w:i/>
          <w:iCs/>
          <w:cs/>
        </w:rPr>
        <w:t>(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2563</w:t>
      </w:r>
      <w:r w:rsidRPr="001F0535">
        <w:rPr>
          <w:rFonts w:asciiTheme="majorBidi" w:hAnsiTheme="majorBidi" w:cstheme="majorBidi"/>
          <w:i/>
          <w:iCs/>
          <w:lang w:val="en-US"/>
        </w:rPr>
        <w:t xml:space="preserve">: 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57</w:t>
      </w:r>
      <w:r w:rsidR="001F0535" w:rsidRPr="001F0535">
        <w:rPr>
          <w:rFonts w:asciiTheme="majorBidi" w:hAnsiTheme="majorBidi" w:cstheme="majorBidi"/>
          <w:i/>
          <w:iCs/>
          <w:lang w:val="en-US"/>
        </w:rPr>
        <w:t>,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686</w:t>
      </w:r>
      <w:r w:rsidR="001F0535" w:rsidRPr="001F0535">
        <w:rPr>
          <w:rFonts w:asciiTheme="majorBidi" w:hAnsiTheme="majorBidi" w:cstheme="majorBidi"/>
          <w:i/>
          <w:iCs/>
          <w:lang w:val="en-US"/>
        </w:rPr>
        <w:t xml:space="preserve"> </w:t>
      </w:r>
      <w:r w:rsidRPr="001F0535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7C64FB" w:rsidRPr="001F0535">
        <w:rPr>
          <w:rFonts w:asciiTheme="majorBidi" w:hAnsiTheme="majorBidi" w:cstheme="majorBidi" w:hint="cs"/>
          <w:i/>
          <w:iCs/>
          <w:cs/>
          <w:lang w:val="en-US"/>
        </w:rPr>
        <w:t xml:space="preserve"> </w:t>
      </w:r>
      <w:r w:rsidR="007C64FB" w:rsidRPr="001F0535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9935A8" w:rsidRPr="00CB2FA5">
        <w:rPr>
          <w:rFonts w:asciiTheme="majorBidi" w:hAnsiTheme="majorBidi" w:cstheme="majorBidi"/>
          <w:i/>
          <w:iCs/>
          <w:lang w:val="en-US"/>
        </w:rPr>
        <w:t>45</w:t>
      </w:r>
      <w:r w:rsidR="001F0535" w:rsidRPr="00CB2FA5">
        <w:rPr>
          <w:rFonts w:asciiTheme="majorBidi" w:hAnsiTheme="majorBidi" w:cstheme="majorBidi"/>
          <w:i/>
          <w:iCs/>
          <w:lang w:val="en-US"/>
        </w:rPr>
        <w:t>,</w:t>
      </w:r>
      <w:r w:rsidR="009935A8" w:rsidRPr="00CB2FA5">
        <w:rPr>
          <w:rFonts w:asciiTheme="majorBidi" w:hAnsiTheme="majorBidi" w:cstheme="majorBidi"/>
          <w:i/>
          <w:iCs/>
          <w:lang w:val="en-US"/>
        </w:rPr>
        <w:t>924</w:t>
      </w:r>
      <w:r w:rsidR="001F0535" w:rsidRPr="001F0535">
        <w:rPr>
          <w:rFonts w:asciiTheme="majorBidi" w:hAnsiTheme="majorBidi" w:cstheme="majorBidi"/>
          <w:lang w:val="en-US"/>
        </w:rPr>
        <w:t xml:space="preserve"> </w:t>
      </w:r>
      <w:r w:rsidR="007C64FB" w:rsidRPr="001F0535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7C64FB" w:rsidRPr="001F0535">
        <w:rPr>
          <w:rFonts w:asciiTheme="majorBidi" w:hAnsiTheme="majorBidi" w:cstheme="majorBidi" w:hint="cs"/>
          <w:i/>
          <w:iCs/>
          <w:cs/>
          <w:lang w:val="en-US"/>
        </w:rPr>
        <w:t xml:space="preserve"> ตามลำดับ</w:t>
      </w:r>
      <w:r w:rsidRPr="001F0535">
        <w:rPr>
          <w:rFonts w:asciiTheme="majorBidi" w:hAnsiTheme="majorBidi" w:cstheme="majorBidi"/>
          <w:i/>
          <w:iCs/>
          <w:cs/>
          <w:lang w:val="en-US"/>
        </w:rPr>
        <w:t>)</w:t>
      </w:r>
      <w:r w:rsidRPr="001F0535">
        <w:rPr>
          <w:rFonts w:asciiTheme="majorBidi" w:hAnsiTheme="majorBidi" w:cstheme="majorBidi"/>
          <w:i/>
          <w:iCs/>
          <w:lang w:val="en-US"/>
        </w:rPr>
        <w:t xml:space="preserve"> </w:t>
      </w:r>
      <w:r w:rsidRPr="001F0535">
        <w:rPr>
          <w:rFonts w:asciiTheme="majorBidi" w:hAnsiTheme="majorBidi" w:cstheme="majorBidi"/>
          <w:cs/>
          <w:lang w:val="en-US"/>
        </w:rPr>
        <w:t>ดังนี้</w:t>
      </w:r>
    </w:p>
    <w:tbl>
      <w:tblPr>
        <w:tblW w:w="143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7"/>
        <w:gridCol w:w="236"/>
        <w:gridCol w:w="1293"/>
        <w:gridCol w:w="236"/>
        <w:gridCol w:w="1384"/>
        <w:gridCol w:w="236"/>
        <w:gridCol w:w="1385"/>
        <w:gridCol w:w="265"/>
        <w:gridCol w:w="1445"/>
        <w:gridCol w:w="236"/>
        <w:gridCol w:w="1474"/>
        <w:gridCol w:w="236"/>
        <w:gridCol w:w="1384"/>
        <w:gridCol w:w="236"/>
        <w:gridCol w:w="1204"/>
        <w:gridCol w:w="236"/>
        <w:gridCol w:w="1295"/>
      </w:tblGrid>
      <w:tr w:rsidR="00283CAF" w:rsidRPr="00533DFC" w14:paraId="3D3EBA65" w14:textId="77777777" w:rsidTr="009E5305">
        <w:trPr>
          <w:tblHeader/>
        </w:trPr>
        <w:tc>
          <w:tcPr>
            <w:tcW w:w="1547" w:type="dxa"/>
          </w:tcPr>
          <w:p w14:paraId="603633D6" w14:textId="77777777" w:rsidR="00283CAF" w:rsidRPr="001F2D0B" w:rsidRDefault="00283CAF" w:rsidP="00283CA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6F7189" w14:textId="77777777" w:rsidR="00283CAF" w:rsidRPr="001F2D0B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45" w:type="dxa"/>
            <w:gridSpan w:val="15"/>
          </w:tcPr>
          <w:p w14:paraId="4063519D" w14:textId="77777777" w:rsidR="00283CAF" w:rsidRPr="001F2D0B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D0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83CAF" w:rsidRPr="00533DFC" w14:paraId="308F7F6F" w14:textId="77777777" w:rsidTr="009E5305">
        <w:trPr>
          <w:tblHeader/>
        </w:trPr>
        <w:tc>
          <w:tcPr>
            <w:tcW w:w="1547" w:type="dxa"/>
          </w:tcPr>
          <w:p w14:paraId="2A817DAC" w14:textId="77777777" w:rsidR="00283CAF" w:rsidRPr="001F2D0B" w:rsidRDefault="00283CAF" w:rsidP="00283CAF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44BF062D" w14:textId="77777777" w:rsidR="00283CAF" w:rsidRPr="001F2D0B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14:paraId="6F5CCC41" w14:textId="77777777" w:rsidR="00283CAF" w:rsidRPr="001F2D0B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cs/>
              </w:rPr>
              <w:t>ส่วนที่ครบกำหนดชำระภายในหนึ่ง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614C6A2" w14:textId="77777777" w:rsidR="00283CAF" w:rsidRPr="001F2D0B" w:rsidRDefault="00283CAF" w:rsidP="00283CA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95" w:type="dxa"/>
            <w:gridSpan w:val="3"/>
          </w:tcPr>
          <w:p w14:paraId="761519C7" w14:textId="77777777" w:rsidR="00283CAF" w:rsidRPr="001F2D0B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cs/>
              </w:rPr>
              <w:t>ส่วนที่ครบกำหนดชำระเกินกว่าหนึ่ง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228ADAD6" w14:textId="77777777" w:rsidR="00283CAF" w:rsidRPr="001F2D0B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94" w:type="dxa"/>
            <w:gridSpan w:val="3"/>
          </w:tcPr>
          <w:p w14:paraId="43F9FAD1" w14:textId="77777777" w:rsidR="00283CAF" w:rsidRPr="001F2D0B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6817EACE" w14:textId="77777777" w:rsidR="00283CAF" w:rsidRPr="001F2D0B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04" w:type="dxa"/>
          </w:tcPr>
          <w:p w14:paraId="7897DA97" w14:textId="77777777" w:rsidR="00283CAF" w:rsidRPr="001F2D0B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6" w:type="dxa"/>
          </w:tcPr>
          <w:p w14:paraId="74A9D96C" w14:textId="77777777" w:rsidR="00283CAF" w:rsidRPr="001F2D0B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95" w:type="dxa"/>
          </w:tcPr>
          <w:p w14:paraId="33070D21" w14:textId="77777777" w:rsidR="00283CAF" w:rsidRPr="001F2D0B" w:rsidRDefault="00283CAF" w:rsidP="00283C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</w:tr>
      <w:tr w:rsidR="009269C9" w:rsidRPr="00533DFC" w14:paraId="3D94EBF5" w14:textId="77777777" w:rsidTr="009E5305">
        <w:trPr>
          <w:tblHeader/>
        </w:trPr>
        <w:tc>
          <w:tcPr>
            <w:tcW w:w="1547" w:type="dxa"/>
          </w:tcPr>
          <w:p w14:paraId="0C189401" w14:textId="77777777" w:rsidR="009269C9" w:rsidRPr="001F2D0B" w:rsidRDefault="009269C9" w:rsidP="009269C9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14:paraId="25F29333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dxa"/>
          </w:tcPr>
          <w:p w14:paraId="6605E524" w14:textId="3D8D9586" w:rsidR="009269C9" w:rsidRPr="001F2D0B" w:rsidRDefault="009935A8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0B347936" w14:textId="77777777" w:rsidR="009269C9" w:rsidRPr="001F2D0B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71ACC01" w14:textId="6111A1EA" w:rsidR="009269C9" w:rsidRPr="001F2D0B" w:rsidRDefault="009935A8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5A1135D4" w14:textId="77777777" w:rsidR="009269C9" w:rsidRPr="001F2D0B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</w:tcPr>
          <w:p w14:paraId="614ADC68" w14:textId="76B18BB4" w:rsidR="009269C9" w:rsidRPr="001F2D0B" w:rsidRDefault="009935A8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65" w:type="dxa"/>
          </w:tcPr>
          <w:p w14:paraId="0FF66C2F" w14:textId="77777777" w:rsidR="009269C9" w:rsidRPr="001F2D0B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5" w:type="dxa"/>
          </w:tcPr>
          <w:p w14:paraId="7BA0F7D9" w14:textId="5DA4DF01" w:rsidR="009269C9" w:rsidRPr="001F2D0B" w:rsidRDefault="009935A8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6951498C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14:paraId="6E7F7AAA" w14:textId="7F423845" w:rsidR="009269C9" w:rsidRPr="001F2D0B" w:rsidRDefault="009935A8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2B91C0CC" w14:textId="77777777" w:rsidR="009269C9" w:rsidRPr="001F2D0B" w:rsidRDefault="009269C9" w:rsidP="00926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19E2176" w14:textId="01AC0667" w:rsidR="009269C9" w:rsidRPr="001F2D0B" w:rsidRDefault="009935A8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7A766D0D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04" w:type="dxa"/>
          </w:tcPr>
          <w:p w14:paraId="2C428CFA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0271309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</w:tcPr>
          <w:p w14:paraId="46120D4C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cs/>
              </w:rPr>
              <w:t>อายุหุ้นกู้</w:t>
            </w:r>
          </w:p>
        </w:tc>
      </w:tr>
      <w:tr w:rsidR="009269C9" w:rsidRPr="00533DFC" w14:paraId="20D81F0E" w14:textId="77777777" w:rsidTr="009E5305">
        <w:trPr>
          <w:trHeight w:val="324"/>
          <w:tblHeader/>
        </w:trPr>
        <w:tc>
          <w:tcPr>
            <w:tcW w:w="1547" w:type="dxa"/>
          </w:tcPr>
          <w:p w14:paraId="152CFD8F" w14:textId="77777777" w:rsidR="009269C9" w:rsidRPr="001F2D0B" w:rsidRDefault="009269C9" w:rsidP="009269C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A080B79" w14:textId="77777777" w:rsidR="009269C9" w:rsidRPr="001F2D0B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74" w:type="dxa"/>
            <w:gridSpan w:val="11"/>
          </w:tcPr>
          <w:p w14:paraId="21AD0776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  <w:r w:rsidRPr="001F2D0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36" w:type="dxa"/>
          </w:tcPr>
          <w:p w14:paraId="0603FFEE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627DFA91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160273DB" w14:textId="77777777" w:rsidR="009269C9" w:rsidRPr="001F2D0B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7723509A" w14:textId="77777777" w:rsidR="009269C9" w:rsidRPr="001F2D0B" w:rsidRDefault="009269C9" w:rsidP="009269C9">
            <w:pPr>
              <w:spacing w:line="240" w:lineRule="atLeast"/>
              <w:ind w:left="-163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1F0535" w:rsidRPr="00533DFC" w14:paraId="69B6A7DD" w14:textId="77777777" w:rsidTr="00283CAF">
        <w:tc>
          <w:tcPr>
            <w:tcW w:w="1547" w:type="dxa"/>
          </w:tcPr>
          <w:p w14:paraId="0310E5FF" w14:textId="0E225535" w:rsidR="001F0535" w:rsidRPr="001F2D0B" w:rsidRDefault="009935A8" w:rsidP="001F0535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="001F0535"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2558</w:t>
            </w:r>
          </w:p>
        </w:tc>
        <w:tc>
          <w:tcPr>
            <w:tcW w:w="236" w:type="dxa"/>
          </w:tcPr>
          <w:p w14:paraId="3A540BAE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4550D3DA" w14:textId="79A8E4F8" w:rsidR="001F0535" w:rsidRPr="001F2D0B" w:rsidRDefault="00BB19C6" w:rsidP="00D4238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8DC212B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3FF159B2" w14:textId="47AD97BC" w:rsidR="001F0535" w:rsidRPr="001F2D0B" w:rsidRDefault="009935A8" w:rsidP="00AA7B59">
            <w:pPr>
              <w:tabs>
                <w:tab w:val="decimal" w:pos="1168"/>
              </w:tabs>
              <w:spacing w:line="240" w:lineRule="atLeast"/>
              <w:ind w:left="-43" w:right="-9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1F0535" w:rsidRPr="001F2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580</w:t>
            </w:r>
            <w:r w:rsidR="001F0535" w:rsidRPr="001F2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290ACACC" w14:textId="77777777" w:rsidR="001F0535" w:rsidRPr="001F2D0B" w:rsidRDefault="001F0535" w:rsidP="001F053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</w:tcPr>
          <w:p w14:paraId="1E12B261" w14:textId="28743432" w:rsidR="001F0535" w:rsidRPr="001F2D0B" w:rsidRDefault="00BB19C6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</w:tcPr>
          <w:p w14:paraId="4E51E48A" w14:textId="77777777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</w:tcPr>
          <w:p w14:paraId="36B96FE7" w14:textId="03A05070" w:rsidR="001F0535" w:rsidRPr="001F2D0B" w:rsidRDefault="001F0535" w:rsidP="006A75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306CEBB" w14:textId="77777777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</w:tcPr>
          <w:p w14:paraId="37359F4C" w14:textId="46F0F9B8" w:rsidR="001F0535" w:rsidRPr="001F2D0B" w:rsidRDefault="00BB19C6" w:rsidP="00BB19C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F2CE567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18697324" w14:textId="6216A214" w:rsidR="001F0535" w:rsidRPr="001F2D0B" w:rsidRDefault="009935A8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1F0535" w:rsidRPr="001F2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580</w:t>
            </w:r>
            <w:r w:rsidR="001F0535" w:rsidRPr="001F2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2072F3F0" w14:textId="77777777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7504F914" w14:textId="62E91326" w:rsidR="001F0535" w:rsidRPr="001F2D0B" w:rsidRDefault="009935A8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4</w:t>
            </w:r>
            <w:r w:rsidR="001F0535"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90</w:t>
            </w:r>
          </w:p>
        </w:tc>
        <w:tc>
          <w:tcPr>
            <w:tcW w:w="236" w:type="dxa"/>
          </w:tcPr>
          <w:p w14:paraId="5AD46BA0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2231C09A" w14:textId="6C477BD1" w:rsidR="001F0535" w:rsidRPr="001F2D0B" w:rsidRDefault="009935A8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="001F0535"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1F0535" w:rsidRPr="00533DFC" w14:paraId="19B0A542" w14:textId="77777777" w:rsidTr="00283CAF">
        <w:tc>
          <w:tcPr>
            <w:tcW w:w="1547" w:type="dxa"/>
          </w:tcPr>
          <w:p w14:paraId="1F52B3E9" w14:textId="3DE410F7" w:rsidR="001F0535" w:rsidRPr="001F2D0B" w:rsidRDefault="009935A8" w:rsidP="001F0535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="001F0535"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2558</w:t>
            </w:r>
          </w:p>
        </w:tc>
        <w:tc>
          <w:tcPr>
            <w:tcW w:w="236" w:type="dxa"/>
          </w:tcPr>
          <w:p w14:paraId="42CCB754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42A1E882" w14:textId="0C72C1D1" w:rsidR="001F0535" w:rsidRPr="001F2D0B" w:rsidRDefault="00BB19C6" w:rsidP="00F574A9">
            <w:pPr>
              <w:tabs>
                <w:tab w:val="decimal" w:pos="978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3,743,000</w:t>
            </w:r>
          </w:p>
        </w:tc>
        <w:tc>
          <w:tcPr>
            <w:tcW w:w="236" w:type="dxa"/>
          </w:tcPr>
          <w:p w14:paraId="586198A5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3329CE7B" w14:textId="61DF6305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5E304AC" w14:textId="77777777" w:rsidR="001F0535" w:rsidRPr="001F2D0B" w:rsidRDefault="001F0535" w:rsidP="001F053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</w:tcPr>
          <w:p w14:paraId="513718F8" w14:textId="0D033078" w:rsidR="001F0535" w:rsidRPr="001F2D0B" w:rsidRDefault="00BB19C6" w:rsidP="00BB19C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</w:tcPr>
          <w:p w14:paraId="49C5BDCE" w14:textId="77777777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</w:tcPr>
          <w:p w14:paraId="420F6E43" w14:textId="3BDCB751" w:rsidR="001F0535" w:rsidRPr="001F2D0B" w:rsidRDefault="009935A8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1F0535" w:rsidRPr="001F2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848</w:t>
            </w:r>
            <w:r w:rsidR="001F0535" w:rsidRPr="001F2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6505E5CA" w14:textId="77777777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</w:tcPr>
          <w:p w14:paraId="2E4D7457" w14:textId="6C92631B" w:rsidR="001F0535" w:rsidRPr="00AA7B59" w:rsidRDefault="00BB19C6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3,743,000</w:t>
            </w:r>
          </w:p>
        </w:tc>
        <w:tc>
          <w:tcPr>
            <w:tcW w:w="236" w:type="dxa"/>
          </w:tcPr>
          <w:p w14:paraId="6C74EE0B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5CDCFDED" w14:textId="790E243D" w:rsidR="001F0535" w:rsidRPr="001F2D0B" w:rsidRDefault="009935A8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1F0535" w:rsidRPr="001F2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848</w:t>
            </w:r>
            <w:r w:rsidR="001F0535" w:rsidRPr="001F2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25065686" w14:textId="77777777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7F321BF5" w14:textId="10A58225" w:rsidR="001F0535" w:rsidRPr="001F2D0B" w:rsidRDefault="009935A8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="001F0535"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</w:tcPr>
          <w:p w14:paraId="40677892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5C894889" w14:textId="18CDBE85" w:rsidR="001F0535" w:rsidRPr="001F2D0B" w:rsidRDefault="009935A8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="001F0535"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1F0535" w:rsidRPr="00533DFC" w14:paraId="7386DB75" w14:textId="77777777" w:rsidTr="00283CAF">
        <w:tc>
          <w:tcPr>
            <w:tcW w:w="1547" w:type="dxa"/>
          </w:tcPr>
          <w:p w14:paraId="28C0A7A0" w14:textId="615EF996" w:rsidR="001F0535" w:rsidRPr="001F2D0B" w:rsidRDefault="009935A8" w:rsidP="001F0535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1F0535"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เมษายน </w:t>
            </w: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2559</w:t>
            </w:r>
          </w:p>
        </w:tc>
        <w:tc>
          <w:tcPr>
            <w:tcW w:w="236" w:type="dxa"/>
          </w:tcPr>
          <w:p w14:paraId="01EB6604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3EB56678" w14:textId="29821D4F" w:rsidR="001F0535" w:rsidRPr="001F2D0B" w:rsidRDefault="00BB19C6" w:rsidP="00D4238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028DA38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4A4871E8" w14:textId="5DCCE545" w:rsidR="001F0535" w:rsidRPr="001F2D0B" w:rsidRDefault="009935A8" w:rsidP="00AA7B59">
            <w:pPr>
              <w:tabs>
                <w:tab w:val="decimal" w:pos="1168"/>
              </w:tabs>
              <w:spacing w:line="240" w:lineRule="atLeast"/>
              <w:ind w:left="-43" w:right="-9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1F0535" w:rsidRPr="001F2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600</w:t>
            </w:r>
            <w:r w:rsidR="001F0535" w:rsidRPr="001F2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5846A9C5" w14:textId="77777777" w:rsidR="001F0535" w:rsidRPr="001F2D0B" w:rsidRDefault="001F0535" w:rsidP="001F053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</w:tcPr>
          <w:p w14:paraId="29EBD843" w14:textId="4E6717F3" w:rsidR="001F0535" w:rsidRPr="001F2D0B" w:rsidRDefault="00BB19C6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</w:tcPr>
          <w:p w14:paraId="57D4592E" w14:textId="77777777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</w:tcPr>
          <w:p w14:paraId="086E278F" w14:textId="33EA108D" w:rsidR="001F0535" w:rsidRPr="001F2D0B" w:rsidRDefault="001F0535" w:rsidP="006A75C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4F0575E" w14:textId="77777777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</w:tcPr>
          <w:p w14:paraId="13547064" w14:textId="20EE21EF" w:rsidR="001F0535" w:rsidRPr="001F2D0B" w:rsidRDefault="00BB19C6" w:rsidP="00BB19C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9686B7F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25F09F56" w14:textId="628BB5EC" w:rsidR="001F0535" w:rsidRPr="001F2D0B" w:rsidRDefault="009935A8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1F0535" w:rsidRPr="001F2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600</w:t>
            </w:r>
            <w:r w:rsidR="001F0535" w:rsidRPr="001F2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1B1D6290" w14:textId="77777777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515AEA41" w14:textId="45449B16" w:rsidR="001F0535" w:rsidRPr="001F2D0B" w:rsidRDefault="009935A8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4</w:t>
            </w:r>
            <w:r w:rsidR="001F0535"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35</w:t>
            </w:r>
          </w:p>
        </w:tc>
        <w:tc>
          <w:tcPr>
            <w:tcW w:w="236" w:type="dxa"/>
          </w:tcPr>
          <w:p w14:paraId="27D9A571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63ACB41E" w14:textId="01C9B898" w:rsidR="001F0535" w:rsidRPr="001F2D0B" w:rsidRDefault="009935A8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="001F0535"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1F0535" w:rsidRPr="00533DFC" w14:paraId="225A35ED" w14:textId="77777777" w:rsidTr="00283CAF">
        <w:tc>
          <w:tcPr>
            <w:tcW w:w="1547" w:type="dxa"/>
          </w:tcPr>
          <w:p w14:paraId="179DFB50" w14:textId="0E4EEDBC" w:rsidR="001F0535" w:rsidRPr="001F2D0B" w:rsidRDefault="009935A8" w:rsidP="001F0535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1F0535"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เมษายน </w:t>
            </w: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2559</w:t>
            </w:r>
          </w:p>
        </w:tc>
        <w:tc>
          <w:tcPr>
            <w:tcW w:w="236" w:type="dxa"/>
          </w:tcPr>
          <w:p w14:paraId="22BEDD71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0F42066E" w14:textId="42AC2DC7" w:rsidR="001F0535" w:rsidRPr="001F2D0B" w:rsidRDefault="00BB19C6" w:rsidP="00F574A9">
            <w:pPr>
              <w:tabs>
                <w:tab w:val="decimal" w:pos="978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1,197,000</w:t>
            </w:r>
          </w:p>
        </w:tc>
        <w:tc>
          <w:tcPr>
            <w:tcW w:w="236" w:type="dxa"/>
          </w:tcPr>
          <w:p w14:paraId="72FD5D49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7CF0A39D" w14:textId="6C54225D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6C1C608" w14:textId="77777777" w:rsidR="001F0535" w:rsidRPr="001F2D0B" w:rsidRDefault="001F0535" w:rsidP="001F053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</w:tcPr>
          <w:p w14:paraId="42D6EE75" w14:textId="640EB37F" w:rsidR="001F0535" w:rsidRPr="001F2D0B" w:rsidRDefault="00BB19C6" w:rsidP="00BB19C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</w:tcPr>
          <w:p w14:paraId="4A86D845" w14:textId="77777777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</w:tcPr>
          <w:p w14:paraId="322399C5" w14:textId="725B644E" w:rsidR="001F0535" w:rsidRPr="001F2D0B" w:rsidRDefault="009935A8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1F0535" w:rsidRPr="001F2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200</w:t>
            </w:r>
            <w:r w:rsidR="001F0535" w:rsidRPr="001F2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1ACEF814" w14:textId="77777777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</w:tcPr>
          <w:p w14:paraId="110FE51F" w14:textId="643002F3" w:rsidR="001F0535" w:rsidRPr="00AA7B59" w:rsidRDefault="00BB19C6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1,197,000</w:t>
            </w:r>
          </w:p>
        </w:tc>
        <w:tc>
          <w:tcPr>
            <w:tcW w:w="236" w:type="dxa"/>
          </w:tcPr>
          <w:p w14:paraId="29D57F2D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7E7C9B90" w14:textId="5EE3D9E4" w:rsidR="001F0535" w:rsidRPr="001F2D0B" w:rsidRDefault="009935A8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1F0535" w:rsidRPr="001F2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200</w:t>
            </w:r>
            <w:r w:rsidR="001F0535" w:rsidRPr="001F2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0D68E8B0" w14:textId="77777777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0CB367B4" w14:textId="16CA7154" w:rsidR="001F0535" w:rsidRPr="001F2D0B" w:rsidRDefault="009935A8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4</w:t>
            </w:r>
            <w:r w:rsidR="001F0535"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60</w:t>
            </w:r>
          </w:p>
        </w:tc>
        <w:tc>
          <w:tcPr>
            <w:tcW w:w="236" w:type="dxa"/>
          </w:tcPr>
          <w:p w14:paraId="599E2DF8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24566B2C" w14:textId="7CD85E1A" w:rsidR="001F0535" w:rsidRPr="001F2D0B" w:rsidRDefault="009935A8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="001F0535"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1F0535" w:rsidRPr="00533DFC" w14:paraId="2D9BA455" w14:textId="77777777" w:rsidTr="00283CAF">
        <w:tc>
          <w:tcPr>
            <w:tcW w:w="1547" w:type="dxa"/>
          </w:tcPr>
          <w:p w14:paraId="79D38EC0" w14:textId="5EF1AB62" w:rsidR="001F0535" w:rsidRPr="001F2D0B" w:rsidRDefault="009935A8" w:rsidP="001F0535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1F0535"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เมษายน </w:t>
            </w: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2559</w:t>
            </w:r>
          </w:p>
        </w:tc>
        <w:tc>
          <w:tcPr>
            <w:tcW w:w="236" w:type="dxa"/>
          </w:tcPr>
          <w:p w14:paraId="44184ACB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72FA2F13" w14:textId="62651670" w:rsidR="001F0535" w:rsidRPr="001F2D0B" w:rsidRDefault="00BB19C6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2ECEA3C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55E2BCDD" w14:textId="7A25DD1B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674458C" w14:textId="77777777" w:rsidR="001F0535" w:rsidRPr="001F2D0B" w:rsidRDefault="001F0535" w:rsidP="001F053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</w:tcPr>
          <w:p w14:paraId="659D05D7" w14:textId="7FEE1C8E" w:rsidR="001F0535" w:rsidRPr="00AA7B59" w:rsidRDefault="00BB19C6" w:rsidP="00AA7B59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2,640,500</w:t>
            </w:r>
          </w:p>
        </w:tc>
        <w:tc>
          <w:tcPr>
            <w:tcW w:w="265" w:type="dxa"/>
          </w:tcPr>
          <w:p w14:paraId="53F5FE38" w14:textId="77777777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</w:tcPr>
          <w:p w14:paraId="1F268083" w14:textId="5FE28F12" w:rsidR="001F0535" w:rsidRPr="001F2D0B" w:rsidRDefault="009935A8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1F0535" w:rsidRPr="001F2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640</w:t>
            </w:r>
            <w:r w:rsidR="001F0535" w:rsidRPr="001F2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500</w:t>
            </w:r>
          </w:p>
        </w:tc>
        <w:tc>
          <w:tcPr>
            <w:tcW w:w="236" w:type="dxa"/>
          </w:tcPr>
          <w:p w14:paraId="231CF716" w14:textId="77777777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</w:tcPr>
          <w:p w14:paraId="293FC423" w14:textId="6CCA6254" w:rsidR="001F0535" w:rsidRPr="00AA7B59" w:rsidRDefault="00BB19C6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2,640,500</w:t>
            </w:r>
          </w:p>
        </w:tc>
        <w:tc>
          <w:tcPr>
            <w:tcW w:w="236" w:type="dxa"/>
          </w:tcPr>
          <w:p w14:paraId="0E542E96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4E8BE8FD" w14:textId="58272E9B" w:rsidR="001F0535" w:rsidRPr="001F2D0B" w:rsidRDefault="009935A8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1F0535" w:rsidRPr="001F2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640</w:t>
            </w:r>
            <w:r w:rsidR="001F0535" w:rsidRPr="001F2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500</w:t>
            </w:r>
          </w:p>
        </w:tc>
        <w:tc>
          <w:tcPr>
            <w:tcW w:w="236" w:type="dxa"/>
          </w:tcPr>
          <w:p w14:paraId="68760A19" w14:textId="77777777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136E5945" w14:textId="4A31EAB5" w:rsidR="001F0535" w:rsidRPr="001F2D0B" w:rsidRDefault="009935A8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4</w:t>
            </w:r>
            <w:r w:rsidR="001F0535"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.</w:t>
            </w: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80</w:t>
            </w:r>
          </w:p>
        </w:tc>
        <w:tc>
          <w:tcPr>
            <w:tcW w:w="236" w:type="dxa"/>
          </w:tcPr>
          <w:p w14:paraId="0B636D08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005A91E5" w14:textId="726D9DDE" w:rsidR="001F0535" w:rsidRPr="001F2D0B" w:rsidRDefault="009935A8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="001F0535"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CB576B" w:rsidRPr="00533DFC" w14:paraId="3942CE31" w14:textId="77777777" w:rsidTr="00283CAF">
        <w:tc>
          <w:tcPr>
            <w:tcW w:w="1547" w:type="dxa"/>
          </w:tcPr>
          <w:p w14:paraId="632E3287" w14:textId="3B5B31E8" w:rsidR="00CB576B" w:rsidRPr="001F2D0B" w:rsidRDefault="00CB576B" w:rsidP="00CB576B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26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เมษายน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36" w:type="dxa"/>
          </w:tcPr>
          <w:p w14:paraId="7E555EA6" w14:textId="77777777" w:rsidR="00CB576B" w:rsidRPr="001F2D0B" w:rsidRDefault="00CB576B" w:rsidP="00CB576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2C1CFEF1" w14:textId="5B1ABD26" w:rsidR="00CB576B" w:rsidRPr="001F2D0B" w:rsidRDefault="00CB576B" w:rsidP="00D4238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F6D281C" w14:textId="77777777" w:rsidR="00CB576B" w:rsidRPr="001F2D0B" w:rsidRDefault="00CB576B" w:rsidP="00CB576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49A89BBA" w14:textId="5C330269" w:rsidR="00CB576B" w:rsidRPr="001F2D0B" w:rsidRDefault="00CB576B" w:rsidP="00AA7B59">
            <w:pPr>
              <w:tabs>
                <w:tab w:val="decimal" w:pos="1168"/>
              </w:tabs>
              <w:spacing w:line="240" w:lineRule="atLeast"/>
              <w:ind w:left="-43" w:right="-9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8,000,000</w:t>
            </w:r>
          </w:p>
        </w:tc>
        <w:tc>
          <w:tcPr>
            <w:tcW w:w="236" w:type="dxa"/>
          </w:tcPr>
          <w:p w14:paraId="646B1B97" w14:textId="77777777" w:rsidR="00CB576B" w:rsidRPr="001F2D0B" w:rsidRDefault="00CB576B" w:rsidP="00CB576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</w:tcPr>
          <w:p w14:paraId="7C0E54B5" w14:textId="2390807A" w:rsidR="00CB576B" w:rsidRPr="001F2D0B" w:rsidRDefault="00CB576B" w:rsidP="00CB57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</w:tcPr>
          <w:p w14:paraId="4CD49053" w14:textId="77777777" w:rsidR="00CB576B" w:rsidRPr="001F2D0B" w:rsidRDefault="00CB576B" w:rsidP="00CB57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</w:tcPr>
          <w:p w14:paraId="11B1A1A3" w14:textId="24640F34" w:rsidR="00CB576B" w:rsidRPr="001F2D0B" w:rsidRDefault="00CB576B" w:rsidP="00CB57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692A9C1" w14:textId="77777777" w:rsidR="00CB576B" w:rsidRPr="001F2D0B" w:rsidRDefault="00CB576B" w:rsidP="00CB57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</w:tcPr>
          <w:p w14:paraId="23872C27" w14:textId="7A87B9D7" w:rsidR="00CB576B" w:rsidRPr="001F2D0B" w:rsidRDefault="00CB576B" w:rsidP="00CB57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3B5A23F" w14:textId="77777777" w:rsidR="00CB576B" w:rsidRPr="001F2D0B" w:rsidRDefault="00CB576B" w:rsidP="00CB576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3A1E08B4" w14:textId="0419694D" w:rsidR="00CB576B" w:rsidRPr="001F2D0B" w:rsidRDefault="00CB576B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8,000,000</w:t>
            </w:r>
          </w:p>
        </w:tc>
        <w:tc>
          <w:tcPr>
            <w:tcW w:w="236" w:type="dxa"/>
          </w:tcPr>
          <w:p w14:paraId="2D40B59D" w14:textId="77777777" w:rsidR="00CB576B" w:rsidRPr="001F2D0B" w:rsidRDefault="00CB576B" w:rsidP="00CB57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268401CF" w14:textId="5E4A3DC0" w:rsidR="00CB576B" w:rsidRPr="001F2D0B" w:rsidRDefault="00CB576B" w:rsidP="00CB57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F2D0B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236" w:type="dxa"/>
          </w:tcPr>
          <w:p w14:paraId="31461766" w14:textId="77777777" w:rsidR="00CB576B" w:rsidRPr="001F2D0B" w:rsidRDefault="00CB576B" w:rsidP="00CB576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68FC7C8B" w14:textId="5E8851EA" w:rsidR="00CB576B" w:rsidRPr="001F2D0B" w:rsidRDefault="00CB576B" w:rsidP="00CB57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F2D0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CB576B" w:rsidRPr="00533DFC" w14:paraId="6DDA60F4" w14:textId="77777777" w:rsidTr="00283CAF">
        <w:tc>
          <w:tcPr>
            <w:tcW w:w="1547" w:type="dxa"/>
          </w:tcPr>
          <w:p w14:paraId="7A2C0521" w14:textId="52E270EA" w:rsidR="00CB576B" w:rsidRPr="001F2D0B" w:rsidRDefault="00CB576B" w:rsidP="00CB576B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28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พฤศจิกายน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36" w:type="dxa"/>
          </w:tcPr>
          <w:p w14:paraId="05CDBF99" w14:textId="77777777" w:rsidR="00CB576B" w:rsidRPr="001F2D0B" w:rsidRDefault="00CB576B" w:rsidP="00CB576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413C06C1" w14:textId="2BD73B50" w:rsidR="00CB576B" w:rsidRPr="001F2D0B" w:rsidRDefault="00CB576B" w:rsidP="00D4238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6DC0077" w14:textId="77777777" w:rsidR="00CB576B" w:rsidRPr="001F2D0B" w:rsidRDefault="00CB576B" w:rsidP="00CB576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310AB3B7" w14:textId="7DED6B26" w:rsidR="00CB576B" w:rsidRPr="001F2D0B" w:rsidRDefault="00CB576B" w:rsidP="00AA7B59">
            <w:pPr>
              <w:tabs>
                <w:tab w:val="decimal" w:pos="1168"/>
              </w:tabs>
              <w:spacing w:line="240" w:lineRule="atLeast"/>
              <w:ind w:left="-43" w:right="-9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29D4F32" w14:textId="77777777" w:rsidR="00CB576B" w:rsidRPr="001F2D0B" w:rsidRDefault="00CB576B" w:rsidP="00CB576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</w:tcPr>
          <w:p w14:paraId="67F3F13A" w14:textId="799D9186" w:rsidR="00CB576B" w:rsidRPr="001F2D0B" w:rsidRDefault="00CB576B" w:rsidP="00CB57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</w:tcPr>
          <w:p w14:paraId="147A2387" w14:textId="77777777" w:rsidR="00CB576B" w:rsidRPr="001F2D0B" w:rsidRDefault="00CB576B" w:rsidP="00CB57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</w:tcPr>
          <w:p w14:paraId="2CB1BA46" w14:textId="1ED7F557" w:rsidR="00CB576B" w:rsidRPr="001F2D0B" w:rsidRDefault="00CB576B" w:rsidP="00CB57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943ED2A" w14:textId="77777777" w:rsidR="00CB576B" w:rsidRPr="001F2D0B" w:rsidRDefault="00CB576B" w:rsidP="00CB57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</w:tcPr>
          <w:p w14:paraId="7DEE4703" w14:textId="43F164EA" w:rsidR="00CB576B" w:rsidRPr="001F2D0B" w:rsidRDefault="00CB576B" w:rsidP="00CB57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927275D" w14:textId="77777777" w:rsidR="00CB576B" w:rsidRPr="001F2D0B" w:rsidRDefault="00CB576B" w:rsidP="00CB576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2E1DFC91" w14:textId="4326881E" w:rsidR="00CB576B" w:rsidRPr="001F2D0B" w:rsidRDefault="00CB576B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4F6F2216" w14:textId="77777777" w:rsidR="00CB576B" w:rsidRPr="001F2D0B" w:rsidRDefault="00CB576B" w:rsidP="00CB57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757B96E8" w14:textId="29AFE77E" w:rsidR="00CB576B" w:rsidRPr="001F2D0B" w:rsidRDefault="00CB576B" w:rsidP="00CB57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3.90</w:t>
            </w:r>
          </w:p>
        </w:tc>
        <w:tc>
          <w:tcPr>
            <w:tcW w:w="236" w:type="dxa"/>
          </w:tcPr>
          <w:p w14:paraId="21593838" w14:textId="77777777" w:rsidR="00CB576B" w:rsidRPr="001F2D0B" w:rsidRDefault="00CB576B" w:rsidP="00CB576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76CE9295" w14:textId="656144A9" w:rsidR="00CB576B" w:rsidRPr="001F2D0B" w:rsidRDefault="00CB576B" w:rsidP="00CB57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3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</w:tr>
      <w:tr w:rsidR="00227F50" w:rsidRPr="00533DFC" w14:paraId="69D53BE0" w14:textId="77777777" w:rsidTr="00283CAF">
        <w:tc>
          <w:tcPr>
            <w:tcW w:w="1547" w:type="dxa"/>
          </w:tcPr>
          <w:p w14:paraId="4A8F9D6B" w14:textId="3143C4B3" w:rsidR="00227F50" w:rsidRPr="001F2D0B" w:rsidRDefault="00227F50" w:rsidP="00227F50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11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มกราคม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6" w:type="dxa"/>
          </w:tcPr>
          <w:p w14:paraId="0296DCBB" w14:textId="77777777" w:rsidR="00227F50" w:rsidRPr="001F2D0B" w:rsidRDefault="00227F50" w:rsidP="00227F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709E90A7" w14:textId="78C41BB1" w:rsidR="00227F50" w:rsidRPr="001F2D0B" w:rsidRDefault="00227F50" w:rsidP="00F574A9">
            <w:pPr>
              <w:tabs>
                <w:tab w:val="decimal" w:pos="978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3,525,000</w:t>
            </w:r>
          </w:p>
        </w:tc>
        <w:tc>
          <w:tcPr>
            <w:tcW w:w="236" w:type="dxa"/>
          </w:tcPr>
          <w:p w14:paraId="0E2042A5" w14:textId="77777777" w:rsidR="00227F50" w:rsidRPr="001F2D0B" w:rsidRDefault="00227F50" w:rsidP="00227F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06A9749C" w14:textId="13C84780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DEB2EC8" w14:textId="77777777" w:rsidR="00227F50" w:rsidRPr="001F2D0B" w:rsidRDefault="00227F50" w:rsidP="00227F5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</w:tcPr>
          <w:p w14:paraId="326E8BA5" w14:textId="0F912BBC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</w:tcPr>
          <w:p w14:paraId="55EFFC60" w14:textId="77777777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</w:tcPr>
          <w:p w14:paraId="72B1DAFE" w14:textId="3F82C721" w:rsidR="00227F50" w:rsidRPr="001F2D0B" w:rsidRDefault="00227F50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3,530,000</w:t>
            </w:r>
          </w:p>
        </w:tc>
        <w:tc>
          <w:tcPr>
            <w:tcW w:w="236" w:type="dxa"/>
          </w:tcPr>
          <w:p w14:paraId="2C2B4699" w14:textId="77777777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</w:tcPr>
          <w:p w14:paraId="13402D08" w14:textId="3FBFF900" w:rsidR="00227F50" w:rsidRPr="00AA7B59" w:rsidRDefault="00227F50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3,525,000</w:t>
            </w:r>
          </w:p>
        </w:tc>
        <w:tc>
          <w:tcPr>
            <w:tcW w:w="236" w:type="dxa"/>
          </w:tcPr>
          <w:p w14:paraId="200C5065" w14:textId="77777777" w:rsidR="00227F50" w:rsidRPr="001F2D0B" w:rsidRDefault="00227F50" w:rsidP="00227F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1374E6EB" w14:textId="4AE8DF6E" w:rsidR="00227F50" w:rsidRPr="001F2D0B" w:rsidRDefault="00227F50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3,530,000</w:t>
            </w:r>
          </w:p>
        </w:tc>
        <w:tc>
          <w:tcPr>
            <w:tcW w:w="236" w:type="dxa"/>
          </w:tcPr>
          <w:p w14:paraId="06CB9001" w14:textId="77777777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4A60268B" w14:textId="6FC2ECEF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4.10</w:t>
            </w:r>
          </w:p>
        </w:tc>
        <w:tc>
          <w:tcPr>
            <w:tcW w:w="236" w:type="dxa"/>
          </w:tcPr>
          <w:p w14:paraId="65B37477" w14:textId="77777777" w:rsidR="00227F50" w:rsidRPr="001F2D0B" w:rsidRDefault="00227F50" w:rsidP="00227F5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3087EE7F" w14:textId="177F1ADB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F2D0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227F50" w:rsidRPr="00533DFC" w14:paraId="175B1CE4" w14:textId="77777777" w:rsidTr="00283CAF">
        <w:tc>
          <w:tcPr>
            <w:tcW w:w="1547" w:type="dxa"/>
          </w:tcPr>
          <w:p w14:paraId="3466F3FE" w14:textId="4D02E217" w:rsidR="00227F50" w:rsidRPr="001F2D0B" w:rsidRDefault="00227F50" w:rsidP="00227F50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1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6" w:type="dxa"/>
          </w:tcPr>
          <w:p w14:paraId="6CAB1529" w14:textId="77777777" w:rsidR="00227F50" w:rsidRPr="001F2D0B" w:rsidRDefault="00227F50" w:rsidP="00227F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7A57C771" w14:textId="47FDB4CD" w:rsidR="00227F50" w:rsidRPr="001F2D0B" w:rsidRDefault="00227F50" w:rsidP="00F574A9">
            <w:pPr>
              <w:tabs>
                <w:tab w:val="decimal" w:pos="978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236" w:type="dxa"/>
          </w:tcPr>
          <w:p w14:paraId="148B3C81" w14:textId="77777777" w:rsidR="00227F50" w:rsidRPr="001F2D0B" w:rsidRDefault="00227F50" w:rsidP="00227F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3C9CDD7B" w14:textId="0EC3A567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8E98F7F" w14:textId="77777777" w:rsidR="00227F50" w:rsidRPr="001F2D0B" w:rsidRDefault="00227F50" w:rsidP="00227F5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</w:tcPr>
          <w:p w14:paraId="6332F6D7" w14:textId="4F478BF6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</w:tcPr>
          <w:p w14:paraId="3534920A" w14:textId="77777777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</w:tcPr>
          <w:p w14:paraId="3CD34DBE" w14:textId="3EC65E03" w:rsidR="00227F50" w:rsidRPr="001F2D0B" w:rsidRDefault="00227F50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236" w:type="dxa"/>
          </w:tcPr>
          <w:p w14:paraId="115A5023" w14:textId="77777777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</w:tcPr>
          <w:p w14:paraId="50C10796" w14:textId="69F98DDC" w:rsidR="00227F50" w:rsidRPr="00AA7B59" w:rsidRDefault="00227F50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236" w:type="dxa"/>
          </w:tcPr>
          <w:p w14:paraId="184CDA2A" w14:textId="77777777" w:rsidR="00227F50" w:rsidRPr="001F2D0B" w:rsidRDefault="00227F50" w:rsidP="00227F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575A3A79" w14:textId="58771FBB" w:rsidR="00227F50" w:rsidRPr="001F2D0B" w:rsidRDefault="00227F50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236" w:type="dxa"/>
          </w:tcPr>
          <w:p w14:paraId="3B821D28" w14:textId="77777777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09A56246" w14:textId="13932B94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3.80</w:t>
            </w:r>
          </w:p>
        </w:tc>
        <w:tc>
          <w:tcPr>
            <w:tcW w:w="236" w:type="dxa"/>
          </w:tcPr>
          <w:p w14:paraId="28B7C9A2" w14:textId="77777777" w:rsidR="00227F50" w:rsidRPr="001F2D0B" w:rsidRDefault="00227F50" w:rsidP="00227F5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2DBF1A27" w14:textId="3D612CD0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 10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เดือน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วัน</w:t>
            </w:r>
          </w:p>
        </w:tc>
      </w:tr>
      <w:tr w:rsidR="00227F50" w:rsidRPr="00533DFC" w14:paraId="5295958C" w14:textId="77777777" w:rsidTr="00283CAF">
        <w:tc>
          <w:tcPr>
            <w:tcW w:w="1547" w:type="dxa"/>
          </w:tcPr>
          <w:p w14:paraId="1D701EB0" w14:textId="10098D7D" w:rsidR="00227F50" w:rsidRPr="001F2D0B" w:rsidRDefault="00227F50" w:rsidP="00227F50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11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กรกฎาคม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6" w:type="dxa"/>
          </w:tcPr>
          <w:p w14:paraId="715600D4" w14:textId="77777777" w:rsidR="00227F50" w:rsidRPr="001F2D0B" w:rsidRDefault="00227F50" w:rsidP="00227F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0B6ABC61" w14:textId="6B0DEDEB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8C9965B" w14:textId="77777777" w:rsidR="00227F50" w:rsidRPr="001F2D0B" w:rsidRDefault="00227F50" w:rsidP="00227F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0899CE9E" w14:textId="4362BB10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F9847A9" w14:textId="77777777" w:rsidR="00227F50" w:rsidRPr="001F2D0B" w:rsidRDefault="00227F50" w:rsidP="00227F5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</w:tcPr>
          <w:p w14:paraId="6001E414" w14:textId="088186A2" w:rsidR="00227F50" w:rsidRPr="00AA7B59" w:rsidRDefault="00227F50" w:rsidP="00AA7B59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2,820,000</w:t>
            </w:r>
          </w:p>
        </w:tc>
        <w:tc>
          <w:tcPr>
            <w:tcW w:w="265" w:type="dxa"/>
          </w:tcPr>
          <w:p w14:paraId="4397AA42" w14:textId="77777777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</w:tcPr>
          <w:p w14:paraId="2C6B7B65" w14:textId="20711650" w:rsidR="00227F50" w:rsidRPr="001F2D0B" w:rsidRDefault="00227F50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2,820,000</w:t>
            </w:r>
          </w:p>
        </w:tc>
        <w:tc>
          <w:tcPr>
            <w:tcW w:w="236" w:type="dxa"/>
          </w:tcPr>
          <w:p w14:paraId="3269AE3B" w14:textId="77777777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</w:tcPr>
          <w:p w14:paraId="1B4DCD6D" w14:textId="25C41421" w:rsidR="00227F50" w:rsidRPr="00AA7B59" w:rsidRDefault="00227F50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2,820,000</w:t>
            </w:r>
          </w:p>
        </w:tc>
        <w:tc>
          <w:tcPr>
            <w:tcW w:w="236" w:type="dxa"/>
          </w:tcPr>
          <w:p w14:paraId="12CE86B9" w14:textId="77777777" w:rsidR="00227F50" w:rsidRPr="001F2D0B" w:rsidRDefault="00227F50" w:rsidP="00227F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18131C8F" w14:textId="0A767A9F" w:rsidR="00227F50" w:rsidRPr="001F2D0B" w:rsidRDefault="00227F50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2,820,000</w:t>
            </w:r>
          </w:p>
        </w:tc>
        <w:tc>
          <w:tcPr>
            <w:tcW w:w="236" w:type="dxa"/>
          </w:tcPr>
          <w:p w14:paraId="303B5A04" w14:textId="77777777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6FF90A8A" w14:textId="195A20E0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3.90</w:t>
            </w:r>
          </w:p>
        </w:tc>
        <w:tc>
          <w:tcPr>
            <w:tcW w:w="236" w:type="dxa"/>
          </w:tcPr>
          <w:p w14:paraId="40164E16" w14:textId="77777777" w:rsidR="00227F50" w:rsidRPr="001F2D0B" w:rsidRDefault="00227F50" w:rsidP="00227F5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32BE88DF" w14:textId="7772790B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6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227F50" w:rsidRPr="00533DFC" w14:paraId="6696545A" w14:textId="77777777" w:rsidTr="0026542B">
        <w:tc>
          <w:tcPr>
            <w:tcW w:w="1547" w:type="dxa"/>
          </w:tcPr>
          <w:p w14:paraId="4F970116" w14:textId="2C66A620" w:rsidR="00227F50" w:rsidRPr="001F2D0B" w:rsidRDefault="00227F50" w:rsidP="00227F50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11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กรกฎาคม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6" w:type="dxa"/>
          </w:tcPr>
          <w:p w14:paraId="6F11920A" w14:textId="77777777" w:rsidR="00227F50" w:rsidRPr="001F2D0B" w:rsidRDefault="00227F50" w:rsidP="00227F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101C7CCD" w14:textId="106D3B39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FEC7EFE" w14:textId="77777777" w:rsidR="00227F50" w:rsidRPr="001F2D0B" w:rsidRDefault="00227F50" w:rsidP="00227F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1ED0AACB" w14:textId="0632F31D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6350364" w14:textId="77777777" w:rsidR="00227F50" w:rsidRPr="001F2D0B" w:rsidRDefault="00227F50" w:rsidP="00227F5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</w:tcPr>
          <w:p w14:paraId="7ACFDE67" w14:textId="02CEB7A4" w:rsidR="00227F50" w:rsidRPr="00AA7B59" w:rsidRDefault="00227F50" w:rsidP="00AA7B59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2,888,000</w:t>
            </w:r>
          </w:p>
        </w:tc>
        <w:tc>
          <w:tcPr>
            <w:tcW w:w="265" w:type="dxa"/>
          </w:tcPr>
          <w:p w14:paraId="139415C6" w14:textId="77777777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</w:tcPr>
          <w:p w14:paraId="33140640" w14:textId="0EBB1866" w:rsidR="00227F50" w:rsidRPr="001F2D0B" w:rsidRDefault="00227F50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2,988,000</w:t>
            </w:r>
          </w:p>
        </w:tc>
        <w:tc>
          <w:tcPr>
            <w:tcW w:w="236" w:type="dxa"/>
          </w:tcPr>
          <w:p w14:paraId="22409D5E" w14:textId="77777777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</w:tcPr>
          <w:p w14:paraId="23E1EA01" w14:textId="685DCB9A" w:rsidR="00227F50" w:rsidRPr="00AA7B59" w:rsidRDefault="00227F50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2,888,000</w:t>
            </w:r>
          </w:p>
        </w:tc>
        <w:tc>
          <w:tcPr>
            <w:tcW w:w="236" w:type="dxa"/>
          </w:tcPr>
          <w:p w14:paraId="2CDAED73" w14:textId="77777777" w:rsidR="00227F50" w:rsidRPr="001F2D0B" w:rsidRDefault="00227F50" w:rsidP="00227F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65D41A62" w14:textId="2B16599D" w:rsidR="00227F50" w:rsidRPr="001F2D0B" w:rsidRDefault="00227F50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2,988,000</w:t>
            </w:r>
          </w:p>
        </w:tc>
        <w:tc>
          <w:tcPr>
            <w:tcW w:w="236" w:type="dxa"/>
          </w:tcPr>
          <w:p w14:paraId="150517FE" w14:textId="77777777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7F761E72" w14:textId="18DAA491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4.90</w:t>
            </w:r>
          </w:p>
        </w:tc>
        <w:tc>
          <w:tcPr>
            <w:tcW w:w="236" w:type="dxa"/>
          </w:tcPr>
          <w:p w14:paraId="717AFDF0" w14:textId="77777777" w:rsidR="00227F50" w:rsidRPr="001F2D0B" w:rsidRDefault="00227F50" w:rsidP="00227F5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166CCA37" w14:textId="0B0CD1DC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6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227F50" w:rsidRPr="00533DFC" w14:paraId="4DC886EC" w14:textId="77777777" w:rsidTr="0026542B">
        <w:tc>
          <w:tcPr>
            <w:tcW w:w="1547" w:type="dxa"/>
          </w:tcPr>
          <w:p w14:paraId="302EFFA0" w14:textId="4FF1417A" w:rsidR="00227F50" w:rsidRPr="001F2D0B" w:rsidRDefault="00227F50" w:rsidP="00227F50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9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สิงหาคม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6" w:type="dxa"/>
          </w:tcPr>
          <w:p w14:paraId="16116B6E" w14:textId="77777777" w:rsidR="00227F50" w:rsidRPr="001F2D0B" w:rsidRDefault="00227F50" w:rsidP="00227F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35530752" w14:textId="1224DC53" w:rsidR="00227F50" w:rsidRPr="001F2D0B" w:rsidRDefault="00D004EE" w:rsidP="00F574A9">
            <w:pPr>
              <w:tabs>
                <w:tab w:val="decimal" w:pos="978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4D4C9CA5" w14:textId="77777777" w:rsidR="00227F50" w:rsidRPr="001F2D0B" w:rsidRDefault="00227F50" w:rsidP="00227F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0F224734" w14:textId="3E29C5E3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1124087" w14:textId="77777777" w:rsidR="00227F50" w:rsidRPr="001F2D0B" w:rsidRDefault="00227F50" w:rsidP="00227F5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</w:tcPr>
          <w:p w14:paraId="24423C15" w14:textId="176E58A7" w:rsidR="00227F50" w:rsidRPr="001F2D0B" w:rsidRDefault="00D004EE" w:rsidP="00D004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</w:tcPr>
          <w:p w14:paraId="1C07BE95" w14:textId="77777777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</w:tcPr>
          <w:p w14:paraId="70272282" w14:textId="37FD721B" w:rsidR="00227F50" w:rsidRPr="001F2D0B" w:rsidRDefault="00227F50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2863C0E6" w14:textId="77777777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</w:tcPr>
          <w:p w14:paraId="15EC1225" w14:textId="6791AB4F" w:rsidR="00227F50" w:rsidRPr="00AA7B59" w:rsidRDefault="00227F50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1C80E013" w14:textId="77777777" w:rsidR="00227F50" w:rsidRPr="001F2D0B" w:rsidRDefault="00227F50" w:rsidP="00227F5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1720E916" w14:textId="7C451C7C" w:rsidR="00227F50" w:rsidRPr="001F2D0B" w:rsidRDefault="00227F50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649A9C99" w14:textId="77777777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1A768ED9" w14:textId="2085B29E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36" w:type="dxa"/>
          </w:tcPr>
          <w:p w14:paraId="5152D892" w14:textId="77777777" w:rsidR="00227F50" w:rsidRPr="001F2D0B" w:rsidRDefault="00227F50" w:rsidP="00227F5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724B4CA7" w14:textId="26B6FCD5" w:rsidR="00227F50" w:rsidRPr="001F2D0B" w:rsidRDefault="00227F50" w:rsidP="00227F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 </w:t>
            </w:r>
            <w:r w:rsidRPr="001F2D0B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77246D" w:rsidRPr="00533DFC" w14:paraId="79E9E7B1" w14:textId="77777777" w:rsidTr="00842DB7">
        <w:tc>
          <w:tcPr>
            <w:tcW w:w="1547" w:type="dxa"/>
          </w:tcPr>
          <w:p w14:paraId="6623D801" w14:textId="0A8B16A0" w:rsidR="0077246D" w:rsidRPr="001F2D0B" w:rsidRDefault="0077246D" w:rsidP="0077246D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16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มกราคม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0822979A" w14:textId="77777777" w:rsidR="0077246D" w:rsidRPr="001F2D0B" w:rsidRDefault="0077246D" w:rsidP="0077246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21E9E60" w14:textId="1F9F2A94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AEA1E3" w14:textId="77777777" w:rsidR="0077246D" w:rsidRPr="001F2D0B" w:rsidRDefault="0077246D" w:rsidP="0077246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5857993" w14:textId="10BDA30E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95DCC2" w14:textId="77777777" w:rsidR="0077246D" w:rsidRPr="001F2D0B" w:rsidRDefault="0077246D" w:rsidP="0077246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1C42EEF2" w14:textId="48D570AC" w:rsidR="0077246D" w:rsidRPr="00AA7B59" w:rsidRDefault="0077246D" w:rsidP="00AA7B59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4,382,700</w:t>
            </w:r>
          </w:p>
        </w:tc>
        <w:tc>
          <w:tcPr>
            <w:tcW w:w="265" w:type="dxa"/>
            <w:shd w:val="clear" w:color="auto" w:fill="auto"/>
          </w:tcPr>
          <w:p w14:paraId="4ED5861E" w14:textId="77777777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086FC52" w14:textId="0F272E94" w:rsidR="0077246D" w:rsidRPr="001F2D0B" w:rsidRDefault="0077246D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4,382,700</w:t>
            </w:r>
          </w:p>
        </w:tc>
        <w:tc>
          <w:tcPr>
            <w:tcW w:w="236" w:type="dxa"/>
            <w:shd w:val="clear" w:color="auto" w:fill="auto"/>
          </w:tcPr>
          <w:p w14:paraId="058AC450" w14:textId="77777777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3799E18B" w14:textId="2C7FF009" w:rsidR="0077246D" w:rsidRPr="00AA7B59" w:rsidRDefault="0077246D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4,382,700</w:t>
            </w:r>
          </w:p>
        </w:tc>
        <w:tc>
          <w:tcPr>
            <w:tcW w:w="236" w:type="dxa"/>
            <w:shd w:val="clear" w:color="auto" w:fill="auto"/>
          </w:tcPr>
          <w:p w14:paraId="256E58FB" w14:textId="77777777" w:rsidR="0077246D" w:rsidRPr="001F2D0B" w:rsidRDefault="0077246D" w:rsidP="0077246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558539A" w14:textId="33CC2911" w:rsidR="0077246D" w:rsidRPr="001F2D0B" w:rsidRDefault="0077246D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4,382,700</w:t>
            </w:r>
          </w:p>
        </w:tc>
        <w:tc>
          <w:tcPr>
            <w:tcW w:w="236" w:type="dxa"/>
            <w:shd w:val="clear" w:color="auto" w:fill="auto"/>
          </w:tcPr>
          <w:p w14:paraId="788BFA2F" w14:textId="77777777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2D09C29B" w14:textId="32BFC821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3.50</w:t>
            </w:r>
          </w:p>
        </w:tc>
        <w:tc>
          <w:tcPr>
            <w:tcW w:w="236" w:type="dxa"/>
            <w:shd w:val="clear" w:color="auto" w:fill="auto"/>
          </w:tcPr>
          <w:p w14:paraId="6A7B6C94" w14:textId="77777777" w:rsidR="0077246D" w:rsidRPr="001F2D0B" w:rsidRDefault="0077246D" w:rsidP="0077246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1C01536B" w14:textId="14CF4D41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F2D0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</w:tr>
      <w:tr w:rsidR="0077246D" w:rsidRPr="00533DFC" w14:paraId="2378C29C" w14:textId="77777777" w:rsidTr="00842DB7">
        <w:tc>
          <w:tcPr>
            <w:tcW w:w="1547" w:type="dxa"/>
          </w:tcPr>
          <w:p w14:paraId="3642A1E8" w14:textId="479A3B82" w:rsidR="0077246D" w:rsidRPr="001F2D0B" w:rsidRDefault="0077246D" w:rsidP="0077246D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2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กรกฎาคม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354A1294" w14:textId="77777777" w:rsidR="0077246D" w:rsidRPr="001F2D0B" w:rsidRDefault="0077246D" w:rsidP="0077246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5B794AC" w14:textId="383122DE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CF93AE" w14:textId="77777777" w:rsidR="0077246D" w:rsidRPr="001F2D0B" w:rsidRDefault="0077246D" w:rsidP="0077246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C61442B" w14:textId="66EC4720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80E3CF" w14:textId="77777777" w:rsidR="0077246D" w:rsidRPr="001F2D0B" w:rsidRDefault="0077246D" w:rsidP="0077246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1DB07343" w14:textId="3F504E61" w:rsidR="0077246D" w:rsidRPr="00AA7B59" w:rsidRDefault="0077246D" w:rsidP="00AA7B59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4,127,000</w:t>
            </w:r>
          </w:p>
        </w:tc>
        <w:tc>
          <w:tcPr>
            <w:tcW w:w="265" w:type="dxa"/>
            <w:shd w:val="clear" w:color="auto" w:fill="auto"/>
          </w:tcPr>
          <w:p w14:paraId="15429CDF" w14:textId="77777777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788CE16" w14:textId="47E8D702" w:rsidR="0077246D" w:rsidRPr="001F2D0B" w:rsidRDefault="0077246D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4,127,000</w:t>
            </w:r>
          </w:p>
        </w:tc>
        <w:tc>
          <w:tcPr>
            <w:tcW w:w="236" w:type="dxa"/>
            <w:shd w:val="clear" w:color="auto" w:fill="auto"/>
          </w:tcPr>
          <w:p w14:paraId="1656E8E1" w14:textId="77777777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F30ACC6" w14:textId="43284390" w:rsidR="0077246D" w:rsidRPr="00AA7B59" w:rsidRDefault="0077246D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4,127,000</w:t>
            </w:r>
          </w:p>
        </w:tc>
        <w:tc>
          <w:tcPr>
            <w:tcW w:w="236" w:type="dxa"/>
            <w:shd w:val="clear" w:color="auto" w:fill="auto"/>
          </w:tcPr>
          <w:p w14:paraId="2960E1C7" w14:textId="77777777" w:rsidR="0077246D" w:rsidRPr="001F2D0B" w:rsidRDefault="0077246D" w:rsidP="0077246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4C24B77" w14:textId="2AA78455" w:rsidR="0077246D" w:rsidRPr="001F2D0B" w:rsidRDefault="0077246D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4,127,000</w:t>
            </w:r>
          </w:p>
        </w:tc>
        <w:tc>
          <w:tcPr>
            <w:tcW w:w="236" w:type="dxa"/>
            <w:shd w:val="clear" w:color="auto" w:fill="auto"/>
          </w:tcPr>
          <w:p w14:paraId="2CD5C23D" w14:textId="77777777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1F8965DE" w14:textId="06DAC609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4.25</w:t>
            </w:r>
          </w:p>
        </w:tc>
        <w:tc>
          <w:tcPr>
            <w:tcW w:w="236" w:type="dxa"/>
            <w:shd w:val="clear" w:color="auto" w:fill="auto"/>
          </w:tcPr>
          <w:p w14:paraId="7515C8F7" w14:textId="77777777" w:rsidR="0077246D" w:rsidRPr="001F2D0B" w:rsidRDefault="0077246D" w:rsidP="0077246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5FCBAB55" w14:textId="74C1CA7F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F2D0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Pr="001F2D0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77246D" w:rsidRPr="00533DFC" w14:paraId="7F4DB1EB" w14:textId="77777777" w:rsidTr="00842DB7">
        <w:tc>
          <w:tcPr>
            <w:tcW w:w="1547" w:type="dxa"/>
          </w:tcPr>
          <w:p w14:paraId="2B5F0EE7" w14:textId="29817103" w:rsidR="0077246D" w:rsidRPr="001F2D0B" w:rsidRDefault="0077246D" w:rsidP="0077246D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19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สิงหาคม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78CB8A75" w14:textId="77777777" w:rsidR="0077246D" w:rsidRPr="001F2D0B" w:rsidRDefault="0077246D" w:rsidP="0077246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38BA2D7" w14:textId="501373D7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F2E128" w14:textId="77777777" w:rsidR="0077246D" w:rsidRPr="001F2D0B" w:rsidRDefault="0077246D" w:rsidP="0077246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6B48736" w14:textId="4CBFBFAE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B3E7A1" w14:textId="77777777" w:rsidR="0077246D" w:rsidRPr="001F2D0B" w:rsidRDefault="0077246D" w:rsidP="0077246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5EC9CA20" w14:textId="782539EB" w:rsidR="0077246D" w:rsidRPr="00AA7B59" w:rsidRDefault="0077246D" w:rsidP="00AA7B59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3,789,600</w:t>
            </w:r>
          </w:p>
        </w:tc>
        <w:tc>
          <w:tcPr>
            <w:tcW w:w="265" w:type="dxa"/>
            <w:shd w:val="clear" w:color="auto" w:fill="auto"/>
          </w:tcPr>
          <w:p w14:paraId="7E5C2821" w14:textId="77777777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07C7984" w14:textId="5538950A" w:rsidR="0077246D" w:rsidRPr="001F2D0B" w:rsidRDefault="0077246D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3,944,000</w:t>
            </w:r>
          </w:p>
        </w:tc>
        <w:tc>
          <w:tcPr>
            <w:tcW w:w="236" w:type="dxa"/>
            <w:shd w:val="clear" w:color="auto" w:fill="auto"/>
          </w:tcPr>
          <w:p w14:paraId="324E9CCA" w14:textId="77777777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0CE1B113" w14:textId="4E6EF525" w:rsidR="0077246D" w:rsidRPr="00AA7B59" w:rsidRDefault="0077246D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3,789,600</w:t>
            </w:r>
          </w:p>
        </w:tc>
        <w:tc>
          <w:tcPr>
            <w:tcW w:w="236" w:type="dxa"/>
            <w:shd w:val="clear" w:color="auto" w:fill="auto"/>
          </w:tcPr>
          <w:p w14:paraId="4952E883" w14:textId="77777777" w:rsidR="0077246D" w:rsidRPr="001F2D0B" w:rsidRDefault="0077246D" w:rsidP="0077246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CAED5CA" w14:textId="578A8E3C" w:rsidR="0077246D" w:rsidRPr="001F2D0B" w:rsidRDefault="0077246D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3,944,000</w:t>
            </w:r>
          </w:p>
        </w:tc>
        <w:tc>
          <w:tcPr>
            <w:tcW w:w="236" w:type="dxa"/>
            <w:shd w:val="clear" w:color="auto" w:fill="auto"/>
          </w:tcPr>
          <w:p w14:paraId="2A4C64F3" w14:textId="77777777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4FC98B74" w14:textId="2872B9D4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3.90</w:t>
            </w:r>
          </w:p>
        </w:tc>
        <w:tc>
          <w:tcPr>
            <w:tcW w:w="236" w:type="dxa"/>
            <w:shd w:val="clear" w:color="auto" w:fill="auto"/>
          </w:tcPr>
          <w:p w14:paraId="01F7BE6E" w14:textId="77777777" w:rsidR="0077246D" w:rsidRPr="001F2D0B" w:rsidRDefault="0077246D" w:rsidP="0077246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18513AE9" w14:textId="1746886B" w:rsidR="0077246D" w:rsidRPr="001F2D0B" w:rsidRDefault="0077246D" w:rsidP="007724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F2D0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Pr="001F2D0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A105E9" w:rsidRPr="00533DFC" w14:paraId="40179A3E" w14:textId="77777777" w:rsidTr="00842DB7">
        <w:tc>
          <w:tcPr>
            <w:tcW w:w="1547" w:type="dxa"/>
          </w:tcPr>
          <w:p w14:paraId="236BF2F7" w14:textId="6F3ABF23" w:rsidR="00A105E9" w:rsidRPr="001F2D0B" w:rsidRDefault="00A105E9" w:rsidP="00A105E9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5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พฤศจิกายน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7F54BB5A" w14:textId="77777777" w:rsidR="00A105E9" w:rsidRPr="001F2D0B" w:rsidRDefault="00A105E9" w:rsidP="00A105E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0A472CA" w14:textId="7C9F0F4E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D49C67" w14:textId="77777777" w:rsidR="00A105E9" w:rsidRPr="001F2D0B" w:rsidRDefault="00A105E9" w:rsidP="00A105E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A810059" w14:textId="13A02C82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F72395" w14:textId="77777777" w:rsidR="00A105E9" w:rsidRPr="001F2D0B" w:rsidRDefault="00A105E9" w:rsidP="00A105E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111CEF63" w14:textId="0FA0DDD0" w:rsidR="00A105E9" w:rsidRPr="00AA7B59" w:rsidRDefault="00A105E9" w:rsidP="00AA7B59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3,515,300</w:t>
            </w:r>
          </w:p>
        </w:tc>
        <w:tc>
          <w:tcPr>
            <w:tcW w:w="265" w:type="dxa"/>
            <w:shd w:val="clear" w:color="auto" w:fill="auto"/>
          </w:tcPr>
          <w:p w14:paraId="1E185DCB" w14:textId="77777777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27D2EA66" w14:textId="19F08D84" w:rsidR="00A105E9" w:rsidRPr="001F2D0B" w:rsidRDefault="00A105E9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3,515,300</w:t>
            </w:r>
          </w:p>
        </w:tc>
        <w:tc>
          <w:tcPr>
            <w:tcW w:w="236" w:type="dxa"/>
            <w:shd w:val="clear" w:color="auto" w:fill="auto"/>
          </w:tcPr>
          <w:p w14:paraId="617700A0" w14:textId="77777777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2D5FF575" w14:textId="690990B8" w:rsidR="00A105E9" w:rsidRPr="00AA7B59" w:rsidRDefault="00A105E9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3,515,300</w:t>
            </w:r>
          </w:p>
        </w:tc>
        <w:tc>
          <w:tcPr>
            <w:tcW w:w="236" w:type="dxa"/>
            <w:shd w:val="clear" w:color="auto" w:fill="auto"/>
          </w:tcPr>
          <w:p w14:paraId="55586298" w14:textId="77777777" w:rsidR="00A105E9" w:rsidRPr="001F2D0B" w:rsidRDefault="00A105E9" w:rsidP="00A105E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ACB39EF" w14:textId="16DF5723" w:rsidR="00A105E9" w:rsidRPr="001F2D0B" w:rsidRDefault="00A105E9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3,515,300</w:t>
            </w:r>
          </w:p>
        </w:tc>
        <w:tc>
          <w:tcPr>
            <w:tcW w:w="236" w:type="dxa"/>
            <w:shd w:val="clear" w:color="auto" w:fill="auto"/>
          </w:tcPr>
          <w:p w14:paraId="217A6210" w14:textId="77777777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6F10CA4A" w14:textId="2E380B75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4.25</w:t>
            </w:r>
          </w:p>
        </w:tc>
        <w:tc>
          <w:tcPr>
            <w:tcW w:w="236" w:type="dxa"/>
            <w:shd w:val="clear" w:color="auto" w:fill="auto"/>
          </w:tcPr>
          <w:p w14:paraId="722D67D9" w14:textId="77777777" w:rsidR="00A105E9" w:rsidRPr="001F2D0B" w:rsidRDefault="00A105E9" w:rsidP="00A105E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52F5F07C" w14:textId="7B61698D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1F2D0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</w:tr>
      <w:tr w:rsidR="00A105E9" w:rsidRPr="00533DFC" w14:paraId="52D2FC07" w14:textId="77777777" w:rsidTr="0077246D">
        <w:tc>
          <w:tcPr>
            <w:tcW w:w="1547" w:type="dxa"/>
          </w:tcPr>
          <w:p w14:paraId="6431C308" w14:textId="57283428" w:rsidR="00A105E9" w:rsidRPr="001F2D0B" w:rsidRDefault="00A105E9" w:rsidP="00A105E9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5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พฤศจิกายน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64140802" w14:textId="77777777" w:rsidR="00A105E9" w:rsidRPr="001F2D0B" w:rsidRDefault="00A105E9" w:rsidP="00A105E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6F842976" w14:textId="7D1B23DF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3793EC" w14:textId="77777777" w:rsidR="00A105E9" w:rsidRPr="001F2D0B" w:rsidRDefault="00A105E9" w:rsidP="00A105E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B32888C" w14:textId="3C6EF018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AD2519" w14:textId="77777777" w:rsidR="00A105E9" w:rsidRPr="001F2D0B" w:rsidRDefault="00A105E9" w:rsidP="00A105E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3974F970" w14:textId="296A3D65" w:rsidR="00A105E9" w:rsidRPr="00AA7B59" w:rsidRDefault="00A105E9" w:rsidP="00AA7B59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65" w:type="dxa"/>
            <w:shd w:val="clear" w:color="auto" w:fill="auto"/>
          </w:tcPr>
          <w:p w14:paraId="579210DB" w14:textId="77777777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99D933A" w14:textId="070E7605" w:rsidR="00A105E9" w:rsidRPr="001F2D0B" w:rsidRDefault="00A105E9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36" w:type="dxa"/>
            <w:shd w:val="clear" w:color="auto" w:fill="auto"/>
          </w:tcPr>
          <w:p w14:paraId="4D25E09A" w14:textId="77777777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41264731" w14:textId="2F01C4C7" w:rsidR="00A105E9" w:rsidRPr="00AA7B59" w:rsidRDefault="00A105E9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36" w:type="dxa"/>
            <w:shd w:val="clear" w:color="auto" w:fill="auto"/>
          </w:tcPr>
          <w:p w14:paraId="7485F512" w14:textId="77777777" w:rsidR="00A105E9" w:rsidRPr="001F2D0B" w:rsidRDefault="00A105E9" w:rsidP="00A105E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2179E50" w14:textId="60DDAB0F" w:rsidR="00A105E9" w:rsidRPr="001F2D0B" w:rsidRDefault="00A105E9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36" w:type="dxa"/>
            <w:shd w:val="clear" w:color="auto" w:fill="auto"/>
          </w:tcPr>
          <w:p w14:paraId="6F2136C1" w14:textId="77777777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683E8631" w14:textId="7888958F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4.50</w:t>
            </w:r>
          </w:p>
        </w:tc>
        <w:tc>
          <w:tcPr>
            <w:tcW w:w="236" w:type="dxa"/>
            <w:shd w:val="clear" w:color="auto" w:fill="auto"/>
          </w:tcPr>
          <w:p w14:paraId="41AEFE36" w14:textId="77777777" w:rsidR="00A105E9" w:rsidRPr="001F2D0B" w:rsidRDefault="00A105E9" w:rsidP="00A105E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715B337B" w14:textId="4DA1CA3D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1F2D0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</w:tr>
      <w:tr w:rsidR="00A105E9" w:rsidRPr="00533DFC" w14:paraId="51F53DDA" w14:textId="77777777" w:rsidTr="00C47468">
        <w:tc>
          <w:tcPr>
            <w:tcW w:w="1547" w:type="dxa"/>
          </w:tcPr>
          <w:p w14:paraId="58408455" w14:textId="2FED33F7" w:rsidR="00A105E9" w:rsidRPr="001F2D0B" w:rsidRDefault="00A105E9" w:rsidP="00A105E9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lastRenderedPageBreak/>
              <w:t xml:space="preserve">4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3E219B81" w14:textId="77777777" w:rsidR="00A105E9" w:rsidRPr="001F2D0B" w:rsidRDefault="00A105E9" w:rsidP="00A105E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2A57698C" w14:textId="7AE59A23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78F6D9" w14:textId="77777777" w:rsidR="00A105E9" w:rsidRPr="001F2D0B" w:rsidRDefault="00A105E9" w:rsidP="00A105E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9A2DE9E" w14:textId="55573A82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430993" w14:textId="77777777" w:rsidR="00A105E9" w:rsidRPr="001F2D0B" w:rsidRDefault="00A105E9" w:rsidP="00A105E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5ED30C64" w14:textId="42051A14" w:rsidR="00A105E9" w:rsidRPr="00AA7B59" w:rsidRDefault="00A105E9" w:rsidP="00AA7B59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65" w:type="dxa"/>
            <w:shd w:val="clear" w:color="auto" w:fill="auto"/>
          </w:tcPr>
          <w:p w14:paraId="618F36D0" w14:textId="77777777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4E36A546" w14:textId="273E3057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6F54DC" w14:textId="77777777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47173B03" w14:textId="0C8CC6B0" w:rsidR="00A105E9" w:rsidRPr="00AA7B59" w:rsidRDefault="00A105E9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613FB9AE" w14:textId="77777777" w:rsidR="00A105E9" w:rsidRPr="001F2D0B" w:rsidRDefault="00A105E9" w:rsidP="00A105E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4C32F03" w14:textId="02D1381B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EF6806" w14:textId="77777777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3176712B" w14:textId="1A6FFE8D" w:rsidR="00A105E9" w:rsidRPr="001F2D0B" w:rsidRDefault="00487286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4.15</w:t>
            </w:r>
          </w:p>
        </w:tc>
        <w:tc>
          <w:tcPr>
            <w:tcW w:w="236" w:type="dxa"/>
            <w:shd w:val="clear" w:color="auto" w:fill="auto"/>
          </w:tcPr>
          <w:p w14:paraId="27E040EF" w14:textId="77777777" w:rsidR="00A105E9" w:rsidRPr="001F2D0B" w:rsidRDefault="00A105E9" w:rsidP="00A105E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6127E125" w14:textId="27B3A398" w:rsidR="00A105E9" w:rsidRPr="001F2D0B" w:rsidRDefault="00487286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4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ปี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3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A105E9" w:rsidRPr="00533DFC" w14:paraId="74211743" w14:textId="77777777" w:rsidTr="00C47468">
        <w:tc>
          <w:tcPr>
            <w:tcW w:w="1547" w:type="dxa"/>
          </w:tcPr>
          <w:p w14:paraId="26399A6D" w14:textId="159E7CB9" w:rsidR="00A105E9" w:rsidRPr="001F2D0B" w:rsidRDefault="00A105E9" w:rsidP="00A105E9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เมษายน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0AE619B9" w14:textId="77777777" w:rsidR="00A105E9" w:rsidRPr="001F2D0B" w:rsidRDefault="00A105E9" w:rsidP="00A105E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87584AE" w14:textId="0E6C6891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6FE314" w14:textId="77777777" w:rsidR="00A105E9" w:rsidRPr="001F2D0B" w:rsidRDefault="00A105E9" w:rsidP="00A105E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2671DE7" w14:textId="6FF44642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F30421" w14:textId="77777777" w:rsidR="00A105E9" w:rsidRPr="001F2D0B" w:rsidRDefault="00A105E9" w:rsidP="00A105E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7DF23E53" w14:textId="4C80C25B" w:rsidR="00A105E9" w:rsidRPr="00AA7B59" w:rsidRDefault="00A105E9" w:rsidP="00AA7B59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65" w:type="dxa"/>
            <w:shd w:val="clear" w:color="auto" w:fill="auto"/>
          </w:tcPr>
          <w:p w14:paraId="514DFC46" w14:textId="77777777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7D3E8AA" w14:textId="17D13B2C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91966D" w14:textId="77777777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0744B72E" w14:textId="0FAF1725" w:rsidR="00A105E9" w:rsidRPr="00AA7B59" w:rsidRDefault="00A105E9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7234228B" w14:textId="77777777" w:rsidR="00A105E9" w:rsidRPr="001F2D0B" w:rsidRDefault="00A105E9" w:rsidP="00A105E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51E2F99" w14:textId="2F620B39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14D93A" w14:textId="77777777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74DE34F9" w14:textId="140D6B26" w:rsidR="00A105E9" w:rsidRPr="001F2D0B" w:rsidRDefault="00487286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3.50</w:t>
            </w:r>
          </w:p>
        </w:tc>
        <w:tc>
          <w:tcPr>
            <w:tcW w:w="236" w:type="dxa"/>
            <w:shd w:val="clear" w:color="auto" w:fill="auto"/>
          </w:tcPr>
          <w:p w14:paraId="0BA3296D" w14:textId="77777777" w:rsidR="00A105E9" w:rsidRPr="001F2D0B" w:rsidRDefault="00A105E9" w:rsidP="00A105E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0D78F379" w14:textId="48421C93" w:rsidR="00A105E9" w:rsidRPr="001F2D0B" w:rsidRDefault="00487286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2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ปี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9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A105E9" w:rsidRPr="00533DFC" w14:paraId="1935646D" w14:textId="77777777" w:rsidTr="00C47468">
        <w:tc>
          <w:tcPr>
            <w:tcW w:w="1547" w:type="dxa"/>
          </w:tcPr>
          <w:p w14:paraId="05E7629F" w14:textId="640CEF19" w:rsidR="00A105E9" w:rsidRPr="001F2D0B" w:rsidRDefault="00A105E9" w:rsidP="00A105E9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18BF1327" w14:textId="77777777" w:rsidR="00A105E9" w:rsidRPr="001F2D0B" w:rsidRDefault="00A105E9" w:rsidP="00A105E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54E8B24" w14:textId="09384C0A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3CEB52" w14:textId="77777777" w:rsidR="00A105E9" w:rsidRPr="001F2D0B" w:rsidRDefault="00A105E9" w:rsidP="00A105E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91CA3BE" w14:textId="4FC9CB10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C2B2FF" w14:textId="77777777" w:rsidR="00A105E9" w:rsidRPr="001F2D0B" w:rsidRDefault="00A105E9" w:rsidP="00A105E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7A59CDF4" w14:textId="1774974E" w:rsidR="00A105E9" w:rsidRPr="00AA7B59" w:rsidRDefault="00A105E9" w:rsidP="00AA7B59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65" w:type="dxa"/>
            <w:shd w:val="clear" w:color="auto" w:fill="auto"/>
          </w:tcPr>
          <w:p w14:paraId="623F0A5E" w14:textId="77777777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277D9463" w14:textId="50D7B7FD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B26472" w14:textId="77777777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31C43205" w14:textId="3392556E" w:rsidR="00A105E9" w:rsidRPr="00AA7B59" w:rsidRDefault="00A105E9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4EBFC408" w14:textId="77777777" w:rsidR="00A105E9" w:rsidRPr="001F2D0B" w:rsidRDefault="00A105E9" w:rsidP="00A105E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2DD0350F" w14:textId="5F555203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90453C" w14:textId="77777777" w:rsidR="00A105E9" w:rsidRPr="001F2D0B" w:rsidRDefault="00A105E9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64BCDEE5" w14:textId="4DC0D1D6" w:rsidR="00A105E9" w:rsidRPr="001F2D0B" w:rsidRDefault="00487286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3.00</w:t>
            </w:r>
          </w:p>
        </w:tc>
        <w:tc>
          <w:tcPr>
            <w:tcW w:w="236" w:type="dxa"/>
            <w:shd w:val="clear" w:color="auto" w:fill="auto"/>
          </w:tcPr>
          <w:p w14:paraId="3CBFD7B3" w14:textId="77777777" w:rsidR="00A105E9" w:rsidRPr="001F2D0B" w:rsidRDefault="00A105E9" w:rsidP="00A105E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26C2C612" w14:textId="2744167A" w:rsidR="00A105E9" w:rsidRPr="001F2D0B" w:rsidRDefault="00487286" w:rsidP="00A105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2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ปี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6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180949" w:rsidRPr="00533DFC" w14:paraId="26A5F92A" w14:textId="77777777" w:rsidTr="00C47468">
        <w:tc>
          <w:tcPr>
            <w:tcW w:w="1547" w:type="dxa"/>
          </w:tcPr>
          <w:p w14:paraId="7195313A" w14:textId="4C0B1F9E" w:rsidR="00180949" w:rsidRPr="001F2D0B" w:rsidRDefault="00180949" w:rsidP="00180949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8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ตุลาคม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038E5F8E" w14:textId="77777777" w:rsidR="00180949" w:rsidRPr="001F2D0B" w:rsidRDefault="00180949" w:rsidP="0018094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07F48A34" w14:textId="7C0C2000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66A888" w14:textId="77777777" w:rsidR="00180949" w:rsidRPr="001F2D0B" w:rsidRDefault="00180949" w:rsidP="0018094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C5C59B9" w14:textId="783494F6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EAF2C3" w14:textId="77777777" w:rsidR="00180949" w:rsidRPr="001F2D0B" w:rsidRDefault="00180949" w:rsidP="001809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796FF389" w14:textId="1443900A" w:rsidR="00180949" w:rsidRPr="00AA7B59" w:rsidRDefault="00180949" w:rsidP="00AA7B59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3,581,200</w:t>
            </w:r>
          </w:p>
        </w:tc>
        <w:tc>
          <w:tcPr>
            <w:tcW w:w="265" w:type="dxa"/>
            <w:shd w:val="clear" w:color="auto" w:fill="auto"/>
          </w:tcPr>
          <w:p w14:paraId="56DEC0A9" w14:textId="77777777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A91F0D5" w14:textId="7EF98E0B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D0E244" w14:textId="77777777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6784F7BC" w14:textId="46CB47F6" w:rsidR="00180949" w:rsidRPr="00AA7B59" w:rsidRDefault="00180949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3,581,200</w:t>
            </w:r>
          </w:p>
        </w:tc>
        <w:tc>
          <w:tcPr>
            <w:tcW w:w="236" w:type="dxa"/>
            <w:shd w:val="clear" w:color="auto" w:fill="auto"/>
          </w:tcPr>
          <w:p w14:paraId="7320C781" w14:textId="77777777" w:rsidR="00180949" w:rsidRPr="001F2D0B" w:rsidRDefault="00180949" w:rsidP="0018094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B928265" w14:textId="7F948DE4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A13123" w14:textId="77777777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18E6DA64" w14:textId="011468C1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3.55</w:t>
            </w:r>
          </w:p>
        </w:tc>
        <w:tc>
          <w:tcPr>
            <w:tcW w:w="236" w:type="dxa"/>
            <w:shd w:val="clear" w:color="auto" w:fill="auto"/>
          </w:tcPr>
          <w:p w14:paraId="6B54FD86" w14:textId="77777777" w:rsidR="00180949" w:rsidRPr="001F2D0B" w:rsidRDefault="00180949" w:rsidP="0018094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368EFDA8" w14:textId="07037096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4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ปี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6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180949" w:rsidRPr="00533DFC" w14:paraId="7B8C337E" w14:textId="77777777" w:rsidTr="00C47468">
        <w:tc>
          <w:tcPr>
            <w:tcW w:w="1547" w:type="dxa"/>
          </w:tcPr>
          <w:p w14:paraId="0B71F8DC" w14:textId="61C8BBA0" w:rsidR="00180949" w:rsidRPr="001F2D0B" w:rsidRDefault="00180949" w:rsidP="00180949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8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ตุลาคม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2E64CF63" w14:textId="77777777" w:rsidR="00180949" w:rsidRPr="001F2D0B" w:rsidRDefault="00180949" w:rsidP="0018094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6C74DD08" w14:textId="2A02CE03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507477" w14:textId="77777777" w:rsidR="00180949" w:rsidRPr="001F2D0B" w:rsidRDefault="00180949" w:rsidP="0018094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B90DD1C" w14:textId="48A60BD0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7F59E1" w14:textId="77777777" w:rsidR="00180949" w:rsidRPr="001F2D0B" w:rsidRDefault="00180949" w:rsidP="001809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33A7FD5B" w14:textId="25200E08" w:rsidR="00180949" w:rsidRPr="00AA7B59" w:rsidRDefault="00180949" w:rsidP="00AA7B59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65" w:type="dxa"/>
            <w:shd w:val="clear" w:color="auto" w:fill="auto"/>
          </w:tcPr>
          <w:p w14:paraId="4EAF661F" w14:textId="77777777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9ED99D7" w14:textId="59C7146F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339A21" w14:textId="77777777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35ACD9B4" w14:textId="4567C3C3" w:rsidR="00180949" w:rsidRPr="00AA7B59" w:rsidRDefault="00180949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43288FA7" w14:textId="77777777" w:rsidR="00180949" w:rsidRPr="001F2D0B" w:rsidRDefault="00180949" w:rsidP="0018094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61BDB87" w14:textId="38CDD6B9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C1860F" w14:textId="77777777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1C40DA3F" w14:textId="4BB34A9A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3.70</w:t>
            </w:r>
          </w:p>
        </w:tc>
        <w:tc>
          <w:tcPr>
            <w:tcW w:w="236" w:type="dxa"/>
            <w:shd w:val="clear" w:color="auto" w:fill="auto"/>
          </w:tcPr>
          <w:p w14:paraId="7F0172D5" w14:textId="77777777" w:rsidR="00180949" w:rsidRPr="001F2D0B" w:rsidRDefault="00180949" w:rsidP="0018094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759F4E4F" w14:textId="3841D627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4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ปี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11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180949" w:rsidRPr="00533DFC" w14:paraId="19C3960E" w14:textId="77777777" w:rsidTr="00C47468">
        <w:tc>
          <w:tcPr>
            <w:tcW w:w="1547" w:type="dxa"/>
          </w:tcPr>
          <w:p w14:paraId="1CE03BB7" w14:textId="6EAAB716" w:rsidR="00180949" w:rsidRPr="001F2D0B" w:rsidRDefault="00180949" w:rsidP="00180949">
            <w:pPr>
              <w:spacing w:line="240" w:lineRule="atLeast"/>
              <w:ind w:left="86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12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พฤศจิกายน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615FAF79" w14:textId="77777777" w:rsidR="00180949" w:rsidRPr="001F2D0B" w:rsidRDefault="00180949" w:rsidP="0018094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2EDBA68D" w14:textId="0B7FFDD5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9130C9" w14:textId="77777777" w:rsidR="00180949" w:rsidRPr="001F2D0B" w:rsidRDefault="00180949" w:rsidP="0018094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C096663" w14:textId="48397FC3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A9B5DD" w14:textId="77777777" w:rsidR="00180949" w:rsidRPr="001F2D0B" w:rsidRDefault="00180949" w:rsidP="0018094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4CB2A737" w14:textId="09334C39" w:rsidR="00180949" w:rsidRPr="00AA7B59" w:rsidRDefault="00180949" w:rsidP="00AA7B59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4,523,600</w:t>
            </w:r>
          </w:p>
        </w:tc>
        <w:tc>
          <w:tcPr>
            <w:tcW w:w="265" w:type="dxa"/>
            <w:shd w:val="clear" w:color="auto" w:fill="auto"/>
          </w:tcPr>
          <w:p w14:paraId="7CC5D134" w14:textId="77777777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4BF7AB21" w14:textId="7EBA36CE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6CF8E9" w14:textId="77777777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2A960060" w14:textId="0FE43814" w:rsidR="00180949" w:rsidRPr="00AA7B59" w:rsidRDefault="00180949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579934EC" w14:textId="77777777" w:rsidR="00180949" w:rsidRPr="001F2D0B" w:rsidRDefault="00180949" w:rsidP="0018094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2B90179B" w14:textId="673838CB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E64EED" w14:textId="77777777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0B6ECE17" w14:textId="66D31FF2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>3.55</w:t>
            </w:r>
          </w:p>
        </w:tc>
        <w:tc>
          <w:tcPr>
            <w:tcW w:w="236" w:type="dxa"/>
            <w:shd w:val="clear" w:color="auto" w:fill="auto"/>
          </w:tcPr>
          <w:p w14:paraId="34E502BA" w14:textId="77777777" w:rsidR="00180949" w:rsidRPr="001F2D0B" w:rsidRDefault="00180949" w:rsidP="0018094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50A66027" w14:textId="40EC048A" w:rsidR="00180949" w:rsidRPr="001F2D0B" w:rsidRDefault="00180949" w:rsidP="00180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4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ปี </w:t>
            </w:r>
            <w:r w:rsidRPr="001F2D0B">
              <w:rPr>
                <w:rFonts w:ascii="Angsana New" w:hAnsi="Angsana New"/>
                <w:sz w:val="24"/>
                <w:szCs w:val="24"/>
                <w:lang w:val="en-US"/>
              </w:rPr>
              <w:t xml:space="preserve">3 </w:t>
            </w:r>
            <w:r w:rsidRPr="001F2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1F0535" w:rsidRPr="00533DFC" w14:paraId="0D466AC6" w14:textId="77777777" w:rsidTr="00283CAF">
        <w:tc>
          <w:tcPr>
            <w:tcW w:w="1547" w:type="dxa"/>
          </w:tcPr>
          <w:p w14:paraId="20ECE713" w14:textId="77777777" w:rsidR="001F0535" w:rsidRPr="001F2D0B" w:rsidRDefault="001F0535" w:rsidP="001F0535">
            <w:pPr>
              <w:spacing w:line="240" w:lineRule="atLeast"/>
              <w:ind w:left="86" w:righ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F2D0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3B69877D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5A7F9A1B" w14:textId="30B0A927" w:rsidR="001F0535" w:rsidRPr="001F2D0B" w:rsidRDefault="00A105E9" w:rsidP="00AA7B59">
            <w:pPr>
              <w:tabs>
                <w:tab w:val="decimal" w:pos="978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12,565,000</w:t>
            </w:r>
          </w:p>
        </w:tc>
        <w:tc>
          <w:tcPr>
            <w:tcW w:w="236" w:type="dxa"/>
          </w:tcPr>
          <w:p w14:paraId="6C47D386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A8AB418" w14:textId="70DC75BA" w:rsidR="001F0535" w:rsidRPr="001F2D0B" w:rsidRDefault="009935A8" w:rsidP="00AA7B59">
            <w:pPr>
              <w:tabs>
                <w:tab w:val="decimal" w:pos="1168"/>
              </w:tabs>
              <w:spacing w:line="240" w:lineRule="atLeast"/>
              <w:ind w:left="-43" w:right="-9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="001F0535" w:rsidRPr="001F2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180</w:t>
            </w:r>
            <w:r w:rsidR="001F0535" w:rsidRPr="001F2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562BAC4C" w14:textId="77777777" w:rsidR="001F0535" w:rsidRPr="001F2D0B" w:rsidRDefault="001F0535" w:rsidP="001F053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647DC68F" w14:textId="7653C83B" w:rsidR="001F0535" w:rsidRPr="001F2D0B" w:rsidRDefault="00A105E9" w:rsidP="00AA7B59">
            <w:pPr>
              <w:spacing w:line="240" w:lineRule="atLeast"/>
              <w:ind w:left="-46" w:right="-4" w:firstLine="22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50,678,600</w:t>
            </w:r>
          </w:p>
        </w:tc>
        <w:tc>
          <w:tcPr>
            <w:tcW w:w="265" w:type="dxa"/>
          </w:tcPr>
          <w:p w14:paraId="48374BD1" w14:textId="77777777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0C647209" w14:textId="28042082" w:rsidR="001F0535" w:rsidRPr="001F2D0B" w:rsidRDefault="009935A8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40</w:t>
            </w:r>
            <w:r w:rsidR="001F0535" w:rsidRPr="001F2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506</w:t>
            </w:r>
            <w:r w:rsidR="001F0535" w:rsidRPr="001F2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</w:tcPr>
          <w:p w14:paraId="04778656" w14:textId="77777777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78693428" w14:textId="78DEBCB6" w:rsidR="001F0535" w:rsidRPr="00AA7B59" w:rsidRDefault="00A105E9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63,243,600</w:t>
            </w:r>
          </w:p>
        </w:tc>
        <w:tc>
          <w:tcPr>
            <w:tcW w:w="236" w:type="dxa"/>
          </w:tcPr>
          <w:p w14:paraId="7702D518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2B5EF95" w14:textId="1481693B" w:rsidR="001F0535" w:rsidRPr="001F2D0B" w:rsidRDefault="009935A8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F2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57</w:t>
            </w:r>
            <w:r w:rsidR="001F0535" w:rsidRPr="001F2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686</w:t>
            </w:r>
            <w:r w:rsidR="001F0535" w:rsidRPr="001F2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F2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</w:tcPr>
          <w:p w14:paraId="58B4F654" w14:textId="77777777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315ACE22" w14:textId="77777777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03A2AB1F" w14:textId="77777777" w:rsidR="001F0535" w:rsidRPr="001F2D0B" w:rsidRDefault="001F0535" w:rsidP="001F053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5" w:type="dxa"/>
          </w:tcPr>
          <w:p w14:paraId="128B83A7" w14:textId="77777777" w:rsidR="001F0535" w:rsidRPr="001F2D0B" w:rsidRDefault="001F0535" w:rsidP="001F05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</w:tr>
    </w:tbl>
    <w:p w14:paraId="579495B3" w14:textId="77777777" w:rsidR="009E5305" w:rsidRPr="00533DFC" w:rsidRDefault="009E5305">
      <w:pPr>
        <w:rPr>
          <w:highlight w:val="yellow"/>
        </w:rPr>
      </w:pPr>
      <w:r w:rsidRPr="00533DFC">
        <w:rPr>
          <w:highlight w:val="yellow"/>
        </w:rPr>
        <w:br w:type="page"/>
      </w:r>
    </w:p>
    <w:tbl>
      <w:tblPr>
        <w:tblW w:w="143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7"/>
        <w:gridCol w:w="236"/>
        <w:gridCol w:w="1293"/>
        <w:gridCol w:w="236"/>
        <w:gridCol w:w="1384"/>
        <w:gridCol w:w="236"/>
        <w:gridCol w:w="1385"/>
        <w:gridCol w:w="265"/>
        <w:gridCol w:w="1445"/>
        <w:gridCol w:w="236"/>
        <w:gridCol w:w="1474"/>
        <w:gridCol w:w="236"/>
        <w:gridCol w:w="1384"/>
        <w:gridCol w:w="236"/>
        <w:gridCol w:w="1204"/>
        <w:gridCol w:w="236"/>
        <w:gridCol w:w="1295"/>
      </w:tblGrid>
      <w:tr w:rsidR="009269C9" w:rsidRPr="00533DFC" w14:paraId="4B62291A" w14:textId="77777777" w:rsidTr="00283CAF">
        <w:tc>
          <w:tcPr>
            <w:tcW w:w="1547" w:type="dxa"/>
          </w:tcPr>
          <w:p w14:paraId="617ADDE2" w14:textId="77777777" w:rsidR="009269C9" w:rsidRPr="002C0C28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19F0A88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45" w:type="dxa"/>
            <w:gridSpan w:val="15"/>
          </w:tcPr>
          <w:p w14:paraId="0D63DEAC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D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269C9" w:rsidRPr="00533DFC" w14:paraId="401A699D" w14:textId="77777777" w:rsidTr="00283CAF">
        <w:tc>
          <w:tcPr>
            <w:tcW w:w="1547" w:type="dxa"/>
          </w:tcPr>
          <w:p w14:paraId="0FCFA244" w14:textId="77777777" w:rsidR="009269C9" w:rsidRPr="001F2D0B" w:rsidRDefault="009269C9" w:rsidP="009269C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2B90B9AF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14:paraId="6A304424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</w:t>
            </w:r>
            <w:r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8B3038D" w14:textId="77777777" w:rsidR="009269C9" w:rsidRPr="001F2D0B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5" w:type="dxa"/>
            <w:gridSpan w:val="3"/>
          </w:tcPr>
          <w:p w14:paraId="669C1655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ส่วนที่ครบกำหนดชำระเกินกว่าหนึ่ง</w:t>
            </w:r>
            <w:r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0D119A1E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94" w:type="dxa"/>
            <w:gridSpan w:val="3"/>
          </w:tcPr>
          <w:p w14:paraId="77521F33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2483F179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04" w:type="dxa"/>
          </w:tcPr>
          <w:p w14:paraId="74D371DD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6" w:type="dxa"/>
          </w:tcPr>
          <w:p w14:paraId="6EC4335A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5" w:type="dxa"/>
          </w:tcPr>
          <w:p w14:paraId="77F2FE80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</w:tr>
      <w:tr w:rsidR="009269C9" w:rsidRPr="00533DFC" w14:paraId="003C6937" w14:textId="77777777" w:rsidTr="00283CAF">
        <w:tc>
          <w:tcPr>
            <w:tcW w:w="1547" w:type="dxa"/>
          </w:tcPr>
          <w:p w14:paraId="50528247" w14:textId="77777777" w:rsidR="009269C9" w:rsidRPr="001F2D0B" w:rsidRDefault="009269C9" w:rsidP="009269C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14:paraId="085CBA42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</w:tcPr>
          <w:p w14:paraId="68622EFF" w14:textId="54652CA0" w:rsidR="009269C9" w:rsidRPr="001F2D0B" w:rsidRDefault="009935A8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19B1CF3F" w14:textId="77777777" w:rsidR="009269C9" w:rsidRPr="001F2D0B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56858DC" w14:textId="38B03E51" w:rsidR="009269C9" w:rsidRPr="001F2D0B" w:rsidRDefault="009935A8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1F25D9DF" w14:textId="77777777" w:rsidR="009269C9" w:rsidRPr="001F2D0B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</w:tcPr>
          <w:p w14:paraId="0A2413B6" w14:textId="08A0B33E" w:rsidR="009269C9" w:rsidRPr="001F2D0B" w:rsidRDefault="009935A8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65" w:type="dxa"/>
          </w:tcPr>
          <w:p w14:paraId="2514DC79" w14:textId="77777777" w:rsidR="009269C9" w:rsidRPr="001F2D0B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5" w:type="dxa"/>
          </w:tcPr>
          <w:p w14:paraId="2C5AE001" w14:textId="2FC94360" w:rsidR="009269C9" w:rsidRPr="001F2D0B" w:rsidRDefault="009935A8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35505C3B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14:paraId="66EF236A" w14:textId="176625AC" w:rsidR="009269C9" w:rsidRPr="001F2D0B" w:rsidRDefault="009935A8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7F2E8D7E" w14:textId="77777777" w:rsidR="009269C9" w:rsidRPr="001F2D0B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7F721DF" w14:textId="140CD55E" w:rsidR="009269C9" w:rsidRPr="001F2D0B" w:rsidRDefault="009935A8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1EDB2EAC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04" w:type="dxa"/>
          </w:tcPr>
          <w:p w14:paraId="599A3AF9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CD54F08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</w:tcPr>
          <w:p w14:paraId="6E45A0F2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อายุหุ้นกู้</w:t>
            </w:r>
          </w:p>
        </w:tc>
      </w:tr>
      <w:tr w:rsidR="009269C9" w:rsidRPr="00533DFC" w14:paraId="095BF082" w14:textId="77777777" w:rsidTr="00283CAF">
        <w:tc>
          <w:tcPr>
            <w:tcW w:w="1547" w:type="dxa"/>
          </w:tcPr>
          <w:p w14:paraId="289D1BDA" w14:textId="77777777" w:rsidR="009269C9" w:rsidRPr="001F2D0B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E424EDE" w14:textId="77777777" w:rsidR="009269C9" w:rsidRPr="001F2D0B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4" w:type="dxa"/>
            <w:gridSpan w:val="11"/>
          </w:tcPr>
          <w:p w14:paraId="40D86640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36" w:type="dxa"/>
          </w:tcPr>
          <w:p w14:paraId="48D789A7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0FC8B4CC" w14:textId="77777777" w:rsidR="009269C9" w:rsidRPr="001F2D0B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21CCA385" w14:textId="77777777" w:rsidR="009269C9" w:rsidRPr="001F2D0B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42A9DBA4" w14:textId="77777777" w:rsidR="009269C9" w:rsidRPr="001F2D0B" w:rsidRDefault="009269C9" w:rsidP="009269C9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B1D09" w:rsidRPr="00533DFC" w14:paraId="7C1F2746" w14:textId="77777777" w:rsidTr="00784417">
        <w:tc>
          <w:tcPr>
            <w:tcW w:w="1547" w:type="dxa"/>
          </w:tcPr>
          <w:p w14:paraId="2D8CB951" w14:textId="4065427D" w:rsidR="000B1D09" w:rsidRPr="001F2D0B" w:rsidRDefault="009935A8" w:rsidP="000B1D0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2558</w:t>
            </w:r>
          </w:p>
        </w:tc>
        <w:tc>
          <w:tcPr>
            <w:tcW w:w="236" w:type="dxa"/>
          </w:tcPr>
          <w:p w14:paraId="0AAE1D97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54B1D011" w14:textId="53AE0A3F" w:rsidR="000B1D09" w:rsidRPr="001F2D0B" w:rsidRDefault="00D42386" w:rsidP="00D423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880E71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29EDEF7" w14:textId="343A1186" w:rsidR="000B1D09" w:rsidRPr="001F2D0B" w:rsidRDefault="009935A8" w:rsidP="000B1D09">
            <w:pPr>
              <w:tabs>
                <w:tab w:val="decimal" w:pos="1168"/>
              </w:tabs>
              <w:spacing w:line="240" w:lineRule="atLeast"/>
              <w:ind w:left="-43" w:right="-9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580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3DC8260" w14:textId="77777777" w:rsidR="000B1D09" w:rsidRPr="001F2D0B" w:rsidRDefault="000B1D09" w:rsidP="000B1D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0D824BC9" w14:textId="7617A078" w:rsidR="000B1D09" w:rsidRPr="001F2D0B" w:rsidRDefault="00D42386" w:rsidP="00D423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AA20641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4D6DA36" w14:textId="1E8EDDE6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7E00FE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29F8CCAB" w14:textId="352528BB" w:rsidR="000B1D09" w:rsidRPr="001F2D0B" w:rsidRDefault="00D42386" w:rsidP="005A1259">
            <w:pPr>
              <w:spacing w:line="240" w:lineRule="atLeast"/>
              <w:ind w:left="-46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8D07F08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01A6379E" w14:textId="4B189601" w:rsidR="000B1D09" w:rsidRPr="001F2D0B" w:rsidRDefault="009935A8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580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60B0567A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67F27B5B" w14:textId="64E4B689" w:rsidR="000B1D09" w:rsidRPr="001F2D0B" w:rsidRDefault="009935A8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236" w:type="dxa"/>
          </w:tcPr>
          <w:p w14:paraId="5C735315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4F474497" w14:textId="224510BA" w:rsidR="000B1D09" w:rsidRPr="001F2D0B" w:rsidRDefault="009935A8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0B1D09" w:rsidRPr="00533DFC" w14:paraId="37206AC4" w14:textId="77777777" w:rsidTr="00784417">
        <w:tc>
          <w:tcPr>
            <w:tcW w:w="1547" w:type="dxa"/>
          </w:tcPr>
          <w:p w14:paraId="5232A123" w14:textId="43E830DC" w:rsidR="000B1D09" w:rsidRPr="001F2D0B" w:rsidRDefault="009935A8" w:rsidP="000B1D0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2558</w:t>
            </w:r>
          </w:p>
        </w:tc>
        <w:tc>
          <w:tcPr>
            <w:tcW w:w="236" w:type="dxa"/>
          </w:tcPr>
          <w:p w14:paraId="7B5CAD87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2D7A10E0" w14:textId="656DD782" w:rsidR="000B1D09" w:rsidRPr="001F2D0B" w:rsidRDefault="00D42386" w:rsidP="00AA7B59">
            <w:pPr>
              <w:tabs>
                <w:tab w:val="decimal" w:pos="97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36" w:type="dxa"/>
            <w:shd w:val="clear" w:color="auto" w:fill="auto"/>
          </w:tcPr>
          <w:p w14:paraId="3EE62C87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F471801" w14:textId="23BCB655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70937E" w14:textId="77777777" w:rsidR="000B1D09" w:rsidRPr="001F2D0B" w:rsidRDefault="000B1D09" w:rsidP="000B1D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4AD6F3EF" w14:textId="03741BA6" w:rsidR="000B1D09" w:rsidRPr="001F2D0B" w:rsidRDefault="00D42386" w:rsidP="00D423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358E347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413F142" w14:textId="13231C48" w:rsidR="000B1D09" w:rsidRPr="001F2D0B" w:rsidRDefault="009935A8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C1B6258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01989D12" w14:textId="2C75D2F5" w:rsidR="000B1D09" w:rsidRPr="001F2D0B" w:rsidRDefault="00D42386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36" w:type="dxa"/>
          </w:tcPr>
          <w:p w14:paraId="56CE5982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454CC33E" w14:textId="79675A02" w:rsidR="000B1D09" w:rsidRPr="001F2D0B" w:rsidRDefault="009935A8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2CEAFFDC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4E6668B2" w14:textId="2BE80490" w:rsidR="000B1D09" w:rsidRPr="001F2D0B" w:rsidRDefault="009935A8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</w:tcPr>
          <w:p w14:paraId="49CB6355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1AAE9896" w14:textId="7D20631E" w:rsidR="000B1D09" w:rsidRPr="001F2D0B" w:rsidRDefault="009935A8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0B1D09" w:rsidRPr="00533DFC" w14:paraId="2A61269B" w14:textId="77777777" w:rsidTr="00784417">
        <w:tc>
          <w:tcPr>
            <w:tcW w:w="1547" w:type="dxa"/>
          </w:tcPr>
          <w:p w14:paraId="71ACA47C" w14:textId="44B647B5" w:rsidR="000B1D09" w:rsidRPr="001F2D0B" w:rsidRDefault="009935A8" w:rsidP="000B1D0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2559</w:t>
            </w:r>
          </w:p>
        </w:tc>
        <w:tc>
          <w:tcPr>
            <w:tcW w:w="236" w:type="dxa"/>
          </w:tcPr>
          <w:p w14:paraId="072F2D99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7F5067F" w14:textId="41F17250" w:rsidR="000B1D09" w:rsidRPr="001F2D0B" w:rsidRDefault="00D42386" w:rsidP="00AA7B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070DA7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FA39F7F" w14:textId="04B6D4DF" w:rsidR="000B1D09" w:rsidRPr="001F2D0B" w:rsidRDefault="009935A8" w:rsidP="000B1D09">
            <w:pPr>
              <w:tabs>
                <w:tab w:val="decimal" w:pos="1168"/>
              </w:tabs>
              <w:spacing w:line="240" w:lineRule="atLeast"/>
              <w:ind w:left="-43" w:right="-9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32AD78D" w14:textId="77777777" w:rsidR="000B1D09" w:rsidRPr="001F2D0B" w:rsidRDefault="000B1D09" w:rsidP="000B1D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5D9C2558" w14:textId="1855731E" w:rsidR="000B1D09" w:rsidRPr="001F2D0B" w:rsidRDefault="00D42386" w:rsidP="00D423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A519B1A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7B81122" w14:textId="18F037A6" w:rsidR="000B1D09" w:rsidRPr="001F2D0B" w:rsidRDefault="000B1D09" w:rsidP="00AA7B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761347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6BCE6108" w14:textId="3F2ABF92" w:rsidR="000B1D09" w:rsidRPr="001F2D0B" w:rsidRDefault="00D42386" w:rsidP="00AA7B59">
            <w:pPr>
              <w:spacing w:line="240" w:lineRule="atLeast"/>
              <w:ind w:left="-46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76D72BB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6CD74F77" w14:textId="0DEA6E40" w:rsidR="000B1D09" w:rsidRPr="001F2D0B" w:rsidRDefault="009935A8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1B1078C6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61F6172C" w14:textId="60470A9D" w:rsidR="000B1D09" w:rsidRPr="001F2D0B" w:rsidRDefault="009935A8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236" w:type="dxa"/>
          </w:tcPr>
          <w:p w14:paraId="38E3EB9F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1AD2F72D" w14:textId="62490972" w:rsidR="000B1D09" w:rsidRPr="001F2D0B" w:rsidRDefault="009935A8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0B1D09" w:rsidRPr="00533DFC" w14:paraId="5556FEF3" w14:textId="77777777" w:rsidTr="00784417">
        <w:tc>
          <w:tcPr>
            <w:tcW w:w="1547" w:type="dxa"/>
          </w:tcPr>
          <w:p w14:paraId="6C12D70E" w14:textId="6871FB35" w:rsidR="000B1D09" w:rsidRPr="001F2D0B" w:rsidRDefault="009935A8" w:rsidP="000B1D0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2559</w:t>
            </w:r>
          </w:p>
        </w:tc>
        <w:tc>
          <w:tcPr>
            <w:tcW w:w="236" w:type="dxa"/>
          </w:tcPr>
          <w:p w14:paraId="29D1309E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5942F30A" w14:textId="15CEDAFC" w:rsidR="000B1D09" w:rsidRPr="001F2D0B" w:rsidRDefault="00D42386" w:rsidP="00AA7B59">
            <w:pPr>
              <w:tabs>
                <w:tab w:val="decimal" w:pos="97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1,197,000</w:t>
            </w:r>
          </w:p>
        </w:tc>
        <w:tc>
          <w:tcPr>
            <w:tcW w:w="236" w:type="dxa"/>
            <w:shd w:val="clear" w:color="auto" w:fill="auto"/>
          </w:tcPr>
          <w:p w14:paraId="7872B812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40C8AE4" w14:textId="018E0AA1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392C83" w14:textId="77777777" w:rsidR="000B1D09" w:rsidRPr="001F2D0B" w:rsidRDefault="000B1D09" w:rsidP="000B1D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3C6D75B5" w14:textId="73DF1815" w:rsidR="000B1D09" w:rsidRPr="001F2D0B" w:rsidRDefault="00D42386" w:rsidP="00D423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E496B9B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1B204C1" w14:textId="6E1C7297" w:rsidR="000B1D09" w:rsidRPr="001F2D0B" w:rsidRDefault="009935A8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56D4C15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5D0CB817" w14:textId="76280D07" w:rsidR="000B1D09" w:rsidRPr="001F2D0B" w:rsidRDefault="00D42386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1,197,000</w:t>
            </w:r>
          </w:p>
        </w:tc>
        <w:tc>
          <w:tcPr>
            <w:tcW w:w="236" w:type="dxa"/>
          </w:tcPr>
          <w:p w14:paraId="4BFF2ADD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171C3854" w14:textId="5260FD01" w:rsidR="000B1D09" w:rsidRPr="001F2D0B" w:rsidRDefault="009935A8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30A9B267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792DE29F" w14:textId="6AD6C960" w:rsidR="000B1D09" w:rsidRPr="001F2D0B" w:rsidRDefault="009935A8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236" w:type="dxa"/>
          </w:tcPr>
          <w:p w14:paraId="705BD95B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0EAE71F8" w14:textId="6E6ADC79" w:rsidR="000B1D09" w:rsidRPr="001F2D0B" w:rsidRDefault="009935A8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0B1D09" w:rsidRPr="00533DFC" w14:paraId="7C661CBF" w14:textId="77777777" w:rsidTr="00784417">
        <w:tc>
          <w:tcPr>
            <w:tcW w:w="1547" w:type="dxa"/>
          </w:tcPr>
          <w:p w14:paraId="057F918A" w14:textId="7A6F789F" w:rsidR="000B1D09" w:rsidRPr="001F2D0B" w:rsidRDefault="009935A8" w:rsidP="000B1D0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2559</w:t>
            </w:r>
          </w:p>
        </w:tc>
        <w:tc>
          <w:tcPr>
            <w:tcW w:w="236" w:type="dxa"/>
          </w:tcPr>
          <w:p w14:paraId="09FF05C5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178D179B" w14:textId="3BB3A6ED" w:rsidR="000B1D09" w:rsidRPr="001F2D0B" w:rsidRDefault="00D42386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CF6243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20F96CB9" w14:textId="7A78FA2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CCBA85" w14:textId="77777777" w:rsidR="000B1D09" w:rsidRPr="001F2D0B" w:rsidRDefault="000B1D09" w:rsidP="000B1D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181C3478" w14:textId="6C72A5CF" w:rsidR="000B1D09" w:rsidRPr="001F2D0B" w:rsidRDefault="00D42386" w:rsidP="000B1D09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2,640,500</w:t>
            </w:r>
          </w:p>
        </w:tc>
        <w:tc>
          <w:tcPr>
            <w:tcW w:w="265" w:type="dxa"/>
            <w:shd w:val="clear" w:color="auto" w:fill="auto"/>
          </w:tcPr>
          <w:p w14:paraId="0D15A342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224CF48" w14:textId="4002C591" w:rsidR="000B1D09" w:rsidRPr="001F2D0B" w:rsidRDefault="009935A8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14:paraId="2930A864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4AB8D6C0" w14:textId="69A8C7CD" w:rsidR="000B1D09" w:rsidRPr="001F2D0B" w:rsidRDefault="00D42386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2,640,500</w:t>
            </w:r>
          </w:p>
        </w:tc>
        <w:tc>
          <w:tcPr>
            <w:tcW w:w="236" w:type="dxa"/>
          </w:tcPr>
          <w:p w14:paraId="30135619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70DAC875" w14:textId="626F1162" w:rsidR="000B1D09" w:rsidRPr="001F2D0B" w:rsidRDefault="009935A8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36" w:type="dxa"/>
          </w:tcPr>
          <w:p w14:paraId="1449265E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5551B359" w14:textId="03FEEA2A" w:rsidR="000B1D09" w:rsidRPr="001F2D0B" w:rsidRDefault="009935A8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</w:tc>
        <w:tc>
          <w:tcPr>
            <w:tcW w:w="236" w:type="dxa"/>
          </w:tcPr>
          <w:p w14:paraId="3A5A36F2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31FAC50C" w14:textId="0C12C90F" w:rsidR="000B1D09" w:rsidRPr="001F2D0B" w:rsidRDefault="009935A8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0B1D09" w:rsidRPr="00533DFC" w14:paraId="7C929A1D" w14:textId="77777777" w:rsidTr="00784417">
        <w:tc>
          <w:tcPr>
            <w:tcW w:w="1547" w:type="dxa"/>
          </w:tcPr>
          <w:p w14:paraId="4718336C" w14:textId="5189D558" w:rsidR="000B1D09" w:rsidRPr="001F2D0B" w:rsidRDefault="009935A8" w:rsidP="000B1D0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36" w:type="dxa"/>
          </w:tcPr>
          <w:p w14:paraId="06798536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EF82D53" w14:textId="5A4F84A7" w:rsidR="000B1D09" w:rsidRPr="001F2D0B" w:rsidRDefault="00D42386" w:rsidP="00D423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EFB8A6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48B7692" w14:textId="2841A074" w:rsidR="000B1D09" w:rsidRPr="001F2D0B" w:rsidRDefault="009935A8" w:rsidP="000B1D09">
            <w:pPr>
              <w:tabs>
                <w:tab w:val="decimal" w:pos="1168"/>
              </w:tabs>
              <w:spacing w:line="240" w:lineRule="atLeast"/>
              <w:ind w:left="-43" w:right="-9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55096B4" w14:textId="77777777" w:rsidR="000B1D09" w:rsidRPr="001F2D0B" w:rsidRDefault="000B1D09" w:rsidP="000B1D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5FB26529" w14:textId="48B55320" w:rsidR="000B1D09" w:rsidRPr="001F2D0B" w:rsidRDefault="00D42386" w:rsidP="00D423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9DFB3B4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5FDEA1D" w14:textId="52ADBB8F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0B3FB1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2F97252B" w14:textId="535C28E3" w:rsidR="000B1D09" w:rsidRPr="001F2D0B" w:rsidRDefault="00D42386" w:rsidP="00D423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479C17B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5E0063DF" w14:textId="5B8063AD" w:rsidR="000B1D09" w:rsidRPr="001F2D0B" w:rsidRDefault="009935A8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50045A32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5205177D" w14:textId="37F315B2" w:rsidR="000B1D09" w:rsidRPr="001F2D0B" w:rsidRDefault="009935A8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236" w:type="dxa"/>
          </w:tcPr>
          <w:p w14:paraId="286302C2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796D98FA" w14:textId="49D508A0" w:rsidR="000B1D09" w:rsidRPr="001F2D0B" w:rsidRDefault="009935A8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B1D09"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712EAF" w:rsidRPr="00533DFC" w14:paraId="3A8BF67D" w14:textId="77777777" w:rsidTr="00784417">
        <w:tc>
          <w:tcPr>
            <w:tcW w:w="1547" w:type="dxa"/>
          </w:tcPr>
          <w:p w14:paraId="1F2F4EF0" w14:textId="0613DA7C" w:rsidR="00712EAF" w:rsidRPr="001F2D0B" w:rsidRDefault="00712EAF" w:rsidP="00712EA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11 </w:t>
            </w:r>
            <w:r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6" w:type="dxa"/>
          </w:tcPr>
          <w:p w14:paraId="74F3FF29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4F90CE04" w14:textId="4CAAF65B" w:rsidR="00712EAF" w:rsidRPr="001F2D0B" w:rsidRDefault="00712EAF" w:rsidP="00AA7B59">
            <w:pPr>
              <w:tabs>
                <w:tab w:val="decimal" w:pos="97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</w:t>
            </w:r>
            <w:r w:rsidR="002C0C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013C4EB1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1A38A9C" w14:textId="139E30D3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093FE3" w14:textId="77777777" w:rsidR="00712EAF" w:rsidRPr="001F2D0B" w:rsidRDefault="00712EAF" w:rsidP="00712E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4FE4DC2A" w14:textId="2B407921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9DF09C2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C860A6E" w14:textId="33D7CDAF" w:rsidR="00712EAF" w:rsidRPr="001F2D0B" w:rsidRDefault="00712EAF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3,530,000</w:t>
            </w:r>
          </w:p>
        </w:tc>
        <w:tc>
          <w:tcPr>
            <w:tcW w:w="236" w:type="dxa"/>
            <w:shd w:val="clear" w:color="auto" w:fill="auto"/>
          </w:tcPr>
          <w:p w14:paraId="5D4AE537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D486538" w14:textId="129A2B95" w:rsidR="00712EAF" w:rsidRPr="001F2D0B" w:rsidRDefault="00712EAF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3,525,000</w:t>
            </w:r>
          </w:p>
        </w:tc>
        <w:tc>
          <w:tcPr>
            <w:tcW w:w="236" w:type="dxa"/>
          </w:tcPr>
          <w:p w14:paraId="7D5FE0F1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62458851" w14:textId="754CF1C4" w:rsidR="00712EAF" w:rsidRPr="001F2D0B" w:rsidRDefault="00712EAF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3,530,000</w:t>
            </w:r>
          </w:p>
        </w:tc>
        <w:tc>
          <w:tcPr>
            <w:tcW w:w="236" w:type="dxa"/>
          </w:tcPr>
          <w:p w14:paraId="208B748D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210318FF" w14:textId="78A3B28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4.10</w:t>
            </w:r>
          </w:p>
        </w:tc>
        <w:tc>
          <w:tcPr>
            <w:tcW w:w="236" w:type="dxa"/>
          </w:tcPr>
          <w:p w14:paraId="0EE2A4F7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27DF3F4B" w14:textId="02504823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712EAF" w:rsidRPr="00533DFC" w14:paraId="35B61840" w14:textId="77777777" w:rsidTr="00784417">
        <w:tc>
          <w:tcPr>
            <w:tcW w:w="1547" w:type="dxa"/>
          </w:tcPr>
          <w:p w14:paraId="267BF5E0" w14:textId="2C3DA94B" w:rsidR="00712EAF" w:rsidRPr="001F2D0B" w:rsidRDefault="00712EAF" w:rsidP="00712EA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6" w:type="dxa"/>
          </w:tcPr>
          <w:p w14:paraId="7C944B64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601D444C" w14:textId="7DE103FF" w:rsidR="00712EAF" w:rsidRPr="001F2D0B" w:rsidRDefault="00712EAF" w:rsidP="00AA7B59">
            <w:pPr>
              <w:tabs>
                <w:tab w:val="decimal" w:pos="97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5DD1F2F2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A6217DD" w14:textId="126AD61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3A4CFC" w14:textId="77777777" w:rsidR="00712EAF" w:rsidRPr="001F2D0B" w:rsidRDefault="00712EAF" w:rsidP="00712E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57A80EE7" w14:textId="6373BB81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55085F7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5D3038FC" w14:textId="727AFA8D" w:rsidR="00712EAF" w:rsidRPr="001F2D0B" w:rsidRDefault="00712EAF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1E06F6BD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0C346650" w14:textId="067692D5" w:rsidR="00712EAF" w:rsidRPr="001F2D0B" w:rsidRDefault="00712EAF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236" w:type="dxa"/>
          </w:tcPr>
          <w:p w14:paraId="5145C0A3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7BFC022E" w14:textId="18768C1A" w:rsidR="00712EAF" w:rsidRPr="001F2D0B" w:rsidRDefault="00712EAF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236" w:type="dxa"/>
          </w:tcPr>
          <w:p w14:paraId="0DEC9E2B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497C8A0C" w14:textId="167C24CC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3.80</w:t>
            </w:r>
          </w:p>
        </w:tc>
        <w:tc>
          <w:tcPr>
            <w:tcW w:w="236" w:type="dxa"/>
          </w:tcPr>
          <w:p w14:paraId="49C8D190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381C6E09" w14:textId="5EE60BEA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10 </w:t>
            </w:r>
            <w:r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30</w:t>
            </w:r>
            <w:r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วัน</w:t>
            </w:r>
          </w:p>
        </w:tc>
      </w:tr>
      <w:tr w:rsidR="00712EAF" w:rsidRPr="00533DFC" w14:paraId="46943999" w14:textId="77777777" w:rsidTr="00784417">
        <w:tc>
          <w:tcPr>
            <w:tcW w:w="1547" w:type="dxa"/>
          </w:tcPr>
          <w:p w14:paraId="25CD25F2" w14:textId="5FC245A7" w:rsidR="00712EAF" w:rsidRPr="001F2D0B" w:rsidRDefault="00712EAF" w:rsidP="00712EA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11 </w:t>
            </w:r>
            <w:r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กรกฎาคม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6" w:type="dxa"/>
          </w:tcPr>
          <w:p w14:paraId="4A356E75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EDB6B85" w14:textId="29C427AF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B8D889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857C621" w14:textId="5614AC4A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58A8F7" w14:textId="77777777" w:rsidR="00712EAF" w:rsidRPr="001F2D0B" w:rsidRDefault="00712EAF" w:rsidP="00712E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665708C9" w14:textId="034728F4" w:rsidR="00712EAF" w:rsidRPr="001F2D0B" w:rsidRDefault="00712EAF" w:rsidP="00712EAF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65" w:type="dxa"/>
            <w:shd w:val="clear" w:color="auto" w:fill="auto"/>
          </w:tcPr>
          <w:p w14:paraId="33F8E6EE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6EBFFF1E" w14:textId="6541F39D" w:rsidR="00712EAF" w:rsidRPr="001F2D0B" w:rsidRDefault="00712EAF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56AB06C0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7A2EE078" w14:textId="0DEB9F91" w:rsidR="00712EAF" w:rsidRPr="001F2D0B" w:rsidRDefault="00712EAF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36" w:type="dxa"/>
          </w:tcPr>
          <w:p w14:paraId="73664AEF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3655B008" w14:textId="3F1A6AAE" w:rsidR="00712EAF" w:rsidRPr="001F2D0B" w:rsidRDefault="00712EAF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36" w:type="dxa"/>
          </w:tcPr>
          <w:p w14:paraId="104EEA77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3E859C9D" w14:textId="5E243CA4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3.90</w:t>
            </w:r>
          </w:p>
        </w:tc>
        <w:tc>
          <w:tcPr>
            <w:tcW w:w="236" w:type="dxa"/>
          </w:tcPr>
          <w:p w14:paraId="26D61485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7DDDF1DA" w14:textId="32648E51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 </w:t>
            </w:r>
            <w:r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712EAF" w:rsidRPr="00533DFC" w14:paraId="3F6905F1" w14:textId="77777777" w:rsidTr="00784417">
        <w:tc>
          <w:tcPr>
            <w:tcW w:w="1547" w:type="dxa"/>
          </w:tcPr>
          <w:p w14:paraId="3F7270BC" w14:textId="67491778" w:rsidR="00712EAF" w:rsidRPr="001F2D0B" w:rsidRDefault="00712EAF" w:rsidP="00712EA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11 </w:t>
            </w:r>
            <w:r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กรกฎาคม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6" w:type="dxa"/>
          </w:tcPr>
          <w:p w14:paraId="245BA115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6A3F72BA" w14:textId="65333EB6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212A15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658194E" w14:textId="30D0E2ED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CFAF96" w14:textId="77777777" w:rsidR="00712EAF" w:rsidRPr="001F2D0B" w:rsidRDefault="00712EAF" w:rsidP="00712E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168FD6B3" w14:textId="528E754C" w:rsidR="00712EAF" w:rsidRPr="001F2D0B" w:rsidRDefault="00712EAF" w:rsidP="00712EAF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2,888,000</w:t>
            </w:r>
          </w:p>
        </w:tc>
        <w:tc>
          <w:tcPr>
            <w:tcW w:w="265" w:type="dxa"/>
            <w:shd w:val="clear" w:color="auto" w:fill="auto"/>
          </w:tcPr>
          <w:p w14:paraId="272C5643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6AF61BE2" w14:textId="1345B253" w:rsidR="00712EAF" w:rsidRPr="001F2D0B" w:rsidRDefault="00712EAF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2,988,000</w:t>
            </w:r>
          </w:p>
        </w:tc>
        <w:tc>
          <w:tcPr>
            <w:tcW w:w="236" w:type="dxa"/>
            <w:shd w:val="clear" w:color="auto" w:fill="auto"/>
          </w:tcPr>
          <w:p w14:paraId="7E989B3E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3F889A53" w14:textId="2D16C9F2" w:rsidR="00712EAF" w:rsidRPr="001F2D0B" w:rsidRDefault="00712EAF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2,888,000</w:t>
            </w:r>
          </w:p>
        </w:tc>
        <w:tc>
          <w:tcPr>
            <w:tcW w:w="236" w:type="dxa"/>
          </w:tcPr>
          <w:p w14:paraId="76954548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578FC0E8" w14:textId="13092766" w:rsidR="00712EAF" w:rsidRPr="001F2D0B" w:rsidRDefault="00712EAF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2,988,000</w:t>
            </w:r>
          </w:p>
        </w:tc>
        <w:tc>
          <w:tcPr>
            <w:tcW w:w="236" w:type="dxa"/>
          </w:tcPr>
          <w:p w14:paraId="40E877E5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314C7072" w14:textId="68975F1C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4.90</w:t>
            </w:r>
          </w:p>
        </w:tc>
        <w:tc>
          <w:tcPr>
            <w:tcW w:w="236" w:type="dxa"/>
          </w:tcPr>
          <w:p w14:paraId="5C82A09A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1A580FF6" w14:textId="444F15D4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 </w:t>
            </w:r>
            <w:r w:rsidRPr="001F2D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712EAF" w:rsidRPr="00533DFC" w14:paraId="5D91C423" w14:textId="77777777" w:rsidTr="00784417">
        <w:tc>
          <w:tcPr>
            <w:tcW w:w="1547" w:type="dxa"/>
          </w:tcPr>
          <w:p w14:paraId="5F7BC24E" w14:textId="43D1ED92" w:rsidR="00712EAF" w:rsidRPr="001F2D0B" w:rsidRDefault="00712EAF" w:rsidP="00712EA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16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มกราคม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29DA17CF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2ED02223" w14:textId="79F9B9A9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BA6C90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7E38D9A" w14:textId="5323FB95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BC3D1E" w14:textId="77777777" w:rsidR="00712EAF" w:rsidRPr="001F2D0B" w:rsidRDefault="00712EAF" w:rsidP="00712E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13816F29" w14:textId="3C8A0E33" w:rsidR="00712EAF" w:rsidRPr="001F2D0B" w:rsidRDefault="00712EAF" w:rsidP="00712EAF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4,382,700</w:t>
            </w:r>
          </w:p>
        </w:tc>
        <w:tc>
          <w:tcPr>
            <w:tcW w:w="265" w:type="dxa"/>
            <w:shd w:val="clear" w:color="auto" w:fill="auto"/>
          </w:tcPr>
          <w:p w14:paraId="67922167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6C185E62" w14:textId="7B8B56A8" w:rsidR="00712EAF" w:rsidRPr="001F2D0B" w:rsidRDefault="00712EAF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4,382,700</w:t>
            </w:r>
          </w:p>
        </w:tc>
        <w:tc>
          <w:tcPr>
            <w:tcW w:w="236" w:type="dxa"/>
            <w:shd w:val="clear" w:color="auto" w:fill="auto"/>
          </w:tcPr>
          <w:p w14:paraId="7DE9BA01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0A91A17E" w14:textId="17CF8562" w:rsidR="00712EAF" w:rsidRPr="001F2D0B" w:rsidRDefault="00712EAF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4,382,700</w:t>
            </w:r>
          </w:p>
        </w:tc>
        <w:tc>
          <w:tcPr>
            <w:tcW w:w="236" w:type="dxa"/>
          </w:tcPr>
          <w:p w14:paraId="0FED0C42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13FBFD45" w14:textId="06BF682C" w:rsidR="00712EAF" w:rsidRPr="001F2D0B" w:rsidRDefault="00712EAF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4,382,700</w:t>
            </w:r>
          </w:p>
        </w:tc>
        <w:tc>
          <w:tcPr>
            <w:tcW w:w="236" w:type="dxa"/>
          </w:tcPr>
          <w:p w14:paraId="453009DF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5EF786A1" w14:textId="04786ED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3.50</w:t>
            </w:r>
          </w:p>
        </w:tc>
        <w:tc>
          <w:tcPr>
            <w:tcW w:w="236" w:type="dxa"/>
          </w:tcPr>
          <w:p w14:paraId="58F4A76D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3CC7F1BD" w14:textId="787F845C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</w:tr>
      <w:tr w:rsidR="00712EAF" w:rsidRPr="00533DFC" w14:paraId="31B086DA" w14:textId="77777777" w:rsidTr="00784417">
        <w:tc>
          <w:tcPr>
            <w:tcW w:w="1547" w:type="dxa"/>
          </w:tcPr>
          <w:p w14:paraId="366AC89F" w14:textId="2A76CFF8" w:rsidR="00712EAF" w:rsidRPr="001F2D0B" w:rsidRDefault="00712EAF" w:rsidP="00712EA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กรกฎาคม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399F39F4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2C7F1657" w14:textId="7C5477A9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88D323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6189CC9" w14:textId="4CDD2044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43B844" w14:textId="77777777" w:rsidR="00712EAF" w:rsidRPr="001F2D0B" w:rsidRDefault="00712EAF" w:rsidP="00712E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2600DC40" w14:textId="174F81DD" w:rsidR="00712EAF" w:rsidRPr="001F2D0B" w:rsidRDefault="00712EAF" w:rsidP="00712EAF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4,127,000</w:t>
            </w:r>
          </w:p>
        </w:tc>
        <w:tc>
          <w:tcPr>
            <w:tcW w:w="265" w:type="dxa"/>
            <w:shd w:val="clear" w:color="auto" w:fill="auto"/>
          </w:tcPr>
          <w:p w14:paraId="0A0E4B09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61614C31" w14:textId="5707774E" w:rsidR="00712EAF" w:rsidRPr="001F2D0B" w:rsidRDefault="00712EAF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4,127,000</w:t>
            </w:r>
          </w:p>
        </w:tc>
        <w:tc>
          <w:tcPr>
            <w:tcW w:w="236" w:type="dxa"/>
            <w:shd w:val="clear" w:color="auto" w:fill="auto"/>
          </w:tcPr>
          <w:p w14:paraId="6CB4EF48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744C842E" w14:textId="0F3CC6BD" w:rsidR="00712EAF" w:rsidRPr="001F2D0B" w:rsidRDefault="00712EAF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4,127,000</w:t>
            </w:r>
          </w:p>
        </w:tc>
        <w:tc>
          <w:tcPr>
            <w:tcW w:w="236" w:type="dxa"/>
          </w:tcPr>
          <w:p w14:paraId="3677CFA0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2D64EACB" w14:textId="338D8BBE" w:rsidR="00712EAF" w:rsidRPr="001F2D0B" w:rsidRDefault="00712EAF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4,127,000</w:t>
            </w:r>
          </w:p>
        </w:tc>
        <w:tc>
          <w:tcPr>
            <w:tcW w:w="236" w:type="dxa"/>
          </w:tcPr>
          <w:p w14:paraId="13903408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1E28D8EC" w14:textId="4D8BEBE4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4.25</w:t>
            </w:r>
          </w:p>
        </w:tc>
        <w:tc>
          <w:tcPr>
            <w:tcW w:w="236" w:type="dxa"/>
          </w:tcPr>
          <w:p w14:paraId="20168A30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1BC00C9C" w14:textId="754D31D0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9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712EAF" w:rsidRPr="00533DFC" w14:paraId="55B679B1" w14:textId="77777777" w:rsidTr="00712EAF">
        <w:tc>
          <w:tcPr>
            <w:tcW w:w="1547" w:type="dxa"/>
          </w:tcPr>
          <w:p w14:paraId="1B0404A6" w14:textId="634EB585" w:rsidR="00712EAF" w:rsidRPr="001F2D0B" w:rsidRDefault="00712EAF" w:rsidP="00712EA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พฤศจิกายน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04331340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676218B" w14:textId="4F7F848E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F19A2D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BB49188" w14:textId="56D5F834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3FD883" w14:textId="77777777" w:rsidR="00712EAF" w:rsidRPr="001F2D0B" w:rsidRDefault="00712EAF" w:rsidP="00712E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1161E5B8" w14:textId="6035ABC3" w:rsidR="00712EAF" w:rsidRPr="001F2D0B" w:rsidRDefault="00712EAF" w:rsidP="00712EAF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3,515,300</w:t>
            </w:r>
          </w:p>
        </w:tc>
        <w:tc>
          <w:tcPr>
            <w:tcW w:w="265" w:type="dxa"/>
            <w:shd w:val="clear" w:color="auto" w:fill="auto"/>
          </w:tcPr>
          <w:p w14:paraId="73B68C4C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D313240" w14:textId="08792B05" w:rsidR="00712EAF" w:rsidRPr="001F2D0B" w:rsidRDefault="00712EAF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3,515,300</w:t>
            </w:r>
          </w:p>
        </w:tc>
        <w:tc>
          <w:tcPr>
            <w:tcW w:w="236" w:type="dxa"/>
            <w:shd w:val="clear" w:color="auto" w:fill="auto"/>
          </w:tcPr>
          <w:p w14:paraId="236197CB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720918B7" w14:textId="29A0F4BD" w:rsidR="00712EAF" w:rsidRPr="001F2D0B" w:rsidRDefault="00712EAF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3,515,300</w:t>
            </w:r>
          </w:p>
        </w:tc>
        <w:tc>
          <w:tcPr>
            <w:tcW w:w="236" w:type="dxa"/>
          </w:tcPr>
          <w:p w14:paraId="620619BE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1F167234" w14:textId="0D185FBB" w:rsidR="00712EAF" w:rsidRPr="001F2D0B" w:rsidRDefault="00712EAF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3,515,300</w:t>
            </w:r>
          </w:p>
        </w:tc>
        <w:tc>
          <w:tcPr>
            <w:tcW w:w="236" w:type="dxa"/>
          </w:tcPr>
          <w:p w14:paraId="3B28091C" w14:textId="714C6DA1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09F2574F" w14:textId="0301EE0B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4.25</w:t>
            </w:r>
          </w:p>
        </w:tc>
        <w:tc>
          <w:tcPr>
            <w:tcW w:w="236" w:type="dxa"/>
          </w:tcPr>
          <w:p w14:paraId="310C26E6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3A3D1E0C" w14:textId="75B48A85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</w:tr>
      <w:tr w:rsidR="00712EAF" w:rsidRPr="00533DFC" w14:paraId="6A0D5B8C" w14:textId="77777777" w:rsidTr="00712EAF">
        <w:tc>
          <w:tcPr>
            <w:tcW w:w="1547" w:type="dxa"/>
          </w:tcPr>
          <w:p w14:paraId="50CC3A8F" w14:textId="73469322" w:rsidR="00712EAF" w:rsidRPr="001F2D0B" w:rsidRDefault="00712EAF" w:rsidP="00712EA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พฤศจิกายน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45EF59F0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0A5A2BCD" w14:textId="6A0D26A8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4F0242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2166CF4" w14:textId="31DE4F2C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5E915A" w14:textId="77777777" w:rsidR="00712EAF" w:rsidRPr="001F2D0B" w:rsidRDefault="00712EAF" w:rsidP="00712E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43FAF2D3" w14:textId="060B45B0" w:rsidR="00712EAF" w:rsidRPr="001F2D0B" w:rsidRDefault="00712EAF" w:rsidP="00712EAF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65" w:type="dxa"/>
            <w:shd w:val="clear" w:color="auto" w:fill="auto"/>
          </w:tcPr>
          <w:p w14:paraId="0D426D49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48673AD2" w14:textId="29C91DCD" w:rsidR="00712EAF" w:rsidRPr="001F2D0B" w:rsidRDefault="00712EAF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36" w:type="dxa"/>
            <w:shd w:val="clear" w:color="auto" w:fill="auto"/>
          </w:tcPr>
          <w:p w14:paraId="3B48780F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6632B542" w14:textId="1ED9B35B" w:rsidR="00712EAF" w:rsidRPr="001F2D0B" w:rsidRDefault="00712EAF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36" w:type="dxa"/>
          </w:tcPr>
          <w:p w14:paraId="42608EB3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0D4F4E2F" w14:textId="7BB63831" w:rsidR="00712EAF" w:rsidRPr="001F2D0B" w:rsidRDefault="00712EAF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36" w:type="dxa"/>
          </w:tcPr>
          <w:p w14:paraId="36771CCB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129868AC" w14:textId="68D69D81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4.50</w:t>
            </w:r>
          </w:p>
        </w:tc>
        <w:tc>
          <w:tcPr>
            <w:tcW w:w="236" w:type="dxa"/>
          </w:tcPr>
          <w:p w14:paraId="7BF4488D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659040A8" w14:textId="1E241896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</w:tr>
      <w:tr w:rsidR="00712EAF" w:rsidRPr="00533DFC" w14:paraId="616F1336" w14:textId="77777777" w:rsidTr="00712EAF">
        <w:tc>
          <w:tcPr>
            <w:tcW w:w="1547" w:type="dxa"/>
          </w:tcPr>
          <w:p w14:paraId="127F683C" w14:textId="68218AD9" w:rsidR="00712EAF" w:rsidRPr="001F2D0B" w:rsidRDefault="00712EAF" w:rsidP="00712EA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3CCE905A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5B849C45" w14:textId="4D6DC301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6BD92A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976C86C" w14:textId="06DEE811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F39880" w14:textId="77777777" w:rsidR="00712EAF" w:rsidRPr="001F2D0B" w:rsidRDefault="00712EAF" w:rsidP="00712E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182E21FF" w14:textId="22856A76" w:rsidR="00712EAF" w:rsidRPr="001F2D0B" w:rsidRDefault="00712EAF" w:rsidP="00712EAF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65" w:type="dxa"/>
            <w:shd w:val="clear" w:color="auto" w:fill="auto"/>
          </w:tcPr>
          <w:p w14:paraId="3CDAEFA8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628C677" w14:textId="1DFF17C6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52932E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5BE51E48" w14:textId="31198741" w:rsidR="00712EAF" w:rsidRPr="001F2D0B" w:rsidRDefault="00712EAF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7FC7906F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25FD0230" w14:textId="2232A8FF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649BBAF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05B21706" w14:textId="18587B24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4.15</w:t>
            </w:r>
          </w:p>
        </w:tc>
        <w:tc>
          <w:tcPr>
            <w:tcW w:w="236" w:type="dxa"/>
          </w:tcPr>
          <w:p w14:paraId="1C29EAC4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0F2033C7" w14:textId="565D457E" w:rsidR="00712EAF" w:rsidRPr="001F2D0B" w:rsidRDefault="007004ED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712EAF" w:rsidRPr="00533DFC" w14:paraId="0AEA0A1D" w14:textId="77777777" w:rsidTr="00712EAF">
        <w:tc>
          <w:tcPr>
            <w:tcW w:w="1547" w:type="dxa"/>
          </w:tcPr>
          <w:p w14:paraId="62D1C67C" w14:textId="48C3CA49" w:rsidR="00712EAF" w:rsidRPr="001F2D0B" w:rsidRDefault="00712EAF" w:rsidP="00712EA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เมษายน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24B863B5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50D5D65E" w14:textId="30797A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8DB628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591E67C" w14:textId="3F5BFA1A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440799" w14:textId="77777777" w:rsidR="00712EAF" w:rsidRPr="001F2D0B" w:rsidRDefault="00712EAF" w:rsidP="00712E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41E46FCB" w14:textId="4D618951" w:rsidR="00712EAF" w:rsidRPr="001F2D0B" w:rsidRDefault="00712EAF" w:rsidP="00712EAF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65" w:type="dxa"/>
            <w:shd w:val="clear" w:color="auto" w:fill="auto"/>
          </w:tcPr>
          <w:p w14:paraId="73A19848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95C04AF" w14:textId="5E3FD06F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2C713B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600E577" w14:textId="3B668861" w:rsidR="00712EAF" w:rsidRPr="001F2D0B" w:rsidRDefault="00712EAF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B6FB19D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46FDB465" w14:textId="0C8A1376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DFE50CD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706E6E3C" w14:textId="6A5A2402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3.50</w:t>
            </w:r>
          </w:p>
        </w:tc>
        <w:tc>
          <w:tcPr>
            <w:tcW w:w="236" w:type="dxa"/>
          </w:tcPr>
          <w:p w14:paraId="5787E29D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130D93C1" w14:textId="4C76F17E" w:rsidR="00712EAF" w:rsidRPr="001F2D0B" w:rsidRDefault="007004ED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9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712EAF" w:rsidRPr="00533DFC" w14:paraId="3F091B35" w14:textId="77777777" w:rsidTr="00712EAF">
        <w:tc>
          <w:tcPr>
            <w:tcW w:w="1547" w:type="dxa"/>
          </w:tcPr>
          <w:p w14:paraId="5EEB0D68" w14:textId="74491D77" w:rsidR="00712EAF" w:rsidRPr="001F2D0B" w:rsidRDefault="00712EAF" w:rsidP="00712EA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8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ตุลาคม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7A6E2BC4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6F91E800" w14:textId="46968D3D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7E341F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3A2674C" w14:textId="18B5362D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61A6E0" w14:textId="77777777" w:rsidR="00712EAF" w:rsidRPr="001F2D0B" w:rsidRDefault="00712EAF" w:rsidP="00712E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654BB82A" w14:textId="31DDC4AA" w:rsidR="00712EAF" w:rsidRPr="001F2D0B" w:rsidRDefault="00712EAF" w:rsidP="00712EAF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65" w:type="dxa"/>
            <w:shd w:val="clear" w:color="auto" w:fill="auto"/>
          </w:tcPr>
          <w:p w14:paraId="24E50677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0135C998" w14:textId="512C136E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836ED7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583FDE6F" w14:textId="678ABAD1" w:rsidR="00712EAF" w:rsidRPr="001F2D0B" w:rsidRDefault="00712EAF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254533BC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6ADE8890" w14:textId="28193AA9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629F146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4219F919" w14:textId="3739260E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3.55</w:t>
            </w:r>
          </w:p>
        </w:tc>
        <w:tc>
          <w:tcPr>
            <w:tcW w:w="236" w:type="dxa"/>
          </w:tcPr>
          <w:p w14:paraId="797618DB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42A49586" w14:textId="575DB99E" w:rsidR="00712EAF" w:rsidRPr="001F2D0B" w:rsidRDefault="007004ED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712EAF" w:rsidRPr="00533DFC" w14:paraId="59A055F2" w14:textId="77777777" w:rsidTr="00712EAF">
        <w:tc>
          <w:tcPr>
            <w:tcW w:w="1547" w:type="dxa"/>
          </w:tcPr>
          <w:p w14:paraId="3A335445" w14:textId="45635649" w:rsidR="00712EAF" w:rsidRPr="001F2D0B" w:rsidRDefault="00712EAF" w:rsidP="00712EAF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8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ตุลาคม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5E34B2BB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26B99DB5" w14:textId="7AEC2E1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E3E034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61CEE40" w14:textId="51B12F13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ECF267" w14:textId="77777777" w:rsidR="00712EAF" w:rsidRPr="001F2D0B" w:rsidRDefault="00712EAF" w:rsidP="00712E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731C3BA5" w14:textId="23CE783D" w:rsidR="00712EAF" w:rsidRPr="001F2D0B" w:rsidRDefault="00712EAF" w:rsidP="00712EAF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65" w:type="dxa"/>
            <w:shd w:val="clear" w:color="auto" w:fill="auto"/>
          </w:tcPr>
          <w:p w14:paraId="1D292E2B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4FDCD999" w14:textId="22F24C63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94A257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6F24C2B0" w14:textId="502DCC00" w:rsidR="00712EAF" w:rsidRPr="001F2D0B" w:rsidRDefault="00712EAF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704DC708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2D969BA" w14:textId="6AEC1FFC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9B9ED19" w14:textId="77777777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0CC99A8C" w14:textId="138F0634" w:rsidR="00712EAF" w:rsidRPr="001F2D0B" w:rsidRDefault="00712EAF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3.70</w:t>
            </w:r>
          </w:p>
        </w:tc>
        <w:tc>
          <w:tcPr>
            <w:tcW w:w="236" w:type="dxa"/>
          </w:tcPr>
          <w:p w14:paraId="2D3AA4C2" w14:textId="77777777" w:rsidR="00712EAF" w:rsidRPr="001F2D0B" w:rsidRDefault="00712EAF" w:rsidP="00712E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3DCF6D49" w14:textId="2FD7B7FA" w:rsidR="00712EAF" w:rsidRPr="001F2D0B" w:rsidRDefault="007004ED" w:rsidP="00712E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1F2D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11 </w:t>
            </w:r>
            <w:r w:rsidRPr="001F2D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0B1D09" w:rsidRPr="00533DFC" w14:paraId="5625B60D" w14:textId="77777777" w:rsidTr="00784417">
        <w:tc>
          <w:tcPr>
            <w:tcW w:w="1547" w:type="dxa"/>
          </w:tcPr>
          <w:p w14:paraId="3B15C385" w14:textId="77777777" w:rsidR="000B1D09" w:rsidRPr="001F2D0B" w:rsidRDefault="000B1D09" w:rsidP="000B1D09">
            <w:pPr>
              <w:spacing w:line="240" w:lineRule="atLeast"/>
              <w:ind w:left="86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F2D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4CFA9E68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BD47F" w14:textId="5A39F34A" w:rsidR="000B1D09" w:rsidRPr="001F2D0B" w:rsidRDefault="00712EAF" w:rsidP="00AA7B59">
            <w:pPr>
              <w:tabs>
                <w:tab w:val="decimal" w:pos="97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8,567,000</w:t>
            </w:r>
          </w:p>
        </w:tc>
        <w:tc>
          <w:tcPr>
            <w:tcW w:w="236" w:type="dxa"/>
            <w:shd w:val="clear" w:color="auto" w:fill="auto"/>
          </w:tcPr>
          <w:p w14:paraId="0633E861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6755B" w14:textId="06C521D2" w:rsidR="000B1D09" w:rsidRPr="001F2D0B" w:rsidRDefault="009935A8" w:rsidP="000B1D09">
            <w:pPr>
              <w:tabs>
                <w:tab w:val="decimal" w:pos="1168"/>
              </w:tabs>
              <w:spacing w:line="240" w:lineRule="atLeast"/>
              <w:ind w:left="-43" w:right="-9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  <w:r w:rsidR="000B1D09" w:rsidRPr="001F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180</w:t>
            </w:r>
            <w:r w:rsidR="000B1D09" w:rsidRPr="001F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5B0ECAA" w14:textId="77777777" w:rsidR="000B1D09" w:rsidRPr="001F2D0B" w:rsidRDefault="000B1D09" w:rsidP="000B1D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40FF9" w14:textId="555E2C73" w:rsidR="000B1D09" w:rsidRPr="001F2D0B" w:rsidRDefault="00712EAF" w:rsidP="000B1D09">
            <w:pPr>
              <w:spacing w:line="240" w:lineRule="atLeast"/>
              <w:ind w:left="-46" w:right="-4" w:firstLine="22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39,964,200</w:t>
            </w:r>
          </w:p>
        </w:tc>
        <w:tc>
          <w:tcPr>
            <w:tcW w:w="265" w:type="dxa"/>
            <w:shd w:val="clear" w:color="auto" w:fill="auto"/>
          </w:tcPr>
          <w:p w14:paraId="1295919C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FD276" w14:textId="5807E35F" w:rsidR="000B1D09" w:rsidRPr="001F2D0B" w:rsidRDefault="009935A8" w:rsidP="00AA7B59">
            <w:pPr>
              <w:tabs>
                <w:tab w:val="decimal" w:pos="1225"/>
              </w:tabs>
              <w:spacing w:line="240" w:lineRule="atLeast"/>
              <w:ind w:left="-46" w:right="-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</w:t>
            </w:r>
            <w:r w:rsidR="000B1D09" w:rsidRPr="001F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744</w:t>
            </w:r>
            <w:r w:rsidR="000B1D09" w:rsidRPr="001F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0739A29B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1FCE74" w14:textId="5DE46070" w:rsidR="000B1D09" w:rsidRPr="00AA7B59" w:rsidRDefault="00712EAF" w:rsidP="00AA7B59">
            <w:pPr>
              <w:tabs>
                <w:tab w:val="decimal" w:pos="1255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A7B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48,531,200</w:t>
            </w:r>
          </w:p>
        </w:tc>
        <w:tc>
          <w:tcPr>
            <w:tcW w:w="236" w:type="dxa"/>
          </w:tcPr>
          <w:p w14:paraId="6440102E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8B99EF7" w14:textId="2991BE40" w:rsidR="000B1D09" w:rsidRPr="001F2D0B" w:rsidRDefault="009935A8" w:rsidP="00AA7B59">
            <w:pPr>
              <w:tabs>
                <w:tab w:val="decimal" w:pos="1167"/>
              </w:tabs>
              <w:spacing w:line="240" w:lineRule="atLeast"/>
              <w:ind w:left="-46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F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</w:t>
            </w:r>
            <w:r w:rsidR="000B1D09" w:rsidRPr="001F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924</w:t>
            </w:r>
            <w:r w:rsidR="000B1D09" w:rsidRPr="001F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1F2D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</w:tcPr>
          <w:p w14:paraId="54140C92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203328A3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65AAC8C2" w14:textId="77777777" w:rsidR="000B1D09" w:rsidRPr="001F2D0B" w:rsidRDefault="000B1D09" w:rsidP="000B1D0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95" w:type="dxa"/>
          </w:tcPr>
          <w:p w14:paraId="63E4A89F" w14:textId="77777777" w:rsidR="000B1D09" w:rsidRPr="001F2D0B" w:rsidRDefault="000B1D09" w:rsidP="000B1D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</w:tr>
    </w:tbl>
    <w:p w14:paraId="7FC5E5D6" w14:textId="77777777" w:rsidR="007C64FB" w:rsidRPr="00533DFC" w:rsidRDefault="007C64FB" w:rsidP="007C64FB">
      <w:pPr>
        <w:pStyle w:val="Caption"/>
        <w:numPr>
          <w:ilvl w:val="0"/>
          <w:numId w:val="0"/>
        </w:numPr>
        <w:ind w:left="900" w:hanging="540"/>
        <w:rPr>
          <w:rFonts w:asciiTheme="majorBidi" w:hAnsiTheme="majorBidi" w:cstheme="majorBidi"/>
          <w:sz w:val="23"/>
          <w:szCs w:val="23"/>
          <w:highlight w:val="yellow"/>
          <w:cs/>
        </w:rPr>
      </w:pPr>
    </w:p>
    <w:p w14:paraId="660F5021" w14:textId="77777777" w:rsidR="007C64FB" w:rsidRPr="00533DFC" w:rsidRDefault="007C64F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en-US"/>
        </w:rPr>
      </w:pPr>
      <w:r w:rsidRPr="00533DFC">
        <w:rPr>
          <w:rFonts w:asciiTheme="majorBidi" w:hAnsiTheme="majorBidi" w:cstheme="majorBidi"/>
          <w:highlight w:val="yellow"/>
          <w:cs/>
        </w:rPr>
        <w:br w:type="page"/>
      </w:r>
    </w:p>
    <w:p w14:paraId="7481F8E6" w14:textId="77777777" w:rsidR="00CD1F05" w:rsidRPr="00533DFC" w:rsidRDefault="00CD1F05" w:rsidP="00C23539">
      <w:pPr>
        <w:pStyle w:val="Caption"/>
        <w:ind w:hanging="900"/>
        <w:rPr>
          <w:rFonts w:asciiTheme="majorBidi" w:hAnsiTheme="majorBidi" w:cstheme="majorBidi"/>
          <w:highlight w:val="yellow"/>
          <w:cs/>
        </w:rPr>
        <w:sectPr w:rsidR="00CD1F05" w:rsidRPr="00533DFC" w:rsidSect="00CD1F05">
          <w:headerReference w:type="default" r:id="rId19"/>
          <w:footerReference w:type="default" r:id="rId20"/>
          <w:pgSz w:w="16834" w:h="11909" w:orient="landscape" w:code="9"/>
          <w:pgMar w:top="1152" w:right="691" w:bottom="1152" w:left="720" w:header="706" w:footer="706" w:gutter="0"/>
          <w:cols w:space="737"/>
          <w:docGrid w:linePitch="360"/>
        </w:sectPr>
      </w:pPr>
    </w:p>
    <w:p w14:paraId="39367383" w14:textId="77777777" w:rsidR="00144F7F" w:rsidRPr="00105E66" w:rsidRDefault="00965A20" w:rsidP="00C23539">
      <w:pPr>
        <w:pStyle w:val="Caption"/>
        <w:ind w:hanging="900"/>
        <w:rPr>
          <w:rFonts w:asciiTheme="majorBidi" w:hAnsiTheme="majorBidi" w:cstheme="majorBidi"/>
        </w:rPr>
      </w:pPr>
      <w:r w:rsidRPr="00105E66">
        <w:rPr>
          <w:rFonts w:asciiTheme="majorBidi" w:hAnsiTheme="majorBidi" w:cstheme="majorBidi"/>
          <w:cs/>
        </w:rPr>
        <w:lastRenderedPageBreak/>
        <w:t>เจ้าหนี้การค้า</w:t>
      </w:r>
    </w:p>
    <w:p w14:paraId="78FA280D" w14:textId="77777777" w:rsidR="00144F7F" w:rsidRPr="00105E66" w:rsidRDefault="00144F7F" w:rsidP="00283CAF">
      <w:pPr>
        <w:pStyle w:val="Bo-Blankline"/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8407ED" w:rsidRPr="00105E66" w14:paraId="4E1C5D5B" w14:textId="77777777" w:rsidTr="009D665E">
        <w:tc>
          <w:tcPr>
            <w:tcW w:w="3078" w:type="dxa"/>
          </w:tcPr>
          <w:p w14:paraId="2FDF7528" w14:textId="77777777" w:rsidR="008407ED" w:rsidRPr="00105E66" w:rsidRDefault="008407ED" w:rsidP="00B56688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A9E51E1" w14:textId="77777777" w:rsidR="008407ED" w:rsidRPr="00105E66" w:rsidRDefault="008407E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16B7F01E" w14:textId="77777777" w:rsidR="008407ED" w:rsidRPr="00105E66" w:rsidRDefault="008407ED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E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9837E66" w14:textId="77777777" w:rsidR="008407ED" w:rsidRPr="00105E66" w:rsidRDefault="008407ED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3494DE2E" w14:textId="77777777" w:rsidR="008407ED" w:rsidRPr="00105E66" w:rsidRDefault="008407ED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E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105E" w:rsidRPr="00105E66" w14:paraId="2530FF15" w14:textId="77777777" w:rsidTr="009D665E">
        <w:tc>
          <w:tcPr>
            <w:tcW w:w="3078" w:type="dxa"/>
          </w:tcPr>
          <w:p w14:paraId="31365350" w14:textId="77777777" w:rsidR="00D5105E" w:rsidRPr="00105E66" w:rsidRDefault="00D5105E" w:rsidP="00D5105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0C26E315" w14:textId="77777777" w:rsidR="00D5105E" w:rsidRPr="00105E6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5E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4AE246E3" w14:textId="644FC74C" w:rsidR="00D5105E" w:rsidRPr="00105E66" w:rsidRDefault="009935A8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65C65D63" w14:textId="77777777" w:rsidR="00D5105E" w:rsidRPr="00105E66" w:rsidRDefault="00D5105E" w:rsidP="00D5105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5F98086" w14:textId="3284BC08" w:rsidR="00D5105E" w:rsidRPr="00105E66" w:rsidRDefault="009935A8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4FC45B30" w14:textId="77777777" w:rsidR="00D5105E" w:rsidRPr="00105E6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AEB175B" w14:textId="6DFED7DF" w:rsidR="00D5105E" w:rsidRPr="00105E66" w:rsidRDefault="009935A8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67EBCC82" w14:textId="77777777" w:rsidR="00D5105E" w:rsidRPr="00105E66" w:rsidRDefault="00D5105E" w:rsidP="00D5105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C1177E2" w14:textId="48EDC601" w:rsidR="00D5105E" w:rsidRPr="00105E66" w:rsidRDefault="009935A8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5105E" w:rsidRPr="00105E66" w14:paraId="4F71E661" w14:textId="77777777" w:rsidTr="009D665E">
        <w:tc>
          <w:tcPr>
            <w:tcW w:w="3078" w:type="dxa"/>
          </w:tcPr>
          <w:p w14:paraId="63B68445" w14:textId="77777777" w:rsidR="00D5105E" w:rsidRPr="00105E66" w:rsidRDefault="00D5105E" w:rsidP="00D5105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6BFD3B62" w14:textId="77777777" w:rsidR="00D5105E" w:rsidRPr="00105E6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6CDC0327" w14:textId="77777777" w:rsidR="00D5105E" w:rsidRPr="00105E66" w:rsidRDefault="00D5105E" w:rsidP="00D5105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5E6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05E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05E6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05E66" w:rsidRPr="00105E66" w14:paraId="6C6059F1" w14:textId="77777777" w:rsidTr="009C7312">
        <w:tc>
          <w:tcPr>
            <w:tcW w:w="3078" w:type="dxa"/>
          </w:tcPr>
          <w:p w14:paraId="5F9FF0C7" w14:textId="77777777" w:rsidR="00105E66" w:rsidRPr="00105E66" w:rsidRDefault="00105E66" w:rsidP="00105E6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5E6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0" w:type="dxa"/>
            <w:vAlign w:val="center"/>
          </w:tcPr>
          <w:p w14:paraId="15E4DE75" w14:textId="1B54749E" w:rsidR="00105E66" w:rsidRPr="00105E66" w:rsidRDefault="009935A8" w:rsidP="00105E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0836F205" w14:textId="4D89D5DA" w:rsidR="00105E66" w:rsidRPr="0006451E" w:rsidRDefault="0006451E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F2D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12,029</w:t>
            </w:r>
          </w:p>
        </w:tc>
        <w:tc>
          <w:tcPr>
            <w:tcW w:w="236" w:type="dxa"/>
            <w:vAlign w:val="center"/>
          </w:tcPr>
          <w:p w14:paraId="3EEF502E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E3CE8C" w14:textId="7BACAF7D" w:rsidR="00105E66" w:rsidRPr="00105E66" w:rsidRDefault="009935A8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  <w:r w:rsidR="00105E66" w:rsidRPr="00105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  <w:tc>
          <w:tcPr>
            <w:tcW w:w="236" w:type="dxa"/>
            <w:vAlign w:val="center"/>
          </w:tcPr>
          <w:p w14:paraId="2777C8E5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962D2BB" w14:textId="4076443A" w:rsidR="00105E66" w:rsidRPr="00105E66" w:rsidRDefault="0006451E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373,773</w:t>
            </w:r>
          </w:p>
        </w:tc>
        <w:tc>
          <w:tcPr>
            <w:tcW w:w="236" w:type="dxa"/>
            <w:vAlign w:val="center"/>
          </w:tcPr>
          <w:p w14:paraId="1F3B2C19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177E98" w14:textId="52F97D02" w:rsidR="00105E66" w:rsidRPr="00105E66" w:rsidRDefault="009935A8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  <w:r w:rsidR="00105E66" w:rsidRPr="00105E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053</w:t>
            </w:r>
          </w:p>
        </w:tc>
      </w:tr>
      <w:tr w:rsidR="00105E66" w:rsidRPr="00105E66" w14:paraId="64B8AE7E" w14:textId="77777777" w:rsidTr="009C7312">
        <w:tc>
          <w:tcPr>
            <w:tcW w:w="3078" w:type="dxa"/>
          </w:tcPr>
          <w:p w14:paraId="476772C1" w14:textId="77777777" w:rsidR="00105E66" w:rsidRPr="00105E66" w:rsidRDefault="00105E66" w:rsidP="00105E6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5E6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105E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E6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50" w:type="dxa"/>
            <w:vAlign w:val="center"/>
          </w:tcPr>
          <w:p w14:paraId="66AA27DC" w14:textId="77777777" w:rsidR="00105E66" w:rsidRPr="00105E66" w:rsidRDefault="00105E66" w:rsidP="00105E66">
            <w:pPr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C80348" w14:textId="452B5D44" w:rsidR="00105E66" w:rsidRPr="00105E66" w:rsidRDefault="0006451E" w:rsidP="00105E66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1F2D0B">
              <w:rPr>
                <w:rFonts w:asciiTheme="majorBidi" w:hAnsiTheme="majorBidi" w:cstheme="majorBidi"/>
                <w:sz w:val="30"/>
                <w:szCs w:val="30"/>
              </w:rPr>
              <w:t>304,597</w:t>
            </w:r>
          </w:p>
        </w:tc>
        <w:tc>
          <w:tcPr>
            <w:tcW w:w="236" w:type="dxa"/>
            <w:vAlign w:val="center"/>
          </w:tcPr>
          <w:p w14:paraId="1C32AB43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EE0F577" w14:textId="5184C9AA" w:rsidR="00105E66" w:rsidRPr="00105E66" w:rsidRDefault="009935A8" w:rsidP="00105E66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05E66" w:rsidRPr="00105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  <w:r w:rsidR="00105E66" w:rsidRPr="00105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</w:p>
        </w:tc>
        <w:tc>
          <w:tcPr>
            <w:tcW w:w="236" w:type="dxa"/>
            <w:vAlign w:val="center"/>
          </w:tcPr>
          <w:p w14:paraId="7735C50C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4D54FFF" w14:textId="3FF3DF88" w:rsidR="00105E66" w:rsidRPr="00105E66" w:rsidRDefault="0006451E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2,781,91</w:t>
            </w:r>
            <w:r w:rsidR="00FC4BA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14:paraId="666AE68A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E1B3478" w14:textId="7CA56040" w:rsidR="00105E66" w:rsidRPr="00105E66" w:rsidRDefault="009935A8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05E66" w:rsidRPr="00105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068</w:t>
            </w:r>
            <w:r w:rsidR="00105E66" w:rsidRPr="00105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</w:t>
            </w:r>
          </w:p>
        </w:tc>
      </w:tr>
      <w:tr w:rsidR="00105E66" w:rsidRPr="00533DFC" w14:paraId="123473C7" w14:textId="77777777" w:rsidTr="009C7312">
        <w:tc>
          <w:tcPr>
            <w:tcW w:w="3078" w:type="dxa"/>
          </w:tcPr>
          <w:p w14:paraId="1C0AFBE1" w14:textId="77777777" w:rsidR="00105E66" w:rsidRPr="00105E66" w:rsidRDefault="00105E66" w:rsidP="00105E66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E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6C6DB3FD" w14:textId="77777777" w:rsidR="00105E66" w:rsidRPr="00105E66" w:rsidRDefault="00105E66" w:rsidP="00105E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ED52A" w14:textId="30B2177F" w:rsidR="00105E66" w:rsidRPr="00105E66" w:rsidRDefault="0006451E" w:rsidP="00105E66">
            <w:pPr>
              <w:tabs>
                <w:tab w:val="decimal" w:pos="918"/>
              </w:tabs>
              <w:spacing w:line="240" w:lineRule="atLeast"/>
              <w:ind w:left="-508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3,616,</w:t>
            </w:r>
            <w:r w:rsidR="00EA3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626</w:t>
            </w:r>
          </w:p>
        </w:tc>
        <w:tc>
          <w:tcPr>
            <w:tcW w:w="236" w:type="dxa"/>
          </w:tcPr>
          <w:p w14:paraId="33648799" w14:textId="77777777" w:rsidR="00105E66" w:rsidRPr="00105E66" w:rsidRDefault="00105E66" w:rsidP="00105E6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2B2BC2B" w14:textId="6C9F0E7B" w:rsidR="00105E66" w:rsidRPr="00105E66" w:rsidRDefault="009935A8" w:rsidP="00105E66">
            <w:pPr>
              <w:tabs>
                <w:tab w:val="decimal" w:pos="918"/>
              </w:tabs>
              <w:spacing w:line="240" w:lineRule="atLeast"/>
              <w:ind w:left="-508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05E66" w:rsidRPr="00105E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877</w:t>
            </w:r>
            <w:r w:rsidR="00105E66" w:rsidRPr="00105E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681</w:t>
            </w:r>
          </w:p>
        </w:tc>
        <w:tc>
          <w:tcPr>
            <w:tcW w:w="236" w:type="dxa"/>
          </w:tcPr>
          <w:p w14:paraId="0DE99152" w14:textId="77777777" w:rsidR="00105E66" w:rsidRPr="00105E66" w:rsidRDefault="00105E66" w:rsidP="00105E6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8A625" w14:textId="09EAB2D6" w:rsidR="00105E66" w:rsidRPr="00105E66" w:rsidRDefault="0006451E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3,155,68</w:t>
            </w:r>
            <w:r w:rsidR="00FC4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38AAB7D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9E1B047" w14:textId="40DE9679" w:rsidR="00105E66" w:rsidRPr="00105E66" w:rsidRDefault="009935A8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05E66" w:rsidRPr="00105E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453</w:t>
            </w:r>
            <w:r w:rsidR="00105E66" w:rsidRPr="00105E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991</w:t>
            </w:r>
          </w:p>
        </w:tc>
      </w:tr>
    </w:tbl>
    <w:p w14:paraId="014A66EC" w14:textId="77777777" w:rsidR="00144F7F" w:rsidRPr="00533DFC" w:rsidRDefault="00144F7F" w:rsidP="00283CAF">
      <w:pPr>
        <w:pStyle w:val="Bo-Blankline"/>
        <w:rPr>
          <w:highlight w:val="yellow"/>
        </w:rPr>
      </w:pPr>
    </w:p>
    <w:p w14:paraId="1E5B261B" w14:textId="77777777" w:rsidR="00C23539" w:rsidRPr="00105E66" w:rsidRDefault="00C23539" w:rsidP="00F071FE">
      <w:pPr>
        <w:pStyle w:val="Caption"/>
        <w:ind w:hanging="900"/>
        <w:rPr>
          <w:rFonts w:asciiTheme="majorBidi" w:hAnsiTheme="majorBidi" w:cstheme="majorBidi"/>
        </w:rPr>
      </w:pPr>
      <w:r w:rsidRPr="00105E66">
        <w:rPr>
          <w:rFonts w:asciiTheme="majorBidi" w:hAnsiTheme="majorBidi" w:cstheme="majorBidi"/>
          <w:cs/>
        </w:rPr>
        <w:t>เจ้าหนี้อื่น</w:t>
      </w:r>
    </w:p>
    <w:p w14:paraId="29D1A065" w14:textId="77777777" w:rsidR="00573C54" w:rsidRPr="00105E66" w:rsidRDefault="00573C54" w:rsidP="00283CAF">
      <w:pPr>
        <w:pStyle w:val="Bo-Blankline"/>
      </w:pPr>
    </w:p>
    <w:tbl>
      <w:tblPr>
        <w:tblW w:w="9192" w:type="dxa"/>
        <w:tblInd w:w="450" w:type="dxa"/>
        <w:tblLook w:val="04A0" w:firstRow="1" w:lastRow="0" w:firstColumn="1" w:lastColumn="0" w:noHBand="0" w:noVBand="1"/>
      </w:tblPr>
      <w:tblGrid>
        <w:gridCol w:w="3090"/>
        <w:gridCol w:w="706"/>
        <w:gridCol w:w="1209"/>
        <w:gridCol w:w="236"/>
        <w:gridCol w:w="1209"/>
        <w:gridCol w:w="236"/>
        <w:gridCol w:w="1135"/>
        <w:gridCol w:w="236"/>
        <w:gridCol w:w="1135"/>
      </w:tblGrid>
      <w:tr w:rsidR="00573C54" w:rsidRPr="00105E66" w14:paraId="585881CC" w14:textId="77777777" w:rsidTr="00646C7D">
        <w:tc>
          <w:tcPr>
            <w:tcW w:w="3090" w:type="dxa"/>
          </w:tcPr>
          <w:p w14:paraId="6A0305B6" w14:textId="77777777" w:rsidR="00573C54" w:rsidRPr="00105E66" w:rsidRDefault="00573C54" w:rsidP="00B56688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dxa"/>
          </w:tcPr>
          <w:p w14:paraId="10FF1676" w14:textId="77777777" w:rsidR="00573C54" w:rsidRPr="00105E66" w:rsidRDefault="00573C54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4" w:type="dxa"/>
            <w:gridSpan w:val="3"/>
          </w:tcPr>
          <w:p w14:paraId="250D67EA" w14:textId="77777777" w:rsidR="00573C54" w:rsidRPr="00105E66" w:rsidRDefault="00573C5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E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E583495" w14:textId="77777777" w:rsidR="00573C54" w:rsidRPr="00105E66" w:rsidRDefault="00573C54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68E5F0EC" w14:textId="77777777" w:rsidR="00573C54" w:rsidRPr="00105E66" w:rsidRDefault="00573C5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E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9C9" w:rsidRPr="00105E66" w14:paraId="2FB1FF48" w14:textId="77777777" w:rsidTr="00646C7D">
        <w:tc>
          <w:tcPr>
            <w:tcW w:w="3090" w:type="dxa"/>
          </w:tcPr>
          <w:p w14:paraId="567856CF" w14:textId="77777777" w:rsidR="009269C9" w:rsidRPr="00105E66" w:rsidRDefault="009269C9" w:rsidP="009269C9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dxa"/>
          </w:tcPr>
          <w:p w14:paraId="61A72C06" w14:textId="77777777" w:rsidR="009269C9" w:rsidRPr="00105E66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6550C070" w14:textId="14134CE8" w:rsidR="009269C9" w:rsidRPr="00105E66" w:rsidRDefault="009935A8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65F375DB" w14:textId="77777777" w:rsidR="009269C9" w:rsidRPr="00105E66" w:rsidRDefault="009269C9" w:rsidP="009269C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7FD4559" w14:textId="3E09E300" w:rsidR="009269C9" w:rsidRPr="00105E66" w:rsidRDefault="009935A8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A5A4BA9" w14:textId="77777777" w:rsidR="009269C9" w:rsidRPr="00105E66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515748D" w14:textId="37ACEB2A" w:rsidR="009269C9" w:rsidRPr="00105E66" w:rsidRDefault="009935A8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3251D1D" w14:textId="77777777" w:rsidR="009269C9" w:rsidRPr="00105E66" w:rsidRDefault="009269C9" w:rsidP="009269C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1DABDD9" w14:textId="7CE92EB5" w:rsidR="009269C9" w:rsidRPr="00105E66" w:rsidRDefault="009935A8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9269C9" w:rsidRPr="00105E66" w14:paraId="36E48CCB" w14:textId="77777777" w:rsidTr="00646C7D">
        <w:tc>
          <w:tcPr>
            <w:tcW w:w="3090" w:type="dxa"/>
          </w:tcPr>
          <w:p w14:paraId="5A9B31A4" w14:textId="77777777" w:rsidR="009269C9" w:rsidRPr="00105E66" w:rsidRDefault="009269C9" w:rsidP="009269C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dxa"/>
          </w:tcPr>
          <w:p w14:paraId="0ECC3B2B" w14:textId="77777777" w:rsidR="009269C9" w:rsidRPr="00105E66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6" w:type="dxa"/>
            <w:gridSpan w:val="7"/>
          </w:tcPr>
          <w:p w14:paraId="4C06AB40" w14:textId="77777777" w:rsidR="009269C9" w:rsidRPr="00105E66" w:rsidRDefault="009269C9" w:rsidP="009269C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5E6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05E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05E6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05E66" w:rsidRPr="00105E66" w14:paraId="68AD714A" w14:textId="77777777" w:rsidTr="009C7312">
        <w:tc>
          <w:tcPr>
            <w:tcW w:w="3090" w:type="dxa"/>
          </w:tcPr>
          <w:p w14:paraId="78FA19B7" w14:textId="77777777" w:rsidR="00105E66" w:rsidRPr="00105E66" w:rsidRDefault="00105E66" w:rsidP="00105E6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5E6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06" w:type="dxa"/>
            <w:vAlign w:val="center"/>
          </w:tcPr>
          <w:p w14:paraId="2DB976BF" w14:textId="77777777" w:rsidR="00105E66" w:rsidRPr="00105E66" w:rsidRDefault="00105E66" w:rsidP="00105E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3F0D3B34" w14:textId="422FC6B2" w:rsidR="00105E66" w:rsidRPr="00105E66" w:rsidRDefault="00085FD3" w:rsidP="00105E66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1,124,550</w:t>
            </w:r>
          </w:p>
        </w:tc>
        <w:tc>
          <w:tcPr>
            <w:tcW w:w="236" w:type="dxa"/>
            <w:vAlign w:val="center"/>
          </w:tcPr>
          <w:p w14:paraId="79A50E1B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C1B284E" w14:textId="450C6DE8" w:rsidR="00105E66" w:rsidRPr="00105E66" w:rsidRDefault="009935A8" w:rsidP="00105E66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  <w:r w:rsidR="00105E66" w:rsidRPr="00105E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814</w:t>
            </w:r>
          </w:p>
        </w:tc>
        <w:tc>
          <w:tcPr>
            <w:tcW w:w="236" w:type="dxa"/>
            <w:vAlign w:val="center"/>
          </w:tcPr>
          <w:p w14:paraId="48E613F9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D9916EB" w14:textId="54F634C6" w:rsidR="00105E66" w:rsidRPr="00105E66" w:rsidRDefault="00085FD3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892,395</w:t>
            </w:r>
          </w:p>
        </w:tc>
        <w:tc>
          <w:tcPr>
            <w:tcW w:w="236" w:type="dxa"/>
            <w:vAlign w:val="center"/>
          </w:tcPr>
          <w:p w14:paraId="3510F895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1D4358" w14:textId="3E863DE2" w:rsidR="00105E66" w:rsidRPr="00105E66" w:rsidRDefault="009935A8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  <w:r w:rsidR="00105E66" w:rsidRPr="00105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</w:p>
        </w:tc>
      </w:tr>
      <w:tr w:rsidR="00105E66" w:rsidRPr="00105E66" w14:paraId="0FEEB455" w14:textId="77777777" w:rsidTr="009C7312">
        <w:tc>
          <w:tcPr>
            <w:tcW w:w="3090" w:type="dxa"/>
          </w:tcPr>
          <w:p w14:paraId="60E01A6B" w14:textId="77777777" w:rsidR="00105E66" w:rsidRPr="00105E66" w:rsidRDefault="00105E66" w:rsidP="00105E6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66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เงินมัดจำรับจากการขาย</w:t>
            </w:r>
          </w:p>
        </w:tc>
        <w:tc>
          <w:tcPr>
            <w:tcW w:w="706" w:type="dxa"/>
            <w:vAlign w:val="center"/>
          </w:tcPr>
          <w:p w14:paraId="1062625A" w14:textId="77777777" w:rsidR="00105E66" w:rsidRPr="00105E66" w:rsidRDefault="00105E66" w:rsidP="00105E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2963C441" w14:textId="031472CC" w:rsidR="00105E66" w:rsidRPr="00105E66" w:rsidRDefault="00085FD3" w:rsidP="00105E66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595,442</w:t>
            </w:r>
          </w:p>
        </w:tc>
        <w:tc>
          <w:tcPr>
            <w:tcW w:w="236" w:type="dxa"/>
            <w:vAlign w:val="center"/>
          </w:tcPr>
          <w:p w14:paraId="736CB5DF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C8A180F" w14:textId="1DB726C3" w:rsidR="00105E66" w:rsidRPr="00105E66" w:rsidRDefault="009935A8" w:rsidP="00105E66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</w:t>
            </w:r>
            <w:r w:rsidR="00105E66" w:rsidRPr="00105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</w:p>
        </w:tc>
        <w:tc>
          <w:tcPr>
            <w:tcW w:w="236" w:type="dxa"/>
            <w:vAlign w:val="center"/>
          </w:tcPr>
          <w:p w14:paraId="48C9CE97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1075A37" w14:textId="2C3861C6" w:rsidR="00105E66" w:rsidRPr="00105E66" w:rsidRDefault="00085FD3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505,491</w:t>
            </w:r>
          </w:p>
        </w:tc>
        <w:tc>
          <w:tcPr>
            <w:tcW w:w="236" w:type="dxa"/>
            <w:vAlign w:val="center"/>
          </w:tcPr>
          <w:p w14:paraId="121C9DEA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E2DABF" w14:textId="4AEAF7C7" w:rsidR="00105E66" w:rsidRPr="00105E66" w:rsidRDefault="009935A8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  <w:r w:rsidR="00105E66" w:rsidRPr="00105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</w:tr>
      <w:tr w:rsidR="00105E66" w:rsidRPr="00105E66" w14:paraId="23280496" w14:textId="77777777" w:rsidTr="009C7312">
        <w:tc>
          <w:tcPr>
            <w:tcW w:w="3090" w:type="dxa"/>
          </w:tcPr>
          <w:p w14:paraId="5388E224" w14:textId="77777777" w:rsidR="00105E66" w:rsidRPr="00105E66" w:rsidRDefault="00105E66" w:rsidP="00105E6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6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เงินประกันและเงินมัดจำ</w:t>
            </w:r>
          </w:p>
        </w:tc>
        <w:tc>
          <w:tcPr>
            <w:tcW w:w="706" w:type="dxa"/>
            <w:vAlign w:val="center"/>
          </w:tcPr>
          <w:p w14:paraId="455860EF" w14:textId="77777777" w:rsidR="00105E66" w:rsidRPr="00105E66" w:rsidRDefault="00105E66" w:rsidP="00105E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6A8B9334" w14:textId="236DC212" w:rsidR="00105E66" w:rsidRPr="00105E66" w:rsidRDefault="00085FD3" w:rsidP="00105E66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311,660</w:t>
            </w:r>
          </w:p>
        </w:tc>
        <w:tc>
          <w:tcPr>
            <w:tcW w:w="236" w:type="dxa"/>
            <w:vAlign w:val="center"/>
          </w:tcPr>
          <w:p w14:paraId="079B1EB1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4F515E2" w14:textId="65F3B25D" w:rsidR="00105E66" w:rsidRPr="00105E66" w:rsidRDefault="009935A8" w:rsidP="00105E66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  <w:r w:rsidR="00105E66" w:rsidRPr="00105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  <w:tc>
          <w:tcPr>
            <w:tcW w:w="236" w:type="dxa"/>
            <w:vAlign w:val="center"/>
          </w:tcPr>
          <w:p w14:paraId="2955780A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EEAD18D" w14:textId="329AC713" w:rsidR="00105E66" w:rsidRPr="00105E66" w:rsidRDefault="00085FD3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306,290</w:t>
            </w:r>
          </w:p>
        </w:tc>
        <w:tc>
          <w:tcPr>
            <w:tcW w:w="236" w:type="dxa"/>
            <w:vAlign w:val="center"/>
          </w:tcPr>
          <w:p w14:paraId="2175F7B9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5AD4475" w14:textId="53127268" w:rsidR="00105E66" w:rsidRPr="00105E66" w:rsidRDefault="009935A8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  <w:r w:rsidR="00105E66" w:rsidRPr="00105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060</w:t>
            </w:r>
          </w:p>
        </w:tc>
      </w:tr>
      <w:tr w:rsidR="00105E66" w:rsidRPr="00105E66" w14:paraId="2547005E" w14:textId="77777777" w:rsidTr="009C7312">
        <w:tc>
          <w:tcPr>
            <w:tcW w:w="3090" w:type="dxa"/>
          </w:tcPr>
          <w:p w14:paraId="5144BE4A" w14:textId="77777777" w:rsidR="00105E66" w:rsidRPr="00105E66" w:rsidRDefault="00105E66" w:rsidP="00105E6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6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706" w:type="dxa"/>
            <w:vAlign w:val="center"/>
          </w:tcPr>
          <w:p w14:paraId="554507E1" w14:textId="77777777" w:rsidR="00105E66" w:rsidRPr="00105E66" w:rsidRDefault="00105E66" w:rsidP="00105E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544C2B43" w14:textId="5BC8FA2E" w:rsidR="00105E66" w:rsidRPr="00105E66" w:rsidRDefault="00085FD3" w:rsidP="00105E66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172,023</w:t>
            </w:r>
          </w:p>
        </w:tc>
        <w:tc>
          <w:tcPr>
            <w:tcW w:w="236" w:type="dxa"/>
            <w:vAlign w:val="center"/>
          </w:tcPr>
          <w:p w14:paraId="09249218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B0553A5" w14:textId="142AE855" w:rsidR="00105E66" w:rsidRPr="00105E66" w:rsidRDefault="009935A8" w:rsidP="00105E66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  <w:r w:rsidR="00105E66" w:rsidRPr="00105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  <w:tc>
          <w:tcPr>
            <w:tcW w:w="236" w:type="dxa"/>
            <w:vAlign w:val="center"/>
          </w:tcPr>
          <w:p w14:paraId="7666D23B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19C13D9" w14:textId="26A13583" w:rsidR="00105E66" w:rsidRPr="00105E66" w:rsidRDefault="00085FD3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48,592</w:t>
            </w:r>
          </w:p>
        </w:tc>
        <w:tc>
          <w:tcPr>
            <w:tcW w:w="236" w:type="dxa"/>
            <w:vAlign w:val="center"/>
          </w:tcPr>
          <w:p w14:paraId="3BB253C2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34410D8" w14:textId="54A59018" w:rsidR="00105E66" w:rsidRPr="00105E66" w:rsidRDefault="009935A8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105E66" w:rsidRPr="00105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</w:p>
        </w:tc>
      </w:tr>
      <w:tr w:rsidR="00105E66" w:rsidRPr="00105E66" w14:paraId="404DD597" w14:textId="77777777" w:rsidTr="009C7312">
        <w:tc>
          <w:tcPr>
            <w:tcW w:w="3090" w:type="dxa"/>
          </w:tcPr>
          <w:p w14:paraId="2FE5DE15" w14:textId="77777777" w:rsidR="00105E66" w:rsidRPr="00105E66" w:rsidRDefault="00105E66" w:rsidP="00105E6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6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เจ้าหนี้เครื่องจักร</w:t>
            </w:r>
          </w:p>
        </w:tc>
        <w:tc>
          <w:tcPr>
            <w:tcW w:w="706" w:type="dxa"/>
            <w:vAlign w:val="center"/>
          </w:tcPr>
          <w:p w14:paraId="20858D7E" w14:textId="77777777" w:rsidR="00105E66" w:rsidRPr="00105E66" w:rsidRDefault="00105E66" w:rsidP="00105E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3E91E7A6" w14:textId="7643F0B5" w:rsidR="00105E66" w:rsidRPr="00105E66" w:rsidRDefault="00085FD3" w:rsidP="00105E66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220,634</w:t>
            </w:r>
          </w:p>
        </w:tc>
        <w:tc>
          <w:tcPr>
            <w:tcW w:w="236" w:type="dxa"/>
            <w:vAlign w:val="center"/>
          </w:tcPr>
          <w:p w14:paraId="7E70B314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492F60F" w14:textId="19A7CE7C" w:rsidR="00105E66" w:rsidRPr="00105E66" w:rsidRDefault="009935A8" w:rsidP="00105E66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  <w:r w:rsidR="00105E66" w:rsidRPr="00105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843</w:t>
            </w:r>
          </w:p>
        </w:tc>
        <w:tc>
          <w:tcPr>
            <w:tcW w:w="236" w:type="dxa"/>
            <w:vAlign w:val="center"/>
          </w:tcPr>
          <w:p w14:paraId="54F67796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E56A30A" w14:textId="7C7BA635" w:rsidR="00105E66" w:rsidRPr="00105E66" w:rsidRDefault="00085FD3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185,912</w:t>
            </w:r>
          </w:p>
        </w:tc>
        <w:tc>
          <w:tcPr>
            <w:tcW w:w="236" w:type="dxa"/>
            <w:vAlign w:val="center"/>
          </w:tcPr>
          <w:p w14:paraId="2CB97F8A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5EA0DB" w14:textId="0113C81C" w:rsidR="00105E66" w:rsidRPr="00105E66" w:rsidRDefault="009935A8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  <w:r w:rsidR="00105E66" w:rsidRPr="00105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</w:t>
            </w:r>
          </w:p>
        </w:tc>
      </w:tr>
      <w:tr w:rsidR="00105E66" w:rsidRPr="00105E66" w14:paraId="1674D283" w14:textId="77777777" w:rsidTr="009C7312">
        <w:tc>
          <w:tcPr>
            <w:tcW w:w="3090" w:type="dxa"/>
          </w:tcPr>
          <w:p w14:paraId="0507C824" w14:textId="77777777" w:rsidR="00105E66" w:rsidRPr="00105E66" w:rsidRDefault="00105E66" w:rsidP="00105E6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5E6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706" w:type="dxa"/>
            <w:vAlign w:val="center"/>
          </w:tcPr>
          <w:p w14:paraId="1695CF18" w14:textId="77777777" w:rsidR="00105E66" w:rsidRPr="00105E66" w:rsidRDefault="00105E66" w:rsidP="00105E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0C36802C" w14:textId="4F7CCC9E" w:rsidR="00105E66" w:rsidRPr="00105E66" w:rsidRDefault="00085FD3" w:rsidP="00105E66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C4BAB">
              <w:rPr>
                <w:rFonts w:asciiTheme="majorBidi" w:hAnsiTheme="majorBidi" w:cstheme="majorBidi"/>
                <w:sz w:val="30"/>
                <w:szCs w:val="30"/>
              </w:rPr>
              <w:t>36,866</w:t>
            </w:r>
          </w:p>
        </w:tc>
        <w:tc>
          <w:tcPr>
            <w:tcW w:w="236" w:type="dxa"/>
            <w:vAlign w:val="center"/>
          </w:tcPr>
          <w:p w14:paraId="21DFD128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267B5B6" w14:textId="10CADAF9" w:rsidR="00105E66" w:rsidRPr="00105E66" w:rsidRDefault="009935A8" w:rsidP="00105E66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  <w:r w:rsidR="00105E66" w:rsidRPr="00105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236" w:type="dxa"/>
            <w:vAlign w:val="center"/>
          </w:tcPr>
          <w:p w14:paraId="7FB2DA36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B6A3452" w14:textId="0112E2A5" w:rsidR="00105E66" w:rsidRPr="00105E66" w:rsidRDefault="00085FD3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374,011</w:t>
            </w:r>
          </w:p>
        </w:tc>
        <w:tc>
          <w:tcPr>
            <w:tcW w:w="236" w:type="dxa"/>
            <w:vAlign w:val="center"/>
          </w:tcPr>
          <w:p w14:paraId="0465D415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185D623" w14:textId="54AE64B8" w:rsidR="00105E66" w:rsidRPr="00105E66" w:rsidRDefault="009935A8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447</w:t>
            </w:r>
            <w:r w:rsidR="00105E66" w:rsidRPr="00105E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</w:p>
        </w:tc>
      </w:tr>
      <w:tr w:rsidR="00105E66" w:rsidRPr="00105E66" w14:paraId="78430265" w14:textId="77777777" w:rsidTr="009C7312">
        <w:tc>
          <w:tcPr>
            <w:tcW w:w="3090" w:type="dxa"/>
          </w:tcPr>
          <w:p w14:paraId="1ABC9E3E" w14:textId="77777777" w:rsidR="00105E66" w:rsidRPr="00105E66" w:rsidRDefault="00105E66" w:rsidP="00105E66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E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6" w:type="dxa"/>
          </w:tcPr>
          <w:p w14:paraId="510F8245" w14:textId="77777777" w:rsidR="00105E66" w:rsidRPr="00105E66" w:rsidRDefault="00105E66" w:rsidP="00105E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5716C" w14:textId="1BCE7786" w:rsidR="00105E66" w:rsidRPr="00105E66" w:rsidRDefault="00085FD3" w:rsidP="00105E66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</w:t>
            </w:r>
            <w:r w:rsidR="00FC4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61,175</w:t>
            </w:r>
          </w:p>
        </w:tc>
        <w:tc>
          <w:tcPr>
            <w:tcW w:w="236" w:type="dxa"/>
          </w:tcPr>
          <w:p w14:paraId="7ADD2CB3" w14:textId="77777777" w:rsidR="00105E66" w:rsidRPr="00105E66" w:rsidRDefault="00105E66" w:rsidP="00105E6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1208C185" w14:textId="20AA1E5D" w:rsidR="00105E66" w:rsidRPr="00105E66" w:rsidRDefault="009935A8" w:rsidP="00105E66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05E66" w:rsidRPr="00105E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</w:t>
            </w:r>
            <w:r w:rsidR="00105E66" w:rsidRPr="00105E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830</w:t>
            </w:r>
          </w:p>
        </w:tc>
        <w:tc>
          <w:tcPr>
            <w:tcW w:w="236" w:type="dxa"/>
          </w:tcPr>
          <w:p w14:paraId="74F4D3C5" w14:textId="77777777" w:rsidR="00105E66" w:rsidRPr="00105E66" w:rsidRDefault="00105E66" w:rsidP="00105E6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D1F34" w14:textId="1312C853" w:rsidR="00105E66" w:rsidRPr="00105E66" w:rsidRDefault="00085FD3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2,312,691</w:t>
            </w:r>
          </w:p>
        </w:tc>
        <w:tc>
          <w:tcPr>
            <w:tcW w:w="236" w:type="dxa"/>
          </w:tcPr>
          <w:p w14:paraId="48530ACC" w14:textId="77777777" w:rsidR="00105E66" w:rsidRPr="00105E66" w:rsidRDefault="00105E66" w:rsidP="00105E6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4D20628" w14:textId="72779F25" w:rsidR="00105E66" w:rsidRPr="00105E66" w:rsidRDefault="009935A8" w:rsidP="00105E6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05E66" w:rsidRPr="00105E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748</w:t>
            </w:r>
            <w:r w:rsidR="00105E66" w:rsidRPr="00105E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956</w:t>
            </w:r>
          </w:p>
        </w:tc>
      </w:tr>
    </w:tbl>
    <w:p w14:paraId="3DBFE30A" w14:textId="77777777" w:rsidR="00130268" w:rsidRPr="00105E66" w:rsidRDefault="00130268" w:rsidP="00283CAF">
      <w:pPr>
        <w:pStyle w:val="Bo-Blankline"/>
      </w:pPr>
    </w:p>
    <w:p w14:paraId="0575C456" w14:textId="77777777" w:rsidR="00B94B8F" w:rsidRPr="00DB0892" w:rsidRDefault="003C575D" w:rsidP="003C575D">
      <w:pPr>
        <w:pStyle w:val="Caption"/>
        <w:ind w:hanging="900"/>
        <w:rPr>
          <w:rFonts w:asciiTheme="majorBidi" w:hAnsiTheme="majorBidi" w:cstheme="majorBidi"/>
        </w:rPr>
      </w:pPr>
      <w:r w:rsidRPr="00DB0892">
        <w:rPr>
          <w:rFonts w:asciiTheme="majorBidi" w:hAnsiTheme="majorBidi" w:cstheme="majorBidi"/>
          <w:cs/>
        </w:rPr>
        <w:t>ประมาณการหนี้สิน</w:t>
      </w:r>
      <w:r w:rsidR="00FE0E45" w:rsidRPr="00DB0892">
        <w:rPr>
          <w:rFonts w:asciiTheme="majorBidi" w:hAnsiTheme="majorBidi" w:cstheme="majorBidi"/>
          <w:cs/>
        </w:rPr>
        <w:t>ไม่หมุนเวียน</w:t>
      </w:r>
      <w:r w:rsidRPr="00DB0892">
        <w:rPr>
          <w:rFonts w:asciiTheme="majorBidi" w:hAnsiTheme="majorBidi" w:cstheme="majorBidi"/>
          <w:cs/>
        </w:rPr>
        <w:t>สำหรับ</w:t>
      </w:r>
      <w:r w:rsidR="009C3B63" w:rsidRPr="00DB0892">
        <w:rPr>
          <w:rFonts w:asciiTheme="majorBidi" w:hAnsiTheme="majorBidi" w:cstheme="majorBidi"/>
          <w:cs/>
        </w:rPr>
        <w:t>ผลประโยชน์พนักงาน</w:t>
      </w:r>
    </w:p>
    <w:p w14:paraId="11F9D895" w14:textId="77777777" w:rsidR="0061303D" w:rsidRPr="00DB0892" w:rsidRDefault="0061303D" w:rsidP="00283CAF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61303D" w:rsidRPr="00DB0892" w14:paraId="45721B0A" w14:textId="77777777" w:rsidTr="009D665E">
        <w:tc>
          <w:tcPr>
            <w:tcW w:w="3931" w:type="dxa"/>
          </w:tcPr>
          <w:p w14:paraId="38F68E97" w14:textId="77777777" w:rsidR="0061303D" w:rsidRPr="00DB0892" w:rsidRDefault="0061303D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65C9151D" w14:textId="77777777" w:rsidR="0061303D" w:rsidRPr="00DB0892" w:rsidRDefault="0061303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8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3BE6B4" w14:textId="77777777" w:rsidR="0061303D" w:rsidRPr="00DB0892" w:rsidRDefault="0061303D" w:rsidP="00B566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0B0E7A2F" w14:textId="77777777" w:rsidR="0061303D" w:rsidRPr="00DB0892" w:rsidRDefault="0061303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8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6C7D" w:rsidRPr="00DB0892" w14:paraId="71A6F414" w14:textId="77777777" w:rsidTr="009D665E">
        <w:tc>
          <w:tcPr>
            <w:tcW w:w="3931" w:type="dxa"/>
          </w:tcPr>
          <w:p w14:paraId="458430CA" w14:textId="77777777" w:rsidR="00646C7D" w:rsidRPr="00DB0892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508D45" w14:textId="63F3946D" w:rsidR="00646C7D" w:rsidRPr="00DB0892" w:rsidRDefault="009935A8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C4892BD" w14:textId="77777777" w:rsidR="00646C7D" w:rsidRPr="00DB0892" w:rsidRDefault="00646C7D" w:rsidP="00646C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325478" w14:textId="092B6833" w:rsidR="00646C7D" w:rsidRPr="00DB0892" w:rsidRDefault="009935A8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10DF6A72" w14:textId="77777777" w:rsidR="00646C7D" w:rsidRPr="00DB0892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6034BA3" w14:textId="5048F669" w:rsidR="00646C7D" w:rsidRPr="00DB0892" w:rsidRDefault="009935A8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27799D35" w14:textId="77777777" w:rsidR="00646C7D" w:rsidRPr="00DB0892" w:rsidRDefault="00646C7D" w:rsidP="00646C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F90D0CB" w14:textId="23F01857" w:rsidR="00646C7D" w:rsidRPr="00DB0892" w:rsidRDefault="009935A8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646C7D" w:rsidRPr="00DB0892" w14:paraId="12D1CDB6" w14:textId="77777777" w:rsidTr="009D665E">
        <w:tc>
          <w:tcPr>
            <w:tcW w:w="3931" w:type="dxa"/>
          </w:tcPr>
          <w:p w14:paraId="2CEE98AE" w14:textId="77777777" w:rsidR="00646C7D" w:rsidRPr="00DB0892" w:rsidRDefault="00646C7D" w:rsidP="00646C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586416F6" w14:textId="77777777" w:rsidR="00646C7D" w:rsidRPr="00DB0892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089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B08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B089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46C7D" w:rsidRPr="00DB0892" w14:paraId="2DE756E3" w14:textId="77777777" w:rsidTr="00606DF9">
        <w:tc>
          <w:tcPr>
            <w:tcW w:w="3931" w:type="dxa"/>
          </w:tcPr>
          <w:p w14:paraId="15CD79A4" w14:textId="77777777" w:rsidR="00646C7D" w:rsidRPr="00DB0892" w:rsidRDefault="00646C7D" w:rsidP="00646C7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08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34" w:type="dxa"/>
          </w:tcPr>
          <w:p w14:paraId="06C036BD" w14:textId="77777777" w:rsidR="00646C7D" w:rsidRPr="00DB0892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009FF1" w14:textId="77777777" w:rsidR="00646C7D" w:rsidRPr="00DB0892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04ABA2" w14:textId="77777777" w:rsidR="00646C7D" w:rsidRPr="00DB0892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39197A" w14:textId="77777777" w:rsidR="00646C7D" w:rsidRPr="00DB0892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933CED" w14:textId="77777777" w:rsidR="00646C7D" w:rsidRPr="00DB0892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95479C" w14:textId="77777777" w:rsidR="00646C7D" w:rsidRPr="00DB0892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DE8FAB9" w14:textId="77777777" w:rsidR="00646C7D" w:rsidRPr="00DB0892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6C7D" w:rsidRPr="00DB0892" w14:paraId="1E5EEFF6" w14:textId="77777777" w:rsidTr="00606DF9">
        <w:tc>
          <w:tcPr>
            <w:tcW w:w="3931" w:type="dxa"/>
          </w:tcPr>
          <w:p w14:paraId="1EFD077A" w14:textId="77777777" w:rsidR="00646C7D" w:rsidRPr="00DB0892" w:rsidRDefault="00646C7D" w:rsidP="00646C7D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089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14:paraId="6C1491F5" w14:textId="77777777" w:rsidR="00646C7D" w:rsidRPr="00DB0892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305E82" w14:textId="77777777" w:rsidR="00646C7D" w:rsidRPr="00DB0892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6A6A0D5" w14:textId="77777777" w:rsidR="00646C7D" w:rsidRPr="00DB0892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74CBBF" w14:textId="77777777" w:rsidR="00646C7D" w:rsidRPr="00DB0892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8B912FC" w14:textId="77777777" w:rsidR="00646C7D" w:rsidRPr="00DB0892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1A3B03" w14:textId="77777777" w:rsidR="00646C7D" w:rsidRPr="00DB0892" w:rsidRDefault="00646C7D" w:rsidP="00646C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C56F0C1" w14:textId="77777777" w:rsidR="00646C7D" w:rsidRPr="00DB0892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9C9" w:rsidRPr="00533DFC" w14:paraId="0C5166C9" w14:textId="77777777" w:rsidTr="00606DF9">
        <w:tc>
          <w:tcPr>
            <w:tcW w:w="3931" w:type="dxa"/>
            <w:vAlign w:val="bottom"/>
          </w:tcPr>
          <w:p w14:paraId="3B286DA9" w14:textId="77777777" w:rsidR="009269C9" w:rsidRPr="00DB0892" w:rsidRDefault="009269C9" w:rsidP="009269C9">
            <w:pPr>
              <w:spacing w:line="240" w:lineRule="atLeast"/>
              <w:ind w:left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B089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903B634" w14:textId="071984CC" w:rsidR="009269C9" w:rsidRPr="00DB0892" w:rsidRDefault="00AB3319" w:rsidP="009269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2,257,704</w:t>
            </w:r>
          </w:p>
        </w:tc>
        <w:tc>
          <w:tcPr>
            <w:tcW w:w="236" w:type="dxa"/>
          </w:tcPr>
          <w:p w14:paraId="3E719925" w14:textId="77777777" w:rsidR="009269C9" w:rsidRPr="00DB0892" w:rsidRDefault="009269C9" w:rsidP="009269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70CF962" w14:textId="63D65C61" w:rsidR="009269C9" w:rsidRPr="00DB0892" w:rsidRDefault="009935A8" w:rsidP="009269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00D5F" w:rsidRPr="00DB08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326</w:t>
            </w:r>
            <w:r w:rsidR="00200D5F" w:rsidRPr="00DB08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482</w:t>
            </w:r>
          </w:p>
        </w:tc>
        <w:tc>
          <w:tcPr>
            <w:tcW w:w="236" w:type="dxa"/>
          </w:tcPr>
          <w:p w14:paraId="37C7EF61" w14:textId="77777777" w:rsidR="009269C9" w:rsidRPr="00DB0892" w:rsidRDefault="009269C9" w:rsidP="009269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0C3740B8" w14:textId="7265E2C8" w:rsidR="009269C9" w:rsidRPr="00DB0892" w:rsidRDefault="00AB3319" w:rsidP="009269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1,919,174</w:t>
            </w:r>
          </w:p>
        </w:tc>
        <w:tc>
          <w:tcPr>
            <w:tcW w:w="236" w:type="dxa"/>
          </w:tcPr>
          <w:p w14:paraId="3EBA9C93" w14:textId="77777777" w:rsidR="009269C9" w:rsidRPr="00DB0892" w:rsidRDefault="009269C9" w:rsidP="009269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1815830E" w14:textId="7EC8103E" w:rsidR="009269C9" w:rsidRPr="00DB0892" w:rsidRDefault="009935A8" w:rsidP="009269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00D5F" w:rsidRPr="00DB08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956</w:t>
            </w:r>
            <w:r w:rsidR="00200D5F" w:rsidRPr="00DB08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682</w:t>
            </w:r>
          </w:p>
        </w:tc>
      </w:tr>
    </w:tbl>
    <w:p w14:paraId="29E0F76D" w14:textId="77777777" w:rsidR="00AD786F" w:rsidRPr="00533DFC" w:rsidRDefault="00AD786F" w:rsidP="00AD786F">
      <w:pPr>
        <w:spacing w:line="240" w:lineRule="auto"/>
        <w:rPr>
          <w:rFonts w:asciiTheme="majorBidi" w:hAnsiTheme="majorBidi" w:cstheme="majorBidi"/>
          <w:sz w:val="2"/>
          <w:szCs w:val="2"/>
          <w:highlight w:val="yellow"/>
        </w:rPr>
      </w:pPr>
    </w:p>
    <w:p w14:paraId="3680D23C" w14:textId="77777777" w:rsidR="0061303D" w:rsidRPr="00533DFC" w:rsidRDefault="0061303D" w:rsidP="00283CAF">
      <w:pPr>
        <w:pStyle w:val="Bo-Blankline"/>
        <w:rPr>
          <w:highlight w:val="yellow"/>
        </w:rPr>
      </w:pPr>
    </w:p>
    <w:p w14:paraId="070E2623" w14:textId="77777777" w:rsidR="00B42D61" w:rsidRPr="00533DFC" w:rsidRDefault="00B42D61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cs/>
        </w:rPr>
      </w:pPr>
      <w:r w:rsidRPr="00533DFC"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cs/>
        </w:rPr>
        <w:br w:type="page"/>
      </w:r>
    </w:p>
    <w:p w14:paraId="44D9B421" w14:textId="77777777" w:rsidR="00540611" w:rsidRPr="003A2007" w:rsidRDefault="00540611" w:rsidP="0014544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A20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โครงการ</w:t>
      </w:r>
      <w:r w:rsidR="00A834B6" w:rsidRPr="003A20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</w:t>
      </w:r>
      <w:r w:rsidR="003C575D" w:rsidRPr="003A20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ที่กำหนดไว้</w:t>
      </w:r>
      <w:r w:rsidRPr="003A20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6EE01E4B" w14:textId="77777777" w:rsidR="00540611" w:rsidRPr="003A2007" w:rsidRDefault="00540611" w:rsidP="00283CAF">
      <w:pPr>
        <w:pStyle w:val="Bo-Blankline"/>
        <w:rPr>
          <w:lang w:val="en-US"/>
        </w:rPr>
      </w:pPr>
    </w:p>
    <w:p w14:paraId="26F707F4" w14:textId="419BBEFF" w:rsidR="00D96043" w:rsidRPr="003A2007" w:rsidRDefault="00540611" w:rsidP="00EE26CB">
      <w:pPr>
        <w:pStyle w:val="Bo-C1Content"/>
        <w:rPr>
          <w:rFonts w:asciiTheme="majorBidi" w:hAnsiTheme="majorBidi" w:cstheme="majorBidi"/>
        </w:rPr>
      </w:pPr>
      <w:r w:rsidRPr="003A2007">
        <w:rPr>
          <w:rFonts w:asciiTheme="majorBidi" w:hAnsiTheme="majorBidi" w:cstheme="majorBidi"/>
          <w:cs/>
        </w:rPr>
        <w:t>กลุ่มบริษัท</w:t>
      </w:r>
      <w:r w:rsidR="0061303D" w:rsidRPr="003A2007">
        <w:rPr>
          <w:rFonts w:asciiTheme="majorBidi" w:hAnsiTheme="majorBidi" w:cstheme="majorBidi"/>
          <w:cs/>
        </w:rPr>
        <w:t>และบริษัท</w:t>
      </w:r>
      <w:r w:rsidRPr="003A2007">
        <w:rPr>
          <w:rFonts w:asciiTheme="majorBidi" w:hAnsiTheme="majorBidi" w:cstheme="majorBidi"/>
          <w:cs/>
        </w:rPr>
        <w:t>จัดการ</w:t>
      </w:r>
      <w:r w:rsidR="007576A6" w:rsidRPr="003A2007">
        <w:rPr>
          <w:rFonts w:asciiTheme="majorBidi" w:hAnsiTheme="majorBidi" w:cstheme="majorBidi"/>
          <w:cs/>
        </w:rPr>
        <w:t>โครงการ</w:t>
      </w:r>
      <w:r w:rsidR="003C575D" w:rsidRPr="003A2007">
        <w:rPr>
          <w:rFonts w:asciiTheme="majorBidi" w:hAnsiTheme="majorBidi" w:cstheme="majorBidi"/>
          <w:cs/>
        </w:rPr>
        <w:t>ผลประโยชน์ที่กำหนดไว้</w:t>
      </w:r>
      <w:r w:rsidRPr="003A2007">
        <w:rPr>
          <w:rFonts w:asciiTheme="majorBidi" w:hAnsiTheme="majorBidi" w:cstheme="majorBidi"/>
          <w:cs/>
        </w:rPr>
        <w:t xml:space="preserve">ตามข้อกำหนดของพระราชบัญญัติคุ้มครองแรงงาน พ.ศ. </w:t>
      </w:r>
      <w:r w:rsidR="009935A8" w:rsidRPr="009935A8">
        <w:rPr>
          <w:rFonts w:asciiTheme="majorBidi" w:hAnsiTheme="majorBidi" w:cstheme="majorBidi"/>
          <w:lang w:val="en-US"/>
        </w:rPr>
        <w:t>2541</w:t>
      </w:r>
      <w:r w:rsidRPr="003A2007">
        <w:rPr>
          <w:rFonts w:asciiTheme="majorBidi" w:hAnsiTheme="majorBidi" w:cstheme="majorBidi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EE26CB" w:rsidRPr="003A2007">
        <w:rPr>
          <w:rFonts w:asciiTheme="majorBidi" w:hAnsiTheme="majorBidi" w:cstheme="majorBidi"/>
        </w:rPr>
        <w:t xml:space="preserve"> </w:t>
      </w:r>
      <w:r w:rsidR="00D96043" w:rsidRPr="003A2007">
        <w:rPr>
          <w:rFonts w:asciiTheme="majorBidi" w:hAnsiTheme="majorBidi" w:cstheme="majorBidi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6DF8D3E9" w14:textId="77777777" w:rsidR="00540611" w:rsidRPr="00533DFC" w:rsidRDefault="00540611" w:rsidP="00283CAF">
      <w:pPr>
        <w:pStyle w:val="Bo-Blankline"/>
        <w:rPr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465"/>
        <w:gridCol w:w="1312"/>
        <w:gridCol w:w="234"/>
        <w:gridCol w:w="1233"/>
        <w:gridCol w:w="234"/>
        <w:gridCol w:w="1233"/>
        <w:gridCol w:w="234"/>
        <w:gridCol w:w="1233"/>
      </w:tblGrid>
      <w:tr w:rsidR="00E320E0" w:rsidRPr="00533DFC" w14:paraId="57A18016" w14:textId="77777777" w:rsidTr="003A2007">
        <w:tc>
          <w:tcPr>
            <w:tcW w:w="3465" w:type="dxa"/>
          </w:tcPr>
          <w:p w14:paraId="7DE67B4A" w14:textId="77777777" w:rsidR="00E320E0" w:rsidRPr="003A2007" w:rsidRDefault="00E320E0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200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779" w:type="dxa"/>
            <w:gridSpan w:val="3"/>
          </w:tcPr>
          <w:p w14:paraId="0E14CA96" w14:textId="77777777" w:rsidR="00E320E0" w:rsidRPr="003A2007" w:rsidRDefault="00E320E0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0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14:paraId="4EAC83FB" w14:textId="77777777" w:rsidR="00E320E0" w:rsidRPr="003A2007" w:rsidRDefault="00E320E0" w:rsidP="00B566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B500375" w14:textId="77777777" w:rsidR="00E320E0" w:rsidRPr="003A2007" w:rsidRDefault="00E320E0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0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20E0" w:rsidRPr="00533DFC" w14:paraId="4AB18EF3" w14:textId="77777777" w:rsidTr="003A2007">
        <w:tc>
          <w:tcPr>
            <w:tcW w:w="3465" w:type="dxa"/>
          </w:tcPr>
          <w:p w14:paraId="69BBAB00" w14:textId="77777777" w:rsidR="00E320E0" w:rsidRPr="003A2007" w:rsidRDefault="00E320E0" w:rsidP="00E320E0">
            <w:pPr>
              <w:spacing w:line="240" w:lineRule="atLeast"/>
              <w:ind w:left="270" w:firstLine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20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312" w:type="dxa"/>
          </w:tcPr>
          <w:p w14:paraId="5F9C0520" w14:textId="62260CFC" w:rsidR="00E320E0" w:rsidRPr="003A2007" w:rsidRDefault="009935A8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4" w:type="dxa"/>
          </w:tcPr>
          <w:p w14:paraId="7F7D8C90" w14:textId="77777777" w:rsidR="00E320E0" w:rsidRPr="003A2007" w:rsidRDefault="00E320E0" w:rsidP="003739E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E867EC1" w14:textId="1B6E124B" w:rsidR="00E320E0" w:rsidRPr="003A2007" w:rsidRDefault="009935A8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4" w:type="dxa"/>
          </w:tcPr>
          <w:p w14:paraId="58B97120" w14:textId="77777777" w:rsidR="00E320E0" w:rsidRPr="003A2007" w:rsidRDefault="00E320E0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D35CF9C" w14:textId="3D7582C1" w:rsidR="00E320E0" w:rsidRPr="003A2007" w:rsidRDefault="009935A8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4" w:type="dxa"/>
          </w:tcPr>
          <w:p w14:paraId="746A7E97" w14:textId="77777777" w:rsidR="00E320E0" w:rsidRPr="003A2007" w:rsidRDefault="00E320E0" w:rsidP="003739E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4876EC7" w14:textId="2E82722C" w:rsidR="00E320E0" w:rsidRPr="003A2007" w:rsidRDefault="009935A8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E320E0" w:rsidRPr="00533DFC" w14:paraId="0005C25C" w14:textId="77777777" w:rsidTr="003A2007">
        <w:tc>
          <w:tcPr>
            <w:tcW w:w="3465" w:type="dxa"/>
          </w:tcPr>
          <w:p w14:paraId="18C5E522" w14:textId="77777777" w:rsidR="00E320E0" w:rsidRPr="003A2007" w:rsidRDefault="00E320E0" w:rsidP="003739E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3" w:type="dxa"/>
            <w:gridSpan w:val="7"/>
          </w:tcPr>
          <w:p w14:paraId="7AF40F8E" w14:textId="77777777" w:rsidR="00E320E0" w:rsidRPr="003A2007" w:rsidRDefault="00E320E0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200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20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200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2007" w:rsidRPr="00533DFC" w14:paraId="42CBC20E" w14:textId="77777777" w:rsidTr="003A2007">
        <w:tc>
          <w:tcPr>
            <w:tcW w:w="3465" w:type="dxa"/>
          </w:tcPr>
          <w:p w14:paraId="77FDFBFD" w14:textId="6C4344D8" w:rsidR="003A2007" w:rsidRPr="003A2007" w:rsidRDefault="003A2007" w:rsidP="003A2007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A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5B91E6F" w14:textId="5F121AD7" w:rsidR="003A2007" w:rsidRPr="003A2007" w:rsidRDefault="00676F40" w:rsidP="003A2007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2,326,482</w:t>
            </w:r>
          </w:p>
        </w:tc>
        <w:tc>
          <w:tcPr>
            <w:tcW w:w="234" w:type="dxa"/>
            <w:vAlign w:val="bottom"/>
          </w:tcPr>
          <w:p w14:paraId="09D163F7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vAlign w:val="bottom"/>
          </w:tcPr>
          <w:p w14:paraId="40F4B3D3" w14:textId="3BF36004" w:rsidR="003A2007" w:rsidRPr="003A2007" w:rsidRDefault="009935A8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A2007" w:rsidRPr="003A20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  <w:r w:rsidR="003A2007" w:rsidRPr="003A20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</w:p>
        </w:tc>
        <w:tc>
          <w:tcPr>
            <w:tcW w:w="234" w:type="dxa"/>
            <w:vAlign w:val="bottom"/>
          </w:tcPr>
          <w:p w14:paraId="06A38F3B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BBA7B49" w14:textId="397E600A" w:rsidR="003A2007" w:rsidRPr="003A2007" w:rsidRDefault="00676F40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1,956,682</w:t>
            </w:r>
          </w:p>
        </w:tc>
        <w:tc>
          <w:tcPr>
            <w:tcW w:w="234" w:type="dxa"/>
            <w:vAlign w:val="bottom"/>
          </w:tcPr>
          <w:p w14:paraId="4C1889D8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46CF3A4" w14:textId="079C61CB" w:rsidR="003A2007" w:rsidRPr="003A2007" w:rsidRDefault="009935A8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A2007" w:rsidRPr="003A20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970</w:t>
            </w:r>
            <w:r w:rsidR="003A2007" w:rsidRPr="003A20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539</w:t>
            </w:r>
          </w:p>
        </w:tc>
      </w:tr>
      <w:tr w:rsidR="003A2007" w:rsidRPr="00533DFC" w14:paraId="20D15373" w14:textId="77777777" w:rsidTr="003A2007">
        <w:tc>
          <w:tcPr>
            <w:tcW w:w="3465" w:type="dxa"/>
            <w:shd w:val="clear" w:color="auto" w:fill="auto"/>
          </w:tcPr>
          <w:p w14:paraId="1DE06702" w14:textId="5537FCFC" w:rsidR="003A2007" w:rsidRPr="003A2007" w:rsidRDefault="003A2007" w:rsidP="003A2007">
            <w:pPr>
              <w:spacing w:line="240" w:lineRule="atLeast"/>
              <w:ind w:left="27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A20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="005A70D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3A20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4DC7BFC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598D5E98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vAlign w:val="bottom"/>
          </w:tcPr>
          <w:p w14:paraId="1F72C436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10DE210A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4A632CF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66F7EF30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09FE2EC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2007" w:rsidRPr="00533DFC" w14:paraId="67CD4935" w14:textId="77777777" w:rsidTr="003A2007">
        <w:tc>
          <w:tcPr>
            <w:tcW w:w="3465" w:type="dxa"/>
            <w:shd w:val="clear" w:color="auto" w:fill="auto"/>
          </w:tcPr>
          <w:p w14:paraId="197B22D8" w14:textId="77777777" w:rsidR="003A2007" w:rsidRPr="003A2007" w:rsidRDefault="003A2007" w:rsidP="003A2007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200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3F4778F" w14:textId="68C5B6C6" w:rsidR="003A2007" w:rsidRPr="003A2007" w:rsidRDefault="00676F40" w:rsidP="003A2007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2,792</w:t>
            </w:r>
          </w:p>
        </w:tc>
        <w:tc>
          <w:tcPr>
            <w:tcW w:w="234" w:type="dxa"/>
            <w:vAlign w:val="bottom"/>
          </w:tcPr>
          <w:p w14:paraId="749B808A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C9F14F0" w14:textId="7A5EADEC" w:rsidR="003A2007" w:rsidRPr="003A2007" w:rsidRDefault="009935A8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3A2007" w:rsidRPr="003A20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</w:p>
        </w:tc>
        <w:tc>
          <w:tcPr>
            <w:tcW w:w="234" w:type="dxa"/>
            <w:vAlign w:val="bottom"/>
          </w:tcPr>
          <w:p w14:paraId="4DF2F6C1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CF13376" w14:textId="4037367A" w:rsidR="003A2007" w:rsidRPr="003A2007" w:rsidRDefault="00676F40" w:rsidP="00676F40">
            <w:pPr>
              <w:tabs>
                <w:tab w:val="decimal" w:pos="-11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4C501E8B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8B08AE5" w14:textId="0F77C80D" w:rsidR="003A2007" w:rsidRPr="003A2007" w:rsidRDefault="009935A8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3A2007" w:rsidRPr="003A20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466</w:t>
            </w:r>
          </w:p>
        </w:tc>
      </w:tr>
      <w:tr w:rsidR="003A2007" w:rsidRPr="00533DFC" w14:paraId="7C27B2E8" w14:textId="77777777" w:rsidTr="003A2007">
        <w:tc>
          <w:tcPr>
            <w:tcW w:w="3465" w:type="dxa"/>
            <w:shd w:val="clear" w:color="auto" w:fill="auto"/>
          </w:tcPr>
          <w:p w14:paraId="63C229B2" w14:textId="77777777" w:rsidR="003A2007" w:rsidRPr="003A2007" w:rsidRDefault="003A2007" w:rsidP="003A2007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20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AC66A9B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18F48717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vAlign w:val="bottom"/>
          </w:tcPr>
          <w:p w14:paraId="77EF3B78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2FC95AB0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AA8E196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1BE3148E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19855FD" w14:textId="77777777" w:rsidR="003A2007" w:rsidRPr="003A2007" w:rsidRDefault="003A2007" w:rsidP="003A20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2007" w:rsidRPr="00533DFC" w14:paraId="06852072" w14:textId="77777777" w:rsidTr="003A2007">
        <w:tc>
          <w:tcPr>
            <w:tcW w:w="3465" w:type="dxa"/>
            <w:shd w:val="clear" w:color="auto" w:fill="auto"/>
          </w:tcPr>
          <w:p w14:paraId="1A0772FB" w14:textId="4494F8AC" w:rsidR="003A2007" w:rsidRPr="003A2007" w:rsidRDefault="003A2007" w:rsidP="003A2007">
            <w:pPr>
              <w:spacing w:line="240" w:lineRule="atLeast"/>
              <w:ind w:left="293" w:hanging="2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200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AD2D509" w14:textId="52FC544D" w:rsidR="003A2007" w:rsidRPr="003A2007" w:rsidRDefault="00676F40" w:rsidP="003A20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7543898A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B007A14" w14:textId="1AA65148" w:rsidR="003A2007" w:rsidRPr="003A2007" w:rsidRDefault="003A2007" w:rsidP="003A20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20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1C58305A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E43B36D" w14:textId="09E57641" w:rsidR="003A2007" w:rsidRPr="003A2007" w:rsidRDefault="00676F40" w:rsidP="003A20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0647486C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7B21965" w14:textId="5738C0F2" w:rsidR="003A2007" w:rsidRPr="003A2007" w:rsidRDefault="003A2007" w:rsidP="003A20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20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A2007" w:rsidRPr="00533DFC" w14:paraId="1EEE6249" w14:textId="77777777" w:rsidTr="003A2007">
        <w:tc>
          <w:tcPr>
            <w:tcW w:w="3465" w:type="dxa"/>
            <w:shd w:val="clear" w:color="auto" w:fill="auto"/>
          </w:tcPr>
          <w:p w14:paraId="3C3A667E" w14:textId="77777777" w:rsidR="003A2007" w:rsidRPr="003A2007" w:rsidRDefault="003A2007" w:rsidP="003A2007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0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77AC8A4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2C6FFF64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vAlign w:val="bottom"/>
          </w:tcPr>
          <w:p w14:paraId="5FA56190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669CC107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6A62314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4E9C8191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5238691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2007" w:rsidRPr="00533DFC" w14:paraId="46A9D8B4" w14:textId="77777777" w:rsidTr="003A2007">
        <w:tc>
          <w:tcPr>
            <w:tcW w:w="3465" w:type="dxa"/>
            <w:shd w:val="clear" w:color="auto" w:fill="auto"/>
          </w:tcPr>
          <w:p w14:paraId="3A3D5CCB" w14:textId="77777777" w:rsidR="003A2007" w:rsidRPr="003A2007" w:rsidRDefault="003A2007" w:rsidP="003A2007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200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F1D9C27" w14:textId="28803992" w:rsidR="003A2007" w:rsidRPr="003A2007" w:rsidRDefault="00676F40" w:rsidP="003A2007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(71,570)</w:t>
            </w:r>
          </w:p>
        </w:tc>
        <w:tc>
          <w:tcPr>
            <w:tcW w:w="234" w:type="dxa"/>
            <w:vAlign w:val="bottom"/>
          </w:tcPr>
          <w:p w14:paraId="0DFC7E28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A806CEB" w14:textId="562539AE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20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Pr="003A20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826</w:t>
            </w:r>
            <w:r w:rsidRPr="003A20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4" w:type="dxa"/>
            <w:vAlign w:val="bottom"/>
          </w:tcPr>
          <w:p w14:paraId="1BDF498B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01508A0" w14:textId="75EAD51F" w:rsidR="003A2007" w:rsidRPr="003A2007" w:rsidRDefault="00676F40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(37,508)</w:t>
            </w:r>
          </w:p>
        </w:tc>
        <w:tc>
          <w:tcPr>
            <w:tcW w:w="234" w:type="dxa"/>
            <w:vAlign w:val="bottom"/>
          </w:tcPr>
          <w:p w14:paraId="21F8C5A2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FC293B8" w14:textId="35D0703F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20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3A20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  <w:r w:rsidRPr="003A20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A2007" w:rsidRPr="00533DFC" w14:paraId="4747CBB7" w14:textId="77777777" w:rsidTr="003A2007">
        <w:tc>
          <w:tcPr>
            <w:tcW w:w="3465" w:type="dxa"/>
            <w:vAlign w:val="bottom"/>
          </w:tcPr>
          <w:p w14:paraId="7CEB4994" w14:textId="77DAC99C" w:rsidR="003A2007" w:rsidRPr="003A2007" w:rsidRDefault="003A2007" w:rsidP="003A2007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A20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A20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A20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2AAF3" w14:textId="5E3B89D9" w:rsidR="003A2007" w:rsidRPr="003A2007" w:rsidRDefault="00676F40" w:rsidP="003A2007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2,257,704</w:t>
            </w:r>
          </w:p>
        </w:tc>
        <w:tc>
          <w:tcPr>
            <w:tcW w:w="234" w:type="dxa"/>
            <w:vAlign w:val="bottom"/>
          </w:tcPr>
          <w:p w14:paraId="6F15139A" w14:textId="77777777" w:rsidR="003A2007" w:rsidRPr="003A2007" w:rsidRDefault="003A2007" w:rsidP="003A2007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DE74B" w14:textId="689DB121" w:rsidR="003A2007" w:rsidRPr="003A2007" w:rsidRDefault="009935A8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3A2007" w:rsidRPr="003A20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326</w:t>
            </w:r>
            <w:r w:rsidR="003A2007" w:rsidRPr="003A20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482</w:t>
            </w:r>
          </w:p>
        </w:tc>
        <w:tc>
          <w:tcPr>
            <w:tcW w:w="234" w:type="dxa"/>
            <w:vAlign w:val="bottom"/>
          </w:tcPr>
          <w:p w14:paraId="42BEF4E6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5EE6D" w14:textId="0C138D39" w:rsidR="003A2007" w:rsidRPr="003A2007" w:rsidRDefault="00676F40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1,919,174</w:t>
            </w:r>
          </w:p>
        </w:tc>
        <w:tc>
          <w:tcPr>
            <w:tcW w:w="234" w:type="dxa"/>
            <w:vAlign w:val="bottom"/>
          </w:tcPr>
          <w:p w14:paraId="6E58A163" w14:textId="77777777" w:rsidR="003A2007" w:rsidRPr="003A2007" w:rsidRDefault="003A2007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45257" w14:textId="5610EDC8" w:rsidR="003A2007" w:rsidRPr="003A2007" w:rsidRDefault="009935A8" w:rsidP="003A2007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A2007" w:rsidRPr="003A20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956</w:t>
            </w:r>
            <w:r w:rsidR="003A2007" w:rsidRPr="003A20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682</w:t>
            </w:r>
          </w:p>
        </w:tc>
      </w:tr>
    </w:tbl>
    <w:p w14:paraId="285F0BD7" w14:textId="77777777" w:rsidR="003029B8" w:rsidRPr="00DA7F63" w:rsidRDefault="003029B8" w:rsidP="003029B8">
      <w:pPr>
        <w:pStyle w:val="Bo-Blankline"/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20"/>
        <w:gridCol w:w="1316"/>
        <w:gridCol w:w="236"/>
        <w:gridCol w:w="1238"/>
        <w:gridCol w:w="270"/>
        <w:gridCol w:w="1170"/>
        <w:gridCol w:w="270"/>
        <w:gridCol w:w="1260"/>
      </w:tblGrid>
      <w:tr w:rsidR="003029B8" w:rsidRPr="00DA7F63" w14:paraId="36CC8F01" w14:textId="77777777" w:rsidTr="00FA0EC0">
        <w:tc>
          <w:tcPr>
            <w:tcW w:w="3420" w:type="dxa"/>
          </w:tcPr>
          <w:p w14:paraId="41147AB1" w14:textId="77777777" w:rsidR="003029B8" w:rsidRPr="00DA7F63" w:rsidRDefault="00D955CC" w:rsidP="00D955CC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DA7F6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Pr="00DA7F63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DA7F6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</w:t>
            </w:r>
          </w:p>
        </w:tc>
        <w:tc>
          <w:tcPr>
            <w:tcW w:w="2790" w:type="dxa"/>
            <w:gridSpan w:val="3"/>
          </w:tcPr>
          <w:p w14:paraId="49B3AF71" w14:textId="77777777" w:rsidR="003029B8" w:rsidRPr="00DA7F63" w:rsidRDefault="003029B8" w:rsidP="00B26AE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A7F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5E6569" w14:textId="77777777" w:rsidR="003029B8" w:rsidRPr="00DA7F63" w:rsidRDefault="003029B8" w:rsidP="00B26AE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9651B13" w14:textId="77777777" w:rsidR="003029B8" w:rsidRPr="00DA7F63" w:rsidRDefault="003029B8" w:rsidP="00B26AE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A7F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6C7D" w:rsidRPr="00DA7F63" w14:paraId="57A4DE99" w14:textId="77777777" w:rsidTr="00FA0EC0">
        <w:tc>
          <w:tcPr>
            <w:tcW w:w="3420" w:type="dxa"/>
          </w:tcPr>
          <w:p w14:paraId="6096F0CE" w14:textId="77777777" w:rsidR="00646C7D" w:rsidRPr="00DA7F63" w:rsidRDefault="00D955CC" w:rsidP="00D955CC">
            <w:pPr>
              <w:ind w:right="-108" w:firstLine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A7F6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16" w:type="dxa"/>
          </w:tcPr>
          <w:p w14:paraId="19A0E7B4" w14:textId="045EAF41" w:rsidR="00646C7D" w:rsidRPr="00DA7F63" w:rsidRDefault="009935A8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4CE5A833" w14:textId="77777777" w:rsidR="00646C7D" w:rsidRPr="00DA7F63" w:rsidRDefault="00646C7D" w:rsidP="00646C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1729521" w14:textId="2C1D8853" w:rsidR="00646C7D" w:rsidRPr="00DA7F63" w:rsidRDefault="009935A8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3CFDC58" w14:textId="77777777" w:rsidR="00646C7D" w:rsidRPr="00DA7F63" w:rsidRDefault="00646C7D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44EF24" w14:textId="1A12CE81" w:rsidR="00646C7D" w:rsidRPr="00DA7F63" w:rsidRDefault="009935A8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7970362" w14:textId="77777777" w:rsidR="00646C7D" w:rsidRPr="00DA7F63" w:rsidRDefault="00646C7D" w:rsidP="00646C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698F21" w14:textId="44EBB416" w:rsidR="00646C7D" w:rsidRPr="00DA7F63" w:rsidRDefault="009935A8" w:rsidP="00646C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646C7D" w:rsidRPr="00533DFC" w14:paraId="709B6BC9" w14:textId="77777777" w:rsidTr="00FA0EC0">
        <w:tc>
          <w:tcPr>
            <w:tcW w:w="3420" w:type="dxa"/>
          </w:tcPr>
          <w:p w14:paraId="6AFC65DA" w14:textId="77777777" w:rsidR="00646C7D" w:rsidRPr="00DA7F63" w:rsidRDefault="00646C7D" w:rsidP="00646C7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6FDC46F7" w14:textId="77777777" w:rsidR="00646C7D" w:rsidRPr="00DA7F63" w:rsidRDefault="00646C7D" w:rsidP="00646C7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7F6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DA7F63" w:rsidRPr="00533DFC" w14:paraId="72D8A96D" w14:textId="77777777" w:rsidTr="00FA0EC0">
        <w:tc>
          <w:tcPr>
            <w:tcW w:w="3420" w:type="dxa"/>
          </w:tcPr>
          <w:p w14:paraId="1582FA2E" w14:textId="77777777" w:rsidR="00DA7F63" w:rsidRPr="00DA7F63" w:rsidRDefault="00DA7F63" w:rsidP="00DA7F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7F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CC46970" w14:textId="142B9FEC" w:rsidR="00DA7F63" w:rsidRPr="00676F40" w:rsidRDefault="00676F40" w:rsidP="00DA7F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6F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2.70 - 2.91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0DC666" w14:textId="77777777" w:rsidR="00DA7F63" w:rsidRPr="00533DFC" w:rsidRDefault="00DA7F63" w:rsidP="00DA7F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8" w:type="dxa"/>
            <w:shd w:val="clear" w:color="auto" w:fill="auto"/>
          </w:tcPr>
          <w:p w14:paraId="098139A9" w14:textId="2AA260B2" w:rsidR="00DA7F63" w:rsidRPr="00DA7F63" w:rsidRDefault="009935A8" w:rsidP="00DA7F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A7F63" w:rsidRPr="00DA7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DA7F63" w:rsidRPr="00DA7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A7F63" w:rsidRPr="00DA7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8DAC96" w14:textId="77777777" w:rsidR="00DA7F63" w:rsidRPr="00DA7F63" w:rsidRDefault="00DA7F63" w:rsidP="00DA7F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22C610" w14:textId="79AADF45" w:rsidR="00DA7F63" w:rsidRPr="00DA7F63" w:rsidRDefault="00676F40" w:rsidP="00DA7F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2.70 - 2.87</w:t>
            </w:r>
          </w:p>
        </w:tc>
        <w:tc>
          <w:tcPr>
            <w:tcW w:w="270" w:type="dxa"/>
            <w:vAlign w:val="bottom"/>
          </w:tcPr>
          <w:p w14:paraId="74155044" w14:textId="77777777" w:rsidR="00DA7F63" w:rsidRPr="00DA7F63" w:rsidRDefault="00DA7F63" w:rsidP="00DA7F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B535AA" w14:textId="67F00F5C" w:rsidR="00DA7F63" w:rsidRPr="00DA7F63" w:rsidRDefault="009935A8" w:rsidP="00DA7F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A7F63" w:rsidRPr="00DA7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DA7F63" w:rsidRPr="00DA7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A7F63" w:rsidRPr="00DA7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DA7F63" w:rsidRPr="00533DFC" w14:paraId="092417F3" w14:textId="77777777" w:rsidTr="00FA0EC0">
        <w:tc>
          <w:tcPr>
            <w:tcW w:w="3420" w:type="dxa"/>
          </w:tcPr>
          <w:p w14:paraId="7CE89F5F" w14:textId="77777777" w:rsidR="00DA7F63" w:rsidRPr="00DA7F63" w:rsidRDefault="00DA7F63" w:rsidP="00DA7F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7F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3370B8F" w14:textId="4B65F9C3" w:rsidR="00DA7F63" w:rsidRPr="00676F40" w:rsidRDefault="00676F40" w:rsidP="00DA7F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6F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2.35 - 6.11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C30CCB" w14:textId="77777777" w:rsidR="00DA7F63" w:rsidRPr="00533DFC" w:rsidRDefault="00DA7F63" w:rsidP="00DA7F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8" w:type="dxa"/>
            <w:shd w:val="clear" w:color="auto" w:fill="auto"/>
          </w:tcPr>
          <w:p w14:paraId="62CEA927" w14:textId="4313004B" w:rsidR="00DA7F63" w:rsidRPr="00DA7F63" w:rsidRDefault="009935A8" w:rsidP="00DA7F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A7F63" w:rsidRPr="00DA7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DA7F63" w:rsidRPr="00DA7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A7F63" w:rsidRPr="00DA7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3C332E" w14:textId="77777777" w:rsidR="00DA7F63" w:rsidRPr="00DA7F63" w:rsidRDefault="00DA7F63" w:rsidP="00DA7F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448C5" w14:textId="76F78A04" w:rsidR="00DA7F63" w:rsidRPr="00DA7F63" w:rsidRDefault="00676F40" w:rsidP="00DA7F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4.29 - 6.11</w:t>
            </w:r>
          </w:p>
        </w:tc>
        <w:tc>
          <w:tcPr>
            <w:tcW w:w="270" w:type="dxa"/>
            <w:vAlign w:val="bottom"/>
          </w:tcPr>
          <w:p w14:paraId="62E89E55" w14:textId="77777777" w:rsidR="00DA7F63" w:rsidRPr="00DA7F63" w:rsidRDefault="00DA7F63" w:rsidP="00DA7F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0F0AF5" w14:textId="5A8629C6" w:rsidR="00DA7F63" w:rsidRPr="00DA7F63" w:rsidRDefault="009935A8" w:rsidP="00DA7F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A7F63" w:rsidRPr="00DA7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DA7F63" w:rsidRPr="00DA7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A7F63" w:rsidRPr="00DA7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</w:tr>
    </w:tbl>
    <w:p w14:paraId="48B76892" w14:textId="77777777" w:rsidR="00F14C8F" w:rsidRPr="00533DFC" w:rsidRDefault="00F14C8F" w:rsidP="00D540FE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14:paraId="3F3371B8" w14:textId="77777777" w:rsidR="00F14C8F" w:rsidRPr="00DA7F63" w:rsidRDefault="00F14C8F" w:rsidP="000A3B6D">
      <w:pPr>
        <w:pStyle w:val="Bo-C1Content"/>
        <w:rPr>
          <w:rFonts w:asciiTheme="majorBidi" w:hAnsiTheme="majorBidi" w:cstheme="majorBidi"/>
          <w:spacing w:val="4"/>
        </w:rPr>
      </w:pPr>
      <w:r w:rsidRPr="00DA7F63">
        <w:rPr>
          <w:rFonts w:asciiTheme="majorBidi" w:hAnsiTheme="majorBidi" w:cstheme="majorBidi"/>
          <w:spacing w:val="4"/>
          <w:cs/>
        </w:rPr>
        <w:t>ข้อสมมติเกี่ยวกับอัตรามรณะในอนาคตถือตามข้อมูลทางสถ</w:t>
      </w:r>
      <w:r w:rsidR="00C150C1" w:rsidRPr="00DA7F63">
        <w:rPr>
          <w:rFonts w:asciiTheme="majorBidi" w:hAnsiTheme="majorBidi" w:cstheme="majorBidi"/>
          <w:spacing w:val="4"/>
          <w:cs/>
        </w:rPr>
        <w:t>ิติที่เผยแพร่ทั่วไปและตารางมรณะ</w:t>
      </w:r>
    </w:p>
    <w:p w14:paraId="339E8107" w14:textId="77777777" w:rsidR="00A12368" w:rsidRPr="00533DFC" w:rsidRDefault="00A12368" w:rsidP="00283CAF">
      <w:pPr>
        <w:pStyle w:val="Bo-Blankline"/>
        <w:rPr>
          <w:highlight w:val="yellow"/>
        </w:rPr>
      </w:pPr>
    </w:p>
    <w:p w14:paraId="55A7E72D" w14:textId="6B59DC5A" w:rsidR="006F7A71" w:rsidRPr="00533DFC" w:rsidRDefault="00F14C8F" w:rsidP="006F7A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  <w:cs/>
        </w:rPr>
      </w:pPr>
      <w:r w:rsidRPr="00DA7F63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9935A8" w:rsidRPr="009935A8">
        <w:rPr>
          <w:rFonts w:asciiTheme="majorBidi" w:hAnsiTheme="majorBidi" w:cstheme="majorBidi"/>
          <w:spacing w:val="4"/>
          <w:sz w:val="30"/>
          <w:szCs w:val="30"/>
          <w:lang w:val="en-US"/>
        </w:rPr>
        <w:t>31</w:t>
      </w:r>
      <w:r w:rsidRPr="00DA7F6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A7F63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9935A8" w:rsidRPr="009935A8">
        <w:rPr>
          <w:rFonts w:asciiTheme="majorBidi" w:hAnsiTheme="majorBidi" w:cstheme="majorBidi"/>
          <w:spacing w:val="4"/>
          <w:sz w:val="30"/>
          <w:szCs w:val="30"/>
          <w:lang w:val="en-US"/>
        </w:rPr>
        <w:t>2564</w:t>
      </w:r>
      <w:r w:rsidRPr="00DA7F6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A7F63">
        <w:rPr>
          <w:rFonts w:asciiTheme="majorBidi" w:hAnsiTheme="majorBidi" w:cstheme="majorBidi"/>
          <w:spacing w:val="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7C341D" w:rsidRPr="00DA7F6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C02B6">
        <w:rPr>
          <w:rFonts w:asciiTheme="majorBidi" w:hAnsiTheme="majorBidi" w:cstheme="majorBidi"/>
          <w:spacing w:val="4"/>
          <w:sz w:val="30"/>
          <w:szCs w:val="30"/>
        </w:rPr>
        <w:t>24</w:t>
      </w:r>
      <w:r w:rsidRPr="00DA7F6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A7F63">
        <w:rPr>
          <w:rFonts w:asciiTheme="majorBidi" w:hAnsiTheme="majorBidi" w:cstheme="majorBidi"/>
          <w:spacing w:val="4"/>
          <w:sz w:val="30"/>
          <w:szCs w:val="30"/>
          <w:cs/>
        </w:rPr>
        <w:t>ปี</w:t>
      </w:r>
      <w:r w:rsidRPr="00DA7F6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="005B2A02" w:rsidRPr="00DA7F6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22</w:t>
      </w:r>
      <w:r w:rsidR="00C34B41" w:rsidRPr="00DA7F6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A7F63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="006F7A71" w:rsidRPr="00533DFC">
        <w:rPr>
          <w:rFonts w:asciiTheme="majorBidi" w:hAnsiTheme="majorBidi" w:cstheme="majorBidi"/>
          <w:i/>
          <w:iCs/>
          <w:sz w:val="30"/>
          <w:szCs w:val="30"/>
          <w:highlight w:val="yellow"/>
          <w:cs/>
        </w:rPr>
        <w:br w:type="page"/>
      </w:r>
    </w:p>
    <w:p w14:paraId="069D81BC" w14:textId="2D4D17E8" w:rsidR="00F14C8F" w:rsidRPr="00AB0A5B" w:rsidRDefault="00F14C8F" w:rsidP="00754711">
      <w:pPr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AB0A5B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</w:p>
    <w:p w14:paraId="019ADC94" w14:textId="77777777" w:rsidR="00754711" w:rsidRPr="00AB0A5B" w:rsidRDefault="00754711" w:rsidP="00754711">
      <w:pPr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6386BCD8" w14:textId="65B3A17A" w:rsidR="00F14C8F" w:rsidRPr="00AB0A5B" w:rsidRDefault="00F14C8F" w:rsidP="009D5ED1">
      <w:pPr>
        <w:pStyle w:val="Bo-C1Content"/>
        <w:rPr>
          <w:rFonts w:asciiTheme="majorBidi" w:hAnsiTheme="majorBidi" w:cstheme="majorBidi"/>
          <w:lang w:val="en-US"/>
        </w:rPr>
      </w:pPr>
      <w:r w:rsidRPr="00AB0A5B">
        <w:rPr>
          <w:rFonts w:asciiTheme="majorBidi" w:hAnsiTheme="majorBidi" w:cstheme="majorBidi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</w:t>
      </w:r>
      <w:r w:rsidRPr="00AB0A5B">
        <w:rPr>
          <w:rFonts w:asciiTheme="majorBidi" w:hAnsiTheme="majorBidi" w:cstheme="majorBidi"/>
          <w:spacing w:val="-2"/>
          <w:cs/>
        </w:rPr>
        <w:t>ได้อย่างสมเหตุสมผล ณ วันที่รายงาน โดยถือว่าข้อสมมติอื่น</w:t>
      </w:r>
      <w:r w:rsidR="00627859" w:rsidRPr="00AB0A5B">
        <w:rPr>
          <w:rFonts w:asciiTheme="majorBidi" w:hAnsiTheme="majorBidi" w:cstheme="majorBidi"/>
          <w:spacing w:val="-2"/>
        </w:rPr>
        <w:t xml:space="preserve"> </w:t>
      </w:r>
      <w:r w:rsidRPr="00AB0A5B">
        <w:rPr>
          <w:rFonts w:asciiTheme="majorBidi" w:hAnsiTheme="majorBidi" w:cstheme="majorBidi"/>
          <w:spacing w:val="-2"/>
          <w:cs/>
        </w:rPr>
        <w:t xml:space="preserve">ๆ คงที่ </w:t>
      </w:r>
    </w:p>
    <w:p w14:paraId="4307A979" w14:textId="77777777" w:rsidR="00F14C8F" w:rsidRPr="00533DFC" w:rsidRDefault="00F14C8F" w:rsidP="00283CAF">
      <w:pPr>
        <w:pStyle w:val="Bo-Blankline"/>
        <w:rPr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6F4058" w:rsidRPr="00533DFC" w14:paraId="334F17BD" w14:textId="77777777" w:rsidTr="00AA0093">
        <w:tc>
          <w:tcPr>
            <w:tcW w:w="3673" w:type="dxa"/>
          </w:tcPr>
          <w:p w14:paraId="17FD5C3A" w14:textId="77777777" w:rsidR="006F4058" w:rsidRPr="00AB0A5B" w:rsidRDefault="006F4058" w:rsidP="00B338B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50B46337" w14:textId="138BF2A3" w:rsidR="006F4058" w:rsidRPr="00AB0A5B" w:rsidRDefault="006F4058" w:rsidP="00B338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A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F4058" w:rsidRPr="00533DFC" w14:paraId="189335C5" w14:textId="77777777" w:rsidTr="00AA0093">
        <w:tc>
          <w:tcPr>
            <w:tcW w:w="3673" w:type="dxa"/>
            <w:vAlign w:val="bottom"/>
          </w:tcPr>
          <w:p w14:paraId="5ADA030D" w14:textId="32A15E22" w:rsidR="006F4058" w:rsidRPr="00EF1806" w:rsidRDefault="00EF1806" w:rsidP="00CD496F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1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35" w:type="dxa"/>
            <w:gridSpan w:val="3"/>
            <w:vAlign w:val="bottom"/>
          </w:tcPr>
          <w:p w14:paraId="6448947B" w14:textId="2F1CB847" w:rsidR="006F4058" w:rsidRPr="00AB0A5B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ข้อสมมติเพิ่มขึ้นร้อยละ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5" w:type="dxa"/>
            <w:vAlign w:val="bottom"/>
          </w:tcPr>
          <w:p w14:paraId="4F751870" w14:textId="77777777" w:rsidR="006F4058" w:rsidRPr="00AB0A5B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  <w:vAlign w:val="bottom"/>
          </w:tcPr>
          <w:p w14:paraId="7C16FA74" w14:textId="5953FB79" w:rsidR="006F4058" w:rsidRPr="006F4058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ข้อสมมติลดลงร้อยละ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6F4058" w:rsidRPr="00533DFC" w14:paraId="227C87BE" w14:textId="77777777" w:rsidTr="009D665E">
        <w:tc>
          <w:tcPr>
            <w:tcW w:w="3673" w:type="dxa"/>
            <w:vAlign w:val="bottom"/>
          </w:tcPr>
          <w:p w14:paraId="1A2D2810" w14:textId="03A4DEB9" w:rsidR="006F4058" w:rsidRPr="00EF1806" w:rsidRDefault="00EF1806" w:rsidP="00EF1806">
            <w:pPr>
              <w:spacing w:line="240" w:lineRule="atLeast"/>
              <w:ind w:left="270" w:right="65" w:hanging="1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F1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Pr="00EF1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180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1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EF180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00" w:type="dxa"/>
            <w:vAlign w:val="bottom"/>
          </w:tcPr>
          <w:p w14:paraId="51669AEB" w14:textId="00C483BE" w:rsidR="006F4058" w:rsidRPr="006F4058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5" w:type="dxa"/>
            <w:vAlign w:val="bottom"/>
          </w:tcPr>
          <w:p w14:paraId="6852108C" w14:textId="77777777" w:rsidR="006F4058" w:rsidRPr="00AB0A5B" w:rsidRDefault="006F4058" w:rsidP="000E76A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F51A945" w14:textId="2780EF51" w:rsidR="006F4058" w:rsidRPr="00AB0A5B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6AD790CF" w14:textId="77777777" w:rsidR="006F4058" w:rsidRPr="00AB0A5B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ADB3FBF" w14:textId="23BDD2F0" w:rsidR="006F4058" w:rsidRPr="00AB0A5B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5" w:type="dxa"/>
            <w:vAlign w:val="bottom"/>
          </w:tcPr>
          <w:p w14:paraId="7829679D" w14:textId="77777777" w:rsidR="006F4058" w:rsidRPr="00AB0A5B" w:rsidRDefault="006F4058" w:rsidP="000E76A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778DB28" w14:textId="2C600EFA" w:rsidR="006F4058" w:rsidRPr="00AB0A5B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F4058" w:rsidRPr="00533DFC" w14:paraId="26CCD18D" w14:textId="77777777" w:rsidTr="00AA0093">
        <w:tc>
          <w:tcPr>
            <w:tcW w:w="3673" w:type="dxa"/>
            <w:vAlign w:val="bottom"/>
          </w:tcPr>
          <w:p w14:paraId="0B411606" w14:textId="77777777" w:rsidR="006F4058" w:rsidRPr="00AB0A5B" w:rsidRDefault="006F4058" w:rsidP="00CD496F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  <w:vAlign w:val="bottom"/>
          </w:tcPr>
          <w:p w14:paraId="0637D401" w14:textId="122AC99F" w:rsidR="006F4058" w:rsidRPr="00EF1806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F180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C80CF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F18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EF180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027A7" w:rsidRPr="00533DFC" w14:paraId="08E51C47" w14:textId="77777777" w:rsidTr="001F38A2">
        <w:tc>
          <w:tcPr>
            <w:tcW w:w="3673" w:type="dxa"/>
          </w:tcPr>
          <w:p w14:paraId="62828355" w14:textId="6564E9AC" w:rsidR="001027A7" w:rsidRPr="00AB0A5B" w:rsidRDefault="001027A7" w:rsidP="001027A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0A5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00" w:type="dxa"/>
            <w:shd w:val="clear" w:color="auto" w:fill="auto"/>
          </w:tcPr>
          <w:p w14:paraId="43F539A2" w14:textId="0534660B" w:rsidR="001027A7" w:rsidRPr="00AB0A5B" w:rsidRDefault="005E764D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(246,316)</w:t>
            </w:r>
          </w:p>
        </w:tc>
        <w:tc>
          <w:tcPr>
            <w:tcW w:w="235" w:type="dxa"/>
            <w:shd w:val="clear" w:color="auto" w:fill="auto"/>
          </w:tcPr>
          <w:p w14:paraId="31B0C8F4" w14:textId="77777777" w:rsidR="001027A7" w:rsidRPr="00AB0A5B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661A0EF5" w14:textId="54E7FFC8" w:rsidR="001027A7" w:rsidRPr="00AB0A5B" w:rsidRDefault="006662AD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(218,142)</w:t>
            </w:r>
          </w:p>
        </w:tc>
        <w:tc>
          <w:tcPr>
            <w:tcW w:w="235" w:type="dxa"/>
            <w:shd w:val="clear" w:color="auto" w:fill="auto"/>
          </w:tcPr>
          <w:p w14:paraId="10BCB070" w14:textId="77777777" w:rsidR="001027A7" w:rsidRPr="00AB0A5B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1C96D97" w14:textId="296C198F" w:rsidR="001027A7" w:rsidRPr="00AB0A5B" w:rsidRDefault="005E764D" w:rsidP="001027A7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281,140</w:t>
            </w:r>
          </w:p>
        </w:tc>
        <w:tc>
          <w:tcPr>
            <w:tcW w:w="235" w:type="dxa"/>
            <w:shd w:val="clear" w:color="auto" w:fill="auto"/>
          </w:tcPr>
          <w:p w14:paraId="177DF67A" w14:textId="77777777" w:rsidR="001027A7" w:rsidRPr="00AB0A5B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566557C6" w14:textId="071588D5" w:rsidR="001027A7" w:rsidRPr="00AB0A5B" w:rsidRDefault="006662AD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257,199</w:t>
            </w:r>
          </w:p>
        </w:tc>
      </w:tr>
      <w:tr w:rsidR="001027A7" w:rsidRPr="00533DFC" w14:paraId="0D1487EB" w14:textId="77777777" w:rsidTr="001F38A2">
        <w:tc>
          <w:tcPr>
            <w:tcW w:w="3673" w:type="dxa"/>
          </w:tcPr>
          <w:p w14:paraId="587A7EFF" w14:textId="6B6568C3" w:rsidR="001027A7" w:rsidRPr="00AB0A5B" w:rsidRDefault="001027A7" w:rsidP="005312C1">
            <w:pPr>
              <w:spacing w:line="240" w:lineRule="atLeas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A5B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E66E71B" w14:textId="41B9411A" w:rsidR="001027A7" w:rsidRPr="00AB0A5B" w:rsidRDefault="005E764D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249,268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CBCFB47" w14:textId="77777777" w:rsidR="001027A7" w:rsidRPr="00AB0A5B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900D863" w14:textId="0BE19F1D" w:rsidR="001027A7" w:rsidRPr="00AB0A5B" w:rsidRDefault="006662AD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223,415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07A4913" w14:textId="77777777" w:rsidR="001027A7" w:rsidRPr="00AB0A5B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E522229" w14:textId="2BF5C523" w:rsidR="001027A7" w:rsidRPr="00AB0A5B" w:rsidRDefault="005E764D" w:rsidP="001027A7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(222,128)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FF56AF2" w14:textId="77777777" w:rsidR="001027A7" w:rsidRPr="00AB0A5B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514768B" w14:textId="72891E11" w:rsidR="001027A7" w:rsidRPr="00AB0A5B" w:rsidRDefault="006662AD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(193,070)</w:t>
            </w:r>
          </w:p>
        </w:tc>
      </w:tr>
    </w:tbl>
    <w:p w14:paraId="0B932966" w14:textId="17BCD74B" w:rsidR="000D7482" w:rsidRDefault="000D7482" w:rsidP="00283CAF">
      <w:pPr>
        <w:pStyle w:val="Bo-Blankline"/>
        <w:rPr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EF1806" w:rsidRPr="00533DFC" w14:paraId="744EDB44" w14:textId="77777777" w:rsidTr="00AA0093">
        <w:tc>
          <w:tcPr>
            <w:tcW w:w="3673" w:type="dxa"/>
          </w:tcPr>
          <w:p w14:paraId="7DAB2863" w14:textId="77777777" w:rsidR="00EF1806" w:rsidRPr="00AB0A5B" w:rsidRDefault="00EF1806" w:rsidP="00AA009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2A3953C1" w14:textId="6A1F70FB" w:rsidR="00EF1806" w:rsidRPr="00AB0A5B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A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F1806" w:rsidRPr="00533DFC" w14:paraId="4A9B7575" w14:textId="77777777" w:rsidTr="00AA0093">
        <w:tc>
          <w:tcPr>
            <w:tcW w:w="3673" w:type="dxa"/>
            <w:vAlign w:val="bottom"/>
          </w:tcPr>
          <w:p w14:paraId="103EBCD6" w14:textId="77777777" w:rsidR="00EF1806" w:rsidRPr="00EF1806" w:rsidRDefault="00EF1806" w:rsidP="00AA0093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1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35" w:type="dxa"/>
            <w:gridSpan w:val="3"/>
            <w:vAlign w:val="bottom"/>
          </w:tcPr>
          <w:p w14:paraId="51DF1E68" w14:textId="77777777" w:rsidR="00EF1806" w:rsidRPr="00AB0A5B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ข้อสมมติเพิ่มขึ้นร้อยละ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5" w:type="dxa"/>
            <w:vAlign w:val="bottom"/>
          </w:tcPr>
          <w:p w14:paraId="779E4C40" w14:textId="77777777" w:rsidR="00EF1806" w:rsidRPr="00AB0A5B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  <w:vAlign w:val="bottom"/>
          </w:tcPr>
          <w:p w14:paraId="0EE0369A" w14:textId="77777777" w:rsidR="00EF1806" w:rsidRPr="006F4058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ข้อสมมติลดลงร้อยละ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EF1806" w:rsidRPr="00533DFC" w14:paraId="40DE520A" w14:textId="77777777" w:rsidTr="00AA0093">
        <w:tc>
          <w:tcPr>
            <w:tcW w:w="3673" w:type="dxa"/>
            <w:vAlign w:val="bottom"/>
          </w:tcPr>
          <w:p w14:paraId="48F5D63B" w14:textId="77777777" w:rsidR="00EF1806" w:rsidRPr="00EF1806" w:rsidRDefault="00EF1806" w:rsidP="00AA0093">
            <w:pPr>
              <w:spacing w:line="240" w:lineRule="atLeast"/>
              <w:ind w:left="270" w:right="65" w:hanging="1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F1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Pr="00EF1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180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1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EF180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00" w:type="dxa"/>
            <w:vAlign w:val="bottom"/>
          </w:tcPr>
          <w:p w14:paraId="1A286F46" w14:textId="77777777" w:rsidR="00EF1806" w:rsidRPr="006F4058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5" w:type="dxa"/>
            <w:vAlign w:val="bottom"/>
          </w:tcPr>
          <w:p w14:paraId="1C41A21B" w14:textId="77777777" w:rsidR="00EF1806" w:rsidRPr="00AB0A5B" w:rsidRDefault="00EF1806" w:rsidP="00AA009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CF498D6" w14:textId="77777777" w:rsidR="00EF1806" w:rsidRPr="00AB0A5B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6E9817F7" w14:textId="77777777" w:rsidR="00EF1806" w:rsidRPr="00AB0A5B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BDC50D8" w14:textId="77777777" w:rsidR="00EF1806" w:rsidRPr="00AB0A5B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5" w:type="dxa"/>
            <w:vAlign w:val="bottom"/>
          </w:tcPr>
          <w:p w14:paraId="2E1660E3" w14:textId="77777777" w:rsidR="00EF1806" w:rsidRPr="00AB0A5B" w:rsidRDefault="00EF1806" w:rsidP="00AA009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B8FA5F4" w14:textId="77777777" w:rsidR="00EF1806" w:rsidRPr="00AB0A5B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F1806" w:rsidRPr="00533DFC" w14:paraId="5CCEA374" w14:textId="77777777" w:rsidTr="00AA0093">
        <w:tc>
          <w:tcPr>
            <w:tcW w:w="3673" w:type="dxa"/>
            <w:vAlign w:val="bottom"/>
          </w:tcPr>
          <w:p w14:paraId="2BFE1FA7" w14:textId="77777777" w:rsidR="00EF1806" w:rsidRPr="00AB0A5B" w:rsidRDefault="00EF1806" w:rsidP="00AA0093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  <w:vAlign w:val="bottom"/>
          </w:tcPr>
          <w:p w14:paraId="4F111139" w14:textId="7EA8F704" w:rsidR="00EF1806" w:rsidRPr="00EF1806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F180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C80CF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</w:t>
            </w:r>
            <w:r w:rsidRPr="00EF18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นบาท</w:t>
            </w:r>
            <w:r w:rsidRPr="00EF180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F1806" w:rsidRPr="00533DFC" w14:paraId="7E04AEA3" w14:textId="77777777" w:rsidTr="00AA0093">
        <w:tc>
          <w:tcPr>
            <w:tcW w:w="3673" w:type="dxa"/>
          </w:tcPr>
          <w:p w14:paraId="7E617A9E" w14:textId="77777777" w:rsidR="00EF1806" w:rsidRPr="00AB0A5B" w:rsidRDefault="00EF1806" w:rsidP="00AA0093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0A5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00" w:type="dxa"/>
            <w:shd w:val="clear" w:color="auto" w:fill="auto"/>
          </w:tcPr>
          <w:p w14:paraId="7CAA0BA9" w14:textId="5AB6CB1C" w:rsidR="00EF1806" w:rsidRPr="00AB0A5B" w:rsidRDefault="005E764D" w:rsidP="00AA00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(176,131)</w:t>
            </w:r>
          </w:p>
        </w:tc>
        <w:tc>
          <w:tcPr>
            <w:tcW w:w="235" w:type="dxa"/>
            <w:shd w:val="clear" w:color="auto" w:fill="auto"/>
          </w:tcPr>
          <w:p w14:paraId="228E53CC" w14:textId="77777777" w:rsidR="00EF1806" w:rsidRPr="00AB0A5B" w:rsidRDefault="00EF1806" w:rsidP="00AA00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9318742" w14:textId="5ABA2552" w:rsidR="00EF1806" w:rsidRPr="00AB0A5B" w:rsidRDefault="006662AD" w:rsidP="00AA00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(186,153)</w:t>
            </w:r>
          </w:p>
        </w:tc>
        <w:tc>
          <w:tcPr>
            <w:tcW w:w="235" w:type="dxa"/>
            <w:shd w:val="clear" w:color="auto" w:fill="auto"/>
          </w:tcPr>
          <w:p w14:paraId="0C1EDA21" w14:textId="77777777" w:rsidR="00EF1806" w:rsidRPr="00AB0A5B" w:rsidRDefault="00EF1806" w:rsidP="00AA00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16A2CDBA" w14:textId="15DF69ED" w:rsidR="00EF1806" w:rsidRPr="00AB0A5B" w:rsidRDefault="005E764D" w:rsidP="00AA0093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207,857</w:t>
            </w:r>
          </w:p>
        </w:tc>
        <w:tc>
          <w:tcPr>
            <w:tcW w:w="235" w:type="dxa"/>
            <w:shd w:val="clear" w:color="auto" w:fill="auto"/>
          </w:tcPr>
          <w:p w14:paraId="7EBB12B6" w14:textId="77777777" w:rsidR="00EF1806" w:rsidRPr="00AB0A5B" w:rsidRDefault="00EF1806" w:rsidP="00AA00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69C9CE85" w14:textId="38CC66D9" w:rsidR="00EF1806" w:rsidRPr="00AB0A5B" w:rsidRDefault="006662AD" w:rsidP="00AA00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220,857</w:t>
            </w:r>
          </w:p>
        </w:tc>
      </w:tr>
      <w:tr w:rsidR="00EF1806" w:rsidRPr="00533DFC" w14:paraId="33A33803" w14:textId="77777777" w:rsidTr="00AA0093">
        <w:tc>
          <w:tcPr>
            <w:tcW w:w="3673" w:type="dxa"/>
          </w:tcPr>
          <w:p w14:paraId="14AC99C1" w14:textId="77777777" w:rsidR="00EF1806" w:rsidRPr="00AB0A5B" w:rsidRDefault="00EF1806" w:rsidP="00AA0093">
            <w:pPr>
              <w:spacing w:line="240" w:lineRule="atLeas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A5B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C934260" w14:textId="48D8AEAD" w:rsidR="00EF1806" w:rsidRPr="00AB0A5B" w:rsidRDefault="005E764D" w:rsidP="00AA00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179,151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8663EBA" w14:textId="77777777" w:rsidR="00EF1806" w:rsidRPr="00AB0A5B" w:rsidRDefault="00EF1806" w:rsidP="00AA00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5816E51" w14:textId="1A6CB2F8" w:rsidR="00EF1806" w:rsidRPr="00AB0A5B" w:rsidRDefault="006662AD" w:rsidP="00AA00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190,741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171DFEF" w14:textId="77777777" w:rsidR="00EF1806" w:rsidRPr="00AB0A5B" w:rsidRDefault="00EF1806" w:rsidP="00AA00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8A8AABE" w14:textId="2B858E8E" w:rsidR="00EF1806" w:rsidRPr="00AB0A5B" w:rsidRDefault="005E764D" w:rsidP="00AA0093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(155,934)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9AB097A" w14:textId="77777777" w:rsidR="00EF1806" w:rsidRPr="00AB0A5B" w:rsidRDefault="00EF1806" w:rsidP="00AA00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197479D" w14:textId="4A07FD4F" w:rsidR="00EF1806" w:rsidRPr="00AB0A5B" w:rsidRDefault="006662AD" w:rsidP="00AA009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(165,378)</w:t>
            </w:r>
          </w:p>
        </w:tc>
      </w:tr>
    </w:tbl>
    <w:p w14:paraId="429C03A1" w14:textId="764417D8" w:rsidR="00EF1806" w:rsidRPr="00EF1806" w:rsidRDefault="00EF1806" w:rsidP="00283CAF">
      <w:pPr>
        <w:pStyle w:val="Bo-Blankline"/>
        <w:rPr>
          <w:highlight w:val="yellow"/>
        </w:rPr>
      </w:pPr>
    </w:p>
    <w:p w14:paraId="70445BE7" w14:textId="77777777" w:rsidR="00BB7A6E" w:rsidRPr="006726FF" w:rsidRDefault="00BB7A6E" w:rsidP="00EC704C">
      <w:pPr>
        <w:pStyle w:val="Caption"/>
        <w:ind w:hanging="900"/>
        <w:rPr>
          <w:rFonts w:asciiTheme="majorBidi" w:hAnsiTheme="majorBidi" w:cstheme="majorBidi"/>
        </w:rPr>
      </w:pPr>
      <w:r w:rsidRPr="006726FF">
        <w:rPr>
          <w:rFonts w:asciiTheme="majorBidi" w:hAnsiTheme="majorBidi" w:cstheme="majorBidi"/>
          <w:cs/>
        </w:rPr>
        <w:t>ทุนเรือนหุ้น</w:t>
      </w:r>
    </w:p>
    <w:p w14:paraId="09868F9A" w14:textId="77777777" w:rsidR="00BB7A6E" w:rsidRPr="006726FF" w:rsidRDefault="00BB7A6E" w:rsidP="00283CAF">
      <w:pPr>
        <w:pStyle w:val="Bo-Blankline"/>
        <w:rPr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102"/>
        <w:gridCol w:w="852"/>
        <w:gridCol w:w="1380"/>
        <w:gridCol w:w="267"/>
        <w:gridCol w:w="1368"/>
        <w:gridCol w:w="267"/>
        <w:gridCol w:w="1287"/>
        <w:gridCol w:w="264"/>
        <w:gridCol w:w="1393"/>
      </w:tblGrid>
      <w:tr w:rsidR="002159C7" w:rsidRPr="006726FF" w14:paraId="0634A654" w14:textId="77777777" w:rsidTr="00B940A6">
        <w:trPr>
          <w:tblHeader/>
        </w:trPr>
        <w:tc>
          <w:tcPr>
            <w:tcW w:w="2102" w:type="dxa"/>
          </w:tcPr>
          <w:p w14:paraId="0A3FC2F7" w14:textId="77777777" w:rsidR="002159C7" w:rsidRPr="006726FF" w:rsidRDefault="002159C7" w:rsidP="00AD786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dxa"/>
          </w:tcPr>
          <w:p w14:paraId="4B27442A" w14:textId="534F332D" w:rsidR="002159C7" w:rsidRPr="006726FF" w:rsidRDefault="002159C7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6" w:type="dxa"/>
            <w:gridSpan w:val="7"/>
          </w:tcPr>
          <w:p w14:paraId="397CDCF0" w14:textId="60A47049" w:rsidR="002159C7" w:rsidRPr="002159C7" w:rsidRDefault="002159C7" w:rsidP="002810A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9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159C7" w:rsidRPr="006726FF" w14:paraId="6D91337E" w14:textId="77777777" w:rsidTr="002159C7">
        <w:trPr>
          <w:tblHeader/>
        </w:trPr>
        <w:tc>
          <w:tcPr>
            <w:tcW w:w="2102" w:type="dxa"/>
          </w:tcPr>
          <w:p w14:paraId="19F6E0B2" w14:textId="77777777" w:rsidR="002159C7" w:rsidRPr="006726FF" w:rsidRDefault="002159C7" w:rsidP="002159C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dxa"/>
          </w:tcPr>
          <w:p w14:paraId="2F16D68B" w14:textId="06175825" w:rsidR="002159C7" w:rsidRPr="006726FF" w:rsidRDefault="002159C7" w:rsidP="002159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6F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3015" w:type="dxa"/>
            <w:gridSpan w:val="3"/>
            <w:tcBorders>
              <w:bottom w:val="single" w:sz="4" w:space="0" w:color="auto"/>
            </w:tcBorders>
          </w:tcPr>
          <w:p w14:paraId="1A317016" w14:textId="489D2F20" w:rsidR="002159C7" w:rsidRPr="009935A8" w:rsidRDefault="002159C7" w:rsidP="002159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7" w:type="dxa"/>
          </w:tcPr>
          <w:p w14:paraId="75A5AA72" w14:textId="77777777" w:rsidR="002159C7" w:rsidRPr="006726FF" w:rsidRDefault="002159C7" w:rsidP="002159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4" w:type="dxa"/>
            <w:gridSpan w:val="3"/>
            <w:tcBorders>
              <w:bottom w:val="single" w:sz="4" w:space="0" w:color="auto"/>
            </w:tcBorders>
          </w:tcPr>
          <w:p w14:paraId="6F88C8EE" w14:textId="5125B47E" w:rsidR="002159C7" w:rsidRPr="009935A8" w:rsidRDefault="002159C7" w:rsidP="002159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AD786F" w:rsidRPr="006726FF" w14:paraId="4FAA54CC" w14:textId="77777777" w:rsidTr="00FE015E">
        <w:trPr>
          <w:tblHeader/>
        </w:trPr>
        <w:tc>
          <w:tcPr>
            <w:tcW w:w="2102" w:type="dxa"/>
          </w:tcPr>
          <w:p w14:paraId="2CDDA568" w14:textId="77777777" w:rsidR="00AD786F" w:rsidRPr="006726FF" w:rsidRDefault="00AD786F" w:rsidP="00AD786F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dxa"/>
          </w:tcPr>
          <w:p w14:paraId="4E1F45CC" w14:textId="77777777" w:rsidR="00AD786F" w:rsidRPr="006726FF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6FF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20C573BC" w14:textId="77777777" w:rsidR="00AD786F" w:rsidRPr="006726FF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6F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51F5B7DB" w14:textId="77777777" w:rsidR="00AD786F" w:rsidRPr="006726FF" w:rsidRDefault="00AD786F" w:rsidP="00AD786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9B2E1D" w14:textId="77777777" w:rsidR="00AD786F" w:rsidRPr="006726FF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6F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0E44FB69" w14:textId="77777777" w:rsidR="00AD786F" w:rsidRPr="006726FF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076D9BB4" w14:textId="77777777" w:rsidR="00AD786F" w:rsidRPr="006726FF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6F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12FAF07B" w14:textId="77777777" w:rsidR="00AD786F" w:rsidRPr="006726FF" w:rsidRDefault="00AD786F" w:rsidP="00AD786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3FE858FA" w14:textId="77777777" w:rsidR="00AD786F" w:rsidRPr="006726FF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6F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D786F" w:rsidRPr="006726FF" w14:paraId="20FDE973" w14:textId="77777777" w:rsidTr="00FE015E">
        <w:trPr>
          <w:tblHeader/>
        </w:trPr>
        <w:tc>
          <w:tcPr>
            <w:tcW w:w="2102" w:type="dxa"/>
          </w:tcPr>
          <w:p w14:paraId="5483F81D" w14:textId="77777777" w:rsidR="00AD786F" w:rsidRPr="006726FF" w:rsidRDefault="00AD786F" w:rsidP="00AD786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dxa"/>
          </w:tcPr>
          <w:p w14:paraId="65D260DA" w14:textId="77777777" w:rsidR="00AD786F" w:rsidRPr="006726FF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26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26" w:type="dxa"/>
            <w:gridSpan w:val="7"/>
          </w:tcPr>
          <w:p w14:paraId="52DA6FC0" w14:textId="77777777" w:rsidR="00AD786F" w:rsidRPr="006726FF" w:rsidRDefault="00AD786F" w:rsidP="00AD786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26F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726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6726F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/</w:t>
            </w:r>
            <w:r w:rsidRPr="006726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6726F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D786F" w:rsidRPr="006726FF" w14:paraId="1ACD88F4" w14:textId="77777777" w:rsidTr="00461FBE">
        <w:tc>
          <w:tcPr>
            <w:tcW w:w="2102" w:type="dxa"/>
          </w:tcPr>
          <w:p w14:paraId="47F1AC4E" w14:textId="77777777" w:rsidR="00AD786F" w:rsidRPr="006726FF" w:rsidRDefault="00AD786F" w:rsidP="00AD786F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26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52" w:type="dxa"/>
            <w:vAlign w:val="center"/>
          </w:tcPr>
          <w:p w14:paraId="1D6C09C6" w14:textId="77777777" w:rsidR="00AD786F" w:rsidRPr="006726FF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54BFB7D0" w14:textId="77777777" w:rsidR="00AD786F" w:rsidRPr="006726FF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59FB79F5" w14:textId="77777777" w:rsidR="00AD786F" w:rsidRPr="006726FF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1F828C37" w14:textId="77777777" w:rsidR="00AD786F" w:rsidRPr="006726FF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6E49D625" w14:textId="77777777" w:rsidR="00AD786F" w:rsidRPr="006726FF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1A9442D" w14:textId="77777777" w:rsidR="00AD786F" w:rsidRPr="006726FF" w:rsidRDefault="00AD786F" w:rsidP="007C341D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75A93A33" w14:textId="77777777" w:rsidR="00AD786F" w:rsidRPr="006726FF" w:rsidRDefault="00AD786F" w:rsidP="007C341D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vAlign w:val="bottom"/>
          </w:tcPr>
          <w:p w14:paraId="782ABE25" w14:textId="77777777" w:rsidR="00AD786F" w:rsidRPr="006726FF" w:rsidRDefault="00AD786F" w:rsidP="007C341D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354" w:rsidRPr="006726FF" w14:paraId="75DFA46E" w14:textId="77777777" w:rsidTr="00461FBE">
        <w:tc>
          <w:tcPr>
            <w:tcW w:w="2102" w:type="dxa"/>
          </w:tcPr>
          <w:p w14:paraId="3A55D9A1" w14:textId="57A6A68E" w:rsidR="00EA3354" w:rsidRPr="006726FF" w:rsidRDefault="00EA3354" w:rsidP="00AD786F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26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726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26F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2" w:type="dxa"/>
            <w:vAlign w:val="center"/>
          </w:tcPr>
          <w:p w14:paraId="0A8ACC42" w14:textId="1FC32538" w:rsidR="00EA3354" w:rsidRPr="00EA3354" w:rsidRDefault="00EA3354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335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80" w:type="dxa"/>
            <w:vAlign w:val="bottom"/>
          </w:tcPr>
          <w:p w14:paraId="09CAC07E" w14:textId="60A85B3D" w:rsidR="00EA3354" w:rsidRPr="006726FF" w:rsidRDefault="00EA3354" w:rsidP="00443ED0">
            <w:pPr>
              <w:tabs>
                <w:tab w:val="decimal" w:pos="109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23,805,500</w:t>
            </w:r>
          </w:p>
        </w:tc>
        <w:tc>
          <w:tcPr>
            <w:tcW w:w="267" w:type="dxa"/>
            <w:vAlign w:val="bottom"/>
          </w:tcPr>
          <w:p w14:paraId="4247644F" w14:textId="77777777" w:rsidR="00EA3354" w:rsidRPr="006726FF" w:rsidRDefault="00EA3354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7E00FED" w14:textId="73A287AE" w:rsidR="00EA3354" w:rsidRPr="006726FF" w:rsidRDefault="00443ED0" w:rsidP="00443ED0">
            <w:pPr>
              <w:tabs>
                <w:tab w:val="left" w:pos="1356"/>
              </w:tabs>
              <w:spacing w:line="240" w:lineRule="atLeast"/>
              <w:ind w:left="-119" w:right="-228" w:firstLine="3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23,805,500</w:t>
            </w:r>
          </w:p>
        </w:tc>
        <w:tc>
          <w:tcPr>
            <w:tcW w:w="267" w:type="dxa"/>
            <w:vAlign w:val="bottom"/>
          </w:tcPr>
          <w:p w14:paraId="79CFE025" w14:textId="77777777" w:rsidR="00EA3354" w:rsidRPr="006726FF" w:rsidRDefault="00EA3354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36D6DE9B" w14:textId="3D3C22D6" w:rsidR="00EA3354" w:rsidRPr="006726FF" w:rsidRDefault="00443ED0" w:rsidP="007C341D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23,805,500</w:t>
            </w:r>
          </w:p>
        </w:tc>
        <w:tc>
          <w:tcPr>
            <w:tcW w:w="264" w:type="dxa"/>
            <w:vAlign w:val="bottom"/>
          </w:tcPr>
          <w:p w14:paraId="6C26C130" w14:textId="77777777" w:rsidR="00EA3354" w:rsidRPr="006726FF" w:rsidRDefault="00EA3354" w:rsidP="007C341D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vAlign w:val="bottom"/>
          </w:tcPr>
          <w:p w14:paraId="25CE4952" w14:textId="471132B3" w:rsidR="00EA3354" w:rsidRPr="006726FF" w:rsidRDefault="00443ED0" w:rsidP="00461FBE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23,805,500</w:t>
            </w:r>
          </w:p>
        </w:tc>
      </w:tr>
      <w:tr w:rsidR="0021251B" w:rsidRPr="006726FF" w14:paraId="09986DA7" w14:textId="77777777" w:rsidTr="0021251B">
        <w:tc>
          <w:tcPr>
            <w:tcW w:w="2102" w:type="dxa"/>
          </w:tcPr>
          <w:p w14:paraId="50D2A035" w14:textId="7EA82451" w:rsidR="00EA3354" w:rsidRPr="006726FF" w:rsidRDefault="00EA3354" w:rsidP="00EA335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6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6726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52" w:type="dxa"/>
            <w:vAlign w:val="center"/>
          </w:tcPr>
          <w:p w14:paraId="3B58E938" w14:textId="77777777" w:rsidR="00EA3354" w:rsidRPr="00EA3354" w:rsidRDefault="00EA3354" w:rsidP="00E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5CF7EC9F" w14:textId="77777777" w:rsidR="00EA3354" w:rsidRPr="006726FF" w:rsidRDefault="00EA3354" w:rsidP="00EA33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2E3D8374" w14:textId="77777777" w:rsidR="00EA3354" w:rsidRPr="006726FF" w:rsidRDefault="00EA3354" w:rsidP="00E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08E8BE01" w14:textId="77777777" w:rsidR="00EA3354" w:rsidRPr="006726FF" w:rsidRDefault="00EA3354" w:rsidP="00EA33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63CDDD11" w14:textId="77777777" w:rsidR="00EA3354" w:rsidRPr="006726FF" w:rsidRDefault="00EA3354" w:rsidP="00E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6BA6B18F" w14:textId="77777777" w:rsidR="00EA3354" w:rsidRPr="006726FF" w:rsidRDefault="00EA3354" w:rsidP="00E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74F6B9BA" w14:textId="77777777" w:rsidR="00EA3354" w:rsidRPr="006726FF" w:rsidRDefault="00EA3354" w:rsidP="00E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vAlign w:val="bottom"/>
          </w:tcPr>
          <w:p w14:paraId="383FFB4C" w14:textId="77777777" w:rsidR="00EA3354" w:rsidRPr="006726FF" w:rsidRDefault="00EA3354" w:rsidP="00E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51B" w:rsidRPr="006726FF" w14:paraId="283BCCB4" w14:textId="77777777" w:rsidTr="0021251B">
        <w:tc>
          <w:tcPr>
            <w:tcW w:w="2102" w:type="dxa"/>
          </w:tcPr>
          <w:p w14:paraId="141F95E4" w14:textId="13863C47" w:rsidR="00EA3354" w:rsidRPr="006726FF" w:rsidRDefault="00EA3354" w:rsidP="00EA335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26FF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852" w:type="dxa"/>
            <w:vAlign w:val="center"/>
          </w:tcPr>
          <w:p w14:paraId="1AC5FABC" w14:textId="35C128E0" w:rsidR="00EA3354" w:rsidRPr="00EA3354" w:rsidRDefault="00EA3354" w:rsidP="00E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335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3830CCE6" w14:textId="6E37563A" w:rsidR="00EA3354" w:rsidRPr="006726FF" w:rsidRDefault="00EA3354" w:rsidP="00EA3354">
            <w:pPr>
              <w:tabs>
                <w:tab w:val="decimal" w:pos="109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(54,000)</w:t>
            </w:r>
          </w:p>
        </w:tc>
        <w:tc>
          <w:tcPr>
            <w:tcW w:w="267" w:type="dxa"/>
            <w:vAlign w:val="bottom"/>
          </w:tcPr>
          <w:p w14:paraId="43315BC9" w14:textId="77777777" w:rsidR="00EA3354" w:rsidRPr="006726FF" w:rsidRDefault="00EA3354" w:rsidP="00E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B0BC1" w14:textId="4E900C7D" w:rsidR="00EA3354" w:rsidRPr="006726FF" w:rsidRDefault="00443ED0" w:rsidP="00443ED0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(54,000)</w:t>
            </w:r>
          </w:p>
        </w:tc>
        <w:tc>
          <w:tcPr>
            <w:tcW w:w="267" w:type="dxa"/>
            <w:vAlign w:val="bottom"/>
          </w:tcPr>
          <w:p w14:paraId="721ECDDE" w14:textId="77777777" w:rsidR="00EA3354" w:rsidRPr="006726FF" w:rsidRDefault="00EA3354" w:rsidP="00E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22CCA6ED" w14:textId="073BEF3B" w:rsidR="00EA3354" w:rsidRPr="006726FF" w:rsidRDefault="00443ED0" w:rsidP="00443ED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202C8D85" w14:textId="77777777" w:rsidR="00EA3354" w:rsidRPr="006726FF" w:rsidRDefault="00EA3354" w:rsidP="00E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bottom"/>
          </w:tcPr>
          <w:p w14:paraId="683DDC5D" w14:textId="2155596A" w:rsidR="00EA3354" w:rsidRPr="006726FF" w:rsidRDefault="00443ED0" w:rsidP="00443ED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251B" w:rsidRPr="006726FF" w14:paraId="3809882B" w14:textId="77777777" w:rsidTr="0021251B">
        <w:tc>
          <w:tcPr>
            <w:tcW w:w="2102" w:type="dxa"/>
          </w:tcPr>
          <w:p w14:paraId="5A0BC7B0" w14:textId="5526E086" w:rsidR="00AD786F" w:rsidRPr="006726FF" w:rsidRDefault="00AD786F" w:rsidP="00AD786F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726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6726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52" w:type="dxa"/>
            <w:vAlign w:val="bottom"/>
          </w:tcPr>
          <w:p w14:paraId="10F89CFB" w14:textId="77777777" w:rsidR="00AD786F" w:rsidRPr="006726FF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B0E32" w14:textId="77777777" w:rsidR="00AD786F" w:rsidRPr="006726FF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94C52CE" w14:textId="77777777" w:rsidR="00AD786F" w:rsidRPr="006726FF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17CFB" w14:textId="77777777" w:rsidR="00AD786F" w:rsidRPr="006726FF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79F48258" w14:textId="77777777" w:rsidR="00AD786F" w:rsidRPr="006726FF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34397004" w14:textId="77777777" w:rsidR="00AD786F" w:rsidRPr="006726FF" w:rsidRDefault="00AD786F" w:rsidP="007C341D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1A8B21A5" w14:textId="77777777" w:rsidR="00AD786F" w:rsidRPr="006726FF" w:rsidRDefault="00AD786F" w:rsidP="007C341D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</w:tcPr>
          <w:p w14:paraId="669688C3" w14:textId="77777777" w:rsidR="00AD786F" w:rsidRPr="006726FF" w:rsidRDefault="00AD786F" w:rsidP="007C341D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0A5B" w:rsidRPr="006726FF" w14:paraId="69CA9E37" w14:textId="77777777" w:rsidTr="00461FBE">
        <w:tc>
          <w:tcPr>
            <w:tcW w:w="2102" w:type="dxa"/>
          </w:tcPr>
          <w:p w14:paraId="60B99F9A" w14:textId="77777777" w:rsidR="00AB0A5B" w:rsidRPr="006726FF" w:rsidRDefault="00AB0A5B" w:rsidP="00AB0A5B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726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6726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52" w:type="dxa"/>
            <w:vAlign w:val="center"/>
          </w:tcPr>
          <w:p w14:paraId="4C2CC9CF" w14:textId="6402DA78" w:rsidR="00AB0A5B" w:rsidRPr="006726FF" w:rsidRDefault="009935A8" w:rsidP="00AB0A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46F57E" w14:textId="2E7C85F8" w:rsidR="00AB0A5B" w:rsidRPr="006726FF" w:rsidRDefault="00443ED0" w:rsidP="00AB0A5B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23,751,500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644E72C" w14:textId="77777777" w:rsidR="00AB0A5B" w:rsidRPr="006726FF" w:rsidRDefault="00AB0A5B" w:rsidP="00AB0A5B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655B54" w14:textId="2819A897" w:rsidR="00AB0A5B" w:rsidRPr="006726FF" w:rsidRDefault="00443ED0" w:rsidP="00AB0A5B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23,751,500</w:t>
            </w:r>
          </w:p>
        </w:tc>
        <w:tc>
          <w:tcPr>
            <w:tcW w:w="267" w:type="dxa"/>
            <w:vAlign w:val="bottom"/>
          </w:tcPr>
          <w:p w14:paraId="476D5EE9" w14:textId="77777777" w:rsidR="00AB0A5B" w:rsidRPr="006726FF" w:rsidRDefault="00AB0A5B" w:rsidP="00AB0A5B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49DEEFBA" w14:textId="04C2200E" w:rsidR="00AB0A5B" w:rsidRPr="006726FF" w:rsidRDefault="009935A8" w:rsidP="00AB0A5B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AB0A5B" w:rsidRPr="006726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805</w:t>
            </w:r>
            <w:r w:rsidR="00AB0A5B" w:rsidRPr="006726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64" w:type="dxa"/>
            <w:vAlign w:val="bottom"/>
          </w:tcPr>
          <w:p w14:paraId="089F9FAB" w14:textId="77777777" w:rsidR="00AB0A5B" w:rsidRPr="006726FF" w:rsidRDefault="00AB0A5B" w:rsidP="00AB0A5B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double" w:sz="4" w:space="0" w:color="auto"/>
            </w:tcBorders>
            <w:vAlign w:val="bottom"/>
          </w:tcPr>
          <w:p w14:paraId="6EBD2894" w14:textId="7A547672" w:rsidR="00AB0A5B" w:rsidRPr="006726FF" w:rsidRDefault="009935A8" w:rsidP="00461FBE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AB0A5B" w:rsidRPr="006726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805</w:t>
            </w:r>
            <w:r w:rsidR="00AB0A5B" w:rsidRPr="006726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  <w:tr w:rsidR="00AB0A5B" w:rsidRPr="006726FF" w14:paraId="3BE4B78F" w14:textId="77777777" w:rsidTr="00FE015E">
        <w:tc>
          <w:tcPr>
            <w:tcW w:w="2102" w:type="dxa"/>
          </w:tcPr>
          <w:p w14:paraId="1D2485EA" w14:textId="77777777" w:rsidR="00AB0A5B" w:rsidRPr="006726FF" w:rsidRDefault="00AB0A5B" w:rsidP="00AB0A5B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1D3224FF" w14:textId="77777777" w:rsidR="00AB0A5B" w:rsidRPr="006726FF" w:rsidRDefault="00AB0A5B" w:rsidP="00AB0A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C20CF3" w14:textId="77777777" w:rsidR="00AB0A5B" w:rsidRPr="006726FF" w:rsidRDefault="00AB0A5B" w:rsidP="00AB0A5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A779699" w14:textId="77777777" w:rsidR="00AB0A5B" w:rsidRPr="006726FF" w:rsidRDefault="00AB0A5B" w:rsidP="00AB0A5B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D960FF" w14:textId="77777777" w:rsidR="00AB0A5B" w:rsidRPr="006726FF" w:rsidRDefault="00AB0A5B" w:rsidP="00AB0A5B">
            <w:pPr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066AE251" w14:textId="77777777" w:rsidR="00AB0A5B" w:rsidRPr="006726FF" w:rsidRDefault="00AB0A5B" w:rsidP="00AB0A5B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vAlign w:val="bottom"/>
          </w:tcPr>
          <w:p w14:paraId="4D79026F" w14:textId="77777777" w:rsidR="00AB0A5B" w:rsidRPr="006726FF" w:rsidRDefault="00AB0A5B" w:rsidP="00AB0A5B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4" w:type="dxa"/>
            <w:vAlign w:val="bottom"/>
          </w:tcPr>
          <w:p w14:paraId="365F4154" w14:textId="77777777" w:rsidR="00AB0A5B" w:rsidRPr="006726FF" w:rsidRDefault="00AB0A5B" w:rsidP="00AB0A5B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double" w:sz="4" w:space="0" w:color="auto"/>
            </w:tcBorders>
            <w:vAlign w:val="bottom"/>
          </w:tcPr>
          <w:p w14:paraId="7F5A07A8" w14:textId="77777777" w:rsidR="00AB0A5B" w:rsidRPr="006726FF" w:rsidRDefault="00AB0A5B" w:rsidP="00AB0A5B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E015E" w:rsidRPr="006726FF" w14:paraId="2220CD44" w14:textId="77777777" w:rsidTr="00FE015E">
        <w:tc>
          <w:tcPr>
            <w:tcW w:w="2102" w:type="dxa"/>
          </w:tcPr>
          <w:p w14:paraId="16A8945D" w14:textId="77777777" w:rsidR="00FE015E" w:rsidRPr="006726FF" w:rsidRDefault="00FE015E" w:rsidP="00AB0A5B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5C50786B" w14:textId="77777777" w:rsidR="00FE015E" w:rsidRPr="006726FF" w:rsidRDefault="00FE015E" w:rsidP="00AB0A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16288966" w14:textId="77777777" w:rsidR="00FE015E" w:rsidRPr="006726FF" w:rsidRDefault="00FE015E" w:rsidP="00AB0A5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C2BD071" w14:textId="77777777" w:rsidR="00FE015E" w:rsidRPr="006726FF" w:rsidRDefault="00FE015E" w:rsidP="00AB0A5B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E85658" w14:textId="77777777" w:rsidR="00FE015E" w:rsidRPr="006726FF" w:rsidRDefault="00FE015E" w:rsidP="00AB0A5B">
            <w:pPr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174538E6" w14:textId="77777777" w:rsidR="00FE015E" w:rsidRPr="006726FF" w:rsidRDefault="00FE015E" w:rsidP="00AB0A5B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7" w:type="dxa"/>
            <w:vAlign w:val="bottom"/>
          </w:tcPr>
          <w:p w14:paraId="55A49B9B" w14:textId="77777777" w:rsidR="00FE015E" w:rsidRPr="006726FF" w:rsidRDefault="00FE015E" w:rsidP="00AB0A5B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4" w:type="dxa"/>
            <w:vAlign w:val="bottom"/>
          </w:tcPr>
          <w:p w14:paraId="26F27129" w14:textId="77777777" w:rsidR="00FE015E" w:rsidRPr="006726FF" w:rsidRDefault="00FE015E" w:rsidP="00AB0A5B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3" w:type="dxa"/>
            <w:vAlign w:val="bottom"/>
          </w:tcPr>
          <w:p w14:paraId="3DEC024B" w14:textId="77777777" w:rsidR="00FE015E" w:rsidRPr="006726FF" w:rsidRDefault="00FE015E" w:rsidP="00AB0A5B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E015E" w:rsidRPr="006726FF" w14:paraId="35C4E0D3" w14:textId="77777777" w:rsidTr="00FE015E">
        <w:tc>
          <w:tcPr>
            <w:tcW w:w="2102" w:type="dxa"/>
          </w:tcPr>
          <w:p w14:paraId="4538E98C" w14:textId="77777777" w:rsidR="00FE015E" w:rsidRPr="006726FF" w:rsidRDefault="00FE015E" w:rsidP="00AB0A5B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336471FB" w14:textId="77777777" w:rsidR="00FE015E" w:rsidRPr="006726FF" w:rsidRDefault="00FE015E" w:rsidP="00AB0A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F758705" w14:textId="77777777" w:rsidR="00FE015E" w:rsidRPr="006726FF" w:rsidRDefault="00FE015E" w:rsidP="00AB0A5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AC9A6AE" w14:textId="77777777" w:rsidR="00FE015E" w:rsidRPr="006726FF" w:rsidRDefault="00FE015E" w:rsidP="00AB0A5B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0C2F36" w14:textId="77777777" w:rsidR="00FE015E" w:rsidRPr="006726FF" w:rsidRDefault="00FE015E" w:rsidP="00AB0A5B">
            <w:pPr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2F7C07D4" w14:textId="77777777" w:rsidR="00FE015E" w:rsidRPr="006726FF" w:rsidRDefault="00FE015E" w:rsidP="00AB0A5B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7" w:type="dxa"/>
            <w:vAlign w:val="bottom"/>
          </w:tcPr>
          <w:p w14:paraId="4445285B" w14:textId="77777777" w:rsidR="00FE015E" w:rsidRPr="006726FF" w:rsidRDefault="00FE015E" w:rsidP="00AB0A5B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4" w:type="dxa"/>
            <w:vAlign w:val="bottom"/>
          </w:tcPr>
          <w:p w14:paraId="2C2A0AD2" w14:textId="77777777" w:rsidR="00FE015E" w:rsidRPr="006726FF" w:rsidRDefault="00FE015E" w:rsidP="00AB0A5B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3" w:type="dxa"/>
            <w:vAlign w:val="bottom"/>
          </w:tcPr>
          <w:p w14:paraId="63EDD302" w14:textId="77777777" w:rsidR="00FE015E" w:rsidRPr="006726FF" w:rsidRDefault="00FE015E" w:rsidP="00AB0A5B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E015E" w:rsidRPr="006726FF" w14:paraId="5610928B" w14:textId="77777777" w:rsidTr="00FE015E">
        <w:tc>
          <w:tcPr>
            <w:tcW w:w="2102" w:type="dxa"/>
          </w:tcPr>
          <w:p w14:paraId="1266338D" w14:textId="77777777" w:rsidR="00FE015E" w:rsidRPr="006726FF" w:rsidRDefault="00FE015E" w:rsidP="00AB0A5B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75D45A59" w14:textId="77777777" w:rsidR="00FE015E" w:rsidRPr="006726FF" w:rsidRDefault="00FE015E" w:rsidP="00AB0A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6E9AF606" w14:textId="77777777" w:rsidR="00FE015E" w:rsidRPr="006726FF" w:rsidRDefault="00FE015E" w:rsidP="00AB0A5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9DD4162" w14:textId="77777777" w:rsidR="00FE015E" w:rsidRPr="006726FF" w:rsidRDefault="00FE015E" w:rsidP="00AB0A5B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223A85" w14:textId="77777777" w:rsidR="00FE015E" w:rsidRPr="006726FF" w:rsidRDefault="00FE015E" w:rsidP="00AB0A5B">
            <w:pPr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642BEC10" w14:textId="77777777" w:rsidR="00FE015E" w:rsidRPr="006726FF" w:rsidRDefault="00FE015E" w:rsidP="00AB0A5B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7" w:type="dxa"/>
            <w:vAlign w:val="bottom"/>
          </w:tcPr>
          <w:p w14:paraId="040C034C" w14:textId="77777777" w:rsidR="00FE015E" w:rsidRPr="006726FF" w:rsidRDefault="00FE015E" w:rsidP="00AB0A5B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4" w:type="dxa"/>
            <w:vAlign w:val="bottom"/>
          </w:tcPr>
          <w:p w14:paraId="5BE73A26" w14:textId="77777777" w:rsidR="00FE015E" w:rsidRPr="006726FF" w:rsidRDefault="00FE015E" w:rsidP="00AB0A5B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3" w:type="dxa"/>
            <w:vAlign w:val="bottom"/>
          </w:tcPr>
          <w:p w14:paraId="50AE9ED8" w14:textId="77777777" w:rsidR="00FE015E" w:rsidRPr="006726FF" w:rsidRDefault="00FE015E" w:rsidP="00AB0A5B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E015E" w:rsidRPr="006726FF" w14:paraId="24082635" w14:textId="77777777" w:rsidTr="00FE015E">
        <w:tc>
          <w:tcPr>
            <w:tcW w:w="2102" w:type="dxa"/>
          </w:tcPr>
          <w:p w14:paraId="79822A6C" w14:textId="77777777" w:rsidR="00FE015E" w:rsidRPr="006726FF" w:rsidRDefault="00FE015E" w:rsidP="00AB0A5B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11A274F6" w14:textId="77777777" w:rsidR="00FE015E" w:rsidRPr="006726FF" w:rsidRDefault="00FE015E" w:rsidP="00AB0A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06DC16F" w14:textId="77777777" w:rsidR="00FE015E" w:rsidRPr="006726FF" w:rsidRDefault="00FE015E" w:rsidP="00AB0A5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DA27E6A" w14:textId="77777777" w:rsidR="00FE015E" w:rsidRPr="006726FF" w:rsidRDefault="00FE015E" w:rsidP="00AB0A5B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D88019" w14:textId="77777777" w:rsidR="00FE015E" w:rsidRPr="006726FF" w:rsidRDefault="00FE015E" w:rsidP="00AB0A5B">
            <w:pPr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7" w:type="dxa"/>
            <w:vAlign w:val="bottom"/>
          </w:tcPr>
          <w:p w14:paraId="05B725E3" w14:textId="77777777" w:rsidR="00FE015E" w:rsidRPr="006726FF" w:rsidRDefault="00FE015E" w:rsidP="00AB0A5B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7" w:type="dxa"/>
            <w:vAlign w:val="bottom"/>
          </w:tcPr>
          <w:p w14:paraId="5E353108" w14:textId="77777777" w:rsidR="00FE015E" w:rsidRPr="006726FF" w:rsidRDefault="00FE015E" w:rsidP="00AB0A5B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4" w:type="dxa"/>
            <w:vAlign w:val="bottom"/>
          </w:tcPr>
          <w:p w14:paraId="39A6E942" w14:textId="77777777" w:rsidR="00FE015E" w:rsidRPr="006726FF" w:rsidRDefault="00FE015E" w:rsidP="00AB0A5B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3" w:type="dxa"/>
            <w:vAlign w:val="bottom"/>
          </w:tcPr>
          <w:p w14:paraId="534F4B4A" w14:textId="77777777" w:rsidR="00FE015E" w:rsidRPr="006726FF" w:rsidRDefault="00FE015E" w:rsidP="00AB0A5B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B0A5B" w:rsidRPr="006726FF" w14:paraId="31F2077F" w14:textId="77777777" w:rsidTr="00461FBE">
        <w:tc>
          <w:tcPr>
            <w:tcW w:w="2102" w:type="dxa"/>
          </w:tcPr>
          <w:p w14:paraId="5062C8C8" w14:textId="77777777" w:rsidR="00AB0A5B" w:rsidRPr="006726FF" w:rsidRDefault="00AB0A5B" w:rsidP="00AB0A5B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26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2" w:type="dxa"/>
            <w:vAlign w:val="center"/>
          </w:tcPr>
          <w:p w14:paraId="78BD86B5" w14:textId="77777777" w:rsidR="00AB0A5B" w:rsidRPr="006726FF" w:rsidRDefault="00AB0A5B" w:rsidP="00AB0A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19E5B6BB" w14:textId="77777777" w:rsidR="00AB0A5B" w:rsidRPr="006726FF" w:rsidRDefault="00AB0A5B" w:rsidP="00AB0A5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C9FE9D8" w14:textId="77777777" w:rsidR="00AB0A5B" w:rsidRPr="006726FF" w:rsidRDefault="00AB0A5B" w:rsidP="00AB0A5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DAC901" w14:textId="77777777" w:rsidR="00AB0A5B" w:rsidRPr="006726FF" w:rsidRDefault="00AB0A5B" w:rsidP="00AB0A5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0D5DF46C" w14:textId="77777777" w:rsidR="00AB0A5B" w:rsidRPr="006726FF" w:rsidRDefault="00AB0A5B" w:rsidP="00AB0A5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68768A88" w14:textId="77777777" w:rsidR="00AB0A5B" w:rsidRPr="006726FF" w:rsidRDefault="00AB0A5B" w:rsidP="00AB0A5B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26AD5F32" w14:textId="77777777" w:rsidR="00AB0A5B" w:rsidRPr="006726FF" w:rsidRDefault="00AB0A5B" w:rsidP="00AB0A5B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vAlign w:val="bottom"/>
          </w:tcPr>
          <w:p w14:paraId="6429C832" w14:textId="77777777" w:rsidR="00AB0A5B" w:rsidRPr="006726FF" w:rsidRDefault="00AB0A5B" w:rsidP="00AB0A5B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0A5B" w:rsidRPr="006726FF" w14:paraId="23CEB19A" w14:textId="77777777" w:rsidTr="00461FBE">
        <w:tc>
          <w:tcPr>
            <w:tcW w:w="2102" w:type="dxa"/>
          </w:tcPr>
          <w:p w14:paraId="2D166B1B" w14:textId="54E3A808" w:rsidR="00AB0A5B" w:rsidRPr="006726FF" w:rsidRDefault="00AB0A5B" w:rsidP="00AB0A5B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6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726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26F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2" w:type="dxa"/>
            <w:vAlign w:val="center"/>
          </w:tcPr>
          <w:p w14:paraId="5017A7BA" w14:textId="0D80325C" w:rsidR="00AB0A5B" w:rsidRPr="0093055A" w:rsidRDefault="0093055A" w:rsidP="00AB0A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05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68A57E6" w14:textId="63BBEB32" w:rsidR="00AB0A5B" w:rsidRPr="006726FF" w:rsidRDefault="00FE015E" w:rsidP="00AB0A5B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6726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Pr="006726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45AD769" w14:textId="77777777" w:rsidR="00AB0A5B" w:rsidRPr="006726FF" w:rsidRDefault="00AB0A5B" w:rsidP="00AB0A5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06D493" w14:textId="3B3AD32D" w:rsidR="00AB0A5B" w:rsidRPr="006726FF" w:rsidRDefault="00FE015E" w:rsidP="00AB0A5B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6726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Pr="006726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7" w:type="dxa"/>
            <w:vAlign w:val="bottom"/>
          </w:tcPr>
          <w:p w14:paraId="0D15E7F1" w14:textId="77777777" w:rsidR="00AB0A5B" w:rsidRPr="006726FF" w:rsidRDefault="00AB0A5B" w:rsidP="00AB0A5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1C6FC88B" w14:textId="631E7756" w:rsidR="00AB0A5B" w:rsidRPr="006726FF" w:rsidRDefault="009935A8" w:rsidP="00AB0A5B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AB0A5B" w:rsidRPr="006726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="00AB0A5B" w:rsidRPr="006726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4" w:type="dxa"/>
            <w:vAlign w:val="bottom"/>
          </w:tcPr>
          <w:p w14:paraId="076D349F" w14:textId="77777777" w:rsidR="00AB0A5B" w:rsidRPr="006726FF" w:rsidRDefault="00AB0A5B" w:rsidP="00AB0A5B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vAlign w:val="bottom"/>
          </w:tcPr>
          <w:p w14:paraId="03886D1D" w14:textId="6BDA7775" w:rsidR="00AB0A5B" w:rsidRPr="006726FF" w:rsidRDefault="009935A8" w:rsidP="00AB0A5B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AB0A5B" w:rsidRPr="006726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="00AB0A5B" w:rsidRPr="006726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AB0A5B" w:rsidRPr="006726FF" w14:paraId="0B813B1A" w14:textId="77777777" w:rsidTr="00461FBE">
        <w:tc>
          <w:tcPr>
            <w:tcW w:w="2102" w:type="dxa"/>
          </w:tcPr>
          <w:p w14:paraId="4B802009" w14:textId="77777777" w:rsidR="00AB0A5B" w:rsidRPr="006726FF" w:rsidRDefault="00AB0A5B" w:rsidP="00AB0A5B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726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6726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52" w:type="dxa"/>
            <w:vAlign w:val="center"/>
          </w:tcPr>
          <w:p w14:paraId="0D59D0DD" w14:textId="77777777" w:rsidR="00AB0A5B" w:rsidRPr="006726FF" w:rsidRDefault="00AB0A5B" w:rsidP="00AB0A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9AE6EB9" w14:textId="77777777" w:rsidR="00AB0A5B" w:rsidRPr="006726FF" w:rsidRDefault="00AB0A5B" w:rsidP="00AB0A5B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3DA9123" w14:textId="77777777" w:rsidR="00AB0A5B" w:rsidRPr="006726FF" w:rsidRDefault="00AB0A5B" w:rsidP="00AB0A5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FED511" w14:textId="77777777" w:rsidR="00AB0A5B" w:rsidRPr="006726FF" w:rsidRDefault="00AB0A5B" w:rsidP="00AB0A5B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7540AF7C" w14:textId="77777777" w:rsidR="00AB0A5B" w:rsidRPr="006726FF" w:rsidRDefault="00AB0A5B" w:rsidP="00AB0A5B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4D991EBC" w14:textId="77777777" w:rsidR="00AB0A5B" w:rsidRPr="006726FF" w:rsidRDefault="00AB0A5B" w:rsidP="00AB0A5B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063CE15A" w14:textId="77777777" w:rsidR="00AB0A5B" w:rsidRPr="006726FF" w:rsidRDefault="00AB0A5B" w:rsidP="00AB0A5B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vAlign w:val="bottom"/>
          </w:tcPr>
          <w:p w14:paraId="689DDF02" w14:textId="77777777" w:rsidR="00AB0A5B" w:rsidRPr="006726FF" w:rsidRDefault="00AB0A5B" w:rsidP="00AB0A5B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15E" w:rsidRPr="006726FF" w14:paraId="242902AC" w14:textId="77777777" w:rsidTr="00461FBE">
        <w:tc>
          <w:tcPr>
            <w:tcW w:w="2102" w:type="dxa"/>
          </w:tcPr>
          <w:p w14:paraId="77C51315" w14:textId="77777777" w:rsidR="00FE015E" w:rsidRPr="006726FF" w:rsidRDefault="00FE015E" w:rsidP="00FE015E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6FF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852" w:type="dxa"/>
            <w:vAlign w:val="center"/>
          </w:tcPr>
          <w:p w14:paraId="5E7A0723" w14:textId="7BAD531A" w:rsidR="00FE015E" w:rsidRPr="006726FF" w:rsidRDefault="00FE015E" w:rsidP="00FE01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0A2F5" w14:textId="3F2B380A" w:rsidR="00FE015E" w:rsidRPr="006726FF" w:rsidRDefault="00FE015E" w:rsidP="00FE015E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(54,000)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E28514B" w14:textId="77777777" w:rsidR="00FE015E" w:rsidRPr="006726FF" w:rsidRDefault="00FE015E" w:rsidP="00FE015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7E3F" w14:textId="47302F6A" w:rsidR="00FE015E" w:rsidRPr="006726FF" w:rsidRDefault="00FE015E" w:rsidP="00FE015E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(54,000)</w:t>
            </w:r>
          </w:p>
        </w:tc>
        <w:tc>
          <w:tcPr>
            <w:tcW w:w="267" w:type="dxa"/>
            <w:vAlign w:val="bottom"/>
          </w:tcPr>
          <w:p w14:paraId="65CEDBC0" w14:textId="77777777" w:rsidR="00FE015E" w:rsidRPr="006726FF" w:rsidRDefault="00FE015E" w:rsidP="00FE015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4BD13CAD" w14:textId="591E8B81" w:rsidR="00FE015E" w:rsidRPr="006726FF" w:rsidRDefault="00FE015E" w:rsidP="00FE015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26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vAlign w:val="bottom"/>
          </w:tcPr>
          <w:p w14:paraId="35119037" w14:textId="77777777" w:rsidR="00FE015E" w:rsidRPr="006726FF" w:rsidRDefault="00FE015E" w:rsidP="00FE015E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bottom"/>
          </w:tcPr>
          <w:p w14:paraId="7DD65FE0" w14:textId="78159ABF" w:rsidR="00FE015E" w:rsidRPr="006726FF" w:rsidRDefault="00FE015E" w:rsidP="00FE015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6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E015E" w:rsidRPr="006726FF" w14:paraId="218DBF7B" w14:textId="77777777" w:rsidTr="00461FBE">
        <w:tc>
          <w:tcPr>
            <w:tcW w:w="2102" w:type="dxa"/>
          </w:tcPr>
          <w:p w14:paraId="54584258" w14:textId="5AFF0682" w:rsidR="00FE015E" w:rsidRPr="006726FF" w:rsidRDefault="00FE015E" w:rsidP="00FE015E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726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6726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52" w:type="dxa"/>
            <w:vAlign w:val="bottom"/>
          </w:tcPr>
          <w:p w14:paraId="58F61D35" w14:textId="77777777" w:rsidR="00FE015E" w:rsidRPr="006726FF" w:rsidRDefault="00FE015E" w:rsidP="00FE01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B6207" w14:textId="77777777" w:rsidR="00FE015E" w:rsidRPr="006726FF" w:rsidRDefault="00FE015E" w:rsidP="00FE015E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97C9656" w14:textId="77777777" w:rsidR="00FE015E" w:rsidRPr="006726FF" w:rsidRDefault="00FE015E" w:rsidP="00FE015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03B61" w14:textId="77777777" w:rsidR="00FE015E" w:rsidRPr="006726FF" w:rsidRDefault="00FE015E" w:rsidP="00FE015E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4D12E5C8" w14:textId="77777777" w:rsidR="00FE015E" w:rsidRPr="006726FF" w:rsidRDefault="00FE015E" w:rsidP="00FE015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69061913" w14:textId="77777777" w:rsidR="00FE015E" w:rsidRPr="006726FF" w:rsidRDefault="00FE015E" w:rsidP="00FE015E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29FCCB90" w14:textId="77777777" w:rsidR="00FE015E" w:rsidRPr="006726FF" w:rsidRDefault="00FE015E" w:rsidP="00FE015E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</w:tcPr>
          <w:p w14:paraId="621A2F19" w14:textId="77777777" w:rsidR="00FE015E" w:rsidRPr="006726FF" w:rsidRDefault="00FE015E" w:rsidP="00FE015E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015E" w:rsidRPr="00533DFC" w14:paraId="47AFFB20" w14:textId="77777777" w:rsidTr="00461FBE">
        <w:tc>
          <w:tcPr>
            <w:tcW w:w="2102" w:type="dxa"/>
          </w:tcPr>
          <w:p w14:paraId="55F78CA7" w14:textId="77777777" w:rsidR="00FE015E" w:rsidRPr="006726FF" w:rsidRDefault="00FE015E" w:rsidP="00FE015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726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6726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52" w:type="dxa"/>
            <w:vAlign w:val="center"/>
          </w:tcPr>
          <w:p w14:paraId="14DBBAA3" w14:textId="22D45DBC" w:rsidR="00FE015E" w:rsidRPr="006726FF" w:rsidRDefault="00FE015E" w:rsidP="00FE01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93BC22" w14:textId="7EFB940C" w:rsidR="00FE015E" w:rsidRPr="006726FF" w:rsidRDefault="00D72E99" w:rsidP="00FE015E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19,126,500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AA531AD" w14:textId="77777777" w:rsidR="00FE015E" w:rsidRPr="006726FF" w:rsidRDefault="00FE015E" w:rsidP="00FE015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6FA513" w14:textId="608E3846" w:rsidR="00FE015E" w:rsidRPr="006726FF" w:rsidRDefault="00D72E99" w:rsidP="00FE015E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19,126,500</w:t>
            </w:r>
          </w:p>
        </w:tc>
        <w:tc>
          <w:tcPr>
            <w:tcW w:w="267" w:type="dxa"/>
            <w:vAlign w:val="bottom"/>
          </w:tcPr>
          <w:p w14:paraId="6C1C7A9A" w14:textId="77777777" w:rsidR="00FE015E" w:rsidRPr="006726FF" w:rsidRDefault="00FE015E" w:rsidP="00FE015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1B9868B3" w14:textId="232952F2" w:rsidR="00FE015E" w:rsidRPr="006726FF" w:rsidRDefault="00FE015E" w:rsidP="00FE015E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Pr="006726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  <w:r w:rsidRPr="006726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64" w:type="dxa"/>
            <w:vAlign w:val="bottom"/>
          </w:tcPr>
          <w:p w14:paraId="40F54D28" w14:textId="77777777" w:rsidR="00FE015E" w:rsidRPr="006726FF" w:rsidRDefault="00FE015E" w:rsidP="00FE015E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double" w:sz="4" w:space="0" w:color="auto"/>
            </w:tcBorders>
            <w:vAlign w:val="bottom"/>
          </w:tcPr>
          <w:p w14:paraId="1D9DBEDE" w14:textId="1F9EE4FE" w:rsidR="00FE015E" w:rsidRPr="006726FF" w:rsidRDefault="00FE015E" w:rsidP="00FE015E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Pr="006726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  <w:r w:rsidRPr="006726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</w:tbl>
    <w:p w14:paraId="18E4BB32" w14:textId="77777777" w:rsidR="00B831F2" w:rsidRPr="00B831F2" w:rsidRDefault="00B831F2" w:rsidP="00B831F2">
      <w:pPr>
        <w:pStyle w:val="Bo-Blankline"/>
        <w:rPr>
          <w:highlight w:val="yellow"/>
        </w:rPr>
      </w:pPr>
    </w:p>
    <w:p w14:paraId="0C802860" w14:textId="0D97F027" w:rsidR="002261AC" w:rsidRPr="006726FF" w:rsidRDefault="008E5B55" w:rsidP="002261AC">
      <w:pPr>
        <w:pStyle w:val="Caption"/>
        <w:spacing w:line="240" w:lineRule="atLeast"/>
        <w:ind w:left="547"/>
        <w:rPr>
          <w:rFonts w:asciiTheme="majorBidi" w:hAnsiTheme="majorBidi" w:cstheme="majorBidi"/>
        </w:rPr>
      </w:pPr>
      <w:r w:rsidRPr="006726FF">
        <w:rPr>
          <w:rFonts w:asciiTheme="majorBidi" w:hAnsiTheme="majorBidi" w:cstheme="majorBidi"/>
          <w:cs/>
        </w:rPr>
        <w:t>หุ้นทุนซื้อคืน</w:t>
      </w:r>
    </w:p>
    <w:p w14:paraId="2B99AA1E" w14:textId="6B42F95A" w:rsidR="002261AC" w:rsidRPr="00533DFC" w:rsidRDefault="002261AC" w:rsidP="00283CAF">
      <w:pPr>
        <w:pStyle w:val="Bo-Blankline"/>
        <w:rPr>
          <w:highlight w:val="yellow"/>
          <w:lang w:val="en-US"/>
        </w:rPr>
      </w:pPr>
    </w:p>
    <w:p w14:paraId="76AFCBD2" w14:textId="2BA5E66D" w:rsidR="006B64D6" w:rsidRPr="00491C6B" w:rsidRDefault="006B64D6" w:rsidP="006B64D6">
      <w:pPr>
        <w:pStyle w:val="Bo-C1Content"/>
        <w:tabs>
          <w:tab w:val="left" w:pos="720"/>
        </w:tabs>
        <w:ind w:left="540"/>
      </w:pPr>
      <w:r w:rsidRPr="00491C6B">
        <w:rPr>
          <w:rFonts w:hint="cs"/>
          <w:cs/>
        </w:rPr>
        <w:t>ใน</w:t>
      </w:r>
      <w:r w:rsidRPr="00491C6B">
        <w:rPr>
          <w:rFonts w:hint="cs"/>
          <w:cs/>
          <w:lang w:val="en-US"/>
        </w:rPr>
        <w:t xml:space="preserve">ระหว่างปี </w:t>
      </w:r>
      <w:r w:rsidRPr="00491C6B">
        <w:rPr>
          <w:lang w:val="en-US"/>
        </w:rPr>
        <w:t>2564</w:t>
      </w:r>
      <w:r w:rsidRPr="00491C6B">
        <w:rPr>
          <w:rFonts w:hint="cs"/>
          <w:cs/>
        </w:rPr>
        <w:t xml:space="preserve"> บริษัทได้จำหน่ายหุ้นทุนซื้อคืนจำนวน </w:t>
      </w:r>
      <w:r w:rsidRPr="00491C6B">
        <w:rPr>
          <w:lang w:val="en-US"/>
        </w:rPr>
        <w:t>165</w:t>
      </w:r>
      <w:r w:rsidRPr="00491C6B">
        <w:t>.</w:t>
      </w:r>
      <w:r w:rsidRPr="00491C6B">
        <w:rPr>
          <w:lang w:val="en-US"/>
        </w:rPr>
        <w:t>61</w:t>
      </w:r>
      <w:r w:rsidRPr="00491C6B">
        <w:rPr>
          <w:rFonts w:hint="cs"/>
          <w:cs/>
        </w:rPr>
        <w:t xml:space="preserve"> ล้านหุ้น เป็นจำนวนเงินรวม </w:t>
      </w:r>
      <w:r w:rsidRPr="00491C6B">
        <w:rPr>
          <w:lang w:val="en-US"/>
        </w:rPr>
        <w:t>281</w:t>
      </w:r>
      <w:r w:rsidRPr="00491C6B">
        <w:t>.</w:t>
      </w:r>
      <w:r w:rsidRPr="00491C6B">
        <w:rPr>
          <w:lang w:val="en-US"/>
        </w:rPr>
        <w:t>27</w:t>
      </w:r>
      <w:r w:rsidRPr="00491C6B">
        <w:rPr>
          <w:rFonts w:hint="cs"/>
          <w:cs/>
        </w:rPr>
        <w:t xml:space="preserve"> ล้านบาท </w:t>
      </w:r>
      <w:r w:rsidR="002159C7">
        <w:rPr>
          <w:rFonts w:hint="cs"/>
          <w:cs/>
        </w:rPr>
        <w:t>ประกอบด้วย</w:t>
      </w:r>
      <w:r>
        <w:rPr>
          <w:rFonts w:hint="cs"/>
          <w:cs/>
          <w:lang w:val="en-US"/>
        </w:rPr>
        <w:t>จำนวนต้นทุนของหุ้นทุนซื้อคืนที่จำหน่ายซึ่งคำนวณโดยวิธีถัวเฉลี่ยถ่วงน้ำหนัก</w:t>
      </w:r>
      <w:r w:rsidRPr="00491C6B">
        <w:rPr>
          <w:rFonts w:hint="cs"/>
          <w:cs/>
        </w:rPr>
        <w:t xml:space="preserve"> เป็นจำนวนเงินรวม </w:t>
      </w:r>
      <w:r w:rsidR="002159C7">
        <w:rPr>
          <w:lang w:val="en-US"/>
        </w:rPr>
        <w:t>195.79</w:t>
      </w:r>
      <w:r w:rsidRPr="00491C6B">
        <w:rPr>
          <w:rFonts w:hint="cs"/>
          <w:cs/>
        </w:rPr>
        <w:t xml:space="preserve"> ล้านบาท และส่วนเกินทุนจากการจำหน่ายหุ้นทุนซื้อคืน (“ส่วนเกินทุนหุ้นทุนซื้อคืน”) จำนวน </w:t>
      </w:r>
      <w:r w:rsidR="002159C7">
        <w:t>85.48</w:t>
      </w:r>
      <w:r w:rsidRPr="00491C6B">
        <w:t xml:space="preserve"> </w:t>
      </w:r>
      <w:r w:rsidR="001F2D0B">
        <w:br/>
      </w:r>
      <w:r w:rsidRPr="00491C6B">
        <w:rPr>
          <w:rFonts w:hint="cs"/>
          <w:cs/>
        </w:rPr>
        <w:t>ล้านบาท แสดงเป็นรายการแยกต่างหากในส่วนของผู้ถือหุ้น</w:t>
      </w:r>
    </w:p>
    <w:p w14:paraId="512B3B89" w14:textId="77777777" w:rsidR="006B64D6" w:rsidRPr="00491C6B" w:rsidRDefault="006B64D6" w:rsidP="006B64D6">
      <w:pPr>
        <w:pStyle w:val="Bo-Blankline"/>
        <w:rPr>
          <w:lang w:val="en-US"/>
        </w:rPr>
      </w:pPr>
    </w:p>
    <w:p w14:paraId="0297E78A" w14:textId="77777777" w:rsidR="006B64D6" w:rsidRPr="00002CEC" w:rsidRDefault="006B64D6" w:rsidP="006B64D6">
      <w:pPr>
        <w:pStyle w:val="Bo-C1Content"/>
        <w:rPr>
          <w:spacing w:val="-4"/>
          <w:lang w:val="en-US"/>
        </w:rPr>
      </w:pPr>
      <w:r w:rsidRPr="00491C6B">
        <w:rPr>
          <w:rFonts w:hint="cs"/>
          <w:spacing w:val="-4"/>
          <w:cs/>
        </w:rPr>
        <w:t xml:space="preserve">เมื่อวันที่ </w:t>
      </w:r>
      <w:r w:rsidRPr="00491C6B">
        <w:rPr>
          <w:spacing w:val="-4"/>
        </w:rPr>
        <w:t>16</w:t>
      </w:r>
      <w:r w:rsidRPr="00491C6B">
        <w:rPr>
          <w:rFonts w:hint="cs"/>
          <w:spacing w:val="-4"/>
          <w:cs/>
        </w:rPr>
        <w:t xml:space="preserve"> มิถุนายน </w:t>
      </w:r>
      <w:r w:rsidRPr="00491C6B">
        <w:rPr>
          <w:spacing w:val="-4"/>
        </w:rPr>
        <w:t xml:space="preserve">2564 </w:t>
      </w:r>
      <w:r w:rsidRPr="00491C6B">
        <w:rPr>
          <w:rFonts w:hint="cs"/>
          <w:spacing w:val="-4"/>
          <w:cs/>
        </w:rPr>
        <w:t xml:space="preserve">หุ้นทุนซื้อคืนของบริษัทมีจำนวนคงเหลือ </w:t>
      </w:r>
      <w:r w:rsidRPr="00491C6B">
        <w:rPr>
          <w:spacing w:val="-4"/>
        </w:rPr>
        <w:t xml:space="preserve">54.00 </w:t>
      </w:r>
      <w:r w:rsidRPr="00491C6B">
        <w:rPr>
          <w:rFonts w:hint="cs"/>
          <w:spacing w:val="-4"/>
          <w:cs/>
        </w:rPr>
        <w:t xml:space="preserve">ล้านหุ้น บริษัทจึงได้จดทะเบียนลดทุนจำนวน </w:t>
      </w:r>
      <w:r w:rsidRPr="00491C6B">
        <w:rPr>
          <w:spacing w:val="-4"/>
          <w:lang w:val="en-US"/>
        </w:rPr>
        <w:t>54</w:t>
      </w:r>
      <w:r>
        <w:rPr>
          <w:spacing w:val="-4"/>
          <w:lang w:val="en-US"/>
        </w:rPr>
        <w:t>.00</w:t>
      </w:r>
      <w:r w:rsidRPr="00491C6B">
        <w:rPr>
          <w:rFonts w:hint="cs"/>
          <w:spacing w:val="-4"/>
          <w:cs/>
        </w:rPr>
        <w:t xml:space="preserve"> ล้านหุ้น มูลค่าที่ตราไว้หุ้นละ </w:t>
      </w:r>
      <w:r w:rsidRPr="00491C6B">
        <w:rPr>
          <w:spacing w:val="-4"/>
        </w:rPr>
        <w:t xml:space="preserve">1 </w:t>
      </w:r>
      <w:r w:rsidRPr="00491C6B">
        <w:rPr>
          <w:rFonts w:hint="cs"/>
          <w:spacing w:val="-4"/>
          <w:cs/>
        </w:rPr>
        <w:t xml:space="preserve">บาท โดยตัดหุ้นทุนซื้อคืนที่ไม่สามารถจำหน่ายในตลาดหลักทรัพย์แห่งประเทศไทยในวันที่ </w:t>
      </w:r>
      <w:r w:rsidRPr="00491C6B">
        <w:rPr>
          <w:spacing w:val="-4"/>
        </w:rPr>
        <w:t>11</w:t>
      </w:r>
      <w:r w:rsidRPr="00491C6B">
        <w:rPr>
          <w:rFonts w:hint="cs"/>
          <w:spacing w:val="-4"/>
          <w:cs/>
        </w:rPr>
        <w:t xml:space="preserve"> มิถุนายน </w:t>
      </w:r>
      <w:r w:rsidRPr="00491C6B">
        <w:rPr>
          <w:spacing w:val="-4"/>
        </w:rPr>
        <w:t>2564</w:t>
      </w:r>
      <w:r w:rsidRPr="00491C6B">
        <w:rPr>
          <w:rFonts w:hint="cs"/>
          <w:spacing w:val="-4"/>
          <w:cs/>
        </w:rPr>
        <w:t xml:space="preserve"> จำนวนรวม </w:t>
      </w:r>
      <w:r w:rsidRPr="00491C6B">
        <w:rPr>
          <w:spacing w:val="-4"/>
        </w:rPr>
        <w:t>54</w:t>
      </w:r>
      <w:r>
        <w:rPr>
          <w:spacing w:val="-4"/>
        </w:rPr>
        <w:t>.00</w:t>
      </w:r>
      <w:r w:rsidRPr="00491C6B">
        <w:rPr>
          <w:rFonts w:hint="cs"/>
          <w:spacing w:val="-4"/>
          <w:cs/>
        </w:rPr>
        <w:t xml:space="preserve"> ล้านหุ้นกับกระทรวงพาณิชย์ พร้อมตัดรายการหุ้นทุนซื้อคืนและสำรองหุ้นทุนซื้อคืนที่แสดงไว้ในส่วนของผู้ถือหุ้นออกทั้งจำนวน</w:t>
      </w:r>
    </w:p>
    <w:p w14:paraId="189A5AC6" w14:textId="77777777" w:rsidR="006B64D6" w:rsidRPr="007879C3" w:rsidRDefault="006B64D6" w:rsidP="006B64D6">
      <w:pPr>
        <w:pStyle w:val="Bo-Blankline"/>
        <w:rPr>
          <w:lang w:val="en-US"/>
        </w:rPr>
      </w:pPr>
    </w:p>
    <w:p w14:paraId="749915E7" w14:textId="5A3EDB34" w:rsidR="006B64D6" w:rsidRPr="002159C7" w:rsidRDefault="006B64D6" w:rsidP="006B64D6">
      <w:pPr>
        <w:pStyle w:val="Bo-Blankline"/>
        <w:rPr>
          <w:spacing w:val="-4"/>
          <w:sz w:val="30"/>
          <w:szCs w:val="30"/>
          <w:lang w:val="en-US"/>
        </w:rPr>
      </w:pPr>
      <w:r w:rsidRPr="002159C7">
        <w:rPr>
          <w:rFonts w:hint="cs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2159C7">
        <w:rPr>
          <w:spacing w:val="-4"/>
          <w:sz w:val="30"/>
          <w:szCs w:val="30"/>
        </w:rPr>
        <w:t xml:space="preserve">23 </w:t>
      </w:r>
      <w:r w:rsidRPr="002159C7">
        <w:rPr>
          <w:rFonts w:hint="cs"/>
          <w:spacing w:val="-4"/>
          <w:sz w:val="30"/>
          <w:szCs w:val="30"/>
          <w:cs/>
        </w:rPr>
        <w:t xml:space="preserve">ธันวาคม </w:t>
      </w:r>
      <w:r w:rsidRPr="002159C7">
        <w:rPr>
          <w:spacing w:val="-4"/>
          <w:sz w:val="30"/>
          <w:szCs w:val="30"/>
        </w:rPr>
        <w:t xml:space="preserve">2564 </w:t>
      </w:r>
      <w:r w:rsidRPr="002159C7">
        <w:rPr>
          <w:rFonts w:hint="cs"/>
          <w:spacing w:val="-4"/>
          <w:sz w:val="30"/>
          <w:szCs w:val="30"/>
          <w:cs/>
        </w:rPr>
        <w:t xml:space="preserve">ได้มีมติอนุมัติโครงการซื้อหุ้นคืนเพื่อบริหารทางการเงิน </w:t>
      </w:r>
      <w:r w:rsidRPr="002159C7">
        <w:rPr>
          <w:rFonts w:hint="cs"/>
          <w:spacing w:val="2"/>
          <w:sz w:val="30"/>
          <w:szCs w:val="30"/>
          <w:cs/>
        </w:rPr>
        <w:t xml:space="preserve">วงเงินสูงสุดที่ใช้ในการซื้อหุ้นคืนไม่เกิน </w:t>
      </w:r>
      <w:r w:rsidRPr="002159C7">
        <w:rPr>
          <w:spacing w:val="2"/>
          <w:sz w:val="30"/>
          <w:szCs w:val="30"/>
        </w:rPr>
        <w:t xml:space="preserve">450 </w:t>
      </w:r>
      <w:r w:rsidRPr="002159C7">
        <w:rPr>
          <w:rFonts w:hint="cs"/>
          <w:spacing w:val="2"/>
          <w:sz w:val="30"/>
          <w:szCs w:val="30"/>
          <w:cs/>
        </w:rPr>
        <w:t xml:space="preserve">ล้านบาท จำนวนหุ้นที่จะซื้อคืน </w:t>
      </w:r>
      <w:r w:rsidRPr="002159C7">
        <w:rPr>
          <w:spacing w:val="2"/>
          <w:sz w:val="30"/>
          <w:szCs w:val="30"/>
        </w:rPr>
        <w:t>191.2</w:t>
      </w:r>
      <w:r w:rsidR="007D619E" w:rsidRPr="002159C7">
        <w:rPr>
          <w:spacing w:val="2"/>
          <w:sz w:val="30"/>
          <w:szCs w:val="30"/>
        </w:rPr>
        <w:t>7</w:t>
      </w:r>
      <w:r w:rsidRPr="002159C7">
        <w:rPr>
          <w:spacing w:val="2"/>
          <w:sz w:val="30"/>
          <w:szCs w:val="30"/>
        </w:rPr>
        <w:t xml:space="preserve"> </w:t>
      </w:r>
      <w:r w:rsidRPr="002159C7">
        <w:rPr>
          <w:rFonts w:hint="cs"/>
          <w:spacing w:val="2"/>
          <w:sz w:val="30"/>
          <w:szCs w:val="30"/>
          <w:cs/>
        </w:rPr>
        <w:t>ล้านหุ้น มูลค่าที่ตราไว้หุ้นละ</w:t>
      </w:r>
      <w:r w:rsidRPr="002159C7">
        <w:rPr>
          <w:rFonts w:hint="cs"/>
          <w:spacing w:val="-4"/>
          <w:sz w:val="30"/>
          <w:szCs w:val="30"/>
          <w:cs/>
        </w:rPr>
        <w:t xml:space="preserve"> </w:t>
      </w:r>
      <w:r w:rsidRPr="002159C7">
        <w:rPr>
          <w:spacing w:val="-4"/>
          <w:sz w:val="30"/>
          <w:szCs w:val="30"/>
        </w:rPr>
        <w:t xml:space="preserve">1 </w:t>
      </w:r>
      <w:r w:rsidRPr="002159C7">
        <w:rPr>
          <w:rFonts w:hint="cs"/>
          <w:spacing w:val="-4"/>
          <w:sz w:val="30"/>
          <w:szCs w:val="30"/>
          <w:cs/>
        </w:rPr>
        <w:t>บาท จำนวนหุ้นที่</w:t>
      </w:r>
      <w:r w:rsidR="00766620" w:rsidRPr="002159C7">
        <w:rPr>
          <w:rFonts w:hint="cs"/>
          <w:spacing w:val="-4"/>
          <w:sz w:val="30"/>
          <w:szCs w:val="30"/>
          <w:cs/>
        </w:rPr>
        <w:t xml:space="preserve">จะซื้อคืนคิดเป็นร้อยละ </w:t>
      </w:r>
      <w:r w:rsidR="00766620" w:rsidRPr="002159C7">
        <w:rPr>
          <w:spacing w:val="-4"/>
          <w:sz w:val="30"/>
          <w:szCs w:val="30"/>
          <w:lang w:val="en-US"/>
        </w:rPr>
        <w:t xml:space="preserve">1 </w:t>
      </w:r>
      <w:r w:rsidR="00766620" w:rsidRPr="002159C7">
        <w:rPr>
          <w:rFonts w:hint="cs"/>
          <w:spacing w:val="-4"/>
          <w:sz w:val="30"/>
          <w:szCs w:val="30"/>
          <w:cs/>
          <w:lang w:val="en-US"/>
        </w:rPr>
        <w:t>ของหุ้นที่จำหน่ายได้แล้วทั้งหมด</w:t>
      </w:r>
      <w:r w:rsidR="00AF57DD" w:rsidRPr="002159C7">
        <w:rPr>
          <w:rFonts w:hint="cs"/>
          <w:spacing w:val="-4"/>
          <w:sz w:val="30"/>
          <w:szCs w:val="30"/>
          <w:cs/>
          <w:lang w:val="en-US"/>
        </w:rPr>
        <w:t xml:space="preserve"> โดยมีกำหนดเวลาที่จะซื้อหุ้นคืนตั้งแต่วันที่</w:t>
      </w:r>
      <w:r w:rsidRPr="002159C7">
        <w:rPr>
          <w:rFonts w:hint="cs"/>
          <w:spacing w:val="-4"/>
          <w:sz w:val="30"/>
          <w:szCs w:val="30"/>
          <w:cs/>
        </w:rPr>
        <w:t xml:space="preserve"> </w:t>
      </w:r>
      <w:r w:rsidRPr="002159C7">
        <w:rPr>
          <w:spacing w:val="-4"/>
          <w:sz w:val="30"/>
          <w:szCs w:val="30"/>
        </w:rPr>
        <w:t>10</w:t>
      </w:r>
      <w:r w:rsidRPr="002159C7">
        <w:rPr>
          <w:rFonts w:hint="cs"/>
          <w:spacing w:val="-4"/>
          <w:sz w:val="30"/>
          <w:szCs w:val="30"/>
          <w:cs/>
        </w:rPr>
        <w:t xml:space="preserve"> </w:t>
      </w:r>
      <w:r w:rsidR="00AF57DD" w:rsidRPr="002159C7">
        <w:rPr>
          <w:rFonts w:hint="cs"/>
          <w:spacing w:val="-4"/>
          <w:sz w:val="30"/>
          <w:szCs w:val="30"/>
          <w:cs/>
        </w:rPr>
        <w:t>มกราคม</w:t>
      </w:r>
      <w:r w:rsidRPr="002159C7">
        <w:rPr>
          <w:rFonts w:hint="cs"/>
          <w:spacing w:val="-4"/>
          <w:sz w:val="30"/>
          <w:szCs w:val="30"/>
          <w:cs/>
        </w:rPr>
        <w:t xml:space="preserve"> </w:t>
      </w:r>
      <w:r w:rsidRPr="002159C7">
        <w:rPr>
          <w:spacing w:val="-4"/>
          <w:sz w:val="30"/>
          <w:szCs w:val="30"/>
        </w:rPr>
        <w:t>2565</w:t>
      </w:r>
      <w:r w:rsidR="00AF57DD" w:rsidRPr="002159C7">
        <w:rPr>
          <w:rFonts w:hint="cs"/>
          <w:spacing w:val="-4"/>
          <w:sz w:val="30"/>
          <w:szCs w:val="30"/>
          <w:cs/>
        </w:rPr>
        <w:t xml:space="preserve"> ถึงวันที่ </w:t>
      </w:r>
      <w:r w:rsidR="00AF57DD" w:rsidRPr="002159C7">
        <w:rPr>
          <w:spacing w:val="-4"/>
          <w:sz w:val="30"/>
          <w:szCs w:val="30"/>
          <w:lang w:val="en-US"/>
        </w:rPr>
        <w:t xml:space="preserve">10 </w:t>
      </w:r>
      <w:r w:rsidR="00AF57DD" w:rsidRPr="002159C7">
        <w:rPr>
          <w:rFonts w:hint="cs"/>
          <w:spacing w:val="-4"/>
          <w:sz w:val="30"/>
          <w:szCs w:val="30"/>
          <w:cs/>
          <w:lang w:val="en-US"/>
        </w:rPr>
        <w:t xml:space="preserve">เมษายน </w:t>
      </w:r>
      <w:r w:rsidR="00AF57DD" w:rsidRPr="002159C7">
        <w:rPr>
          <w:spacing w:val="-4"/>
          <w:sz w:val="30"/>
          <w:szCs w:val="30"/>
          <w:lang w:val="en-US"/>
        </w:rPr>
        <w:t>2565</w:t>
      </w:r>
    </w:p>
    <w:p w14:paraId="2FEA23B3" w14:textId="77777777" w:rsidR="006B64D6" w:rsidRPr="002159C7" w:rsidRDefault="006B64D6" w:rsidP="006B64D6">
      <w:pPr>
        <w:pStyle w:val="Bo-Blankline"/>
      </w:pPr>
    </w:p>
    <w:p w14:paraId="44684958" w14:textId="1D000B24" w:rsidR="006B64D6" w:rsidRPr="002159C7" w:rsidRDefault="006B64D6" w:rsidP="006B64D6">
      <w:pPr>
        <w:pStyle w:val="Bo-Blankline"/>
        <w:rPr>
          <w:spacing w:val="-4"/>
          <w:sz w:val="30"/>
          <w:szCs w:val="30"/>
          <w:cs/>
        </w:rPr>
      </w:pPr>
      <w:r w:rsidRPr="002159C7">
        <w:rPr>
          <w:rFonts w:hint="cs"/>
          <w:spacing w:val="-4"/>
          <w:sz w:val="30"/>
          <w:szCs w:val="30"/>
          <w:cs/>
        </w:rPr>
        <w:t xml:space="preserve">ณ วันที่ </w:t>
      </w:r>
      <w:r w:rsidRPr="002159C7">
        <w:rPr>
          <w:spacing w:val="-4"/>
          <w:sz w:val="30"/>
          <w:szCs w:val="30"/>
        </w:rPr>
        <w:t xml:space="preserve">21 </w:t>
      </w:r>
      <w:r w:rsidRPr="002159C7">
        <w:rPr>
          <w:rFonts w:hint="cs"/>
          <w:spacing w:val="-4"/>
          <w:sz w:val="30"/>
          <w:szCs w:val="30"/>
          <w:cs/>
        </w:rPr>
        <w:t xml:space="preserve">มกราคม </w:t>
      </w:r>
      <w:r w:rsidRPr="002159C7">
        <w:rPr>
          <w:spacing w:val="-4"/>
          <w:sz w:val="30"/>
          <w:szCs w:val="30"/>
        </w:rPr>
        <w:t xml:space="preserve">2565 </w:t>
      </w:r>
      <w:r w:rsidRPr="002159C7">
        <w:rPr>
          <w:rFonts w:hint="cs"/>
          <w:spacing w:val="-4"/>
          <w:sz w:val="30"/>
          <w:szCs w:val="30"/>
          <w:cs/>
        </w:rPr>
        <w:t xml:space="preserve">บริษัทได้ซื้อหุ้นคืนตามโครงการดังกล่าวครบแล้วเป็นจำนวนทั้งสิ้น </w:t>
      </w:r>
      <w:r w:rsidRPr="002159C7">
        <w:rPr>
          <w:spacing w:val="-4"/>
          <w:sz w:val="30"/>
          <w:szCs w:val="30"/>
        </w:rPr>
        <w:t>191.2</w:t>
      </w:r>
      <w:r w:rsidR="007D619E" w:rsidRPr="002159C7">
        <w:rPr>
          <w:spacing w:val="-4"/>
          <w:sz w:val="30"/>
          <w:szCs w:val="30"/>
        </w:rPr>
        <w:t>7</w:t>
      </w:r>
      <w:r w:rsidRPr="002159C7">
        <w:rPr>
          <w:spacing w:val="-4"/>
          <w:sz w:val="30"/>
          <w:szCs w:val="30"/>
        </w:rPr>
        <w:t xml:space="preserve"> </w:t>
      </w:r>
      <w:r w:rsidRPr="002159C7">
        <w:rPr>
          <w:rFonts w:hint="cs"/>
          <w:spacing w:val="-4"/>
          <w:sz w:val="30"/>
          <w:szCs w:val="30"/>
          <w:cs/>
        </w:rPr>
        <w:t xml:space="preserve">ล้านหุ้น เป็นจำนวนเงินรวม </w:t>
      </w:r>
      <w:r w:rsidRPr="002159C7">
        <w:rPr>
          <w:spacing w:val="-4"/>
          <w:sz w:val="30"/>
          <w:szCs w:val="30"/>
        </w:rPr>
        <w:t xml:space="preserve">365.55 </w:t>
      </w:r>
      <w:r w:rsidRPr="002159C7">
        <w:rPr>
          <w:rFonts w:hint="cs"/>
          <w:spacing w:val="-4"/>
          <w:sz w:val="30"/>
          <w:szCs w:val="30"/>
          <w:cs/>
        </w:rPr>
        <w:t>ล้านบาท</w:t>
      </w:r>
    </w:p>
    <w:p w14:paraId="75F87490" w14:textId="2E238117" w:rsidR="00FC21F3" w:rsidRPr="002159C7" w:rsidRDefault="00FC21F3">
      <w:pPr>
        <w:spacing w:line="240" w:lineRule="auto"/>
        <w:rPr>
          <w:rFonts w:ascii="Angsana New" w:hAnsi="Angsana New"/>
          <w:sz w:val="20"/>
          <w:szCs w:val="20"/>
        </w:rPr>
      </w:pPr>
      <w:r w:rsidRPr="002159C7">
        <w:rPr>
          <w:sz w:val="20"/>
          <w:szCs w:val="20"/>
        </w:rPr>
        <w:br w:type="page"/>
      </w:r>
    </w:p>
    <w:p w14:paraId="6CC0AEA2" w14:textId="34F5C722" w:rsidR="0046250C" w:rsidRPr="006726FF" w:rsidRDefault="0046250C" w:rsidP="00625BD4">
      <w:pPr>
        <w:pStyle w:val="Caption"/>
        <w:spacing w:line="240" w:lineRule="atLeast"/>
        <w:ind w:left="547"/>
        <w:rPr>
          <w:rFonts w:asciiTheme="majorBidi" w:hAnsiTheme="majorBidi" w:cstheme="majorBidi"/>
        </w:rPr>
      </w:pPr>
      <w:r w:rsidRPr="006726FF">
        <w:rPr>
          <w:rFonts w:asciiTheme="majorBidi" w:hAnsiTheme="majorBidi" w:cstheme="majorBidi"/>
          <w:cs/>
        </w:rPr>
        <w:lastRenderedPageBreak/>
        <w:t>สำรอง</w:t>
      </w:r>
    </w:p>
    <w:p w14:paraId="36F87749" w14:textId="77777777" w:rsidR="0046250C" w:rsidRPr="00533DFC" w:rsidRDefault="0046250C" w:rsidP="000E717C">
      <w:pPr>
        <w:pStyle w:val="Bo-Blankline"/>
        <w:rPr>
          <w:highlight w:val="yellow"/>
        </w:rPr>
      </w:pPr>
    </w:p>
    <w:p w14:paraId="75050C19" w14:textId="77777777" w:rsidR="0046250C" w:rsidRPr="006726FF" w:rsidRDefault="0046250C" w:rsidP="00625BD4">
      <w:pPr>
        <w:pStyle w:val="Bo-C1Content"/>
        <w:rPr>
          <w:rFonts w:asciiTheme="majorBidi" w:hAnsiTheme="majorBidi" w:cstheme="majorBidi"/>
        </w:rPr>
      </w:pPr>
      <w:r w:rsidRPr="006726FF">
        <w:rPr>
          <w:rFonts w:asciiTheme="majorBidi" w:hAnsiTheme="majorBidi" w:cstheme="majorBidi"/>
          <w:cs/>
        </w:rPr>
        <w:t>สำรองประกอบด้วย</w:t>
      </w:r>
    </w:p>
    <w:p w14:paraId="5DAE2074" w14:textId="77777777" w:rsidR="0046250C" w:rsidRPr="006726FF" w:rsidRDefault="0046250C" w:rsidP="000E717C">
      <w:pPr>
        <w:pStyle w:val="Bo-Blankline"/>
      </w:pPr>
    </w:p>
    <w:p w14:paraId="7C1FE844" w14:textId="77777777" w:rsidR="0046250C" w:rsidRPr="006726FF" w:rsidRDefault="00287FEA" w:rsidP="003C6BBF">
      <w:pPr>
        <w:pStyle w:val="Bo-Blankline"/>
        <w:rPr>
          <w:rFonts w:asciiTheme="majorBidi" w:hAnsiTheme="majorBidi"/>
          <w:b/>
          <w:bCs/>
          <w:i/>
          <w:iCs/>
          <w:sz w:val="30"/>
          <w:szCs w:val="30"/>
          <w:lang w:eastAsia="en-US"/>
        </w:rPr>
      </w:pPr>
      <w:r w:rsidRPr="006726FF">
        <w:rPr>
          <w:rFonts w:asciiTheme="majorBidi" w:hAnsiTheme="majorBidi"/>
          <w:b/>
          <w:bCs/>
          <w:i/>
          <w:iCs/>
          <w:sz w:val="30"/>
          <w:szCs w:val="30"/>
          <w:cs/>
          <w:lang w:eastAsia="en-US"/>
        </w:rPr>
        <w:t>การจัดสรรกำไรและ</w:t>
      </w:r>
      <w:r w:rsidR="006C3310" w:rsidRPr="006726FF">
        <w:rPr>
          <w:rFonts w:asciiTheme="majorBidi" w:hAnsiTheme="majorBidi"/>
          <w:b/>
          <w:bCs/>
          <w:i/>
          <w:iCs/>
          <w:sz w:val="30"/>
          <w:szCs w:val="30"/>
          <w:cs/>
          <w:lang w:eastAsia="en-US"/>
        </w:rPr>
        <w:t>กำไรสะสม</w:t>
      </w:r>
    </w:p>
    <w:p w14:paraId="6F1E68A5" w14:textId="77777777" w:rsidR="006C3310" w:rsidRPr="006726FF" w:rsidRDefault="006C3310" w:rsidP="000E717C">
      <w:pPr>
        <w:pStyle w:val="Bo-Blankline"/>
      </w:pPr>
    </w:p>
    <w:p w14:paraId="7CA16A2A" w14:textId="77777777" w:rsidR="0046250C" w:rsidRPr="006726FF" w:rsidRDefault="0046250C" w:rsidP="00625BD4">
      <w:pPr>
        <w:spacing w:line="240" w:lineRule="atLeast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726FF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5772C092" w14:textId="77777777" w:rsidR="009763DB" w:rsidRPr="006726FF" w:rsidRDefault="009763DB" w:rsidP="000E717C">
      <w:pPr>
        <w:pStyle w:val="Bo-Blankline"/>
      </w:pPr>
    </w:p>
    <w:p w14:paraId="68528FDB" w14:textId="2E59025F" w:rsidR="0046250C" w:rsidRPr="006726FF" w:rsidRDefault="0046250C" w:rsidP="00625BD4">
      <w:pPr>
        <w:pStyle w:val="Bo-C1Content"/>
        <w:spacing w:line="240" w:lineRule="atLeast"/>
        <w:rPr>
          <w:rFonts w:asciiTheme="majorBidi" w:hAnsiTheme="majorBidi" w:cstheme="majorBidi"/>
          <w:lang w:val="en-US"/>
        </w:rPr>
      </w:pPr>
      <w:r w:rsidRPr="006726FF">
        <w:rPr>
          <w:rFonts w:asciiTheme="majorBidi" w:hAnsiTheme="majorBidi" w:cstheme="majorBidi"/>
          <w:cs/>
        </w:rPr>
        <w:t>ตามบทบัญญัติแห่งพระราชบัญญัติบริษัทมหาชนจำกัด พ</w:t>
      </w:r>
      <w:r w:rsidRPr="006726FF">
        <w:rPr>
          <w:rFonts w:asciiTheme="majorBidi" w:hAnsiTheme="majorBidi" w:cstheme="majorBidi"/>
        </w:rPr>
        <w:t>.</w:t>
      </w:r>
      <w:r w:rsidRPr="006726FF">
        <w:rPr>
          <w:rFonts w:asciiTheme="majorBidi" w:hAnsiTheme="majorBidi" w:cstheme="majorBidi"/>
          <w:cs/>
        </w:rPr>
        <w:t>ศ</w:t>
      </w:r>
      <w:r w:rsidRPr="006726FF">
        <w:rPr>
          <w:rFonts w:asciiTheme="majorBidi" w:hAnsiTheme="majorBidi" w:cstheme="majorBidi"/>
        </w:rPr>
        <w:t xml:space="preserve">. </w:t>
      </w:r>
      <w:r w:rsidR="009935A8" w:rsidRPr="009935A8">
        <w:rPr>
          <w:rFonts w:asciiTheme="majorBidi" w:hAnsiTheme="majorBidi" w:cstheme="majorBidi"/>
          <w:lang w:val="en-US"/>
        </w:rPr>
        <w:t>2535</w:t>
      </w:r>
      <w:r w:rsidRPr="006726FF">
        <w:rPr>
          <w:rFonts w:asciiTheme="majorBidi" w:hAnsiTheme="majorBidi" w:cstheme="majorBidi"/>
        </w:rPr>
        <w:t xml:space="preserve"> </w:t>
      </w:r>
      <w:r w:rsidRPr="006726FF">
        <w:rPr>
          <w:rFonts w:asciiTheme="majorBidi" w:hAnsiTheme="majorBidi" w:cstheme="majorBidi"/>
          <w:cs/>
        </w:rPr>
        <w:t xml:space="preserve">มาตรา </w:t>
      </w:r>
      <w:r w:rsidR="009935A8" w:rsidRPr="009935A8">
        <w:rPr>
          <w:rFonts w:asciiTheme="majorBidi" w:hAnsiTheme="majorBidi" w:cstheme="majorBidi"/>
          <w:lang w:val="en-US"/>
        </w:rPr>
        <w:t>116</w:t>
      </w:r>
      <w:r w:rsidRPr="006726FF">
        <w:rPr>
          <w:rFonts w:asciiTheme="majorBidi" w:hAnsiTheme="majorBidi" w:cstheme="majorBidi"/>
        </w:rPr>
        <w:t xml:space="preserve"> </w:t>
      </w:r>
      <w:r w:rsidRPr="006726FF">
        <w:rPr>
          <w:rFonts w:asciiTheme="majorBidi" w:hAnsiTheme="majorBidi" w:cstheme="majorBidi"/>
          <w:cs/>
        </w:rPr>
        <w:t xml:space="preserve">บริษัทจะต้องจัดสรรทุนสำรอง </w:t>
      </w:r>
      <w:r w:rsidRPr="006726FF">
        <w:rPr>
          <w:rFonts w:asciiTheme="majorBidi" w:hAnsiTheme="majorBidi" w:cstheme="majorBidi"/>
        </w:rPr>
        <w:t>(“</w:t>
      </w:r>
      <w:r w:rsidRPr="006726FF">
        <w:rPr>
          <w:rFonts w:asciiTheme="majorBidi" w:hAnsiTheme="majorBidi" w:cstheme="majorBidi"/>
          <w:cs/>
        </w:rPr>
        <w:t>สำรองตามกฎหมาย</w:t>
      </w:r>
      <w:r w:rsidRPr="006726FF">
        <w:rPr>
          <w:rFonts w:asciiTheme="majorBidi" w:hAnsiTheme="majorBidi" w:cstheme="majorBidi"/>
        </w:rPr>
        <w:t xml:space="preserve">”) </w:t>
      </w:r>
      <w:r w:rsidRPr="006726FF">
        <w:rPr>
          <w:rFonts w:asciiTheme="majorBidi" w:hAnsiTheme="majorBidi" w:cstheme="majorBidi"/>
          <w:cs/>
        </w:rPr>
        <w:t xml:space="preserve">อย่างน้อยร้อยละ </w:t>
      </w:r>
      <w:r w:rsidR="009935A8" w:rsidRPr="009935A8">
        <w:rPr>
          <w:rFonts w:asciiTheme="majorBidi" w:hAnsiTheme="majorBidi" w:cstheme="majorBidi"/>
          <w:lang w:val="en-US"/>
        </w:rPr>
        <w:t>5</w:t>
      </w:r>
      <w:r w:rsidRPr="006726FF">
        <w:rPr>
          <w:rFonts w:asciiTheme="majorBidi" w:hAnsiTheme="majorBidi" w:cstheme="majorBidi"/>
        </w:rPr>
        <w:t xml:space="preserve"> </w:t>
      </w:r>
      <w:r w:rsidRPr="006726FF">
        <w:rPr>
          <w:rFonts w:asciiTheme="majorBidi" w:hAnsiTheme="majorBidi" w:cstheme="majorBidi"/>
          <w:cs/>
        </w:rPr>
        <w:t xml:space="preserve">ของกำไรสุทธิประจำปีหลังจากหักขาดทุนสะสมยกมา </w:t>
      </w:r>
      <w:r w:rsidRPr="006726FF">
        <w:rPr>
          <w:rFonts w:asciiTheme="majorBidi" w:hAnsiTheme="majorBidi" w:cstheme="majorBidi"/>
        </w:rPr>
        <w:t>(</w:t>
      </w:r>
      <w:r w:rsidRPr="006726FF">
        <w:rPr>
          <w:rFonts w:asciiTheme="majorBidi" w:hAnsiTheme="majorBidi" w:cstheme="majorBidi"/>
          <w:cs/>
        </w:rPr>
        <w:t>ถ้ามี</w:t>
      </w:r>
      <w:r w:rsidRPr="006726FF">
        <w:rPr>
          <w:rFonts w:asciiTheme="majorBidi" w:hAnsiTheme="majorBidi" w:cstheme="majorBidi"/>
        </w:rPr>
        <w:t xml:space="preserve">) </w:t>
      </w:r>
      <w:r w:rsidRPr="006726FF">
        <w:rPr>
          <w:rFonts w:asciiTheme="majorBidi" w:hAnsiTheme="majorBidi" w:cstheme="majorBidi"/>
          <w:cs/>
        </w:rPr>
        <w:t xml:space="preserve">จนกว่าสำรองดังกล่าวมีจำนวนไม่น้อยกว่าร้อยละ </w:t>
      </w:r>
      <w:r w:rsidR="009935A8" w:rsidRPr="009935A8">
        <w:rPr>
          <w:rFonts w:asciiTheme="majorBidi" w:hAnsiTheme="majorBidi" w:cstheme="majorBidi"/>
          <w:lang w:val="en-US"/>
        </w:rPr>
        <w:t>10</w:t>
      </w:r>
      <w:r w:rsidRPr="006726FF">
        <w:rPr>
          <w:rFonts w:asciiTheme="majorBidi" w:hAnsiTheme="majorBidi" w:cstheme="majorBidi"/>
        </w:rPr>
        <w:t xml:space="preserve"> </w:t>
      </w:r>
      <w:r w:rsidRPr="006726FF">
        <w:rPr>
          <w:rFonts w:asciiTheme="majorBidi" w:hAnsiTheme="majorBidi" w:cstheme="majorBidi"/>
          <w:cs/>
        </w:rPr>
        <w:t>ของทุนจดทะเบียน เงินสำรองนี้จะนำไปจ่ายเป็นเงินปันผลไม่ได้</w:t>
      </w:r>
    </w:p>
    <w:p w14:paraId="4265B733" w14:textId="50CE3405" w:rsidR="00CB2FA5" w:rsidRDefault="00CB2FA5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5331F5EB" w14:textId="77777777" w:rsidR="006C3310" w:rsidRPr="00AF57DD" w:rsidRDefault="006C3310" w:rsidP="006C3310">
      <w:pPr>
        <w:ind w:left="547"/>
        <w:jc w:val="both"/>
        <w:rPr>
          <w:rFonts w:asciiTheme="majorBidi" w:hAnsiTheme="majorBidi"/>
          <w:b/>
          <w:bCs/>
          <w:sz w:val="30"/>
          <w:szCs w:val="30"/>
        </w:rPr>
      </w:pPr>
      <w:r w:rsidRPr="00AF57DD">
        <w:rPr>
          <w:rFonts w:asciiTheme="majorBidi" w:hAnsiTheme="majorBidi"/>
          <w:b/>
          <w:bCs/>
          <w:sz w:val="30"/>
          <w:szCs w:val="30"/>
          <w:cs/>
        </w:rPr>
        <w:t>สำรองหุ้นทุนซื้อคืน</w:t>
      </w:r>
    </w:p>
    <w:p w14:paraId="3EB422C5" w14:textId="77777777" w:rsidR="006C3310" w:rsidRPr="006726FF" w:rsidRDefault="006C3310" w:rsidP="000E717C">
      <w:pPr>
        <w:pStyle w:val="Bo-Blankline"/>
      </w:pPr>
    </w:p>
    <w:p w14:paraId="1FA6B6B6" w14:textId="77777777" w:rsidR="006C3310" w:rsidRPr="006726FF" w:rsidRDefault="006C3310" w:rsidP="006C331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726FF">
        <w:rPr>
          <w:rFonts w:asciiTheme="majorBidi" w:hAnsiTheme="majorBidi" w:cstheme="majorBidi"/>
          <w:sz w:val="30"/>
          <w:szCs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</w:t>
      </w:r>
      <w:r w:rsidR="00287FEA" w:rsidRPr="006726FF">
        <w:rPr>
          <w:rFonts w:asciiTheme="majorBidi" w:hAnsiTheme="majorBidi" w:cstheme="majorBidi"/>
          <w:sz w:val="30"/>
          <w:szCs w:val="30"/>
          <w:cs/>
        </w:rPr>
        <w:t>หุ้นบริษัทที่ถือโดยบริษัท</w:t>
      </w:r>
      <w:r w:rsidRPr="006726FF">
        <w:rPr>
          <w:rFonts w:asciiTheme="majorBidi" w:hAnsiTheme="majorBidi" w:cstheme="majorBidi"/>
          <w:sz w:val="30"/>
          <w:szCs w:val="30"/>
          <w:cs/>
        </w:rPr>
        <w:t xml:space="preserve"> สำรองหุ้นทุนซื้อคืนนี้จะนำไปจ่ายเป็นเงินปันผลไม่ได้</w:t>
      </w:r>
    </w:p>
    <w:p w14:paraId="59BC211C" w14:textId="15B92519" w:rsidR="001230EB" w:rsidRPr="00533DFC" w:rsidRDefault="001230EB">
      <w:pPr>
        <w:spacing w:line="240" w:lineRule="auto"/>
        <w:rPr>
          <w:rFonts w:ascii="Angsana New" w:hAnsi="Angsana New"/>
          <w:sz w:val="20"/>
          <w:szCs w:val="20"/>
          <w:highlight w:val="yellow"/>
          <w:lang w:eastAsia="x-none"/>
        </w:rPr>
      </w:pPr>
    </w:p>
    <w:p w14:paraId="29EDC3E6" w14:textId="77777777" w:rsidR="00FB5CD3" w:rsidRPr="00BA2901" w:rsidRDefault="00FB5CD3" w:rsidP="00C87474">
      <w:pPr>
        <w:pStyle w:val="Caption"/>
        <w:ind w:hanging="900"/>
        <w:rPr>
          <w:rFonts w:asciiTheme="majorBidi" w:hAnsiTheme="majorBidi" w:cstheme="majorBidi"/>
        </w:rPr>
      </w:pPr>
      <w:r w:rsidRPr="00BA2901">
        <w:rPr>
          <w:rFonts w:asciiTheme="majorBidi" w:hAnsiTheme="majorBidi" w:cstheme="majorBidi"/>
          <w:cs/>
        </w:rPr>
        <w:t>ส่วนงานดำเนินงาน</w:t>
      </w:r>
      <w:r w:rsidR="006713B1" w:rsidRPr="00BA2901">
        <w:rPr>
          <w:rFonts w:asciiTheme="majorBidi" w:hAnsiTheme="majorBidi" w:cstheme="majorBidi" w:hint="cs"/>
          <w:cs/>
        </w:rPr>
        <w:t>และการจำแนกรายได้</w:t>
      </w:r>
    </w:p>
    <w:p w14:paraId="2181185C" w14:textId="77777777" w:rsidR="00FB5CD3" w:rsidRPr="00BA2901" w:rsidRDefault="00FB5CD3" w:rsidP="00716C89">
      <w:pPr>
        <w:pStyle w:val="Bo-Blankline"/>
        <w:rPr>
          <w:rFonts w:asciiTheme="majorBidi" w:hAnsiTheme="majorBidi" w:cstheme="majorBidi"/>
          <w:lang w:val="en-US"/>
        </w:rPr>
      </w:pPr>
    </w:p>
    <w:p w14:paraId="70905809" w14:textId="0623080C" w:rsidR="00FB5CD3" w:rsidRPr="00BA2901" w:rsidRDefault="008530E1" w:rsidP="00FB5CD3">
      <w:pPr>
        <w:pStyle w:val="Bo-C1Content"/>
        <w:rPr>
          <w:rFonts w:asciiTheme="majorBidi" w:hAnsiTheme="majorBidi" w:cstheme="majorBidi"/>
        </w:rPr>
      </w:pPr>
      <w:r w:rsidRPr="00BA2901">
        <w:rPr>
          <w:rFonts w:asciiTheme="majorBidi" w:hAnsiTheme="majorBidi" w:cstheme="majorBidi" w:hint="cs"/>
          <w:cs/>
          <w:lang w:val="en-US"/>
        </w:rPr>
        <w:t>ผู้บริหารพิจารณาว่า</w:t>
      </w:r>
      <w:r w:rsidR="00FB5CD3" w:rsidRPr="00BA2901">
        <w:rPr>
          <w:rFonts w:asciiTheme="majorBidi" w:hAnsiTheme="majorBidi" w:cstheme="majorBidi"/>
          <w:cs/>
        </w:rPr>
        <w:t xml:space="preserve">กลุ่มบริษัทมี </w:t>
      </w:r>
      <w:r w:rsidR="009935A8" w:rsidRPr="009935A8">
        <w:rPr>
          <w:rFonts w:asciiTheme="majorBidi" w:hAnsiTheme="majorBidi" w:cstheme="majorBidi"/>
          <w:lang w:val="en-US"/>
        </w:rPr>
        <w:t>4</w:t>
      </w:r>
      <w:r w:rsidR="00FB5CD3" w:rsidRPr="00BA2901">
        <w:rPr>
          <w:rFonts w:asciiTheme="majorBidi" w:hAnsiTheme="majorBidi" w:cstheme="majorBidi"/>
        </w:rPr>
        <w:t xml:space="preserve"> </w:t>
      </w:r>
      <w:r w:rsidR="00FB5CD3" w:rsidRPr="00BA2901">
        <w:rPr>
          <w:rFonts w:asciiTheme="majorBidi" w:hAnsiTheme="majorBidi" w:cstheme="majorBidi"/>
          <w:cs/>
        </w:rPr>
        <w:t>ส่วนงานที่รายงาน ซึ่งเป็นหน่วยงานธุรกิจที่สำคัญของกลุ่มบริษัท</w:t>
      </w:r>
      <w:r w:rsidR="004D21AF" w:rsidRPr="00BA2901">
        <w:rPr>
          <w:rFonts w:asciiTheme="majorBidi" w:hAnsiTheme="majorBidi" w:cstheme="majorBidi" w:hint="cs"/>
          <w:cs/>
        </w:rPr>
        <w:t>ที่มี</w:t>
      </w:r>
      <w:r w:rsidR="00FB5CD3" w:rsidRPr="00BA2901">
        <w:rPr>
          <w:rFonts w:asciiTheme="majorBidi" w:hAnsiTheme="majorBidi" w:cstheme="majorBidi"/>
          <w:cs/>
        </w:rPr>
        <w:t>สินค้าและบริการที่แตกต่างกัน และมีการบริหารจัดการแยกต่างหาก เนื่องจากใช้เทคโนโลยีและ</w:t>
      </w:r>
      <w:r w:rsidR="008E1221" w:rsidRPr="00BA2901">
        <w:rPr>
          <w:rFonts w:asciiTheme="majorBidi" w:hAnsiTheme="majorBidi" w:cstheme="majorBidi"/>
          <w:cs/>
        </w:rPr>
        <w:t xml:space="preserve">กลยุทธ์ทางการตลาดที่แตกต่างกัน </w:t>
      </w:r>
      <w:r w:rsidR="00FB5CD3" w:rsidRPr="00BA2901">
        <w:rPr>
          <w:rFonts w:asciiTheme="majorBidi" w:hAnsiTheme="majorBidi" w:cstheme="majorBidi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6C8E5092" w14:textId="77777777" w:rsidR="00FB5CD3" w:rsidRPr="00BA2901" w:rsidRDefault="00FB5CD3" w:rsidP="00FB5CD3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2AB5E242" w14:textId="77777777" w:rsidR="00FB5CD3" w:rsidRPr="00BA2901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hanging="539"/>
        <w:jc w:val="left"/>
        <w:rPr>
          <w:rFonts w:asciiTheme="majorBidi" w:hAnsiTheme="majorBidi" w:cstheme="majorBidi"/>
          <w:sz w:val="30"/>
          <w:szCs w:val="30"/>
        </w:rPr>
      </w:pPr>
      <w:r w:rsidRPr="00BA2901">
        <w:rPr>
          <w:rFonts w:asciiTheme="majorBidi" w:hAnsiTheme="majorBidi" w:cstheme="majorBidi"/>
          <w:sz w:val="30"/>
          <w:szCs w:val="30"/>
          <w:cs/>
        </w:rPr>
        <w:t>วัสดุก่อสร้าง</w:t>
      </w:r>
    </w:p>
    <w:p w14:paraId="1EB5C323" w14:textId="77777777" w:rsidR="00FB5CD3" w:rsidRPr="00BA2901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hanging="539"/>
        <w:jc w:val="left"/>
        <w:rPr>
          <w:rFonts w:asciiTheme="majorBidi" w:hAnsiTheme="majorBidi" w:cstheme="majorBidi"/>
          <w:sz w:val="30"/>
          <w:szCs w:val="30"/>
        </w:rPr>
      </w:pPr>
      <w:r w:rsidRPr="00BA2901">
        <w:rPr>
          <w:rFonts w:asciiTheme="majorBidi" w:hAnsiTheme="majorBidi" w:cstheme="majorBidi"/>
          <w:sz w:val="30"/>
          <w:szCs w:val="30"/>
          <w:cs/>
        </w:rPr>
        <w:t>ปิโตรเคมีและเคมีภัณฑ์</w:t>
      </w:r>
    </w:p>
    <w:p w14:paraId="3E0BE24B" w14:textId="77777777" w:rsidR="00FB5CD3" w:rsidRPr="00BA2901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right="191" w:hanging="539"/>
        <w:jc w:val="left"/>
        <w:rPr>
          <w:rFonts w:asciiTheme="majorBidi" w:hAnsiTheme="majorBidi" w:cstheme="majorBidi"/>
          <w:sz w:val="28"/>
          <w:szCs w:val="28"/>
        </w:rPr>
      </w:pPr>
      <w:r w:rsidRPr="00BA2901">
        <w:rPr>
          <w:rFonts w:asciiTheme="majorBidi" w:hAnsiTheme="majorBidi" w:cstheme="majorBidi"/>
          <w:sz w:val="30"/>
          <w:szCs w:val="30"/>
          <w:cs/>
        </w:rPr>
        <w:t>พลังงานและสาธารณูปโภค</w:t>
      </w:r>
    </w:p>
    <w:p w14:paraId="68F52325" w14:textId="77777777" w:rsidR="00FB5CD3" w:rsidRPr="00BA2901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right="191" w:hanging="539"/>
        <w:jc w:val="left"/>
        <w:rPr>
          <w:rFonts w:asciiTheme="majorBidi" w:hAnsiTheme="majorBidi" w:cstheme="majorBidi"/>
          <w:sz w:val="28"/>
          <w:szCs w:val="28"/>
        </w:rPr>
      </w:pPr>
      <w:r w:rsidRPr="00BA2901">
        <w:rPr>
          <w:rFonts w:asciiTheme="majorBidi" w:hAnsiTheme="majorBidi" w:cstheme="majorBidi"/>
          <w:sz w:val="30"/>
          <w:szCs w:val="30"/>
          <w:cs/>
        </w:rPr>
        <w:t>การเกษตร</w:t>
      </w:r>
    </w:p>
    <w:p w14:paraId="1F5242B9" w14:textId="77777777" w:rsidR="00FB5CD3" w:rsidRPr="00533DFC" w:rsidRDefault="00FB5CD3" w:rsidP="00FB5CD3">
      <w:pPr>
        <w:pStyle w:val="BodyText3"/>
        <w:tabs>
          <w:tab w:val="left" w:pos="540"/>
        </w:tabs>
        <w:spacing w:before="0" w:line="240" w:lineRule="auto"/>
        <w:ind w:left="547" w:right="191"/>
        <w:jc w:val="left"/>
        <w:rPr>
          <w:rFonts w:asciiTheme="majorBidi" w:hAnsiTheme="majorBidi" w:cstheme="majorBidi"/>
          <w:sz w:val="20"/>
          <w:szCs w:val="20"/>
          <w:highlight w:val="yellow"/>
        </w:rPr>
      </w:pPr>
    </w:p>
    <w:p w14:paraId="710DF1C5" w14:textId="6B1F4394" w:rsidR="00D43B86" w:rsidRPr="00BA2901" w:rsidRDefault="00FB5CD3" w:rsidP="001230EB">
      <w:pPr>
        <w:pStyle w:val="Bo-C1Content"/>
        <w:rPr>
          <w:rFonts w:asciiTheme="majorBidi" w:hAnsiTheme="majorBidi" w:cstheme="majorBidi"/>
          <w:cs/>
        </w:rPr>
        <w:sectPr w:rsidR="00D43B86" w:rsidRPr="00BA2901" w:rsidSect="007079FB">
          <w:headerReference w:type="default" r:id="rId21"/>
          <w:footerReference w:type="default" r:id="rId22"/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  <w:r w:rsidRPr="00BA2901">
        <w:rPr>
          <w:rFonts w:asciiTheme="majorBidi" w:hAnsiTheme="majorBidi" w:cstheme="majorBidi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</w:t>
      </w:r>
      <w:r w:rsidR="00435321" w:rsidRPr="00BA2901">
        <w:rPr>
          <w:rFonts w:asciiTheme="majorBidi" w:hAnsiTheme="majorBidi" w:cstheme="majorBidi"/>
          <w:cs/>
        </w:rPr>
        <w:t>ดด้านการดำเนินงานของกลุ่มบริษัท</w:t>
      </w:r>
      <w:r w:rsidRPr="00BA2901">
        <w:rPr>
          <w:rFonts w:asciiTheme="majorBidi" w:hAnsiTheme="majorBidi" w:cstheme="majorBidi"/>
          <w:cs/>
        </w:rPr>
        <w:t xml:space="preserve">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F0116AA" w14:textId="77777777" w:rsidR="0040333E" w:rsidRPr="00BA2901" w:rsidRDefault="004E7AC9" w:rsidP="00356597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BA2901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ข้อมูลเกี่ยวกับผลได้เสีย</w:t>
      </w:r>
      <w:r w:rsidR="0040333E" w:rsidRPr="00BA2901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F418F2" w:rsidRPr="00BA2901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302"/>
        <w:gridCol w:w="236"/>
        <w:gridCol w:w="1384"/>
      </w:tblGrid>
      <w:tr w:rsidR="00D5366D" w:rsidRPr="00BA2901" w14:paraId="6460F1F6" w14:textId="77777777" w:rsidTr="00C46D4B">
        <w:tc>
          <w:tcPr>
            <w:tcW w:w="2790" w:type="dxa"/>
            <w:shd w:val="clear" w:color="auto" w:fill="auto"/>
          </w:tcPr>
          <w:p w14:paraId="799CE3AC" w14:textId="77777777" w:rsidR="00D5366D" w:rsidRPr="00BA2901" w:rsidRDefault="00D5366D" w:rsidP="002A2AE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12D73034" w14:textId="6B138685" w:rsidR="00D5366D" w:rsidRPr="00BA2901" w:rsidRDefault="00396EC9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BA29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="00100347" w:rsidRPr="00BA29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5366D" w:rsidRPr="00BA2901" w14:paraId="65CF9F8C" w14:textId="77777777" w:rsidTr="00D5366D">
        <w:tc>
          <w:tcPr>
            <w:tcW w:w="2790" w:type="dxa"/>
            <w:shd w:val="clear" w:color="auto" w:fill="auto"/>
          </w:tcPr>
          <w:p w14:paraId="762F579C" w14:textId="77777777" w:rsidR="00D5366D" w:rsidRPr="00BA2901" w:rsidRDefault="00D5366D" w:rsidP="002A2AE6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1140F56F" w14:textId="77777777" w:rsidR="00D5366D" w:rsidRPr="00BA2901" w:rsidRDefault="00D5366D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A290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145D3F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1C49FD06" w14:textId="77777777" w:rsidR="00D5366D" w:rsidRPr="00BA2901" w:rsidRDefault="00D5366D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A290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7C9F6D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10FD070C" w14:textId="77777777" w:rsidR="00D5366D" w:rsidRPr="00BA2901" w:rsidRDefault="00D5366D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A29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รวมรายได้ส่วนงาน</w:t>
            </w:r>
            <w:r w:rsidRPr="00BA290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br/>
            </w:r>
            <w:r w:rsidRPr="00BA29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0400CB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729F56BE" w14:textId="7A597322" w:rsidR="00D5366D" w:rsidRPr="00BA2901" w:rsidRDefault="00D5366D" w:rsidP="002A2AE6">
            <w:pPr>
              <w:spacing w:line="240" w:lineRule="auto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A290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BA290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A290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(ขาดทุน)</w:t>
            </w:r>
            <w:r w:rsidRPr="00BA290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A290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ตามส่วนงานก่อนหัก</w:t>
            </w:r>
            <w:r w:rsidR="001C0E79" w:rsidRPr="00BA290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/>
            </w:r>
            <w:r w:rsidRPr="00BA290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ต้นทุนทางการเงิน ภาษีเงินได้</w:t>
            </w:r>
            <w:r w:rsidRPr="00BA290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br/>
            </w:r>
            <w:r w:rsidRPr="00BA290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</w:tr>
      <w:tr w:rsidR="00D5366D" w:rsidRPr="00BA2901" w14:paraId="0B3CFE28" w14:textId="77777777" w:rsidTr="00D5366D">
        <w:tc>
          <w:tcPr>
            <w:tcW w:w="2790" w:type="dxa"/>
            <w:shd w:val="clear" w:color="auto" w:fill="auto"/>
            <w:vAlign w:val="bottom"/>
          </w:tcPr>
          <w:p w14:paraId="3058060F" w14:textId="4E0A1687" w:rsidR="00D5366D" w:rsidRPr="00BA2901" w:rsidRDefault="00D5366D" w:rsidP="002A2AE6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ED48A3" w14:textId="1E2077D8" w:rsidR="00D5366D" w:rsidRPr="00BA2901" w:rsidRDefault="009935A8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935A8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08713B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EC9A01" w14:textId="1335342D" w:rsidR="00D5366D" w:rsidRPr="00BA2901" w:rsidRDefault="009935A8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9935A8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DD13B2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496CE7" w14:textId="7CF58845" w:rsidR="00D5366D" w:rsidRPr="00BA2901" w:rsidRDefault="009935A8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E3C091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5F752F" w14:textId="409DAEFD" w:rsidR="00D5366D" w:rsidRPr="00BA2901" w:rsidRDefault="009935A8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9935A8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1F6550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7E94B7" w14:textId="7F0EF28E" w:rsidR="00D5366D" w:rsidRPr="00BA2901" w:rsidRDefault="009935A8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1C0479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E4878D" w14:textId="63BA84B8" w:rsidR="00D5366D" w:rsidRPr="00BA2901" w:rsidRDefault="009935A8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9935A8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30EDC9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771F0F62" w14:textId="77285B35" w:rsidR="00D5366D" w:rsidRPr="00BA2901" w:rsidRDefault="009935A8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9E1ADC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579584B" w14:textId="4A75B03C" w:rsidR="00D5366D" w:rsidRPr="00BA2901" w:rsidRDefault="009935A8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9935A8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D5366D" w:rsidRPr="00BA2901" w14:paraId="4FEAE934" w14:textId="77777777" w:rsidTr="00D5366D">
        <w:trPr>
          <w:trHeight w:val="252"/>
        </w:trPr>
        <w:tc>
          <w:tcPr>
            <w:tcW w:w="2790" w:type="dxa"/>
            <w:shd w:val="clear" w:color="auto" w:fill="auto"/>
          </w:tcPr>
          <w:p w14:paraId="3DEEEDE4" w14:textId="77777777" w:rsidR="00D5366D" w:rsidRPr="00BA2901" w:rsidRDefault="00D5366D" w:rsidP="002A2AE6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122927DC" w14:textId="77777777" w:rsidR="00D5366D" w:rsidRPr="00BA2901" w:rsidRDefault="00D5366D" w:rsidP="002A2A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BA2901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  <w:lang w:val="en-US"/>
              </w:rPr>
              <w:t>(พันบาท</w:t>
            </w:r>
            <w:r w:rsidRPr="00BA2901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A2901" w:rsidRPr="00BA2901" w14:paraId="2198FF05" w14:textId="77777777" w:rsidTr="00D7593A">
        <w:tc>
          <w:tcPr>
            <w:tcW w:w="2790" w:type="dxa"/>
            <w:shd w:val="clear" w:color="auto" w:fill="auto"/>
            <w:vAlign w:val="center"/>
          </w:tcPr>
          <w:p w14:paraId="02015845" w14:textId="77777777" w:rsidR="00BA2901" w:rsidRPr="00BA2901" w:rsidRDefault="00BA2901" w:rsidP="00BA2901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A2901">
              <w:rPr>
                <w:rFonts w:ascii="Angsana New" w:hAnsi="Angsana New" w:hint="cs"/>
                <w:sz w:val="24"/>
                <w:szCs w:val="24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8A40385" w14:textId="62679871" w:rsidR="00BA2901" w:rsidRPr="00BA2901" w:rsidRDefault="00016044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16,968,829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27BE7E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AC3A295" w14:textId="0E44C464" w:rsidR="00BA2901" w:rsidRPr="00BA2901" w:rsidRDefault="009935A8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468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305</w:t>
            </w:r>
          </w:p>
        </w:tc>
        <w:tc>
          <w:tcPr>
            <w:tcW w:w="236" w:type="dxa"/>
            <w:shd w:val="clear" w:color="auto" w:fill="auto"/>
          </w:tcPr>
          <w:p w14:paraId="6E410F45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0F3CA31" w14:textId="2945B304" w:rsidR="00BA2901" w:rsidRPr="00BA2901" w:rsidRDefault="00016044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6,439,711</w:t>
            </w:r>
          </w:p>
        </w:tc>
        <w:tc>
          <w:tcPr>
            <w:tcW w:w="236" w:type="dxa"/>
            <w:shd w:val="clear" w:color="auto" w:fill="auto"/>
          </w:tcPr>
          <w:p w14:paraId="33A0AB05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5CDA3E7" w14:textId="482D81BF" w:rsidR="00BA2901" w:rsidRPr="00BA2901" w:rsidRDefault="009935A8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984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019</w:t>
            </w:r>
          </w:p>
        </w:tc>
        <w:tc>
          <w:tcPr>
            <w:tcW w:w="236" w:type="dxa"/>
            <w:shd w:val="clear" w:color="auto" w:fill="auto"/>
          </w:tcPr>
          <w:p w14:paraId="2D159A87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0D5FD11" w14:textId="36B831D1" w:rsidR="00BA2901" w:rsidRPr="00BA2901" w:rsidRDefault="00016044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23,408,540</w:t>
            </w:r>
          </w:p>
        </w:tc>
        <w:tc>
          <w:tcPr>
            <w:tcW w:w="236" w:type="dxa"/>
            <w:shd w:val="clear" w:color="auto" w:fill="auto"/>
          </w:tcPr>
          <w:p w14:paraId="1C5A4EB8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F8A9EA4" w14:textId="4A30B698" w:rsidR="00BA2901" w:rsidRPr="00BA2901" w:rsidRDefault="009935A8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452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324</w:t>
            </w:r>
          </w:p>
        </w:tc>
        <w:tc>
          <w:tcPr>
            <w:tcW w:w="236" w:type="dxa"/>
            <w:shd w:val="clear" w:color="auto" w:fill="auto"/>
          </w:tcPr>
          <w:p w14:paraId="13F4E374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34C6A5DE" w14:textId="3A244F19" w:rsidR="00BA2901" w:rsidRPr="00645EA3" w:rsidRDefault="00800E4E" w:rsidP="00BA2901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45EA3">
              <w:rPr>
                <w:rFonts w:ascii="Angsana New" w:hAnsi="Angsana New"/>
                <w:sz w:val="24"/>
                <w:szCs w:val="24"/>
                <w:lang w:val="en-US"/>
              </w:rPr>
              <w:t>1,</w:t>
            </w:r>
            <w:r w:rsidR="00431B1A" w:rsidRPr="00645EA3">
              <w:rPr>
                <w:rFonts w:ascii="Angsana New" w:hAnsi="Angsana New"/>
                <w:sz w:val="24"/>
                <w:szCs w:val="24"/>
                <w:lang w:val="en-US"/>
              </w:rPr>
              <w:t>617,277</w:t>
            </w:r>
          </w:p>
        </w:tc>
        <w:tc>
          <w:tcPr>
            <w:tcW w:w="236" w:type="dxa"/>
            <w:shd w:val="clear" w:color="auto" w:fill="auto"/>
          </w:tcPr>
          <w:p w14:paraId="43D60F7D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61D0016" w14:textId="1AC46014" w:rsidR="00BA2901" w:rsidRPr="00BA2901" w:rsidRDefault="009935A8" w:rsidP="00BA290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654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558</w:t>
            </w:r>
          </w:p>
        </w:tc>
      </w:tr>
      <w:tr w:rsidR="00BA2901" w:rsidRPr="00BA2901" w14:paraId="69970211" w14:textId="77777777" w:rsidTr="00D7593A">
        <w:tc>
          <w:tcPr>
            <w:tcW w:w="2790" w:type="dxa"/>
            <w:shd w:val="clear" w:color="auto" w:fill="auto"/>
            <w:vAlign w:val="center"/>
          </w:tcPr>
          <w:p w14:paraId="057C310C" w14:textId="77777777" w:rsidR="00BA2901" w:rsidRPr="00BA2901" w:rsidRDefault="00BA2901" w:rsidP="00BA2901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A2901">
              <w:rPr>
                <w:rFonts w:ascii="Angsana New" w:hAnsi="Angsana New" w:hint="cs"/>
                <w:sz w:val="24"/>
                <w:szCs w:val="24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8723EC1" w14:textId="5ADD6E5E" w:rsidR="00BA2901" w:rsidRPr="00BA2901" w:rsidRDefault="00016044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12,550,440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DE17BB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0411B73" w14:textId="5C9718F9" w:rsidR="00BA2901" w:rsidRPr="00BA2901" w:rsidRDefault="009935A8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616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357</w:t>
            </w:r>
          </w:p>
        </w:tc>
        <w:tc>
          <w:tcPr>
            <w:tcW w:w="236" w:type="dxa"/>
            <w:shd w:val="clear" w:color="auto" w:fill="auto"/>
          </w:tcPr>
          <w:p w14:paraId="3CC705A9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A30FA0A" w14:textId="0B85DC3D" w:rsidR="00BA2901" w:rsidRPr="00BA2901" w:rsidRDefault="00016044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10,093,393</w:t>
            </w:r>
          </w:p>
        </w:tc>
        <w:tc>
          <w:tcPr>
            <w:tcW w:w="236" w:type="dxa"/>
            <w:shd w:val="clear" w:color="auto" w:fill="auto"/>
          </w:tcPr>
          <w:p w14:paraId="03F51CB7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D5B4C1B" w14:textId="1BB8EB78" w:rsidR="00BA2901" w:rsidRPr="00BA2901" w:rsidRDefault="009935A8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926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992</w:t>
            </w:r>
          </w:p>
        </w:tc>
        <w:tc>
          <w:tcPr>
            <w:tcW w:w="236" w:type="dxa"/>
            <w:shd w:val="clear" w:color="auto" w:fill="auto"/>
          </w:tcPr>
          <w:p w14:paraId="6283876A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AEEE504" w14:textId="1FABA002" w:rsidR="00BA2901" w:rsidRPr="00BA2901" w:rsidRDefault="00016044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22,643,833</w:t>
            </w:r>
          </w:p>
        </w:tc>
        <w:tc>
          <w:tcPr>
            <w:tcW w:w="236" w:type="dxa"/>
            <w:shd w:val="clear" w:color="auto" w:fill="auto"/>
          </w:tcPr>
          <w:p w14:paraId="69D4BFCA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1CE939B" w14:textId="21184323" w:rsidR="00BA2901" w:rsidRPr="00BA2901" w:rsidRDefault="009935A8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543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349</w:t>
            </w:r>
          </w:p>
        </w:tc>
        <w:tc>
          <w:tcPr>
            <w:tcW w:w="236" w:type="dxa"/>
            <w:shd w:val="clear" w:color="auto" w:fill="auto"/>
          </w:tcPr>
          <w:p w14:paraId="0D017861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0C73D744" w14:textId="6A2F60CE" w:rsidR="00BA2901" w:rsidRPr="00645EA3" w:rsidRDefault="00800E4E" w:rsidP="00BA2901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45EA3">
              <w:rPr>
                <w:rFonts w:ascii="Angsana New" w:hAnsi="Angsana New"/>
                <w:sz w:val="24"/>
                <w:szCs w:val="24"/>
                <w:lang w:val="en-US"/>
              </w:rPr>
              <w:t>5,220,679</w:t>
            </w:r>
          </w:p>
        </w:tc>
        <w:tc>
          <w:tcPr>
            <w:tcW w:w="236" w:type="dxa"/>
            <w:shd w:val="clear" w:color="auto" w:fill="auto"/>
          </w:tcPr>
          <w:p w14:paraId="5315FDC1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DB4BBD8" w14:textId="19002B47" w:rsidR="00BA2901" w:rsidRPr="00BA2901" w:rsidRDefault="009935A8" w:rsidP="00BA290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988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978</w:t>
            </w:r>
          </w:p>
        </w:tc>
      </w:tr>
      <w:tr w:rsidR="00BA2901" w:rsidRPr="00BA2901" w14:paraId="4722742C" w14:textId="77777777" w:rsidTr="00D7593A">
        <w:tc>
          <w:tcPr>
            <w:tcW w:w="2790" w:type="dxa"/>
            <w:shd w:val="clear" w:color="auto" w:fill="auto"/>
            <w:vAlign w:val="center"/>
          </w:tcPr>
          <w:p w14:paraId="613733A5" w14:textId="77777777" w:rsidR="00BA2901" w:rsidRPr="00BA2901" w:rsidRDefault="00BA2901" w:rsidP="00BA2901">
            <w:pPr>
              <w:spacing w:line="240" w:lineRule="auto"/>
              <w:ind w:left="252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BA2901">
              <w:rPr>
                <w:rFonts w:ascii="Angsana New" w:hAnsi="Angsana New" w:hint="cs"/>
                <w:sz w:val="24"/>
                <w:szCs w:val="24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C5293E" w14:textId="43284276" w:rsidR="00BA2901" w:rsidRPr="00BA2901" w:rsidRDefault="00016044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9,266,087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CC035F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0AA10CE" w14:textId="21EBD993" w:rsidR="00BA2901" w:rsidRPr="00BA2901" w:rsidRDefault="009935A8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072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251</w:t>
            </w:r>
          </w:p>
        </w:tc>
        <w:tc>
          <w:tcPr>
            <w:tcW w:w="236" w:type="dxa"/>
            <w:shd w:val="clear" w:color="auto" w:fill="auto"/>
          </w:tcPr>
          <w:p w14:paraId="575378A4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8480232" w14:textId="2291F92C" w:rsidR="00BA2901" w:rsidRPr="00BA2901" w:rsidRDefault="00016044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1,807,746</w:t>
            </w:r>
          </w:p>
        </w:tc>
        <w:tc>
          <w:tcPr>
            <w:tcW w:w="236" w:type="dxa"/>
            <w:shd w:val="clear" w:color="auto" w:fill="auto"/>
          </w:tcPr>
          <w:p w14:paraId="3D89111B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E620396" w14:textId="54C332AA" w:rsidR="00BA2901" w:rsidRPr="00BA2901" w:rsidRDefault="009935A8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047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099</w:t>
            </w:r>
          </w:p>
        </w:tc>
        <w:tc>
          <w:tcPr>
            <w:tcW w:w="236" w:type="dxa"/>
            <w:shd w:val="clear" w:color="auto" w:fill="auto"/>
          </w:tcPr>
          <w:p w14:paraId="213075F9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B2A9B2F" w14:textId="529DED14" w:rsidR="00BA2901" w:rsidRPr="00BA2901" w:rsidRDefault="00016044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11,073,83</w:t>
            </w:r>
            <w:r w:rsidR="00850C53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C905017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75D390E" w14:textId="1E7474EE" w:rsidR="00BA2901" w:rsidRPr="00BA2901" w:rsidRDefault="009935A8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119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350</w:t>
            </w:r>
          </w:p>
        </w:tc>
        <w:tc>
          <w:tcPr>
            <w:tcW w:w="236" w:type="dxa"/>
            <w:shd w:val="clear" w:color="auto" w:fill="auto"/>
          </w:tcPr>
          <w:p w14:paraId="6E62987D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5780DB69" w14:textId="7C8E4F56" w:rsidR="00BA2901" w:rsidRPr="00645EA3" w:rsidRDefault="00800E4E" w:rsidP="00BA2901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45EA3">
              <w:rPr>
                <w:rFonts w:ascii="Angsana New" w:hAnsi="Angsana New"/>
                <w:sz w:val="24"/>
                <w:szCs w:val="24"/>
                <w:lang w:val="en-US"/>
              </w:rPr>
              <w:t>5,</w:t>
            </w:r>
            <w:r w:rsidR="00431B1A" w:rsidRPr="00645EA3">
              <w:rPr>
                <w:rFonts w:ascii="Angsana New" w:hAnsi="Angsana New"/>
                <w:sz w:val="24"/>
                <w:szCs w:val="24"/>
                <w:lang w:val="en-US"/>
              </w:rPr>
              <w:t>441,339</w:t>
            </w:r>
          </w:p>
        </w:tc>
        <w:tc>
          <w:tcPr>
            <w:tcW w:w="236" w:type="dxa"/>
            <w:shd w:val="clear" w:color="auto" w:fill="auto"/>
          </w:tcPr>
          <w:p w14:paraId="056E297C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E3A2175" w14:textId="095C8BE9" w:rsidR="00BA2901" w:rsidRPr="00BA2901" w:rsidRDefault="009935A8" w:rsidP="00BA290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693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516</w:t>
            </w:r>
          </w:p>
        </w:tc>
      </w:tr>
      <w:tr w:rsidR="00BA2901" w:rsidRPr="00BA2901" w14:paraId="2BD34980" w14:textId="77777777" w:rsidTr="00D7593A">
        <w:tc>
          <w:tcPr>
            <w:tcW w:w="2790" w:type="dxa"/>
            <w:shd w:val="clear" w:color="auto" w:fill="auto"/>
            <w:vAlign w:val="center"/>
          </w:tcPr>
          <w:p w14:paraId="0FCFA0C4" w14:textId="77777777" w:rsidR="00BA2901" w:rsidRPr="00BA2901" w:rsidRDefault="00BA2901" w:rsidP="00BA2901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A2901">
              <w:rPr>
                <w:rFonts w:ascii="Angsana New" w:hAnsi="Angsana New" w:hint="cs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B573E72" w14:textId="6671BE9E" w:rsidR="00BA2901" w:rsidRPr="00BA2901" w:rsidRDefault="00016044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134,429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035A94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4B6BE54" w14:textId="1BDEAB45" w:rsidR="00BA2901" w:rsidRPr="00BA2901" w:rsidRDefault="009935A8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118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857</w:t>
            </w:r>
          </w:p>
        </w:tc>
        <w:tc>
          <w:tcPr>
            <w:tcW w:w="236" w:type="dxa"/>
            <w:shd w:val="clear" w:color="auto" w:fill="auto"/>
          </w:tcPr>
          <w:p w14:paraId="41B058D5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54CC5B0" w14:textId="61040824" w:rsidR="00BA2901" w:rsidRPr="00BA2901" w:rsidRDefault="00016044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158,073</w:t>
            </w:r>
          </w:p>
        </w:tc>
        <w:tc>
          <w:tcPr>
            <w:tcW w:w="236" w:type="dxa"/>
            <w:shd w:val="clear" w:color="auto" w:fill="auto"/>
          </w:tcPr>
          <w:p w14:paraId="0D48B068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8A4337D" w14:textId="1B9A83B8" w:rsidR="00BA2901" w:rsidRPr="00BA2901" w:rsidRDefault="009935A8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140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796</w:t>
            </w:r>
          </w:p>
        </w:tc>
        <w:tc>
          <w:tcPr>
            <w:tcW w:w="236" w:type="dxa"/>
            <w:shd w:val="clear" w:color="auto" w:fill="auto"/>
          </w:tcPr>
          <w:p w14:paraId="0E58149C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41B621C" w14:textId="11D2F510" w:rsidR="00BA2901" w:rsidRPr="00BA2901" w:rsidRDefault="00016044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292,50</w:t>
            </w:r>
            <w:r w:rsidR="00850C53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98FCA48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C4FD42A" w14:textId="49B80FC5" w:rsidR="00BA2901" w:rsidRPr="00BA2901" w:rsidRDefault="009935A8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259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653</w:t>
            </w:r>
          </w:p>
        </w:tc>
        <w:tc>
          <w:tcPr>
            <w:tcW w:w="236" w:type="dxa"/>
            <w:shd w:val="clear" w:color="auto" w:fill="auto"/>
          </w:tcPr>
          <w:p w14:paraId="4D8B4F4F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746E73DF" w14:textId="54E4BE74" w:rsidR="00BA2901" w:rsidRPr="00645EA3" w:rsidRDefault="00800E4E" w:rsidP="00BA2901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45EA3">
              <w:rPr>
                <w:rFonts w:ascii="Angsana New" w:hAnsi="Angsana New"/>
                <w:sz w:val="24"/>
                <w:szCs w:val="24"/>
                <w:lang w:val="en-US"/>
              </w:rPr>
              <w:t>(13,784)</w:t>
            </w:r>
          </w:p>
        </w:tc>
        <w:tc>
          <w:tcPr>
            <w:tcW w:w="236" w:type="dxa"/>
            <w:shd w:val="clear" w:color="auto" w:fill="auto"/>
          </w:tcPr>
          <w:p w14:paraId="4C601A9C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DE9C264" w14:textId="72C9BA8E" w:rsidR="00BA2901" w:rsidRPr="00BA2901" w:rsidRDefault="00BA2901" w:rsidP="00BA290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A290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  <w:r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="Angsana New" w:hAnsi="Angsana New"/>
                <w:sz w:val="24"/>
                <w:szCs w:val="24"/>
                <w:lang w:val="en-US"/>
              </w:rPr>
              <w:t>506</w:t>
            </w:r>
            <w:r w:rsidRPr="00BA290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BA2901" w:rsidRPr="00BA2901" w14:paraId="0AD72CFC" w14:textId="77777777" w:rsidTr="00D7593A">
        <w:tc>
          <w:tcPr>
            <w:tcW w:w="2790" w:type="dxa"/>
            <w:shd w:val="clear" w:color="auto" w:fill="auto"/>
            <w:vAlign w:val="center"/>
          </w:tcPr>
          <w:p w14:paraId="63B77ECD" w14:textId="77777777" w:rsidR="00BA2901" w:rsidRPr="00BA2901" w:rsidRDefault="00BA2901" w:rsidP="00BA2901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A29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886D5F" w14:textId="02AD8B3F" w:rsidR="00BA2901" w:rsidRPr="00BA2901" w:rsidRDefault="00016044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38,919,785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D88265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F2EF6" w14:textId="62EC1FF9" w:rsidR="00BA2901" w:rsidRPr="00BA2901" w:rsidRDefault="009935A8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34</w:t>
            </w:r>
            <w:r w:rsidR="00BA2901" w:rsidRPr="00BA290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275</w:t>
            </w:r>
            <w:r w:rsidR="00BA2901" w:rsidRPr="00BA290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770</w:t>
            </w:r>
          </w:p>
        </w:tc>
        <w:tc>
          <w:tcPr>
            <w:tcW w:w="236" w:type="dxa"/>
            <w:shd w:val="clear" w:color="auto" w:fill="auto"/>
          </w:tcPr>
          <w:p w14:paraId="5B897E23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8FEB3" w14:textId="7CF1793C" w:rsidR="00BA2901" w:rsidRPr="00BA2901" w:rsidRDefault="00016044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18,498,923</w:t>
            </w:r>
          </w:p>
        </w:tc>
        <w:tc>
          <w:tcPr>
            <w:tcW w:w="236" w:type="dxa"/>
            <w:shd w:val="clear" w:color="auto" w:fill="auto"/>
          </w:tcPr>
          <w:p w14:paraId="080FE7C8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B9375" w14:textId="191D5597" w:rsidR="00BA2901" w:rsidRPr="00BA2901" w:rsidRDefault="009935A8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="00BA2901" w:rsidRPr="00BA290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098</w:t>
            </w:r>
            <w:r w:rsidR="00BA2901" w:rsidRPr="00BA290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906</w:t>
            </w:r>
          </w:p>
        </w:tc>
        <w:tc>
          <w:tcPr>
            <w:tcW w:w="236" w:type="dxa"/>
            <w:shd w:val="clear" w:color="auto" w:fill="auto"/>
          </w:tcPr>
          <w:p w14:paraId="3994EB5C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60BEE" w14:textId="0A8DA19F" w:rsidR="00BA2901" w:rsidRPr="00BA2901" w:rsidRDefault="00016044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57,</w:t>
            </w:r>
            <w:r w:rsidR="00850C5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418,708</w:t>
            </w:r>
          </w:p>
        </w:tc>
        <w:tc>
          <w:tcPr>
            <w:tcW w:w="236" w:type="dxa"/>
            <w:shd w:val="clear" w:color="auto" w:fill="auto"/>
          </w:tcPr>
          <w:p w14:paraId="65D46554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02661" w14:textId="2E667602" w:rsidR="00BA2901" w:rsidRPr="00BA2901" w:rsidRDefault="009935A8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51</w:t>
            </w:r>
            <w:r w:rsidR="00BA2901" w:rsidRPr="00BA290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374</w:t>
            </w:r>
            <w:r w:rsidR="00BA2901" w:rsidRPr="00BA290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676</w:t>
            </w:r>
          </w:p>
        </w:tc>
        <w:tc>
          <w:tcPr>
            <w:tcW w:w="236" w:type="dxa"/>
            <w:shd w:val="clear" w:color="auto" w:fill="auto"/>
          </w:tcPr>
          <w:p w14:paraId="580D0911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1A300" w14:textId="63180224" w:rsidR="00BA2901" w:rsidRPr="00645EA3" w:rsidRDefault="00800E4E" w:rsidP="00BA2901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45EA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431B1A" w:rsidRPr="00645EA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2,265,511</w:t>
            </w:r>
          </w:p>
        </w:tc>
        <w:tc>
          <w:tcPr>
            <w:tcW w:w="236" w:type="dxa"/>
            <w:shd w:val="clear" w:color="auto" w:fill="auto"/>
          </w:tcPr>
          <w:p w14:paraId="3076F7F7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384B6" w14:textId="14359718" w:rsidR="00BA2901" w:rsidRPr="00BA2901" w:rsidRDefault="009935A8" w:rsidP="00BA290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  <w:r w:rsidR="00BA2901" w:rsidRPr="00BA290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314</w:t>
            </w:r>
            <w:r w:rsidR="00BA2901" w:rsidRPr="00BA290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546</w:t>
            </w:r>
          </w:p>
        </w:tc>
      </w:tr>
      <w:tr w:rsidR="00BA2901" w:rsidRPr="00BA2901" w14:paraId="102B6C01" w14:textId="77777777" w:rsidTr="00785E42">
        <w:trPr>
          <w:trHeight w:val="170"/>
        </w:trPr>
        <w:tc>
          <w:tcPr>
            <w:tcW w:w="2790" w:type="dxa"/>
            <w:shd w:val="clear" w:color="auto" w:fill="auto"/>
            <w:vAlign w:val="center"/>
          </w:tcPr>
          <w:p w14:paraId="7BE5847A" w14:textId="77777777" w:rsidR="00BA2901" w:rsidRPr="00BA2901" w:rsidRDefault="00BA2901" w:rsidP="00BA2901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840B8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77AB2F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9EF09D6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2590F78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B30EF7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951DF31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EC33E3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48F8A8B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C2D2BC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A1B40C6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90DAE7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A2A83C4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2C0DEAB8" w14:textId="77777777" w:rsidR="00BA2901" w:rsidRPr="00645EA3" w:rsidRDefault="00BA2901" w:rsidP="00BA2901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CF259A1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68654596" w14:textId="77777777" w:rsidR="00BA2901" w:rsidRPr="00BA2901" w:rsidRDefault="00BA2901" w:rsidP="00BA290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BA2901" w:rsidRPr="00BA2901" w14:paraId="3E40850C" w14:textId="77777777" w:rsidTr="00785E42">
        <w:tc>
          <w:tcPr>
            <w:tcW w:w="2790" w:type="dxa"/>
            <w:shd w:val="clear" w:color="auto" w:fill="auto"/>
            <w:vAlign w:val="center"/>
          </w:tcPr>
          <w:p w14:paraId="6CDB140A" w14:textId="77777777" w:rsidR="00BA2901" w:rsidRPr="00BA2901" w:rsidRDefault="00BA2901" w:rsidP="00BA2901">
            <w:pPr>
              <w:spacing w:line="240" w:lineRule="atLeast"/>
              <w:ind w:right="-1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A290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กำไร (ขาดทุน) 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B9CADE2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C78075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497DBAC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0D34727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45D6BB3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EF98545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57AA0B3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C73DDF4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41694D5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1589C41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F6F1A2B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44BB213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6FB48AA" w14:textId="2E9184F7" w:rsidR="00BA2901" w:rsidRPr="00645EA3" w:rsidRDefault="00800E4E" w:rsidP="00BA2901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45EA3">
              <w:rPr>
                <w:rFonts w:ascii="Angsana New" w:hAnsi="Angsana New"/>
                <w:sz w:val="24"/>
                <w:szCs w:val="24"/>
                <w:lang w:val="en-US"/>
              </w:rPr>
              <w:t>(15,201)</w:t>
            </w:r>
          </w:p>
        </w:tc>
        <w:tc>
          <w:tcPr>
            <w:tcW w:w="236" w:type="dxa"/>
            <w:shd w:val="clear" w:color="auto" w:fill="auto"/>
          </w:tcPr>
          <w:p w14:paraId="711F595A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AB3C95B" w14:textId="018B9FE8" w:rsidR="00BA2901" w:rsidRPr="00BA2901" w:rsidRDefault="00BA2901" w:rsidP="00BA290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A290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="Angsana New" w:hAnsi="Angsana New"/>
                <w:sz w:val="24"/>
                <w:szCs w:val="24"/>
                <w:lang w:val="en-US"/>
              </w:rPr>
              <w:t>160</w:t>
            </w:r>
            <w:r w:rsidRPr="00BA290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D5366D" w:rsidRPr="00BA2901" w14:paraId="157EC28B" w14:textId="77777777" w:rsidTr="00D5366D">
        <w:tc>
          <w:tcPr>
            <w:tcW w:w="2790" w:type="dxa"/>
            <w:shd w:val="clear" w:color="auto" w:fill="auto"/>
            <w:vAlign w:val="center"/>
          </w:tcPr>
          <w:p w14:paraId="4C3CE0CB" w14:textId="77777777" w:rsidR="00D5366D" w:rsidRPr="00BA2901" w:rsidRDefault="00D5366D" w:rsidP="002A2AE6">
            <w:pPr>
              <w:spacing w:line="240" w:lineRule="atLeast"/>
              <w:ind w:right="-14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688B7DE" w14:textId="77777777" w:rsidR="00D5366D" w:rsidRPr="00BA2901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6029D9C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D653AF8" w14:textId="77777777" w:rsidR="00D5366D" w:rsidRPr="00BA2901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F941901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901E32" w14:textId="77777777" w:rsidR="00D5366D" w:rsidRPr="00BA2901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6E32E1E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46D1975" w14:textId="77777777" w:rsidR="00D5366D" w:rsidRPr="00BA2901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7647FC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CB48E61" w14:textId="77777777" w:rsidR="00D5366D" w:rsidRPr="00BA2901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C6CE11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6DC502C" w14:textId="77777777" w:rsidR="00D5366D" w:rsidRPr="00BA2901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FC7457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C07E49A" w14:textId="6232B13D" w:rsidR="00D5366D" w:rsidRPr="00645EA3" w:rsidRDefault="00800E4E" w:rsidP="002A2AE6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45EA3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431B1A" w:rsidRPr="00645EA3">
              <w:rPr>
                <w:rFonts w:ascii="Angsana New" w:hAnsi="Angsana New"/>
                <w:sz w:val="24"/>
                <w:szCs w:val="24"/>
                <w:lang w:val="en-US"/>
              </w:rPr>
              <w:t>2,250,310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D9CE38" w14:textId="77777777" w:rsidR="00D5366D" w:rsidRPr="00800E4E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FC93838" w14:textId="16D38698" w:rsidR="00D5366D" w:rsidRPr="00800E4E" w:rsidRDefault="00800E4E" w:rsidP="002A2AE6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9,314,386</w:t>
            </w:r>
          </w:p>
        </w:tc>
      </w:tr>
      <w:tr w:rsidR="00D5366D" w:rsidRPr="00BA2901" w14:paraId="6B01359B" w14:textId="77777777" w:rsidTr="00D5366D">
        <w:tc>
          <w:tcPr>
            <w:tcW w:w="2790" w:type="dxa"/>
            <w:shd w:val="clear" w:color="auto" w:fill="auto"/>
            <w:vAlign w:val="center"/>
          </w:tcPr>
          <w:p w14:paraId="3AFA0E43" w14:textId="77777777" w:rsidR="00D5366D" w:rsidRPr="00BA2901" w:rsidRDefault="00D5366D" w:rsidP="002A2AE6">
            <w:pPr>
              <w:spacing w:line="240" w:lineRule="atLeast"/>
              <w:ind w:right="-14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01E9EC" w14:textId="77777777" w:rsidR="00D5366D" w:rsidRPr="00BA2901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77C473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7B82EB8" w14:textId="77777777" w:rsidR="00D5366D" w:rsidRPr="00BA2901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FE51280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203812F" w14:textId="77777777" w:rsidR="00D5366D" w:rsidRPr="00BA2901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7FA2E4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A98F539" w14:textId="77777777" w:rsidR="00D5366D" w:rsidRPr="00BA2901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0467DE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119985" w14:textId="77777777" w:rsidR="00D5366D" w:rsidRPr="00BA2901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33B7668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B3A4D9E" w14:textId="77777777" w:rsidR="00D5366D" w:rsidRPr="00BA2901" w:rsidRDefault="00D5366D" w:rsidP="002A2AE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6C09E70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268AE1DE" w14:textId="77777777" w:rsidR="00D5366D" w:rsidRPr="00645EA3" w:rsidRDefault="00D5366D" w:rsidP="002A2AE6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907B773" w14:textId="77777777" w:rsidR="00D5366D" w:rsidRPr="00BA2901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8157A49" w14:textId="77777777" w:rsidR="00D5366D" w:rsidRPr="00BA2901" w:rsidRDefault="00D5366D" w:rsidP="002A2AE6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BA2901" w:rsidRPr="00BA2901" w14:paraId="47A12FF0" w14:textId="77777777" w:rsidTr="00785E42">
        <w:tc>
          <w:tcPr>
            <w:tcW w:w="2790" w:type="dxa"/>
            <w:shd w:val="clear" w:color="auto" w:fill="auto"/>
            <w:vAlign w:val="center"/>
          </w:tcPr>
          <w:p w14:paraId="28727B83" w14:textId="77777777" w:rsidR="00BA2901" w:rsidRPr="00BA2901" w:rsidRDefault="00BA2901" w:rsidP="00BA2901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A290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F92256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2A71D99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027670C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A929DA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EB758A7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AD0CAF1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7067C4F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EDBA6D0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9B3150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BF82EF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D0EDF7E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EA0C85A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9330DF9" w14:textId="79F8FEAC" w:rsidR="00BA2901" w:rsidRPr="00645EA3" w:rsidRDefault="00974EA4" w:rsidP="00BA2901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45EA3">
              <w:rPr>
                <w:rFonts w:ascii="Angsana New" w:hAnsi="Angsana New"/>
                <w:sz w:val="24"/>
                <w:szCs w:val="24"/>
                <w:lang w:val="en-US"/>
              </w:rPr>
              <w:t>(2,061,541)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ABC4E1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6ACA0CA" w14:textId="01C02CAB" w:rsidR="00BA2901" w:rsidRPr="00BA2901" w:rsidRDefault="00BA2901" w:rsidP="00BA290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A290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="Angsana New" w:hAnsi="Angsana New"/>
                <w:sz w:val="24"/>
                <w:szCs w:val="24"/>
                <w:lang w:val="en-US"/>
              </w:rPr>
              <w:t>014</w:t>
            </w:r>
            <w:r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="Angsana New" w:hAnsi="Angsana New"/>
                <w:sz w:val="24"/>
                <w:szCs w:val="24"/>
                <w:lang w:val="en-US"/>
              </w:rPr>
              <w:t>903</w:t>
            </w:r>
            <w:r w:rsidRPr="00BA290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BA2901" w:rsidRPr="00BA2901" w14:paraId="33D909F1" w14:textId="77777777" w:rsidTr="00785E42">
        <w:tc>
          <w:tcPr>
            <w:tcW w:w="2790" w:type="dxa"/>
            <w:shd w:val="clear" w:color="auto" w:fill="auto"/>
            <w:vAlign w:val="center"/>
          </w:tcPr>
          <w:p w14:paraId="0DB8D9C4" w14:textId="77777777" w:rsidR="00BA2901" w:rsidRPr="00BA2901" w:rsidRDefault="00BA2901" w:rsidP="00BA2901">
            <w:pPr>
              <w:spacing w:line="240" w:lineRule="atLeast"/>
              <w:ind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A2901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86E3F0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CE31659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EDD3BF6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85207DC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E04654D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AF27C4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F958083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701A87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8B6671C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9E949B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B7ECAE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8FF980A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078A6C1" w14:textId="48E44584" w:rsidR="00BA2901" w:rsidRPr="00645EA3" w:rsidRDefault="00974EA4" w:rsidP="00BA2901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45EA3">
              <w:rPr>
                <w:rFonts w:ascii="Angsana New" w:hAnsi="Angsana New"/>
                <w:sz w:val="24"/>
                <w:szCs w:val="24"/>
                <w:lang w:val="en-US"/>
              </w:rPr>
              <w:t>(3,097,6</w:t>
            </w:r>
            <w:r w:rsidR="004278AC">
              <w:rPr>
                <w:rFonts w:ascii="Angsana New" w:hAnsi="Angsana New"/>
                <w:sz w:val="24"/>
                <w:szCs w:val="24"/>
                <w:lang w:val="en-US"/>
              </w:rPr>
              <w:t>46</w:t>
            </w:r>
            <w:r w:rsidRPr="00645EA3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A1FBFA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44C72B2" w14:textId="6008279C" w:rsidR="00BA2901" w:rsidRPr="00BA2901" w:rsidRDefault="00BA2901" w:rsidP="00BA290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A290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="Angsana New" w:hAnsi="Angsana New"/>
                <w:sz w:val="24"/>
                <w:szCs w:val="24"/>
                <w:lang w:val="en-US"/>
              </w:rPr>
              <w:t>124</w:t>
            </w:r>
            <w:r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="Angsana New" w:hAnsi="Angsana New"/>
                <w:sz w:val="24"/>
                <w:szCs w:val="24"/>
                <w:lang w:val="en-US"/>
              </w:rPr>
              <w:t>488</w:t>
            </w:r>
            <w:r w:rsidRPr="00BA290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BA2901" w:rsidRPr="00BA2901" w14:paraId="3485445E" w14:textId="77777777" w:rsidTr="00785E42">
        <w:tc>
          <w:tcPr>
            <w:tcW w:w="2790" w:type="dxa"/>
            <w:shd w:val="clear" w:color="auto" w:fill="auto"/>
            <w:vAlign w:val="center"/>
          </w:tcPr>
          <w:p w14:paraId="1F85FD26" w14:textId="4F15D645" w:rsidR="00BA2901" w:rsidRPr="00BA2901" w:rsidRDefault="00BA2901" w:rsidP="00BA2901">
            <w:pPr>
              <w:spacing w:line="240" w:lineRule="atLeast"/>
              <w:ind w:right="-1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A290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ขาดทุนจากการด้อยค่าสินทรัพย์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24D4BF4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67D5D7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C8358DF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5F52C97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BC84EE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4483D7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F829FBA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368D7E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4DEFC56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830F62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3F21FE2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ABDEF8D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139BD4E2" w14:textId="7C1EC46D" w:rsidR="00BA2901" w:rsidRPr="00645EA3" w:rsidRDefault="00974EA4" w:rsidP="00AA3BB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45EA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42A1B7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342CB7E" w14:textId="13A3C90F" w:rsidR="00BA2901" w:rsidRPr="00BA2901" w:rsidRDefault="00BA2901" w:rsidP="00BA290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A290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="Angsana New" w:hAnsi="Angsana New"/>
                <w:sz w:val="24"/>
                <w:szCs w:val="24"/>
                <w:lang w:val="en-US"/>
              </w:rPr>
              <w:t>601</w:t>
            </w:r>
            <w:r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="Angsana New" w:hAnsi="Angsana New"/>
                <w:sz w:val="24"/>
                <w:szCs w:val="24"/>
                <w:lang w:val="en-US"/>
              </w:rPr>
              <w:t>820</w:t>
            </w:r>
            <w:r w:rsidRPr="00BA290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BA2901" w:rsidRPr="00BA2901" w14:paraId="5311AAFC" w14:textId="77777777" w:rsidTr="00785E42">
        <w:tc>
          <w:tcPr>
            <w:tcW w:w="5330" w:type="dxa"/>
            <w:gridSpan w:val="4"/>
            <w:shd w:val="clear" w:color="auto" w:fill="auto"/>
            <w:vAlign w:val="center"/>
          </w:tcPr>
          <w:p w14:paraId="285F3ABE" w14:textId="77777777" w:rsidR="00BA2901" w:rsidRPr="00BA2901" w:rsidRDefault="00BA2901" w:rsidP="00BA2901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A290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5D5CD8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0BFB1CB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514A518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40E5638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0E8DA4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A5CAA9C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0A214D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FAC5FEA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2E85ECA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27892980" w14:textId="4DFB30DB" w:rsidR="00BA2901" w:rsidRPr="00645EA3" w:rsidRDefault="00974EA4" w:rsidP="00BA2901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45EA3">
              <w:rPr>
                <w:rFonts w:ascii="Angsana New" w:hAnsi="Angsana New"/>
                <w:sz w:val="24"/>
                <w:szCs w:val="24"/>
                <w:lang w:val="en-US"/>
              </w:rPr>
              <w:t>390,70</w:t>
            </w:r>
            <w:r w:rsidR="00431B1A" w:rsidRPr="00645EA3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09DD3B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9790717" w14:textId="5757CCF5" w:rsidR="00BA2901" w:rsidRPr="00BA2901" w:rsidRDefault="009935A8" w:rsidP="00BA290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192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348</w:t>
            </w:r>
          </w:p>
        </w:tc>
      </w:tr>
      <w:tr w:rsidR="00BA2901" w:rsidRPr="00BA2901" w14:paraId="1EE06A8F" w14:textId="77777777" w:rsidTr="00785E42">
        <w:tc>
          <w:tcPr>
            <w:tcW w:w="5330" w:type="dxa"/>
            <w:gridSpan w:val="4"/>
            <w:shd w:val="clear" w:color="auto" w:fill="auto"/>
            <w:vAlign w:val="center"/>
          </w:tcPr>
          <w:p w14:paraId="67D97723" w14:textId="77777777" w:rsidR="00BA2901" w:rsidRPr="00BA2901" w:rsidRDefault="00BA2901" w:rsidP="00BA2901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A290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ส่วนแบ่งกำไร</w:t>
            </w:r>
            <w:r w:rsidRPr="00BA29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BA290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ขาดทุน) ของบริษัทร่วมที่ใช้วิธีส่วนได้เสีย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BC61A5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1FAA7F3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09C0D0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936B37E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90E7FE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C20D650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CA8924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EFBE7E5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FC1069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10E6C47" w14:textId="61390DB3" w:rsidR="00BA2901" w:rsidRPr="00645EA3" w:rsidRDefault="00974EA4" w:rsidP="00BA2901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45EA3">
              <w:rPr>
                <w:rFonts w:ascii="Angsana New" w:hAnsi="Angsana New"/>
                <w:sz w:val="24"/>
                <w:szCs w:val="24"/>
                <w:lang w:val="en-US"/>
              </w:rPr>
              <w:t>24,703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5CBB5B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4D8C6A8C" w14:textId="23DC486D" w:rsidR="00BA2901" w:rsidRPr="00BA2901" w:rsidRDefault="009935A8" w:rsidP="00BA290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BA2901"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sz w:val="24"/>
                <w:szCs w:val="24"/>
                <w:lang w:val="en-US"/>
              </w:rPr>
              <w:t>321</w:t>
            </w:r>
          </w:p>
        </w:tc>
      </w:tr>
      <w:tr w:rsidR="00BA2901" w:rsidRPr="00BA2901" w14:paraId="1FE479B9" w14:textId="77777777" w:rsidTr="00785E42">
        <w:tc>
          <w:tcPr>
            <w:tcW w:w="5330" w:type="dxa"/>
            <w:gridSpan w:val="4"/>
            <w:shd w:val="clear" w:color="auto" w:fill="auto"/>
            <w:vAlign w:val="center"/>
          </w:tcPr>
          <w:p w14:paraId="2264A06E" w14:textId="77777777" w:rsidR="00BA2901" w:rsidRPr="00BA2901" w:rsidRDefault="00BA2901" w:rsidP="00BA2901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A290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6B6372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7D2CAD4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CBC0C9E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53CEEEE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DA6D8BC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4D56795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9F39D51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1E6EC44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02BD41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32435" w14:textId="43529024" w:rsidR="00BA2901" w:rsidRPr="00645EA3" w:rsidRDefault="00431B1A" w:rsidP="00BA290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45EA3">
              <w:rPr>
                <w:rFonts w:ascii="Angsana New" w:hAnsi="Angsana New"/>
                <w:sz w:val="24"/>
                <w:szCs w:val="24"/>
                <w:lang w:val="en-US"/>
              </w:rPr>
              <w:t>(49,</w:t>
            </w:r>
            <w:r w:rsidR="004278AC">
              <w:rPr>
                <w:rFonts w:ascii="Angsana New" w:hAnsi="Angsana New"/>
                <w:sz w:val="24"/>
                <w:szCs w:val="24"/>
                <w:lang w:val="en-US"/>
              </w:rPr>
              <w:t>298</w:t>
            </w:r>
            <w:r w:rsidRPr="00645EA3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30C492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1F22D" w14:textId="3CEA17B1" w:rsidR="00BA2901" w:rsidRPr="00BA2901" w:rsidRDefault="00BA2901" w:rsidP="00BA290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A290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="Angsana New" w:hAnsi="Angsana New"/>
                <w:sz w:val="24"/>
                <w:szCs w:val="24"/>
                <w:lang w:val="en-US"/>
              </w:rPr>
              <w:t>57</w:t>
            </w:r>
            <w:r w:rsidRPr="00BA290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="Angsana New" w:hAnsi="Angsana New"/>
                <w:sz w:val="24"/>
                <w:szCs w:val="24"/>
                <w:lang w:val="en-US"/>
              </w:rPr>
              <w:t>003</w:t>
            </w:r>
            <w:r w:rsidRPr="00BA290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BA2901" w:rsidRPr="00BA2901" w14:paraId="6A85BC3F" w14:textId="77777777" w:rsidTr="00785E42">
        <w:tc>
          <w:tcPr>
            <w:tcW w:w="5330" w:type="dxa"/>
            <w:gridSpan w:val="4"/>
            <w:shd w:val="clear" w:color="auto" w:fill="auto"/>
            <w:vAlign w:val="center"/>
          </w:tcPr>
          <w:p w14:paraId="1B1E6BBA" w14:textId="0A1A3747" w:rsidR="00BA2901" w:rsidRPr="00BA2901" w:rsidRDefault="00BA2901" w:rsidP="00BA2901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BA29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BA290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ก่อนภาษีเงินได้สำหรับ</w:t>
            </w:r>
            <w:r w:rsidRPr="00BA29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1776EA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439DFA1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44D744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0312E2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FF8575E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53CA750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EB6CC6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CB8B10F" w14:textId="77777777" w:rsidR="00BA2901" w:rsidRPr="00BA2901" w:rsidRDefault="00BA2901" w:rsidP="00BA290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6D7115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97E3EF" w14:textId="7CC28498" w:rsidR="00BA2901" w:rsidRPr="00645EA3" w:rsidRDefault="00974EA4" w:rsidP="00BA2901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45EA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7,457,236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100F3A" w14:textId="77777777" w:rsidR="00BA2901" w:rsidRPr="00BA2901" w:rsidRDefault="00BA2901" w:rsidP="00BA290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25283E" w14:textId="790873F6" w:rsidR="00BA2901" w:rsidRPr="00BA2901" w:rsidRDefault="009935A8" w:rsidP="00BA290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BA2901" w:rsidRPr="00BA290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764</w:t>
            </w:r>
            <w:r w:rsidR="00BA2901" w:rsidRPr="00BA290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841</w:t>
            </w:r>
          </w:p>
        </w:tc>
      </w:tr>
    </w:tbl>
    <w:p w14:paraId="6CEA2366" w14:textId="77777777" w:rsidR="00A077BB" w:rsidRPr="00BA2901" w:rsidRDefault="00A077BB" w:rsidP="00A077BB">
      <w:pPr>
        <w:pStyle w:val="Bo-Blankline"/>
        <w:rPr>
          <w:sz w:val="4"/>
          <w:szCs w:val="4"/>
        </w:rPr>
      </w:pPr>
    </w:p>
    <w:p w14:paraId="22DD015D" w14:textId="5B76FD96" w:rsidR="00B37FE8" w:rsidRPr="00533DFC" w:rsidRDefault="00A077BB" w:rsidP="00721878">
      <w:pPr>
        <w:ind w:left="540" w:right="753"/>
        <w:jc w:val="thaiDistribute"/>
        <w:rPr>
          <w:highlight w:val="yellow"/>
          <w:lang w:eastAsia="x-none"/>
        </w:rPr>
      </w:pPr>
      <w:r w:rsidRPr="00BA2901">
        <w:rPr>
          <w:rFonts w:ascii="Angsana New" w:hAnsi="Angsana New"/>
          <w:spacing w:val="4"/>
          <w:sz w:val="30"/>
          <w:szCs w:val="30"/>
          <w:cs/>
        </w:rPr>
        <w:t>จังหวะเวลาในการรับรู้</w:t>
      </w:r>
      <w:r w:rsidRPr="00BA2901">
        <w:rPr>
          <w:rFonts w:ascii="Angsana New" w:hAnsi="Angsana New"/>
          <w:sz w:val="30"/>
          <w:szCs w:val="30"/>
          <w:cs/>
        </w:rPr>
        <w:t>รายได้</w:t>
      </w:r>
      <w:r w:rsidR="00C85429" w:rsidRPr="00BA2901">
        <w:rPr>
          <w:rFonts w:ascii="Angsana New" w:hAnsi="Angsana New" w:hint="cs"/>
          <w:sz w:val="30"/>
          <w:szCs w:val="30"/>
          <w:cs/>
        </w:rPr>
        <w:t>ตามส่วนงานที่รายงาน</w:t>
      </w:r>
      <w:r w:rsidRPr="00BA2901">
        <w:rPr>
          <w:rFonts w:ascii="Angsana New" w:hAnsi="Angsana New"/>
          <w:sz w:val="30"/>
          <w:szCs w:val="30"/>
          <w:cs/>
        </w:rPr>
        <w:t>ของกลุ่มบริษัท</w:t>
      </w:r>
      <w:r w:rsidRPr="00BA2901">
        <w:rPr>
          <w:rFonts w:ascii="Angsana New" w:hAnsi="Angsana New" w:hint="cs"/>
          <w:sz w:val="30"/>
          <w:szCs w:val="30"/>
          <w:cs/>
        </w:rPr>
        <w:t>เป็นแบบ</w:t>
      </w:r>
      <w:r w:rsidRPr="00BA2901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138A207C" w14:textId="77777777" w:rsidR="00B37FE8" w:rsidRPr="00533DFC" w:rsidRDefault="00B37FE8" w:rsidP="00B37FE8">
      <w:pPr>
        <w:pStyle w:val="BodyText"/>
        <w:rPr>
          <w:sz w:val="4"/>
          <w:szCs w:val="4"/>
          <w:highlight w:val="yellow"/>
          <w:lang w:val="en-US" w:eastAsia="x-none"/>
        </w:rPr>
        <w:sectPr w:rsidR="00B37FE8" w:rsidRPr="00533DFC" w:rsidSect="003C337F">
          <w:footerReference w:type="default" r:id="rId23"/>
          <w:pgSz w:w="16834" w:h="11909" w:orient="landscape" w:code="9"/>
          <w:pgMar w:top="1872" w:right="562" w:bottom="706" w:left="1008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5"/>
        <w:gridCol w:w="807"/>
        <w:gridCol w:w="268"/>
        <w:gridCol w:w="1492"/>
        <w:gridCol w:w="268"/>
        <w:gridCol w:w="1502"/>
      </w:tblGrid>
      <w:tr w:rsidR="00265B2A" w:rsidRPr="00533DFC" w14:paraId="0CA7FB91" w14:textId="77777777" w:rsidTr="00BA2901">
        <w:tc>
          <w:tcPr>
            <w:tcW w:w="4845" w:type="dxa"/>
            <w:shd w:val="clear" w:color="auto" w:fill="auto"/>
          </w:tcPr>
          <w:p w14:paraId="6AE2194E" w14:textId="77777777" w:rsidR="00265B2A" w:rsidRPr="00533DF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7" w:type="dxa"/>
            <w:shd w:val="clear" w:color="auto" w:fill="auto"/>
          </w:tcPr>
          <w:p w14:paraId="7EF1BD98" w14:textId="77777777" w:rsidR="00265B2A" w:rsidRPr="00533DFC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8" w:type="dxa"/>
            <w:shd w:val="clear" w:color="auto" w:fill="auto"/>
          </w:tcPr>
          <w:p w14:paraId="1B035E97" w14:textId="77777777" w:rsidR="00265B2A" w:rsidRPr="00533DF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262" w:type="dxa"/>
            <w:gridSpan w:val="3"/>
            <w:shd w:val="clear" w:color="auto" w:fill="auto"/>
          </w:tcPr>
          <w:p w14:paraId="6B508FC2" w14:textId="77777777" w:rsidR="00265B2A" w:rsidRPr="00BA2901" w:rsidRDefault="00265B2A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65B2A" w:rsidRPr="00533DFC" w14:paraId="556BB6B8" w14:textId="77777777" w:rsidTr="00BA2901">
        <w:tc>
          <w:tcPr>
            <w:tcW w:w="4845" w:type="dxa"/>
            <w:shd w:val="clear" w:color="auto" w:fill="auto"/>
          </w:tcPr>
          <w:p w14:paraId="236AA758" w14:textId="77777777" w:rsidR="00265B2A" w:rsidRPr="00533DF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7" w:type="dxa"/>
            <w:shd w:val="clear" w:color="auto" w:fill="auto"/>
          </w:tcPr>
          <w:p w14:paraId="4DA2A140" w14:textId="77777777" w:rsidR="00265B2A" w:rsidRPr="00533DFC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8" w:type="dxa"/>
            <w:shd w:val="clear" w:color="auto" w:fill="auto"/>
          </w:tcPr>
          <w:p w14:paraId="7310FC9F" w14:textId="77777777" w:rsidR="00265B2A" w:rsidRPr="00533DF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262" w:type="dxa"/>
            <w:gridSpan w:val="3"/>
            <w:shd w:val="clear" w:color="auto" w:fill="auto"/>
          </w:tcPr>
          <w:p w14:paraId="6DB860F0" w14:textId="77777777" w:rsidR="00265B2A" w:rsidRPr="00BA2901" w:rsidRDefault="00265B2A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290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BA29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A290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(ขาดทุน)</w:t>
            </w:r>
            <w:r w:rsidRPr="00BA290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A290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ตามส่วนงาน</w:t>
            </w:r>
            <w:r w:rsidRPr="00BA290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265B2A" w:rsidRPr="00BA2901" w14:paraId="7DA5D228" w14:textId="77777777" w:rsidTr="00BA2901">
        <w:tc>
          <w:tcPr>
            <w:tcW w:w="4845" w:type="dxa"/>
            <w:shd w:val="clear" w:color="auto" w:fill="auto"/>
          </w:tcPr>
          <w:p w14:paraId="204DA177" w14:textId="16EDA3E8" w:rsidR="00265B2A" w:rsidRPr="00BA2901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A29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BA29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BA29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9935A8" w:rsidRPr="009935A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BA29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BA29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07" w:type="dxa"/>
            <w:shd w:val="clear" w:color="auto" w:fill="auto"/>
          </w:tcPr>
          <w:p w14:paraId="5D3805EE" w14:textId="77777777" w:rsidR="00265B2A" w:rsidRPr="00BA2901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948620A" w14:textId="77777777" w:rsidR="00265B2A" w:rsidRPr="00BA2901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78E5E6A8" w14:textId="049A835A" w:rsidR="00265B2A" w:rsidRPr="00BA2901" w:rsidRDefault="009935A8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14:paraId="26CEB0BF" w14:textId="77777777" w:rsidR="00265B2A" w:rsidRPr="00BA2901" w:rsidRDefault="00265B2A" w:rsidP="000B3E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625F50A6" w14:textId="4650F70A" w:rsidR="00265B2A" w:rsidRPr="00BA2901" w:rsidRDefault="009935A8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265B2A" w:rsidRPr="00BA2901" w14:paraId="007B8C74" w14:textId="77777777" w:rsidTr="00BA2901">
        <w:tc>
          <w:tcPr>
            <w:tcW w:w="4845" w:type="dxa"/>
            <w:shd w:val="clear" w:color="auto" w:fill="auto"/>
          </w:tcPr>
          <w:p w14:paraId="5D7C5146" w14:textId="77777777" w:rsidR="00265B2A" w:rsidRPr="00BA2901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14:paraId="0546D74E" w14:textId="77777777" w:rsidR="00265B2A" w:rsidRPr="00BA2901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09BE7BE5" w14:textId="77777777" w:rsidR="00265B2A" w:rsidRPr="00BA2901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</w:tcPr>
          <w:p w14:paraId="6BA3A847" w14:textId="77777777" w:rsidR="00265B2A" w:rsidRPr="00BA2901" w:rsidRDefault="00265B2A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A290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BA290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BA2901" w:rsidRPr="00BA2901" w14:paraId="286EB574" w14:textId="77777777" w:rsidTr="00850C53">
        <w:tc>
          <w:tcPr>
            <w:tcW w:w="4845" w:type="dxa"/>
            <w:shd w:val="clear" w:color="auto" w:fill="auto"/>
          </w:tcPr>
          <w:p w14:paraId="1EC7FDE8" w14:textId="77777777" w:rsidR="00BA2901" w:rsidRPr="00BA2901" w:rsidRDefault="00BA2901" w:rsidP="00BA290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A2901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วัสดุก่อสร้าง</w:t>
            </w:r>
          </w:p>
        </w:tc>
        <w:tc>
          <w:tcPr>
            <w:tcW w:w="807" w:type="dxa"/>
            <w:shd w:val="clear" w:color="auto" w:fill="auto"/>
          </w:tcPr>
          <w:p w14:paraId="796476DC" w14:textId="77777777" w:rsidR="00BA2901" w:rsidRPr="00BA2901" w:rsidRDefault="00BA2901" w:rsidP="00BA290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1E30C980" w14:textId="77777777" w:rsidR="00BA2901" w:rsidRPr="00BA2901" w:rsidRDefault="00BA2901" w:rsidP="00BA290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50AF0133" w14:textId="73E74130" w:rsidR="00BA2901" w:rsidRPr="007D3E58" w:rsidRDefault="00787C44" w:rsidP="00BA2901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3E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D3E58" w:rsidRPr="007D3E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1,563,314</w:t>
            </w:r>
            <w:r w:rsidRPr="007D3E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4CDE93A" w14:textId="77777777" w:rsidR="00BA2901" w:rsidRPr="00BA2901" w:rsidRDefault="00BA2901" w:rsidP="00BA290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4A793EE5" w14:textId="71612BC5" w:rsidR="00BA2901" w:rsidRPr="00BA2901" w:rsidRDefault="00BA2901" w:rsidP="00BA290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29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A29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582</w:t>
            </w:r>
            <w:r w:rsidRPr="00BA29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  <w:r w:rsidRPr="00BA29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A2901" w:rsidRPr="00BA2901" w14:paraId="6F8F55BA" w14:textId="77777777" w:rsidTr="00850C53">
        <w:tc>
          <w:tcPr>
            <w:tcW w:w="4845" w:type="dxa"/>
            <w:shd w:val="clear" w:color="auto" w:fill="auto"/>
          </w:tcPr>
          <w:p w14:paraId="3A33E9F3" w14:textId="77777777" w:rsidR="00BA2901" w:rsidRPr="00BA2901" w:rsidRDefault="00BA2901" w:rsidP="00BA290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A2901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07" w:type="dxa"/>
            <w:shd w:val="clear" w:color="auto" w:fill="auto"/>
          </w:tcPr>
          <w:p w14:paraId="74A2DBB4" w14:textId="77777777" w:rsidR="00BA2901" w:rsidRPr="00BA2901" w:rsidRDefault="00BA2901" w:rsidP="00BA290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26D36CB9" w14:textId="77777777" w:rsidR="00BA2901" w:rsidRPr="00BA2901" w:rsidRDefault="00BA2901" w:rsidP="00BA290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17FEB114" w14:textId="4E41D1CD" w:rsidR="00BA2901" w:rsidRPr="007D3E58" w:rsidRDefault="00787C44" w:rsidP="00BA2901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3E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5,219,060</w:t>
            </w:r>
          </w:p>
        </w:tc>
        <w:tc>
          <w:tcPr>
            <w:tcW w:w="268" w:type="dxa"/>
            <w:shd w:val="clear" w:color="auto" w:fill="auto"/>
          </w:tcPr>
          <w:p w14:paraId="20DC04C4" w14:textId="77777777" w:rsidR="00BA2901" w:rsidRPr="00BA2901" w:rsidRDefault="00BA2901" w:rsidP="00BA290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33AF8508" w14:textId="74C5A1D9" w:rsidR="00BA2901" w:rsidRPr="00BA2901" w:rsidRDefault="009935A8" w:rsidP="00BA290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A2901" w:rsidRPr="00BA29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  <w:r w:rsidR="00BA2901" w:rsidRPr="00BA29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</w:tr>
      <w:tr w:rsidR="00BA2901" w:rsidRPr="00BA2901" w14:paraId="1DF9CB36" w14:textId="77777777" w:rsidTr="00850C53">
        <w:tc>
          <w:tcPr>
            <w:tcW w:w="4845" w:type="dxa"/>
            <w:shd w:val="clear" w:color="auto" w:fill="auto"/>
          </w:tcPr>
          <w:p w14:paraId="68D8A7E5" w14:textId="77777777" w:rsidR="00BA2901" w:rsidRPr="00BA2901" w:rsidRDefault="00BA2901" w:rsidP="00BA290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A2901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07" w:type="dxa"/>
            <w:shd w:val="clear" w:color="auto" w:fill="auto"/>
          </w:tcPr>
          <w:p w14:paraId="5AADE89D" w14:textId="77777777" w:rsidR="00BA2901" w:rsidRPr="00BA2901" w:rsidRDefault="00BA2901" w:rsidP="00BA290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5CC1A281" w14:textId="77777777" w:rsidR="00BA2901" w:rsidRPr="00BA2901" w:rsidRDefault="00BA2901" w:rsidP="00BA290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0B84160B" w14:textId="2170AA47" w:rsidR="00BA2901" w:rsidRPr="007D3E58" w:rsidRDefault="00787C44" w:rsidP="00BA2901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3E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D3E58" w:rsidRPr="007D3E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,301,464</w:t>
            </w:r>
          </w:p>
        </w:tc>
        <w:tc>
          <w:tcPr>
            <w:tcW w:w="268" w:type="dxa"/>
            <w:shd w:val="clear" w:color="auto" w:fill="auto"/>
          </w:tcPr>
          <w:p w14:paraId="654E5C0A" w14:textId="77777777" w:rsidR="00BA2901" w:rsidRPr="00BA2901" w:rsidRDefault="00BA2901" w:rsidP="00BA290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0A2DE6BE" w14:textId="1A70EF53" w:rsidR="00BA2901" w:rsidRPr="00BA2901" w:rsidRDefault="009935A8" w:rsidP="00BA290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A2901" w:rsidRPr="00BA29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  <w:r w:rsidR="00BA2901" w:rsidRPr="00BA29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</w:tr>
      <w:tr w:rsidR="00BA2901" w:rsidRPr="00BA2901" w14:paraId="05EDEBF7" w14:textId="77777777" w:rsidTr="00850C53">
        <w:tc>
          <w:tcPr>
            <w:tcW w:w="4845" w:type="dxa"/>
            <w:shd w:val="clear" w:color="auto" w:fill="auto"/>
          </w:tcPr>
          <w:p w14:paraId="12F59556" w14:textId="77777777" w:rsidR="00BA2901" w:rsidRPr="00BA2901" w:rsidRDefault="00BA2901" w:rsidP="00BA290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A2901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การเกษตร</w:t>
            </w:r>
          </w:p>
        </w:tc>
        <w:tc>
          <w:tcPr>
            <w:tcW w:w="807" w:type="dxa"/>
            <w:shd w:val="clear" w:color="auto" w:fill="auto"/>
          </w:tcPr>
          <w:p w14:paraId="726EB8FD" w14:textId="77777777" w:rsidR="00BA2901" w:rsidRPr="00BA2901" w:rsidRDefault="00BA2901" w:rsidP="00BA290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1CBBBD52" w14:textId="77777777" w:rsidR="00BA2901" w:rsidRPr="00BA2901" w:rsidRDefault="00BA2901" w:rsidP="00BA290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695AAC8E" w14:textId="42613963" w:rsidR="00BA2901" w:rsidRPr="007D3E58" w:rsidRDefault="00787C44" w:rsidP="00BA2901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3E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(60,322)</w:t>
            </w:r>
          </w:p>
        </w:tc>
        <w:tc>
          <w:tcPr>
            <w:tcW w:w="268" w:type="dxa"/>
            <w:shd w:val="clear" w:color="auto" w:fill="auto"/>
          </w:tcPr>
          <w:p w14:paraId="569AC583" w14:textId="77777777" w:rsidR="00BA2901" w:rsidRPr="00BA2901" w:rsidRDefault="00BA2901" w:rsidP="00BA290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0A980B15" w14:textId="242409D1" w:rsidR="00BA2901" w:rsidRPr="00BA2901" w:rsidRDefault="00BA2901" w:rsidP="00BA290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29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Pr="00BA29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BA29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A2901" w:rsidRPr="00BA2901" w14:paraId="691BC5BE" w14:textId="77777777" w:rsidTr="00850C53">
        <w:tc>
          <w:tcPr>
            <w:tcW w:w="4845" w:type="dxa"/>
            <w:shd w:val="clear" w:color="auto" w:fill="auto"/>
          </w:tcPr>
          <w:p w14:paraId="13821336" w14:textId="77777777" w:rsidR="00BA2901" w:rsidRPr="00BA2901" w:rsidRDefault="00BA2901" w:rsidP="00BA290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29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07" w:type="dxa"/>
            <w:shd w:val="clear" w:color="auto" w:fill="auto"/>
          </w:tcPr>
          <w:p w14:paraId="0027C61A" w14:textId="77777777" w:rsidR="00BA2901" w:rsidRPr="00BA2901" w:rsidRDefault="00BA2901" w:rsidP="00BA290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10E791DD" w14:textId="77777777" w:rsidR="00BA2901" w:rsidRPr="00BA2901" w:rsidRDefault="00BA2901" w:rsidP="00BA290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</w:tcPr>
          <w:p w14:paraId="1ED38A87" w14:textId="0F9F30C7" w:rsidR="00BA2901" w:rsidRPr="007D3E58" w:rsidRDefault="00787C44" w:rsidP="00BA2901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3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 w:rsidR="007D3E58" w:rsidRPr="007D3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896,888</w:t>
            </w:r>
          </w:p>
        </w:tc>
        <w:tc>
          <w:tcPr>
            <w:tcW w:w="268" w:type="dxa"/>
            <w:shd w:val="clear" w:color="auto" w:fill="auto"/>
          </w:tcPr>
          <w:p w14:paraId="34762A93" w14:textId="77777777" w:rsidR="00BA2901" w:rsidRPr="00BA2901" w:rsidRDefault="00BA2901" w:rsidP="00BA290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44C2B09" w14:textId="7D514B87" w:rsidR="00BA2901" w:rsidRPr="00BA2901" w:rsidRDefault="009935A8" w:rsidP="00BA290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BA2901" w:rsidRPr="00BA2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728</w:t>
            </w:r>
            <w:r w:rsidR="00BA2901" w:rsidRPr="00BA2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735</w:t>
            </w:r>
          </w:p>
        </w:tc>
      </w:tr>
      <w:tr w:rsidR="00BA2901" w:rsidRPr="00BA2901" w14:paraId="14816D2D" w14:textId="77777777" w:rsidTr="00BA2901">
        <w:tc>
          <w:tcPr>
            <w:tcW w:w="4845" w:type="dxa"/>
            <w:shd w:val="clear" w:color="auto" w:fill="auto"/>
          </w:tcPr>
          <w:p w14:paraId="697E032E" w14:textId="77777777" w:rsidR="00BA2901" w:rsidRPr="00BA2901" w:rsidRDefault="00BA2901" w:rsidP="00BA290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07" w:type="dxa"/>
            <w:shd w:val="clear" w:color="auto" w:fill="auto"/>
          </w:tcPr>
          <w:p w14:paraId="224CF0E7" w14:textId="77777777" w:rsidR="00BA2901" w:rsidRPr="00BA2901" w:rsidRDefault="00BA2901" w:rsidP="00BA290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7CC284B0" w14:textId="77777777" w:rsidR="00BA2901" w:rsidRPr="00BA2901" w:rsidRDefault="00BA2901" w:rsidP="00BA290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4D694BAC" w14:textId="77777777" w:rsidR="00BA2901" w:rsidRPr="007D3E58" w:rsidRDefault="00BA2901" w:rsidP="00BA2901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5B88E983" w14:textId="77777777" w:rsidR="00BA2901" w:rsidRPr="00BA2901" w:rsidRDefault="00BA2901" w:rsidP="00BA290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2E73333D" w14:textId="77777777" w:rsidR="00BA2901" w:rsidRPr="00BA2901" w:rsidRDefault="00BA2901" w:rsidP="00BA290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A2901" w:rsidRPr="00BA2901" w14:paraId="21E974C1" w14:textId="77777777" w:rsidTr="00850C53">
        <w:tc>
          <w:tcPr>
            <w:tcW w:w="4845" w:type="dxa"/>
            <w:shd w:val="clear" w:color="auto" w:fill="auto"/>
          </w:tcPr>
          <w:p w14:paraId="7804E3B0" w14:textId="479CB482" w:rsidR="00BA2901" w:rsidRPr="00BA2901" w:rsidRDefault="00BA2901" w:rsidP="00BA290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290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ขาดทุนจากการด้อยค่าสินทรัพย์</w:t>
            </w:r>
          </w:p>
        </w:tc>
        <w:tc>
          <w:tcPr>
            <w:tcW w:w="807" w:type="dxa"/>
            <w:shd w:val="clear" w:color="auto" w:fill="auto"/>
          </w:tcPr>
          <w:p w14:paraId="6E9FC7C7" w14:textId="77777777" w:rsidR="00BA2901" w:rsidRPr="00BA2901" w:rsidRDefault="00BA2901" w:rsidP="00BA290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02C00C6A" w14:textId="77777777" w:rsidR="00BA2901" w:rsidRPr="00BA2901" w:rsidRDefault="00BA2901" w:rsidP="00BA290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1CA9005F" w14:textId="26678F82" w:rsidR="00BA2901" w:rsidRPr="007D3E58" w:rsidRDefault="00787C44" w:rsidP="00787C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3E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A800965" w14:textId="77777777" w:rsidR="00BA2901" w:rsidRPr="00BA2901" w:rsidRDefault="00BA2901" w:rsidP="00BA290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2" w:type="dxa"/>
            <w:shd w:val="clear" w:color="auto" w:fill="auto"/>
          </w:tcPr>
          <w:p w14:paraId="3CF519BE" w14:textId="46A8E063" w:rsidR="00BA2901" w:rsidRPr="00BA2901" w:rsidRDefault="00BA2901" w:rsidP="00FA22BA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A29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A29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  <w:r w:rsidRPr="00BA29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  <w:r w:rsidRPr="00BA29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A2901" w:rsidRPr="00BA2901" w14:paraId="3168B2C0" w14:textId="77777777" w:rsidTr="00850C53">
        <w:tc>
          <w:tcPr>
            <w:tcW w:w="4845" w:type="dxa"/>
            <w:shd w:val="clear" w:color="auto" w:fill="auto"/>
          </w:tcPr>
          <w:p w14:paraId="44460BCC" w14:textId="77777777" w:rsidR="00BA2901" w:rsidRPr="00BA2901" w:rsidRDefault="00BA2901" w:rsidP="00BA290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A290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กำไร (ขาดทุน) อื่น</w:t>
            </w:r>
          </w:p>
        </w:tc>
        <w:tc>
          <w:tcPr>
            <w:tcW w:w="807" w:type="dxa"/>
            <w:shd w:val="clear" w:color="auto" w:fill="auto"/>
          </w:tcPr>
          <w:p w14:paraId="4E3F70A4" w14:textId="77777777" w:rsidR="00BA2901" w:rsidRPr="00BA2901" w:rsidRDefault="00BA2901" w:rsidP="00BA290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72D1341E" w14:textId="77777777" w:rsidR="00BA2901" w:rsidRPr="00BA2901" w:rsidRDefault="00BA2901" w:rsidP="00BA290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5EC95C5B" w14:textId="74E138E2" w:rsidR="00BA2901" w:rsidRPr="007D3E58" w:rsidRDefault="00787C44" w:rsidP="00BA2901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3E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(28,813)</w:t>
            </w:r>
          </w:p>
        </w:tc>
        <w:tc>
          <w:tcPr>
            <w:tcW w:w="268" w:type="dxa"/>
            <w:shd w:val="clear" w:color="auto" w:fill="auto"/>
          </w:tcPr>
          <w:p w14:paraId="6DE8F9D4" w14:textId="77777777" w:rsidR="00BA2901" w:rsidRPr="00BA2901" w:rsidRDefault="00BA2901" w:rsidP="00BA290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1DC53400" w14:textId="6E5A3C7F" w:rsidR="00BA2901" w:rsidRPr="00BA2901" w:rsidRDefault="009935A8" w:rsidP="00BA290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BA2901" w:rsidRPr="00BA29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</w:p>
        </w:tc>
      </w:tr>
      <w:tr w:rsidR="00BA2901" w:rsidRPr="00BA2901" w14:paraId="2F8D206D" w14:textId="77777777" w:rsidTr="00850C53">
        <w:tc>
          <w:tcPr>
            <w:tcW w:w="4845" w:type="dxa"/>
            <w:shd w:val="clear" w:color="auto" w:fill="auto"/>
          </w:tcPr>
          <w:p w14:paraId="189E45EC" w14:textId="77777777" w:rsidR="00BA2901" w:rsidRPr="00BA2901" w:rsidRDefault="00BA2901" w:rsidP="00BA290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07" w:type="dxa"/>
            <w:shd w:val="clear" w:color="auto" w:fill="auto"/>
          </w:tcPr>
          <w:p w14:paraId="0AED1DDE" w14:textId="77777777" w:rsidR="00BA2901" w:rsidRPr="00BA2901" w:rsidRDefault="00BA2901" w:rsidP="00BA290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59F8ACA" w14:textId="77777777" w:rsidR="00BA2901" w:rsidRPr="00BA2901" w:rsidRDefault="00BA2901" w:rsidP="00BA290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149C499E" w14:textId="77777777" w:rsidR="00BA2901" w:rsidRPr="007D3E58" w:rsidRDefault="00BA2901" w:rsidP="00BA2901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AC0EAE5" w14:textId="77777777" w:rsidR="00BA2901" w:rsidRPr="00BA2901" w:rsidRDefault="00BA2901" w:rsidP="00BA290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66002B61" w14:textId="77777777" w:rsidR="00BA2901" w:rsidRPr="00BA2901" w:rsidRDefault="00BA2901" w:rsidP="00BA290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A2901" w:rsidRPr="00BA2901" w14:paraId="41F2170E" w14:textId="77777777" w:rsidTr="00850C53">
        <w:tc>
          <w:tcPr>
            <w:tcW w:w="4845" w:type="dxa"/>
            <w:shd w:val="clear" w:color="auto" w:fill="auto"/>
          </w:tcPr>
          <w:p w14:paraId="5421B68F" w14:textId="77777777" w:rsidR="00BA2901" w:rsidRPr="00BA2901" w:rsidRDefault="00BA2901" w:rsidP="00BA290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A290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807" w:type="dxa"/>
            <w:shd w:val="clear" w:color="auto" w:fill="auto"/>
          </w:tcPr>
          <w:p w14:paraId="2C65784C" w14:textId="77777777" w:rsidR="00BA2901" w:rsidRPr="00BA2901" w:rsidRDefault="00BA2901" w:rsidP="00BA290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BC4C81C" w14:textId="77777777" w:rsidR="00BA2901" w:rsidRPr="00BA2901" w:rsidRDefault="00BA2901" w:rsidP="00BA290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573DC578" w14:textId="236D1206" w:rsidR="00BA2901" w:rsidRPr="007D3E58" w:rsidRDefault="00787C44" w:rsidP="00BA2901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3E58">
              <w:rPr>
                <w:rFonts w:asciiTheme="majorBidi" w:hAnsiTheme="majorBidi" w:cstheme="majorBidi"/>
                <w:sz w:val="28"/>
                <w:szCs w:val="28"/>
              </w:rPr>
              <w:t>(397,456)</w:t>
            </w:r>
          </w:p>
        </w:tc>
        <w:tc>
          <w:tcPr>
            <w:tcW w:w="268" w:type="dxa"/>
            <w:shd w:val="clear" w:color="auto" w:fill="auto"/>
          </w:tcPr>
          <w:p w14:paraId="77CD6AA0" w14:textId="77777777" w:rsidR="00BA2901" w:rsidRPr="00BA2901" w:rsidRDefault="00BA2901" w:rsidP="00BA290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2" w:type="dxa"/>
            <w:shd w:val="clear" w:color="auto" w:fill="auto"/>
          </w:tcPr>
          <w:p w14:paraId="1E807AC2" w14:textId="45ECE91D" w:rsidR="00BA2901" w:rsidRPr="00BA2901" w:rsidRDefault="00BA2901" w:rsidP="00BA290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9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  <w:r w:rsidRPr="00BA29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876</w:t>
            </w:r>
            <w:r w:rsidRPr="00BA29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A2901" w:rsidRPr="00BA2901" w14:paraId="08152CDE" w14:textId="77777777" w:rsidTr="00850C53">
        <w:tc>
          <w:tcPr>
            <w:tcW w:w="4845" w:type="dxa"/>
            <w:shd w:val="clear" w:color="auto" w:fill="auto"/>
            <w:vAlign w:val="center"/>
          </w:tcPr>
          <w:p w14:paraId="7F6B3EDC" w14:textId="77777777" w:rsidR="00BA2901" w:rsidRPr="00BA2901" w:rsidRDefault="00BA2901" w:rsidP="00BA290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A290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ตัดรายการ</w:t>
            </w:r>
            <w:r w:rsidRPr="00BA290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BA2901">
              <w:rPr>
                <w:rFonts w:ascii="Angsana New" w:hAnsi="Angsana New"/>
                <w:sz w:val="28"/>
                <w:szCs w:val="28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7" w:type="dxa"/>
            <w:shd w:val="clear" w:color="auto" w:fill="auto"/>
          </w:tcPr>
          <w:p w14:paraId="505788C3" w14:textId="77777777" w:rsidR="00BA2901" w:rsidRPr="00BA2901" w:rsidRDefault="00BA2901" w:rsidP="00BA290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9269102" w14:textId="77777777" w:rsidR="00BA2901" w:rsidRPr="00BA2901" w:rsidRDefault="00BA2901" w:rsidP="00BA290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6795D057" w14:textId="35863458" w:rsidR="00BA2901" w:rsidRPr="007D3E58" w:rsidRDefault="007D3E58" w:rsidP="00BA2901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3E58">
              <w:rPr>
                <w:rFonts w:asciiTheme="majorBidi" w:hAnsiTheme="majorBidi" w:cstheme="majorBidi"/>
                <w:sz w:val="28"/>
                <w:szCs w:val="28"/>
              </w:rPr>
              <w:t>(13,383)</w:t>
            </w:r>
          </w:p>
        </w:tc>
        <w:tc>
          <w:tcPr>
            <w:tcW w:w="268" w:type="dxa"/>
            <w:shd w:val="clear" w:color="auto" w:fill="auto"/>
          </w:tcPr>
          <w:p w14:paraId="796698E8" w14:textId="77777777" w:rsidR="00BA2901" w:rsidRPr="00BA2901" w:rsidRDefault="00BA2901" w:rsidP="00BA290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7004ED6C" w14:textId="21478CA6" w:rsidR="00BA2901" w:rsidRPr="00BA2901" w:rsidRDefault="009935A8" w:rsidP="00BA290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A2901" w:rsidRPr="00BA29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581</w:t>
            </w:r>
          </w:p>
        </w:tc>
      </w:tr>
      <w:tr w:rsidR="00BA2901" w:rsidRPr="00BA2901" w14:paraId="5195DB0C" w14:textId="77777777" w:rsidTr="00850C53">
        <w:tc>
          <w:tcPr>
            <w:tcW w:w="4845" w:type="dxa"/>
            <w:shd w:val="clear" w:color="auto" w:fill="auto"/>
          </w:tcPr>
          <w:p w14:paraId="2F66F207" w14:textId="4B7A1F43" w:rsidR="00BA2901" w:rsidRPr="00BA2901" w:rsidRDefault="00BA2901" w:rsidP="00BA290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A290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 (ขาดทุน) ก่อนภาษีเงินได้สำหรับ</w:t>
            </w:r>
            <w:r w:rsidRPr="00BA290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807" w:type="dxa"/>
            <w:shd w:val="clear" w:color="auto" w:fill="auto"/>
          </w:tcPr>
          <w:p w14:paraId="1B5FC4EC" w14:textId="77777777" w:rsidR="00BA2901" w:rsidRPr="00BA2901" w:rsidRDefault="00BA2901" w:rsidP="00BA290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412450F" w14:textId="77777777" w:rsidR="00BA2901" w:rsidRPr="00BA2901" w:rsidRDefault="00BA2901" w:rsidP="00BA290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03A8D" w14:textId="2533BCEF" w:rsidR="00BA2901" w:rsidRPr="007D3E58" w:rsidRDefault="00787C44" w:rsidP="00BA2901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3E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7,457,236</w:t>
            </w:r>
          </w:p>
        </w:tc>
        <w:tc>
          <w:tcPr>
            <w:tcW w:w="268" w:type="dxa"/>
            <w:shd w:val="clear" w:color="auto" w:fill="auto"/>
          </w:tcPr>
          <w:p w14:paraId="1A02EE7E" w14:textId="77777777" w:rsidR="00BA2901" w:rsidRPr="00BA2901" w:rsidRDefault="00BA2901" w:rsidP="00BA290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4253F" w14:textId="7414F2DA" w:rsidR="00BA2901" w:rsidRPr="00BA2901" w:rsidRDefault="009935A8" w:rsidP="00BA290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BA2901" w:rsidRPr="00BA2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764</w:t>
            </w:r>
            <w:r w:rsidR="00BA2901" w:rsidRPr="00BA2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841</w:t>
            </w:r>
          </w:p>
        </w:tc>
      </w:tr>
    </w:tbl>
    <w:p w14:paraId="6FC9547D" w14:textId="19BB26E4" w:rsidR="00265B2A" w:rsidRPr="00BA2901" w:rsidRDefault="00265B2A" w:rsidP="00265B2A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left="504" w:right="191"/>
        <w:rPr>
          <w:rFonts w:asciiTheme="majorBidi" w:hAnsiTheme="majorBidi" w:cstheme="majorBidi"/>
          <w:sz w:val="20"/>
          <w:szCs w:val="20"/>
          <w:lang w:val="en-US"/>
        </w:rPr>
      </w:pPr>
    </w:p>
    <w:p w14:paraId="350CE467" w14:textId="64D58E84" w:rsidR="0040333E" w:rsidRPr="00653F23" w:rsidRDefault="0040333E" w:rsidP="00356597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653F23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653F23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4AA31577" w14:textId="77777777" w:rsidR="0040333E" w:rsidRPr="00653F23" w:rsidRDefault="0040333E" w:rsidP="00761A88">
      <w:pPr>
        <w:pStyle w:val="Bo-Blankline"/>
      </w:pP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4818"/>
        <w:gridCol w:w="989"/>
        <w:gridCol w:w="234"/>
        <w:gridCol w:w="1438"/>
        <w:gridCol w:w="234"/>
        <w:gridCol w:w="1414"/>
      </w:tblGrid>
      <w:tr w:rsidR="00C67E14" w:rsidRPr="00653F23" w14:paraId="3805EFAE" w14:textId="77777777" w:rsidTr="001165ED">
        <w:trPr>
          <w:tblHeader/>
        </w:trPr>
        <w:tc>
          <w:tcPr>
            <w:tcW w:w="4818" w:type="dxa"/>
          </w:tcPr>
          <w:p w14:paraId="7766DE70" w14:textId="77777777" w:rsidR="00C67E14" w:rsidRPr="00653F23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0706539" w14:textId="77777777" w:rsidR="00C67E14" w:rsidRPr="00653F23" w:rsidRDefault="00C67E14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32E82355" w14:textId="77777777" w:rsidR="00C67E14" w:rsidRPr="00653F23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0EA055BD" w14:textId="64D951A8" w:rsidR="00C67E14" w:rsidRPr="00653F23" w:rsidRDefault="00C67E14" w:rsidP="00D15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53F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67E14" w:rsidRPr="00653F23" w14:paraId="2D97CB4C" w14:textId="77777777" w:rsidTr="001165ED">
        <w:trPr>
          <w:tblHeader/>
        </w:trPr>
        <w:tc>
          <w:tcPr>
            <w:tcW w:w="4818" w:type="dxa"/>
          </w:tcPr>
          <w:p w14:paraId="7C856890" w14:textId="77777777" w:rsidR="00C67E14" w:rsidRPr="00653F23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5095938" w14:textId="77777777" w:rsidR="00C67E14" w:rsidRPr="00653F23" w:rsidRDefault="00C67E14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72B08B63" w14:textId="77777777" w:rsidR="00C67E14" w:rsidRPr="00653F23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79E05131" w14:textId="5389EF37" w:rsidR="00C67E14" w:rsidRPr="00653F23" w:rsidRDefault="00115C59" w:rsidP="00D15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53F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="00C67E14" w:rsidRPr="00653F2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ส่วนงาน</w:t>
            </w:r>
          </w:p>
        </w:tc>
      </w:tr>
      <w:tr w:rsidR="00AD786F" w:rsidRPr="00653F23" w14:paraId="01D312C5" w14:textId="77777777" w:rsidTr="001165ED">
        <w:trPr>
          <w:tblHeader/>
        </w:trPr>
        <w:tc>
          <w:tcPr>
            <w:tcW w:w="4818" w:type="dxa"/>
          </w:tcPr>
          <w:p w14:paraId="4BAEC3E8" w14:textId="57AA0E19" w:rsidR="00AD786F" w:rsidRPr="00653F23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89" w:type="dxa"/>
          </w:tcPr>
          <w:p w14:paraId="0A9E690F" w14:textId="77777777" w:rsidR="00AD786F" w:rsidRPr="00653F23" w:rsidRDefault="00AD786F" w:rsidP="00AD786F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7A312CC0" w14:textId="77777777" w:rsidR="00AD786F" w:rsidRPr="00653F23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B8ECCD1" w14:textId="06B91E5E" w:rsidR="00AD786F" w:rsidRPr="00653F23" w:rsidRDefault="009935A8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4" w:type="dxa"/>
          </w:tcPr>
          <w:p w14:paraId="40544C8F" w14:textId="77777777" w:rsidR="00AD786F" w:rsidRPr="00653F23" w:rsidRDefault="00AD786F" w:rsidP="00AD786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D09F398" w14:textId="440329FA" w:rsidR="00AD786F" w:rsidRPr="00653F23" w:rsidRDefault="009935A8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AD786F" w:rsidRPr="00653F23" w14:paraId="72025B1B" w14:textId="77777777" w:rsidTr="001165ED">
        <w:trPr>
          <w:tblHeader/>
        </w:trPr>
        <w:tc>
          <w:tcPr>
            <w:tcW w:w="4818" w:type="dxa"/>
          </w:tcPr>
          <w:p w14:paraId="1983CF7C" w14:textId="77777777" w:rsidR="00AD786F" w:rsidRPr="00653F23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0BB7933" w14:textId="77777777" w:rsidR="00AD786F" w:rsidRPr="00653F23" w:rsidRDefault="00AD786F" w:rsidP="00AD786F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6325905D" w14:textId="77777777" w:rsidR="00AD786F" w:rsidRPr="00653F23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33201CEC" w14:textId="77777777" w:rsidR="00AD786F" w:rsidRPr="00653F23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53F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653F2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653F23" w:rsidRPr="00653F23" w14:paraId="5A1E0DF3" w14:textId="77777777" w:rsidTr="00F075B9">
        <w:tc>
          <w:tcPr>
            <w:tcW w:w="4818" w:type="dxa"/>
            <w:shd w:val="clear" w:color="auto" w:fill="auto"/>
            <w:vAlign w:val="center"/>
          </w:tcPr>
          <w:p w14:paraId="5F6DFEB0" w14:textId="77777777" w:rsidR="00653F23" w:rsidRPr="00653F23" w:rsidRDefault="00653F23" w:rsidP="00653F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3F23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989" w:type="dxa"/>
            <w:shd w:val="clear" w:color="auto" w:fill="auto"/>
          </w:tcPr>
          <w:p w14:paraId="19D084B9" w14:textId="77777777" w:rsidR="00653F23" w:rsidRPr="00653F23" w:rsidRDefault="00653F23" w:rsidP="00653F2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F807E6D" w14:textId="77777777" w:rsidR="00653F23" w:rsidRPr="00653F23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2F7F17E8" w14:textId="1053A5AB" w:rsidR="00653F23" w:rsidRPr="00653F23" w:rsidRDefault="00787C44" w:rsidP="00653F2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76,935,278</w:t>
            </w:r>
          </w:p>
        </w:tc>
        <w:tc>
          <w:tcPr>
            <w:tcW w:w="234" w:type="dxa"/>
            <w:shd w:val="clear" w:color="auto" w:fill="auto"/>
          </w:tcPr>
          <w:p w14:paraId="39C4DFF2" w14:textId="77777777" w:rsidR="00653F23" w:rsidRPr="00653F23" w:rsidRDefault="00653F23" w:rsidP="00653F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0D01763" w14:textId="57C4A82A" w:rsidR="00653F23" w:rsidRPr="00653F23" w:rsidRDefault="009935A8" w:rsidP="00653F2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653F23" w:rsidRPr="00653F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  <w:r w:rsidR="00653F23" w:rsidRPr="00653F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</w:tr>
      <w:tr w:rsidR="00653F23" w:rsidRPr="00653F23" w14:paraId="3FED6139" w14:textId="77777777" w:rsidTr="00F075B9">
        <w:tc>
          <w:tcPr>
            <w:tcW w:w="4818" w:type="dxa"/>
            <w:shd w:val="clear" w:color="auto" w:fill="auto"/>
            <w:vAlign w:val="center"/>
          </w:tcPr>
          <w:p w14:paraId="4E0A0D13" w14:textId="77777777" w:rsidR="00653F23" w:rsidRPr="00653F23" w:rsidRDefault="00653F23" w:rsidP="00653F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3F23">
              <w:rPr>
                <w:rFonts w:asciiTheme="majorBidi" w:hAnsiTheme="majorBidi" w:cstheme="majorBidi"/>
                <w:sz w:val="28"/>
                <w:szCs w:val="28"/>
                <w:cs/>
              </w:rPr>
              <w:t>ปิโตรเคมีและเคมีภัณฑ์</w:t>
            </w:r>
          </w:p>
        </w:tc>
        <w:tc>
          <w:tcPr>
            <w:tcW w:w="989" w:type="dxa"/>
            <w:shd w:val="clear" w:color="auto" w:fill="auto"/>
          </w:tcPr>
          <w:p w14:paraId="72A47E05" w14:textId="77777777" w:rsidR="00653F23" w:rsidRPr="00653F23" w:rsidRDefault="00653F23" w:rsidP="00653F2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B838A24" w14:textId="77777777" w:rsidR="00653F23" w:rsidRPr="00653F23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70575886" w14:textId="2849B8AC" w:rsidR="00653F23" w:rsidRPr="00653F23" w:rsidRDefault="00787C44" w:rsidP="00653F23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15,297,125</w:t>
            </w:r>
          </w:p>
        </w:tc>
        <w:tc>
          <w:tcPr>
            <w:tcW w:w="234" w:type="dxa"/>
            <w:shd w:val="clear" w:color="auto" w:fill="auto"/>
          </w:tcPr>
          <w:p w14:paraId="61EBF787" w14:textId="77777777" w:rsidR="00653F23" w:rsidRPr="00653F23" w:rsidRDefault="00653F23" w:rsidP="00653F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483D0C8" w14:textId="5E5A9B25" w:rsidR="00653F23" w:rsidRPr="00653F23" w:rsidRDefault="009935A8" w:rsidP="00653F23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53F23" w:rsidRPr="00653F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="00653F23" w:rsidRPr="00653F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</w:tr>
      <w:tr w:rsidR="00653F23" w:rsidRPr="00653F23" w14:paraId="65D6B139" w14:textId="77777777" w:rsidTr="00F075B9">
        <w:tc>
          <w:tcPr>
            <w:tcW w:w="4818" w:type="dxa"/>
            <w:shd w:val="clear" w:color="auto" w:fill="auto"/>
            <w:vAlign w:val="center"/>
          </w:tcPr>
          <w:p w14:paraId="10B79603" w14:textId="77777777" w:rsidR="00653F23" w:rsidRPr="00653F23" w:rsidRDefault="00653F23" w:rsidP="00653F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3F23">
              <w:rPr>
                <w:rFonts w:asciiTheme="majorBidi" w:hAnsiTheme="majorBidi" w:cstheme="majorBidi"/>
                <w:sz w:val="28"/>
                <w:szCs w:val="28"/>
                <w:cs/>
              </w:rPr>
              <w:t>พลังงานและสาธารณูปโภค</w:t>
            </w:r>
          </w:p>
        </w:tc>
        <w:tc>
          <w:tcPr>
            <w:tcW w:w="989" w:type="dxa"/>
            <w:shd w:val="clear" w:color="auto" w:fill="auto"/>
          </w:tcPr>
          <w:p w14:paraId="6E029D72" w14:textId="77777777" w:rsidR="00653F23" w:rsidRPr="00653F23" w:rsidRDefault="00653F23" w:rsidP="00653F2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55F0CA1" w14:textId="77777777" w:rsidR="00653F23" w:rsidRPr="00653F23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5A74842F" w14:textId="4724B802" w:rsidR="00653F23" w:rsidRPr="00653F23" w:rsidRDefault="00787C44" w:rsidP="00653F2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43,031,698</w:t>
            </w:r>
          </w:p>
        </w:tc>
        <w:tc>
          <w:tcPr>
            <w:tcW w:w="234" w:type="dxa"/>
            <w:shd w:val="clear" w:color="auto" w:fill="auto"/>
          </w:tcPr>
          <w:p w14:paraId="42FFD71D" w14:textId="77777777" w:rsidR="00653F23" w:rsidRPr="00653F23" w:rsidRDefault="00653F23" w:rsidP="00653F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BEC5DC8" w14:textId="4DE916B4" w:rsidR="00653F23" w:rsidRPr="00653F23" w:rsidRDefault="009935A8" w:rsidP="00653F2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653F23" w:rsidRPr="00653F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  <w:r w:rsidR="00653F23" w:rsidRPr="00653F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</w:p>
        </w:tc>
      </w:tr>
      <w:tr w:rsidR="00653F23" w:rsidRPr="00653F23" w14:paraId="07DDC3AF" w14:textId="77777777" w:rsidTr="00F075B9">
        <w:tc>
          <w:tcPr>
            <w:tcW w:w="4818" w:type="dxa"/>
            <w:shd w:val="clear" w:color="auto" w:fill="auto"/>
            <w:vAlign w:val="center"/>
          </w:tcPr>
          <w:p w14:paraId="7859C360" w14:textId="77777777" w:rsidR="00653F23" w:rsidRPr="00653F23" w:rsidRDefault="00653F23" w:rsidP="00653F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3F23">
              <w:rPr>
                <w:rFonts w:asciiTheme="majorBidi" w:hAnsiTheme="majorBidi" w:cstheme="majorBidi"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989" w:type="dxa"/>
            <w:shd w:val="clear" w:color="auto" w:fill="auto"/>
          </w:tcPr>
          <w:p w14:paraId="26A93AC1" w14:textId="77777777" w:rsidR="00653F23" w:rsidRPr="00653F23" w:rsidRDefault="00653F23" w:rsidP="00653F2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453FC1C6" w14:textId="77777777" w:rsidR="00653F23" w:rsidRPr="00653F23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39F9A398" w14:textId="31D97B75" w:rsidR="00653F23" w:rsidRPr="00653F23" w:rsidRDefault="00787C44" w:rsidP="00653F2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2,117,24</w:t>
            </w:r>
            <w:r w:rsidR="00850C5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4" w:type="dxa"/>
            <w:shd w:val="clear" w:color="auto" w:fill="auto"/>
          </w:tcPr>
          <w:p w14:paraId="3905CFD1" w14:textId="77777777" w:rsidR="00653F23" w:rsidRPr="00653F23" w:rsidRDefault="00653F23" w:rsidP="00653F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F025759" w14:textId="55F2B64D" w:rsidR="00653F23" w:rsidRPr="00653F23" w:rsidRDefault="009935A8" w:rsidP="00653F2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53F23" w:rsidRPr="00653F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="00653F23" w:rsidRPr="00653F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</w:p>
        </w:tc>
      </w:tr>
      <w:tr w:rsidR="00653F23" w:rsidRPr="00653F23" w14:paraId="2EFB4999" w14:textId="77777777" w:rsidTr="00F075B9">
        <w:tc>
          <w:tcPr>
            <w:tcW w:w="4818" w:type="dxa"/>
            <w:shd w:val="clear" w:color="auto" w:fill="auto"/>
            <w:vAlign w:val="center"/>
          </w:tcPr>
          <w:p w14:paraId="61A8B596" w14:textId="77777777" w:rsidR="00653F23" w:rsidRPr="00653F23" w:rsidRDefault="00653F23" w:rsidP="00653F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3F23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653F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53F23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989" w:type="dxa"/>
            <w:shd w:val="clear" w:color="auto" w:fill="auto"/>
          </w:tcPr>
          <w:p w14:paraId="204B315B" w14:textId="77777777" w:rsidR="00653F23" w:rsidRPr="00653F23" w:rsidRDefault="00653F23" w:rsidP="00653F2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FB13F2E" w14:textId="77777777" w:rsidR="00653F23" w:rsidRPr="00653F23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1C0B8" w14:textId="7F13626A" w:rsidR="00653F23" w:rsidRPr="00653F23" w:rsidRDefault="00787C44" w:rsidP="00653F2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584,705</w:t>
            </w:r>
          </w:p>
        </w:tc>
        <w:tc>
          <w:tcPr>
            <w:tcW w:w="234" w:type="dxa"/>
            <w:shd w:val="clear" w:color="auto" w:fill="auto"/>
          </w:tcPr>
          <w:p w14:paraId="02DB3A2D" w14:textId="77777777" w:rsidR="00653F23" w:rsidRPr="00653F23" w:rsidRDefault="00653F23" w:rsidP="00653F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36FF8" w14:textId="0C22A17D" w:rsidR="00653F23" w:rsidRPr="00653F23" w:rsidRDefault="009935A8" w:rsidP="00653F2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  <w:r w:rsidR="00653F23" w:rsidRPr="00653F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</w:p>
        </w:tc>
      </w:tr>
      <w:tr w:rsidR="00653F23" w:rsidRPr="00653F23" w14:paraId="55ACC5A3" w14:textId="77777777" w:rsidTr="00695633">
        <w:tc>
          <w:tcPr>
            <w:tcW w:w="4818" w:type="dxa"/>
            <w:shd w:val="clear" w:color="auto" w:fill="auto"/>
          </w:tcPr>
          <w:p w14:paraId="79434E84" w14:textId="77777777" w:rsidR="00653F23" w:rsidRPr="00653F23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6281949" w14:textId="77777777" w:rsidR="00653F23" w:rsidRPr="00653F23" w:rsidRDefault="00653F23" w:rsidP="00653F2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B5EDEC2" w14:textId="77777777" w:rsidR="00653F23" w:rsidRPr="00653F23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49F21" w14:textId="5FA6BB21" w:rsidR="00653F23" w:rsidRPr="00653F23" w:rsidRDefault="00787C44" w:rsidP="00653F2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137,966,0</w:t>
            </w:r>
            <w:r w:rsidR="00850C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34" w:type="dxa"/>
            <w:shd w:val="clear" w:color="auto" w:fill="auto"/>
          </w:tcPr>
          <w:p w14:paraId="2DA98922" w14:textId="77777777" w:rsidR="00653F23" w:rsidRPr="00653F23" w:rsidRDefault="00653F23" w:rsidP="00653F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EB684" w14:textId="31D51388" w:rsidR="00653F23" w:rsidRPr="00653F23" w:rsidRDefault="009935A8" w:rsidP="00653F2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126</w:t>
            </w:r>
            <w:r w:rsidR="00653F23" w:rsidRPr="00653F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183</w:t>
            </w:r>
            <w:r w:rsidR="00653F23" w:rsidRPr="00653F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693</w:t>
            </w:r>
          </w:p>
        </w:tc>
      </w:tr>
      <w:tr w:rsidR="00653F23" w:rsidRPr="00653F23" w14:paraId="77923E0F" w14:textId="77777777" w:rsidTr="00695633">
        <w:tc>
          <w:tcPr>
            <w:tcW w:w="4818" w:type="dxa"/>
            <w:shd w:val="clear" w:color="auto" w:fill="auto"/>
          </w:tcPr>
          <w:p w14:paraId="6026D654" w14:textId="77777777" w:rsidR="00653F23" w:rsidRPr="00653F23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3F2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989" w:type="dxa"/>
            <w:shd w:val="clear" w:color="auto" w:fill="auto"/>
          </w:tcPr>
          <w:p w14:paraId="4CF945BB" w14:textId="77777777" w:rsidR="00653F23" w:rsidRPr="00653F23" w:rsidRDefault="00653F23" w:rsidP="00653F2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11F50262" w14:textId="77777777" w:rsidR="00653F23" w:rsidRPr="00653F23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92F35" w14:textId="4E2CECA0" w:rsidR="00653F23" w:rsidRPr="00653F23" w:rsidRDefault="00787C44" w:rsidP="00653F2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9,059,36</w:t>
            </w:r>
            <w:r w:rsidR="00850C5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4" w:type="dxa"/>
            <w:shd w:val="clear" w:color="auto" w:fill="auto"/>
          </w:tcPr>
          <w:p w14:paraId="0144FAA5" w14:textId="77777777" w:rsidR="00653F23" w:rsidRPr="00653F23" w:rsidRDefault="00653F23" w:rsidP="00653F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03F1E" w14:textId="5984EEE7" w:rsidR="00653F23" w:rsidRPr="00653F23" w:rsidRDefault="009935A8" w:rsidP="00653F2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53F23" w:rsidRPr="00653F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  <w:r w:rsidR="00653F23" w:rsidRPr="00653F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</w:tr>
      <w:tr w:rsidR="00653F23" w:rsidRPr="00653F23" w14:paraId="23F7B4F9" w14:textId="77777777" w:rsidTr="00695633">
        <w:tc>
          <w:tcPr>
            <w:tcW w:w="4818" w:type="dxa"/>
            <w:shd w:val="clear" w:color="auto" w:fill="auto"/>
          </w:tcPr>
          <w:p w14:paraId="4063BACA" w14:textId="77777777" w:rsidR="00653F23" w:rsidRPr="00653F23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3F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4D019C3E" w14:textId="77777777" w:rsidR="00653F23" w:rsidRPr="00653F23" w:rsidRDefault="00653F23" w:rsidP="00653F2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51D3CD97" w14:textId="77777777" w:rsidR="00653F23" w:rsidRPr="00653F23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2F63E" w14:textId="56635FB0" w:rsidR="00653F23" w:rsidRPr="00787C44" w:rsidRDefault="00787C44" w:rsidP="00653F2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47,025,420</w:t>
            </w:r>
          </w:p>
        </w:tc>
        <w:tc>
          <w:tcPr>
            <w:tcW w:w="234" w:type="dxa"/>
            <w:shd w:val="clear" w:color="auto" w:fill="auto"/>
          </w:tcPr>
          <w:p w14:paraId="4C2D80F0" w14:textId="77777777" w:rsidR="00653F23" w:rsidRPr="00653F23" w:rsidRDefault="00653F23" w:rsidP="00653F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85DEB" w14:textId="013D9C90" w:rsidR="00653F23" w:rsidRPr="00653F23" w:rsidRDefault="009935A8" w:rsidP="00653F2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132</w:t>
            </w:r>
            <w:r w:rsidR="00653F23" w:rsidRPr="00653F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365</w:t>
            </w:r>
            <w:r w:rsidR="00653F23" w:rsidRPr="00653F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943</w:t>
            </w:r>
          </w:p>
        </w:tc>
      </w:tr>
      <w:tr w:rsidR="00653F23" w:rsidRPr="00653F23" w14:paraId="512D070D" w14:textId="77777777" w:rsidTr="00F075B9">
        <w:tc>
          <w:tcPr>
            <w:tcW w:w="4818" w:type="dxa"/>
            <w:shd w:val="clear" w:color="auto" w:fill="auto"/>
          </w:tcPr>
          <w:p w14:paraId="70E67B90" w14:textId="77777777" w:rsidR="00653F23" w:rsidRPr="00653F23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3F2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989" w:type="dxa"/>
            <w:shd w:val="clear" w:color="auto" w:fill="auto"/>
          </w:tcPr>
          <w:p w14:paraId="551F2B9D" w14:textId="77777777" w:rsidR="00653F23" w:rsidRPr="00653F23" w:rsidRDefault="00653F23" w:rsidP="00653F2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7D8F9E2" w14:textId="77777777" w:rsidR="00653F23" w:rsidRPr="00653F23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71065" w14:textId="6C7E6F25" w:rsidR="00653F23" w:rsidRPr="00653F23" w:rsidRDefault="00787C44" w:rsidP="00653F2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(11,311,82</w:t>
            </w:r>
            <w:r w:rsidR="004278A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263CBC7F" w14:textId="77777777" w:rsidR="00653F23" w:rsidRPr="00653F23" w:rsidRDefault="00653F23" w:rsidP="00653F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82AC2" w14:textId="06988815" w:rsidR="00653F23" w:rsidRPr="00653F23" w:rsidRDefault="00653F23" w:rsidP="00653F2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3F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653F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  <w:r w:rsidRPr="00653F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041</w:t>
            </w:r>
            <w:r w:rsidRPr="00653F2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53F23" w:rsidRPr="00533DFC" w14:paraId="20891568" w14:textId="77777777" w:rsidTr="00F075B9">
        <w:tc>
          <w:tcPr>
            <w:tcW w:w="4818" w:type="dxa"/>
            <w:shd w:val="clear" w:color="auto" w:fill="auto"/>
          </w:tcPr>
          <w:p w14:paraId="47746EDE" w14:textId="77777777" w:rsidR="00653F23" w:rsidRPr="00653F23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3F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989" w:type="dxa"/>
            <w:shd w:val="clear" w:color="auto" w:fill="auto"/>
          </w:tcPr>
          <w:p w14:paraId="58CE0FC4" w14:textId="77777777" w:rsidR="00653F23" w:rsidRPr="00653F23" w:rsidRDefault="00653F23" w:rsidP="00653F2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43FB93A" w14:textId="77777777" w:rsidR="00653F23" w:rsidRPr="00653F23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B1DCE8" w14:textId="5A6C9456" w:rsidR="00653F23" w:rsidRPr="00653F23" w:rsidRDefault="00787C44" w:rsidP="00653F23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135,713,</w:t>
            </w:r>
            <w:r w:rsidR="00427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598</w:t>
            </w:r>
          </w:p>
        </w:tc>
        <w:tc>
          <w:tcPr>
            <w:tcW w:w="234" w:type="dxa"/>
            <w:shd w:val="clear" w:color="auto" w:fill="auto"/>
          </w:tcPr>
          <w:p w14:paraId="01748D6C" w14:textId="77777777" w:rsidR="00653F23" w:rsidRPr="00653F23" w:rsidRDefault="00653F23" w:rsidP="00653F2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62133E" w14:textId="208F4819" w:rsidR="00653F23" w:rsidRPr="00653F23" w:rsidRDefault="009935A8" w:rsidP="00653F2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123</w:t>
            </w:r>
            <w:r w:rsidR="00653F23" w:rsidRPr="00653F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908</w:t>
            </w:r>
            <w:r w:rsidR="00653F23" w:rsidRPr="00653F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902</w:t>
            </w:r>
          </w:p>
        </w:tc>
      </w:tr>
    </w:tbl>
    <w:p w14:paraId="28226F14" w14:textId="193BE6C2" w:rsidR="00AF034C" w:rsidRPr="00533DFC" w:rsidRDefault="00AF034C">
      <w:pPr>
        <w:spacing w:line="240" w:lineRule="auto"/>
        <w:rPr>
          <w:rFonts w:ascii="Angsana New" w:hAnsi="Angsana New"/>
          <w:sz w:val="20"/>
          <w:szCs w:val="20"/>
          <w:highlight w:val="yellow"/>
          <w:lang w:eastAsia="x-none"/>
        </w:rPr>
      </w:pPr>
    </w:p>
    <w:p w14:paraId="14CE1B33" w14:textId="77777777" w:rsidR="00EE7EB8" w:rsidRPr="00653F23" w:rsidRDefault="00EE7EB8" w:rsidP="00356597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sz w:val="30"/>
          <w:szCs w:val="30"/>
        </w:rPr>
      </w:pPr>
      <w:r w:rsidRPr="00653F23">
        <w:rPr>
          <w:rFonts w:ascii="Angsana New" w:hAnsi="Angsana New" w:hint="cs"/>
          <w:sz w:val="30"/>
          <w:szCs w:val="30"/>
          <w:cs/>
        </w:rPr>
        <w:lastRenderedPageBreak/>
        <w:t>การ</w:t>
      </w:r>
      <w:r w:rsidRPr="00653F23">
        <w:rPr>
          <w:rFonts w:hint="cs"/>
          <w:sz w:val="30"/>
          <w:szCs w:val="30"/>
          <w:cs/>
        </w:rPr>
        <w:t>จำแนกรายได้</w:t>
      </w:r>
    </w:p>
    <w:p w14:paraId="41F634A4" w14:textId="77777777" w:rsidR="00EE7EB8" w:rsidRPr="00653F23" w:rsidRDefault="00EE7EB8" w:rsidP="00EE7EB8">
      <w:pPr>
        <w:pStyle w:val="Bo-Blankline"/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EE7EB8" w:rsidRPr="00653F23" w14:paraId="6F445DFA" w14:textId="77777777" w:rsidTr="00AF49EE">
        <w:tc>
          <w:tcPr>
            <w:tcW w:w="4860" w:type="dxa"/>
          </w:tcPr>
          <w:p w14:paraId="1D4E4B80" w14:textId="77777777" w:rsidR="00EE7EB8" w:rsidRPr="00653F23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B331C2" w14:textId="77777777" w:rsidR="00EE7EB8" w:rsidRPr="00653F23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888CB85" w14:textId="77777777" w:rsidR="00EE7EB8" w:rsidRPr="00653F23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32F4AAAC" w14:textId="77777777" w:rsidR="00EE7EB8" w:rsidRPr="00653F23" w:rsidRDefault="00EE7EB8" w:rsidP="00AF49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3F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7EB8" w:rsidRPr="00653F23" w14:paraId="181EC746" w14:textId="77777777" w:rsidTr="00AF49EE">
        <w:tc>
          <w:tcPr>
            <w:tcW w:w="4860" w:type="dxa"/>
          </w:tcPr>
          <w:p w14:paraId="2CD62354" w14:textId="77777777" w:rsidR="00EE7EB8" w:rsidRPr="00653F23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160962" w14:textId="77777777" w:rsidR="00EE7EB8" w:rsidRPr="00653F23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1E72D377" w14:textId="77777777" w:rsidR="00EE7EB8" w:rsidRPr="00653F23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36272E0F" w14:textId="77777777" w:rsidR="00EE7EB8" w:rsidRPr="00653F23" w:rsidRDefault="00EE7EB8" w:rsidP="00AF49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3F2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</w:t>
            </w:r>
            <w:r w:rsidRPr="00653F2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การขาย</w:t>
            </w:r>
          </w:p>
        </w:tc>
      </w:tr>
      <w:tr w:rsidR="00EE7EB8" w:rsidRPr="00653F23" w14:paraId="03264C51" w14:textId="77777777" w:rsidTr="00AF49EE">
        <w:tc>
          <w:tcPr>
            <w:tcW w:w="4860" w:type="dxa"/>
          </w:tcPr>
          <w:p w14:paraId="6FCF8964" w14:textId="77777777" w:rsidR="00EE7EB8" w:rsidRPr="00653F23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D6ADAE" w14:textId="77777777" w:rsidR="00EE7EB8" w:rsidRPr="00653F23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51D19280" w14:textId="77777777" w:rsidR="00EE7EB8" w:rsidRPr="00653F23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EE0B5E" w14:textId="26054AB7" w:rsidR="00EE7EB8" w:rsidRPr="00653F23" w:rsidRDefault="009935A8" w:rsidP="00AF49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4" w:type="dxa"/>
          </w:tcPr>
          <w:p w14:paraId="1A37114F" w14:textId="77777777" w:rsidR="00EE7EB8" w:rsidRPr="00653F23" w:rsidRDefault="00EE7EB8" w:rsidP="00AF49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4D9FB66D" w14:textId="692CF760" w:rsidR="00EE7EB8" w:rsidRPr="00653F23" w:rsidRDefault="009935A8" w:rsidP="00AF49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EE7EB8" w:rsidRPr="00653F23" w14:paraId="6989606B" w14:textId="77777777" w:rsidTr="00AF49EE">
        <w:tc>
          <w:tcPr>
            <w:tcW w:w="4860" w:type="dxa"/>
          </w:tcPr>
          <w:p w14:paraId="6F4A754C" w14:textId="77777777" w:rsidR="00EE7EB8" w:rsidRPr="00653F23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2D575" w14:textId="77777777" w:rsidR="00EE7EB8" w:rsidRPr="00653F23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3443A2D3" w14:textId="77777777" w:rsidR="00EE7EB8" w:rsidRPr="00653F23" w:rsidRDefault="00EE7EB8" w:rsidP="00AF49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21CA50C5" w14:textId="77777777" w:rsidR="00EE7EB8" w:rsidRPr="00653F23" w:rsidRDefault="00EE7EB8" w:rsidP="00AF49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3F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653F2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653F23" w:rsidRPr="00653F23" w14:paraId="23585052" w14:textId="77777777" w:rsidTr="00AE348F">
        <w:tc>
          <w:tcPr>
            <w:tcW w:w="4860" w:type="dxa"/>
            <w:vAlign w:val="center"/>
          </w:tcPr>
          <w:p w14:paraId="5644D451" w14:textId="77777777" w:rsidR="00653F23" w:rsidRPr="00653F23" w:rsidRDefault="00653F23" w:rsidP="00653F2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3F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29921366" w14:textId="77777777" w:rsidR="00653F23" w:rsidRPr="00653F23" w:rsidRDefault="00653F23" w:rsidP="00653F2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3FF0014" w14:textId="77777777" w:rsidR="00653F23" w:rsidRPr="00653F23" w:rsidRDefault="00653F23" w:rsidP="00653F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8B2D8CE" w14:textId="0BB42839" w:rsidR="00653F23" w:rsidRPr="00653F23" w:rsidRDefault="009D54E3" w:rsidP="00653F2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17,047,621</w:t>
            </w:r>
          </w:p>
        </w:tc>
        <w:tc>
          <w:tcPr>
            <w:tcW w:w="234" w:type="dxa"/>
            <w:shd w:val="clear" w:color="auto" w:fill="auto"/>
          </w:tcPr>
          <w:p w14:paraId="10343300" w14:textId="77777777" w:rsidR="00653F23" w:rsidRPr="00653F23" w:rsidRDefault="00653F23" w:rsidP="00653F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3D954A83" w14:textId="36E0B9A5" w:rsidR="00653F23" w:rsidRPr="00653F23" w:rsidRDefault="009935A8" w:rsidP="00653F23">
            <w:pPr>
              <w:tabs>
                <w:tab w:val="decimal" w:pos="104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653F23" w:rsidRPr="00653F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519</w:t>
            </w:r>
            <w:r w:rsidR="00653F23" w:rsidRPr="00653F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666</w:t>
            </w:r>
          </w:p>
        </w:tc>
      </w:tr>
      <w:tr w:rsidR="00653F23" w:rsidRPr="00653F23" w14:paraId="0A4D940A" w14:textId="77777777" w:rsidTr="00AE348F">
        <w:tc>
          <w:tcPr>
            <w:tcW w:w="4860" w:type="dxa"/>
            <w:vAlign w:val="center"/>
          </w:tcPr>
          <w:p w14:paraId="0E0E0D45" w14:textId="77777777" w:rsidR="00653F23" w:rsidRPr="00653F23" w:rsidRDefault="00653F23" w:rsidP="00653F2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53F23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4C1FBB60" w14:textId="77777777" w:rsidR="00653F23" w:rsidRPr="00653F23" w:rsidRDefault="00653F23" w:rsidP="00653F2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8642B43" w14:textId="77777777" w:rsidR="00653F23" w:rsidRPr="00653F23" w:rsidRDefault="00653F23" w:rsidP="00653F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C9DEE" w14:textId="1D8ADB92" w:rsidR="00653F23" w:rsidRPr="00653F23" w:rsidRDefault="009D54E3" w:rsidP="00653F23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11,522,509</w:t>
            </w:r>
          </w:p>
        </w:tc>
        <w:tc>
          <w:tcPr>
            <w:tcW w:w="234" w:type="dxa"/>
            <w:shd w:val="clear" w:color="auto" w:fill="auto"/>
          </w:tcPr>
          <w:p w14:paraId="6BA37F36" w14:textId="77777777" w:rsidR="00653F23" w:rsidRPr="00653F23" w:rsidRDefault="00653F23" w:rsidP="00653F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42CF4" w14:textId="73A91ADB" w:rsidR="00653F23" w:rsidRPr="00653F23" w:rsidRDefault="009935A8" w:rsidP="00653F23">
            <w:pPr>
              <w:tabs>
                <w:tab w:val="decimal" w:pos="104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53F23" w:rsidRPr="00653F23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733</w:t>
            </w:r>
            <w:r w:rsidR="00653F23" w:rsidRPr="00653F23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</w:tr>
      <w:tr w:rsidR="00653F23" w:rsidRPr="00533DFC" w14:paraId="47720A0F" w14:textId="77777777" w:rsidTr="00AE348F">
        <w:tc>
          <w:tcPr>
            <w:tcW w:w="4860" w:type="dxa"/>
          </w:tcPr>
          <w:p w14:paraId="5D34FFCC" w14:textId="77777777" w:rsidR="00653F23" w:rsidRPr="00653F23" w:rsidRDefault="00653F23" w:rsidP="00653F2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3F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5462FD7" w14:textId="77777777" w:rsidR="00653F23" w:rsidRPr="00653F23" w:rsidRDefault="00653F23" w:rsidP="00653F2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00A6392E" w14:textId="77777777" w:rsidR="00653F23" w:rsidRPr="00653F23" w:rsidRDefault="00653F23" w:rsidP="00653F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EC46AC" w14:textId="77BFF23F" w:rsidR="00653F23" w:rsidRPr="00653F23" w:rsidRDefault="009D54E3" w:rsidP="00653F23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28,570,130</w:t>
            </w:r>
          </w:p>
        </w:tc>
        <w:tc>
          <w:tcPr>
            <w:tcW w:w="234" w:type="dxa"/>
            <w:shd w:val="clear" w:color="auto" w:fill="auto"/>
          </w:tcPr>
          <w:p w14:paraId="1A5FE75D" w14:textId="77777777" w:rsidR="00653F23" w:rsidRPr="00653F23" w:rsidRDefault="00653F23" w:rsidP="00653F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3BA691" w14:textId="77F0F91E" w:rsidR="00653F23" w:rsidRPr="00653F23" w:rsidRDefault="009935A8" w:rsidP="00653F23">
            <w:pPr>
              <w:tabs>
                <w:tab w:val="decimal" w:pos="104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653F23" w:rsidRPr="00653F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252</w:t>
            </w:r>
            <w:r w:rsidR="00653F23" w:rsidRPr="00653F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776</w:t>
            </w:r>
          </w:p>
        </w:tc>
      </w:tr>
    </w:tbl>
    <w:p w14:paraId="7CF8B763" w14:textId="5B1C2BBC" w:rsidR="00EE7EB8" w:rsidRPr="00533DFC" w:rsidRDefault="00EE7EB8" w:rsidP="00EE7EB8">
      <w:pPr>
        <w:pStyle w:val="Bo-Blankline"/>
        <w:rPr>
          <w:highlight w:val="yellow"/>
        </w:rPr>
      </w:pPr>
    </w:p>
    <w:p w14:paraId="305E0D6B" w14:textId="5A9AC34B" w:rsidR="00813235" w:rsidRPr="00FD2065" w:rsidRDefault="00813235" w:rsidP="00813235">
      <w:pPr>
        <w:ind w:left="540" w:right="753"/>
        <w:jc w:val="thaiDistribute"/>
        <w:rPr>
          <w:lang w:eastAsia="x-none"/>
        </w:rPr>
      </w:pPr>
      <w:r w:rsidRPr="00FD2065">
        <w:rPr>
          <w:rFonts w:ascii="Angsana New" w:hAnsi="Angsana New"/>
          <w:spacing w:val="4"/>
          <w:sz w:val="30"/>
          <w:szCs w:val="30"/>
          <w:cs/>
        </w:rPr>
        <w:t>จังหวะเวลาในการรับรู้</w:t>
      </w:r>
      <w:r w:rsidRPr="00FD2065">
        <w:rPr>
          <w:rFonts w:ascii="Angsana New" w:hAnsi="Angsana New"/>
          <w:sz w:val="30"/>
          <w:szCs w:val="30"/>
          <w:cs/>
        </w:rPr>
        <w:t>รายได้ของบริษัท</w:t>
      </w:r>
      <w:r w:rsidRPr="00FD2065">
        <w:rPr>
          <w:rFonts w:ascii="Angsana New" w:hAnsi="Angsana New" w:hint="cs"/>
          <w:sz w:val="30"/>
          <w:szCs w:val="30"/>
          <w:cs/>
        </w:rPr>
        <w:t>เป็นแบบ</w:t>
      </w:r>
      <w:r w:rsidRPr="00FD2065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68195EFD" w14:textId="77777777" w:rsidR="00813235" w:rsidRPr="00FD2065" w:rsidRDefault="00813235" w:rsidP="00EE7EB8">
      <w:pPr>
        <w:pStyle w:val="Bo-Blankline"/>
        <w:rPr>
          <w:cs/>
        </w:rPr>
      </w:pPr>
    </w:p>
    <w:p w14:paraId="6CA05E47" w14:textId="77777777" w:rsidR="00FD36D7" w:rsidRPr="00FD2065" w:rsidRDefault="00300404" w:rsidP="00FD36D7">
      <w:pPr>
        <w:pStyle w:val="Bo-C1Content"/>
        <w:rPr>
          <w:rFonts w:asciiTheme="majorBidi" w:hAnsiTheme="majorBidi" w:cstheme="majorBidi"/>
          <w:b/>
          <w:bCs/>
        </w:rPr>
      </w:pPr>
      <w:r w:rsidRPr="00FD2065">
        <w:rPr>
          <w:rFonts w:asciiTheme="majorBidi" w:hAnsiTheme="majorBidi" w:cstheme="majorBidi"/>
          <w:b/>
          <w:bCs/>
          <w:i/>
          <w:iCs/>
          <w:cs/>
        </w:rPr>
        <w:t>ส่วนงานภูมิศาสตร์</w:t>
      </w:r>
    </w:p>
    <w:p w14:paraId="5F4DB9CF" w14:textId="77777777" w:rsidR="00300404" w:rsidRPr="00FD2065" w:rsidRDefault="00300404" w:rsidP="00761A88">
      <w:pPr>
        <w:pStyle w:val="Bo-Blankline"/>
      </w:pPr>
    </w:p>
    <w:p w14:paraId="33619DA8" w14:textId="59C9D9C8" w:rsidR="00EB1969" w:rsidRPr="00FD2065" w:rsidRDefault="00300404" w:rsidP="00BF0A60">
      <w:pPr>
        <w:pStyle w:val="Bo-C1Content"/>
        <w:rPr>
          <w:rFonts w:asciiTheme="majorBidi" w:hAnsiTheme="majorBidi" w:cstheme="majorBidi"/>
          <w:b/>
          <w:bCs/>
          <w:i/>
          <w:iCs/>
        </w:rPr>
      </w:pPr>
      <w:r w:rsidRPr="00FD2065">
        <w:rPr>
          <w:rFonts w:asciiTheme="majorBidi" w:hAnsiTheme="majorBidi" w:cstheme="majorBidi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 สินทรัพย์ตามส่วนงานแยกตามสถานที่ตั้งทางภูมิศาสตร์ของสินทรัพย์</w:t>
      </w:r>
    </w:p>
    <w:p w14:paraId="2FB4B2D0" w14:textId="77777777" w:rsidR="0026251A" w:rsidRPr="00FD2065" w:rsidRDefault="0026251A" w:rsidP="00BF0A60">
      <w:pPr>
        <w:pStyle w:val="Bo-C1Content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956FA3" w:rsidRPr="00FD2065" w14:paraId="08A5BEB0" w14:textId="77777777" w:rsidTr="00504789">
        <w:tc>
          <w:tcPr>
            <w:tcW w:w="3078" w:type="dxa"/>
          </w:tcPr>
          <w:p w14:paraId="42EA13B1" w14:textId="77777777" w:rsidR="00956FA3" w:rsidRPr="00FD2065" w:rsidRDefault="00956FA3" w:rsidP="00956FA3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D206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ข้อมูล</w:t>
            </w:r>
            <w:r w:rsidRPr="00FD206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Pr="00FD206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850" w:type="dxa"/>
          </w:tcPr>
          <w:p w14:paraId="29024917" w14:textId="77777777" w:rsidR="00956FA3" w:rsidRPr="00FD2065" w:rsidRDefault="00956FA3" w:rsidP="00956F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57BABE63" w14:textId="77777777" w:rsidR="00956FA3" w:rsidRPr="00FD2065" w:rsidRDefault="00956FA3" w:rsidP="00956FA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0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226BD4C" w14:textId="77777777" w:rsidR="00956FA3" w:rsidRPr="00FD2065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1338E494" w14:textId="77777777" w:rsidR="00956FA3" w:rsidRPr="00FD2065" w:rsidRDefault="00956FA3" w:rsidP="00956FA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0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5E56" w:rsidRPr="00FD2065" w14:paraId="6DBA4A0A" w14:textId="77777777" w:rsidTr="00504789">
        <w:tc>
          <w:tcPr>
            <w:tcW w:w="3078" w:type="dxa"/>
          </w:tcPr>
          <w:p w14:paraId="59910CE6" w14:textId="77777777" w:rsidR="00685E56" w:rsidRPr="00FD2065" w:rsidRDefault="00685E56" w:rsidP="00685E56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CA8BEC7" w14:textId="77777777" w:rsidR="00685E56" w:rsidRPr="00FD2065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0ABAF5C" w14:textId="395EE18C" w:rsidR="00685E56" w:rsidRPr="00FD2065" w:rsidRDefault="009935A8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57338CF" w14:textId="77777777" w:rsidR="00685E56" w:rsidRPr="00FD2065" w:rsidRDefault="00685E56" w:rsidP="00685E5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57359E" w14:textId="74489D64" w:rsidR="00685E56" w:rsidRPr="00FD2065" w:rsidRDefault="009935A8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4CB0AEC3" w14:textId="77777777" w:rsidR="00685E56" w:rsidRPr="00FD2065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12D49CE" w14:textId="28551C15" w:rsidR="00685E56" w:rsidRPr="00FD2065" w:rsidRDefault="009935A8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1752AF2" w14:textId="77777777" w:rsidR="00685E56" w:rsidRPr="00FD2065" w:rsidRDefault="00685E56" w:rsidP="00685E5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6FD47D9" w14:textId="31E327D0" w:rsidR="00685E56" w:rsidRPr="00FD2065" w:rsidRDefault="009935A8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685E56" w:rsidRPr="00FD2065" w14:paraId="6892B1C4" w14:textId="77777777" w:rsidTr="00504789">
        <w:tc>
          <w:tcPr>
            <w:tcW w:w="3078" w:type="dxa"/>
          </w:tcPr>
          <w:p w14:paraId="1EB7455D" w14:textId="77777777" w:rsidR="00685E56" w:rsidRPr="00FD2065" w:rsidRDefault="00685E56" w:rsidP="00685E5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77ECD1A1" w14:textId="77777777" w:rsidR="00685E56" w:rsidRPr="00FD2065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53330D51" w14:textId="77777777" w:rsidR="00685E56" w:rsidRPr="00FD2065" w:rsidRDefault="00685E56" w:rsidP="00685E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20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20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D20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53F23" w:rsidRPr="00FD2065" w14:paraId="2829BC5C" w14:textId="77777777" w:rsidTr="00C71C1F">
        <w:tc>
          <w:tcPr>
            <w:tcW w:w="3078" w:type="dxa"/>
          </w:tcPr>
          <w:p w14:paraId="5EBAA822" w14:textId="77777777" w:rsidR="00653F23" w:rsidRPr="00FD2065" w:rsidRDefault="00653F23" w:rsidP="00653F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06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50" w:type="dxa"/>
            <w:vAlign w:val="center"/>
          </w:tcPr>
          <w:p w14:paraId="39D10AD3" w14:textId="77777777" w:rsidR="00653F23" w:rsidRPr="00FD2065" w:rsidRDefault="00653F23" w:rsidP="00653F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3991EC4" w14:textId="633E81F4" w:rsidR="00653F23" w:rsidRPr="00FD2065" w:rsidRDefault="00277CD0" w:rsidP="00653F2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26,427,221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3DFE13" w14:textId="77777777" w:rsidR="00653F23" w:rsidRPr="00FD2065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948F393" w14:textId="60FB78D0" w:rsidR="00653F23" w:rsidRPr="00FD2065" w:rsidRDefault="009935A8" w:rsidP="00653F2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653F23" w:rsidRPr="00FD20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018</w:t>
            </w:r>
            <w:r w:rsidR="00653F23" w:rsidRPr="00FD20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B50B9F" w14:textId="77777777" w:rsidR="00653F23" w:rsidRPr="00FD2065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28B959A" w14:textId="4F786162" w:rsidR="00653F23" w:rsidRPr="00FD2065" w:rsidRDefault="00277CD0" w:rsidP="00653F2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28,258,765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F6E952" w14:textId="77777777" w:rsidR="00653F23" w:rsidRPr="00FD2065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E61C75B" w14:textId="35994844" w:rsidR="00653F23" w:rsidRPr="00FD2065" w:rsidRDefault="009935A8" w:rsidP="00653F2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653F23" w:rsidRPr="00FD20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678</w:t>
            </w:r>
            <w:r w:rsidR="00653F23" w:rsidRPr="00FD20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</w:p>
        </w:tc>
      </w:tr>
      <w:tr w:rsidR="00653F23" w:rsidRPr="00FD2065" w14:paraId="077E5F6F" w14:textId="77777777" w:rsidTr="00C71C1F">
        <w:tc>
          <w:tcPr>
            <w:tcW w:w="3078" w:type="dxa"/>
          </w:tcPr>
          <w:p w14:paraId="642BE824" w14:textId="77777777" w:rsidR="00653F23" w:rsidRPr="00FD2065" w:rsidRDefault="00653F23" w:rsidP="00653F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06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ประเทศจีน</w:t>
            </w:r>
          </w:p>
        </w:tc>
        <w:tc>
          <w:tcPr>
            <w:tcW w:w="850" w:type="dxa"/>
            <w:vAlign w:val="center"/>
          </w:tcPr>
          <w:p w14:paraId="03759B4D" w14:textId="77777777" w:rsidR="00653F23" w:rsidRPr="00FD2065" w:rsidRDefault="00653F23" w:rsidP="00653F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1D393DE" w14:textId="0B709801" w:rsidR="00653F23" w:rsidRPr="00FD2065" w:rsidRDefault="00277CD0" w:rsidP="00653F2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8,349,487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DC7CA5" w14:textId="77777777" w:rsidR="00653F23" w:rsidRPr="00FD2065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1A6AD57" w14:textId="754C133A" w:rsidR="00653F23" w:rsidRPr="00FD2065" w:rsidRDefault="009935A8" w:rsidP="00653F2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53F23" w:rsidRPr="00FD20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  <w:r w:rsidR="00653F23" w:rsidRPr="00FD20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54D5EC" w14:textId="77777777" w:rsidR="00653F23" w:rsidRPr="00FD2065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B9F8731" w14:textId="583CBDAC" w:rsidR="00653F23" w:rsidRPr="00FD2065" w:rsidRDefault="00277CD0" w:rsidP="00653F2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122F14" w14:textId="77777777" w:rsidR="00653F23" w:rsidRPr="00FD2065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EA4E8A9" w14:textId="20345FFB" w:rsidR="00653F23" w:rsidRPr="00FD2065" w:rsidRDefault="00653F23" w:rsidP="00653F2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0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3F23" w:rsidRPr="00FD2065" w14:paraId="4C38D2CF" w14:textId="77777777" w:rsidTr="00C71C1F">
        <w:tc>
          <w:tcPr>
            <w:tcW w:w="3078" w:type="dxa"/>
          </w:tcPr>
          <w:p w14:paraId="161FD61B" w14:textId="77777777" w:rsidR="00653F23" w:rsidRPr="00FD2065" w:rsidRDefault="00653F23" w:rsidP="00653F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06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ประเทศบังกลาเทศ</w:t>
            </w:r>
          </w:p>
        </w:tc>
        <w:tc>
          <w:tcPr>
            <w:tcW w:w="850" w:type="dxa"/>
            <w:vAlign w:val="center"/>
          </w:tcPr>
          <w:p w14:paraId="5E6586CC" w14:textId="77777777" w:rsidR="00653F23" w:rsidRPr="00FD2065" w:rsidRDefault="00653F23" w:rsidP="00653F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7F13AC4" w14:textId="73B335EC" w:rsidR="00653F23" w:rsidRPr="00FD2065" w:rsidRDefault="00277CD0" w:rsidP="00653F2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399,104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68584D" w14:textId="77777777" w:rsidR="00653F23" w:rsidRPr="00FD2065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A107FC7" w14:textId="5C67B5F8" w:rsidR="00653F23" w:rsidRPr="00FD2065" w:rsidRDefault="009935A8" w:rsidP="00653F2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  <w:r w:rsidR="00653F23" w:rsidRPr="00FD20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02CE3B" w14:textId="77777777" w:rsidR="00653F23" w:rsidRPr="00FD2065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4AE9E93" w14:textId="2D455DDB" w:rsidR="00653F23" w:rsidRPr="00FD2065" w:rsidRDefault="00277CD0" w:rsidP="00653F2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065209" w14:textId="77777777" w:rsidR="00653F23" w:rsidRPr="00FD2065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F85D492" w14:textId="4BD06690" w:rsidR="00653F23" w:rsidRPr="00FD2065" w:rsidRDefault="00653F23" w:rsidP="00653F2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20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53F23" w:rsidRPr="00FD2065" w14:paraId="113DDF20" w14:textId="77777777" w:rsidTr="00C71C1F">
        <w:tc>
          <w:tcPr>
            <w:tcW w:w="3078" w:type="dxa"/>
          </w:tcPr>
          <w:p w14:paraId="3AFC2D16" w14:textId="77777777" w:rsidR="00653F23" w:rsidRPr="00FD2065" w:rsidRDefault="00653F23" w:rsidP="00653F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0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ประเทศอื่น ๆ </w:t>
            </w:r>
          </w:p>
        </w:tc>
        <w:tc>
          <w:tcPr>
            <w:tcW w:w="850" w:type="dxa"/>
            <w:vAlign w:val="center"/>
          </w:tcPr>
          <w:p w14:paraId="775A6F51" w14:textId="77777777" w:rsidR="00653F23" w:rsidRPr="00FD2065" w:rsidRDefault="00653F23" w:rsidP="00653F23">
            <w:pPr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6D7DD2" w14:textId="22CC3DEF" w:rsidR="00653F23" w:rsidRPr="00FD2065" w:rsidRDefault="00277CD0" w:rsidP="00653F2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3,743,973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80C3D1" w14:textId="77777777" w:rsidR="00653F23" w:rsidRPr="00FD2065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8E523A9" w14:textId="2C8A13F8" w:rsidR="00653F23" w:rsidRPr="00FD2065" w:rsidRDefault="009935A8" w:rsidP="00653F2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53F23" w:rsidRPr="00FD20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</w:t>
            </w:r>
            <w:r w:rsidR="00653F23" w:rsidRPr="00FD20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95D240" w14:textId="77777777" w:rsidR="00653F23" w:rsidRPr="00FD2065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3AFC283" w14:textId="4D35EE5A" w:rsidR="00653F23" w:rsidRPr="00FD2065" w:rsidRDefault="00277CD0" w:rsidP="00653F2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311,365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C5C639" w14:textId="77777777" w:rsidR="00653F23" w:rsidRPr="00FD2065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652601C" w14:textId="15DE0854" w:rsidR="00653F23" w:rsidRPr="00FD2065" w:rsidRDefault="009935A8" w:rsidP="00653F2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574</w:t>
            </w:r>
            <w:r w:rsidR="00653F23" w:rsidRPr="00FD20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</w:p>
        </w:tc>
      </w:tr>
      <w:tr w:rsidR="00653F23" w:rsidRPr="00FD2065" w14:paraId="51EC1212" w14:textId="77777777" w:rsidTr="00C71C1F">
        <w:tc>
          <w:tcPr>
            <w:tcW w:w="3078" w:type="dxa"/>
          </w:tcPr>
          <w:p w14:paraId="0DA59702" w14:textId="77777777" w:rsidR="00653F23" w:rsidRPr="00FD2065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20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249EED0A" w14:textId="77777777" w:rsidR="00653F23" w:rsidRPr="00FD2065" w:rsidRDefault="00653F23" w:rsidP="00653F2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84CC8" w14:textId="3DF4380D" w:rsidR="00653F23" w:rsidRPr="00FD2065" w:rsidRDefault="00277CD0" w:rsidP="00653F2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38,919,785</w:t>
            </w:r>
          </w:p>
        </w:tc>
        <w:tc>
          <w:tcPr>
            <w:tcW w:w="236" w:type="dxa"/>
            <w:shd w:val="clear" w:color="auto" w:fill="auto"/>
          </w:tcPr>
          <w:p w14:paraId="73A67EAD" w14:textId="77777777" w:rsidR="00653F23" w:rsidRPr="00FD2065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6B3F3" w14:textId="4720A4A8" w:rsidR="00653F23" w:rsidRPr="00FD2065" w:rsidRDefault="009935A8" w:rsidP="00653F2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653F23" w:rsidRPr="00FD20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  <w:r w:rsidR="00653F23" w:rsidRPr="00FD20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770</w:t>
            </w:r>
          </w:p>
        </w:tc>
        <w:tc>
          <w:tcPr>
            <w:tcW w:w="236" w:type="dxa"/>
            <w:shd w:val="clear" w:color="auto" w:fill="auto"/>
          </w:tcPr>
          <w:p w14:paraId="7A4249EA" w14:textId="77777777" w:rsidR="00653F23" w:rsidRPr="00FD2065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A91A3" w14:textId="551691F6" w:rsidR="00653F23" w:rsidRPr="00FD2065" w:rsidRDefault="00277CD0" w:rsidP="00653F2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28,570,130</w:t>
            </w:r>
          </w:p>
        </w:tc>
        <w:tc>
          <w:tcPr>
            <w:tcW w:w="236" w:type="dxa"/>
            <w:shd w:val="clear" w:color="auto" w:fill="auto"/>
          </w:tcPr>
          <w:p w14:paraId="02520F55" w14:textId="77777777" w:rsidR="00653F23" w:rsidRPr="00FD2065" w:rsidRDefault="00653F23" w:rsidP="00653F2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2DFAF" w14:textId="7F7D3412" w:rsidR="00653F23" w:rsidRPr="00FD2065" w:rsidRDefault="009935A8" w:rsidP="00653F2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653F23" w:rsidRPr="00FD2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252</w:t>
            </w:r>
            <w:r w:rsidR="00653F23" w:rsidRPr="00FD2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776</w:t>
            </w:r>
          </w:p>
        </w:tc>
      </w:tr>
    </w:tbl>
    <w:p w14:paraId="687E10AE" w14:textId="77777777" w:rsidR="00AE276D" w:rsidRPr="00FD2065" w:rsidRDefault="00AE276D" w:rsidP="00761A88">
      <w:pPr>
        <w:pStyle w:val="Bo-Blankline"/>
        <w:rPr>
          <w:rFonts w:eastAsia="Calibri"/>
        </w:rPr>
      </w:pPr>
    </w:p>
    <w:p w14:paraId="51D14C58" w14:textId="16FDDBB9" w:rsidR="0076582B" w:rsidRPr="00533DFC" w:rsidRDefault="00590EFE" w:rsidP="0076582B">
      <w:pPr>
        <w:pStyle w:val="Bo-C1Content"/>
        <w:rPr>
          <w:rFonts w:asciiTheme="majorBidi" w:eastAsia="Calibri" w:hAnsiTheme="majorBidi" w:cstheme="majorBidi"/>
          <w:highlight w:val="yellow"/>
        </w:rPr>
      </w:pPr>
      <w:r w:rsidRPr="00FD2065">
        <w:rPr>
          <w:rFonts w:asciiTheme="majorBidi" w:eastAsia="Calibri" w:hAnsiTheme="majorBidi" w:cstheme="majorBidi"/>
          <w:cs/>
        </w:rPr>
        <w:t>กลุ่มบริษัท</w:t>
      </w:r>
      <w:r w:rsidR="00A2354F" w:rsidRPr="00FD2065">
        <w:rPr>
          <w:rFonts w:asciiTheme="majorBidi" w:eastAsia="Calibri" w:hAnsiTheme="majorBidi" w:cstheme="majorBidi" w:hint="cs"/>
          <w:cs/>
        </w:rPr>
        <w:t>ดำเนินธุรกิจเฉพาะในประเทศเท่านั้น</w:t>
      </w:r>
      <w:r w:rsidR="0076582B" w:rsidRPr="00533DFC">
        <w:rPr>
          <w:highlight w:val="yellow"/>
          <w:lang w:val="en-US"/>
        </w:rPr>
        <w:br w:type="page"/>
      </w:r>
    </w:p>
    <w:p w14:paraId="572F2CAD" w14:textId="77777777" w:rsidR="0020644A" w:rsidRPr="007F5AAB" w:rsidRDefault="0020644A" w:rsidP="0020644A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sz w:val="30"/>
          <w:szCs w:val="30"/>
        </w:rPr>
      </w:pPr>
      <w:r w:rsidRPr="007F5AAB">
        <w:rPr>
          <w:rFonts w:ascii="Angsana New" w:hAnsi="Angsana New" w:hint="cs"/>
          <w:sz w:val="30"/>
          <w:szCs w:val="30"/>
          <w:cs/>
        </w:rPr>
        <w:lastRenderedPageBreak/>
        <w:t>การ</w:t>
      </w:r>
      <w:r w:rsidRPr="007F5AAB">
        <w:rPr>
          <w:rFonts w:hint="cs"/>
          <w:sz w:val="30"/>
          <w:szCs w:val="30"/>
          <w:cs/>
        </w:rPr>
        <w:t>จำแนก</w:t>
      </w:r>
      <w:r w:rsidRPr="007F5AAB">
        <w:rPr>
          <w:rFonts w:hint="cs"/>
          <w:sz w:val="30"/>
          <w:szCs w:val="30"/>
          <w:cs/>
          <w:lang w:val="en-US"/>
        </w:rPr>
        <w:t>ต้นทุนทางการเงิน</w:t>
      </w:r>
    </w:p>
    <w:p w14:paraId="71DE0996" w14:textId="10C15E1D" w:rsidR="0020644A" w:rsidRPr="007F5AAB" w:rsidRDefault="0020644A" w:rsidP="00C66A68">
      <w:pPr>
        <w:pStyle w:val="Bo-Blankline"/>
        <w:rPr>
          <w:lang w:val="en-US"/>
        </w:rPr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20644A" w:rsidRPr="007F5AAB" w14:paraId="6461D567" w14:textId="77777777" w:rsidTr="00AF1FCA">
        <w:tc>
          <w:tcPr>
            <w:tcW w:w="4860" w:type="dxa"/>
          </w:tcPr>
          <w:p w14:paraId="05DA7C46" w14:textId="77777777" w:rsidR="0020644A" w:rsidRPr="007F5AAB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DE2E99" w14:textId="77777777" w:rsidR="0020644A" w:rsidRPr="007F5AAB" w:rsidRDefault="0020644A" w:rsidP="00AF1FC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4BAE5AA7" w14:textId="77777777" w:rsidR="0020644A" w:rsidRPr="007F5AAB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7AD8A5E9" w14:textId="77777777" w:rsidR="0020644A" w:rsidRPr="007F5AAB" w:rsidRDefault="0020644A" w:rsidP="00AF1F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A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644A" w:rsidRPr="007F5AAB" w14:paraId="642C3676" w14:textId="77777777" w:rsidTr="00AF1FCA">
        <w:tc>
          <w:tcPr>
            <w:tcW w:w="4860" w:type="dxa"/>
          </w:tcPr>
          <w:p w14:paraId="1844B0B4" w14:textId="77777777" w:rsidR="0020644A" w:rsidRPr="007F5AAB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3BAC87" w14:textId="77777777" w:rsidR="0020644A" w:rsidRPr="007F5AAB" w:rsidRDefault="0020644A" w:rsidP="00AF1FC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256874A" w14:textId="77777777" w:rsidR="0020644A" w:rsidRPr="007F5AAB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7C911053" w14:textId="77777777" w:rsidR="0020644A" w:rsidRPr="007F5AAB" w:rsidRDefault="0020644A" w:rsidP="00AF1F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5A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20644A" w:rsidRPr="007F5AAB" w14:paraId="40ED202D" w14:textId="77777777" w:rsidTr="00AF1FCA">
        <w:tc>
          <w:tcPr>
            <w:tcW w:w="4860" w:type="dxa"/>
          </w:tcPr>
          <w:p w14:paraId="0F3245E1" w14:textId="44EF1255" w:rsidR="0020644A" w:rsidRPr="007F5AAB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AF89A1" w14:textId="77777777" w:rsidR="0020644A" w:rsidRPr="007F5AAB" w:rsidRDefault="0020644A" w:rsidP="00AF1FC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73FA480" w14:textId="77777777" w:rsidR="0020644A" w:rsidRPr="007F5AAB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96B97D" w14:textId="21B4177D" w:rsidR="0020644A" w:rsidRPr="007F5AAB" w:rsidRDefault="009935A8" w:rsidP="00AF1F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4" w:type="dxa"/>
          </w:tcPr>
          <w:p w14:paraId="2456B4F9" w14:textId="77777777" w:rsidR="0020644A" w:rsidRPr="007F5AAB" w:rsidRDefault="0020644A" w:rsidP="00AF1F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2D696FA7" w14:textId="35B34B1A" w:rsidR="0020644A" w:rsidRPr="007F5AAB" w:rsidRDefault="009935A8" w:rsidP="00AF1F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35A8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</w:tr>
      <w:tr w:rsidR="0020644A" w:rsidRPr="007F5AAB" w14:paraId="3814AE7F" w14:textId="77777777" w:rsidTr="00AF1FCA">
        <w:tc>
          <w:tcPr>
            <w:tcW w:w="4860" w:type="dxa"/>
          </w:tcPr>
          <w:p w14:paraId="63F83543" w14:textId="77777777" w:rsidR="0020644A" w:rsidRPr="007F5AAB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204027" w14:textId="77777777" w:rsidR="0020644A" w:rsidRPr="007F5AAB" w:rsidRDefault="0020644A" w:rsidP="00AF1FC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2449F8D4" w14:textId="77777777" w:rsidR="0020644A" w:rsidRPr="007F5AAB" w:rsidRDefault="0020644A" w:rsidP="00AF1FC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44DB9CA1" w14:textId="77777777" w:rsidR="0020644A" w:rsidRPr="007F5AAB" w:rsidRDefault="0020644A" w:rsidP="00AF1F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5AA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F5AA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F5AAB" w:rsidRPr="007F5AAB" w14:paraId="66A25EEA" w14:textId="77777777" w:rsidTr="00B606B7">
        <w:tc>
          <w:tcPr>
            <w:tcW w:w="4860" w:type="dxa"/>
            <w:vAlign w:val="center"/>
          </w:tcPr>
          <w:p w14:paraId="0C770818" w14:textId="77777777" w:rsidR="007F5AAB" w:rsidRPr="007F5AAB" w:rsidRDefault="007F5AAB" w:rsidP="007F5AAB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5AA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4D7E3EE9" w14:textId="77777777" w:rsidR="007F5AAB" w:rsidRPr="007F5AAB" w:rsidRDefault="007F5AAB" w:rsidP="007F5AA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F404157" w14:textId="77777777" w:rsidR="007F5AAB" w:rsidRPr="007F5AAB" w:rsidRDefault="007F5AAB" w:rsidP="007F5AA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17987F" w14:textId="05A1EC91" w:rsidR="007F5AAB" w:rsidRPr="007F5AAB" w:rsidRDefault="00AF75A4" w:rsidP="007F5AAB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1,486,884</w:t>
            </w:r>
          </w:p>
        </w:tc>
        <w:tc>
          <w:tcPr>
            <w:tcW w:w="234" w:type="dxa"/>
            <w:shd w:val="clear" w:color="auto" w:fill="auto"/>
          </w:tcPr>
          <w:p w14:paraId="27421D93" w14:textId="77777777" w:rsidR="007F5AAB" w:rsidRPr="007F5AAB" w:rsidRDefault="007F5AAB" w:rsidP="007F5AA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2E755749" w14:textId="086DD552" w:rsidR="007F5AAB" w:rsidRPr="007F5AAB" w:rsidRDefault="009935A8" w:rsidP="007F5AAB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F5AAB" w:rsidRPr="007F5AA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312</w:t>
            </w:r>
            <w:r w:rsidR="007F5AAB" w:rsidRPr="007F5AA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215</w:t>
            </w:r>
          </w:p>
        </w:tc>
      </w:tr>
      <w:tr w:rsidR="007F5AAB" w:rsidRPr="007F5AAB" w14:paraId="78738136" w14:textId="77777777" w:rsidTr="00B606B7">
        <w:tc>
          <w:tcPr>
            <w:tcW w:w="4860" w:type="dxa"/>
            <w:vAlign w:val="center"/>
          </w:tcPr>
          <w:p w14:paraId="7E201736" w14:textId="77777777" w:rsidR="007F5AAB" w:rsidRPr="007F5AAB" w:rsidRDefault="007F5AAB" w:rsidP="007F5AA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5AAB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30277B83" w14:textId="77777777" w:rsidR="007F5AAB" w:rsidRPr="007F5AAB" w:rsidRDefault="007F5AAB" w:rsidP="007F5AA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5BA2508" w14:textId="77777777" w:rsidR="007F5AAB" w:rsidRPr="007F5AAB" w:rsidRDefault="007F5AAB" w:rsidP="007F5AA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12B98F3" w14:textId="1EB6F364" w:rsidR="007F5AAB" w:rsidRPr="007F5AAB" w:rsidRDefault="00AF75A4" w:rsidP="007F5AA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3,387</w:t>
            </w:r>
          </w:p>
        </w:tc>
        <w:tc>
          <w:tcPr>
            <w:tcW w:w="234" w:type="dxa"/>
            <w:shd w:val="clear" w:color="auto" w:fill="auto"/>
          </w:tcPr>
          <w:p w14:paraId="00974B44" w14:textId="77777777" w:rsidR="007F5AAB" w:rsidRPr="007F5AAB" w:rsidRDefault="007F5AAB" w:rsidP="007F5AA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472F30E4" w14:textId="38FF37FE" w:rsidR="007F5AAB" w:rsidRPr="007F5AAB" w:rsidRDefault="009935A8" w:rsidP="007F5AAB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7F5AAB" w:rsidRPr="007F5AAB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</w:tr>
      <w:tr w:rsidR="007F5AAB" w:rsidRPr="007F5AAB" w14:paraId="2ECD3E85" w14:textId="77777777" w:rsidTr="00B606B7">
        <w:tc>
          <w:tcPr>
            <w:tcW w:w="4860" w:type="dxa"/>
            <w:vAlign w:val="center"/>
          </w:tcPr>
          <w:p w14:paraId="0230F92B" w14:textId="77777777" w:rsidR="007F5AAB" w:rsidRPr="007F5AAB" w:rsidRDefault="007F5AAB" w:rsidP="007F5AA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5AAB">
              <w:rPr>
                <w:rFonts w:ascii="Angsana New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990" w:type="dxa"/>
          </w:tcPr>
          <w:p w14:paraId="2BD3A689" w14:textId="77777777" w:rsidR="007F5AAB" w:rsidRPr="007F5AAB" w:rsidRDefault="007F5AAB" w:rsidP="007F5AA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1A8AD49" w14:textId="77777777" w:rsidR="007F5AAB" w:rsidRPr="007F5AAB" w:rsidRDefault="007F5AAB" w:rsidP="007F5AA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0CC05A" w14:textId="249036AA" w:rsidR="007F5AAB" w:rsidRPr="007F5AAB" w:rsidRDefault="00AF75A4" w:rsidP="007F5AA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397,456</w:t>
            </w:r>
          </w:p>
        </w:tc>
        <w:tc>
          <w:tcPr>
            <w:tcW w:w="234" w:type="dxa"/>
            <w:shd w:val="clear" w:color="auto" w:fill="auto"/>
          </w:tcPr>
          <w:p w14:paraId="573C4032" w14:textId="77777777" w:rsidR="007F5AAB" w:rsidRPr="007F5AAB" w:rsidRDefault="007F5AAB" w:rsidP="007F5AA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3D778F9D" w14:textId="60CA4D56" w:rsidR="007F5AAB" w:rsidRPr="007F5AAB" w:rsidRDefault="009935A8" w:rsidP="007F5AAB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387</w:t>
            </w:r>
            <w:r w:rsidR="007F5AAB" w:rsidRPr="007F5AAB">
              <w:rPr>
                <w:rFonts w:ascii="Angsana New" w:hAnsi="Angsana New"/>
                <w:sz w:val="30"/>
                <w:szCs w:val="30"/>
              </w:rPr>
              <w:t>,</w:t>
            </w:r>
            <w:r w:rsidRPr="009935A8"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</w:p>
        </w:tc>
      </w:tr>
      <w:tr w:rsidR="007F5AAB" w:rsidRPr="00533DFC" w14:paraId="4D398B91" w14:textId="77777777" w:rsidTr="00B606B7">
        <w:tc>
          <w:tcPr>
            <w:tcW w:w="4860" w:type="dxa"/>
          </w:tcPr>
          <w:p w14:paraId="12E44EE8" w14:textId="17B96A4C" w:rsidR="007F5AAB" w:rsidRPr="007F5AAB" w:rsidRDefault="007F5AAB" w:rsidP="007F5AA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A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BB3E4E9" w14:textId="77777777" w:rsidR="007F5AAB" w:rsidRPr="007F5AAB" w:rsidRDefault="007F5AAB" w:rsidP="007F5AA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1F619530" w14:textId="77777777" w:rsidR="007F5AAB" w:rsidRPr="007F5AAB" w:rsidRDefault="007F5AAB" w:rsidP="007F5AA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A52468" w14:textId="26A5B135" w:rsidR="007F5AAB" w:rsidRPr="007F5AAB" w:rsidRDefault="00AF75A4" w:rsidP="007F5AAB">
            <w:pPr>
              <w:tabs>
                <w:tab w:val="decimal" w:pos="1132"/>
              </w:tabs>
              <w:spacing w:line="240" w:lineRule="auto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1,887,727</w:t>
            </w:r>
          </w:p>
        </w:tc>
        <w:tc>
          <w:tcPr>
            <w:tcW w:w="234" w:type="dxa"/>
            <w:shd w:val="clear" w:color="auto" w:fill="auto"/>
          </w:tcPr>
          <w:p w14:paraId="43729F0B" w14:textId="77777777" w:rsidR="007F5AAB" w:rsidRPr="007F5AAB" w:rsidRDefault="007F5AAB" w:rsidP="007F5AA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4C4D2D" w14:textId="4123D161" w:rsidR="007F5AAB" w:rsidRPr="007F5AAB" w:rsidRDefault="009935A8" w:rsidP="007F5AAB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F5AAB" w:rsidRPr="007F5A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750</w:t>
            </w:r>
            <w:r w:rsidR="007F5AAB" w:rsidRPr="007F5A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581</w:t>
            </w:r>
          </w:p>
        </w:tc>
      </w:tr>
    </w:tbl>
    <w:p w14:paraId="65443CB9" w14:textId="77777777" w:rsidR="0020644A" w:rsidRPr="007F5AAB" w:rsidRDefault="0020644A" w:rsidP="00C66A68">
      <w:pPr>
        <w:pStyle w:val="Bo-Blankline"/>
        <w:rPr>
          <w:lang w:val="en-US"/>
        </w:rPr>
      </w:pPr>
    </w:p>
    <w:p w14:paraId="1ACEA03B" w14:textId="77777777" w:rsidR="007727C5" w:rsidRPr="007F5AAB" w:rsidRDefault="007727C5" w:rsidP="00EC704C">
      <w:pPr>
        <w:pStyle w:val="Caption"/>
        <w:ind w:hanging="900"/>
        <w:rPr>
          <w:rFonts w:asciiTheme="majorBidi" w:hAnsiTheme="majorBidi" w:cstheme="majorBidi"/>
        </w:rPr>
      </w:pPr>
      <w:r w:rsidRPr="007F5AAB">
        <w:rPr>
          <w:rFonts w:asciiTheme="majorBidi" w:hAnsiTheme="majorBidi" w:cstheme="majorBidi"/>
          <w:cs/>
        </w:rPr>
        <w:t>รายได้</w:t>
      </w:r>
      <w:r w:rsidR="00D403FC" w:rsidRPr="007F5AAB">
        <w:rPr>
          <w:rFonts w:asciiTheme="majorBidi" w:hAnsiTheme="majorBidi" w:cstheme="majorBidi"/>
          <w:cs/>
        </w:rPr>
        <w:t>อื่น</w:t>
      </w:r>
    </w:p>
    <w:p w14:paraId="03E5C417" w14:textId="77777777" w:rsidR="007727C5" w:rsidRPr="007F5AAB" w:rsidRDefault="007727C5" w:rsidP="00761A88">
      <w:pPr>
        <w:pStyle w:val="Bo-Blankline"/>
        <w:rPr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7727C5" w:rsidRPr="007F5AAB" w14:paraId="2A6A1CC5" w14:textId="77777777" w:rsidTr="00632F91">
        <w:tc>
          <w:tcPr>
            <w:tcW w:w="3078" w:type="dxa"/>
          </w:tcPr>
          <w:p w14:paraId="20A052DD" w14:textId="77777777" w:rsidR="007727C5" w:rsidRPr="007F5AAB" w:rsidRDefault="007727C5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4197BE14" w14:textId="77777777" w:rsidR="007727C5" w:rsidRPr="007F5AAB" w:rsidRDefault="007727C5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7563DE47" w14:textId="77777777" w:rsidR="007727C5" w:rsidRPr="007F5AAB" w:rsidRDefault="007727C5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5A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35341E8" w14:textId="77777777" w:rsidR="007727C5" w:rsidRPr="007F5AAB" w:rsidRDefault="007727C5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7C141B59" w14:textId="77777777" w:rsidR="007727C5" w:rsidRPr="007F5AAB" w:rsidRDefault="007727C5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5A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2C1" w:rsidRPr="007F5AAB" w14:paraId="1965A643" w14:textId="77777777" w:rsidTr="00632F91">
        <w:tc>
          <w:tcPr>
            <w:tcW w:w="3078" w:type="dxa"/>
          </w:tcPr>
          <w:p w14:paraId="43DE79B9" w14:textId="77777777" w:rsidR="005312C1" w:rsidRPr="007F5AAB" w:rsidRDefault="005312C1" w:rsidP="005312C1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48F084F9" w14:textId="77777777" w:rsidR="005312C1" w:rsidRPr="007F5AAB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E2A2B55" w14:textId="31FCF88F" w:rsidR="005312C1" w:rsidRPr="007F5AAB" w:rsidRDefault="009935A8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42CD44C7" w14:textId="77777777" w:rsidR="005312C1" w:rsidRPr="007F5AAB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7D46B85" w14:textId="137E8C7F" w:rsidR="005312C1" w:rsidRPr="007F5AAB" w:rsidRDefault="009935A8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0B2DB65F" w14:textId="77777777" w:rsidR="005312C1" w:rsidRPr="007F5AAB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3BA00F2" w14:textId="5A78BB77" w:rsidR="005312C1" w:rsidRPr="007F5AAB" w:rsidRDefault="009935A8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41C34B16" w14:textId="77777777" w:rsidR="005312C1" w:rsidRPr="007F5AAB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24588A" w14:textId="358CCD3E" w:rsidR="005312C1" w:rsidRPr="007F5AAB" w:rsidRDefault="009935A8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5312C1" w:rsidRPr="007F5AAB" w14:paraId="47FB3DB0" w14:textId="77777777" w:rsidTr="00632F91">
        <w:tc>
          <w:tcPr>
            <w:tcW w:w="3078" w:type="dxa"/>
          </w:tcPr>
          <w:p w14:paraId="6BA82331" w14:textId="77777777" w:rsidR="005312C1" w:rsidRPr="007F5AAB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C5AFA40" w14:textId="77777777" w:rsidR="005312C1" w:rsidRPr="007F5AAB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393F2F02" w14:textId="77777777" w:rsidR="005312C1" w:rsidRPr="007F5AAB" w:rsidRDefault="005312C1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5A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F5A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F5A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F5AAB" w:rsidRPr="007F5AAB" w14:paraId="362C571C" w14:textId="77777777" w:rsidTr="00202120">
        <w:tc>
          <w:tcPr>
            <w:tcW w:w="3078" w:type="dxa"/>
          </w:tcPr>
          <w:p w14:paraId="0C7A5A3D" w14:textId="074FF4B0" w:rsidR="007F5AAB" w:rsidRPr="007F5AAB" w:rsidRDefault="007F5AAB" w:rsidP="007F5AAB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14:paraId="4CE48CB5" w14:textId="77777777" w:rsidR="007F5AAB" w:rsidRPr="007F5AAB" w:rsidRDefault="007F5AAB" w:rsidP="007F5A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6F6DE95" w14:textId="63E946DA" w:rsidR="007F5AAB" w:rsidRPr="007F5AAB" w:rsidRDefault="007F5AAB" w:rsidP="007F5AA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7C5EA5E" w14:textId="77777777" w:rsidR="007F5AAB" w:rsidRPr="007F5AAB" w:rsidRDefault="007F5AAB" w:rsidP="007F5A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BD1C3E" w14:textId="4C293529" w:rsidR="007F5AAB" w:rsidRPr="007F5AAB" w:rsidRDefault="007F5AAB" w:rsidP="007F5AA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7F17FB8" w14:textId="77777777" w:rsidR="007F5AAB" w:rsidRPr="007F5AAB" w:rsidRDefault="007F5AAB" w:rsidP="007F5A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6BD7FCC" w14:textId="59772DE9" w:rsidR="007F5AAB" w:rsidRPr="007F5AAB" w:rsidRDefault="007F5AAB" w:rsidP="007F5AA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EDC99A9" w14:textId="77777777" w:rsidR="007F5AAB" w:rsidRPr="007F5AAB" w:rsidRDefault="007F5AAB" w:rsidP="007F5A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FFFDF75" w14:textId="7D9F0B08" w:rsidR="007F5AAB" w:rsidRPr="007F5AAB" w:rsidRDefault="007F5AAB" w:rsidP="007F5AA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28E1" w:rsidRPr="007F5AAB" w14:paraId="7FFDF091" w14:textId="77777777" w:rsidTr="00202120">
        <w:tc>
          <w:tcPr>
            <w:tcW w:w="3078" w:type="dxa"/>
          </w:tcPr>
          <w:p w14:paraId="6EC59428" w14:textId="64A8F513" w:rsidR="00A528E1" w:rsidRPr="007F5AAB" w:rsidRDefault="00A528E1" w:rsidP="00A528E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5AA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รายได้ค่าเช่าเครื่องจักร</w:t>
            </w:r>
          </w:p>
        </w:tc>
        <w:tc>
          <w:tcPr>
            <w:tcW w:w="850" w:type="dxa"/>
            <w:vAlign w:val="center"/>
          </w:tcPr>
          <w:p w14:paraId="2CD1B5D9" w14:textId="77777777" w:rsidR="00A528E1" w:rsidRPr="007F5AAB" w:rsidRDefault="00A528E1" w:rsidP="00A52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43A0E4B" w14:textId="40CEBB76" w:rsidR="00A528E1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183,155</w:t>
            </w:r>
          </w:p>
        </w:tc>
        <w:tc>
          <w:tcPr>
            <w:tcW w:w="236" w:type="dxa"/>
            <w:vAlign w:val="center"/>
          </w:tcPr>
          <w:p w14:paraId="4242F929" w14:textId="77777777" w:rsidR="00A528E1" w:rsidRPr="007F5AAB" w:rsidRDefault="00A528E1" w:rsidP="00A528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E5D704A" w14:textId="55FA6460" w:rsidR="00A528E1" w:rsidRPr="009935A8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Pr="007F5A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  <w:tc>
          <w:tcPr>
            <w:tcW w:w="236" w:type="dxa"/>
            <w:vAlign w:val="center"/>
          </w:tcPr>
          <w:p w14:paraId="01A98AEC" w14:textId="77777777" w:rsidR="00A528E1" w:rsidRPr="007F5AAB" w:rsidRDefault="00A528E1" w:rsidP="00A528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0433083" w14:textId="01E98DCC" w:rsidR="00A528E1" w:rsidRDefault="00A528E1" w:rsidP="006604F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0CA8F4F3" w14:textId="77777777" w:rsidR="00A528E1" w:rsidRPr="007F5AAB" w:rsidRDefault="00A528E1" w:rsidP="00A528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8C9C7AC" w14:textId="77F17331" w:rsidR="00A528E1" w:rsidRPr="009935A8" w:rsidRDefault="00A528E1" w:rsidP="006604F4">
            <w:pPr>
              <w:tabs>
                <w:tab w:val="decimal" w:pos="-119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5A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28E1" w:rsidRPr="007F5AAB" w14:paraId="0369B3B7" w14:textId="77777777" w:rsidTr="00202120">
        <w:tc>
          <w:tcPr>
            <w:tcW w:w="3078" w:type="dxa"/>
          </w:tcPr>
          <w:p w14:paraId="4C548DCF" w14:textId="011C4E8A" w:rsidR="00A528E1" w:rsidRPr="007F5AAB" w:rsidRDefault="00A528E1" w:rsidP="007F5AAB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850" w:type="dxa"/>
            <w:vAlign w:val="center"/>
          </w:tcPr>
          <w:p w14:paraId="62D11F14" w14:textId="77777777" w:rsidR="00A528E1" w:rsidRPr="007F5AAB" w:rsidRDefault="00A528E1" w:rsidP="007F5A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A23D27" w14:textId="58AC0F34" w:rsidR="00A528E1" w:rsidRDefault="00A528E1" w:rsidP="007F5AA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59,339</w:t>
            </w:r>
          </w:p>
        </w:tc>
        <w:tc>
          <w:tcPr>
            <w:tcW w:w="236" w:type="dxa"/>
            <w:vAlign w:val="center"/>
          </w:tcPr>
          <w:p w14:paraId="6A10B072" w14:textId="77777777" w:rsidR="00A528E1" w:rsidRPr="007F5AAB" w:rsidRDefault="00A528E1" w:rsidP="007F5A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4DF6DC" w14:textId="1F43C0C7" w:rsidR="00A528E1" w:rsidRPr="009935A8" w:rsidRDefault="00A528E1" w:rsidP="007F5AA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48,909</w:t>
            </w:r>
          </w:p>
        </w:tc>
        <w:tc>
          <w:tcPr>
            <w:tcW w:w="236" w:type="dxa"/>
            <w:vAlign w:val="center"/>
          </w:tcPr>
          <w:p w14:paraId="5304098C" w14:textId="77777777" w:rsidR="00A528E1" w:rsidRPr="007F5AAB" w:rsidRDefault="00A528E1" w:rsidP="007F5A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CEF1F77" w14:textId="191A6043" w:rsidR="00A528E1" w:rsidRDefault="00A528E1" w:rsidP="007F5AA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59,339</w:t>
            </w:r>
          </w:p>
        </w:tc>
        <w:tc>
          <w:tcPr>
            <w:tcW w:w="236" w:type="dxa"/>
            <w:vAlign w:val="center"/>
          </w:tcPr>
          <w:p w14:paraId="5C970FBD" w14:textId="77777777" w:rsidR="00A528E1" w:rsidRPr="007F5AAB" w:rsidRDefault="00A528E1" w:rsidP="007F5A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A43BB00" w14:textId="72AC1EE1" w:rsidR="00A528E1" w:rsidRPr="009935A8" w:rsidRDefault="00A528E1" w:rsidP="007F5AA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48,909</w:t>
            </w:r>
          </w:p>
        </w:tc>
      </w:tr>
      <w:tr w:rsidR="00A528E1" w:rsidRPr="007F5AAB" w14:paraId="56524F35" w14:textId="77777777" w:rsidTr="00202120">
        <w:tc>
          <w:tcPr>
            <w:tcW w:w="3078" w:type="dxa"/>
          </w:tcPr>
          <w:p w14:paraId="4D974D46" w14:textId="44A274F3" w:rsidR="00A528E1" w:rsidRPr="007F5AAB" w:rsidRDefault="00A528E1" w:rsidP="00A528E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5A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รายได้อื่นจากการขายไอน้ำ</w:t>
            </w:r>
          </w:p>
        </w:tc>
        <w:tc>
          <w:tcPr>
            <w:tcW w:w="850" w:type="dxa"/>
            <w:vAlign w:val="center"/>
          </w:tcPr>
          <w:p w14:paraId="407C4568" w14:textId="77777777" w:rsidR="00A528E1" w:rsidRPr="007F5AAB" w:rsidRDefault="00A528E1" w:rsidP="00A52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A7F6B7D" w14:textId="276D5E27" w:rsidR="00A528E1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52,709</w:t>
            </w:r>
          </w:p>
        </w:tc>
        <w:tc>
          <w:tcPr>
            <w:tcW w:w="236" w:type="dxa"/>
            <w:vAlign w:val="center"/>
          </w:tcPr>
          <w:p w14:paraId="054B89E8" w14:textId="77777777" w:rsidR="00A528E1" w:rsidRPr="007F5AAB" w:rsidRDefault="00A528E1" w:rsidP="00A528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DF6478C" w14:textId="29C1C9C6" w:rsidR="00A528E1" w:rsidRPr="009935A8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Pr="007F5A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</w:p>
        </w:tc>
        <w:tc>
          <w:tcPr>
            <w:tcW w:w="236" w:type="dxa"/>
            <w:vAlign w:val="center"/>
          </w:tcPr>
          <w:p w14:paraId="2C239D87" w14:textId="77777777" w:rsidR="00A528E1" w:rsidRPr="007F5AAB" w:rsidRDefault="00A528E1" w:rsidP="00A528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D5F0B72" w14:textId="00082AA7" w:rsidR="00A528E1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13,31</w:t>
            </w:r>
            <w:r w:rsidR="009C298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center"/>
          </w:tcPr>
          <w:p w14:paraId="72471896" w14:textId="77777777" w:rsidR="00A528E1" w:rsidRPr="007F5AAB" w:rsidRDefault="00A528E1" w:rsidP="00A528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C871C38" w14:textId="16BC0939" w:rsidR="00A528E1" w:rsidRPr="009935A8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7F5A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</w:tr>
      <w:tr w:rsidR="00A528E1" w:rsidRPr="007F5AAB" w14:paraId="20CFBE80" w14:textId="77777777" w:rsidTr="00202120">
        <w:tc>
          <w:tcPr>
            <w:tcW w:w="3078" w:type="dxa"/>
          </w:tcPr>
          <w:p w14:paraId="34C4A2F6" w14:textId="1C1B54B9" w:rsidR="00A528E1" w:rsidRPr="007F5AAB" w:rsidRDefault="00A528E1" w:rsidP="00A528E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5A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รายได้ค่าเช่ารถบรรทุก</w:t>
            </w:r>
          </w:p>
        </w:tc>
        <w:tc>
          <w:tcPr>
            <w:tcW w:w="850" w:type="dxa"/>
            <w:vAlign w:val="center"/>
          </w:tcPr>
          <w:p w14:paraId="76AC793A" w14:textId="77777777" w:rsidR="00A528E1" w:rsidRPr="007F5AAB" w:rsidRDefault="00A528E1" w:rsidP="00A52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1B3994F" w14:textId="5F8E0B35" w:rsidR="00A528E1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14,741</w:t>
            </w:r>
          </w:p>
        </w:tc>
        <w:tc>
          <w:tcPr>
            <w:tcW w:w="236" w:type="dxa"/>
            <w:vAlign w:val="center"/>
          </w:tcPr>
          <w:p w14:paraId="720D539F" w14:textId="77777777" w:rsidR="00A528E1" w:rsidRPr="007F5AAB" w:rsidRDefault="00A528E1" w:rsidP="00A528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44DF87F" w14:textId="6750CD76" w:rsidR="00A528E1" w:rsidRPr="009935A8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7F5A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065</w:t>
            </w:r>
          </w:p>
        </w:tc>
        <w:tc>
          <w:tcPr>
            <w:tcW w:w="236" w:type="dxa"/>
            <w:vAlign w:val="center"/>
          </w:tcPr>
          <w:p w14:paraId="3E42CBD2" w14:textId="77777777" w:rsidR="00A528E1" w:rsidRPr="007F5AAB" w:rsidRDefault="00A528E1" w:rsidP="00A528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3920D29" w14:textId="21E72693" w:rsidR="00A528E1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21,221</w:t>
            </w:r>
          </w:p>
        </w:tc>
        <w:tc>
          <w:tcPr>
            <w:tcW w:w="236" w:type="dxa"/>
            <w:vAlign w:val="center"/>
          </w:tcPr>
          <w:p w14:paraId="350F9784" w14:textId="77777777" w:rsidR="00A528E1" w:rsidRPr="007F5AAB" w:rsidRDefault="00A528E1" w:rsidP="00A528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2347094" w14:textId="3BBF8ECC" w:rsidR="00A528E1" w:rsidRPr="009935A8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7F5A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</w:tr>
      <w:tr w:rsidR="00A528E1" w:rsidRPr="007F5AAB" w14:paraId="6198F2A6" w14:textId="77777777" w:rsidTr="00202120">
        <w:tc>
          <w:tcPr>
            <w:tcW w:w="3078" w:type="dxa"/>
          </w:tcPr>
          <w:p w14:paraId="63EBA73C" w14:textId="204386E6" w:rsidR="00A528E1" w:rsidRPr="007F5AAB" w:rsidRDefault="00A528E1" w:rsidP="00A528E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5A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รายได้จากค่าบริการส่วนกลาง</w:t>
            </w:r>
          </w:p>
        </w:tc>
        <w:tc>
          <w:tcPr>
            <w:tcW w:w="850" w:type="dxa"/>
            <w:vAlign w:val="center"/>
          </w:tcPr>
          <w:p w14:paraId="627B960A" w14:textId="77777777" w:rsidR="00A528E1" w:rsidRPr="007F5AAB" w:rsidRDefault="00A528E1" w:rsidP="00A52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A37F764" w14:textId="05277060" w:rsidR="00A528E1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2,014</w:t>
            </w:r>
          </w:p>
        </w:tc>
        <w:tc>
          <w:tcPr>
            <w:tcW w:w="236" w:type="dxa"/>
            <w:vAlign w:val="center"/>
          </w:tcPr>
          <w:p w14:paraId="101A978A" w14:textId="77777777" w:rsidR="00A528E1" w:rsidRPr="007F5AAB" w:rsidRDefault="00A528E1" w:rsidP="00A528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34454C" w14:textId="599AE11F" w:rsidR="00A528E1" w:rsidRPr="009935A8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236" w:type="dxa"/>
            <w:vAlign w:val="center"/>
          </w:tcPr>
          <w:p w14:paraId="5B536F57" w14:textId="77777777" w:rsidR="00A528E1" w:rsidRPr="007F5AAB" w:rsidRDefault="00A528E1" w:rsidP="00A528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AE34AAD" w14:textId="7443EF52" w:rsidR="00A528E1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580,76</w:t>
            </w:r>
            <w:r w:rsidR="009C298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center"/>
          </w:tcPr>
          <w:p w14:paraId="6CB4A22A" w14:textId="77777777" w:rsidR="00A528E1" w:rsidRPr="007F5AAB" w:rsidRDefault="00A528E1" w:rsidP="00A528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8BE24DC" w14:textId="1D508859" w:rsidR="00A528E1" w:rsidRPr="009935A8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  <w:r w:rsidRPr="007F5A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</w:tr>
      <w:tr w:rsidR="00A528E1" w:rsidRPr="007F5AAB" w14:paraId="4156E29B" w14:textId="77777777" w:rsidTr="00202120">
        <w:tc>
          <w:tcPr>
            <w:tcW w:w="3078" w:type="dxa"/>
          </w:tcPr>
          <w:p w14:paraId="63F69E0D" w14:textId="58EB7126" w:rsidR="00A528E1" w:rsidRPr="007F5AAB" w:rsidRDefault="00A528E1" w:rsidP="00A528E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5AA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850" w:type="dxa"/>
            <w:vAlign w:val="center"/>
          </w:tcPr>
          <w:p w14:paraId="071A31F7" w14:textId="77777777" w:rsidR="00A528E1" w:rsidRPr="007F5AAB" w:rsidRDefault="00A528E1" w:rsidP="00A52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2FB9106" w14:textId="5B60AF6C" w:rsidR="00A528E1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  <w:tc>
          <w:tcPr>
            <w:tcW w:w="236" w:type="dxa"/>
            <w:vAlign w:val="center"/>
          </w:tcPr>
          <w:p w14:paraId="57F740CF" w14:textId="77777777" w:rsidR="00A528E1" w:rsidRPr="007F5AAB" w:rsidRDefault="00A528E1" w:rsidP="00A528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37E36CA" w14:textId="27369C4D" w:rsidR="00A528E1" w:rsidRPr="009935A8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7F5A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</w:p>
        </w:tc>
        <w:tc>
          <w:tcPr>
            <w:tcW w:w="236" w:type="dxa"/>
            <w:vAlign w:val="center"/>
          </w:tcPr>
          <w:p w14:paraId="5C08CB4F" w14:textId="77777777" w:rsidR="00A528E1" w:rsidRPr="007F5AAB" w:rsidRDefault="00A528E1" w:rsidP="00A528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86C6D10" w14:textId="7516F62F" w:rsidR="00A528E1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36" w:type="dxa"/>
            <w:vAlign w:val="center"/>
          </w:tcPr>
          <w:p w14:paraId="52A0F712" w14:textId="77777777" w:rsidR="00A528E1" w:rsidRPr="007F5AAB" w:rsidRDefault="00A528E1" w:rsidP="00A528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4335BD6" w14:textId="0CEF5C78" w:rsidR="00A528E1" w:rsidRPr="009935A8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754</w:t>
            </w:r>
          </w:p>
        </w:tc>
      </w:tr>
      <w:tr w:rsidR="00A528E1" w:rsidRPr="007F5AAB" w14:paraId="5C5C3E9C" w14:textId="77777777" w:rsidTr="00202120">
        <w:tc>
          <w:tcPr>
            <w:tcW w:w="3078" w:type="dxa"/>
          </w:tcPr>
          <w:p w14:paraId="6296396C" w14:textId="0A515BA9" w:rsidR="00A528E1" w:rsidRPr="007F5AAB" w:rsidRDefault="00A528E1" w:rsidP="00A528E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5A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รายได้จากการขายอะไหล่</w:t>
            </w:r>
          </w:p>
        </w:tc>
        <w:tc>
          <w:tcPr>
            <w:tcW w:w="850" w:type="dxa"/>
            <w:vAlign w:val="center"/>
          </w:tcPr>
          <w:p w14:paraId="3825CA96" w14:textId="77777777" w:rsidR="00A528E1" w:rsidRPr="007F5AAB" w:rsidRDefault="00A528E1" w:rsidP="00A52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D9BAFB" w14:textId="38F3A84B" w:rsidR="00A528E1" w:rsidRDefault="00A528E1" w:rsidP="00A528E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67E6E488" w14:textId="77777777" w:rsidR="00A528E1" w:rsidRPr="007F5AAB" w:rsidRDefault="00A528E1" w:rsidP="00A528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FDA1BD6" w14:textId="6E362467" w:rsidR="00A528E1" w:rsidRPr="009935A8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7F5A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  <w:tc>
          <w:tcPr>
            <w:tcW w:w="236" w:type="dxa"/>
            <w:vAlign w:val="center"/>
          </w:tcPr>
          <w:p w14:paraId="0D6A9FD6" w14:textId="77777777" w:rsidR="00A528E1" w:rsidRPr="007F5AAB" w:rsidRDefault="00A528E1" w:rsidP="00A528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E8285F8" w14:textId="4228D8B4" w:rsidR="00A528E1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17,486</w:t>
            </w:r>
          </w:p>
        </w:tc>
        <w:tc>
          <w:tcPr>
            <w:tcW w:w="236" w:type="dxa"/>
            <w:vAlign w:val="center"/>
          </w:tcPr>
          <w:p w14:paraId="005A61E6" w14:textId="77777777" w:rsidR="00A528E1" w:rsidRPr="007F5AAB" w:rsidRDefault="00A528E1" w:rsidP="00A528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66A7020" w14:textId="0A2E9AC2" w:rsidR="00A528E1" w:rsidRPr="009935A8" w:rsidRDefault="00A528E1" w:rsidP="00A528E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7F5A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</w:tr>
      <w:tr w:rsidR="007F5AAB" w:rsidRPr="007F5AAB" w14:paraId="25F14A73" w14:textId="77777777" w:rsidTr="000001CC">
        <w:tc>
          <w:tcPr>
            <w:tcW w:w="3078" w:type="dxa"/>
          </w:tcPr>
          <w:p w14:paraId="3F3AF864" w14:textId="77777777" w:rsidR="007F5AAB" w:rsidRPr="007F5AAB" w:rsidRDefault="007F5AAB" w:rsidP="007F5AAB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5AA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50" w:type="dxa"/>
            <w:vAlign w:val="center"/>
          </w:tcPr>
          <w:p w14:paraId="5457FCB4" w14:textId="77777777" w:rsidR="007F5AAB" w:rsidRPr="007F5AAB" w:rsidRDefault="007F5AAB" w:rsidP="007F5A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E866034" w14:textId="49EA82B6" w:rsidR="007F5AAB" w:rsidRPr="007F5AAB" w:rsidRDefault="00A528E1" w:rsidP="007F5AA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247,047</w:t>
            </w:r>
          </w:p>
        </w:tc>
        <w:tc>
          <w:tcPr>
            <w:tcW w:w="236" w:type="dxa"/>
            <w:vAlign w:val="center"/>
          </w:tcPr>
          <w:p w14:paraId="14258A6D" w14:textId="77777777" w:rsidR="007F5AAB" w:rsidRPr="007F5AAB" w:rsidRDefault="007F5AAB" w:rsidP="007F5A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F3C41C6" w14:textId="328E4120" w:rsidR="007F5AAB" w:rsidRPr="007F5AAB" w:rsidRDefault="009935A8" w:rsidP="007F5AA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52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79,068</w:t>
            </w:r>
          </w:p>
        </w:tc>
        <w:tc>
          <w:tcPr>
            <w:tcW w:w="236" w:type="dxa"/>
            <w:vAlign w:val="center"/>
          </w:tcPr>
          <w:p w14:paraId="45B44263" w14:textId="77777777" w:rsidR="007F5AAB" w:rsidRPr="007F5AAB" w:rsidRDefault="007F5AAB" w:rsidP="007F5AA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F63BABD" w14:textId="1DCFEFA7" w:rsidR="007F5AAB" w:rsidRPr="007F5AAB" w:rsidRDefault="00A528E1" w:rsidP="007F5AA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111,150</w:t>
            </w:r>
          </w:p>
        </w:tc>
        <w:tc>
          <w:tcPr>
            <w:tcW w:w="236" w:type="dxa"/>
            <w:vAlign w:val="center"/>
          </w:tcPr>
          <w:p w14:paraId="1FFFB848" w14:textId="77777777" w:rsidR="007F5AAB" w:rsidRPr="007F5AAB" w:rsidRDefault="007F5AAB" w:rsidP="007F5A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04D70E8" w14:textId="56975989" w:rsidR="007F5AAB" w:rsidRPr="007F5AAB" w:rsidRDefault="00A528E1" w:rsidP="007F5AA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425,132</w:t>
            </w:r>
          </w:p>
        </w:tc>
      </w:tr>
      <w:tr w:rsidR="007F5AAB" w:rsidRPr="00533DFC" w14:paraId="0457B941" w14:textId="77777777" w:rsidTr="000001CC">
        <w:tc>
          <w:tcPr>
            <w:tcW w:w="3078" w:type="dxa"/>
          </w:tcPr>
          <w:p w14:paraId="34C1F346" w14:textId="77777777" w:rsidR="007F5AAB" w:rsidRPr="007F5AAB" w:rsidRDefault="007F5AAB" w:rsidP="007F5AAB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5A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0F9E8193" w14:textId="77777777" w:rsidR="007F5AAB" w:rsidRPr="007F5AAB" w:rsidRDefault="007F5AAB" w:rsidP="007F5A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DA045" w14:textId="1F1ACBD4" w:rsidR="007F5AAB" w:rsidRPr="007F5AAB" w:rsidRDefault="00B03FC4" w:rsidP="007F5AA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559,515</w:t>
            </w:r>
          </w:p>
        </w:tc>
        <w:tc>
          <w:tcPr>
            <w:tcW w:w="236" w:type="dxa"/>
          </w:tcPr>
          <w:p w14:paraId="275A55ED" w14:textId="77777777" w:rsidR="007F5AAB" w:rsidRPr="007F5AAB" w:rsidRDefault="007F5AAB" w:rsidP="007F5AA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F9F3D4A" w14:textId="6B50F65B" w:rsidR="007F5AAB" w:rsidRPr="007F5AAB" w:rsidRDefault="009935A8" w:rsidP="007F5AA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738</w:t>
            </w:r>
            <w:r w:rsidR="007F5AAB" w:rsidRPr="007F5A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</w:t>
            </w:r>
          </w:p>
        </w:tc>
        <w:tc>
          <w:tcPr>
            <w:tcW w:w="236" w:type="dxa"/>
          </w:tcPr>
          <w:p w14:paraId="2AFF11B5" w14:textId="77777777" w:rsidR="007F5AAB" w:rsidRPr="007F5AAB" w:rsidRDefault="007F5AAB" w:rsidP="007F5AA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70DB8" w14:textId="73222F20" w:rsidR="007F5AAB" w:rsidRPr="007F5AAB" w:rsidRDefault="00B03FC4" w:rsidP="007F5AA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803,</w:t>
            </w:r>
            <w:r w:rsidR="00A52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="009C2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4B611D4" w14:textId="77777777" w:rsidR="007F5AAB" w:rsidRPr="007F5AAB" w:rsidRDefault="007F5AAB" w:rsidP="007F5A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7D6BE84" w14:textId="1CE50CAA" w:rsidR="007F5AAB" w:rsidRPr="007F5AAB" w:rsidRDefault="009935A8" w:rsidP="007F5AA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650</w:t>
            </w:r>
            <w:r w:rsidR="007F5AAB" w:rsidRPr="007F5A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345</w:t>
            </w:r>
          </w:p>
        </w:tc>
      </w:tr>
    </w:tbl>
    <w:p w14:paraId="65A5C6CF" w14:textId="77777777" w:rsidR="00DB407E" w:rsidRPr="00533DFC" w:rsidRDefault="00DB407E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lang w:val="en-US"/>
        </w:rPr>
      </w:pPr>
      <w:r w:rsidRPr="00533DFC">
        <w:rPr>
          <w:rFonts w:asciiTheme="majorBidi" w:hAnsiTheme="majorBidi" w:cstheme="majorBidi"/>
          <w:highlight w:val="yellow"/>
        </w:rPr>
        <w:br w:type="page"/>
      </w:r>
    </w:p>
    <w:p w14:paraId="7B138AC8" w14:textId="39673E26" w:rsidR="00583ACF" w:rsidRPr="00D7593A" w:rsidRDefault="00717845" w:rsidP="0087366F">
      <w:pPr>
        <w:pStyle w:val="Caption"/>
        <w:ind w:hanging="900"/>
        <w:rPr>
          <w:rFonts w:asciiTheme="majorBidi" w:hAnsiTheme="majorBidi" w:cstheme="majorBidi"/>
        </w:rPr>
      </w:pPr>
      <w:r w:rsidRPr="00D7593A">
        <w:rPr>
          <w:rFonts w:asciiTheme="majorBidi" w:hAnsiTheme="majorBidi" w:cstheme="majorBidi"/>
          <w:cs/>
        </w:rPr>
        <w:lastRenderedPageBreak/>
        <w:t>ต้นทุนในการจัดจำหน่าย</w:t>
      </w:r>
      <w:r w:rsidR="00AF4408" w:rsidRPr="00D7593A">
        <w:rPr>
          <w:rFonts w:asciiTheme="majorBidi" w:hAnsiTheme="majorBidi" w:cstheme="majorBidi" w:hint="cs"/>
          <w:cs/>
        </w:rPr>
        <w:t>และขนส่ง</w:t>
      </w:r>
    </w:p>
    <w:p w14:paraId="37C019CF" w14:textId="77777777" w:rsidR="00583ACF" w:rsidRPr="00D7593A" w:rsidRDefault="00583ACF" w:rsidP="00761A88">
      <w:pPr>
        <w:pStyle w:val="Bo-Blankline"/>
        <w:rPr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583ACF" w:rsidRPr="00D7593A" w14:paraId="04F8288E" w14:textId="77777777" w:rsidTr="00632F91">
        <w:tc>
          <w:tcPr>
            <w:tcW w:w="3078" w:type="dxa"/>
          </w:tcPr>
          <w:p w14:paraId="5FAAFD7A" w14:textId="77777777" w:rsidR="00583ACF" w:rsidRPr="00D7593A" w:rsidRDefault="00583ACF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3DCB2503" w14:textId="77777777" w:rsidR="00583ACF" w:rsidRPr="00D7593A" w:rsidRDefault="00583ACF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3557A8F3" w14:textId="77777777" w:rsidR="00583ACF" w:rsidRPr="00D7593A" w:rsidRDefault="00583ACF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F94957" w14:textId="77777777" w:rsidR="00583ACF" w:rsidRPr="00D7593A" w:rsidRDefault="00583ACF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3C7F915B" w14:textId="77777777" w:rsidR="00583ACF" w:rsidRPr="00D7593A" w:rsidRDefault="00583ACF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D7593A" w14:paraId="789B5A92" w14:textId="77777777" w:rsidTr="00632F91">
        <w:tc>
          <w:tcPr>
            <w:tcW w:w="3078" w:type="dxa"/>
          </w:tcPr>
          <w:p w14:paraId="3F38708E" w14:textId="77777777" w:rsidR="005E7F3E" w:rsidRPr="00D7593A" w:rsidRDefault="005E7F3E" w:rsidP="005E7F3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7342CE6D" w14:textId="77777777" w:rsidR="005E7F3E" w:rsidRPr="00D7593A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4F61971" w14:textId="24F175CE" w:rsidR="005E7F3E" w:rsidRPr="00D7593A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03AE8FB" w14:textId="77777777" w:rsidR="005E7F3E" w:rsidRPr="00D7593A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F08B25B" w14:textId="06B61A61" w:rsidR="005E7F3E" w:rsidRPr="00D7593A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0BAF50B6" w14:textId="77777777" w:rsidR="005E7F3E" w:rsidRPr="00D7593A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FB80F23" w14:textId="194CE93C" w:rsidR="005E7F3E" w:rsidRPr="00D7593A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3299452" w14:textId="77777777" w:rsidR="005E7F3E" w:rsidRPr="00D7593A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D2BE920" w14:textId="29838C20" w:rsidR="005E7F3E" w:rsidRPr="00D7593A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5312C1" w:rsidRPr="00D7593A" w14:paraId="43D024F2" w14:textId="77777777" w:rsidTr="00632F91">
        <w:tc>
          <w:tcPr>
            <w:tcW w:w="3078" w:type="dxa"/>
          </w:tcPr>
          <w:p w14:paraId="7AEE8D18" w14:textId="77777777" w:rsidR="005312C1" w:rsidRPr="00D7593A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CA7CDE0" w14:textId="77777777" w:rsidR="005312C1" w:rsidRPr="00D7593A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3C91E377" w14:textId="77777777" w:rsidR="005312C1" w:rsidRPr="00D7593A" w:rsidRDefault="005312C1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759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759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7593A" w:rsidRPr="00D7593A" w14:paraId="6DD3C720" w14:textId="77777777" w:rsidTr="00E94747">
        <w:tc>
          <w:tcPr>
            <w:tcW w:w="3078" w:type="dxa"/>
          </w:tcPr>
          <w:p w14:paraId="23263427" w14:textId="77777777" w:rsidR="00D7593A" w:rsidRPr="00D7593A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50" w:type="dxa"/>
            <w:vAlign w:val="center"/>
          </w:tcPr>
          <w:p w14:paraId="0BAB86A6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E5956E9" w14:textId="7C9F9D4E" w:rsidR="00D7593A" w:rsidRPr="00D7593A" w:rsidRDefault="00FB7960" w:rsidP="00D7593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1,812,988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6802DB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5428013" w14:textId="5FA25C7C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381DB0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AD7B90A" w14:textId="59E1F770" w:rsidR="00D7593A" w:rsidRPr="00D7593A" w:rsidRDefault="006604F4" w:rsidP="00D7593A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1,500,166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E26EC7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9C0A055" w14:textId="256A179C" w:rsidR="00D7593A" w:rsidRPr="00D7593A" w:rsidRDefault="009935A8" w:rsidP="00D7593A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783</w:t>
            </w:r>
          </w:p>
        </w:tc>
      </w:tr>
      <w:tr w:rsidR="00D7593A" w:rsidRPr="00D7593A" w14:paraId="183B3FD4" w14:textId="77777777" w:rsidTr="00E94747">
        <w:tc>
          <w:tcPr>
            <w:tcW w:w="3078" w:type="dxa"/>
          </w:tcPr>
          <w:p w14:paraId="708B0657" w14:textId="77777777" w:rsidR="00D7593A" w:rsidRPr="00D7593A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50" w:type="dxa"/>
            <w:vAlign w:val="center"/>
          </w:tcPr>
          <w:p w14:paraId="207F3137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A8FDD54" w14:textId="05061CEA" w:rsidR="00D7593A" w:rsidRPr="00D7593A" w:rsidRDefault="00FB7960" w:rsidP="00D7593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831,473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2AAAE6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BEAE2B0" w14:textId="3C0E5D33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076F6C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14A7B3F" w14:textId="3BA2B8DC" w:rsidR="00D7593A" w:rsidRPr="00D7593A" w:rsidRDefault="006604F4" w:rsidP="00D7593A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717,873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66E0C7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2C9F150" w14:textId="7517087B" w:rsidR="00D7593A" w:rsidRPr="00D7593A" w:rsidRDefault="009935A8" w:rsidP="00D7593A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</w:tr>
      <w:tr w:rsidR="00D7593A" w:rsidRPr="00D7593A" w14:paraId="61374D47" w14:textId="77777777" w:rsidTr="00E94747">
        <w:tc>
          <w:tcPr>
            <w:tcW w:w="3078" w:type="dxa"/>
          </w:tcPr>
          <w:p w14:paraId="340C54DD" w14:textId="77777777" w:rsidR="00D7593A" w:rsidRPr="00D7593A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50" w:type="dxa"/>
            <w:vAlign w:val="center"/>
          </w:tcPr>
          <w:p w14:paraId="582074E4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03145C6" w14:textId="08087EF0" w:rsidR="00D7593A" w:rsidRPr="00D7593A" w:rsidRDefault="00FB7960" w:rsidP="00D7593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C0C28">
              <w:rPr>
                <w:rFonts w:asciiTheme="majorBidi" w:hAnsiTheme="majorBidi" w:cstheme="majorBidi"/>
                <w:sz w:val="30"/>
                <w:szCs w:val="30"/>
              </w:rPr>
              <w:t>8,223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4EB784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FE2FCB9" w14:textId="0900B281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0620C6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023FE0F" w14:textId="1748E005" w:rsidR="00D7593A" w:rsidRPr="00D7593A" w:rsidRDefault="006604F4" w:rsidP="00D7593A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198,1</w:t>
            </w:r>
            <w:r w:rsidR="002C0C28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D64CC9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B4C8281" w14:textId="1B18F750" w:rsidR="00D7593A" w:rsidRPr="00D7593A" w:rsidRDefault="009935A8" w:rsidP="00D7593A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</w:p>
        </w:tc>
      </w:tr>
      <w:tr w:rsidR="00D7593A" w:rsidRPr="00D7593A" w14:paraId="2036D86B" w14:textId="77777777" w:rsidTr="00E94747">
        <w:tc>
          <w:tcPr>
            <w:tcW w:w="3078" w:type="dxa"/>
          </w:tcPr>
          <w:p w14:paraId="219C8266" w14:textId="77777777" w:rsidR="00D7593A" w:rsidRPr="00D7593A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850" w:type="dxa"/>
            <w:vAlign w:val="center"/>
          </w:tcPr>
          <w:p w14:paraId="0C434239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503CE8" w14:textId="72DA09D8" w:rsidR="00D7593A" w:rsidRPr="00D7593A" w:rsidRDefault="00FB7960" w:rsidP="00D7593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34,418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3D4C9A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AB06BE3" w14:textId="5CECD040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27C94C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A621651" w14:textId="62DED7C6" w:rsidR="00D7593A" w:rsidRPr="00D7593A" w:rsidRDefault="006604F4" w:rsidP="00D7593A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29,659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FEF3A0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2D4FE90" w14:textId="1D6D44F1" w:rsidR="00D7593A" w:rsidRPr="00D7593A" w:rsidRDefault="009935A8" w:rsidP="00D7593A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810</w:t>
            </w:r>
          </w:p>
        </w:tc>
      </w:tr>
      <w:tr w:rsidR="00D7593A" w:rsidRPr="00D7593A" w14:paraId="406027BB" w14:textId="77777777" w:rsidTr="00E94747">
        <w:tc>
          <w:tcPr>
            <w:tcW w:w="3078" w:type="dxa"/>
          </w:tcPr>
          <w:p w14:paraId="73194F3E" w14:textId="77777777" w:rsidR="00D7593A" w:rsidRPr="00D7593A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50" w:type="dxa"/>
            <w:vAlign w:val="center"/>
          </w:tcPr>
          <w:p w14:paraId="2D01FD94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69DA93" w14:textId="5C3C33C4" w:rsidR="00D7593A" w:rsidRPr="00D7593A" w:rsidRDefault="00FB7960" w:rsidP="00D7593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459</w:t>
            </w:r>
            <w:r w:rsidR="002C0C28">
              <w:rPr>
                <w:rFonts w:asciiTheme="majorBidi" w:hAnsiTheme="majorBidi" w:cstheme="majorBidi"/>
                <w:sz w:val="30"/>
                <w:szCs w:val="30"/>
              </w:rPr>
              <w:t>,589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F32201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56C49B9" w14:textId="3FB3CDD9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54EB04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2C8C3C2" w14:textId="39D1F24C" w:rsidR="00D7593A" w:rsidRPr="00D7593A" w:rsidRDefault="006604F4" w:rsidP="00D7593A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C0C28">
              <w:rPr>
                <w:rFonts w:asciiTheme="majorBidi" w:hAnsiTheme="majorBidi" w:cstheme="majorBidi"/>
                <w:sz w:val="30"/>
                <w:szCs w:val="30"/>
              </w:rPr>
              <w:t>38,254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0AB203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45BC9F9" w14:textId="379D95B8" w:rsidR="00D7593A" w:rsidRPr="00D7593A" w:rsidRDefault="009935A8" w:rsidP="00D7593A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</w:p>
        </w:tc>
      </w:tr>
      <w:tr w:rsidR="00D7593A" w:rsidRPr="00533DFC" w14:paraId="1D9364C6" w14:textId="77777777" w:rsidTr="00E94747">
        <w:tc>
          <w:tcPr>
            <w:tcW w:w="3078" w:type="dxa"/>
          </w:tcPr>
          <w:p w14:paraId="43E0F558" w14:textId="77777777" w:rsidR="00D7593A" w:rsidRPr="00D7593A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28310497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9E39A" w14:textId="18AFB6B8" w:rsidR="00D7593A" w:rsidRPr="00D7593A" w:rsidRDefault="00FB7960" w:rsidP="00D7593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285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6,691</w:t>
            </w:r>
          </w:p>
        </w:tc>
        <w:tc>
          <w:tcPr>
            <w:tcW w:w="236" w:type="dxa"/>
            <w:shd w:val="clear" w:color="auto" w:fill="auto"/>
          </w:tcPr>
          <w:p w14:paraId="73ED8779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328F6" w14:textId="2A82BE14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164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2EF756E3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CFD22" w14:textId="7AC00AA6" w:rsidR="00D7593A" w:rsidRPr="00D7593A" w:rsidRDefault="006604F4" w:rsidP="00D7593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2,884,102</w:t>
            </w:r>
          </w:p>
        </w:tc>
        <w:tc>
          <w:tcPr>
            <w:tcW w:w="236" w:type="dxa"/>
            <w:shd w:val="clear" w:color="auto" w:fill="auto"/>
          </w:tcPr>
          <w:p w14:paraId="1017E3D0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B4999" w14:textId="6DAD210C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801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</w:p>
        </w:tc>
      </w:tr>
    </w:tbl>
    <w:p w14:paraId="3A8DD2E0" w14:textId="77777777" w:rsidR="00583ACF" w:rsidRPr="00533DFC" w:rsidRDefault="00583ACF" w:rsidP="00E94747">
      <w:pPr>
        <w:pStyle w:val="Bo-Blankline"/>
        <w:rPr>
          <w:highlight w:val="yellow"/>
        </w:rPr>
      </w:pPr>
    </w:p>
    <w:p w14:paraId="3AA7EB9C" w14:textId="77777777" w:rsidR="00757C00" w:rsidRPr="00D7593A" w:rsidRDefault="00757C00" w:rsidP="00E94747">
      <w:pPr>
        <w:pStyle w:val="Caption"/>
        <w:ind w:hanging="900"/>
        <w:rPr>
          <w:rFonts w:asciiTheme="majorBidi" w:hAnsiTheme="majorBidi" w:cstheme="majorBidi"/>
        </w:rPr>
      </w:pPr>
      <w:r w:rsidRPr="00D7593A">
        <w:rPr>
          <w:rFonts w:asciiTheme="majorBidi" w:hAnsiTheme="majorBidi" w:cstheme="majorBidi"/>
          <w:cs/>
        </w:rPr>
        <w:t>ค่าใช้จ่ายในการบริหาร</w:t>
      </w:r>
    </w:p>
    <w:p w14:paraId="570691DE" w14:textId="77777777" w:rsidR="00757C00" w:rsidRPr="00533DFC" w:rsidRDefault="00757C00" w:rsidP="00E94747">
      <w:pPr>
        <w:pStyle w:val="Bo-Blankline"/>
        <w:rPr>
          <w:highlight w:val="yellow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14"/>
        <w:gridCol w:w="837"/>
        <w:gridCol w:w="1189"/>
        <w:gridCol w:w="236"/>
        <w:gridCol w:w="1189"/>
        <w:gridCol w:w="236"/>
        <w:gridCol w:w="1162"/>
        <w:gridCol w:w="236"/>
        <w:gridCol w:w="1081"/>
      </w:tblGrid>
      <w:tr w:rsidR="00757C00" w:rsidRPr="00533DFC" w14:paraId="22FCE649" w14:textId="77777777" w:rsidTr="00E94747">
        <w:tc>
          <w:tcPr>
            <w:tcW w:w="3014" w:type="dxa"/>
          </w:tcPr>
          <w:p w14:paraId="3216D574" w14:textId="77777777" w:rsidR="00757C00" w:rsidRPr="00D7593A" w:rsidRDefault="00757C00" w:rsidP="00E9474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14:paraId="31079AE2" w14:textId="77777777" w:rsidR="00757C00" w:rsidRPr="00D7593A" w:rsidRDefault="00757C00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4" w:type="dxa"/>
            <w:gridSpan w:val="3"/>
          </w:tcPr>
          <w:p w14:paraId="0BCD9E7B" w14:textId="77777777" w:rsidR="00757C00" w:rsidRPr="00D7593A" w:rsidRDefault="00757C00" w:rsidP="00E9474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A458802" w14:textId="77777777" w:rsidR="00757C00" w:rsidRPr="00D7593A" w:rsidRDefault="00757C00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9" w:type="dxa"/>
            <w:gridSpan w:val="3"/>
          </w:tcPr>
          <w:p w14:paraId="087F9ED4" w14:textId="77777777" w:rsidR="00757C00" w:rsidRPr="00D7593A" w:rsidRDefault="00757C00" w:rsidP="00E9474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533DFC" w14:paraId="6479FDE4" w14:textId="77777777" w:rsidTr="00E94747">
        <w:tc>
          <w:tcPr>
            <w:tcW w:w="3014" w:type="dxa"/>
          </w:tcPr>
          <w:p w14:paraId="5B1B4BFE" w14:textId="77777777" w:rsidR="005E7F3E" w:rsidRPr="00D7593A" w:rsidRDefault="005E7F3E" w:rsidP="00E94747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14:paraId="413F486F" w14:textId="77777777" w:rsidR="005E7F3E" w:rsidRPr="00D7593A" w:rsidRDefault="005E7F3E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14:paraId="33CA9926" w14:textId="6E70449D" w:rsidR="005E7F3E" w:rsidRPr="00D7593A" w:rsidRDefault="009935A8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7E6223F0" w14:textId="77777777" w:rsidR="005E7F3E" w:rsidRPr="00D7593A" w:rsidRDefault="005E7F3E" w:rsidP="00E9474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609A5ED" w14:textId="38230075" w:rsidR="005E7F3E" w:rsidRPr="00D7593A" w:rsidRDefault="009935A8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0B2F32C4" w14:textId="77777777" w:rsidR="005E7F3E" w:rsidRPr="00D7593A" w:rsidRDefault="005E7F3E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CBB4F7D" w14:textId="5FD1D6AB" w:rsidR="005E7F3E" w:rsidRPr="00D7593A" w:rsidRDefault="009935A8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28E5306C" w14:textId="77777777" w:rsidR="005E7F3E" w:rsidRPr="00D7593A" w:rsidRDefault="005E7F3E" w:rsidP="00E9474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B7F7A0B" w14:textId="01676CF2" w:rsidR="005E7F3E" w:rsidRPr="00D7593A" w:rsidRDefault="009935A8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5E7F3E" w:rsidRPr="00533DFC" w14:paraId="1DB0B595" w14:textId="77777777" w:rsidTr="00E94747">
        <w:tc>
          <w:tcPr>
            <w:tcW w:w="3014" w:type="dxa"/>
          </w:tcPr>
          <w:p w14:paraId="370E0472" w14:textId="77777777" w:rsidR="005E7F3E" w:rsidRPr="00D7593A" w:rsidRDefault="005E7F3E" w:rsidP="00E9474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14:paraId="2FCD637B" w14:textId="77777777" w:rsidR="005E7F3E" w:rsidRPr="00D7593A" w:rsidRDefault="005E7F3E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29" w:type="dxa"/>
            <w:gridSpan w:val="7"/>
          </w:tcPr>
          <w:p w14:paraId="756E25E5" w14:textId="77777777" w:rsidR="005E7F3E" w:rsidRPr="00D7593A" w:rsidRDefault="005E7F3E" w:rsidP="00E9474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759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759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7593A" w:rsidRPr="00533DFC" w14:paraId="3D69315E" w14:textId="77777777" w:rsidTr="00E94747">
        <w:tc>
          <w:tcPr>
            <w:tcW w:w="3014" w:type="dxa"/>
          </w:tcPr>
          <w:p w14:paraId="1F32E47B" w14:textId="77777777" w:rsidR="00D7593A" w:rsidRPr="00D7593A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37" w:type="dxa"/>
            <w:vAlign w:val="center"/>
          </w:tcPr>
          <w:p w14:paraId="7E7403DE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43C55CE6" w14:textId="6A3D4351" w:rsidR="00D7593A" w:rsidRPr="00D7593A" w:rsidRDefault="00FB7960" w:rsidP="00D7593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942,839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89CA23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121C4762" w14:textId="06965D74" w:rsidR="00D7593A" w:rsidRPr="00D7593A" w:rsidRDefault="009935A8" w:rsidP="00D7593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EB2396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4C1190C" w14:textId="747CA13F" w:rsidR="00D7593A" w:rsidRPr="00D7593A" w:rsidRDefault="00285331" w:rsidP="00D7593A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713,276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EA95E2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884E59B" w14:textId="2ED16E2A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737</w:t>
            </w:r>
          </w:p>
        </w:tc>
      </w:tr>
      <w:tr w:rsidR="00D7593A" w:rsidRPr="00533DFC" w14:paraId="71C7561F" w14:textId="77777777" w:rsidTr="00E94747">
        <w:tc>
          <w:tcPr>
            <w:tcW w:w="3014" w:type="dxa"/>
          </w:tcPr>
          <w:p w14:paraId="0797B69F" w14:textId="77777777" w:rsidR="00D7593A" w:rsidRPr="00D7593A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37" w:type="dxa"/>
            <w:vAlign w:val="center"/>
          </w:tcPr>
          <w:p w14:paraId="6245B293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26E08FD0" w14:textId="69F70E94" w:rsidR="00D7593A" w:rsidRPr="00D7593A" w:rsidRDefault="00FB7960" w:rsidP="00D7593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156,355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F9F34F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02F7E1E3" w14:textId="39B59070" w:rsidR="00D7593A" w:rsidRPr="00D7593A" w:rsidRDefault="009935A8" w:rsidP="00D7593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A1802D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0BF3FD4" w14:textId="6F443C41" w:rsidR="00D7593A" w:rsidRPr="00D7593A" w:rsidRDefault="00285331" w:rsidP="00D7593A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142,381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006DC6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F8022E3" w14:textId="7B3C03D9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</w:p>
        </w:tc>
      </w:tr>
      <w:tr w:rsidR="00D7593A" w:rsidRPr="00533DFC" w14:paraId="0D6A2E4A" w14:textId="77777777" w:rsidTr="00E94747">
        <w:tc>
          <w:tcPr>
            <w:tcW w:w="3014" w:type="dxa"/>
          </w:tcPr>
          <w:p w14:paraId="073FE69D" w14:textId="77777777" w:rsidR="00D7593A" w:rsidRPr="00D7593A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837" w:type="dxa"/>
            <w:vAlign w:val="center"/>
          </w:tcPr>
          <w:p w14:paraId="397ED88C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52463F96" w14:textId="143C8D7A" w:rsidR="00D7593A" w:rsidRPr="00D7593A" w:rsidRDefault="00FB7960" w:rsidP="00D7593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21,966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023754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2C11898D" w14:textId="1AAA9785" w:rsidR="00D7593A" w:rsidRPr="00D7593A" w:rsidRDefault="009935A8" w:rsidP="00D7593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D6BFC3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4877800" w14:textId="14B02A39" w:rsidR="00D7593A" w:rsidRPr="00D7593A" w:rsidRDefault="006604F4" w:rsidP="00D7593A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1381E0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36A3B1A" w14:textId="5A906FCF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716</w:t>
            </w:r>
          </w:p>
        </w:tc>
      </w:tr>
      <w:tr w:rsidR="00D7593A" w:rsidRPr="00533DFC" w14:paraId="517791C7" w14:textId="77777777" w:rsidTr="00E94747">
        <w:tc>
          <w:tcPr>
            <w:tcW w:w="3014" w:type="dxa"/>
          </w:tcPr>
          <w:p w14:paraId="3D7E7831" w14:textId="77777777" w:rsidR="00D7593A" w:rsidRPr="00D7593A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D759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37" w:type="dxa"/>
            <w:vAlign w:val="center"/>
          </w:tcPr>
          <w:p w14:paraId="37D5C931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1F942B07" w14:textId="6D26B5C3" w:rsidR="00D7593A" w:rsidRPr="00D7593A" w:rsidRDefault="00FB7960" w:rsidP="00D7593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926,129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43774C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41446A96" w14:textId="24EBE0EF" w:rsidR="00D7593A" w:rsidRPr="00D7593A" w:rsidRDefault="009935A8" w:rsidP="00D7593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680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B9DD5F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D6E8066" w14:textId="712C858C" w:rsidR="00D7593A" w:rsidRPr="00D7593A" w:rsidRDefault="006150E5" w:rsidP="00D7593A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290,361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407855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B554652" w14:textId="1FED4B70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</w:p>
        </w:tc>
      </w:tr>
      <w:tr w:rsidR="00D7593A" w:rsidRPr="00533DFC" w14:paraId="055D6988" w14:textId="77777777" w:rsidTr="00E94747">
        <w:tc>
          <w:tcPr>
            <w:tcW w:w="3014" w:type="dxa"/>
          </w:tcPr>
          <w:p w14:paraId="73205EE6" w14:textId="77777777" w:rsidR="00D7593A" w:rsidRPr="00D7593A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7" w:type="dxa"/>
          </w:tcPr>
          <w:p w14:paraId="3BE59511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47C39" w14:textId="762B76FF" w:rsidR="00D7593A" w:rsidRPr="00D7593A" w:rsidRDefault="00FB7960" w:rsidP="00D7593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2,047,289</w:t>
            </w:r>
          </w:p>
        </w:tc>
        <w:tc>
          <w:tcPr>
            <w:tcW w:w="236" w:type="dxa"/>
            <w:shd w:val="clear" w:color="auto" w:fill="auto"/>
          </w:tcPr>
          <w:p w14:paraId="686E88BF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80F2E8" w14:textId="48176EBD" w:rsidR="00D7593A" w:rsidRPr="00D7593A" w:rsidRDefault="009935A8" w:rsidP="00D7593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748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261</w:t>
            </w:r>
          </w:p>
        </w:tc>
        <w:tc>
          <w:tcPr>
            <w:tcW w:w="236" w:type="dxa"/>
            <w:shd w:val="clear" w:color="auto" w:fill="auto"/>
          </w:tcPr>
          <w:p w14:paraId="34F3A139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CD3C3" w14:textId="52D7672A" w:rsidR="00D7593A" w:rsidRPr="00D7593A" w:rsidRDefault="006150E5" w:rsidP="00D7593A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1,166,689</w:t>
            </w:r>
          </w:p>
        </w:tc>
        <w:tc>
          <w:tcPr>
            <w:tcW w:w="236" w:type="dxa"/>
            <w:shd w:val="clear" w:color="auto" w:fill="auto"/>
          </w:tcPr>
          <w:p w14:paraId="2CD4A154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43DE3E9" w14:textId="1A14FA61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080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343</w:t>
            </w:r>
          </w:p>
        </w:tc>
      </w:tr>
    </w:tbl>
    <w:p w14:paraId="6BA63648" w14:textId="2C149CB9" w:rsidR="007034FB" w:rsidRPr="00533DFC" w:rsidRDefault="007034FB" w:rsidP="002E30B7">
      <w:pPr>
        <w:pStyle w:val="Bo-Blankline"/>
        <w:rPr>
          <w:highlight w:val="yellow"/>
        </w:rPr>
      </w:pPr>
    </w:p>
    <w:p w14:paraId="2DCD3AB4" w14:textId="77777777" w:rsidR="007034FB" w:rsidRPr="00533DFC" w:rsidRDefault="007034FB">
      <w:pPr>
        <w:spacing w:line="240" w:lineRule="auto"/>
        <w:rPr>
          <w:rFonts w:ascii="Angsana New" w:hAnsi="Angsana New"/>
          <w:sz w:val="20"/>
          <w:szCs w:val="20"/>
          <w:highlight w:val="yellow"/>
          <w:lang w:eastAsia="x-none"/>
        </w:rPr>
      </w:pPr>
      <w:r w:rsidRPr="00533DFC">
        <w:rPr>
          <w:highlight w:val="yellow"/>
        </w:rPr>
        <w:br w:type="page"/>
      </w:r>
    </w:p>
    <w:p w14:paraId="627D6AFB" w14:textId="77777777" w:rsidR="002453D3" w:rsidRPr="00D7593A" w:rsidRDefault="002453D3" w:rsidP="0087366F">
      <w:pPr>
        <w:pStyle w:val="Caption"/>
        <w:ind w:hanging="900"/>
        <w:rPr>
          <w:rFonts w:asciiTheme="majorBidi" w:hAnsiTheme="majorBidi" w:cstheme="majorBidi"/>
        </w:rPr>
      </w:pPr>
      <w:r w:rsidRPr="00D7593A">
        <w:rPr>
          <w:rFonts w:asciiTheme="majorBidi" w:hAnsiTheme="majorBidi" w:cstheme="majorBidi"/>
          <w:cs/>
        </w:rPr>
        <w:lastRenderedPageBreak/>
        <w:t>ค่าใช้จ่ายผลประโยชน์ของพนักงาน</w:t>
      </w:r>
    </w:p>
    <w:p w14:paraId="007DFEB9" w14:textId="77777777" w:rsidR="002453D3" w:rsidRPr="00D7593A" w:rsidRDefault="002453D3" w:rsidP="00761A88">
      <w:pPr>
        <w:pStyle w:val="Bo-Blankline"/>
        <w:rPr>
          <w:lang w:val="en-US"/>
        </w:rPr>
      </w:pPr>
    </w:p>
    <w:tbl>
      <w:tblPr>
        <w:tblW w:w="9027" w:type="dxa"/>
        <w:tblInd w:w="450" w:type="dxa"/>
        <w:tblLook w:val="04A0" w:firstRow="1" w:lastRow="0" w:firstColumn="1" w:lastColumn="0" w:noHBand="0" w:noVBand="1"/>
      </w:tblPr>
      <w:tblGrid>
        <w:gridCol w:w="3780"/>
        <w:gridCol w:w="1134"/>
        <w:gridCol w:w="236"/>
        <w:gridCol w:w="1135"/>
        <w:gridCol w:w="236"/>
        <w:gridCol w:w="1135"/>
        <w:gridCol w:w="236"/>
        <w:gridCol w:w="1135"/>
      </w:tblGrid>
      <w:tr w:rsidR="002453D3" w:rsidRPr="00D7593A" w14:paraId="5FEDE180" w14:textId="77777777" w:rsidTr="00AF7DD9">
        <w:trPr>
          <w:tblHeader/>
        </w:trPr>
        <w:tc>
          <w:tcPr>
            <w:tcW w:w="3780" w:type="dxa"/>
          </w:tcPr>
          <w:p w14:paraId="7CA1A305" w14:textId="77777777" w:rsidR="002453D3" w:rsidRPr="00D7593A" w:rsidRDefault="002453D3" w:rsidP="001E17D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5FF7F046" w14:textId="77777777" w:rsidR="002453D3" w:rsidRPr="00D7593A" w:rsidRDefault="002453D3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5C9A3BE" w14:textId="77777777" w:rsidR="002453D3" w:rsidRPr="00D7593A" w:rsidRDefault="002453D3" w:rsidP="001E17D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639B8298" w14:textId="77777777" w:rsidR="002453D3" w:rsidRPr="00D7593A" w:rsidRDefault="002453D3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D7593A" w14:paraId="570EE3E2" w14:textId="77777777" w:rsidTr="00AF7DD9">
        <w:trPr>
          <w:tblHeader/>
        </w:trPr>
        <w:tc>
          <w:tcPr>
            <w:tcW w:w="3780" w:type="dxa"/>
          </w:tcPr>
          <w:p w14:paraId="43F0D500" w14:textId="77777777" w:rsidR="005E7F3E" w:rsidRPr="00D7593A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283140" w14:textId="31687C7C" w:rsidR="005E7F3E" w:rsidRPr="00D7593A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65F62C54" w14:textId="77777777" w:rsidR="005E7F3E" w:rsidRPr="00D7593A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0F88AE" w14:textId="129D06FA" w:rsidR="005E7F3E" w:rsidRPr="00D7593A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EFB3FD8" w14:textId="77777777" w:rsidR="005E7F3E" w:rsidRPr="00D7593A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CD29FE" w14:textId="7364CBDB" w:rsidR="005E7F3E" w:rsidRPr="00D7593A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44D0DE06" w14:textId="77777777" w:rsidR="005E7F3E" w:rsidRPr="00D7593A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BE26379" w14:textId="3FBAC751" w:rsidR="005E7F3E" w:rsidRPr="00D7593A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5E7F3E" w:rsidRPr="00D7593A" w14:paraId="54F90162" w14:textId="77777777" w:rsidTr="00AF7DD9">
        <w:trPr>
          <w:tblHeader/>
        </w:trPr>
        <w:tc>
          <w:tcPr>
            <w:tcW w:w="3780" w:type="dxa"/>
          </w:tcPr>
          <w:p w14:paraId="71494784" w14:textId="77777777" w:rsidR="005E7F3E" w:rsidRPr="00D7593A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23497ACE" w14:textId="77777777" w:rsidR="005E7F3E" w:rsidRPr="00D7593A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759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759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7F3E" w:rsidRPr="00D7593A" w14:paraId="7F68CC21" w14:textId="77777777" w:rsidTr="00AF7DD9">
        <w:tc>
          <w:tcPr>
            <w:tcW w:w="3780" w:type="dxa"/>
          </w:tcPr>
          <w:p w14:paraId="6FB6F08E" w14:textId="77777777" w:rsidR="005E7F3E" w:rsidRPr="00D7593A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34" w:type="dxa"/>
            <w:shd w:val="clear" w:color="auto" w:fill="auto"/>
          </w:tcPr>
          <w:p w14:paraId="58375D43" w14:textId="77777777" w:rsidR="005E7F3E" w:rsidRPr="00D7593A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F01BFE9" w14:textId="77777777" w:rsidR="005E7F3E" w:rsidRPr="00D7593A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2C2F0D" w14:textId="77777777" w:rsidR="005E7F3E" w:rsidRPr="00D7593A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715E4A7" w14:textId="77777777" w:rsidR="005E7F3E" w:rsidRPr="00D7593A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F1E031" w14:textId="77777777" w:rsidR="005E7F3E" w:rsidRPr="00D7593A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3285A6" w14:textId="77777777" w:rsidR="005E7F3E" w:rsidRPr="00D7593A" w:rsidRDefault="005E7F3E" w:rsidP="005E7F3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43E26F2" w14:textId="77777777" w:rsidR="005E7F3E" w:rsidRPr="00D7593A" w:rsidRDefault="005E7F3E" w:rsidP="005E7F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7593A" w:rsidRPr="00D7593A" w14:paraId="7A20B971" w14:textId="77777777" w:rsidTr="00AF7DD9">
        <w:tc>
          <w:tcPr>
            <w:tcW w:w="3780" w:type="dxa"/>
          </w:tcPr>
          <w:p w14:paraId="726C135C" w14:textId="77777777" w:rsidR="00D7593A" w:rsidRPr="00D7593A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2F968D" w14:textId="29C41F09" w:rsidR="00D7593A" w:rsidRPr="00D7593A" w:rsidRDefault="00285331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276,930</w:t>
            </w:r>
          </w:p>
        </w:tc>
        <w:tc>
          <w:tcPr>
            <w:tcW w:w="236" w:type="dxa"/>
            <w:vAlign w:val="bottom"/>
          </w:tcPr>
          <w:p w14:paraId="37AF68E1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F57486B" w14:textId="0F2A460A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968</w:t>
            </w:r>
          </w:p>
        </w:tc>
        <w:tc>
          <w:tcPr>
            <w:tcW w:w="236" w:type="dxa"/>
            <w:vAlign w:val="bottom"/>
          </w:tcPr>
          <w:p w14:paraId="3282120E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2FB6D1E" w14:textId="6CB1F6D7" w:rsidR="00D7593A" w:rsidRPr="00D7593A" w:rsidRDefault="00285331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210,977</w:t>
            </w:r>
          </w:p>
        </w:tc>
        <w:tc>
          <w:tcPr>
            <w:tcW w:w="236" w:type="dxa"/>
            <w:vAlign w:val="bottom"/>
          </w:tcPr>
          <w:p w14:paraId="4295DD0F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A4E5508" w14:textId="1BD31028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</w:p>
        </w:tc>
      </w:tr>
      <w:tr w:rsidR="00D7593A" w:rsidRPr="00D7593A" w14:paraId="74C2D158" w14:textId="77777777" w:rsidTr="00AF7DD9">
        <w:tc>
          <w:tcPr>
            <w:tcW w:w="3780" w:type="dxa"/>
          </w:tcPr>
          <w:p w14:paraId="54772454" w14:textId="77777777" w:rsidR="00D7593A" w:rsidRPr="00D7593A" w:rsidRDefault="00D7593A" w:rsidP="00D7593A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98327" w14:textId="2948E5A7" w:rsidR="00D7593A" w:rsidRPr="00D7593A" w:rsidRDefault="00285331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4,501</w:t>
            </w:r>
          </w:p>
        </w:tc>
        <w:tc>
          <w:tcPr>
            <w:tcW w:w="236" w:type="dxa"/>
            <w:vAlign w:val="bottom"/>
          </w:tcPr>
          <w:p w14:paraId="5CE96ACC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1B3093A" w14:textId="56746E3D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474</w:t>
            </w:r>
          </w:p>
        </w:tc>
        <w:tc>
          <w:tcPr>
            <w:tcW w:w="236" w:type="dxa"/>
            <w:vAlign w:val="bottom"/>
          </w:tcPr>
          <w:p w14:paraId="4C75A5E0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86957DF" w14:textId="0257751E" w:rsidR="00D7593A" w:rsidRPr="00D7593A" w:rsidRDefault="00285331" w:rsidP="0028533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C5CDA28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12A09B1" w14:textId="1E3077BE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</w:t>
            </w:r>
          </w:p>
        </w:tc>
      </w:tr>
      <w:tr w:rsidR="00D7593A" w:rsidRPr="00D7593A" w14:paraId="3DD4EA9F" w14:textId="77777777" w:rsidTr="00AF7DD9">
        <w:tc>
          <w:tcPr>
            <w:tcW w:w="3780" w:type="dxa"/>
          </w:tcPr>
          <w:p w14:paraId="70E61B85" w14:textId="77777777" w:rsidR="00D7593A" w:rsidRPr="00D7593A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AB594" w14:textId="7B620820" w:rsidR="00D7593A" w:rsidRPr="00D7593A" w:rsidRDefault="00285331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53,609</w:t>
            </w:r>
          </w:p>
        </w:tc>
        <w:tc>
          <w:tcPr>
            <w:tcW w:w="236" w:type="dxa"/>
            <w:vAlign w:val="bottom"/>
          </w:tcPr>
          <w:p w14:paraId="03D4B6C7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27492C3" w14:textId="37D1E581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  <w:tc>
          <w:tcPr>
            <w:tcW w:w="236" w:type="dxa"/>
            <w:vAlign w:val="bottom"/>
          </w:tcPr>
          <w:p w14:paraId="1D2F0B99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CAE5F" w14:textId="1673DFFE" w:rsidR="00D7593A" w:rsidRPr="00D7593A" w:rsidRDefault="00285331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28,578</w:t>
            </w:r>
          </w:p>
        </w:tc>
        <w:tc>
          <w:tcPr>
            <w:tcW w:w="236" w:type="dxa"/>
            <w:vAlign w:val="bottom"/>
          </w:tcPr>
          <w:p w14:paraId="1D1A386C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1F34CC5" w14:textId="7DDF5E8D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</w:p>
        </w:tc>
      </w:tr>
      <w:tr w:rsidR="00D7593A" w:rsidRPr="00D7593A" w14:paraId="65CE55DB" w14:textId="77777777" w:rsidTr="00AF7DD9">
        <w:tc>
          <w:tcPr>
            <w:tcW w:w="3780" w:type="dxa"/>
            <w:vAlign w:val="bottom"/>
          </w:tcPr>
          <w:p w14:paraId="2C39B36C" w14:textId="77777777" w:rsidR="00D7593A" w:rsidRPr="00D7593A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51206" w14:textId="61399BFD" w:rsidR="00D7593A" w:rsidRPr="00D7593A" w:rsidRDefault="00285331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335,040</w:t>
            </w:r>
          </w:p>
        </w:tc>
        <w:tc>
          <w:tcPr>
            <w:tcW w:w="236" w:type="dxa"/>
            <w:vAlign w:val="bottom"/>
          </w:tcPr>
          <w:p w14:paraId="23B13737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FF3F3" w14:textId="65A15EB3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376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594</w:t>
            </w:r>
          </w:p>
        </w:tc>
        <w:tc>
          <w:tcPr>
            <w:tcW w:w="236" w:type="dxa"/>
            <w:vAlign w:val="bottom"/>
          </w:tcPr>
          <w:p w14:paraId="735E893E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3F2CF" w14:textId="0D76ED57" w:rsidR="00D7593A" w:rsidRPr="00D7593A" w:rsidRDefault="00285331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239,555</w:t>
            </w:r>
          </w:p>
        </w:tc>
        <w:tc>
          <w:tcPr>
            <w:tcW w:w="236" w:type="dxa"/>
            <w:vAlign w:val="bottom"/>
          </w:tcPr>
          <w:p w14:paraId="5446963C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E6DFD" w14:textId="5EF9A629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993</w:t>
            </w:r>
          </w:p>
        </w:tc>
      </w:tr>
      <w:tr w:rsidR="00D7593A" w:rsidRPr="00D7593A" w14:paraId="427C8C94" w14:textId="77777777" w:rsidTr="00AF7DD9">
        <w:tc>
          <w:tcPr>
            <w:tcW w:w="3780" w:type="dxa"/>
          </w:tcPr>
          <w:p w14:paraId="37C08F52" w14:textId="77777777" w:rsidR="00D7593A" w:rsidRPr="00D7593A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711AE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4E7E38B2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B51E180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6F44C75C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108C9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8DAE44F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07563A5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7593A" w:rsidRPr="00D7593A" w14:paraId="79ED4FCF" w14:textId="77777777" w:rsidTr="00AF7DD9">
        <w:tc>
          <w:tcPr>
            <w:tcW w:w="3780" w:type="dxa"/>
          </w:tcPr>
          <w:p w14:paraId="3F29E93A" w14:textId="77777777" w:rsidR="00D7593A" w:rsidRPr="00D7593A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E51948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107B660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FEC44D6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61995EB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E9924FC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42CBA27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2EE4582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93A" w:rsidRPr="00D7593A" w14:paraId="152DB6B5" w14:textId="77777777" w:rsidTr="00AF7DD9">
        <w:tc>
          <w:tcPr>
            <w:tcW w:w="3780" w:type="dxa"/>
          </w:tcPr>
          <w:p w14:paraId="201BB242" w14:textId="77777777" w:rsidR="00D7593A" w:rsidRPr="00D7593A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9263C5" w14:textId="3CC98A12" w:rsidR="00D7593A" w:rsidRPr="00D7593A" w:rsidRDefault="00285331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5,681,627</w:t>
            </w:r>
          </w:p>
        </w:tc>
        <w:tc>
          <w:tcPr>
            <w:tcW w:w="236" w:type="dxa"/>
            <w:vAlign w:val="bottom"/>
          </w:tcPr>
          <w:p w14:paraId="480A5595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F8206E0" w14:textId="6677CF09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236" w:type="dxa"/>
            <w:vAlign w:val="bottom"/>
          </w:tcPr>
          <w:p w14:paraId="4A4E9FBC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552B967" w14:textId="2442F557" w:rsidR="00D7593A" w:rsidRPr="00D7593A" w:rsidRDefault="00285331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4,401,836</w:t>
            </w:r>
          </w:p>
        </w:tc>
        <w:tc>
          <w:tcPr>
            <w:tcW w:w="236" w:type="dxa"/>
            <w:vAlign w:val="bottom"/>
          </w:tcPr>
          <w:p w14:paraId="119F708C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CAD7351" w14:textId="65707DAB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</w:p>
        </w:tc>
      </w:tr>
      <w:tr w:rsidR="00D7593A" w:rsidRPr="00D7593A" w14:paraId="1D83F7D5" w14:textId="77777777" w:rsidTr="00AF7DD9">
        <w:tc>
          <w:tcPr>
            <w:tcW w:w="3780" w:type="dxa"/>
          </w:tcPr>
          <w:p w14:paraId="15C6EDC9" w14:textId="77777777" w:rsidR="00D7593A" w:rsidRPr="00D7593A" w:rsidRDefault="00D7593A" w:rsidP="00D7593A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9CFC0F" w14:textId="27B882C6" w:rsidR="00D7593A" w:rsidRPr="00D7593A" w:rsidRDefault="00285331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3,865</w:t>
            </w:r>
          </w:p>
        </w:tc>
        <w:tc>
          <w:tcPr>
            <w:tcW w:w="236" w:type="dxa"/>
            <w:vAlign w:val="bottom"/>
          </w:tcPr>
          <w:p w14:paraId="207E7C3B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F70A06D" w14:textId="006ABC44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</w:p>
        </w:tc>
        <w:tc>
          <w:tcPr>
            <w:tcW w:w="236" w:type="dxa"/>
            <w:vAlign w:val="bottom"/>
          </w:tcPr>
          <w:p w14:paraId="0EC749E5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E6A96EF" w14:textId="37CABF6E" w:rsidR="00D7593A" w:rsidRPr="00D7593A" w:rsidRDefault="00285331" w:rsidP="0028533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A2CFFE7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B6219C9" w14:textId="653C2F97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</w:p>
        </w:tc>
      </w:tr>
      <w:tr w:rsidR="00D7593A" w:rsidRPr="00D7593A" w14:paraId="0E55E864" w14:textId="77777777" w:rsidTr="00AF7DD9">
        <w:tc>
          <w:tcPr>
            <w:tcW w:w="3780" w:type="dxa"/>
          </w:tcPr>
          <w:p w14:paraId="6AC7689D" w14:textId="77777777" w:rsidR="00D7593A" w:rsidRPr="00D7593A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53EC0" w14:textId="7AF6DC4C" w:rsidR="00D7593A" w:rsidRPr="00D7593A" w:rsidRDefault="00285331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325,51</w:t>
            </w:r>
            <w:r w:rsidR="009C2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0745455D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782ACC6" w14:textId="629881E7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</w:p>
        </w:tc>
        <w:tc>
          <w:tcPr>
            <w:tcW w:w="236" w:type="dxa"/>
            <w:vAlign w:val="bottom"/>
          </w:tcPr>
          <w:p w14:paraId="3B2ACCF2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52F69" w14:textId="3378200F" w:rsidR="00D7593A" w:rsidRPr="00D7593A" w:rsidRDefault="00285331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232,290</w:t>
            </w:r>
          </w:p>
        </w:tc>
        <w:tc>
          <w:tcPr>
            <w:tcW w:w="236" w:type="dxa"/>
            <w:vAlign w:val="bottom"/>
          </w:tcPr>
          <w:p w14:paraId="05F8C4A3" w14:textId="77777777" w:rsidR="00D7593A" w:rsidRPr="00D7593A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39C4D80" w14:textId="3345D255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</w:p>
        </w:tc>
      </w:tr>
      <w:tr w:rsidR="00D7593A" w:rsidRPr="00533DFC" w14:paraId="08FCA9D9" w14:textId="77777777" w:rsidTr="00AF7DD9">
        <w:tc>
          <w:tcPr>
            <w:tcW w:w="3780" w:type="dxa"/>
            <w:vAlign w:val="bottom"/>
          </w:tcPr>
          <w:p w14:paraId="10C10359" w14:textId="77777777" w:rsidR="00D7593A" w:rsidRPr="00D7593A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A1797" w14:textId="009FBFD5" w:rsidR="00D7593A" w:rsidRPr="00D7593A" w:rsidRDefault="00285331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6,011,00</w:t>
            </w:r>
            <w:r w:rsidR="009C29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3357E6C7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D41D9" w14:textId="3A6E91B5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735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808</w:t>
            </w:r>
          </w:p>
        </w:tc>
        <w:tc>
          <w:tcPr>
            <w:tcW w:w="236" w:type="dxa"/>
            <w:vAlign w:val="bottom"/>
          </w:tcPr>
          <w:p w14:paraId="1F140EB5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4E64E" w14:textId="4F7DC07F" w:rsidR="00D7593A" w:rsidRPr="00D7593A" w:rsidRDefault="00285331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4,634,126</w:t>
            </w:r>
          </w:p>
        </w:tc>
        <w:tc>
          <w:tcPr>
            <w:tcW w:w="236" w:type="dxa"/>
            <w:vAlign w:val="bottom"/>
          </w:tcPr>
          <w:p w14:paraId="08843327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B1976" w14:textId="182B6A84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392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280</w:t>
            </w:r>
          </w:p>
        </w:tc>
      </w:tr>
      <w:tr w:rsidR="00D7593A" w:rsidRPr="00533DFC" w14:paraId="225A0A71" w14:textId="77777777" w:rsidTr="00AF7DD9">
        <w:tc>
          <w:tcPr>
            <w:tcW w:w="3780" w:type="dxa"/>
          </w:tcPr>
          <w:p w14:paraId="600CA579" w14:textId="77777777" w:rsidR="00D7593A" w:rsidRPr="00533DFC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50346" w14:textId="77777777" w:rsidR="00D7593A" w:rsidRPr="00533DFC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CB78FB" w14:textId="77777777" w:rsidR="00D7593A" w:rsidRPr="00533DFC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D2C3E" w14:textId="77777777" w:rsidR="00D7593A" w:rsidRPr="00533DFC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C7387E" w14:textId="77777777" w:rsidR="00D7593A" w:rsidRPr="00533DFC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EF7D0" w14:textId="77777777" w:rsidR="00D7593A" w:rsidRPr="00533DFC" w:rsidRDefault="00D7593A" w:rsidP="00D7593A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105CFB0" w14:textId="77777777" w:rsidR="00D7593A" w:rsidRPr="00533DFC" w:rsidRDefault="00D7593A" w:rsidP="00D7593A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6FD66B5" w14:textId="77777777" w:rsidR="00D7593A" w:rsidRPr="00533DFC" w:rsidRDefault="00D7593A" w:rsidP="00D7593A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D7593A" w:rsidRPr="00D7593A" w14:paraId="13D3641E" w14:textId="77777777" w:rsidTr="00AF7DD9">
        <w:tc>
          <w:tcPr>
            <w:tcW w:w="3780" w:type="dxa"/>
            <w:vAlign w:val="bottom"/>
          </w:tcPr>
          <w:p w14:paraId="734F5EF9" w14:textId="77777777" w:rsidR="00D7593A" w:rsidRPr="00D7593A" w:rsidRDefault="00D7593A" w:rsidP="00D7593A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FB7310" w14:textId="08A2FC19" w:rsidR="00D7593A" w:rsidRPr="00D7593A" w:rsidRDefault="00285331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6,346,04</w:t>
            </w:r>
            <w:r w:rsidR="009C29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377A095A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5FC581AF" w14:textId="657E76E4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402</w:t>
            </w:r>
          </w:p>
        </w:tc>
        <w:tc>
          <w:tcPr>
            <w:tcW w:w="236" w:type="dxa"/>
            <w:vAlign w:val="bottom"/>
          </w:tcPr>
          <w:p w14:paraId="370CF50F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221C2A" w14:textId="6C218C95" w:rsidR="00D7593A" w:rsidRPr="00D7593A" w:rsidRDefault="00285331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4,873,681</w:t>
            </w:r>
          </w:p>
        </w:tc>
        <w:tc>
          <w:tcPr>
            <w:tcW w:w="236" w:type="dxa"/>
            <w:vAlign w:val="bottom"/>
          </w:tcPr>
          <w:p w14:paraId="429F3752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711A2A3D" w14:textId="69770441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684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273</w:t>
            </w:r>
          </w:p>
        </w:tc>
      </w:tr>
    </w:tbl>
    <w:p w14:paraId="2FB4936A" w14:textId="77777777" w:rsidR="00C225AB" w:rsidRPr="00D7593A" w:rsidRDefault="00C225AB" w:rsidP="00761A88">
      <w:pPr>
        <w:pStyle w:val="Bo-Blankline"/>
      </w:pPr>
    </w:p>
    <w:p w14:paraId="2742E73A" w14:textId="77777777" w:rsidR="0038106F" w:rsidRPr="00D7593A" w:rsidRDefault="0038106F" w:rsidP="00761A88">
      <w:pPr>
        <w:pStyle w:val="Bo-Blankline"/>
        <w:rPr>
          <w:rFonts w:asciiTheme="majorBidi" w:hAnsiTheme="majorBidi" w:cstheme="majorBidi"/>
          <w:i/>
          <w:iCs/>
          <w:sz w:val="30"/>
          <w:szCs w:val="30"/>
          <w:lang w:eastAsia="en-US"/>
        </w:rPr>
      </w:pPr>
      <w:r w:rsidRPr="00D7593A">
        <w:rPr>
          <w:rFonts w:asciiTheme="majorBidi" w:hAnsiTheme="majorBidi" w:cstheme="majorBidi"/>
          <w:i/>
          <w:iCs/>
          <w:sz w:val="30"/>
          <w:szCs w:val="30"/>
          <w:cs/>
          <w:lang w:eastAsia="en-US"/>
        </w:rPr>
        <w:t>โครงการสมทบเงินที่กำหนดไว้</w:t>
      </w:r>
    </w:p>
    <w:p w14:paraId="4CAD5EC2" w14:textId="77777777" w:rsidR="0038106F" w:rsidRPr="00D7593A" w:rsidRDefault="0038106F" w:rsidP="00761A88">
      <w:pPr>
        <w:pStyle w:val="Bo-Blankline"/>
      </w:pPr>
    </w:p>
    <w:p w14:paraId="32190547" w14:textId="4B67D607" w:rsidR="00757C00" w:rsidRPr="00D7593A" w:rsidRDefault="005A2CDC" w:rsidP="005A2CDC">
      <w:pPr>
        <w:pStyle w:val="Bo-C1Content"/>
        <w:rPr>
          <w:rFonts w:asciiTheme="majorBidi" w:hAnsiTheme="majorBidi" w:cstheme="majorBidi"/>
        </w:rPr>
      </w:pPr>
      <w:r w:rsidRPr="00D7593A">
        <w:rPr>
          <w:rFonts w:asciiTheme="majorBidi" w:hAnsiTheme="majorBidi" w:cstheme="majorBidi"/>
          <w:cs/>
        </w:rPr>
        <w:t xml:space="preserve">บริษัทในกลุ่มบริษัทบาง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กองทุน โดยพนักงานจ่ายเงินสะสมในอัตราร้อยละ </w:t>
      </w:r>
      <w:r w:rsidR="009935A8" w:rsidRPr="009935A8">
        <w:rPr>
          <w:rFonts w:asciiTheme="majorBidi" w:hAnsiTheme="majorBidi" w:cstheme="majorBidi"/>
          <w:lang w:val="en-US"/>
        </w:rPr>
        <w:t>3</w:t>
      </w:r>
      <w:r w:rsidRPr="00D7593A">
        <w:rPr>
          <w:rFonts w:asciiTheme="majorBidi" w:hAnsiTheme="majorBidi" w:cstheme="majorBidi"/>
          <w:cs/>
        </w:rPr>
        <w:t xml:space="preserve"> ถึงอัตราร้อยละ </w:t>
      </w:r>
      <w:r w:rsidR="009935A8" w:rsidRPr="009935A8">
        <w:rPr>
          <w:rFonts w:asciiTheme="majorBidi" w:hAnsiTheme="majorBidi" w:cstheme="majorBidi"/>
          <w:lang w:val="en-US"/>
        </w:rPr>
        <w:t>10</w:t>
      </w:r>
      <w:r w:rsidRPr="00D7593A">
        <w:rPr>
          <w:rFonts w:asciiTheme="majorBidi" w:hAnsiTheme="majorBidi" w:cstheme="majorBidi"/>
          <w:cs/>
        </w:rPr>
        <w:t xml:space="preserve"> ของเงินเดือนทุกเดือน และบริษัทจ่ายสมทบในอัตราร้อยละ </w:t>
      </w:r>
      <w:r w:rsidR="009935A8" w:rsidRPr="009935A8">
        <w:rPr>
          <w:rFonts w:asciiTheme="majorBidi" w:hAnsiTheme="majorBidi" w:cstheme="majorBidi"/>
          <w:lang w:val="en-US"/>
        </w:rPr>
        <w:t>3</w:t>
      </w:r>
      <w:r w:rsidRPr="00D7593A">
        <w:rPr>
          <w:rFonts w:asciiTheme="majorBidi" w:hAnsiTheme="majorBidi" w:cstheme="majorBidi"/>
          <w:cs/>
        </w:rPr>
        <w:t xml:space="preserve"> ถึงอัตราร้อยละ </w:t>
      </w:r>
      <w:r w:rsidR="009935A8" w:rsidRPr="009935A8">
        <w:rPr>
          <w:rFonts w:asciiTheme="majorBidi" w:hAnsiTheme="majorBidi" w:cstheme="majorBidi"/>
          <w:lang w:val="en-US"/>
        </w:rPr>
        <w:t>10</w:t>
      </w:r>
      <w:r w:rsidRPr="00D7593A">
        <w:rPr>
          <w:rFonts w:asciiTheme="majorBidi" w:hAnsiTheme="majorBidi" w:cstheme="majorBidi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4EC559B" w14:textId="5C5127C9" w:rsidR="007034FB" w:rsidRPr="00533DFC" w:rsidRDefault="007034FB">
      <w:pPr>
        <w:spacing w:line="240" w:lineRule="auto"/>
        <w:rPr>
          <w:rFonts w:ascii="Angsana New" w:hAnsi="Angsana New"/>
          <w:sz w:val="20"/>
          <w:szCs w:val="20"/>
          <w:highlight w:val="yellow"/>
          <w:lang w:eastAsia="x-none"/>
        </w:rPr>
      </w:pPr>
      <w:r w:rsidRPr="00533DFC">
        <w:rPr>
          <w:highlight w:val="yellow"/>
        </w:rPr>
        <w:br w:type="page"/>
      </w:r>
    </w:p>
    <w:p w14:paraId="799CC27E" w14:textId="77777777" w:rsidR="005A2CDC" w:rsidRPr="00D7593A" w:rsidRDefault="005A2CDC" w:rsidP="00381F0F">
      <w:pPr>
        <w:pStyle w:val="Caption"/>
        <w:ind w:hanging="900"/>
        <w:rPr>
          <w:rFonts w:asciiTheme="majorBidi" w:hAnsiTheme="majorBidi" w:cstheme="majorBidi"/>
        </w:rPr>
      </w:pPr>
      <w:r w:rsidRPr="00D7593A">
        <w:rPr>
          <w:rFonts w:asciiTheme="majorBidi" w:hAnsiTheme="majorBidi" w:cstheme="majorBidi"/>
          <w:cs/>
        </w:rPr>
        <w:lastRenderedPageBreak/>
        <w:t>ค่าใช้จ่ายตามลักษณะ</w:t>
      </w:r>
    </w:p>
    <w:p w14:paraId="0DDE5BE7" w14:textId="77777777" w:rsidR="005A2CDC" w:rsidRPr="00D7593A" w:rsidRDefault="005A2CDC" w:rsidP="00761A88">
      <w:pPr>
        <w:pStyle w:val="Bo-Blankline"/>
        <w:rPr>
          <w:lang w:val="en-US"/>
        </w:rPr>
      </w:pPr>
    </w:p>
    <w:p w14:paraId="267877C6" w14:textId="77777777" w:rsidR="005A2CDC" w:rsidRPr="00D7593A" w:rsidRDefault="005A2CDC" w:rsidP="005A2CDC">
      <w:pPr>
        <w:pStyle w:val="Bo-C1Content"/>
        <w:rPr>
          <w:rFonts w:asciiTheme="majorBidi" w:hAnsiTheme="majorBidi" w:cstheme="majorBidi"/>
          <w:lang w:val="en-US"/>
        </w:rPr>
      </w:pPr>
      <w:r w:rsidRPr="00D7593A">
        <w:rPr>
          <w:rFonts w:asciiTheme="majorBidi" w:hAnsiTheme="majorBidi" w:cstheme="majorBidi"/>
          <w:spacing w:val="2"/>
          <w:cs/>
        </w:rPr>
        <w:t>งบ</w:t>
      </w:r>
      <w:r w:rsidR="00F557D1" w:rsidRPr="00D7593A">
        <w:rPr>
          <w:rFonts w:asciiTheme="majorBidi" w:hAnsiTheme="majorBidi"/>
          <w:spacing w:val="2"/>
          <w:cs/>
        </w:rPr>
        <w:t>กำไรขาดทุนเบ็ดเสร็จ</w:t>
      </w:r>
      <w:r w:rsidRPr="00D7593A">
        <w:rPr>
          <w:rFonts w:asciiTheme="majorBidi" w:hAnsiTheme="majorBidi" w:cstheme="majorBidi"/>
          <w:spacing w:val="2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Pr="00D7593A">
        <w:rPr>
          <w:rFonts w:asciiTheme="majorBidi" w:hAnsiTheme="majorBidi" w:cstheme="majorBidi"/>
          <w:cs/>
        </w:rPr>
        <w:t>การรายงานทางการเงินฉบับต่าง ๆ ดังนี้</w:t>
      </w:r>
    </w:p>
    <w:p w14:paraId="7697AC03" w14:textId="77777777" w:rsidR="005A2CDC" w:rsidRPr="00D7593A" w:rsidRDefault="005A2CDC" w:rsidP="00761A88">
      <w:pPr>
        <w:pStyle w:val="Bo-Blankline"/>
        <w:rPr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434"/>
        <w:gridCol w:w="236"/>
        <w:gridCol w:w="1200"/>
        <w:gridCol w:w="235"/>
        <w:gridCol w:w="1200"/>
        <w:gridCol w:w="235"/>
        <w:gridCol w:w="1200"/>
        <w:gridCol w:w="235"/>
        <w:gridCol w:w="1200"/>
      </w:tblGrid>
      <w:tr w:rsidR="005A2CDC" w:rsidRPr="00D7593A" w14:paraId="08CAD812" w14:textId="77777777" w:rsidTr="005E7F3E">
        <w:trPr>
          <w:tblHeader/>
        </w:trPr>
        <w:tc>
          <w:tcPr>
            <w:tcW w:w="3434" w:type="dxa"/>
          </w:tcPr>
          <w:p w14:paraId="33AEDB10" w14:textId="77777777" w:rsidR="005A2CDC" w:rsidRPr="00D7593A" w:rsidRDefault="005A2CDC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16C4E9" w14:textId="77777777" w:rsidR="005A2CDC" w:rsidRPr="00D7593A" w:rsidRDefault="005A2CDC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428CFF27" w14:textId="77777777" w:rsidR="005A2CDC" w:rsidRPr="00D7593A" w:rsidRDefault="005A2CD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36255336" w14:textId="77777777" w:rsidR="005A2CDC" w:rsidRPr="00D7593A" w:rsidRDefault="005A2CDC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0F60280" w14:textId="77777777" w:rsidR="005A2CDC" w:rsidRPr="00D7593A" w:rsidRDefault="005A2CD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D7593A" w14:paraId="4DE30171" w14:textId="77777777" w:rsidTr="005E7F3E">
        <w:trPr>
          <w:tblHeader/>
        </w:trPr>
        <w:tc>
          <w:tcPr>
            <w:tcW w:w="3434" w:type="dxa"/>
          </w:tcPr>
          <w:p w14:paraId="68CFEFC5" w14:textId="77777777" w:rsidR="005E7F3E" w:rsidRPr="00D7593A" w:rsidRDefault="005E7F3E" w:rsidP="005E7F3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2E527A" w14:textId="77777777" w:rsidR="005E7F3E" w:rsidRPr="00D7593A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681EDA19" w14:textId="7E9E4802" w:rsidR="005E7F3E" w:rsidRPr="00D7593A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5" w:type="dxa"/>
          </w:tcPr>
          <w:p w14:paraId="02A1F1BD" w14:textId="77777777" w:rsidR="005E7F3E" w:rsidRPr="00D7593A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9C38E6B" w14:textId="6406B3DD" w:rsidR="005E7F3E" w:rsidRPr="00D7593A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5" w:type="dxa"/>
          </w:tcPr>
          <w:p w14:paraId="7E3B5F88" w14:textId="77777777" w:rsidR="005E7F3E" w:rsidRPr="00D7593A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6CCF23F" w14:textId="58DB3F51" w:rsidR="005E7F3E" w:rsidRPr="00D7593A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5" w:type="dxa"/>
          </w:tcPr>
          <w:p w14:paraId="3F762EE2" w14:textId="77777777" w:rsidR="005E7F3E" w:rsidRPr="00D7593A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3F15F55" w14:textId="4ECFFACD" w:rsidR="005E7F3E" w:rsidRPr="00D7593A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5E7F3E" w:rsidRPr="00D7593A" w14:paraId="0584C25E" w14:textId="77777777" w:rsidTr="005E7F3E">
        <w:trPr>
          <w:tblHeader/>
        </w:trPr>
        <w:tc>
          <w:tcPr>
            <w:tcW w:w="3434" w:type="dxa"/>
          </w:tcPr>
          <w:p w14:paraId="18BB236B" w14:textId="77777777" w:rsidR="005E7F3E" w:rsidRPr="00D7593A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A91C4" w14:textId="77777777" w:rsidR="005E7F3E" w:rsidRPr="00D7593A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6DC6FA7F" w14:textId="77777777" w:rsidR="005E7F3E" w:rsidRPr="00D7593A" w:rsidRDefault="005E7F3E" w:rsidP="005E7F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759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759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7F3E" w:rsidRPr="00D7593A" w14:paraId="1399E30C" w14:textId="77777777" w:rsidTr="005E7F3E">
        <w:tc>
          <w:tcPr>
            <w:tcW w:w="3434" w:type="dxa"/>
          </w:tcPr>
          <w:p w14:paraId="512136BC" w14:textId="77777777" w:rsidR="005E7F3E" w:rsidRPr="00D7593A" w:rsidRDefault="005E7F3E" w:rsidP="005E7F3E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3DB90C" w14:textId="77777777" w:rsidR="005E7F3E" w:rsidRPr="00D7593A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4F0A04F" w14:textId="77777777" w:rsidR="005E7F3E" w:rsidRPr="00D7593A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E42AAD9" w14:textId="77777777" w:rsidR="005E7F3E" w:rsidRPr="00D7593A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EA147DD" w14:textId="77777777" w:rsidR="005E7F3E" w:rsidRPr="00D7593A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C4E94AB" w14:textId="77777777" w:rsidR="005E7F3E" w:rsidRPr="00D7593A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AA447A" w14:textId="77777777" w:rsidR="005E7F3E" w:rsidRPr="00D7593A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811ECCA" w14:textId="77777777" w:rsidR="005E7F3E" w:rsidRPr="00D7593A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2B5CD84" w14:textId="77777777" w:rsidR="005E7F3E" w:rsidRPr="00D7593A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7593A" w:rsidRPr="00D7593A" w14:paraId="7C5CF0D1" w14:textId="77777777" w:rsidTr="00F20477">
        <w:tc>
          <w:tcPr>
            <w:tcW w:w="3434" w:type="dxa"/>
          </w:tcPr>
          <w:p w14:paraId="11A80FA4" w14:textId="77777777" w:rsidR="00D7593A" w:rsidRPr="00D7593A" w:rsidRDefault="00D7593A" w:rsidP="00D7593A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236" w:type="dxa"/>
          </w:tcPr>
          <w:p w14:paraId="776CCD9B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418BB01" w14:textId="545D7E2A" w:rsidR="00D7593A" w:rsidRPr="00FA4955" w:rsidRDefault="00CD0F30" w:rsidP="00D7593A">
            <w:pPr>
              <w:tabs>
                <w:tab w:val="decimal" w:pos="918"/>
              </w:tabs>
              <w:spacing w:line="240" w:lineRule="atLeast"/>
              <w:ind w:left="-5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(1,916,202)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3CAED67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B0272AA" w14:textId="111FEFA1" w:rsidR="00D7593A" w:rsidRPr="00FA4955" w:rsidRDefault="009935A8" w:rsidP="00D7593A">
            <w:pPr>
              <w:tabs>
                <w:tab w:val="decimal" w:pos="918"/>
              </w:tabs>
              <w:spacing w:line="240" w:lineRule="atLeast"/>
              <w:ind w:left="-5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7593A"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  <w:r w:rsidR="00D7593A"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7F5D354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CB902D4" w14:textId="3CACFB80" w:rsidR="00D7593A" w:rsidRPr="00FA4955" w:rsidRDefault="00CD0F30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(1,773,744)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0AE332B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5EDBC48" w14:textId="074F8F96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046</w:t>
            </w:r>
          </w:p>
        </w:tc>
      </w:tr>
      <w:tr w:rsidR="00D7593A" w:rsidRPr="00D7593A" w14:paraId="2D477AB3" w14:textId="77777777" w:rsidTr="000929AD">
        <w:tc>
          <w:tcPr>
            <w:tcW w:w="3434" w:type="dxa"/>
          </w:tcPr>
          <w:p w14:paraId="148F855A" w14:textId="77777777" w:rsidR="00D7593A" w:rsidRPr="00D7593A" w:rsidRDefault="00D7593A" w:rsidP="00D7593A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36" w:type="dxa"/>
          </w:tcPr>
          <w:p w14:paraId="60FB983F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F0C9ED3" w14:textId="309BBD7C" w:rsidR="00D7593A" w:rsidRPr="00FA4955" w:rsidRDefault="00285331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</w:t>
            </w:r>
            <w:r w:rsid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787,063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235DAC0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7159FEA" w14:textId="5C32CA6F" w:rsidR="00D7593A" w:rsidRPr="00FA4955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D7593A"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  <w:r w:rsidR="00D7593A"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3A49545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BFF59EC" w14:textId="344B65C2" w:rsidR="00D7593A" w:rsidRPr="00FA4955" w:rsidRDefault="00285331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8,308,131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E29951E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C4A6668" w14:textId="719D9B9D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839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</w:p>
        </w:tc>
      </w:tr>
      <w:tr w:rsidR="00D7593A" w:rsidRPr="00D7593A" w14:paraId="503D0B31" w14:textId="77777777" w:rsidTr="00F20477">
        <w:tc>
          <w:tcPr>
            <w:tcW w:w="3434" w:type="dxa"/>
          </w:tcPr>
          <w:p w14:paraId="2A3AF37B" w14:textId="454193A2" w:rsidR="00D7593A" w:rsidRPr="00D7593A" w:rsidRDefault="0067337F" w:rsidP="00D7593A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ขาดทุนจากการลดมูลค่า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ของสินค้า</w:t>
            </w:r>
          </w:p>
        </w:tc>
        <w:tc>
          <w:tcPr>
            <w:tcW w:w="236" w:type="dxa"/>
          </w:tcPr>
          <w:p w14:paraId="329B6FFB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023AFCD" w14:textId="4607AB94" w:rsidR="00D7593A" w:rsidRPr="00FA4955" w:rsidRDefault="00285331" w:rsidP="00D7593A">
            <w:pPr>
              <w:tabs>
                <w:tab w:val="decimal" w:pos="918"/>
              </w:tabs>
              <w:spacing w:line="240" w:lineRule="atLeast"/>
              <w:ind w:left="-418" w:right="-374" w:firstLine="2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(10,777)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41C071E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249D3DB" w14:textId="1D80CE78" w:rsidR="00D7593A" w:rsidRPr="00FA4955" w:rsidRDefault="00D7593A" w:rsidP="00D7593A">
            <w:pPr>
              <w:tabs>
                <w:tab w:val="decimal" w:pos="918"/>
              </w:tabs>
              <w:spacing w:line="240" w:lineRule="atLeast"/>
              <w:ind w:left="-418" w:right="-374" w:firstLine="2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55136BF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7AE3472" w14:textId="71D41506" w:rsidR="00D7593A" w:rsidRPr="00FA4955" w:rsidRDefault="00285331" w:rsidP="00D7593A">
            <w:pPr>
              <w:tabs>
                <w:tab w:val="decimal" w:pos="918"/>
              </w:tabs>
              <w:spacing w:line="240" w:lineRule="atLeast"/>
              <w:ind w:left="-549" w:right="-242" w:firstLine="430"/>
              <w:rPr>
                <w:rFonts w:asciiTheme="majorBidi" w:hAnsiTheme="majorBidi" w:cstheme="majorBidi"/>
                <w:sz w:val="30"/>
                <w:szCs w:val="30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</w:rPr>
              <w:t>(2,314)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11F024E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A86525" w14:textId="14BBA024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549" w:right="-242" w:firstLine="430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988</w:t>
            </w:r>
            <w:r w:rsidRPr="00D759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593A" w:rsidRPr="00D7593A" w14:paraId="0197DE21" w14:textId="77777777" w:rsidTr="00E4666F">
        <w:tc>
          <w:tcPr>
            <w:tcW w:w="3434" w:type="dxa"/>
          </w:tcPr>
          <w:p w14:paraId="50E32CF8" w14:textId="77777777" w:rsidR="00D7593A" w:rsidRPr="00D7593A" w:rsidRDefault="00D7593A" w:rsidP="00D7593A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36" w:type="dxa"/>
          </w:tcPr>
          <w:p w14:paraId="3640FB96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6008CFE" w14:textId="1F774D1F" w:rsidR="00D7593A" w:rsidRPr="00FA4955" w:rsidRDefault="00E4666F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AE0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719,256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E2DF4DF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417C796" w14:textId="37FD0F85" w:rsidR="00D7593A" w:rsidRPr="00FA4955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7593A"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</w:t>
            </w:r>
            <w:r w:rsidR="00D7593A"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F507E49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E09AA94" w14:textId="202C5E0C" w:rsidR="00D7593A" w:rsidRPr="00FA4955" w:rsidRDefault="00E4666F" w:rsidP="00D7593A">
            <w:pPr>
              <w:tabs>
                <w:tab w:val="decimal" w:pos="918"/>
              </w:tabs>
              <w:spacing w:line="240" w:lineRule="atLeast"/>
              <w:ind w:left="-459" w:right="-115" w:firstLine="3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E02A1">
              <w:rPr>
                <w:rFonts w:asciiTheme="majorBidi" w:hAnsiTheme="majorBidi" w:cstheme="majorBidi"/>
                <w:sz w:val="30"/>
                <w:szCs w:val="30"/>
              </w:rPr>
              <w:t>491,590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3E1FDE7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FD676CA" w14:textId="4C2E5756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459" w:right="-115" w:firstLine="340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</w:tr>
      <w:tr w:rsidR="00D7593A" w:rsidRPr="00D7593A" w14:paraId="325051E7" w14:textId="77777777" w:rsidTr="00F20477">
        <w:tc>
          <w:tcPr>
            <w:tcW w:w="3434" w:type="dxa"/>
          </w:tcPr>
          <w:p w14:paraId="3A315B0D" w14:textId="77777777" w:rsidR="00D7593A" w:rsidRPr="00D7593A" w:rsidRDefault="00D7593A" w:rsidP="00D7593A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14:paraId="127ECB02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53EBD08" w14:textId="3A705D57" w:rsidR="00D7593A" w:rsidRPr="00FA4955" w:rsidRDefault="00285331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C0C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3,812</w:t>
            </w:r>
          </w:p>
        </w:tc>
        <w:tc>
          <w:tcPr>
            <w:tcW w:w="235" w:type="dxa"/>
            <w:shd w:val="clear" w:color="auto" w:fill="auto"/>
          </w:tcPr>
          <w:p w14:paraId="72E6A34F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51411E0" w14:textId="212B0FDB" w:rsidR="00D7593A" w:rsidRPr="00FA4955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D7593A"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235" w:type="dxa"/>
            <w:shd w:val="clear" w:color="auto" w:fill="auto"/>
          </w:tcPr>
          <w:p w14:paraId="3DFE81BC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7C3EE73" w14:textId="33DC23A7" w:rsidR="00D7593A" w:rsidRPr="00FA4955" w:rsidRDefault="002B1659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A4955">
              <w:rPr>
                <w:rFonts w:asciiTheme="majorBidi" w:hAnsiTheme="majorBidi" w:cstheme="majorBidi"/>
                <w:sz w:val="30"/>
                <w:szCs w:val="30"/>
              </w:rPr>
              <w:t>3,8</w:t>
            </w:r>
            <w:r w:rsidR="002C0C2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5" w:type="dxa"/>
          </w:tcPr>
          <w:p w14:paraId="629F93DB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EF82FD9" w14:textId="45703DD3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</w:tr>
      <w:tr w:rsidR="00D7593A" w:rsidRPr="00D7593A" w14:paraId="290306C3" w14:textId="77777777" w:rsidTr="00E67BA4">
        <w:trPr>
          <w:trHeight w:val="290"/>
        </w:trPr>
        <w:tc>
          <w:tcPr>
            <w:tcW w:w="3434" w:type="dxa"/>
          </w:tcPr>
          <w:p w14:paraId="4E62DBFD" w14:textId="77777777" w:rsidR="00D7593A" w:rsidRPr="00D7593A" w:rsidRDefault="00D7593A" w:rsidP="00D7593A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236" w:type="dxa"/>
          </w:tcPr>
          <w:p w14:paraId="419E6748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4ECFDFC" w14:textId="77777777" w:rsidR="00D7593A" w:rsidRPr="00FA4955" w:rsidRDefault="00D7593A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42D89BAA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AD8B0FD" w14:textId="77777777" w:rsidR="00D7593A" w:rsidRPr="00FA4955" w:rsidRDefault="00D7593A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360A806D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BED9702" w14:textId="77777777" w:rsidR="00D7593A" w:rsidRPr="00FA4955" w:rsidRDefault="00D7593A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4C71784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4DE2375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93A" w:rsidRPr="00D7593A" w14:paraId="6C214BCF" w14:textId="77777777" w:rsidTr="00F20477">
        <w:tc>
          <w:tcPr>
            <w:tcW w:w="3434" w:type="dxa"/>
          </w:tcPr>
          <w:p w14:paraId="742736B6" w14:textId="25DDF437" w:rsidR="00D7593A" w:rsidRPr="00D7593A" w:rsidRDefault="00D7593A" w:rsidP="00D7593A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36" w:type="dxa"/>
          </w:tcPr>
          <w:p w14:paraId="1F6AD616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0A3C81B" w14:textId="25594FB4" w:rsidR="00D7593A" w:rsidRPr="00FA4955" w:rsidRDefault="00285331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200,451</w:t>
            </w:r>
          </w:p>
        </w:tc>
        <w:tc>
          <w:tcPr>
            <w:tcW w:w="235" w:type="dxa"/>
            <w:shd w:val="clear" w:color="auto" w:fill="auto"/>
          </w:tcPr>
          <w:p w14:paraId="0640A3E8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DCA490" w14:textId="4681A011" w:rsidR="00D7593A" w:rsidRPr="00FA4955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D7593A"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649</w:t>
            </w:r>
          </w:p>
        </w:tc>
        <w:tc>
          <w:tcPr>
            <w:tcW w:w="235" w:type="dxa"/>
            <w:shd w:val="clear" w:color="auto" w:fill="auto"/>
          </w:tcPr>
          <w:p w14:paraId="43A22BBD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F74BC37" w14:textId="059ED876" w:rsidR="00D7593A" w:rsidRPr="00FA4955" w:rsidRDefault="00FA4955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190,594</w:t>
            </w:r>
          </w:p>
        </w:tc>
        <w:tc>
          <w:tcPr>
            <w:tcW w:w="235" w:type="dxa"/>
          </w:tcPr>
          <w:p w14:paraId="7C65598D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72972AD" w14:textId="26852694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</w:t>
            </w:r>
          </w:p>
        </w:tc>
      </w:tr>
      <w:tr w:rsidR="00D7593A" w:rsidRPr="00D7593A" w14:paraId="03323A91" w14:textId="77777777" w:rsidTr="00F20477">
        <w:tc>
          <w:tcPr>
            <w:tcW w:w="3434" w:type="dxa"/>
          </w:tcPr>
          <w:p w14:paraId="546632CB" w14:textId="77777777" w:rsidR="00D7593A" w:rsidRPr="00D7593A" w:rsidRDefault="00D7593A" w:rsidP="00D7593A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14:paraId="6FB7737B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BD61870" w14:textId="3CD3C157" w:rsidR="00D7593A" w:rsidRPr="00FA4955" w:rsidRDefault="00285331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</w:t>
            </w:r>
            <w:r w:rsidR="002C0C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</w:t>
            </w:r>
          </w:p>
        </w:tc>
        <w:tc>
          <w:tcPr>
            <w:tcW w:w="235" w:type="dxa"/>
            <w:shd w:val="clear" w:color="auto" w:fill="auto"/>
          </w:tcPr>
          <w:p w14:paraId="0F746A1D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017A3E5" w14:textId="1CA47B63" w:rsidR="00D7593A" w:rsidRPr="00FA4955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D7593A"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35" w:type="dxa"/>
            <w:shd w:val="clear" w:color="auto" w:fill="auto"/>
          </w:tcPr>
          <w:p w14:paraId="25F73500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7B90C4F" w14:textId="1387E4D4" w:rsidR="00D7593A" w:rsidRPr="00FA4955" w:rsidRDefault="002B1659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</w:rPr>
              <w:t>7,5</w:t>
            </w:r>
            <w:r w:rsidR="002C0C28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35" w:type="dxa"/>
          </w:tcPr>
          <w:p w14:paraId="3119E281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913445B" w14:textId="1624BF65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</w:tr>
      <w:tr w:rsidR="00D7593A" w:rsidRPr="00D7593A" w14:paraId="07DFE45C" w14:textId="77777777" w:rsidTr="00E67BA4">
        <w:tc>
          <w:tcPr>
            <w:tcW w:w="3434" w:type="dxa"/>
          </w:tcPr>
          <w:p w14:paraId="38FD888B" w14:textId="77777777" w:rsidR="00D7593A" w:rsidRPr="00D7593A" w:rsidRDefault="00D7593A" w:rsidP="00D7593A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236" w:type="dxa"/>
          </w:tcPr>
          <w:p w14:paraId="716C1B5B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B626140" w14:textId="77777777" w:rsidR="00D7593A" w:rsidRPr="00FA4955" w:rsidRDefault="00D7593A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6839C35E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B08D54D" w14:textId="77777777" w:rsidR="00D7593A" w:rsidRPr="00FA4955" w:rsidRDefault="00D7593A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6CEBB0E1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8ED93A3" w14:textId="77777777" w:rsidR="00D7593A" w:rsidRPr="00FA4955" w:rsidRDefault="00D7593A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D459D45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2AF3DBA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93A" w:rsidRPr="00D7593A" w14:paraId="10D825E0" w14:textId="77777777" w:rsidTr="00F20477">
        <w:tc>
          <w:tcPr>
            <w:tcW w:w="3434" w:type="dxa"/>
          </w:tcPr>
          <w:p w14:paraId="33486474" w14:textId="6187BA8E" w:rsidR="00D7593A" w:rsidRPr="00D7593A" w:rsidRDefault="00D7593A" w:rsidP="00D7593A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36" w:type="dxa"/>
          </w:tcPr>
          <w:p w14:paraId="7B429778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4B9D4EC" w14:textId="76F4F0DD" w:rsidR="00D7593A" w:rsidRPr="00FA4955" w:rsidRDefault="00285331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138,843</w:t>
            </w:r>
          </w:p>
        </w:tc>
        <w:tc>
          <w:tcPr>
            <w:tcW w:w="235" w:type="dxa"/>
            <w:shd w:val="clear" w:color="auto" w:fill="auto"/>
          </w:tcPr>
          <w:p w14:paraId="282A452A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AC3784" w14:textId="1DDED51E" w:rsidR="00D7593A" w:rsidRPr="00FA4955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 w:rsidR="00D7593A"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</w:p>
        </w:tc>
        <w:tc>
          <w:tcPr>
            <w:tcW w:w="235" w:type="dxa"/>
            <w:shd w:val="clear" w:color="auto" w:fill="auto"/>
          </w:tcPr>
          <w:p w14:paraId="01DACC4D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1DC5780" w14:textId="5041869A" w:rsidR="00D7593A" w:rsidRPr="00FA4955" w:rsidRDefault="002B1659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124,869</w:t>
            </w:r>
          </w:p>
        </w:tc>
        <w:tc>
          <w:tcPr>
            <w:tcW w:w="235" w:type="dxa"/>
          </w:tcPr>
          <w:p w14:paraId="3D15A5D1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2870504" w14:textId="61A2AD8B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</w:p>
        </w:tc>
      </w:tr>
      <w:tr w:rsidR="00D7593A" w:rsidRPr="00533DFC" w14:paraId="43AAEA0A" w14:textId="77777777" w:rsidTr="00F20477">
        <w:tc>
          <w:tcPr>
            <w:tcW w:w="3434" w:type="dxa"/>
          </w:tcPr>
          <w:p w14:paraId="4F31B76D" w14:textId="77777777" w:rsidR="00D7593A" w:rsidRPr="00D7593A" w:rsidRDefault="00D7593A" w:rsidP="00D7593A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14:paraId="4156B228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5FD6F0A" w14:textId="51A8F3D7" w:rsidR="00D7593A" w:rsidRPr="00FA4955" w:rsidRDefault="00285331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17,512</w:t>
            </w:r>
          </w:p>
        </w:tc>
        <w:tc>
          <w:tcPr>
            <w:tcW w:w="235" w:type="dxa"/>
            <w:shd w:val="clear" w:color="auto" w:fill="auto"/>
          </w:tcPr>
          <w:p w14:paraId="5699A98C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00A54AC" w14:textId="3147AA8D" w:rsidR="00D7593A" w:rsidRPr="00FA4955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D7593A"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994</w:t>
            </w:r>
          </w:p>
        </w:tc>
        <w:tc>
          <w:tcPr>
            <w:tcW w:w="235" w:type="dxa"/>
            <w:shd w:val="clear" w:color="auto" w:fill="auto"/>
          </w:tcPr>
          <w:p w14:paraId="075F2B25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906EA0E" w14:textId="04AEBF01" w:rsidR="00D7593A" w:rsidRPr="00FA4955" w:rsidRDefault="002B1659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A4955">
              <w:rPr>
                <w:rFonts w:asciiTheme="majorBidi" w:hAnsiTheme="majorBidi" w:cstheme="majorBidi"/>
                <w:sz w:val="30"/>
                <w:szCs w:val="30"/>
              </w:rPr>
              <w:t>17,512</w:t>
            </w:r>
          </w:p>
        </w:tc>
        <w:tc>
          <w:tcPr>
            <w:tcW w:w="235" w:type="dxa"/>
          </w:tcPr>
          <w:p w14:paraId="494DFD18" w14:textId="77777777" w:rsidR="00D7593A" w:rsidRPr="00FA4955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FF34BAC" w14:textId="0A0E8F05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994</w:t>
            </w:r>
          </w:p>
        </w:tc>
      </w:tr>
    </w:tbl>
    <w:p w14:paraId="693CCB53" w14:textId="77777777" w:rsidR="007034FB" w:rsidRPr="00533DFC" w:rsidRDefault="007034FB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  <w:highlight w:val="yellow"/>
          <w:lang w:val="en-US"/>
        </w:rPr>
      </w:pPr>
      <w:r w:rsidRPr="00533DFC">
        <w:rPr>
          <w:rFonts w:asciiTheme="majorBidi" w:hAnsiTheme="majorBidi" w:cstheme="majorBidi"/>
          <w:b/>
          <w:bCs/>
          <w:sz w:val="20"/>
          <w:szCs w:val="20"/>
          <w:highlight w:val="yellow"/>
          <w:lang w:val="en-US"/>
        </w:rPr>
        <w:br w:type="page"/>
      </w:r>
    </w:p>
    <w:p w14:paraId="74063D37" w14:textId="77777777" w:rsidR="00504CCD" w:rsidRPr="00D7593A" w:rsidRDefault="00261E63" w:rsidP="00C87474">
      <w:pPr>
        <w:pStyle w:val="Caption"/>
        <w:ind w:hanging="900"/>
        <w:rPr>
          <w:rFonts w:asciiTheme="majorBidi" w:hAnsiTheme="majorBidi" w:cstheme="majorBidi"/>
        </w:rPr>
      </w:pPr>
      <w:r w:rsidRPr="00D7593A">
        <w:rPr>
          <w:rFonts w:asciiTheme="majorBidi" w:hAnsiTheme="majorBidi" w:cstheme="majorBidi"/>
          <w:cs/>
        </w:rPr>
        <w:lastRenderedPageBreak/>
        <w:t>ต้นทุนทางการเงิน</w:t>
      </w:r>
    </w:p>
    <w:p w14:paraId="2E67544D" w14:textId="77777777" w:rsidR="00504CCD" w:rsidRPr="00533DFC" w:rsidRDefault="00504CCD" w:rsidP="002F0F40">
      <w:pPr>
        <w:pStyle w:val="Bo-Blankline"/>
        <w:rPr>
          <w:highlight w:val="yellow"/>
          <w:lang w:val="en-US"/>
        </w:rPr>
      </w:pPr>
    </w:p>
    <w:tbl>
      <w:tblPr>
        <w:tblW w:w="9102" w:type="dxa"/>
        <w:tblInd w:w="450" w:type="dxa"/>
        <w:tblLook w:val="04A0" w:firstRow="1" w:lastRow="0" w:firstColumn="1" w:lastColumn="0" w:noHBand="0" w:noVBand="1"/>
      </w:tblPr>
      <w:tblGrid>
        <w:gridCol w:w="2790"/>
        <w:gridCol w:w="810"/>
        <w:gridCol w:w="1200"/>
        <w:gridCol w:w="234"/>
        <w:gridCol w:w="1200"/>
        <w:gridCol w:w="234"/>
        <w:gridCol w:w="1200"/>
        <w:gridCol w:w="234"/>
        <w:gridCol w:w="1200"/>
      </w:tblGrid>
      <w:tr w:rsidR="00504CCD" w:rsidRPr="00533DFC" w14:paraId="556FB1A7" w14:textId="77777777" w:rsidTr="00C91F1C">
        <w:trPr>
          <w:tblHeader/>
        </w:trPr>
        <w:tc>
          <w:tcPr>
            <w:tcW w:w="2790" w:type="dxa"/>
          </w:tcPr>
          <w:p w14:paraId="4D19E869" w14:textId="77777777" w:rsidR="00504CCD" w:rsidRPr="00533DFC" w:rsidRDefault="00504CCD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75F5E732" w14:textId="77777777" w:rsidR="00504CCD" w:rsidRPr="00533DFC" w:rsidRDefault="00504CCD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634" w:type="dxa"/>
            <w:gridSpan w:val="3"/>
          </w:tcPr>
          <w:p w14:paraId="75B36E4F" w14:textId="77777777" w:rsidR="00504CCD" w:rsidRPr="00D7593A" w:rsidRDefault="00504CCD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14:paraId="7F9BC45B" w14:textId="77777777" w:rsidR="00504CCD" w:rsidRPr="00D7593A" w:rsidRDefault="00504CCD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15C8DA69" w14:textId="77777777" w:rsidR="00504CCD" w:rsidRPr="00D7593A" w:rsidRDefault="00504CCD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533DFC" w14:paraId="422AE95E" w14:textId="77777777" w:rsidTr="00C91F1C">
        <w:trPr>
          <w:tblHeader/>
        </w:trPr>
        <w:tc>
          <w:tcPr>
            <w:tcW w:w="2790" w:type="dxa"/>
          </w:tcPr>
          <w:p w14:paraId="38FF46C2" w14:textId="77777777" w:rsidR="005E7F3E" w:rsidRPr="00533DFC" w:rsidRDefault="005E7F3E" w:rsidP="005E7F3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344A5A51" w14:textId="77777777" w:rsidR="005E7F3E" w:rsidRPr="00533DFC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D759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0" w:type="dxa"/>
          </w:tcPr>
          <w:p w14:paraId="2377A71A" w14:textId="10DEDABA" w:rsidR="005E7F3E" w:rsidRPr="00D7593A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4" w:type="dxa"/>
          </w:tcPr>
          <w:p w14:paraId="40524379" w14:textId="77777777" w:rsidR="005E7F3E" w:rsidRPr="00D7593A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EF3472F" w14:textId="68D7228F" w:rsidR="005E7F3E" w:rsidRPr="00D7593A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4" w:type="dxa"/>
          </w:tcPr>
          <w:p w14:paraId="45FEA1D4" w14:textId="77777777" w:rsidR="005E7F3E" w:rsidRPr="00D7593A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4930DFE" w14:textId="11602638" w:rsidR="005E7F3E" w:rsidRPr="00D7593A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4" w:type="dxa"/>
          </w:tcPr>
          <w:p w14:paraId="288CAA28" w14:textId="77777777" w:rsidR="005E7F3E" w:rsidRPr="00D7593A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768950D" w14:textId="10A2BA3F" w:rsidR="005E7F3E" w:rsidRPr="00D7593A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5E7F3E" w:rsidRPr="00533DFC" w14:paraId="71C62B99" w14:textId="77777777" w:rsidTr="00C91F1C">
        <w:trPr>
          <w:tblHeader/>
        </w:trPr>
        <w:tc>
          <w:tcPr>
            <w:tcW w:w="2790" w:type="dxa"/>
          </w:tcPr>
          <w:p w14:paraId="0347863B" w14:textId="77777777" w:rsidR="005E7F3E" w:rsidRPr="00533DFC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69F5390F" w14:textId="77777777" w:rsidR="005E7F3E" w:rsidRPr="00533DFC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502" w:type="dxa"/>
            <w:gridSpan w:val="7"/>
          </w:tcPr>
          <w:p w14:paraId="7F9AD40E" w14:textId="77777777" w:rsidR="005E7F3E" w:rsidRPr="00D7593A" w:rsidRDefault="005E7F3E" w:rsidP="005E7F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759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759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7F3E" w:rsidRPr="00533DFC" w14:paraId="432A2F8A" w14:textId="77777777" w:rsidTr="006642AE">
        <w:tc>
          <w:tcPr>
            <w:tcW w:w="2790" w:type="dxa"/>
          </w:tcPr>
          <w:p w14:paraId="5A837901" w14:textId="77777777" w:rsidR="005E7F3E" w:rsidRPr="00D7593A" w:rsidRDefault="005E7F3E" w:rsidP="005E7F3E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10" w:type="dxa"/>
            <w:vAlign w:val="center"/>
          </w:tcPr>
          <w:p w14:paraId="00C5EEEA" w14:textId="77777777" w:rsidR="005E7F3E" w:rsidRPr="00533DFC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14:paraId="446B286D" w14:textId="77777777" w:rsidR="005E7F3E" w:rsidRPr="00D7593A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5DFAB7E3" w14:textId="77777777" w:rsidR="005E7F3E" w:rsidRPr="00D7593A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66D600B" w14:textId="77777777" w:rsidR="005E7F3E" w:rsidRPr="00D7593A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5D0A8B5E" w14:textId="77777777" w:rsidR="005E7F3E" w:rsidRPr="00D7593A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8917B46" w14:textId="77777777" w:rsidR="005E7F3E" w:rsidRPr="00D7593A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00331C60" w14:textId="77777777" w:rsidR="005E7F3E" w:rsidRPr="00D7593A" w:rsidRDefault="005E7F3E" w:rsidP="005E7F3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3D450BD" w14:textId="77777777" w:rsidR="005E7F3E" w:rsidRPr="00D7593A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7593A" w:rsidRPr="00533DFC" w14:paraId="6456565D" w14:textId="77777777" w:rsidTr="005E7468">
        <w:tc>
          <w:tcPr>
            <w:tcW w:w="2790" w:type="dxa"/>
          </w:tcPr>
          <w:p w14:paraId="446E90EE" w14:textId="7AFD0CBF" w:rsidR="00D7593A" w:rsidRPr="00D7593A" w:rsidRDefault="00D7593A" w:rsidP="00D7593A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เงินกู้ยืมจาก</w:t>
            </w: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60BAE575" w14:textId="352A93B5" w:rsidR="00D7593A" w:rsidRPr="00533DFC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D01A207" w14:textId="33D69E11" w:rsidR="00D7593A" w:rsidRPr="00D7593A" w:rsidRDefault="009242E4" w:rsidP="00577CA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42B1CF4B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A6A47B0" w14:textId="44D97EBB" w:rsidR="00D7593A" w:rsidRPr="00D7593A" w:rsidRDefault="00D7593A" w:rsidP="00D7593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1A4D03CE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797B9A6" w14:textId="0C1C1D43" w:rsidR="00D7593A" w:rsidRPr="00D7593A" w:rsidRDefault="00912CA6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1,986</w:t>
            </w:r>
          </w:p>
        </w:tc>
        <w:tc>
          <w:tcPr>
            <w:tcW w:w="234" w:type="dxa"/>
            <w:vAlign w:val="bottom"/>
          </w:tcPr>
          <w:p w14:paraId="32B9D78B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E8EB8DA" w14:textId="11DACDE3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</w:tr>
      <w:tr w:rsidR="00D7593A" w:rsidRPr="00533DFC" w14:paraId="107DE45B" w14:textId="77777777" w:rsidTr="005E7468">
        <w:tc>
          <w:tcPr>
            <w:tcW w:w="2790" w:type="dxa"/>
          </w:tcPr>
          <w:p w14:paraId="5F3C1F73" w14:textId="7B6FB700" w:rsidR="00D7593A" w:rsidRPr="00D7593A" w:rsidRDefault="00D7593A" w:rsidP="00D7593A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</w:t>
            </w:r>
            <w:r w:rsidRPr="00D7593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ยืมจากสถาบันการเงิน</w:t>
            </w:r>
          </w:p>
        </w:tc>
        <w:tc>
          <w:tcPr>
            <w:tcW w:w="810" w:type="dxa"/>
            <w:vAlign w:val="center"/>
          </w:tcPr>
          <w:p w14:paraId="208F6DAC" w14:textId="77777777" w:rsidR="00D7593A" w:rsidRPr="00533DFC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96F32BB" w14:textId="6A534003" w:rsidR="00D7593A" w:rsidRPr="00D7593A" w:rsidRDefault="00912CA6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24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36,17</w:t>
            </w:r>
            <w:r w:rsidR="000007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4" w:type="dxa"/>
            <w:vAlign w:val="bottom"/>
          </w:tcPr>
          <w:p w14:paraId="79FA0234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7336FAB" w14:textId="6CCA8FF6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  <w:tc>
          <w:tcPr>
            <w:tcW w:w="234" w:type="dxa"/>
            <w:vAlign w:val="bottom"/>
          </w:tcPr>
          <w:p w14:paraId="5B4FA074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8CB57DC" w14:textId="688B5B66" w:rsidR="00D7593A" w:rsidRPr="00D7593A" w:rsidRDefault="00912CA6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42E4">
              <w:rPr>
                <w:rFonts w:asciiTheme="majorBidi" w:hAnsiTheme="majorBidi" w:cstheme="majorBidi"/>
                <w:sz w:val="30"/>
                <w:szCs w:val="30"/>
              </w:rPr>
              <w:t>35,803</w:t>
            </w:r>
          </w:p>
        </w:tc>
        <w:tc>
          <w:tcPr>
            <w:tcW w:w="234" w:type="dxa"/>
            <w:vAlign w:val="bottom"/>
          </w:tcPr>
          <w:p w14:paraId="4BF664F8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68C53F6" w14:textId="4375C3C6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</w:t>
            </w:r>
          </w:p>
        </w:tc>
      </w:tr>
      <w:tr w:rsidR="00D7593A" w:rsidRPr="00533DFC" w14:paraId="7B1A4013" w14:textId="77777777" w:rsidTr="005E7468">
        <w:tc>
          <w:tcPr>
            <w:tcW w:w="2790" w:type="dxa"/>
          </w:tcPr>
          <w:p w14:paraId="48AE1E52" w14:textId="77777777" w:rsidR="00D7593A" w:rsidRPr="00D7593A" w:rsidRDefault="00D7593A" w:rsidP="00D7593A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0" w:type="dxa"/>
            <w:vAlign w:val="center"/>
          </w:tcPr>
          <w:p w14:paraId="5ACE1085" w14:textId="77777777" w:rsidR="00D7593A" w:rsidRPr="00533DFC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E5CAB43" w14:textId="63A773CE" w:rsidR="00D7593A" w:rsidRPr="00D7593A" w:rsidRDefault="00912CA6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</w:t>
            </w:r>
            <w:r w:rsidR="009242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23,780</w:t>
            </w:r>
          </w:p>
        </w:tc>
        <w:tc>
          <w:tcPr>
            <w:tcW w:w="234" w:type="dxa"/>
            <w:vAlign w:val="bottom"/>
          </w:tcPr>
          <w:p w14:paraId="3423073A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ED90666" w14:textId="06B77050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055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  <w:tc>
          <w:tcPr>
            <w:tcW w:w="234" w:type="dxa"/>
            <w:vAlign w:val="bottom"/>
          </w:tcPr>
          <w:p w14:paraId="26D75817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E5B2673" w14:textId="30857E54" w:rsidR="00D7593A" w:rsidRPr="00D7593A" w:rsidRDefault="00912CA6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</w:t>
            </w:r>
            <w:r w:rsidR="009242E4">
              <w:rPr>
                <w:rFonts w:asciiTheme="majorBidi" w:hAnsiTheme="majorBidi" w:cstheme="majorBidi"/>
                <w:sz w:val="30"/>
                <w:szCs w:val="30"/>
              </w:rPr>
              <w:t>31,282</w:t>
            </w:r>
          </w:p>
        </w:tc>
        <w:tc>
          <w:tcPr>
            <w:tcW w:w="234" w:type="dxa"/>
            <w:vAlign w:val="bottom"/>
          </w:tcPr>
          <w:p w14:paraId="79DED72D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4F1CB89" w14:textId="60D680F8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708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</w:tr>
      <w:tr w:rsidR="00D7593A" w:rsidRPr="00533DFC" w14:paraId="5B5D1FAA" w14:textId="77777777" w:rsidTr="005E7468">
        <w:tc>
          <w:tcPr>
            <w:tcW w:w="2790" w:type="dxa"/>
          </w:tcPr>
          <w:p w14:paraId="236F7B55" w14:textId="5393A8DD" w:rsidR="00D7593A" w:rsidRPr="00D7593A" w:rsidRDefault="00D7593A" w:rsidP="00D7593A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810" w:type="dxa"/>
            <w:vAlign w:val="center"/>
          </w:tcPr>
          <w:p w14:paraId="06DB40DA" w14:textId="5AC322D5" w:rsidR="00D7593A" w:rsidRPr="00391365" w:rsidRDefault="009935A8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13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15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3A96D" w14:textId="6B684917" w:rsidR="00D7593A" w:rsidRPr="00D7593A" w:rsidRDefault="00912CA6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</w:t>
            </w:r>
            <w:r w:rsidR="006E50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</w:p>
        </w:tc>
        <w:tc>
          <w:tcPr>
            <w:tcW w:w="234" w:type="dxa"/>
            <w:vAlign w:val="bottom"/>
          </w:tcPr>
          <w:p w14:paraId="38977B99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266D793C" w14:textId="72ACEB14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  <w:tc>
          <w:tcPr>
            <w:tcW w:w="234" w:type="dxa"/>
            <w:vAlign w:val="bottom"/>
          </w:tcPr>
          <w:p w14:paraId="50D0AA18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A3681" w14:textId="6E457CAE" w:rsidR="00D7593A" w:rsidRPr="00D7593A" w:rsidRDefault="00912CA6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10,122</w:t>
            </w:r>
          </w:p>
        </w:tc>
        <w:tc>
          <w:tcPr>
            <w:tcW w:w="234" w:type="dxa"/>
            <w:vAlign w:val="bottom"/>
          </w:tcPr>
          <w:p w14:paraId="38A9E042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80D254E" w14:textId="54E437C1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</w:p>
        </w:tc>
      </w:tr>
      <w:tr w:rsidR="00D7593A" w:rsidRPr="00533DFC" w14:paraId="146577AD" w14:textId="77777777" w:rsidTr="005E7468">
        <w:tc>
          <w:tcPr>
            <w:tcW w:w="2790" w:type="dxa"/>
          </w:tcPr>
          <w:p w14:paraId="39191C1A" w14:textId="77777777" w:rsidR="00D7593A" w:rsidRPr="00D7593A" w:rsidRDefault="00D7593A" w:rsidP="00D7593A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810" w:type="dxa"/>
            <w:vAlign w:val="center"/>
          </w:tcPr>
          <w:p w14:paraId="1357ED63" w14:textId="77777777" w:rsidR="00D7593A" w:rsidRPr="00391365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9D92" w14:textId="0B6AC414" w:rsidR="00D7593A" w:rsidRPr="00D7593A" w:rsidRDefault="00912CA6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2,581,2</w:t>
            </w:r>
            <w:r w:rsidR="00AA46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234" w:type="dxa"/>
            <w:vAlign w:val="bottom"/>
          </w:tcPr>
          <w:p w14:paraId="76BBC320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1C39A1B5" w14:textId="5C7F7E9E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317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  <w:tc>
          <w:tcPr>
            <w:tcW w:w="234" w:type="dxa"/>
            <w:vAlign w:val="bottom"/>
          </w:tcPr>
          <w:p w14:paraId="69FD52A0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7B4F8" w14:textId="2F3AE996" w:rsidR="00D7593A" w:rsidRPr="00D7593A" w:rsidRDefault="00912CA6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2,079,19</w:t>
            </w:r>
            <w:r w:rsidR="00500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4" w:type="dxa"/>
            <w:vAlign w:val="bottom"/>
          </w:tcPr>
          <w:p w14:paraId="5DC656B3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1CF8EB3E" w14:textId="4D761C78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947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</w:tr>
      <w:tr w:rsidR="00D7593A" w:rsidRPr="00533DFC" w14:paraId="2CE5362D" w14:textId="77777777" w:rsidTr="005E7468">
        <w:tc>
          <w:tcPr>
            <w:tcW w:w="2790" w:type="dxa"/>
          </w:tcPr>
          <w:p w14:paraId="13ACECA3" w14:textId="77777777" w:rsidR="00D7593A" w:rsidRPr="00D7593A" w:rsidRDefault="00D7593A" w:rsidP="00D7593A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810" w:type="dxa"/>
            <w:vAlign w:val="center"/>
          </w:tcPr>
          <w:p w14:paraId="6BFED2F3" w14:textId="77777777" w:rsidR="00D7593A" w:rsidRPr="00391365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F94C9" w14:textId="7B06BF58" w:rsidR="00D7593A" w:rsidRPr="00D7593A" w:rsidRDefault="00912CA6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5,401</w:t>
            </w:r>
          </w:p>
        </w:tc>
        <w:tc>
          <w:tcPr>
            <w:tcW w:w="234" w:type="dxa"/>
            <w:vAlign w:val="bottom"/>
          </w:tcPr>
          <w:p w14:paraId="672BBB0F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418B3" w14:textId="50E107FC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234" w:type="dxa"/>
            <w:vAlign w:val="bottom"/>
          </w:tcPr>
          <w:p w14:paraId="7F24543B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04708" w14:textId="07F6352A" w:rsidR="00D7593A" w:rsidRPr="00D7593A" w:rsidRDefault="00912CA6" w:rsidP="00D7593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7E71D173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D16EB" w14:textId="56AFD4AA" w:rsidR="00D7593A" w:rsidRPr="00D7593A" w:rsidRDefault="00D7593A" w:rsidP="00D7593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7593A" w:rsidRPr="00533DFC" w14:paraId="370272BE" w14:textId="77777777" w:rsidTr="005E7468">
        <w:tc>
          <w:tcPr>
            <w:tcW w:w="2790" w:type="dxa"/>
          </w:tcPr>
          <w:p w14:paraId="705C191D" w14:textId="77777777" w:rsidR="00D7593A" w:rsidRPr="00D7593A" w:rsidRDefault="00D7593A" w:rsidP="00D7593A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center"/>
          </w:tcPr>
          <w:p w14:paraId="183C534A" w14:textId="77777777" w:rsidR="00D7593A" w:rsidRPr="00391365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40B22" w14:textId="1906755E" w:rsidR="00D7593A" w:rsidRPr="00D7593A" w:rsidRDefault="00912CA6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2,586,6</w:t>
            </w:r>
            <w:r w:rsidR="00AA46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</w:p>
        </w:tc>
        <w:tc>
          <w:tcPr>
            <w:tcW w:w="234" w:type="dxa"/>
            <w:vAlign w:val="bottom"/>
          </w:tcPr>
          <w:p w14:paraId="7C3BFB9A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24304480" w14:textId="0878E914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325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647</w:t>
            </w:r>
          </w:p>
        </w:tc>
        <w:tc>
          <w:tcPr>
            <w:tcW w:w="234" w:type="dxa"/>
            <w:vAlign w:val="bottom"/>
          </w:tcPr>
          <w:p w14:paraId="6AC09839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CA59C" w14:textId="1B49161F" w:rsidR="00D7593A" w:rsidRPr="00D7593A" w:rsidRDefault="00912CA6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2,079,19</w:t>
            </w:r>
            <w:r w:rsidR="00500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4" w:type="dxa"/>
            <w:vAlign w:val="bottom"/>
          </w:tcPr>
          <w:p w14:paraId="098A48E3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191ADFA5" w14:textId="73FA529A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947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</w:tr>
      <w:tr w:rsidR="00D7593A" w:rsidRPr="00533DFC" w14:paraId="3918BEEA" w14:textId="77777777" w:rsidTr="005E7468">
        <w:tc>
          <w:tcPr>
            <w:tcW w:w="2790" w:type="dxa"/>
          </w:tcPr>
          <w:p w14:paraId="73F8A688" w14:textId="77777777" w:rsidR="00D7593A" w:rsidRPr="00D7593A" w:rsidRDefault="00D7593A" w:rsidP="00D7593A">
            <w:pPr>
              <w:tabs>
                <w:tab w:val="left" w:pos="360"/>
              </w:tabs>
              <w:spacing w:line="240" w:lineRule="atLeast"/>
              <w:ind w:left="360" w:right="-11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จำนวนที่รวมอยู่ในต้นทุนของสินทรัพย์ที่เข้าเงื่อนไข</w:t>
            </w:r>
          </w:p>
        </w:tc>
        <w:tc>
          <w:tcPr>
            <w:tcW w:w="810" w:type="dxa"/>
            <w:vAlign w:val="center"/>
          </w:tcPr>
          <w:p w14:paraId="2519A280" w14:textId="77777777" w:rsidR="00D7593A" w:rsidRPr="00391365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37BBBF9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CE7377F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D48B629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981377C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D3A5BCE" w14:textId="1940251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2E09374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C8583A9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93A" w:rsidRPr="00533DFC" w14:paraId="043478F7" w14:textId="77777777" w:rsidTr="005E7468">
        <w:tc>
          <w:tcPr>
            <w:tcW w:w="2790" w:type="dxa"/>
          </w:tcPr>
          <w:p w14:paraId="0560ECA8" w14:textId="77777777" w:rsidR="00D7593A" w:rsidRPr="00D7593A" w:rsidRDefault="00D7593A" w:rsidP="00D7593A">
            <w:pPr>
              <w:tabs>
                <w:tab w:val="left" w:pos="630"/>
              </w:tabs>
              <w:spacing w:line="240" w:lineRule="atLeast"/>
              <w:ind w:left="63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ส่วนที่บันทึกเป็นต้นทุนของสัญญาค่างานระหว่างก่อสร้าง</w:t>
            </w:r>
          </w:p>
        </w:tc>
        <w:tc>
          <w:tcPr>
            <w:tcW w:w="810" w:type="dxa"/>
            <w:vAlign w:val="bottom"/>
          </w:tcPr>
          <w:p w14:paraId="72638DBE" w14:textId="3D4F906F" w:rsidR="00D7593A" w:rsidRPr="00391365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1B25F" w14:textId="02411CFA" w:rsidR="00D7593A" w:rsidRPr="00D7593A" w:rsidRDefault="006D1FD4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(525</w:t>
            </w:r>
            <w:r w:rsidR="006E50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,090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4" w:type="dxa"/>
            <w:vAlign w:val="bottom"/>
          </w:tcPr>
          <w:p w14:paraId="2364EC8F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71D40223" w14:textId="5CC19A6B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</w:t>
            </w:r>
            <w:r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</w:t>
            </w:r>
            <w:r w:rsidRPr="00D75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4" w:type="dxa"/>
            <w:vAlign w:val="bottom"/>
          </w:tcPr>
          <w:p w14:paraId="6D62F0E6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08EE2" w14:textId="4F1819FB" w:rsidR="00D7593A" w:rsidRPr="00D7593A" w:rsidRDefault="006D1FD4" w:rsidP="00D7593A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(191,46</w:t>
            </w:r>
            <w:r w:rsidR="0050078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14:paraId="01363A2A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18620A5E" w14:textId="3E79C781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  <w:r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  <w:r w:rsidRPr="00D759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593A" w:rsidRPr="00533DFC" w14:paraId="155DD3FB" w14:textId="77777777" w:rsidTr="005E7468">
        <w:tc>
          <w:tcPr>
            <w:tcW w:w="2790" w:type="dxa"/>
          </w:tcPr>
          <w:p w14:paraId="6C115F47" w14:textId="77777777" w:rsidR="00D7593A" w:rsidRPr="00D7593A" w:rsidRDefault="00D7593A" w:rsidP="00D7593A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vAlign w:val="center"/>
          </w:tcPr>
          <w:p w14:paraId="71810A2F" w14:textId="77777777" w:rsidR="00D7593A" w:rsidRPr="00533DFC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709825" w14:textId="22944BEC" w:rsidR="00D7593A" w:rsidRPr="00D7593A" w:rsidRDefault="006D1FD4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2,061,541</w:t>
            </w:r>
          </w:p>
        </w:tc>
        <w:tc>
          <w:tcPr>
            <w:tcW w:w="234" w:type="dxa"/>
            <w:vAlign w:val="bottom"/>
          </w:tcPr>
          <w:p w14:paraId="4089B303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53F65" w14:textId="18204971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014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903</w:t>
            </w:r>
          </w:p>
        </w:tc>
        <w:tc>
          <w:tcPr>
            <w:tcW w:w="234" w:type="dxa"/>
            <w:vAlign w:val="bottom"/>
          </w:tcPr>
          <w:p w14:paraId="477E0691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ED2B3" w14:textId="4884E0DE" w:rsidR="00D7593A" w:rsidRPr="00D7593A" w:rsidRDefault="006D1FD4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1,887,727</w:t>
            </w:r>
          </w:p>
        </w:tc>
        <w:tc>
          <w:tcPr>
            <w:tcW w:w="234" w:type="dxa"/>
            <w:vAlign w:val="bottom"/>
          </w:tcPr>
          <w:p w14:paraId="4175F7B1" w14:textId="77777777" w:rsidR="00D7593A" w:rsidRPr="00D7593A" w:rsidRDefault="00D7593A" w:rsidP="00D7593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C12E5" w14:textId="1DB88378" w:rsidR="00D7593A" w:rsidRPr="00D7593A" w:rsidRDefault="009935A8" w:rsidP="00D7593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</w:t>
            </w:r>
          </w:p>
        </w:tc>
      </w:tr>
    </w:tbl>
    <w:p w14:paraId="4B99F02B" w14:textId="5C0AAB13" w:rsidR="007034FB" w:rsidRPr="00533DFC" w:rsidRDefault="007034FB" w:rsidP="00504CCD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</w:p>
    <w:p w14:paraId="2051D018" w14:textId="77777777" w:rsidR="007034FB" w:rsidRPr="00533DFC" w:rsidRDefault="007034FB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  <w:r w:rsidRPr="00533DFC">
        <w:rPr>
          <w:rFonts w:asciiTheme="majorBidi" w:hAnsiTheme="majorBidi" w:cstheme="majorBidi"/>
          <w:sz w:val="20"/>
          <w:szCs w:val="20"/>
          <w:highlight w:val="yellow"/>
          <w:lang w:val="en-US"/>
        </w:rPr>
        <w:br w:type="page"/>
      </w:r>
    </w:p>
    <w:p w14:paraId="5E25687F" w14:textId="77777777" w:rsidR="00C8429A" w:rsidRPr="00D7593A" w:rsidRDefault="00C8429A" w:rsidP="00C87474">
      <w:pPr>
        <w:pStyle w:val="Caption"/>
        <w:ind w:hanging="900"/>
        <w:rPr>
          <w:rFonts w:asciiTheme="majorBidi" w:hAnsiTheme="majorBidi" w:cstheme="majorBidi"/>
        </w:rPr>
      </w:pPr>
      <w:r w:rsidRPr="00D7593A">
        <w:rPr>
          <w:rFonts w:asciiTheme="majorBidi" w:hAnsiTheme="majorBidi" w:cstheme="majorBidi"/>
          <w:cs/>
        </w:rPr>
        <w:lastRenderedPageBreak/>
        <w:t>ภาษีเงินได้</w:t>
      </w:r>
    </w:p>
    <w:p w14:paraId="50F89FB5" w14:textId="77777777" w:rsidR="00C91FA7" w:rsidRPr="00D7593A" w:rsidRDefault="00C91FA7" w:rsidP="009517CC">
      <w:pPr>
        <w:pStyle w:val="Bo-Blankline"/>
        <w:ind w:left="0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72"/>
        <w:gridCol w:w="1258"/>
        <w:gridCol w:w="236"/>
        <w:gridCol w:w="1294"/>
        <w:gridCol w:w="236"/>
        <w:gridCol w:w="1111"/>
        <w:gridCol w:w="236"/>
        <w:gridCol w:w="1297"/>
      </w:tblGrid>
      <w:tr w:rsidR="009517CC" w:rsidRPr="00D7593A" w14:paraId="19410C0E" w14:textId="77777777" w:rsidTr="00BC019C">
        <w:tc>
          <w:tcPr>
            <w:tcW w:w="3512" w:type="dxa"/>
            <w:gridSpan w:val="2"/>
          </w:tcPr>
          <w:p w14:paraId="2AFFF054" w14:textId="1FE23B91" w:rsidR="009517CC" w:rsidRPr="00D7593A" w:rsidRDefault="009517CC" w:rsidP="009517CC">
            <w:pPr>
              <w:spacing w:line="240" w:lineRule="atLeast"/>
              <w:ind w:left="547" w:hanging="547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88" w:type="dxa"/>
            <w:gridSpan w:val="3"/>
          </w:tcPr>
          <w:p w14:paraId="37B39CE9" w14:textId="77777777" w:rsidR="009517CC" w:rsidRPr="00D7593A" w:rsidRDefault="009517C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0975AAF" w14:textId="77777777" w:rsidR="009517CC" w:rsidRPr="00D7593A" w:rsidRDefault="009517CC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497E9C5A" w14:textId="77777777" w:rsidR="009517CC" w:rsidRPr="00D7593A" w:rsidRDefault="009517C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D7593A" w14:paraId="050829A1" w14:textId="77777777" w:rsidTr="00BC019C">
        <w:tc>
          <w:tcPr>
            <w:tcW w:w="3240" w:type="dxa"/>
          </w:tcPr>
          <w:p w14:paraId="6F782E7A" w14:textId="77777777" w:rsidR="005E7F3E" w:rsidRPr="00D7593A" w:rsidRDefault="005E7F3E" w:rsidP="005E7F3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09C03C4" w14:textId="77777777" w:rsidR="005E7F3E" w:rsidRPr="00D7593A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2C496360" w14:textId="3B481E1F" w:rsidR="005E7F3E" w:rsidRPr="00D7593A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16762661" w14:textId="77777777" w:rsidR="005E7F3E" w:rsidRPr="00D7593A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DAB1C2C" w14:textId="34E609CD" w:rsidR="005E7F3E" w:rsidRPr="00D7593A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3864A205" w14:textId="77777777" w:rsidR="005E7F3E" w:rsidRPr="00D7593A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7A87216" w14:textId="0251727A" w:rsidR="005E7F3E" w:rsidRPr="00D7593A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642D686B" w14:textId="77777777" w:rsidR="005E7F3E" w:rsidRPr="00D7593A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D0BB414" w14:textId="0ECE202B" w:rsidR="005E7F3E" w:rsidRPr="00D7593A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5E7F3E" w:rsidRPr="00D7593A" w14:paraId="0A2952CE" w14:textId="77777777" w:rsidTr="00D7593A">
        <w:tc>
          <w:tcPr>
            <w:tcW w:w="3240" w:type="dxa"/>
          </w:tcPr>
          <w:p w14:paraId="2531A81B" w14:textId="77777777" w:rsidR="005E7F3E" w:rsidRPr="00D7593A" w:rsidRDefault="005E7F3E" w:rsidP="005E7F3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D0AEA7F" w14:textId="77777777" w:rsidR="005E7F3E" w:rsidRPr="00D7593A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68" w:type="dxa"/>
            <w:gridSpan w:val="7"/>
          </w:tcPr>
          <w:p w14:paraId="26D31069" w14:textId="77777777" w:rsidR="005E7F3E" w:rsidRPr="00D7593A" w:rsidRDefault="005E7F3E" w:rsidP="005E7F3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759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759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7F3E" w:rsidRPr="00D7593A" w14:paraId="4D6A19CB" w14:textId="77777777" w:rsidTr="00BC019C">
        <w:tc>
          <w:tcPr>
            <w:tcW w:w="3240" w:type="dxa"/>
            <w:vAlign w:val="bottom"/>
          </w:tcPr>
          <w:p w14:paraId="6E5A6753" w14:textId="77777777" w:rsidR="005E7F3E" w:rsidRPr="00D7593A" w:rsidRDefault="005E7F3E" w:rsidP="005E7F3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193450" w:rsidRPr="00D759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72" w:type="dxa"/>
            <w:vAlign w:val="bottom"/>
          </w:tcPr>
          <w:p w14:paraId="1D3AC7BA" w14:textId="77777777" w:rsidR="005E7F3E" w:rsidRPr="00D7593A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730CE5B0" w14:textId="77777777" w:rsidR="005E7F3E" w:rsidRPr="00D7593A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0D476D7" w14:textId="77777777" w:rsidR="005E7F3E" w:rsidRPr="00D7593A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01DFF126" w14:textId="77777777" w:rsidR="005E7F3E" w:rsidRPr="00D7593A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732E685" w14:textId="77777777" w:rsidR="005E7F3E" w:rsidRPr="00D7593A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6C23A22" w14:textId="77777777" w:rsidR="005E7F3E" w:rsidRPr="00D7593A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43D1591" w14:textId="77777777" w:rsidR="005E7F3E" w:rsidRPr="00D7593A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center"/>
          </w:tcPr>
          <w:p w14:paraId="56712375" w14:textId="77777777" w:rsidR="005E7F3E" w:rsidRPr="00D7593A" w:rsidRDefault="005E7F3E" w:rsidP="005E7F3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93A" w:rsidRPr="00D7593A" w14:paraId="7DBFBAB4" w14:textId="77777777" w:rsidTr="00BC019C">
        <w:tc>
          <w:tcPr>
            <w:tcW w:w="3240" w:type="dxa"/>
            <w:vAlign w:val="bottom"/>
          </w:tcPr>
          <w:p w14:paraId="7A6C55DD" w14:textId="77777777" w:rsidR="00D7593A" w:rsidRPr="00D7593A" w:rsidRDefault="00D7593A" w:rsidP="00D7593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D7593A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72" w:type="dxa"/>
            <w:vAlign w:val="bottom"/>
          </w:tcPr>
          <w:p w14:paraId="2926E650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545E5B9C" w14:textId="422FB6E6" w:rsidR="00D7593A" w:rsidRPr="00D7593A" w:rsidRDefault="005A23C7" w:rsidP="00D7593A">
            <w:pPr>
              <w:tabs>
                <w:tab w:val="decimal" w:pos="972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170,992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ED53A0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5AE06CE" w14:textId="52290B27" w:rsidR="00D7593A" w:rsidRPr="00D7593A" w:rsidRDefault="009935A8" w:rsidP="00D7593A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170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47D2F9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E754E87" w14:textId="44CD423A" w:rsidR="00D7593A" w:rsidRPr="00D7593A" w:rsidRDefault="005A23C7" w:rsidP="00D7593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5529A75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CFC7FCC" w14:textId="4E1D6E1D" w:rsidR="00D7593A" w:rsidRPr="00D7593A" w:rsidRDefault="00D7593A" w:rsidP="00D7593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593A" w:rsidRPr="00D7593A" w14:paraId="79B2D3AC" w14:textId="77777777" w:rsidTr="00BC019C">
        <w:tc>
          <w:tcPr>
            <w:tcW w:w="3240" w:type="dxa"/>
            <w:vAlign w:val="bottom"/>
          </w:tcPr>
          <w:p w14:paraId="3F6A8680" w14:textId="5D5CC03B" w:rsidR="00D7593A" w:rsidRPr="00D7593A" w:rsidRDefault="00D7593A" w:rsidP="00D7593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93A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 ๆ</w:t>
            </w:r>
            <w:r w:rsidRPr="00D759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7593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272" w:type="dxa"/>
            <w:vAlign w:val="bottom"/>
          </w:tcPr>
          <w:p w14:paraId="74B6A0C2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D421E87" w14:textId="625FB796" w:rsidR="00D7593A" w:rsidRPr="00D7593A" w:rsidRDefault="005A23C7" w:rsidP="00D7593A">
            <w:pPr>
              <w:tabs>
                <w:tab w:val="decimal" w:pos="972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6,91</w:t>
            </w:r>
            <w:r w:rsidR="004B3BC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99D1D3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41348A6" w14:textId="15CF4CF4" w:rsidR="00D7593A" w:rsidRPr="00D7593A" w:rsidRDefault="009935A8" w:rsidP="00D7593A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7593A"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D6B63C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21A02E6" w14:textId="236A85A7" w:rsidR="00D7593A" w:rsidRPr="00D7593A" w:rsidRDefault="005A23C7" w:rsidP="005A23C7">
            <w:pPr>
              <w:spacing w:line="240" w:lineRule="atLeast"/>
              <w:ind w:left="-119" w:right="-296" w:firstLine="2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4B3BC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14:paraId="2AEE08FF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8DBF781" w14:textId="20652D8C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593A" w:rsidRPr="00D7593A" w14:paraId="614F9DCA" w14:textId="77777777" w:rsidTr="00BC019C">
        <w:tc>
          <w:tcPr>
            <w:tcW w:w="3240" w:type="dxa"/>
            <w:vAlign w:val="bottom"/>
          </w:tcPr>
          <w:p w14:paraId="5C6F5615" w14:textId="77777777" w:rsidR="00D7593A" w:rsidRPr="00D7593A" w:rsidRDefault="00D7593A" w:rsidP="00D7593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bottom"/>
          </w:tcPr>
          <w:p w14:paraId="36465359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85081" w14:textId="5183B6E8" w:rsidR="00D7593A" w:rsidRPr="00D7593A" w:rsidRDefault="005A23C7" w:rsidP="00D7593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177,90</w:t>
            </w:r>
            <w:r w:rsidR="004B3B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35302A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AA27" w14:textId="7816C6A3" w:rsidR="00D7593A" w:rsidRPr="00D7593A" w:rsidRDefault="009935A8" w:rsidP="00522EBA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</w:t>
            </w:r>
            <w:r w:rsidR="00D7593A"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DD6D69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B4DC8" w14:textId="42837617" w:rsidR="00D7593A" w:rsidRPr="00D7593A" w:rsidRDefault="005A23C7" w:rsidP="005A23C7">
            <w:pPr>
              <w:spacing w:line="240" w:lineRule="atLeast"/>
              <w:ind w:left="-119" w:right="-296" w:firstLine="2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4B3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14:paraId="7DA3B636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0C923D8A" w14:textId="2DDB5CFF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7593A" w:rsidRPr="00D7593A" w14:paraId="580FE921" w14:textId="77777777" w:rsidTr="00BC019C">
        <w:tc>
          <w:tcPr>
            <w:tcW w:w="3240" w:type="dxa"/>
            <w:vAlign w:val="bottom"/>
          </w:tcPr>
          <w:p w14:paraId="4665333C" w14:textId="77777777" w:rsidR="00D7593A" w:rsidRPr="00D7593A" w:rsidRDefault="00D7593A" w:rsidP="00D7593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2" w:type="dxa"/>
            <w:vAlign w:val="bottom"/>
          </w:tcPr>
          <w:p w14:paraId="336B715E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3BE9048E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5609A84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614BF7A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502792C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AEF5C42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BB33090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45ABCF5" w14:textId="77777777" w:rsidR="00D7593A" w:rsidRPr="00D7593A" w:rsidRDefault="00D7593A" w:rsidP="00D7593A">
            <w:pPr>
              <w:tabs>
                <w:tab w:val="decimal" w:pos="101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93A" w:rsidRPr="00D7593A" w14:paraId="6F86EA20" w14:textId="77777777" w:rsidTr="00BC019C">
        <w:tc>
          <w:tcPr>
            <w:tcW w:w="3240" w:type="dxa"/>
            <w:vAlign w:val="bottom"/>
          </w:tcPr>
          <w:p w14:paraId="756F8701" w14:textId="77777777" w:rsidR="00D7593A" w:rsidRPr="00D7593A" w:rsidRDefault="00D7593A" w:rsidP="00D7593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2" w:type="dxa"/>
            <w:vAlign w:val="bottom"/>
          </w:tcPr>
          <w:p w14:paraId="529B2068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437171D" w14:textId="61F039F5" w:rsidR="00D7593A" w:rsidRPr="00D7593A" w:rsidRDefault="001D1773" w:rsidP="001D1773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361,37</w:t>
            </w:r>
            <w:r w:rsidR="004B3BC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7E8B80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41BA90C8" w14:textId="5AA8F96A" w:rsidR="00D7593A" w:rsidRPr="00D7593A" w:rsidRDefault="00D7593A" w:rsidP="00D7593A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  <w:r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520</w:t>
            </w:r>
            <w:r w:rsidRPr="00D759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51160F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AC80947" w14:textId="2EF376F0" w:rsidR="00D7593A" w:rsidRPr="00D7593A" w:rsidRDefault="001D1773" w:rsidP="00522EBA">
            <w:pPr>
              <w:tabs>
                <w:tab w:val="decimal" w:pos="82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397,11</w:t>
            </w:r>
            <w:r w:rsidR="004B3BC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0718BBBE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5AE71E6C" w14:textId="070761C3" w:rsidR="00D7593A" w:rsidRPr="00D7593A" w:rsidRDefault="00D7593A" w:rsidP="00D7593A">
            <w:pPr>
              <w:tabs>
                <w:tab w:val="decimal" w:pos="101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  <w:r w:rsidRPr="00D759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688</w:t>
            </w:r>
            <w:r w:rsidRPr="00D759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593A" w:rsidRPr="00533DFC" w14:paraId="518AEC69" w14:textId="77777777" w:rsidTr="00BC019C">
        <w:tc>
          <w:tcPr>
            <w:tcW w:w="3240" w:type="dxa"/>
            <w:vAlign w:val="bottom"/>
          </w:tcPr>
          <w:p w14:paraId="6AACEE44" w14:textId="70AFBE03" w:rsidR="00D7593A" w:rsidRPr="00D7593A" w:rsidRDefault="00D7593A" w:rsidP="00D7593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B054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 w:rsidR="00B054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054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  <w:r w:rsidR="00B054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  <w:r w:rsidR="00B054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2" w:type="dxa"/>
            <w:vAlign w:val="bottom"/>
          </w:tcPr>
          <w:p w14:paraId="073DA0C4" w14:textId="77777777" w:rsidR="00D7593A" w:rsidRPr="00D7593A" w:rsidRDefault="00D7593A" w:rsidP="00D759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624D2E8E" w14:textId="70080E03" w:rsidR="00D7593A" w:rsidRPr="00D7593A" w:rsidRDefault="001D1773" w:rsidP="00D7593A">
            <w:pPr>
              <w:tabs>
                <w:tab w:val="decimal" w:pos="972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539,277</w:t>
            </w:r>
          </w:p>
        </w:tc>
        <w:tc>
          <w:tcPr>
            <w:tcW w:w="236" w:type="dxa"/>
            <w:shd w:val="clear" w:color="auto" w:fill="auto"/>
          </w:tcPr>
          <w:p w14:paraId="45FFF5FF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078D0D82" w14:textId="5D5182DF" w:rsidR="00D7593A" w:rsidRPr="00D7593A" w:rsidRDefault="00D7593A" w:rsidP="00D7593A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325</w:t>
            </w: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94BEDD9" w14:textId="77777777" w:rsidR="00D7593A" w:rsidRPr="00D7593A" w:rsidRDefault="00D7593A" w:rsidP="00D7593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</w:tcPr>
          <w:p w14:paraId="00F06B76" w14:textId="256EFA93" w:rsidR="00D7593A" w:rsidRPr="00D7593A" w:rsidRDefault="001D1773" w:rsidP="00D7593A">
            <w:pPr>
              <w:tabs>
                <w:tab w:val="decimal" w:pos="82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397,566</w:t>
            </w:r>
          </w:p>
        </w:tc>
        <w:tc>
          <w:tcPr>
            <w:tcW w:w="236" w:type="dxa"/>
          </w:tcPr>
          <w:p w14:paraId="2257483D" w14:textId="77777777" w:rsidR="00D7593A" w:rsidRPr="00D7593A" w:rsidRDefault="00D7593A" w:rsidP="00D7593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097B12BF" w14:textId="65C4133A" w:rsidR="00D7593A" w:rsidRPr="00D7593A" w:rsidRDefault="00D7593A" w:rsidP="00D7593A">
            <w:pPr>
              <w:tabs>
                <w:tab w:val="decimal" w:pos="101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</w:t>
            </w: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688</w:t>
            </w:r>
            <w:r w:rsidRPr="00D75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3A611A5" w14:textId="5C009E16" w:rsidR="001312E5" w:rsidRPr="00533DFC" w:rsidRDefault="001312E5">
      <w:pPr>
        <w:spacing w:line="240" w:lineRule="auto"/>
        <w:rPr>
          <w:rFonts w:ascii="Angsana New" w:hAnsi="Angsana New"/>
          <w:sz w:val="20"/>
          <w:szCs w:val="20"/>
          <w:highlight w:val="yellow"/>
          <w:lang w:eastAsia="x-none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AA7A37" w:rsidRPr="00533DFC" w14:paraId="10A87E45" w14:textId="77777777" w:rsidTr="00632F91">
        <w:tc>
          <w:tcPr>
            <w:tcW w:w="2358" w:type="dxa"/>
            <w:vAlign w:val="bottom"/>
          </w:tcPr>
          <w:p w14:paraId="7BEAE63E" w14:textId="77777777" w:rsidR="00AA7A37" w:rsidRPr="000909D6" w:rsidRDefault="00AA7A37" w:rsidP="0093338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7D8FCC95" w14:textId="77777777" w:rsidR="00AA7A37" w:rsidRPr="000909D6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7A37" w:rsidRPr="00533DFC" w14:paraId="0B7DD3AB" w14:textId="77777777" w:rsidTr="00197DBC">
        <w:tc>
          <w:tcPr>
            <w:tcW w:w="2358" w:type="dxa"/>
            <w:vAlign w:val="bottom"/>
          </w:tcPr>
          <w:p w14:paraId="2B00E693" w14:textId="77777777" w:rsidR="00AA7A37" w:rsidRPr="000909D6" w:rsidRDefault="00AA7A37" w:rsidP="0093338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14:paraId="5C9A5025" w14:textId="6B52244C" w:rsidR="00AA7A37" w:rsidRPr="000909D6" w:rsidRDefault="009935A8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70184DE" w14:textId="77777777" w:rsidR="00AA7A37" w:rsidRPr="000909D6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14:paraId="005301EF" w14:textId="5373736A" w:rsidR="00AA7A37" w:rsidRPr="000909D6" w:rsidRDefault="009935A8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AA7A37" w:rsidRPr="00533DFC" w14:paraId="5D0B536C" w14:textId="77777777" w:rsidTr="00197DBC">
        <w:tc>
          <w:tcPr>
            <w:tcW w:w="2358" w:type="dxa"/>
            <w:vAlign w:val="bottom"/>
          </w:tcPr>
          <w:p w14:paraId="752DF02E" w14:textId="6AB9F228" w:rsidR="00AA7A37" w:rsidRPr="000909D6" w:rsidRDefault="00802ADC" w:rsidP="0093338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16" w:type="dxa"/>
            <w:vAlign w:val="bottom"/>
          </w:tcPr>
          <w:p w14:paraId="7E64119B" w14:textId="77777777" w:rsidR="00AA7A37" w:rsidRPr="000909D6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004506E" w14:textId="77777777" w:rsidR="00AA7A37" w:rsidRPr="000909D6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208E862C" w14:textId="77777777" w:rsidR="00AA7A37" w:rsidRPr="000909D6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16BE0347" w14:textId="77777777" w:rsidR="00AA7A37" w:rsidRPr="000909D6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1290849A" w14:textId="77777777" w:rsidR="00AA7A37" w:rsidRPr="000909D6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D3BB833" w14:textId="77777777" w:rsidR="00AA7A37" w:rsidRPr="000909D6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7165579" w14:textId="77777777" w:rsidR="00AA7A37" w:rsidRPr="000909D6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7ED9A75E" w14:textId="77777777" w:rsidR="00AA7A37" w:rsidRPr="000909D6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EF6CBFD" w14:textId="77777777" w:rsidR="00AA7A37" w:rsidRPr="000909D6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CFC9914" w14:textId="77777777" w:rsidR="00AA7A37" w:rsidRPr="000909D6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1896AF5" w14:textId="77777777" w:rsidR="00AA7A37" w:rsidRPr="000909D6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6FD918E9" w14:textId="77777777" w:rsidR="00AA7A37" w:rsidRPr="000909D6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769D8FAA" w14:textId="77777777" w:rsidR="00AA7A37" w:rsidRPr="000909D6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159D51B0" w14:textId="77777777" w:rsidR="00AA7A37" w:rsidRPr="000909D6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F539A30" w14:textId="77777777" w:rsidR="00AA7A37" w:rsidRPr="000909D6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54F07B1" w14:textId="77777777" w:rsidR="00AA7A37" w:rsidRPr="000909D6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53E6EC7D" w14:textId="77777777" w:rsidR="00AA7A37" w:rsidRPr="000909D6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AA7A37" w:rsidRPr="00533DFC" w14:paraId="5644E7BB" w14:textId="77777777" w:rsidTr="00632F91">
        <w:tc>
          <w:tcPr>
            <w:tcW w:w="2358" w:type="dxa"/>
            <w:vAlign w:val="bottom"/>
          </w:tcPr>
          <w:p w14:paraId="168C322D" w14:textId="77777777" w:rsidR="00AA7A37" w:rsidRPr="000909D6" w:rsidRDefault="00AA7A37" w:rsidP="0093338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1B6D96F5" w14:textId="77777777" w:rsidR="00AA7A37" w:rsidRPr="000909D6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909D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50720" w:rsidRPr="00533DFC" w14:paraId="74C6EE3A" w14:textId="77777777" w:rsidTr="008430F6">
        <w:tc>
          <w:tcPr>
            <w:tcW w:w="9179" w:type="dxa"/>
            <w:gridSpan w:val="12"/>
            <w:vAlign w:val="bottom"/>
          </w:tcPr>
          <w:p w14:paraId="23B513D7" w14:textId="6FC52905" w:rsidR="00C50720" w:rsidRPr="000909D6" w:rsidRDefault="00C50720" w:rsidP="00C50720">
            <w:pPr>
              <w:spacing w:line="240" w:lineRule="atLeast"/>
              <w:ind w:left="-115" w:right="-115" w:firstLine="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909D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</w:tr>
      <w:tr w:rsidR="000909D6" w:rsidRPr="00533DFC" w14:paraId="73A5A5CD" w14:textId="77777777" w:rsidTr="00F32673">
        <w:tc>
          <w:tcPr>
            <w:tcW w:w="2358" w:type="dxa"/>
            <w:vAlign w:val="bottom"/>
          </w:tcPr>
          <w:p w14:paraId="2C7AC9A6" w14:textId="142CAA27" w:rsidR="000909D6" w:rsidRPr="000909D6" w:rsidRDefault="000909D6" w:rsidP="000909D6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9D6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D96C18A" w14:textId="5CE9776E" w:rsidR="000909D6" w:rsidRPr="000909D6" w:rsidRDefault="00CB16DB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8BBBFA" w14:textId="2372D8F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AB72E93" w14:textId="1BDD3703" w:rsidR="000909D6" w:rsidRPr="000909D6" w:rsidRDefault="00CB16DB" w:rsidP="000909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82A58E" w14:textId="77777777" w:rsidR="000909D6" w:rsidRPr="000909D6" w:rsidRDefault="000909D6" w:rsidP="000909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F15FE7E" w14:textId="43040397" w:rsidR="000909D6" w:rsidRPr="000909D6" w:rsidRDefault="00CB16DB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9D113AC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4EC768B" w14:textId="7DD72284" w:rsidR="000909D6" w:rsidRPr="000909D6" w:rsidRDefault="000909D6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Pr="000909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8C69CC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BC36C89" w14:textId="29FC32CE" w:rsidR="000909D6" w:rsidRPr="000909D6" w:rsidRDefault="000909D6" w:rsidP="000909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278ACD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F04BBCD" w14:textId="52507A0E" w:rsidR="000909D6" w:rsidRPr="000909D6" w:rsidRDefault="000909D6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Pr="000909D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909D6" w:rsidRPr="00533DFC" w14:paraId="63958EE1" w14:textId="77777777" w:rsidTr="00F32673">
        <w:tc>
          <w:tcPr>
            <w:tcW w:w="2358" w:type="dxa"/>
            <w:vAlign w:val="bottom"/>
          </w:tcPr>
          <w:p w14:paraId="78990326" w14:textId="092CBB86" w:rsidR="000909D6" w:rsidRPr="000909D6" w:rsidRDefault="000909D6" w:rsidP="000909D6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9D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11ABD78" w14:textId="20543145" w:rsidR="000909D6" w:rsidRPr="000909D6" w:rsidRDefault="00AC018A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E37764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6680627" w14:textId="268F4F73" w:rsidR="000909D6" w:rsidRPr="000909D6" w:rsidRDefault="00CB16DB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C0E34E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5DCF8B5" w14:textId="2D86B46F" w:rsidR="000909D6" w:rsidRPr="000909D6" w:rsidRDefault="00AC018A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3E1BA2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EB6F48F" w14:textId="5A96D08E" w:rsidR="000909D6" w:rsidRPr="000909D6" w:rsidRDefault="009935A8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D10290" w14:textId="77777777" w:rsidR="000909D6" w:rsidRPr="000909D6" w:rsidRDefault="000909D6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C5C4ED1" w14:textId="46AF0B5B" w:rsidR="000909D6" w:rsidRPr="000909D6" w:rsidRDefault="000909D6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909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486F2F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1DE2DF3" w14:textId="3A615789" w:rsidR="000909D6" w:rsidRPr="000909D6" w:rsidRDefault="009935A8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0909D6" w:rsidRPr="00533DFC" w14:paraId="0593FDA2" w14:textId="77777777" w:rsidTr="00F32673">
        <w:tc>
          <w:tcPr>
            <w:tcW w:w="2358" w:type="dxa"/>
            <w:vAlign w:val="bottom"/>
          </w:tcPr>
          <w:p w14:paraId="34D68CE7" w14:textId="77777777" w:rsidR="000909D6" w:rsidRPr="000909D6" w:rsidRDefault="000909D6" w:rsidP="000909D6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เบ็ดเสร็จอื่นจากเงินลงทุนในบริษัทร่วม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5E85542" w14:textId="730206C5" w:rsidR="000909D6" w:rsidRPr="000909D6" w:rsidRDefault="00CB16DB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12,735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D1B888F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452D003" w14:textId="62E7AB78" w:rsidR="000909D6" w:rsidRPr="000909D6" w:rsidRDefault="00CB16DB" w:rsidP="000909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02B271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A849177" w14:textId="7994E29F" w:rsidR="000909D6" w:rsidRPr="000909D6" w:rsidRDefault="00CB16DB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12,735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CD31CF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CFCB926" w14:textId="066CC8B2" w:rsidR="000909D6" w:rsidRPr="000909D6" w:rsidRDefault="000909D6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0909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778</w:t>
            </w:r>
            <w:r w:rsidRPr="000909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57D6D2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2D92555" w14:textId="54A8F28D" w:rsidR="000909D6" w:rsidRPr="000909D6" w:rsidRDefault="000909D6" w:rsidP="000909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7A0F0F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8A0A2D8" w14:textId="6149FA6D" w:rsidR="000909D6" w:rsidRPr="000909D6" w:rsidRDefault="000909D6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0909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778</w:t>
            </w:r>
            <w:r w:rsidRPr="000909D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909D6" w:rsidRPr="00533DFC" w14:paraId="66B39285" w14:textId="77777777" w:rsidTr="00F32673">
        <w:tc>
          <w:tcPr>
            <w:tcW w:w="2358" w:type="dxa"/>
            <w:vAlign w:val="bottom"/>
          </w:tcPr>
          <w:p w14:paraId="7A25982A" w14:textId="77777777" w:rsidR="000909D6" w:rsidRPr="000909D6" w:rsidRDefault="000909D6" w:rsidP="000909D6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909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B6FAF" w14:textId="78C20FF7" w:rsidR="000909D6" w:rsidRPr="000909D6" w:rsidRDefault="00CB16DB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13,09</w:t>
            </w:r>
            <w:r w:rsidR="00AC01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C0839C1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9C8F42" w14:textId="18B3B7D0" w:rsidR="000909D6" w:rsidRPr="000909D6" w:rsidRDefault="00CB16DB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B30B145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D52D2" w14:textId="519F2B07" w:rsidR="000909D6" w:rsidRPr="000909D6" w:rsidRDefault="00CB16DB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13,09</w:t>
            </w:r>
            <w:r w:rsidR="00AC01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2F2951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0D8E6" w14:textId="503678E9" w:rsidR="000909D6" w:rsidRPr="000909D6" w:rsidRDefault="000909D6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0909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787</w:t>
            </w:r>
            <w:r w:rsidRPr="000909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9DCC8B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BCB3EE" w14:textId="539C6304" w:rsidR="000909D6" w:rsidRPr="000909D6" w:rsidRDefault="000909D6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0909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4F9D96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D3B29" w14:textId="337E0739" w:rsidR="000909D6" w:rsidRPr="000909D6" w:rsidRDefault="000909D6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0909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788</w:t>
            </w:r>
            <w:r w:rsidRPr="000909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69FA8CEB" w14:textId="450BD04D" w:rsidR="00F55B87" w:rsidRPr="00533DFC" w:rsidRDefault="00F55B87">
      <w:pPr>
        <w:rPr>
          <w:highlight w:val="yellow"/>
        </w:rPr>
      </w:pPr>
      <w:r w:rsidRPr="00533DFC">
        <w:rPr>
          <w:highlight w:val="yellow"/>
        </w:rPr>
        <w:br w:type="page"/>
      </w: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B5623F" w:rsidRPr="000909D6" w14:paraId="51BA290D" w14:textId="77777777" w:rsidTr="00852B91">
        <w:tc>
          <w:tcPr>
            <w:tcW w:w="2358" w:type="dxa"/>
            <w:vAlign w:val="bottom"/>
          </w:tcPr>
          <w:p w14:paraId="6D84AB57" w14:textId="77777777" w:rsidR="00B5623F" w:rsidRPr="000909D6" w:rsidRDefault="00B5623F" w:rsidP="00B5623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15AE1076" w14:textId="42276DD8" w:rsidR="00B5623F" w:rsidRPr="000909D6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623F" w:rsidRPr="000909D6" w14:paraId="304331F7" w14:textId="77777777" w:rsidTr="00852B91">
        <w:tc>
          <w:tcPr>
            <w:tcW w:w="2358" w:type="dxa"/>
            <w:vAlign w:val="bottom"/>
          </w:tcPr>
          <w:p w14:paraId="6DC5BBAD" w14:textId="77777777" w:rsidR="00B5623F" w:rsidRPr="000909D6" w:rsidRDefault="00B5623F" w:rsidP="00B5623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14:paraId="55BDC186" w14:textId="45DC6C11" w:rsidR="00B5623F" w:rsidRPr="000909D6" w:rsidRDefault="009935A8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BB61E40" w14:textId="77777777" w:rsidR="00B5623F" w:rsidRPr="000909D6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14:paraId="44B35EA8" w14:textId="61A7AFDB" w:rsidR="00B5623F" w:rsidRPr="000909D6" w:rsidRDefault="009935A8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B5623F" w:rsidRPr="000909D6" w14:paraId="3B5D9CF8" w14:textId="77777777" w:rsidTr="00852B91">
        <w:tc>
          <w:tcPr>
            <w:tcW w:w="2358" w:type="dxa"/>
            <w:vAlign w:val="bottom"/>
          </w:tcPr>
          <w:p w14:paraId="1CE0AFE4" w14:textId="77777777" w:rsidR="00B5623F" w:rsidRPr="000909D6" w:rsidRDefault="00B5623F" w:rsidP="00B5623F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16" w:type="dxa"/>
            <w:vAlign w:val="bottom"/>
          </w:tcPr>
          <w:p w14:paraId="72C88B87" w14:textId="77777777" w:rsidR="00B5623F" w:rsidRPr="000909D6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29DA1BF" w14:textId="77777777" w:rsidR="00B5623F" w:rsidRPr="000909D6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452DED9" w14:textId="77777777" w:rsidR="00B5623F" w:rsidRPr="000909D6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3A3C0918" w14:textId="77777777" w:rsidR="00B5623F" w:rsidRPr="000909D6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2C35A487" w14:textId="77777777" w:rsidR="00B5623F" w:rsidRPr="000909D6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0F59B79" w14:textId="77777777" w:rsidR="00B5623F" w:rsidRPr="000909D6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95A2EED" w14:textId="77777777" w:rsidR="00B5623F" w:rsidRPr="000909D6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63C6F5E3" w14:textId="77777777" w:rsidR="00B5623F" w:rsidRPr="000909D6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2D403B8" w14:textId="77777777" w:rsidR="00B5623F" w:rsidRPr="000909D6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7A9F8627" w14:textId="77777777" w:rsidR="00B5623F" w:rsidRPr="000909D6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4EA7DFA" w14:textId="77777777" w:rsidR="00B5623F" w:rsidRPr="000909D6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2EFCABE" w14:textId="77777777" w:rsidR="00B5623F" w:rsidRPr="000909D6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0441BC96" w14:textId="77777777" w:rsidR="00B5623F" w:rsidRPr="000909D6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68EC66A2" w14:textId="77777777" w:rsidR="00B5623F" w:rsidRPr="000909D6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02A5222" w14:textId="77777777" w:rsidR="00B5623F" w:rsidRPr="000909D6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29DB0CE" w14:textId="77777777" w:rsidR="00B5623F" w:rsidRPr="000909D6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76948921" w14:textId="77777777" w:rsidR="00B5623F" w:rsidRPr="000909D6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B5623F" w:rsidRPr="000909D6" w14:paraId="3B9E6D06" w14:textId="77777777" w:rsidTr="00852B91">
        <w:tc>
          <w:tcPr>
            <w:tcW w:w="2358" w:type="dxa"/>
            <w:vAlign w:val="bottom"/>
          </w:tcPr>
          <w:p w14:paraId="115BA8BE" w14:textId="77777777" w:rsidR="00B5623F" w:rsidRPr="000909D6" w:rsidRDefault="00B5623F" w:rsidP="00B5623F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046541EA" w14:textId="77777777" w:rsidR="00B5623F" w:rsidRPr="000909D6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909D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5623F" w:rsidRPr="000909D6" w14:paraId="11075666" w14:textId="77777777" w:rsidTr="00852B91">
        <w:tc>
          <w:tcPr>
            <w:tcW w:w="9179" w:type="dxa"/>
            <w:gridSpan w:val="12"/>
            <w:vAlign w:val="bottom"/>
          </w:tcPr>
          <w:p w14:paraId="47C94FCD" w14:textId="77777777" w:rsidR="00B5623F" w:rsidRPr="000909D6" w:rsidRDefault="00B5623F" w:rsidP="00B5623F">
            <w:pPr>
              <w:spacing w:line="240" w:lineRule="atLeast"/>
              <w:ind w:left="-115" w:right="-115" w:firstLine="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909D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</w:tr>
      <w:tr w:rsidR="000909D6" w:rsidRPr="000909D6" w14:paraId="31892A49" w14:textId="77777777" w:rsidTr="006A0DE8">
        <w:tc>
          <w:tcPr>
            <w:tcW w:w="2358" w:type="dxa"/>
            <w:vAlign w:val="bottom"/>
          </w:tcPr>
          <w:p w14:paraId="618A423F" w14:textId="47BAD191" w:rsidR="000909D6" w:rsidRPr="000909D6" w:rsidRDefault="000909D6" w:rsidP="000909D6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9D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01C57C3" w14:textId="6A69710F" w:rsidR="000909D6" w:rsidRPr="000909D6" w:rsidRDefault="00AC018A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5F8465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D66E525" w14:textId="26173995" w:rsidR="000909D6" w:rsidRPr="000909D6" w:rsidRDefault="0099001A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7176BC" w14:textId="77777777" w:rsidR="000909D6" w:rsidRPr="000909D6" w:rsidRDefault="000909D6" w:rsidP="000909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EE4F047" w14:textId="6D4769F0" w:rsidR="000909D6" w:rsidRPr="000909D6" w:rsidRDefault="00AC018A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FE28F6F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1A585A4" w14:textId="363226BB" w:rsidR="000909D6" w:rsidRPr="000909D6" w:rsidRDefault="009935A8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604C923" w14:textId="77777777" w:rsidR="000909D6" w:rsidRPr="000909D6" w:rsidRDefault="000909D6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0A4EE0E" w14:textId="680FB858" w:rsidR="000909D6" w:rsidRPr="000909D6" w:rsidRDefault="000909D6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909D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24D3440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6DA58AF" w14:textId="66473B7A" w:rsidR="000909D6" w:rsidRPr="000909D6" w:rsidRDefault="009935A8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0909D6" w:rsidRPr="000909D6" w14:paraId="26622994" w14:textId="77777777" w:rsidTr="006A0DE8">
        <w:tc>
          <w:tcPr>
            <w:tcW w:w="2358" w:type="dxa"/>
            <w:vAlign w:val="bottom"/>
          </w:tcPr>
          <w:p w14:paraId="0E6CB5F3" w14:textId="59F609DD" w:rsidR="000909D6" w:rsidRPr="000909D6" w:rsidRDefault="000909D6" w:rsidP="000909D6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9D6">
              <w:rPr>
                <w:rFonts w:asciiTheme="majorBidi" w:hAnsiTheme="majorBidi"/>
                <w:sz w:val="26"/>
                <w:szCs w:val="26"/>
                <w:cs/>
              </w:rPr>
              <w:t>ส่วนแบ่งกำไร (ขาดทุน) เบ็ดเสร็จอื่นของบริษัทย่อย</w:t>
            </w:r>
            <w:r w:rsidRPr="000909D6">
              <w:rPr>
                <w:rFonts w:asciiTheme="majorBidi" w:hAnsiTheme="majorBidi" w:hint="cs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B8CEC9D" w14:textId="00F8BCAD" w:rsidR="000909D6" w:rsidRPr="000909D6" w:rsidRDefault="0099001A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5E2BDC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FC57541" w14:textId="6408D1F5" w:rsidR="000909D6" w:rsidRPr="000909D6" w:rsidRDefault="0099001A" w:rsidP="000909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3032C0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517DE92" w14:textId="4C337C81" w:rsidR="000909D6" w:rsidRPr="000909D6" w:rsidRDefault="0099001A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C25350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D0320D2" w14:textId="763545FD" w:rsidR="000909D6" w:rsidRPr="000909D6" w:rsidRDefault="000909D6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Pr="000909D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0EDC66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12A1329" w14:textId="6D8A5C19" w:rsidR="000909D6" w:rsidRPr="000909D6" w:rsidRDefault="000909D6" w:rsidP="000909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2E117D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061E384" w14:textId="28C0087D" w:rsidR="000909D6" w:rsidRPr="000909D6" w:rsidRDefault="000909D6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Pr="000909D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909D6" w:rsidRPr="000909D6" w14:paraId="346D9322" w14:textId="77777777" w:rsidTr="006A0DE8">
        <w:tc>
          <w:tcPr>
            <w:tcW w:w="2358" w:type="dxa"/>
            <w:vAlign w:val="bottom"/>
          </w:tcPr>
          <w:p w14:paraId="1EE1D874" w14:textId="5E66292A" w:rsidR="000909D6" w:rsidRPr="000909D6" w:rsidRDefault="000909D6" w:rsidP="000909D6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9D6">
              <w:rPr>
                <w:rFonts w:asciiTheme="majorBidi" w:hAnsiTheme="majorBidi"/>
                <w:sz w:val="26"/>
                <w:szCs w:val="26"/>
                <w:cs/>
              </w:rPr>
              <w:t>ส่วนแบ่งกำไร (ขาดทุน) เบ็ดเสร็จอื่นของบริษัท</w:t>
            </w:r>
            <w:r w:rsidRPr="000909D6">
              <w:rPr>
                <w:rFonts w:asciiTheme="majorBidi" w:hAnsiTheme="majorBidi" w:hint="cs"/>
                <w:sz w:val="26"/>
                <w:szCs w:val="26"/>
                <w:cs/>
              </w:rPr>
              <w:t>ร่วมตามวิธีส่วนได้เสีย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9398AC5" w14:textId="3B13D600" w:rsidR="000909D6" w:rsidRPr="000909D6" w:rsidRDefault="0099001A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12,735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8D7CFD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200AC15" w14:textId="416B931F" w:rsidR="000909D6" w:rsidRPr="000909D6" w:rsidRDefault="0099001A" w:rsidP="000909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D687FB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72B86AA" w14:textId="28E01864" w:rsidR="000909D6" w:rsidRPr="000909D6" w:rsidRDefault="0099001A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12,735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DA29D5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B83B6CE" w14:textId="4D7F4654" w:rsidR="000909D6" w:rsidRPr="000909D6" w:rsidRDefault="000909D6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0909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778</w:t>
            </w:r>
            <w:r w:rsidRPr="000909D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08E249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ADE0879" w14:textId="2000BCDD" w:rsidR="000909D6" w:rsidRPr="000909D6" w:rsidRDefault="000909D6" w:rsidP="000909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F7F0C3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CDC2468" w14:textId="44D04C81" w:rsidR="000909D6" w:rsidRPr="000909D6" w:rsidRDefault="000909D6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0909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778</w:t>
            </w:r>
            <w:r w:rsidRPr="000909D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909D6" w:rsidRPr="000909D6" w14:paraId="69A5A509" w14:textId="77777777" w:rsidTr="006A0DE8">
        <w:tc>
          <w:tcPr>
            <w:tcW w:w="2358" w:type="dxa"/>
            <w:vAlign w:val="bottom"/>
          </w:tcPr>
          <w:p w14:paraId="29686102" w14:textId="16CCDD93" w:rsidR="000909D6" w:rsidRPr="000909D6" w:rsidRDefault="000909D6" w:rsidP="000909D6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909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E6345" w14:textId="66C1FA07" w:rsidR="000909D6" w:rsidRPr="000909D6" w:rsidRDefault="0099001A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13,09</w:t>
            </w:r>
            <w:r w:rsidR="00AC01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41303DD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881F28" w14:textId="19486A68" w:rsidR="000909D6" w:rsidRPr="000909D6" w:rsidRDefault="0099001A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2034A0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F919B" w14:textId="1B430FCE" w:rsidR="000909D6" w:rsidRPr="000909D6" w:rsidRDefault="0099001A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13,09</w:t>
            </w:r>
            <w:r w:rsidR="00AC01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5D1929E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290CA" w14:textId="0F8462F6" w:rsidR="000909D6" w:rsidRPr="000909D6" w:rsidRDefault="000909D6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0909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788</w:t>
            </w:r>
            <w:r w:rsidRPr="000909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A9639C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5F236D" w14:textId="78E9CBD6" w:rsidR="000909D6" w:rsidRPr="000909D6" w:rsidRDefault="000909D6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0909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DED894" w14:textId="77777777" w:rsidR="000909D6" w:rsidRPr="000909D6" w:rsidRDefault="000909D6" w:rsidP="000909D6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27604A" w14:textId="33A3E342" w:rsidR="000909D6" w:rsidRPr="000909D6" w:rsidRDefault="000909D6" w:rsidP="000909D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09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0909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789</w:t>
            </w:r>
            <w:r w:rsidRPr="000909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7142F156" w14:textId="30316881" w:rsidR="00B5623F" w:rsidRPr="00533DFC" w:rsidRDefault="00B5623F">
      <w:pPr>
        <w:rPr>
          <w:highlight w:val="yellow"/>
        </w:rPr>
      </w:pPr>
    </w:p>
    <w:p w14:paraId="75294FA3" w14:textId="77777777" w:rsidR="00947ACF" w:rsidRPr="00533DFC" w:rsidRDefault="00947ACF">
      <w:pPr>
        <w:spacing w:line="240" w:lineRule="auto"/>
        <w:rPr>
          <w:rFonts w:ascii="Angsana New" w:hAnsi="Angsana New"/>
          <w:sz w:val="20"/>
          <w:szCs w:val="20"/>
          <w:highlight w:val="yellow"/>
          <w:lang w:eastAsia="x-none"/>
        </w:rPr>
      </w:pPr>
      <w:r w:rsidRPr="00533DFC">
        <w:rPr>
          <w:rFonts w:ascii="Angsana New" w:hAnsi="Angsana New"/>
          <w:sz w:val="20"/>
          <w:szCs w:val="20"/>
          <w:highlight w:val="yellow"/>
          <w:lang w:eastAsia="x-none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41"/>
        <w:gridCol w:w="1114"/>
        <w:gridCol w:w="236"/>
        <w:gridCol w:w="1200"/>
        <w:gridCol w:w="236"/>
        <w:gridCol w:w="1115"/>
        <w:gridCol w:w="236"/>
        <w:gridCol w:w="1200"/>
      </w:tblGrid>
      <w:tr w:rsidR="00327186" w:rsidRPr="00533DFC" w14:paraId="27D70E1D" w14:textId="77777777" w:rsidTr="00F72743">
        <w:tc>
          <w:tcPr>
            <w:tcW w:w="3841" w:type="dxa"/>
          </w:tcPr>
          <w:p w14:paraId="24BDC96B" w14:textId="1E305722" w:rsidR="00327186" w:rsidRPr="005B5350" w:rsidRDefault="0095472E" w:rsidP="0095472E">
            <w:pPr>
              <w:spacing w:line="240" w:lineRule="auto"/>
              <w:ind w:left="540" w:hanging="5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53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337" w:type="dxa"/>
            <w:gridSpan w:val="7"/>
          </w:tcPr>
          <w:p w14:paraId="1FE4CE9D" w14:textId="77777777" w:rsidR="00327186" w:rsidRPr="005B5350" w:rsidRDefault="00327186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53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6AA0" w:rsidRPr="00533DFC" w14:paraId="20FFFC86" w14:textId="77777777" w:rsidTr="00F72743">
        <w:tc>
          <w:tcPr>
            <w:tcW w:w="3841" w:type="dxa"/>
          </w:tcPr>
          <w:p w14:paraId="00454768" w14:textId="77777777" w:rsidR="00976AA0" w:rsidRPr="005B5350" w:rsidRDefault="00976AA0" w:rsidP="00976AA0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0" w:type="dxa"/>
            <w:gridSpan w:val="3"/>
          </w:tcPr>
          <w:p w14:paraId="7CD0FE3A" w14:textId="512384D9" w:rsidR="00976AA0" w:rsidRPr="005B5350" w:rsidRDefault="009935A8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78B5DFAB" w14:textId="77777777" w:rsidR="00976AA0" w:rsidRPr="005B5350" w:rsidRDefault="00976AA0" w:rsidP="00976A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3"/>
          </w:tcPr>
          <w:p w14:paraId="7452A139" w14:textId="21621159" w:rsidR="00976AA0" w:rsidRPr="005B5350" w:rsidRDefault="009935A8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391F82" w:rsidRPr="00533DFC" w14:paraId="47BF572F" w14:textId="77777777" w:rsidTr="00F72743">
        <w:tc>
          <w:tcPr>
            <w:tcW w:w="3841" w:type="dxa"/>
          </w:tcPr>
          <w:p w14:paraId="17875B0D" w14:textId="77777777" w:rsidR="00391F82" w:rsidRPr="005B5350" w:rsidRDefault="00391F82" w:rsidP="00391F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BCC84E" w14:textId="77777777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6B5D3638" w14:textId="77777777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1F5F308" w14:textId="77777777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9814E" w14:textId="77777777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7624980" w14:textId="77777777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40AAAE3C" w14:textId="77777777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EEAFB80" w14:textId="1F731F35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1F82" w:rsidRPr="00533DFC" w14:paraId="083E5828" w14:textId="77777777" w:rsidTr="00F72743">
        <w:tc>
          <w:tcPr>
            <w:tcW w:w="3841" w:type="dxa"/>
          </w:tcPr>
          <w:p w14:paraId="12807F51" w14:textId="77777777" w:rsidR="00391F82" w:rsidRPr="005B5350" w:rsidRDefault="00391F82" w:rsidP="00391F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A106B6" w14:textId="77777777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53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4A8B6E7A" w14:textId="77777777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621A098C" w14:textId="77777777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53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1BED27CA" w14:textId="77777777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41C2162" w14:textId="77777777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53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7639A4DC" w14:textId="77777777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1C767A4B" w14:textId="77777777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53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5350" w:rsidRPr="00533DFC" w14:paraId="5C050858" w14:textId="77777777" w:rsidTr="00FB16C8">
        <w:tc>
          <w:tcPr>
            <w:tcW w:w="3841" w:type="dxa"/>
          </w:tcPr>
          <w:p w14:paraId="5AC89FE4" w14:textId="562848C2" w:rsidR="005B5350" w:rsidRPr="005B5350" w:rsidRDefault="005B5350" w:rsidP="005B5350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14" w:type="dxa"/>
            <w:shd w:val="clear" w:color="auto" w:fill="auto"/>
          </w:tcPr>
          <w:p w14:paraId="5DAAD1DB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41AB34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5B51D244" w14:textId="1C7C4B67" w:rsidR="005B5350" w:rsidRPr="005B5350" w:rsidRDefault="0099001A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7,457,236</w:t>
            </w:r>
          </w:p>
        </w:tc>
        <w:tc>
          <w:tcPr>
            <w:tcW w:w="236" w:type="dxa"/>
            <w:shd w:val="clear" w:color="auto" w:fill="auto"/>
          </w:tcPr>
          <w:p w14:paraId="6CFC5597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76C685C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EC577C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79E4DD27" w14:textId="7080CB67" w:rsidR="005B5350" w:rsidRPr="005B5350" w:rsidRDefault="009935A8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B5350"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</w:t>
            </w:r>
            <w:r w:rsidR="005B5350"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841</w:t>
            </w:r>
          </w:p>
        </w:tc>
      </w:tr>
      <w:tr w:rsidR="005B5350" w:rsidRPr="00533DFC" w14:paraId="18A9775B" w14:textId="77777777" w:rsidTr="00FB16C8">
        <w:tc>
          <w:tcPr>
            <w:tcW w:w="3841" w:type="dxa"/>
          </w:tcPr>
          <w:p w14:paraId="481DF674" w14:textId="77777777" w:rsidR="005B5350" w:rsidRPr="005B5350" w:rsidRDefault="005B5350" w:rsidP="005B5350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14" w:type="dxa"/>
            <w:shd w:val="clear" w:color="auto" w:fill="auto"/>
          </w:tcPr>
          <w:p w14:paraId="40849BDA" w14:textId="6D8B79A8" w:rsidR="005B5350" w:rsidRPr="005B5350" w:rsidRDefault="009935A8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A5BE09F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C51936" w14:textId="21C71A75" w:rsidR="005B5350" w:rsidRPr="005B5350" w:rsidRDefault="0099001A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1,491,447</w:t>
            </w:r>
          </w:p>
        </w:tc>
        <w:tc>
          <w:tcPr>
            <w:tcW w:w="236" w:type="dxa"/>
            <w:shd w:val="clear" w:color="auto" w:fill="auto"/>
          </w:tcPr>
          <w:p w14:paraId="31652A93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11F09EB" w14:textId="63A4731D" w:rsidR="005B5350" w:rsidRPr="005B5350" w:rsidRDefault="009935A8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ECC3EE8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962F83" w14:textId="35969794" w:rsidR="005B5350" w:rsidRPr="005B5350" w:rsidRDefault="009935A8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  <w:r w:rsidR="005B5350"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968</w:t>
            </w:r>
          </w:p>
        </w:tc>
      </w:tr>
      <w:tr w:rsidR="005B5350" w:rsidRPr="00533DFC" w14:paraId="30422DF6" w14:textId="77777777" w:rsidTr="00FB16C8">
        <w:tc>
          <w:tcPr>
            <w:tcW w:w="3841" w:type="dxa"/>
          </w:tcPr>
          <w:p w14:paraId="38548B77" w14:textId="77777777" w:rsidR="005B5350" w:rsidRPr="005B5350" w:rsidRDefault="005B5350" w:rsidP="005B5350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14" w:type="dxa"/>
            <w:shd w:val="clear" w:color="auto" w:fill="auto"/>
          </w:tcPr>
          <w:p w14:paraId="1E7730EB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9C754C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64CBADA" w14:textId="4EB72569" w:rsidR="005B5350" w:rsidRPr="005B5350" w:rsidRDefault="0099001A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321,153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A919A8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A4A216A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F0C21D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753ADE0" w14:textId="5EF0181A" w:rsidR="005B5350" w:rsidRPr="005B5350" w:rsidRDefault="005B5350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  <w:r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B5350" w:rsidRPr="00533DFC" w14:paraId="53971255" w14:textId="77777777" w:rsidTr="00FB16C8">
        <w:tc>
          <w:tcPr>
            <w:tcW w:w="3841" w:type="dxa"/>
          </w:tcPr>
          <w:p w14:paraId="75EA0A0F" w14:textId="77777777" w:rsidR="005B5350" w:rsidRPr="005B5350" w:rsidRDefault="005B5350" w:rsidP="005B5350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1114" w:type="dxa"/>
            <w:shd w:val="clear" w:color="auto" w:fill="auto"/>
          </w:tcPr>
          <w:p w14:paraId="2E90DD88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8F7C75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9A64402" w14:textId="501AD6E0" w:rsidR="005B5350" w:rsidRPr="005B5350" w:rsidRDefault="0099001A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(746,45</w:t>
            </w:r>
            <w:r w:rsidR="007C3F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8BE0B7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33873BE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BD20C2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9E790F" w14:textId="1F4F992E" w:rsidR="005B5350" w:rsidRPr="005B5350" w:rsidRDefault="005B5350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827</w:t>
            </w:r>
            <w:r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771</w:t>
            </w:r>
            <w:r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B5350" w:rsidRPr="00533DFC" w14:paraId="150B17B9" w14:textId="77777777" w:rsidTr="00FB16C8">
        <w:tc>
          <w:tcPr>
            <w:tcW w:w="3841" w:type="dxa"/>
          </w:tcPr>
          <w:p w14:paraId="65A73792" w14:textId="77777777" w:rsidR="005B5350" w:rsidRPr="005B5350" w:rsidRDefault="005B5350" w:rsidP="005B5350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14" w:type="dxa"/>
            <w:shd w:val="clear" w:color="auto" w:fill="auto"/>
          </w:tcPr>
          <w:p w14:paraId="5B0BBD12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613DFE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9942D09" w14:textId="5625A6C2" w:rsidR="005B5350" w:rsidRPr="005B5350" w:rsidRDefault="007C3F13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104,720</w:t>
            </w:r>
          </w:p>
        </w:tc>
        <w:tc>
          <w:tcPr>
            <w:tcW w:w="236" w:type="dxa"/>
            <w:shd w:val="clear" w:color="auto" w:fill="auto"/>
          </w:tcPr>
          <w:p w14:paraId="7490A488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C04F5AE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521338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8B7FA54" w14:textId="23E3F91D" w:rsidR="005B5350" w:rsidRPr="005B5350" w:rsidRDefault="009935A8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 w:rsidR="005B5350"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</w:tr>
      <w:tr w:rsidR="005B5350" w:rsidRPr="00533DFC" w14:paraId="5F7A8AA8" w14:textId="77777777" w:rsidTr="00FB16C8">
        <w:tc>
          <w:tcPr>
            <w:tcW w:w="3841" w:type="dxa"/>
          </w:tcPr>
          <w:p w14:paraId="64A2AE10" w14:textId="43AF8204" w:rsidR="005B5350" w:rsidRPr="005B5350" w:rsidRDefault="005B5350" w:rsidP="005B5350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350">
              <w:rPr>
                <w:rFonts w:asciiTheme="majorBidi" w:hAnsiTheme="majorBidi"/>
                <w:sz w:val="30"/>
                <w:szCs w:val="30"/>
                <w:cs/>
              </w:rPr>
              <w:t>สินทรัพย์ภาษีเงินได้รอการตัดบัญชีจาก</w:t>
            </w:r>
            <w:r w:rsidRPr="005B5350">
              <w:rPr>
                <w:rFonts w:asciiTheme="majorBidi" w:hAnsiTheme="majorBidi"/>
                <w:sz w:val="30"/>
                <w:szCs w:val="30"/>
              </w:rPr>
              <w:br/>
            </w:r>
            <w:r w:rsidRPr="005B5350">
              <w:rPr>
                <w:rFonts w:asciiTheme="majorBidi" w:hAnsiTheme="majorBidi"/>
                <w:sz w:val="30"/>
                <w:szCs w:val="30"/>
                <w:cs/>
              </w:rPr>
              <w:t>ผลขาดทุนทางภาษีที่หมดอายุ</w:t>
            </w:r>
          </w:p>
        </w:tc>
        <w:tc>
          <w:tcPr>
            <w:tcW w:w="1114" w:type="dxa"/>
            <w:shd w:val="clear" w:color="auto" w:fill="auto"/>
          </w:tcPr>
          <w:p w14:paraId="4FFC992B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8CDC0B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EE2482B" w14:textId="5AFC02E2" w:rsidR="005B5350" w:rsidRPr="005B5350" w:rsidRDefault="0099001A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55,290</w:t>
            </w:r>
          </w:p>
        </w:tc>
        <w:tc>
          <w:tcPr>
            <w:tcW w:w="236" w:type="dxa"/>
            <w:shd w:val="clear" w:color="auto" w:fill="auto"/>
          </w:tcPr>
          <w:p w14:paraId="09F77FFA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6F551F0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556643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340FEC5" w14:textId="6CDC82D3" w:rsidR="005B5350" w:rsidRPr="005B5350" w:rsidRDefault="009935A8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38</w:t>
            </w:r>
            <w:r w:rsidR="005B5350"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</w:tr>
      <w:tr w:rsidR="005B5350" w:rsidRPr="00533DFC" w14:paraId="3D03984A" w14:textId="77777777" w:rsidTr="00FB16C8">
        <w:tc>
          <w:tcPr>
            <w:tcW w:w="3841" w:type="dxa"/>
          </w:tcPr>
          <w:p w14:paraId="7C4BD250" w14:textId="545D4285" w:rsidR="005B5350" w:rsidRPr="005B5350" w:rsidRDefault="005B5350" w:rsidP="005B5350">
            <w:pPr>
              <w:spacing w:line="240" w:lineRule="atLeast"/>
              <w:ind w:left="274" w:hanging="274"/>
              <w:rPr>
                <w:rFonts w:asciiTheme="majorBidi" w:hAnsiTheme="majorBidi"/>
                <w:sz w:val="30"/>
                <w:szCs w:val="30"/>
                <w:cs/>
              </w:rPr>
            </w:pPr>
            <w:r w:rsidRPr="005B5350">
              <w:rPr>
                <w:rFonts w:asciiTheme="majorBidi" w:hAnsiTheme="majorBidi"/>
                <w:sz w:val="30"/>
                <w:szCs w:val="30"/>
                <w:cs/>
              </w:rPr>
              <w:t>ผลขาดทุนในปีก่อนที่มารับรู้เป็นสินทรัพย์ภาษีเงินได้รอการตัดบัญชีในปีปัจจุบัน</w:t>
            </w:r>
          </w:p>
        </w:tc>
        <w:tc>
          <w:tcPr>
            <w:tcW w:w="1114" w:type="dxa"/>
            <w:shd w:val="clear" w:color="auto" w:fill="auto"/>
          </w:tcPr>
          <w:p w14:paraId="03D03D61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CF5E85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C69FB91" w14:textId="1107770A" w:rsidR="005B5350" w:rsidRPr="005B5350" w:rsidRDefault="0099001A" w:rsidP="006F7A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E4CF0E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CE81CB6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A236AD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186C67" w14:textId="3BF40099" w:rsidR="005B5350" w:rsidRPr="005B5350" w:rsidRDefault="005B5350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969</w:t>
            </w:r>
            <w:r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B5350" w:rsidRPr="00533DFC" w14:paraId="4DDBBBDB" w14:textId="77777777" w:rsidTr="00FB16C8">
        <w:tc>
          <w:tcPr>
            <w:tcW w:w="3841" w:type="dxa"/>
          </w:tcPr>
          <w:p w14:paraId="5163BE83" w14:textId="4D49EFF9" w:rsidR="005B5350" w:rsidRPr="005B5350" w:rsidRDefault="005B5350" w:rsidP="005B5350">
            <w:pPr>
              <w:spacing w:line="240" w:lineRule="atLeast"/>
              <w:ind w:left="274" w:hanging="274"/>
              <w:rPr>
                <w:rFonts w:asciiTheme="majorBidi" w:hAnsiTheme="majorBidi"/>
                <w:sz w:val="30"/>
                <w:szCs w:val="30"/>
                <w:cs/>
              </w:rPr>
            </w:pPr>
            <w:r w:rsidRPr="005B5350">
              <w:rPr>
                <w:rFonts w:asciiTheme="majorBidi" w:hAnsi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14" w:type="dxa"/>
            <w:shd w:val="clear" w:color="auto" w:fill="auto"/>
          </w:tcPr>
          <w:p w14:paraId="7A907CEE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15B265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F6990F4" w14:textId="5A0CA1D4" w:rsidR="005B5350" w:rsidRPr="005B5350" w:rsidRDefault="0099001A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(71,305)</w:t>
            </w:r>
          </w:p>
        </w:tc>
        <w:tc>
          <w:tcPr>
            <w:tcW w:w="236" w:type="dxa"/>
            <w:shd w:val="clear" w:color="auto" w:fill="auto"/>
          </w:tcPr>
          <w:p w14:paraId="2FEAA653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7FB9525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9581DC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7A3B176" w14:textId="7D5CCA5A" w:rsidR="005B5350" w:rsidRPr="005B5350" w:rsidRDefault="005B5350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  <w:r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B5350" w:rsidRPr="00533DFC" w14:paraId="51A348C0" w14:textId="77777777" w:rsidTr="00FB16C8">
        <w:tc>
          <w:tcPr>
            <w:tcW w:w="3841" w:type="dxa"/>
          </w:tcPr>
          <w:p w14:paraId="6599D851" w14:textId="77777777" w:rsidR="005B5350" w:rsidRPr="005B5350" w:rsidRDefault="005B5350" w:rsidP="005B5350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A0C7989" w14:textId="77777777" w:rsidR="005B5350" w:rsidRPr="005B5350" w:rsidRDefault="005B5350" w:rsidP="005B535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9F5C01" w14:textId="77777777" w:rsidR="005B5350" w:rsidRPr="005B5350" w:rsidRDefault="005B5350" w:rsidP="005B535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B996709" w14:textId="55E36F2C" w:rsidR="005B5350" w:rsidRPr="005B5350" w:rsidRDefault="0099001A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19,822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12817C" w14:textId="77777777" w:rsidR="005B5350" w:rsidRPr="005B5350" w:rsidRDefault="005B5350" w:rsidP="005B535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BFE5B3F" w14:textId="77777777" w:rsidR="005B5350" w:rsidRPr="005B5350" w:rsidRDefault="005B5350" w:rsidP="005B535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FF5A9F" w14:textId="77777777" w:rsidR="005B5350" w:rsidRPr="005B5350" w:rsidRDefault="005B5350" w:rsidP="005B535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A4484B1" w14:textId="05784339" w:rsidR="005B5350" w:rsidRPr="005B5350" w:rsidRDefault="009935A8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5B5350"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</w:tr>
      <w:tr w:rsidR="005B5350" w:rsidRPr="00533DFC" w14:paraId="5E702127" w14:textId="77777777" w:rsidTr="00FB16C8">
        <w:tc>
          <w:tcPr>
            <w:tcW w:w="3841" w:type="dxa"/>
          </w:tcPr>
          <w:p w14:paraId="002ACE69" w14:textId="1395D6C6" w:rsidR="005B5350" w:rsidRPr="005B5350" w:rsidRDefault="005B5350" w:rsidP="005B5350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535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</w:t>
            </w:r>
            <w:r w:rsidRPr="005B53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5350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  <w:r w:rsidRPr="005B53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535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53D51C3" w14:textId="77777777" w:rsidR="005B5350" w:rsidRPr="005B5350" w:rsidRDefault="005B5350" w:rsidP="005B535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76617D" w14:textId="77777777" w:rsidR="005B5350" w:rsidRPr="005B5350" w:rsidRDefault="005B5350" w:rsidP="005B535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486AA61" w14:textId="256B690A" w:rsidR="005B5350" w:rsidRPr="005B5350" w:rsidRDefault="0099001A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6,91</w:t>
            </w:r>
            <w:r w:rsidR="00365B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42EDBE" w14:textId="77777777" w:rsidR="005B5350" w:rsidRPr="005B5350" w:rsidRDefault="005B5350" w:rsidP="005B535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BA77172" w14:textId="77777777" w:rsidR="005B5350" w:rsidRPr="005B5350" w:rsidRDefault="005B5350" w:rsidP="005B535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B7F548" w14:textId="77777777" w:rsidR="005B5350" w:rsidRPr="005B5350" w:rsidRDefault="005B5350" w:rsidP="005B535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949C750" w14:textId="5A23C308" w:rsidR="005B5350" w:rsidRPr="005B5350" w:rsidRDefault="009935A8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B5350"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</w:p>
        </w:tc>
      </w:tr>
      <w:tr w:rsidR="005B5350" w:rsidRPr="00533DFC" w14:paraId="56F6AD95" w14:textId="77777777" w:rsidTr="00FB16C8">
        <w:tc>
          <w:tcPr>
            <w:tcW w:w="3841" w:type="dxa"/>
            <w:vAlign w:val="bottom"/>
          </w:tcPr>
          <w:p w14:paraId="0EB4ADE3" w14:textId="77777777" w:rsidR="005B5350" w:rsidRPr="005B5350" w:rsidRDefault="005B5350" w:rsidP="005B5350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53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F9357" w14:textId="4FFB8B46" w:rsidR="005B5350" w:rsidRPr="005B5350" w:rsidRDefault="0099001A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D443B15" w14:textId="77777777" w:rsidR="005B5350" w:rsidRPr="005B5350" w:rsidRDefault="005B5350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B8398" w14:textId="093EF9A3" w:rsidR="005B5350" w:rsidRPr="005B5350" w:rsidRDefault="0099001A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539,277</w:t>
            </w:r>
          </w:p>
        </w:tc>
        <w:tc>
          <w:tcPr>
            <w:tcW w:w="236" w:type="dxa"/>
            <w:shd w:val="clear" w:color="auto" w:fill="auto"/>
          </w:tcPr>
          <w:p w14:paraId="02145EE0" w14:textId="77777777" w:rsidR="005B5350" w:rsidRPr="005B5350" w:rsidRDefault="005B5350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86634" w14:textId="14017B54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5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5B5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5C5C6E4" w14:textId="77777777" w:rsidR="005B5350" w:rsidRPr="005B5350" w:rsidRDefault="005B5350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6BD5D2" w14:textId="540A3894" w:rsidR="005B5350" w:rsidRPr="005B5350" w:rsidRDefault="005B5350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53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  <w:r w:rsidRPr="005B53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325</w:t>
            </w:r>
            <w:r w:rsidRPr="005B53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5358E8E4" w14:textId="77777777" w:rsidR="001555A3" w:rsidRPr="00533DFC" w:rsidRDefault="001555A3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  <w:r w:rsidRPr="00533DFC">
        <w:rPr>
          <w:rFonts w:asciiTheme="majorBidi" w:hAnsiTheme="majorBidi" w:cstheme="majorBidi"/>
          <w:sz w:val="20"/>
          <w:szCs w:val="20"/>
          <w:highlight w:val="yellow"/>
        </w:rPr>
        <w:br w:type="page"/>
      </w:r>
    </w:p>
    <w:tbl>
      <w:tblPr>
        <w:tblW w:w="9157" w:type="dxa"/>
        <w:tblInd w:w="450" w:type="dxa"/>
        <w:tblLook w:val="04A0" w:firstRow="1" w:lastRow="0" w:firstColumn="1" w:lastColumn="0" w:noHBand="0" w:noVBand="1"/>
      </w:tblPr>
      <w:tblGrid>
        <w:gridCol w:w="3870"/>
        <w:gridCol w:w="1124"/>
        <w:gridCol w:w="236"/>
        <w:gridCol w:w="1130"/>
        <w:gridCol w:w="236"/>
        <w:gridCol w:w="1125"/>
        <w:gridCol w:w="236"/>
        <w:gridCol w:w="1200"/>
      </w:tblGrid>
      <w:tr w:rsidR="00594D6B" w:rsidRPr="00533DFC" w14:paraId="3F2AAF7B" w14:textId="77777777" w:rsidTr="00D44BB9">
        <w:tc>
          <w:tcPr>
            <w:tcW w:w="3870" w:type="dxa"/>
          </w:tcPr>
          <w:p w14:paraId="0114543E" w14:textId="45A52628" w:rsidR="00594D6B" w:rsidRPr="005B5350" w:rsidRDefault="00983541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5350">
              <w:rPr>
                <w:rFonts w:asciiTheme="majorBidi" w:hAnsiTheme="majorBidi" w:cstheme="majorBidi"/>
                <w:sz w:val="20"/>
                <w:szCs w:val="20"/>
              </w:rPr>
              <w:lastRenderedPageBreak/>
              <w:br w:type="page"/>
            </w:r>
            <w:r w:rsidR="00E84123" w:rsidRPr="005B5350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  <w:r w:rsidR="00A86F44" w:rsidRPr="005B53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87" w:type="dxa"/>
            <w:gridSpan w:val="7"/>
          </w:tcPr>
          <w:p w14:paraId="03F09256" w14:textId="77777777" w:rsidR="00594D6B" w:rsidRPr="005B5350" w:rsidRDefault="00594D6B" w:rsidP="00594D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53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6AA0" w:rsidRPr="00533DFC" w14:paraId="23AA4AAA" w14:textId="77777777" w:rsidTr="00D44BB9">
        <w:tc>
          <w:tcPr>
            <w:tcW w:w="3870" w:type="dxa"/>
          </w:tcPr>
          <w:p w14:paraId="639AD689" w14:textId="77777777" w:rsidR="00976AA0" w:rsidRPr="005B5350" w:rsidRDefault="00976AA0" w:rsidP="00976AA0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0" w:type="dxa"/>
            <w:gridSpan w:val="3"/>
          </w:tcPr>
          <w:p w14:paraId="46251FFC" w14:textId="2EA4409B" w:rsidR="00976AA0" w:rsidRPr="00710EBC" w:rsidRDefault="009935A8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1948D4B3" w14:textId="77777777" w:rsidR="00976AA0" w:rsidRPr="005B5350" w:rsidRDefault="00976AA0" w:rsidP="00976A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1" w:type="dxa"/>
            <w:gridSpan w:val="3"/>
          </w:tcPr>
          <w:p w14:paraId="1A149BD0" w14:textId="740E6AF7" w:rsidR="00976AA0" w:rsidRPr="005B5350" w:rsidRDefault="009935A8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A632A6" w:rsidRPr="00533DFC" w14:paraId="2BD51762" w14:textId="77777777" w:rsidTr="00D44BB9">
        <w:tc>
          <w:tcPr>
            <w:tcW w:w="3870" w:type="dxa"/>
          </w:tcPr>
          <w:p w14:paraId="08BDB32B" w14:textId="77777777" w:rsidR="00A632A6" w:rsidRPr="005B5350" w:rsidRDefault="00A632A6" w:rsidP="00391F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708F310A" w14:textId="519008AA" w:rsidR="00A632A6" w:rsidRPr="005B5350" w:rsidRDefault="00A632A6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40594438" w14:textId="77777777" w:rsidR="00A632A6" w:rsidRPr="005B5350" w:rsidRDefault="00A632A6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3B9AEE49" w14:textId="77777777" w:rsidR="00A632A6" w:rsidRPr="005B5350" w:rsidRDefault="00A632A6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B44D79" w14:textId="77777777" w:rsidR="00A632A6" w:rsidRPr="005B5350" w:rsidRDefault="00A632A6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D0CE476" w14:textId="6C762956" w:rsidR="00A632A6" w:rsidRPr="005B5350" w:rsidRDefault="00A632A6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32A563FA" w14:textId="77777777" w:rsidR="00A632A6" w:rsidRPr="005B5350" w:rsidRDefault="00A632A6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DF930E2" w14:textId="77777777" w:rsidR="00A632A6" w:rsidRPr="005B5350" w:rsidRDefault="00A632A6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91F82" w:rsidRPr="00533DFC" w14:paraId="0BF8950E" w14:textId="77777777" w:rsidTr="00D44BB9">
        <w:tc>
          <w:tcPr>
            <w:tcW w:w="3870" w:type="dxa"/>
          </w:tcPr>
          <w:p w14:paraId="5E422EEF" w14:textId="77777777" w:rsidR="00391F82" w:rsidRPr="005B5350" w:rsidRDefault="00391F82" w:rsidP="00391F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2C0F7A4A" w14:textId="77777777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53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68D33F33" w14:textId="77777777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0" w:type="dxa"/>
          </w:tcPr>
          <w:p w14:paraId="0B2C6AF6" w14:textId="77777777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53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42101444" w14:textId="77777777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7DE657AE" w14:textId="77777777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53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08BEAC65" w14:textId="77777777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15E84DAD" w14:textId="77777777" w:rsidR="00391F82" w:rsidRPr="005B5350" w:rsidRDefault="00391F82" w:rsidP="00391F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53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5350" w:rsidRPr="00533DFC" w14:paraId="356AF31B" w14:textId="77777777" w:rsidTr="006B3798">
        <w:tc>
          <w:tcPr>
            <w:tcW w:w="3870" w:type="dxa"/>
          </w:tcPr>
          <w:p w14:paraId="5A7AFE32" w14:textId="3150F9CC" w:rsidR="005B5350" w:rsidRPr="005B5350" w:rsidRDefault="005B5350" w:rsidP="005B5350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24" w:type="dxa"/>
            <w:shd w:val="clear" w:color="auto" w:fill="auto"/>
          </w:tcPr>
          <w:p w14:paraId="3B76A246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3C36AA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</w:tcPr>
          <w:p w14:paraId="0E09EC6E" w14:textId="0D8CAC0F" w:rsidR="005B5350" w:rsidRPr="005B5350" w:rsidRDefault="0099001A" w:rsidP="005B5350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6,068,100</w:t>
            </w:r>
          </w:p>
        </w:tc>
        <w:tc>
          <w:tcPr>
            <w:tcW w:w="236" w:type="dxa"/>
            <w:shd w:val="clear" w:color="auto" w:fill="auto"/>
          </w:tcPr>
          <w:p w14:paraId="2DBFF52E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82DA88C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A7DD99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24ED0F26" w14:textId="65366FCD" w:rsidR="005B5350" w:rsidRPr="005B5350" w:rsidRDefault="009935A8" w:rsidP="005B5350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B5350"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  <w:r w:rsidR="005B5350"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</w:t>
            </w:r>
          </w:p>
        </w:tc>
      </w:tr>
      <w:tr w:rsidR="005B5350" w:rsidRPr="00533DFC" w14:paraId="622CA207" w14:textId="77777777" w:rsidTr="006B3798">
        <w:tc>
          <w:tcPr>
            <w:tcW w:w="3870" w:type="dxa"/>
          </w:tcPr>
          <w:p w14:paraId="62FD2587" w14:textId="77777777" w:rsidR="005B5350" w:rsidRPr="005B5350" w:rsidRDefault="005B5350" w:rsidP="005B5350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24" w:type="dxa"/>
            <w:shd w:val="clear" w:color="auto" w:fill="auto"/>
          </w:tcPr>
          <w:p w14:paraId="24959A44" w14:textId="293F50A1" w:rsidR="005B5350" w:rsidRPr="005B5350" w:rsidRDefault="009935A8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A4BDD99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auto"/>
          </w:tcPr>
          <w:p w14:paraId="6B810794" w14:textId="582C6645" w:rsidR="005B5350" w:rsidRPr="005B5350" w:rsidRDefault="0099001A" w:rsidP="005B5350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1,213,620</w:t>
            </w:r>
          </w:p>
        </w:tc>
        <w:tc>
          <w:tcPr>
            <w:tcW w:w="236" w:type="dxa"/>
            <w:shd w:val="clear" w:color="auto" w:fill="auto"/>
          </w:tcPr>
          <w:p w14:paraId="500CA02A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0F695E93" w14:textId="43871FEA" w:rsidR="005B5350" w:rsidRPr="005B5350" w:rsidRDefault="009935A8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85DF5C8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27AAE554" w14:textId="3C7C8F26" w:rsidR="005B5350" w:rsidRPr="005B5350" w:rsidRDefault="009935A8" w:rsidP="005B5350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</w:t>
            </w:r>
            <w:r w:rsidR="005B5350"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</w:p>
        </w:tc>
      </w:tr>
      <w:tr w:rsidR="005B5350" w:rsidRPr="00533DFC" w14:paraId="169A5664" w14:textId="77777777" w:rsidTr="006B3798">
        <w:tc>
          <w:tcPr>
            <w:tcW w:w="3870" w:type="dxa"/>
          </w:tcPr>
          <w:p w14:paraId="6550D091" w14:textId="77777777" w:rsidR="005B5350" w:rsidRPr="005B5350" w:rsidRDefault="005B5350" w:rsidP="005B5350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24" w:type="dxa"/>
            <w:shd w:val="clear" w:color="auto" w:fill="auto"/>
          </w:tcPr>
          <w:p w14:paraId="685E2556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CB4C33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58373950" w14:textId="2458C508" w:rsidR="005B5350" w:rsidRPr="005B5350" w:rsidRDefault="0099001A" w:rsidP="005B5350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E1F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948,402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9E8468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14A7B86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71932F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D281AD6" w14:textId="00852CEC" w:rsidR="005B5350" w:rsidRPr="005B5350" w:rsidRDefault="005B5350" w:rsidP="005B5350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  <w:r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684</w:t>
            </w:r>
            <w:r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B5350" w:rsidRPr="00533DFC" w14:paraId="3D121A8D" w14:textId="77777777" w:rsidTr="006B3798">
        <w:tc>
          <w:tcPr>
            <w:tcW w:w="3870" w:type="dxa"/>
          </w:tcPr>
          <w:p w14:paraId="39F0FB37" w14:textId="77777777" w:rsidR="005B5350" w:rsidRPr="005B5350" w:rsidRDefault="005B5350" w:rsidP="005B5350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35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1124" w:type="dxa"/>
            <w:shd w:val="clear" w:color="auto" w:fill="auto"/>
          </w:tcPr>
          <w:p w14:paraId="6CE2525B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7E640C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28D0E4EC" w14:textId="7B9FB37F" w:rsidR="005B5350" w:rsidRPr="005B5350" w:rsidRDefault="0099001A" w:rsidP="005B5350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</w:t>
            </w:r>
            <w:r w:rsidR="008E1F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0EAECED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F902CF7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19FD16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50F0A7C" w14:textId="2B30ECE6" w:rsidR="005B5350" w:rsidRPr="005B5350" w:rsidRDefault="005B5350" w:rsidP="005B5350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5B53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  <w:r w:rsidRPr="005B53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5350" w:rsidRPr="00533DFC" w14:paraId="3430355B" w14:textId="77777777" w:rsidTr="006B3798">
        <w:tc>
          <w:tcPr>
            <w:tcW w:w="3870" w:type="dxa"/>
          </w:tcPr>
          <w:p w14:paraId="7A917573" w14:textId="77777777" w:rsidR="005B5350" w:rsidRPr="005B5350" w:rsidRDefault="005B5350" w:rsidP="005B5350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24" w:type="dxa"/>
            <w:shd w:val="clear" w:color="auto" w:fill="auto"/>
          </w:tcPr>
          <w:p w14:paraId="3953C200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465257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6DD1B35D" w14:textId="41E07B40" w:rsidR="005B5350" w:rsidRPr="005B5350" w:rsidRDefault="008E1F95" w:rsidP="005B5350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95,800</w:t>
            </w:r>
          </w:p>
        </w:tc>
        <w:tc>
          <w:tcPr>
            <w:tcW w:w="236" w:type="dxa"/>
            <w:shd w:val="clear" w:color="auto" w:fill="auto"/>
          </w:tcPr>
          <w:p w14:paraId="20DAD5DF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064B92D3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4C4EB8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674A6CF" w14:textId="52E3D424" w:rsidR="005B5350" w:rsidRPr="005B5350" w:rsidRDefault="009935A8" w:rsidP="005B5350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  <w:r w:rsidR="005B5350"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592</w:t>
            </w:r>
          </w:p>
        </w:tc>
      </w:tr>
      <w:tr w:rsidR="005B5350" w:rsidRPr="00533DFC" w14:paraId="701C47B7" w14:textId="77777777" w:rsidTr="006B3798">
        <w:tc>
          <w:tcPr>
            <w:tcW w:w="3870" w:type="dxa"/>
          </w:tcPr>
          <w:p w14:paraId="58367BCB" w14:textId="04066BAA" w:rsidR="005B5350" w:rsidRPr="005B5350" w:rsidRDefault="005B5350" w:rsidP="005B5350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5B535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5B535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B535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ผลขาดทุนทางภาษีที่หมดอายุ</w:t>
            </w:r>
          </w:p>
        </w:tc>
        <w:tc>
          <w:tcPr>
            <w:tcW w:w="1124" w:type="dxa"/>
            <w:shd w:val="clear" w:color="auto" w:fill="auto"/>
          </w:tcPr>
          <w:p w14:paraId="3D380BF7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2FC7D1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0611628A" w14:textId="3434E587" w:rsidR="005B5350" w:rsidRPr="005B5350" w:rsidRDefault="0099001A" w:rsidP="005B5350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38,424</w:t>
            </w:r>
          </w:p>
        </w:tc>
        <w:tc>
          <w:tcPr>
            <w:tcW w:w="236" w:type="dxa"/>
            <w:shd w:val="clear" w:color="auto" w:fill="auto"/>
          </w:tcPr>
          <w:p w14:paraId="63FDF1CB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2031D24A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5D16AF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83BFB16" w14:textId="6626DA2E" w:rsidR="005B5350" w:rsidRPr="005B5350" w:rsidRDefault="009935A8" w:rsidP="00710EB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38</w:t>
            </w:r>
            <w:r w:rsidR="005B5350" w:rsidRPr="005B5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</w:tr>
      <w:tr w:rsidR="005B5350" w:rsidRPr="00533DFC" w14:paraId="2FE0F57B" w14:textId="77777777" w:rsidTr="001555A3">
        <w:tc>
          <w:tcPr>
            <w:tcW w:w="3870" w:type="dxa"/>
            <w:vAlign w:val="bottom"/>
          </w:tcPr>
          <w:p w14:paraId="5D6E99C6" w14:textId="5B7844AD" w:rsidR="005B5350" w:rsidRPr="005B5350" w:rsidRDefault="005B5350" w:rsidP="005B535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535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</w:t>
            </w:r>
            <w:r w:rsidRPr="005B53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5350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  <w:r w:rsidRPr="005B53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535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124" w:type="dxa"/>
            <w:shd w:val="clear" w:color="auto" w:fill="auto"/>
          </w:tcPr>
          <w:p w14:paraId="770E22EF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5F1B24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FA118B4" w14:textId="1DE83BCB" w:rsidR="005B5350" w:rsidRPr="005B5350" w:rsidRDefault="0099001A" w:rsidP="00723533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E1F95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3DAF7E" w14:textId="77777777" w:rsidR="005B5350" w:rsidRPr="005B5350" w:rsidRDefault="005B5350" w:rsidP="005B535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3826995" w14:textId="7777777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198026" w14:textId="77777777" w:rsidR="005B5350" w:rsidRPr="005B5350" w:rsidRDefault="005B5350" w:rsidP="005B535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65617F0" w14:textId="0E86F207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53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5350" w:rsidRPr="00533DFC" w14:paraId="4755595D" w14:textId="77777777" w:rsidTr="001555A3">
        <w:tc>
          <w:tcPr>
            <w:tcW w:w="3870" w:type="dxa"/>
            <w:vAlign w:val="bottom"/>
          </w:tcPr>
          <w:p w14:paraId="6436385D" w14:textId="77777777" w:rsidR="005B5350" w:rsidRPr="005B5350" w:rsidRDefault="005B5350" w:rsidP="005B5350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53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D28F8" w14:textId="2B92AE05" w:rsidR="005B5350" w:rsidRPr="005B5350" w:rsidRDefault="0099001A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CB97C1F" w14:textId="77777777" w:rsidR="005B5350" w:rsidRPr="005B5350" w:rsidRDefault="005B5350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B9CC9" w14:textId="79FAF4EA" w:rsidR="005B5350" w:rsidRPr="005B5350" w:rsidRDefault="0099001A" w:rsidP="005B5350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397,566</w:t>
            </w:r>
          </w:p>
        </w:tc>
        <w:tc>
          <w:tcPr>
            <w:tcW w:w="236" w:type="dxa"/>
            <w:shd w:val="clear" w:color="auto" w:fill="auto"/>
          </w:tcPr>
          <w:p w14:paraId="5E1A97AB" w14:textId="77777777" w:rsidR="005B5350" w:rsidRPr="005B5350" w:rsidRDefault="005B5350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9745B" w14:textId="08172491" w:rsidR="005B5350" w:rsidRPr="005B5350" w:rsidRDefault="005B5350" w:rsidP="005B53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53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Pr="005B53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0319CDA" w14:textId="77777777" w:rsidR="005B5350" w:rsidRPr="005B5350" w:rsidRDefault="005B5350" w:rsidP="005B53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B3035" w14:textId="2BA7D811" w:rsidR="005B5350" w:rsidRPr="005B5350" w:rsidRDefault="005B5350" w:rsidP="005B5350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53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</w:t>
            </w:r>
            <w:r w:rsidRPr="005B53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688</w:t>
            </w:r>
            <w:r w:rsidRPr="005B53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70FFE2DE" w14:textId="06CC8A76" w:rsidR="001555A3" w:rsidRPr="00533DFC" w:rsidRDefault="001555A3">
      <w:pPr>
        <w:spacing w:line="240" w:lineRule="auto"/>
        <w:rPr>
          <w:rFonts w:ascii="Angsana New" w:hAnsi="Angsana New"/>
          <w:sz w:val="20"/>
          <w:szCs w:val="20"/>
          <w:highlight w:val="yellow"/>
          <w:lang w:eastAsia="x-none"/>
        </w:rPr>
      </w:pPr>
    </w:p>
    <w:p w14:paraId="6FE87A86" w14:textId="77777777" w:rsidR="001555A3" w:rsidRPr="00533DFC" w:rsidRDefault="001555A3">
      <w:pPr>
        <w:spacing w:line="240" w:lineRule="auto"/>
        <w:rPr>
          <w:rFonts w:ascii="Angsana New" w:hAnsi="Angsana New"/>
          <w:sz w:val="20"/>
          <w:szCs w:val="20"/>
          <w:highlight w:val="yellow"/>
          <w:lang w:eastAsia="x-none"/>
        </w:rPr>
      </w:pPr>
      <w:r w:rsidRPr="00533DFC">
        <w:rPr>
          <w:rFonts w:ascii="Angsana New" w:hAnsi="Angsana New"/>
          <w:sz w:val="20"/>
          <w:szCs w:val="20"/>
          <w:highlight w:val="yellow"/>
          <w:lang w:eastAsia="x-none"/>
        </w:rPr>
        <w:br w:type="page"/>
      </w:r>
    </w:p>
    <w:tbl>
      <w:tblPr>
        <w:tblW w:w="9188" w:type="dxa"/>
        <w:tblInd w:w="450" w:type="dxa"/>
        <w:tblLook w:val="04A0" w:firstRow="1" w:lastRow="0" w:firstColumn="1" w:lastColumn="0" w:noHBand="0" w:noVBand="1"/>
      </w:tblPr>
      <w:tblGrid>
        <w:gridCol w:w="3780"/>
        <w:gridCol w:w="1200"/>
        <w:gridCol w:w="235"/>
        <w:gridCol w:w="1200"/>
        <w:gridCol w:w="235"/>
        <w:gridCol w:w="1102"/>
        <w:gridCol w:w="235"/>
        <w:gridCol w:w="1201"/>
      </w:tblGrid>
      <w:tr w:rsidR="00462A06" w:rsidRPr="00533DFC" w14:paraId="4C84165E" w14:textId="77777777" w:rsidTr="00D44BB9">
        <w:tc>
          <w:tcPr>
            <w:tcW w:w="3780" w:type="dxa"/>
          </w:tcPr>
          <w:p w14:paraId="5A67C68B" w14:textId="77777777" w:rsidR="00462A06" w:rsidRPr="00232A5E" w:rsidRDefault="00462A06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8" w:type="dxa"/>
            <w:gridSpan w:val="7"/>
          </w:tcPr>
          <w:p w14:paraId="5A38B4FC" w14:textId="77777777" w:rsidR="00462A06" w:rsidRPr="00232A5E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2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2A06" w:rsidRPr="00533DFC" w14:paraId="6C2E77A0" w14:textId="77777777" w:rsidTr="00D44BB9">
        <w:tc>
          <w:tcPr>
            <w:tcW w:w="3780" w:type="dxa"/>
          </w:tcPr>
          <w:p w14:paraId="025AE06E" w14:textId="64DF3061" w:rsidR="00462A06" w:rsidRPr="00232A5E" w:rsidRDefault="00053177" w:rsidP="00053177">
            <w:pPr>
              <w:pStyle w:val="Ang15"/>
              <w:ind w:left="0"/>
              <w:rPr>
                <w:b/>
                <w:bCs/>
                <w:i/>
                <w:iCs/>
                <w:spacing w:val="-6"/>
              </w:rPr>
            </w:pPr>
            <w:r w:rsidRPr="00232A5E">
              <w:rPr>
                <w:b/>
                <w:bCs/>
                <w:i/>
                <w:iCs/>
                <w:spacing w:val="-6"/>
                <w:cs/>
              </w:rPr>
              <w:t>ภาษีเงินได้รอการตัดบัญชี</w:t>
            </w:r>
          </w:p>
        </w:tc>
        <w:tc>
          <w:tcPr>
            <w:tcW w:w="2635" w:type="dxa"/>
            <w:gridSpan w:val="3"/>
          </w:tcPr>
          <w:p w14:paraId="73608BFD" w14:textId="77777777" w:rsidR="00462A06" w:rsidRPr="00232A5E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2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5" w:type="dxa"/>
          </w:tcPr>
          <w:p w14:paraId="59E7534F" w14:textId="77777777" w:rsidR="00462A06" w:rsidRPr="00232A5E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1A73EBEC" w14:textId="77777777" w:rsidR="00462A06" w:rsidRPr="00232A5E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2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85E56" w:rsidRPr="00533DFC" w14:paraId="3D4CEF08" w14:textId="77777777" w:rsidTr="00D44BB9">
        <w:tc>
          <w:tcPr>
            <w:tcW w:w="3780" w:type="dxa"/>
          </w:tcPr>
          <w:p w14:paraId="4DB02C7C" w14:textId="023DE961" w:rsidR="00685E56" w:rsidRPr="00232A5E" w:rsidRDefault="00685E56" w:rsidP="00685E56">
            <w:pPr>
              <w:pStyle w:val="Ang15"/>
              <w:ind w:left="0"/>
              <w:rPr>
                <w:b/>
                <w:bCs/>
                <w:i/>
                <w:iCs/>
              </w:rPr>
            </w:pPr>
            <w:r w:rsidRPr="00232A5E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9935A8" w:rsidRPr="009935A8">
              <w:rPr>
                <w:b/>
                <w:bCs/>
                <w:i/>
                <w:iCs/>
                <w:lang w:val="en-US"/>
              </w:rPr>
              <w:t>31</w:t>
            </w:r>
            <w:r w:rsidRPr="00232A5E">
              <w:rPr>
                <w:b/>
                <w:bCs/>
                <w:i/>
                <w:iCs/>
              </w:rPr>
              <w:t xml:space="preserve"> </w:t>
            </w:r>
            <w:r w:rsidRPr="00232A5E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00" w:type="dxa"/>
          </w:tcPr>
          <w:p w14:paraId="7AA77885" w14:textId="54ADFF41" w:rsidR="00685E56" w:rsidRPr="00232A5E" w:rsidRDefault="009935A8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5" w:type="dxa"/>
          </w:tcPr>
          <w:p w14:paraId="05C7809A" w14:textId="77777777" w:rsidR="00685E56" w:rsidRPr="00232A5E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19D5834" w14:textId="7E1EF702" w:rsidR="00685E56" w:rsidRPr="00232A5E" w:rsidRDefault="009935A8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5" w:type="dxa"/>
          </w:tcPr>
          <w:p w14:paraId="1C4DAEF1" w14:textId="77777777" w:rsidR="00685E56" w:rsidRPr="00232A5E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B3D042D" w14:textId="158D54E7" w:rsidR="00685E56" w:rsidRPr="00232A5E" w:rsidRDefault="009935A8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5" w:type="dxa"/>
          </w:tcPr>
          <w:p w14:paraId="1ED62E22" w14:textId="77777777" w:rsidR="00685E56" w:rsidRPr="00232A5E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9B48487" w14:textId="6F647FD6" w:rsidR="00685E56" w:rsidRPr="00232A5E" w:rsidRDefault="009935A8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685E56" w:rsidRPr="00533DFC" w14:paraId="300CE210" w14:textId="77777777" w:rsidTr="00D44BB9">
        <w:tc>
          <w:tcPr>
            <w:tcW w:w="3780" w:type="dxa"/>
          </w:tcPr>
          <w:p w14:paraId="4B7AE464" w14:textId="77777777" w:rsidR="00685E56" w:rsidRPr="00232A5E" w:rsidRDefault="00685E56" w:rsidP="00685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8" w:type="dxa"/>
            <w:gridSpan w:val="7"/>
          </w:tcPr>
          <w:p w14:paraId="4498AC0A" w14:textId="77777777" w:rsidR="00685E56" w:rsidRPr="00232A5E" w:rsidRDefault="00685E56" w:rsidP="00685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A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A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2A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32A5E" w:rsidRPr="00533DFC" w14:paraId="7E6858C7" w14:textId="77777777" w:rsidTr="0049183D">
        <w:tc>
          <w:tcPr>
            <w:tcW w:w="3780" w:type="dxa"/>
          </w:tcPr>
          <w:p w14:paraId="79493EE6" w14:textId="77777777" w:rsidR="00232A5E" w:rsidRPr="00232A5E" w:rsidRDefault="00232A5E" w:rsidP="00232A5E">
            <w:pPr>
              <w:tabs>
                <w:tab w:val="left" w:pos="876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A5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14:paraId="09FEFB83" w14:textId="776E7BF1" w:rsidR="00232A5E" w:rsidRPr="00232A5E" w:rsidRDefault="0099001A" w:rsidP="00232A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1,261,78</w:t>
            </w:r>
            <w:r w:rsidR="008022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14:paraId="1603911B" w14:textId="77777777" w:rsidR="00232A5E" w:rsidRPr="00232A5E" w:rsidRDefault="00232A5E" w:rsidP="00232A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21E27B59" w14:textId="1581D83E" w:rsidR="00232A5E" w:rsidRPr="00232A5E" w:rsidRDefault="009935A8" w:rsidP="00232A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32A5E" w:rsidRPr="00232A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A1C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582,905</w:t>
            </w:r>
          </w:p>
        </w:tc>
        <w:tc>
          <w:tcPr>
            <w:tcW w:w="235" w:type="dxa"/>
            <w:shd w:val="clear" w:color="auto" w:fill="auto"/>
          </w:tcPr>
          <w:p w14:paraId="08A2C433" w14:textId="77777777" w:rsidR="00232A5E" w:rsidRPr="00232A5E" w:rsidRDefault="00232A5E" w:rsidP="00232A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74D9B36" w14:textId="6C42534E" w:rsidR="00232A5E" w:rsidRPr="00232A5E" w:rsidRDefault="0099001A" w:rsidP="00232A5E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(760,36</w:t>
            </w:r>
            <w:r w:rsidR="008022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274859C9" w14:textId="77777777" w:rsidR="00232A5E" w:rsidRPr="00232A5E" w:rsidRDefault="00232A5E" w:rsidP="00232A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1DA92E77" w14:textId="71154756" w:rsidR="00232A5E" w:rsidRPr="00232A5E" w:rsidRDefault="00232A5E" w:rsidP="00232A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2A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A1C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20,111</w:t>
            </w:r>
            <w:r w:rsidRPr="00232A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232A5E" w:rsidRPr="00533DFC" w14:paraId="15F7243D" w14:textId="77777777" w:rsidTr="0049183D">
        <w:tc>
          <w:tcPr>
            <w:tcW w:w="3780" w:type="dxa"/>
          </w:tcPr>
          <w:p w14:paraId="0422CA6D" w14:textId="77777777" w:rsidR="00232A5E" w:rsidRPr="00232A5E" w:rsidRDefault="00232A5E" w:rsidP="00232A5E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232A5E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</w:t>
            </w:r>
            <w:r w:rsidRPr="00232A5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รายการของ</w:t>
            </w:r>
            <w:r w:rsidRPr="00232A5E">
              <w:rPr>
                <w:rFonts w:asciiTheme="majorBidi" w:hAnsiTheme="majorBidi" w:cstheme="majorBidi"/>
                <w:sz w:val="30"/>
                <w:szCs w:val="30"/>
                <w:cs/>
              </w:rPr>
              <w:t>ภาษี</w:t>
            </w:r>
          </w:p>
        </w:tc>
        <w:tc>
          <w:tcPr>
            <w:tcW w:w="1200" w:type="dxa"/>
            <w:shd w:val="clear" w:color="auto" w:fill="auto"/>
          </w:tcPr>
          <w:p w14:paraId="45BC5C16" w14:textId="5B4DCD28" w:rsidR="00232A5E" w:rsidRPr="00232A5E" w:rsidRDefault="0099001A" w:rsidP="00232A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</w:t>
            </w:r>
            <w:r w:rsidR="006733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16,667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6625A370" w14:textId="77777777" w:rsidR="00232A5E" w:rsidRPr="00232A5E" w:rsidRDefault="00232A5E" w:rsidP="00232A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CFBEBA9" w14:textId="41C66ECF" w:rsidR="00232A5E" w:rsidRPr="00232A5E" w:rsidRDefault="00232A5E" w:rsidP="00232A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2A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A1C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669,117</w:t>
            </w:r>
            <w:r w:rsidRPr="00232A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778C826A" w14:textId="77777777" w:rsidR="00232A5E" w:rsidRPr="00232A5E" w:rsidRDefault="00232A5E" w:rsidP="00232A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4741C69" w14:textId="4F23FB4D" w:rsidR="00232A5E" w:rsidRPr="00232A5E" w:rsidRDefault="0067337F" w:rsidP="00232A5E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716,667</w:t>
            </w:r>
          </w:p>
        </w:tc>
        <w:tc>
          <w:tcPr>
            <w:tcW w:w="235" w:type="dxa"/>
          </w:tcPr>
          <w:p w14:paraId="5572C461" w14:textId="77777777" w:rsidR="00232A5E" w:rsidRPr="00232A5E" w:rsidRDefault="00232A5E" w:rsidP="00232A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EE4AE15" w14:textId="5AE7C321" w:rsidR="00232A5E" w:rsidRPr="00232A5E" w:rsidRDefault="00CA1C20" w:rsidP="00232A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669,117</w:t>
            </w:r>
          </w:p>
        </w:tc>
      </w:tr>
      <w:tr w:rsidR="00232A5E" w:rsidRPr="00533DFC" w14:paraId="064C4F12" w14:textId="77777777" w:rsidTr="00B7247C">
        <w:tc>
          <w:tcPr>
            <w:tcW w:w="3780" w:type="dxa"/>
            <w:vAlign w:val="bottom"/>
          </w:tcPr>
          <w:p w14:paraId="4535EC03" w14:textId="77777777" w:rsidR="00232A5E" w:rsidRPr="00232A5E" w:rsidRDefault="00232A5E" w:rsidP="00232A5E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32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  <w:r w:rsidRPr="00232A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BFD3E" w14:textId="2349A8FA" w:rsidR="00232A5E" w:rsidRPr="00232A5E" w:rsidRDefault="0067337F" w:rsidP="00232A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545,114</w:t>
            </w:r>
          </w:p>
        </w:tc>
        <w:tc>
          <w:tcPr>
            <w:tcW w:w="235" w:type="dxa"/>
            <w:shd w:val="clear" w:color="auto" w:fill="auto"/>
          </w:tcPr>
          <w:p w14:paraId="211EF84F" w14:textId="77777777" w:rsidR="00232A5E" w:rsidRPr="00232A5E" w:rsidRDefault="00232A5E" w:rsidP="00232A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C789F" w14:textId="1E43F6B0" w:rsidR="00232A5E" w:rsidRPr="00232A5E" w:rsidRDefault="009935A8" w:rsidP="00232A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913</w:t>
            </w:r>
            <w:r w:rsidR="00232A5E" w:rsidRPr="00232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788</w:t>
            </w:r>
          </w:p>
        </w:tc>
        <w:tc>
          <w:tcPr>
            <w:tcW w:w="235" w:type="dxa"/>
            <w:shd w:val="clear" w:color="auto" w:fill="auto"/>
          </w:tcPr>
          <w:p w14:paraId="7F1C1D70" w14:textId="77777777" w:rsidR="00232A5E" w:rsidRPr="00232A5E" w:rsidRDefault="00232A5E" w:rsidP="00232A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23BEF" w14:textId="204D10D8" w:rsidR="00232A5E" w:rsidRPr="00232A5E" w:rsidRDefault="0099001A" w:rsidP="00232A5E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6733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43,694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0EE24679" w14:textId="77777777" w:rsidR="00232A5E" w:rsidRPr="00232A5E" w:rsidRDefault="00232A5E" w:rsidP="00232A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16FD7" w14:textId="065DA752" w:rsidR="00232A5E" w:rsidRPr="00232A5E" w:rsidRDefault="00232A5E" w:rsidP="007D2F57">
            <w:pPr>
              <w:tabs>
                <w:tab w:val="decimal" w:pos="9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2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 w:rsidRPr="00232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</w:t>
            </w:r>
            <w:r w:rsidRPr="00232A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69FB7D59" w14:textId="7004A562" w:rsidR="001555A3" w:rsidRPr="00533DFC" w:rsidRDefault="001555A3" w:rsidP="0049183D">
      <w:pPr>
        <w:spacing w:line="240" w:lineRule="auto"/>
        <w:rPr>
          <w:rFonts w:ascii="Angsana New" w:hAnsi="Angsana New"/>
          <w:sz w:val="20"/>
          <w:szCs w:val="20"/>
          <w:highlight w:val="yellow"/>
          <w:lang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00"/>
        <w:gridCol w:w="236"/>
        <w:gridCol w:w="1200"/>
        <w:gridCol w:w="236"/>
        <w:gridCol w:w="998"/>
        <w:gridCol w:w="236"/>
        <w:gridCol w:w="1294"/>
      </w:tblGrid>
      <w:tr w:rsidR="00462A06" w:rsidRPr="004A1C26" w14:paraId="69C189D7" w14:textId="77777777" w:rsidTr="00D44BB9">
        <w:tc>
          <w:tcPr>
            <w:tcW w:w="3780" w:type="dxa"/>
          </w:tcPr>
          <w:p w14:paraId="7093C7CD" w14:textId="77777777" w:rsidR="00462A06" w:rsidRPr="004A1C26" w:rsidRDefault="00462A06" w:rsidP="0049183D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064E567" w14:textId="77777777" w:rsidR="00462A06" w:rsidRPr="004A1C26" w:rsidRDefault="00462A06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C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ABC" w:rsidRPr="004A1C26" w14:paraId="0FD5D005" w14:textId="77777777" w:rsidTr="00D44BB9">
        <w:tc>
          <w:tcPr>
            <w:tcW w:w="3780" w:type="dxa"/>
          </w:tcPr>
          <w:p w14:paraId="40D1ECD3" w14:textId="614FD82C" w:rsidR="008F6ABC" w:rsidRPr="004A1C26" w:rsidRDefault="008F6ABC" w:rsidP="0049183D">
            <w:pPr>
              <w:pStyle w:val="Ang15"/>
              <w:ind w:left="0"/>
              <w:rPr>
                <w:b/>
                <w:bCs/>
                <w:i/>
                <w:iCs/>
                <w:spacing w:val="-6"/>
              </w:rPr>
            </w:pPr>
            <w:r w:rsidRPr="004A1C26">
              <w:rPr>
                <w:b/>
                <w:bCs/>
                <w:i/>
                <w:iCs/>
                <w:spacing w:val="-6"/>
                <w:cs/>
              </w:rPr>
              <w:t>ภาษีเงินได้รอการตัดบัญชี</w:t>
            </w:r>
          </w:p>
        </w:tc>
        <w:tc>
          <w:tcPr>
            <w:tcW w:w="2636" w:type="dxa"/>
            <w:gridSpan w:val="3"/>
          </w:tcPr>
          <w:p w14:paraId="50772DD2" w14:textId="77777777" w:rsidR="008F6ABC" w:rsidRPr="004A1C26" w:rsidRDefault="008F6ABC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C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0725C2F6" w14:textId="77777777" w:rsidR="008F6ABC" w:rsidRPr="004A1C26" w:rsidRDefault="008F6ABC" w:rsidP="004918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3"/>
          </w:tcPr>
          <w:p w14:paraId="4EB4F989" w14:textId="77777777" w:rsidR="008F6ABC" w:rsidRPr="004A1C26" w:rsidRDefault="008F6ABC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C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F6ABC" w:rsidRPr="004A1C26" w14:paraId="771A7502" w14:textId="77777777" w:rsidTr="00D44BB9">
        <w:tc>
          <w:tcPr>
            <w:tcW w:w="3780" w:type="dxa"/>
          </w:tcPr>
          <w:p w14:paraId="1899FBBA" w14:textId="54B38644" w:rsidR="008F6ABC" w:rsidRPr="004A1C26" w:rsidRDefault="008F6ABC" w:rsidP="0049183D">
            <w:pPr>
              <w:pStyle w:val="Ang15"/>
              <w:ind w:left="0"/>
              <w:rPr>
                <w:b/>
                <w:bCs/>
                <w:i/>
                <w:iCs/>
              </w:rPr>
            </w:pPr>
            <w:r w:rsidRPr="004A1C26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9935A8" w:rsidRPr="009935A8">
              <w:rPr>
                <w:b/>
                <w:bCs/>
                <w:i/>
                <w:iCs/>
                <w:lang w:val="en-US"/>
              </w:rPr>
              <w:t>31</w:t>
            </w:r>
            <w:r w:rsidRPr="004A1C26">
              <w:rPr>
                <w:b/>
                <w:bCs/>
                <w:i/>
                <w:iCs/>
              </w:rPr>
              <w:t xml:space="preserve"> </w:t>
            </w:r>
            <w:r w:rsidRPr="004A1C26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00" w:type="dxa"/>
          </w:tcPr>
          <w:p w14:paraId="665AD2FA" w14:textId="65CB11FC" w:rsidR="008F6ABC" w:rsidRPr="004A1C26" w:rsidRDefault="009935A8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455CBACE" w14:textId="77777777" w:rsidR="008F6ABC" w:rsidRPr="004A1C26" w:rsidRDefault="008F6ABC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1773F97" w14:textId="08903535" w:rsidR="008F6ABC" w:rsidRPr="004A1C26" w:rsidRDefault="009935A8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26CF33A9" w14:textId="5715177E" w:rsidR="008F6ABC" w:rsidRPr="004A1C26" w:rsidRDefault="008F6ABC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75FDAFE2" w14:textId="3D720792" w:rsidR="008F6ABC" w:rsidRPr="004A1C26" w:rsidRDefault="009935A8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20517AF9" w14:textId="77777777" w:rsidR="008F6ABC" w:rsidRPr="004A1C26" w:rsidRDefault="008F6ABC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E75E52" w14:textId="45D851E0" w:rsidR="008F6ABC" w:rsidRPr="004A1C26" w:rsidRDefault="009935A8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8F6ABC" w:rsidRPr="004A1C26" w14:paraId="41128CCC" w14:textId="77777777" w:rsidTr="00D44BB9">
        <w:tc>
          <w:tcPr>
            <w:tcW w:w="3780" w:type="dxa"/>
          </w:tcPr>
          <w:p w14:paraId="4D07CC6E" w14:textId="77777777" w:rsidR="008F6ABC" w:rsidRPr="004A1C26" w:rsidRDefault="008F6ABC" w:rsidP="0049183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3F3A77CB" w14:textId="77777777" w:rsidR="008F6ABC" w:rsidRPr="004A1C26" w:rsidRDefault="008F6ABC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1C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1C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A1C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A1C26" w:rsidRPr="004A1C26" w14:paraId="22655F6A" w14:textId="77777777" w:rsidTr="0049183D">
        <w:tc>
          <w:tcPr>
            <w:tcW w:w="3780" w:type="dxa"/>
          </w:tcPr>
          <w:p w14:paraId="7FB05715" w14:textId="77777777" w:rsidR="004A1C26" w:rsidRPr="004A1C26" w:rsidRDefault="004A1C26" w:rsidP="004A1C26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C2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14:paraId="2B09ACD4" w14:textId="550B944A" w:rsidR="004A1C26" w:rsidRPr="004A1C26" w:rsidRDefault="0099001A" w:rsidP="004A1C2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1,008,617</w:t>
            </w:r>
          </w:p>
        </w:tc>
        <w:tc>
          <w:tcPr>
            <w:tcW w:w="236" w:type="dxa"/>
            <w:shd w:val="clear" w:color="auto" w:fill="auto"/>
          </w:tcPr>
          <w:p w14:paraId="2D37FF95" w14:textId="77777777" w:rsidR="004A1C26" w:rsidRPr="004A1C26" w:rsidRDefault="004A1C26" w:rsidP="004A1C2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5854C44E" w14:textId="567058CC" w:rsidR="004A1C26" w:rsidRPr="004A1C26" w:rsidRDefault="009935A8" w:rsidP="004A1C2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A1C26" w:rsidRPr="004A1C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  <w:r w:rsidR="004A1C26" w:rsidRPr="004A1C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060</w:t>
            </w:r>
          </w:p>
        </w:tc>
        <w:tc>
          <w:tcPr>
            <w:tcW w:w="236" w:type="dxa"/>
            <w:shd w:val="clear" w:color="auto" w:fill="auto"/>
          </w:tcPr>
          <w:p w14:paraId="46FBC19F" w14:textId="77777777" w:rsidR="004A1C26" w:rsidRPr="004A1C26" w:rsidRDefault="004A1C26" w:rsidP="004A1C2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33FD012" w14:textId="4885F38B" w:rsidR="004A1C26" w:rsidRPr="004A1C26" w:rsidRDefault="0099001A" w:rsidP="004A1C26">
            <w:pPr>
              <w:tabs>
                <w:tab w:val="decimal" w:pos="8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(717,422)</w:t>
            </w:r>
          </w:p>
        </w:tc>
        <w:tc>
          <w:tcPr>
            <w:tcW w:w="236" w:type="dxa"/>
          </w:tcPr>
          <w:p w14:paraId="021E1E2E" w14:textId="77777777" w:rsidR="004A1C26" w:rsidRPr="004A1C26" w:rsidRDefault="004A1C26" w:rsidP="004A1C2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587883CE" w14:textId="66B50887" w:rsidR="004A1C26" w:rsidRPr="004A1C26" w:rsidRDefault="004A1C26" w:rsidP="007D2F57">
            <w:pPr>
              <w:tabs>
                <w:tab w:val="decimal" w:pos="100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C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  <w:r w:rsidRPr="004A1C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  <w:r w:rsidRPr="004A1C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A1C26" w:rsidRPr="004A1C26" w14:paraId="3E2F86D3" w14:textId="77777777" w:rsidTr="0049183D">
        <w:tc>
          <w:tcPr>
            <w:tcW w:w="3780" w:type="dxa"/>
          </w:tcPr>
          <w:p w14:paraId="260A2D5E" w14:textId="77777777" w:rsidR="004A1C26" w:rsidRPr="004A1C26" w:rsidRDefault="004A1C26" w:rsidP="004A1C26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C2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4A1C26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</w:t>
            </w:r>
            <w:r w:rsidRPr="004A1C2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รายการของ</w:t>
            </w:r>
            <w:r w:rsidRPr="004A1C26">
              <w:rPr>
                <w:rFonts w:asciiTheme="majorBidi" w:hAnsiTheme="majorBidi" w:cstheme="majorBidi"/>
                <w:sz w:val="30"/>
                <w:szCs w:val="30"/>
                <w:cs/>
              </w:rPr>
              <w:t>ภาษี</w:t>
            </w:r>
          </w:p>
        </w:tc>
        <w:tc>
          <w:tcPr>
            <w:tcW w:w="1200" w:type="dxa"/>
            <w:shd w:val="clear" w:color="auto" w:fill="auto"/>
          </w:tcPr>
          <w:p w14:paraId="6F7B2A0A" w14:textId="600D91C9" w:rsidR="004A1C26" w:rsidRPr="004A1C26" w:rsidRDefault="0099001A" w:rsidP="004A1C2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(717,422)</w:t>
            </w:r>
          </w:p>
        </w:tc>
        <w:tc>
          <w:tcPr>
            <w:tcW w:w="236" w:type="dxa"/>
            <w:shd w:val="clear" w:color="auto" w:fill="auto"/>
          </w:tcPr>
          <w:p w14:paraId="6308B8FE" w14:textId="77777777" w:rsidR="004A1C26" w:rsidRPr="004A1C26" w:rsidRDefault="004A1C26" w:rsidP="004A1C2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60ADCFBF" w14:textId="268BC9DB" w:rsidR="004A1C26" w:rsidRPr="004A1C26" w:rsidRDefault="004A1C26" w:rsidP="004A1C2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C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  <w:r w:rsidRPr="004A1C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  <w:r w:rsidRPr="004A1C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707CCAC" w14:textId="77777777" w:rsidR="004A1C26" w:rsidRPr="004A1C26" w:rsidRDefault="004A1C26" w:rsidP="004A1C2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143A6BE" w14:textId="755DCA7D" w:rsidR="004A1C26" w:rsidRPr="004A1C26" w:rsidRDefault="0099001A" w:rsidP="004A1C26">
            <w:pPr>
              <w:tabs>
                <w:tab w:val="decimal" w:pos="8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717,422</w:t>
            </w:r>
          </w:p>
        </w:tc>
        <w:tc>
          <w:tcPr>
            <w:tcW w:w="236" w:type="dxa"/>
          </w:tcPr>
          <w:p w14:paraId="2B60B312" w14:textId="77777777" w:rsidR="004A1C26" w:rsidRPr="004A1C26" w:rsidRDefault="004A1C26" w:rsidP="004A1C2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37C29088" w14:textId="2D7DAA49" w:rsidR="004A1C26" w:rsidRPr="004A1C26" w:rsidRDefault="009935A8" w:rsidP="007D2F57">
            <w:pPr>
              <w:tabs>
                <w:tab w:val="decimal" w:pos="100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  <w:r w:rsidR="004A1C26" w:rsidRPr="004A1C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</w:p>
        </w:tc>
      </w:tr>
      <w:tr w:rsidR="004A1C26" w:rsidRPr="004A1C26" w14:paraId="3CBB9D09" w14:textId="77777777" w:rsidTr="0049183D">
        <w:tc>
          <w:tcPr>
            <w:tcW w:w="3780" w:type="dxa"/>
            <w:vAlign w:val="bottom"/>
          </w:tcPr>
          <w:p w14:paraId="40542930" w14:textId="434D413D" w:rsidR="004A1C26" w:rsidRPr="004A1C26" w:rsidRDefault="004A1C26" w:rsidP="004A1C2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1C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4A1C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(หนี้สิน) </w:t>
            </w:r>
            <w:r w:rsidRPr="004A1C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BCFCC9" w14:textId="5A227251" w:rsidR="004A1C26" w:rsidRPr="004A1C26" w:rsidRDefault="0099001A" w:rsidP="004A1C2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291,195</w:t>
            </w:r>
          </w:p>
        </w:tc>
        <w:tc>
          <w:tcPr>
            <w:tcW w:w="236" w:type="dxa"/>
            <w:shd w:val="clear" w:color="auto" w:fill="auto"/>
          </w:tcPr>
          <w:p w14:paraId="283AAFDF" w14:textId="77777777" w:rsidR="004A1C26" w:rsidRPr="004A1C26" w:rsidRDefault="004A1C26" w:rsidP="004A1C2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9B36F" w14:textId="4A4CEC1E" w:rsidR="004A1C26" w:rsidRPr="004A1C26" w:rsidRDefault="009935A8" w:rsidP="004A1C2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688</w:t>
            </w:r>
            <w:r w:rsidR="004A1C26" w:rsidRPr="004A1C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308</w:t>
            </w:r>
          </w:p>
        </w:tc>
        <w:tc>
          <w:tcPr>
            <w:tcW w:w="236" w:type="dxa"/>
            <w:shd w:val="clear" w:color="auto" w:fill="auto"/>
          </w:tcPr>
          <w:p w14:paraId="4DE596B8" w14:textId="77777777" w:rsidR="004A1C26" w:rsidRPr="004A1C26" w:rsidRDefault="004A1C26" w:rsidP="004A1C2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3F22C" w14:textId="2A2E14FF" w:rsidR="004A1C26" w:rsidRPr="004A1C26" w:rsidRDefault="0099001A" w:rsidP="004A1C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CFE8051" w14:textId="77777777" w:rsidR="004A1C26" w:rsidRPr="004A1C26" w:rsidRDefault="004A1C26" w:rsidP="004A1C2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D607F" w14:textId="09220B98" w:rsidR="004A1C26" w:rsidRPr="004A1C26" w:rsidRDefault="004A1C26" w:rsidP="004A1C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1C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1618010" w14:textId="77777777" w:rsidR="00462A06" w:rsidRPr="004A1C26" w:rsidRDefault="00462A06" w:rsidP="00A36354">
      <w:pPr>
        <w:pStyle w:val="Bo-Blankline"/>
        <w:ind w:left="0"/>
      </w:pPr>
      <w:r w:rsidRPr="004A1C26">
        <w:br w:type="page"/>
      </w:r>
    </w:p>
    <w:p w14:paraId="747AE184" w14:textId="77777777" w:rsidR="00462A06" w:rsidRPr="00823DAA" w:rsidRDefault="00462A06" w:rsidP="00462A06">
      <w:pPr>
        <w:pStyle w:val="Bo-C1Content"/>
        <w:rPr>
          <w:rFonts w:asciiTheme="majorBidi" w:hAnsiTheme="majorBidi" w:cstheme="majorBidi"/>
        </w:rPr>
      </w:pPr>
      <w:r w:rsidRPr="00823DAA">
        <w:rPr>
          <w:rFonts w:asciiTheme="majorBidi" w:hAnsiTheme="majorBidi" w:cstheme="majorBidi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292A80E3" w14:textId="77777777" w:rsidR="00462A06" w:rsidRPr="00533DFC" w:rsidRDefault="00462A06" w:rsidP="00462A06">
      <w:pPr>
        <w:pStyle w:val="Bo-Blankline"/>
        <w:rPr>
          <w:highlight w:val="yellow"/>
        </w:rPr>
      </w:pP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7"/>
        <w:gridCol w:w="1217"/>
        <w:gridCol w:w="242"/>
        <w:gridCol w:w="1208"/>
        <w:gridCol w:w="236"/>
        <w:gridCol w:w="1162"/>
        <w:gridCol w:w="236"/>
        <w:gridCol w:w="1102"/>
      </w:tblGrid>
      <w:tr w:rsidR="00462A06" w:rsidRPr="001125B0" w14:paraId="1C900D9C" w14:textId="77777777" w:rsidTr="002D360C">
        <w:tc>
          <w:tcPr>
            <w:tcW w:w="3787" w:type="dxa"/>
          </w:tcPr>
          <w:p w14:paraId="5E9F48B9" w14:textId="77777777" w:rsidR="00462A06" w:rsidRPr="001125B0" w:rsidRDefault="00462A06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3" w:type="dxa"/>
            <w:gridSpan w:val="7"/>
            <w:vAlign w:val="bottom"/>
          </w:tcPr>
          <w:p w14:paraId="1FB5CD42" w14:textId="77777777" w:rsidR="00462A06" w:rsidRPr="001125B0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2A06" w:rsidRPr="001125B0" w14:paraId="3EC811BC" w14:textId="77777777" w:rsidTr="002D360C">
        <w:tc>
          <w:tcPr>
            <w:tcW w:w="3787" w:type="dxa"/>
          </w:tcPr>
          <w:p w14:paraId="5D66C8BA" w14:textId="77777777" w:rsidR="00462A06" w:rsidRPr="001125B0" w:rsidRDefault="00462A06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Merge w:val="restart"/>
            <w:vAlign w:val="bottom"/>
          </w:tcPr>
          <w:p w14:paraId="4B2F641B" w14:textId="5F5D37B1" w:rsidR="00462A06" w:rsidRPr="001125B0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2" w:type="dxa"/>
            <w:vAlign w:val="bottom"/>
          </w:tcPr>
          <w:p w14:paraId="74204628" w14:textId="77777777" w:rsidR="00462A06" w:rsidRPr="001125B0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bottom w:val="single" w:sz="4" w:space="0" w:color="auto"/>
            </w:tcBorders>
            <w:vAlign w:val="bottom"/>
          </w:tcPr>
          <w:p w14:paraId="15307162" w14:textId="50279855" w:rsidR="00462A06" w:rsidRPr="001125B0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963A8" w:rsidRPr="001125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125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="001963A8" w:rsidRPr="001125B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1963A8" w:rsidRPr="001125B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1125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7E7A7206" w14:textId="77777777" w:rsidR="00462A06" w:rsidRPr="001125B0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Merge w:val="restart"/>
            <w:vAlign w:val="bottom"/>
          </w:tcPr>
          <w:p w14:paraId="3A753D93" w14:textId="1036AE88" w:rsidR="00462A06" w:rsidRPr="001125B0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462A06" w:rsidRPr="001125B0" w14:paraId="1186DBDD" w14:textId="77777777" w:rsidTr="002D360C">
        <w:tc>
          <w:tcPr>
            <w:tcW w:w="3787" w:type="dxa"/>
          </w:tcPr>
          <w:p w14:paraId="1C5D3144" w14:textId="77777777" w:rsidR="00462A06" w:rsidRPr="001125B0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7" w:type="dxa"/>
            <w:vMerge/>
          </w:tcPr>
          <w:p w14:paraId="3E37BA9F" w14:textId="77777777" w:rsidR="00462A06" w:rsidRPr="001125B0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7AFF3316" w14:textId="77777777" w:rsidR="00462A06" w:rsidRPr="001125B0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B57BE37" w14:textId="77777777" w:rsidR="00462A06" w:rsidRPr="001125B0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291B1F" w14:textId="77777777" w:rsidR="00462A06" w:rsidRPr="001125B0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402579E" w14:textId="77777777" w:rsidR="00462A06" w:rsidRPr="001125B0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E81CB2" w14:textId="77777777" w:rsidR="00462A06" w:rsidRPr="001125B0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4BA19967" w14:textId="77777777" w:rsidR="00462A06" w:rsidRPr="001125B0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B48D8" w:rsidRPr="001125B0" w14:paraId="09477EC1" w14:textId="77777777" w:rsidTr="002D360C">
        <w:tc>
          <w:tcPr>
            <w:tcW w:w="3787" w:type="dxa"/>
          </w:tcPr>
          <w:p w14:paraId="7DAD5FC9" w14:textId="77777777" w:rsidR="002B48D8" w:rsidRPr="001125B0" w:rsidRDefault="002B48D8" w:rsidP="002B48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7" w:type="dxa"/>
            <w:vMerge/>
            <w:vAlign w:val="bottom"/>
          </w:tcPr>
          <w:p w14:paraId="7F408C30" w14:textId="77777777" w:rsidR="002B48D8" w:rsidRPr="001125B0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6A4F1C79" w14:textId="77777777" w:rsidR="002B48D8" w:rsidRPr="001125B0" w:rsidRDefault="002B48D8" w:rsidP="002B48D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80444B7" w14:textId="77777777" w:rsidR="002B48D8" w:rsidRPr="001125B0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56CD1CDC" w14:textId="77777777" w:rsidR="002B48D8" w:rsidRPr="001125B0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5D911D8" w14:textId="77777777" w:rsidR="002B48D8" w:rsidRPr="001125B0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438E50DA" w14:textId="77777777" w:rsidR="002B48D8" w:rsidRPr="001125B0" w:rsidRDefault="002B48D8" w:rsidP="002B48D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45C09CAD" w14:textId="77777777" w:rsidR="002B48D8" w:rsidRPr="001125B0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B48D8" w:rsidRPr="001125B0" w14:paraId="50E56D27" w14:textId="77777777" w:rsidTr="002D360C">
        <w:tc>
          <w:tcPr>
            <w:tcW w:w="3787" w:type="dxa"/>
          </w:tcPr>
          <w:p w14:paraId="16D666CA" w14:textId="77777777" w:rsidR="002B48D8" w:rsidRPr="001125B0" w:rsidRDefault="002B48D8" w:rsidP="002B48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7" w:type="dxa"/>
            <w:vMerge/>
            <w:vAlign w:val="bottom"/>
          </w:tcPr>
          <w:p w14:paraId="3A322175" w14:textId="77777777" w:rsidR="002B48D8" w:rsidRPr="001125B0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03A69AF" w14:textId="77777777" w:rsidR="002B48D8" w:rsidRPr="001125B0" w:rsidRDefault="002B48D8" w:rsidP="002B48D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BF532CB" w14:textId="77777777" w:rsidR="002B48D8" w:rsidRPr="001125B0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A75E2" w14:textId="77777777" w:rsidR="002B48D8" w:rsidRPr="001125B0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E79144D" w14:textId="77777777" w:rsidR="002B48D8" w:rsidRPr="001125B0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660CA676" w14:textId="77777777" w:rsidR="002B48D8" w:rsidRPr="001125B0" w:rsidRDefault="002B48D8" w:rsidP="002B48D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0E5AEA91" w14:textId="77777777" w:rsidR="002B48D8" w:rsidRPr="001125B0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62A06" w:rsidRPr="001125B0" w14:paraId="6A7F5C40" w14:textId="77777777" w:rsidTr="002D360C">
        <w:tc>
          <w:tcPr>
            <w:tcW w:w="3787" w:type="dxa"/>
          </w:tcPr>
          <w:p w14:paraId="0C995F04" w14:textId="77777777" w:rsidR="00462A06" w:rsidRPr="001125B0" w:rsidRDefault="00462A06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3" w:type="dxa"/>
            <w:gridSpan w:val="7"/>
          </w:tcPr>
          <w:p w14:paraId="72DEDADE" w14:textId="77777777" w:rsidR="00462A06" w:rsidRPr="001125B0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125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125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62A06" w:rsidRPr="001125B0" w14:paraId="6C012038" w14:textId="77777777" w:rsidTr="002D360C">
        <w:tc>
          <w:tcPr>
            <w:tcW w:w="3787" w:type="dxa"/>
          </w:tcPr>
          <w:p w14:paraId="3302E8C7" w14:textId="77777777" w:rsidR="00462A06" w:rsidRPr="001125B0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7" w:type="dxa"/>
          </w:tcPr>
          <w:p w14:paraId="11A8F8DB" w14:textId="77777777" w:rsidR="00462A06" w:rsidRPr="001125B0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A5FA5E1" w14:textId="77777777" w:rsidR="00462A06" w:rsidRPr="001125B0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626B64AE" w14:textId="77777777" w:rsidR="00462A06" w:rsidRPr="001125B0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024D0A" w14:textId="77777777" w:rsidR="00462A06" w:rsidRPr="001125B0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C524CB3" w14:textId="77777777" w:rsidR="00462A06" w:rsidRPr="001125B0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C556797" w14:textId="77777777" w:rsidR="00462A06" w:rsidRPr="001125B0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6373C95F" w14:textId="77777777" w:rsidR="00462A06" w:rsidRPr="001125B0" w:rsidRDefault="00462A06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25B0" w:rsidRPr="001125B0" w14:paraId="05C4F3BA" w14:textId="77777777" w:rsidTr="002D360C">
        <w:tc>
          <w:tcPr>
            <w:tcW w:w="3787" w:type="dxa"/>
          </w:tcPr>
          <w:p w14:paraId="023DF4F7" w14:textId="3412F601" w:rsidR="001125B0" w:rsidRPr="001125B0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1125B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217" w:type="dxa"/>
            <w:shd w:val="clear" w:color="auto" w:fill="auto"/>
          </w:tcPr>
          <w:p w14:paraId="1DEB5B82" w14:textId="38556643" w:rsidR="001125B0" w:rsidRPr="001125B0" w:rsidRDefault="009935A8" w:rsidP="001125B0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</w:p>
        </w:tc>
        <w:tc>
          <w:tcPr>
            <w:tcW w:w="242" w:type="dxa"/>
            <w:shd w:val="clear" w:color="auto" w:fill="auto"/>
          </w:tcPr>
          <w:p w14:paraId="69225169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49A090D" w14:textId="622930B1" w:rsidR="001125B0" w:rsidRPr="001125B0" w:rsidRDefault="00B940A6" w:rsidP="001125B0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(3,062)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5A24BF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14071E1" w14:textId="052D900C" w:rsidR="001125B0" w:rsidRPr="001125B0" w:rsidRDefault="00A3069E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5D8AF2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4FA84752" w14:textId="746F3AF1" w:rsidR="001125B0" w:rsidRPr="001125B0" w:rsidRDefault="00A3069E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15,398</w:t>
            </w:r>
          </w:p>
        </w:tc>
      </w:tr>
      <w:tr w:rsidR="001125B0" w:rsidRPr="001125B0" w14:paraId="011881C7" w14:textId="77777777" w:rsidTr="002D360C">
        <w:tc>
          <w:tcPr>
            <w:tcW w:w="3787" w:type="dxa"/>
          </w:tcPr>
          <w:p w14:paraId="6FC6DF5D" w14:textId="77777777" w:rsidR="001125B0" w:rsidRPr="001125B0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217" w:type="dxa"/>
            <w:shd w:val="clear" w:color="auto" w:fill="auto"/>
          </w:tcPr>
          <w:p w14:paraId="3B73E6DA" w14:textId="3B244E89" w:rsidR="001125B0" w:rsidRPr="001125B0" w:rsidRDefault="009935A8" w:rsidP="001125B0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</w:t>
            </w:r>
          </w:p>
        </w:tc>
        <w:tc>
          <w:tcPr>
            <w:tcW w:w="242" w:type="dxa"/>
            <w:shd w:val="clear" w:color="auto" w:fill="auto"/>
          </w:tcPr>
          <w:p w14:paraId="686BFA9B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179FC1B" w14:textId="2727FCE8" w:rsidR="001125B0" w:rsidRPr="001125B0" w:rsidRDefault="00B940A6" w:rsidP="001125B0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(1,693)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C94B96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86580AD" w14:textId="3FFBC3B2" w:rsidR="001125B0" w:rsidRPr="001125B0" w:rsidRDefault="00A3069E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0635C1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6E48FCD6" w14:textId="32546201" w:rsidR="001125B0" w:rsidRPr="001125B0" w:rsidRDefault="00A3069E" w:rsidP="00A3069E">
            <w:pPr>
              <w:tabs>
                <w:tab w:val="decimal" w:pos="85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2,911</w:t>
            </w:r>
          </w:p>
        </w:tc>
      </w:tr>
      <w:tr w:rsidR="001125B0" w:rsidRPr="001125B0" w14:paraId="1CE452F4" w14:textId="77777777" w:rsidTr="002D360C">
        <w:tc>
          <w:tcPr>
            <w:tcW w:w="3787" w:type="dxa"/>
          </w:tcPr>
          <w:p w14:paraId="24374F4A" w14:textId="77777777" w:rsidR="001125B0" w:rsidRPr="001125B0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17" w:type="dxa"/>
            <w:shd w:val="clear" w:color="auto" w:fill="auto"/>
          </w:tcPr>
          <w:p w14:paraId="78E992DC" w14:textId="5AB3227B" w:rsidR="001125B0" w:rsidRPr="001125B0" w:rsidRDefault="009935A8" w:rsidP="001125B0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  <w:tc>
          <w:tcPr>
            <w:tcW w:w="242" w:type="dxa"/>
            <w:shd w:val="clear" w:color="auto" w:fill="auto"/>
          </w:tcPr>
          <w:p w14:paraId="33B40A7B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D02D8FE" w14:textId="441E2939" w:rsidR="001125B0" w:rsidRPr="001125B0" w:rsidRDefault="00B940A6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B469E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FE0D3AC" w14:textId="388F6B5E" w:rsidR="001125B0" w:rsidRPr="001125B0" w:rsidRDefault="00A3069E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2530C5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10CCD3C1" w14:textId="253216DD" w:rsidR="001125B0" w:rsidRPr="001125B0" w:rsidRDefault="00A3069E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1,806</w:t>
            </w:r>
          </w:p>
        </w:tc>
      </w:tr>
      <w:tr w:rsidR="001125B0" w:rsidRPr="001125B0" w14:paraId="7F0FBF28" w14:textId="77777777" w:rsidTr="002D360C">
        <w:tc>
          <w:tcPr>
            <w:tcW w:w="3787" w:type="dxa"/>
          </w:tcPr>
          <w:p w14:paraId="7E4F2B2F" w14:textId="77777777" w:rsidR="001125B0" w:rsidRPr="001125B0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17" w:type="dxa"/>
            <w:shd w:val="clear" w:color="auto" w:fill="auto"/>
          </w:tcPr>
          <w:p w14:paraId="3E38B464" w14:textId="2334D0C4" w:rsidR="001125B0" w:rsidRPr="001125B0" w:rsidRDefault="009935A8" w:rsidP="001125B0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</w:p>
        </w:tc>
        <w:tc>
          <w:tcPr>
            <w:tcW w:w="242" w:type="dxa"/>
            <w:shd w:val="clear" w:color="auto" w:fill="auto"/>
          </w:tcPr>
          <w:p w14:paraId="206D4628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B29409A" w14:textId="412D17DF" w:rsidR="001125B0" w:rsidRPr="001125B0" w:rsidRDefault="00B940A6" w:rsidP="001125B0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(1,149)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02625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2E416E2" w14:textId="7116B79B" w:rsidR="001125B0" w:rsidRPr="001125B0" w:rsidRDefault="00A3069E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4EB3D8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4D5633D8" w14:textId="04DC631F" w:rsidR="001125B0" w:rsidRPr="001125B0" w:rsidRDefault="00A3069E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13,249</w:t>
            </w:r>
          </w:p>
        </w:tc>
      </w:tr>
      <w:tr w:rsidR="001125B0" w:rsidRPr="001125B0" w14:paraId="1BF3E4AC" w14:textId="77777777" w:rsidTr="002D360C">
        <w:tc>
          <w:tcPr>
            <w:tcW w:w="3787" w:type="dxa"/>
          </w:tcPr>
          <w:p w14:paraId="1A254BA2" w14:textId="77777777" w:rsidR="001125B0" w:rsidRPr="001125B0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17" w:type="dxa"/>
            <w:shd w:val="clear" w:color="auto" w:fill="auto"/>
          </w:tcPr>
          <w:p w14:paraId="23D3411F" w14:textId="6EBFC26B" w:rsidR="001125B0" w:rsidRPr="001125B0" w:rsidRDefault="009935A8" w:rsidP="001125B0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</w:p>
        </w:tc>
        <w:tc>
          <w:tcPr>
            <w:tcW w:w="242" w:type="dxa"/>
            <w:shd w:val="clear" w:color="auto" w:fill="auto"/>
          </w:tcPr>
          <w:p w14:paraId="7A760FBC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E469875" w14:textId="466548A3" w:rsidR="001125B0" w:rsidRPr="001125B0" w:rsidRDefault="00B940A6" w:rsidP="001125B0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(13,756)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538F68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1B14686" w14:textId="0F8EB9EF" w:rsidR="001125B0" w:rsidRPr="001125B0" w:rsidRDefault="00A3069E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EB4FEE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066641B8" w14:textId="25466CD3" w:rsidR="001125B0" w:rsidRPr="001125B0" w:rsidRDefault="00A3069E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442,853</w:t>
            </w:r>
          </w:p>
        </w:tc>
      </w:tr>
      <w:tr w:rsidR="001125B0" w:rsidRPr="001125B0" w14:paraId="27BC246E" w14:textId="77777777" w:rsidTr="002D360C">
        <w:tc>
          <w:tcPr>
            <w:tcW w:w="3787" w:type="dxa"/>
          </w:tcPr>
          <w:p w14:paraId="76985021" w14:textId="77777777" w:rsidR="001125B0" w:rsidRPr="001125B0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217" w:type="dxa"/>
            <w:shd w:val="clear" w:color="auto" w:fill="auto"/>
          </w:tcPr>
          <w:p w14:paraId="4C47044A" w14:textId="070C150D" w:rsidR="001125B0" w:rsidRPr="001125B0" w:rsidRDefault="009935A8" w:rsidP="001125B0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081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</w:p>
        </w:tc>
        <w:tc>
          <w:tcPr>
            <w:tcW w:w="242" w:type="dxa"/>
            <w:shd w:val="clear" w:color="auto" w:fill="auto"/>
          </w:tcPr>
          <w:p w14:paraId="5B7C5FED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D78E728" w14:textId="68C9289C" w:rsidR="001125B0" w:rsidRPr="001125B0" w:rsidRDefault="00B940A6" w:rsidP="001125B0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(309,242)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48BE20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BB2AE3D" w14:textId="717FCCC7" w:rsidR="001125B0" w:rsidRPr="001125B0" w:rsidRDefault="00A3069E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3211F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3EAA5643" w14:textId="13EEB9F4" w:rsidR="001125B0" w:rsidRPr="001125B0" w:rsidRDefault="00A3069E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772,307</w:t>
            </w:r>
          </w:p>
        </w:tc>
      </w:tr>
      <w:tr w:rsidR="00C34551" w:rsidRPr="001125B0" w14:paraId="25EB6C5D" w14:textId="77777777" w:rsidTr="00C34551">
        <w:tc>
          <w:tcPr>
            <w:tcW w:w="3787" w:type="dxa"/>
          </w:tcPr>
          <w:p w14:paraId="32AD56DB" w14:textId="4D6A5454" w:rsidR="00C34551" w:rsidRPr="001125B0" w:rsidRDefault="00C34551" w:rsidP="00C34551">
            <w:pPr>
              <w:spacing w:line="240" w:lineRule="auto"/>
              <w:ind w:left="166" w:hanging="1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ประมาณการหนี้สินสำหรับต้นทุนในการ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รื้อถอน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3EE9EEDE" w14:textId="6EC18B4A" w:rsidR="00C34551" w:rsidRPr="009935A8" w:rsidRDefault="00C34551" w:rsidP="00C34551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5,387</w:t>
            </w:r>
          </w:p>
        </w:tc>
        <w:tc>
          <w:tcPr>
            <w:tcW w:w="242" w:type="dxa"/>
            <w:shd w:val="clear" w:color="auto" w:fill="auto"/>
          </w:tcPr>
          <w:p w14:paraId="2F7D9649" w14:textId="77777777" w:rsidR="00C34551" w:rsidRPr="001125B0" w:rsidRDefault="00C34551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FFB4DF9" w14:textId="4A723681" w:rsidR="00C34551" w:rsidRDefault="00C34551" w:rsidP="001125B0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EB5964" w14:textId="77777777" w:rsidR="00C34551" w:rsidRPr="001125B0" w:rsidRDefault="00C34551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DD14EFB" w14:textId="1AA1D253" w:rsidR="00C34551" w:rsidRDefault="00C34551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CFE47A" w14:textId="77777777" w:rsidR="00C34551" w:rsidRPr="001125B0" w:rsidRDefault="00C34551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F7CE85F" w14:textId="148A9169" w:rsidR="00C34551" w:rsidRDefault="00C34551" w:rsidP="003D618D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13,125</w:t>
            </w:r>
          </w:p>
        </w:tc>
      </w:tr>
      <w:tr w:rsidR="001125B0" w:rsidRPr="001125B0" w14:paraId="6507A29D" w14:textId="77777777" w:rsidTr="002D360C">
        <w:tc>
          <w:tcPr>
            <w:tcW w:w="3787" w:type="dxa"/>
          </w:tcPr>
          <w:p w14:paraId="77CE57F7" w14:textId="77777777" w:rsidR="001125B0" w:rsidRPr="001125B0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17" w:type="dxa"/>
            <w:shd w:val="clear" w:color="auto" w:fill="auto"/>
          </w:tcPr>
          <w:p w14:paraId="42118DED" w14:textId="29CA886D" w:rsidR="001125B0" w:rsidRPr="001125B0" w:rsidRDefault="009935A8" w:rsidP="001125B0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</w:p>
        </w:tc>
        <w:tc>
          <w:tcPr>
            <w:tcW w:w="242" w:type="dxa"/>
            <w:shd w:val="clear" w:color="auto" w:fill="auto"/>
          </w:tcPr>
          <w:p w14:paraId="367E85DB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EE1E459" w14:textId="19E463A5" w:rsidR="001125B0" w:rsidRPr="001125B0" w:rsidRDefault="00B940A6" w:rsidP="001125B0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022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01F03E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46A4010" w14:textId="54660D61" w:rsidR="001125B0" w:rsidRPr="001125B0" w:rsidRDefault="00A3069E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022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84880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53725A86" w14:textId="0400635E" w:rsidR="001125B0" w:rsidRPr="001125B0" w:rsidRDefault="00A3069E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8022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1125B0" w:rsidRPr="001125B0" w14:paraId="57BCCB15" w14:textId="77777777" w:rsidTr="002D360C">
        <w:tc>
          <w:tcPr>
            <w:tcW w:w="3787" w:type="dxa"/>
            <w:vAlign w:val="bottom"/>
          </w:tcPr>
          <w:p w14:paraId="70F65C5D" w14:textId="77777777" w:rsidR="001125B0" w:rsidRPr="001125B0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425B3D" w14:textId="0792B732" w:rsidR="001125B0" w:rsidRPr="001125B0" w:rsidRDefault="009935A8" w:rsidP="001125B0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125B0"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723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82,905</w:t>
            </w:r>
          </w:p>
        </w:tc>
        <w:tc>
          <w:tcPr>
            <w:tcW w:w="242" w:type="dxa"/>
            <w:shd w:val="clear" w:color="auto" w:fill="auto"/>
          </w:tcPr>
          <w:p w14:paraId="2AB30BF4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E4C7C" w14:textId="176CDA39" w:rsidR="001125B0" w:rsidRPr="001125B0" w:rsidRDefault="00B940A6" w:rsidP="001125B0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(321,12</w:t>
            </w:r>
            <w:r w:rsidR="008022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28F768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A819C4" w14:textId="538D9B84" w:rsidR="001125B0" w:rsidRPr="001125B0" w:rsidRDefault="00A3069E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8022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F12488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35551" w14:textId="35E16568" w:rsidR="001125B0" w:rsidRPr="001125B0" w:rsidRDefault="00A3069E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1,261,78</w:t>
            </w:r>
            <w:r w:rsidR="008022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1125B0" w:rsidRPr="001125B0" w14:paraId="5919B836" w14:textId="77777777" w:rsidTr="002D360C">
        <w:tc>
          <w:tcPr>
            <w:tcW w:w="3787" w:type="dxa"/>
          </w:tcPr>
          <w:p w14:paraId="00C7C97D" w14:textId="77777777" w:rsidR="001125B0" w:rsidRPr="001125B0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0B896042" w14:textId="77777777" w:rsidR="001125B0" w:rsidRPr="001125B0" w:rsidRDefault="001125B0" w:rsidP="001125B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303E7F06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689BCD40" w14:textId="77777777" w:rsidR="001125B0" w:rsidRPr="001125B0" w:rsidRDefault="001125B0" w:rsidP="001125B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1DFE0F" w14:textId="77777777" w:rsidR="001125B0" w:rsidRPr="001125B0" w:rsidRDefault="001125B0" w:rsidP="001125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5A85386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5991FDD" w14:textId="77777777" w:rsidR="001125B0" w:rsidRPr="001125B0" w:rsidRDefault="001125B0" w:rsidP="001125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5E680F24" w14:textId="77777777" w:rsidR="001125B0" w:rsidRPr="001125B0" w:rsidRDefault="001125B0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25B0" w:rsidRPr="001125B0" w14:paraId="1DC5D45C" w14:textId="77777777" w:rsidTr="002D360C">
        <w:tc>
          <w:tcPr>
            <w:tcW w:w="3787" w:type="dxa"/>
          </w:tcPr>
          <w:p w14:paraId="4ABCCB2E" w14:textId="77777777" w:rsidR="001125B0" w:rsidRPr="001125B0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7" w:type="dxa"/>
            <w:shd w:val="clear" w:color="auto" w:fill="auto"/>
          </w:tcPr>
          <w:p w14:paraId="47CB7C33" w14:textId="77777777" w:rsidR="001125B0" w:rsidRPr="001125B0" w:rsidRDefault="001125B0" w:rsidP="001125B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64689E38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1C8AC78D" w14:textId="77777777" w:rsidR="001125B0" w:rsidRPr="001125B0" w:rsidRDefault="001125B0" w:rsidP="001125B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31633B5" w14:textId="77777777" w:rsidR="001125B0" w:rsidRPr="001125B0" w:rsidRDefault="001125B0" w:rsidP="001125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5CA652B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0980839" w14:textId="77777777" w:rsidR="001125B0" w:rsidRPr="001125B0" w:rsidRDefault="001125B0" w:rsidP="001125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7380583B" w14:textId="77777777" w:rsidR="001125B0" w:rsidRPr="001125B0" w:rsidRDefault="001125B0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25B0" w:rsidRPr="001125B0" w14:paraId="6875DFB7" w14:textId="77777777" w:rsidTr="002D360C">
        <w:tc>
          <w:tcPr>
            <w:tcW w:w="3787" w:type="dxa"/>
          </w:tcPr>
          <w:p w14:paraId="497089E4" w14:textId="77777777" w:rsidR="001125B0" w:rsidRPr="001125B0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17" w:type="dxa"/>
            <w:shd w:val="clear" w:color="auto" w:fill="auto"/>
          </w:tcPr>
          <w:p w14:paraId="7D66B9B4" w14:textId="3B2A8778" w:rsidR="001125B0" w:rsidRPr="001125B0" w:rsidRDefault="001125B0" w:rsidP="001125B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EF3256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B6B0880" w14:textId="45289AD7" w:rsidR="001125B0" w:rsidRPr="001125B0" w:rsidRDefault="00A3069E" w:rsidP="001125B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31E8A0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9B5F899" w14:textId="46A9F168" w:rsidR="001125B0" w:rsidRPr="001125B0" w:rsidRDefault="00A3069E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0EE172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16EBA06B" w14:textId="025E8927" w:rsidR="001125B0" w:rsidRPr="001125B0" w:rsidRDefault="00A3069E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(3,275)</w:t>
            </w:r>
          </w:p>
        </w:tc>
      </w:tr>
      <w:tr w:rsidR="001125B0" w:rsidRPr="001125B0" w14:paraId="03B5B588" w14:textId="77777777" w:rsidTr="00B7247C">
        <w:tc>
          <w:tcPr>
            <w:tcW w:w="3787" w:type="dxa"/>
          </w:tcPr>
          <w:p w14:paraId="0D146E30" w14:textId="5D78F6C5" w:rsidR="001125B0" w:rsidRPr="001125B0" w:rsidRDefault="001125B0" w:rsidP="001125B0">
            <w:pPr>
              <w:spacing w:line="240" w:lineRule="auto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B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17" w:type="dxa"/>
            <w:shd w:val="clear" w:color="auto" w:fill="auto"/>
          </w:tcPr>
          <w:p w14:paraId="63D3E0D5" w14:textId="31D65BE9" w:rsidR="001125B0" w:rsidRPr="001125B0" w:rsidRDefault="001125B0" w:rsidP="001125B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2652A76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E1ADDF7" w14:textId="29B44023" w:rsidR="001125B0" w:rsidRPr="001125B0" w:rsidRDefault="00A3069E" w:rsidP="001125B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(14,389)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C21231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B40A3E4" w14:textId="009EEEC3" w:rsidR="001125B0" w:rsidRPr="001125B0" w:rsidRDefault="00A3069E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C1D3E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3C5AD54D" w14:textId="13C2D0EE" w:rsidR="001125B0" w:rsidRPr="001125B0" w:rsidRDefault="00A3069E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723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66,633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125B0" w:rsidRPr="001125B0" w14:paraId="7BFF0050" w14:textId="77777777" w:rsidTr="002D360C">
        <w:tc>
          <w:tcPr>
            <w:tcW w:w="3787" w:type="dxa"/>
          </w:tcPr>
          <w:p w14:paraId="6D01CB9D" w14:textId="77777777" w:rsidR="001125B0" w:rsidRPr="001125B0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17" w:type="dxa"/>
            <w:shd w:val="clear" w:color="auto" w:fill="auto"/>
          </w:tcPr>
          <w:p w14:paraId="78ED427D" w14:textId="7A389E92" w:rsidR="001125B0" w:rsidRPr="001125B0" w:rsidRDefault="001125B0" w:rsidP="001125B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7235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9,602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11CAA60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3C0ED2F" w14:textId="7123FBF0" w:rsidR="001125B0" w:rsidRPr="001125B0" w:rsidRDefault="00A3069E" w:rsidP="001125B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(34,922)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57E26B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595DB25" w14:textId="6C3A695B" w:rsidR="001125B0" w:rsidRPr="001125B0" w:rsidRDefault="00A3069E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4DDBA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22BB06C2" w14:textId="57AA9D6A" w:rsidR="001125B0" w:rsidRPr="001125B0" w:rsidRDefault="00A3069E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(534,524)</w:t>
            </w:r>
          </w:p>
        </w:tc>
      </w:tr>
      <w:tr w:rsidR="001125B0" w:rsidRPr="001125B0" w14:paraId="11151713" w14:textId="77777777" w:rsidTr="002D360C">
        <w:tc>
          <w:tcPr>
            <w:tcW w:w="3787" w:type="dxa"/>
          </w:tcPr>
          <w:p w14:paraId="00BBF3FA" w14:textId="77777777" w:rsidR="001125B0" w:rsidRPr="001125B0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58B7B7C" w14:textId="0A6FC7C8" w:rsidR="001125B0" w:rsidRPr="001125B0" w:rsidRDefault="001125B0" w:rsidP="001125B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30D30B2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7C11EA23" w14:textId="3937F694" w:rsidR="001125B0" w:rsidRPr="001125B0" w:rsidRDefault="00A3069E" w:rsidP="001125B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8,67</w:t>
            </w:r>
            <w:r w:rsidR="008022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5039DF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EC91546" w14:textId="17E8C2F2" w:rsidR="001125B0" w:rsidRPr="001125B0" w:rsidRDefault="00A3069E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420288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76680F05" w14:textId="3A4E21AA" w:rsidR="001125B0" w:rsidRPr="001125B0" w:rsidRDefault="00A3069E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(55,92</w:t>
            </w:r>
            <w:r w:rsidR="008022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125B0" w:rsidRPr="001125B0" w14:paraId="155C94B2" w14:textId="77777777" w:rsidTr="002D360C">
        <w:tc>
          <w:tcPr>
            <w:tcW w:w="3787" w:type="dxa"/>
            <w:vAlign w:val="bottom"/>
          </w:tcPr>
          <w:p w14:paraId="7122E8E0" w14:textId="77777777" w:rsidR="001125B0" w:rsidRPr="001125B0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CC352" w14:textId="33F10456" w:rsidR="001125B0" w:rsidRPr="001125B0" w:rsidRDefault="001125B0" w:rsidP="001125B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723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720,111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2EE1B00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8E8C4A" w14:textId="7C019BD4" w:rsidR="001125B0" w:rsidRPr="001125B0" w:rsidRDefault="00A3069E" w:rsidP="001125B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(40,2</w:t>
            </w:r>
            <w:r w:rsidR="008022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A8E30E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B4057" w14:textId="578B78BB" w:rsidR="001125B0" w:rsidRPr="001125B0" w:rsidRDefault="00A3069E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80228C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BA1FA4" w14:textId="397C18C5" w:rsidR="001125B0" w:rsidRPr="001125B0" w:rsidRDefault="00A3069E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(760,36</w:t>
            </w:r>
            <w:r w:rsidR="008022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1125B0" w:rsidRPr="001125B0" w14:paraId="094B7906" w14:textId="77777777" w:rsidTr="002D360C">
        <w:tc>
          <w:tcPr>
            <w:tcW w:w="3787" w:type="dxa"/>
          </w:tcPr>
          <w:p w14:paraId="1BC13A65" w14:textId="77777777" w:rsidR="001125B0" w:rsidRPr="001125B0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5EEA0457" w14:textId="77777777" w:rsidR="001125B0" w:rsidRPr="001125B0" w:rsidRDefault="001125B0" w:rsidP="001125B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52B55AAA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12641C87" w14:textId="77777777" w:rsidR="001125B0" w:rsidRPr="001125B0" w:rsidRDefault="001125B0" w:rsidP="001125B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5A728AF" w14:textId="77777777" w:rsidR="001125B0" w:rsidRPr="001125B0" w:rsidRDefault="001125B0" w:rsidP="001125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8D0798C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0D3BDA3" w14:textId="77777777" w:rsidR="001125B0" w:rsidRPr="001125B0" w:rsidRDefault="001125B0" w:rsidP="001125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261EDE86" w14:textId="77777777" w:rsidR="001125B0" w:rsidRPr="001125B0" w:rsidRDefault="001125B0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125B0" w:rsidRPr="00533DFC" w14:paraId="1291AF25" w14:textId="77777777" w:rsidTr="002D360C">
        <w:tc>
          <w:tcPr>
            <w:tcW w:w="3787" w:type="dxa"/>
            <w:vAlign w:val="bottom"/>
          </w:tcPr>
          <w:p w14:paraId="2F6E9374" w14:textId="77777777" w:rsidR="001125B0" w:rsidRPr="001125B0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1B8C6D" w14:textId="0312DF23" w:rsidR="001125B0" w:rsidRPr="001125B0" w:rsidRDefault="009935A8" w:rsidP="001125B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862</w:t>
            </w:r>
            <w:r w:rsidR="001125B0"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BE70FC7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5551DB" w14:textId="5031A6B6" w:rsidR="001125B0" w:rsidRPr="001125B0" w:rsidRDefault="00A3069E" w:rsidP="001125B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(361,37</w:t>
            </w:r>
            <w:r w:rsidR="008022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23578" w14:textId="77777777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3A208D" w14:textId="6497D0CE" w:rsidR="001125B0" w:rsidRPr="001125B0" w:rsidRDefault="00A3069E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8022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FF8089" w14:textId="6A0F04D2" w:rsidR="001125B0" w:rsidRPr="001125B0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F2F444" w14:textId="174C9772" w:rsidR="001125B0" w:rsidRPr="001125B0" w:rsidRDefault="00A3069E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501,420</w:t>
            </w:r>
          </w:p>
        </w:tc>
      </w:tr>
    </w:tbl>
    <w:p w14:paraId="5AFB8622" w14:textId="77777777" w:rsidR="00462A06" w:rsidRPr="00533DFC" w:rsidRDefault="00462A06" w:rsidP="002F0F40">
      <w:pPr>
        <w:pStyle w:val="Bo-Blankline"/>
        <w:rPr>
          <w:highlight w:val="yellow"/>
        </w:rPr>
      </w:pPr>
      <w:r w:rsidRPr="00533DFC">
        <w:rPr>
          <w:highlight w:val="yellow"/>
        </w:rPr>
        <w:br w:type="page"/>
      </w: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7"/>
        <w:gridCol w:w="1217"/>
        <w:gridCol w:w="242"/>
        <w:gridCol w:w="1208"/>
        <w:gridCol w:w="236"/>
        <w:gridCol w:w="1162"/>
        <w:gridCol w:w="236"/>
        <w:gridCol w:w="1102"/>
      </w:tblGrid>
      <w:tr w:rsidR="001125B0" w:rsidRPr="001125B0" w14:paraId="7FCE0CCF" w14:textId="77777777" w:rsidTr="00B7247C">
        <w:tc>
          <w:tcPr>
            <w:tcW w:w="3787" w:type="dxa"/>
          </w:tcPr>
          <w:p w14:paraId="10F7F67A" w14:textId="77777777" w:rsidR="001125B0" w:rsidRPr="001125B0" w:rsidRDefault="001125B0" w:rsidP="00B7247C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3" w:type="dxa"/>
            <w:gridSpan w:val="7"/>
            <w:vAlign w:val="bottom"/>
          </w:tcPr>
          <w:p w14:paraId="13B77346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25B0" w:rsidRPr="001125B0" w14:paraId="17D1D3E4" w14:textId="77777777" w:rsidTr="00B7247C">
        <w:tc>
          <w:tcPr>
            <w:tcW w:w="3787" w:type="dxa"/>
          </w:tcPr>
          <w:p w14:paraId="1ECE4CE0" w14:textId="77777777" w:rsidR="001125B0" w:rsidRPr="001125B0" w:rsidRDefault="001125B0" w:rsidP="00B7247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Merge w:val="restart"/>
            <w:vAlign w:val="bottom"/>
          </w:tcPr>
          <w:p w14:paraId="6B67E199" w14:textId="62B69CC5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2" w:type="dxa"/>
            <w:vAlign w:val="bottom"/>
          </w:tcPr>
          <w:p w14:paraId="0B469B94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bottom w:val="single" w:sz="4" w:space="0" w:color="auto"/>
            </w:tcBorders>
            <w:vAlign w:val="bottom"/>
          </w:tcPr>
          <w:p w14:paraId="2ECB2CF2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1125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125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1125B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1125B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1125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438811E3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Merge w:val="restart"/>
            <w:vAlign w:val="bottom"/>
          </w:tcPr>
          <w:p w14:paraId="5623005D" w14:textId="7E71750C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1125B0" w:rsidRPr="001125B0" w14:paraId="5A313794" w14:textId="77777777" w:rsidTr="00B7247C">
        <w:tc>
          <w:tcPr>
            <w:tcW w:w="3787" w:type="dxa"/>
          </w:tcPr>
          <w:p w14:paraId="67BA9F14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7" w:type="dxa"/>
            <w:vMerge/>
          </w:tcPr>
          <w:p w14:paraId="7D75A684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5821782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0ACC8BF4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21CC2E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FA2F7EB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0DF233" w14:textId="77777777" w:rsidR="001125B0" w:rsidRPr="001125B0" w:rsidRDefault="001125B0" w:rsidP="00B7247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741163DE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25B0" w:rsidRPr="001125B0" w14:paraId="19EEDC96" w14:textId="77777777" w:rsidTr="00B7247C">
        <w:tc>
          <w:tcPr>
            <w:tcW w:w="3787" w:type="dxa"/>
          </w:tcPr>
          <w:p w14:paraId="2D2E1364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7" w:type="dxa"/>
            <w:vMerge/>
            <w:vAlign w:val="bottom"/>
          </w:tcPr>
          <w:p w14:paraId="5BAAA903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D22AF15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6A38E0B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7B8D3EE4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4B2BD9E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08213BEE" w14:textId="77777777" w:rsidR="001125B0" w:rsidRPr="001125B0" w:rsidRDefault="001125B0" w:rsidP="00B7247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7E04D1BB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125B0" w:rsidRPr="001125B0" w14:paraId="4D5F9571" w14:textId="77777777" w:rsidTr="00B7247C">
        <w:tc>
          <w:tcPr>
            <w:tcW w:w="3787" w:type="dxa"/>
          </w:tcPr>
          <w:p w14:paraId="7B911E76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7" w:type="dxa"/>
            <w:vMerge/>
            <w:vAlign w:val="bottom"/>
          </w:tcPr>
          <w:p w14:paraId="094A8902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0B76DA30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99D0959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7C9816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EE36E63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260EC979" w14:textId="77777777" w:rsidR="001125B0" w:rsidRPr="001125B0" w:rsidRDefault="001125B0" w:rsidP="00B7247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2053E407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125B0" w:rsidRPr="001125B0" w14:paraId="7F77FB8C" w14:textId="77777777" w:rsidTr="00B7247C">
        <w:tc>
          <w:tcPr>
            <w:tcW w:w="3787" w:type="dxa"/>
          </w:tcPr>
          <w:p w14:paraId="66F4F307" w14:textId="77777777" w:rsidR="001125B0" w:rsidRPr="001125B0" w:rsidRDefault="001125B0" w:rsidP="00B7247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3" w:type="dxa"/>
            <w:gridSpan w:val="7"/>
          </w:tcPr>
          <w:p w14:paraId="5E1C51B8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125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125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125B0" w:rsidRPr="001125B0" w14:paraId="27420E14" w14:textId="77777777" w:rsidTr="00B7247C">
        <w:tc>
          <w:tcPr>
            <w:tcW w:w="3787" w:type="dxa"/>
          </w:tcPr>
          <w:p w14:paraId="38FA25CB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7" w:type="dxa"/>
          </w:tcPr>
          <w:p w14:paraId="6F88A101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67958F68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6FAB8649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4B81E0" w14:textId="77777777" w:rsidR="001125B0" w:rsidRPr="001125B0" w:rsidRDefault="001125B0" w:rsidP="00B7247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5C242D2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88A40F7" w14:textId="77777777" w:rsidR="001125B0" w:rsidRPr="001125B0" w:rsidRDefault="001125B0" w:rsidP="00B7247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7AEB12ED" w14:textId="77777777" w:rsidR="001125B0" w:rsidRPr="001125B0" w:rsidRDefault="001125B0" w:rsidP="00B7247C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25B0" w:rsidRPr="001125B0" w14:paraId="2258A2D9" w14:textId="77777777" w:rsidTr="00B7247C">
        <w:tc>
          <w:tcPr>
            <w:tcW w:w="3787" w:type="dxa"/>
          </w:tcPr>
          <w:p w14:paraId="2C22D209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1125B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217" w:type="dxa"/>
            <w:shd w:val="clear" w:color="auto" w:fill="auto"/>
          </w:tcPr>
          <w:p w14:paraId="4EE062A9" w14:textId="51304A8C" w:rsidR="001125B0" w:rsidRPr="001125B0" w:rsidRDefault="009935A8" w:rsidP="00B7247C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  <w:tc>
          <w:tcPr>
            <w:tcW w:w="242" w:type="dxa"/>
            <w:shd w:val="clear" w:color="auto" w:fill="auto"/>
          </w:tcPr>
          <w:p w14:paraId="1135BA80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5407074" w14:textId="738423D5" w:rsidR="001125B0" w:rsidRPr="001125B0" w:rsidRDefault="001125B0" w:rsidP="00B7247C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735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6F593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5A7BD4E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1615F5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5D550975" w14:textId="3CA90E73" w:rsidR="001125B0" w:rsidRPr="001125B0" w:rsidRDefault="009935A8" w:rsidP="00B7247C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</w:p>
        </w:tc>
      </w:tr>
      <w:tr w:rsidR="001125B0" w:rsidRPr="001125B0" w14:paraId="7A085E1E" w14:textId="77777777" w:rsidTr="00B7247C">
        <w:tc>
          <w:tcPr>
            <w:tcW w:w="3787" w:type="dxa"/>
          </w:tcPr>
          <w:p w14:paraId="3D6C3467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217" w:type="dxa"/>
            <w:shd w:val="clear" w:color="auto" w:fill="auto"/>
          </w:tcPr>
          <w:p w14:paraId="7B231786" w14:textId="4AE3C4DE" w:rsidR="001125B0" w:rsidRPr="001125B0" w:rsidRDefault="009935A8" w:rsidP="00B7247C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</w:p>
        </w:tc>
        <w:tc>
          <w:tcPr>
            <w:tcW w:w="242" w:type="dxa"/>
            <w:shd w:val="clear" w:color="auto" w:fill="auto"/>
          </w:tcPr>
          <w:p w14:paraId="0C4A7428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F56DB67" w14:textId="18C5B78F" w:rsidR="001125B0" w:rsidRPr="001125B0" w:rsidRDefault="001125B0" w:rsidP="00B7247C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2BD316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64DD692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2D883D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74D066E5" w14:textId="051988DC" w:rsidR="001125B0" w:rsidRPr="001125B0" w:rsidRDefault="009935A8" w:rsidP="00B7247C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</w:t>
            </w:r>
          </w:p>
        </w:tc>
      </w:tr>
      <w:tr w:rsidR="001125B0" w:rsidRPr="001125B0" w14:paraId="7920C56D" w14:textId="77777777" w:rsidTr="00B7247C">
        <w:tc>
          <w:tcPr>
            <w:tcW w:w="3787" w:type="dxa"/>
          </w:tcPr>
          <w:p w14:paraId="2E0F99B7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17" w:type="dxa"/>
            <w:shd w:val="clear" w:color="auto" w:fill="auto"/>
          </w:tcPr>
          <w:p w14:paraId="2788BBDA" w14:textId="1585F659" w:rsidR="001125B0" w:rsidRPr="001125B0" w:rsidRDefault="009935A8" w:rsidP="00B7247C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  <w:tc>
          <w:tcPr>
            <w:tcW w:w="242" w:type="dxa"/>
            <w:shd w:val="clear" w:color="auto" w:fill="auto"/>
          </w:tcPr>
          <w:p w14:paraId="439B60C7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ADC902E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93FF0A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AAC03AA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157337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15F1D262" w14:textId="2AD6DE70" w:rsidR="001125B0" w:rsidRPr="001125B0" w:rsidRDefault="009935A8" w:rsidP="00B7247C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</w:tr>
      <w:tr w:rsidR="001125B0" w:rsidRPr="001125B0" w14:paraId="2D65E947" w14:textId="77777777" w:rsidTr="00B7247C">
        <w:tc>
          <w:tcPr>
            <w:tcW w:w="3787" w:type="dxa"/>
          </w:tcPr>
          <w:p w14:paraId="7942DFE7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17" w:type="dxa"/>
            <w:shd w:val="clear" w:color="auto" w:fill="auto"/>
          </w:tcPr>
          <w:p w14:paraId="1594A41F" w14:textId="5B3FDA83" w:rsidR="001125B0" w:rsidRPr="001125B0" w:rsidRDefault="009935A8" w:rsidP="00B7247C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</w:p>
        </w:tc>
        <w:tc>
          <w:tcPr>
            <w:tcW w:w="242" w:type="dxa"/>
            <w:shd w:val="clear" w:color="auto" w:fill="auto"/>
          </w:tcPr>
          <w:p w14:paraId="0268EED7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E9F5CB7" w14:textId="3EFBD234" w:rsidR="001125B0" w:rsidRPr="001125B0" w:rsidRDefault="009935A8" w:rsidP="00B7247C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B48B36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34D5FF9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67A6A1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357039CB" w14:textId="7DDA5B15" w:rsidR="001125B0" w:rsidRPr="001125B0" w:rsidRDefault="009935A8" w:rsidP="00B7247C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</w:p>
        </w:tc>
      </w:tr>
      <w:tr w:rsidR="001125B0" w:rsidRPr="001125B0" w14:paraId="289B8E4D" w14:textId="77777777" w:rsidTr="00B7247C">
        <w:tc>
          <w:tcPr>
            <w:tcW w:w="3787" w:type="dxa"/>
          </w:tcPr>
          <w:p w14:paraId="39B31C0A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17" w:type="dxa"/>
            <w:shd w:val="clear" w:color="auto" w:fill="auto"/>
          </w:tcPr>
          <w:p w14:paraId="27477DE8" w14:textId="3F98E798" w:rsidR="001125B0" w:rsidRPr="001125B0" w:rsidRDefault="009935A8" w:rsidP="00B7247C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</w:p>
        </w:tc>
        <w:tc>
          <w:tcPr>
            <w:tcW w:w="242" w:type="dxa"/>
            <w:shd w:val="clear" w:color="auto" w:fill="auto"/>
          </w:tcPr>
          <w:p w14:paraId="7CB5F1B0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B05E6EB" w14:textId="44156573" w:rsidR="001125B0" w:rsidRPr="001125B0" w:rsidRDefault="001125B0" w:rsidP="00B7247C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78BA7C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E96FD4B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7FDC59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4134FB5A" w14:textId="0AC5B002" w:rsidR="001125B0" w:rsidRPr="001125B0" w:rsidRDefault="009935A8" w:rsidP="00B7247C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</w:p>
        </w:tc>
      </w:tr>
      <w:tr w:rsidR="001125B0" w:rsidRPr="001125B0" w14:paraId="1798D481" w14:textId="77777777" w:rsidTr="00B7247C">
        <w:tc>
          <w:tcPr>
            <w:tcW w:w="3787" w:type="dxa"/>
          </w:tcPr>
          <w:p w14:paraId="72AEFB4F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217" w:type="dxa"/>
            <w:shd w:val="clear" w:color="auto" w:fill="auto"/>
          </w:tcPr>
          <w:p w14:paraId="3DEBEFA6" w14:textId="6EF3F52E" w:rsidR="001125B0" w:rsidRPr="001125B0" w:rsidRDefault="009935A8" w:rsidP="00B7247C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788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</w:p>
        </w:tc>
        <w:tc>
          <w:tcPr>
            <w:tcW w:w="242" w:type="dxa"/>
            <w:shd w:val="clear" w:color="auto" w:fill="auto"/>
          </w:tcPr>
          <w:p w14:paraId="1F558727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F2EA076" w14:textId="1830A752" w:rsidR="001125B0" w:rsidRPr="001125B0" w:rsidRDefault="009935A8" w:rsidP="00B7247C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CE98AC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2C3D51A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D31F63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6767E3BE" w14:textId="2B81C704" w:rsidR="001125B0" w:rsidRPr="001125B0" w:rsidRDefault="009935A8" w:rsidP="00B7247C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081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</w:p>
        </w:tc>
      </w:tr>
      <w:tr w:rsidR="00E12845" w:rsidRPr="001125B0" w14:paraId="270C1076" w14:textId="77777777" w:rsidTr="00E12845">
        <w:tc>
          <w:tcPr>
            <w:tcW w:w="3787" w:type="dxa"/>
          </w:tcPr>
          <w:p w14:paraId="0F0F8F09" w14:textId="7B5684D7" w:rsidR="00E12845" w:rsidRPr="001125B0" w:rsidRDefault="00E12845" w:rsidP="00E12845">
            <w:pPr>
              <w:spacing w:line="240" w:lineRule="auto"/>
              <w:ind w:left="166" w:hanging="1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ประมาณการหนี้สินสำหรับต้นทุนในการ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รื้อถอน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2EF024B" w14:textId="52844BAE" w:rsidR="00E12845" w:rsidRPr="009935A8" w:rsidRDefault="00E12845" w:rsidP="00C40B74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2,559</w:t>
            </w:r>
          </w:p>
        </w:tc>
        <w:tc>
          <w:tcPr>
            <w:tcW w:w="242" w:type="dxa"/>
            <w:shd w:val="clear" w:color="auto" w:fill="auto"/>
          </w:tcPr>
          <w:p w14:paraId="0637CFAA" w14:textId="77777777" w:rsidR="00E12845" w:rsidRPr="001125B0" w:rsidRDefault="00E12845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6266D20" w14:textId="5D8BE681" w:rsidR="00E12845" w:rsidRPr="009935A8" w:rsidRDefault="00E12845" w:rsidP="00B7247C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35193A" w14:textId="77777777" w:rsidR="00E12845" w:rsidRPr="001125B0" w:rsidRDefault="00E12845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F158D2E" w14:textId="5B16CB89" w:rsidR="00E12845" w:rsidRPr="001125B0" w:rsidRDefault="00E12845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D5DFA5" w14:textId="77777777" w:rsidR="00E12845" w:rsidRPr="001125B0" w:rsidRDefault="00E12845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FF1B726" w14:textId="31A1B479" w:rsidR="00E12845" w:rsidRPr="009935A8" w:rsidRDefault="00E12845" w:rsidP="00E12845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 w:rsidR="00594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1125B0" w:rsidRPr="001125B0" w14:paraId="16BE8919" w14:textId="77777777" w:rsidTr="00B7247C">
        <w:tc>
          <w:tcPr>
            <w:tcW w:w="3787" w:type="dxa"/>
          </w:tcPr>
          <w:p w14:paraId="5D1D2297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17" w:type="dxa"/>
            <w:shd w:val="clear" w:color="auto" w:fill="auto"/>
          </w:tcPr>
          <w:p w14:paraId="41C4F0DE" w14:textId="10906271" w:rsidR="001125B0" w:rsidRPr="001125B0" w:rsidRDefault="001125B0" w:rsidP="00B7247C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3B5951B6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CA07D85" w14:textId="78090FFD" w:rsidR="001125B0" w:rsidRPr="001125B0" w:rsidRDefault="009935A8" w:rsidP="00B7247C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FC3F51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F15E4C2" w14:textId="7007CBFC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F5DA9D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23D0A7B5" w14:textId="6ABD8EDB" w:rsidR="001125B0" w:rsidRPr="001125B0" w:rsidRDefault="009935A8" w:rsidP="00B7247C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</w:p>
        </w:tc>
      </w:tr>
      <w:tr w:rsidR="001125B0" w:rsidRPr="001125B0" w14:paraId="6F5FB049" w14:textId="77777777" w:rsidTr="00B7247C">
        <w:tc>
          <w:tcPr>
            <w:tcW w:w="3787" w:type="dxa"/>
            <w:vAlign w:val="bottom"/>
          </w:tcPr>
          <w:p w14:paraId="269E3C5B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E3259" w14:textId="527B1018" w:rsidR="001125B0" w:rsidRPr="001125B0" w:rsidRDefault="00594779" w:rsidP="00B7247C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1,290,424</w:t>
            </w:r>
          </w:p>
        </w:tc>
        <w:tc>
          <w:tcPr>
            <w:tcW w:w="242" w:type="dxa"/>
            <w:shd w:val="clear" w:color="auto" w:fill="auto"/>
          </w:tcPr>
          <w:p w14:paraId="475E3827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D1660" w14:textId="701C3BC9" w:rsidR="001125B0" w:rsidRPr="001125B0" w:rsidRDefault="009935A8" w:rsidP="00B7247C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E128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92,482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700B10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652266" w14:textId="50313BA1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E5AF19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7B184A" w14:textId="4811C84B" w:rsidR="001125B0" w:rsidRPr="001125B0" w:rsidRDefault="009935A8" w:rsidP="00B7247C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125B0"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128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582,905</w:t>
            </w:r>
          </w:p>
        </w:tc>
      </w:tr>
      <w:tr w:rsidR="001125B0" w:rsidRPr="001125B0" w14:paraId="36C531B6" w14:textId="77777777" w:rsidTr="00B7247C">
        <w:tc>
          <w:tcPr>
            <w:tcW w:w="3787" w:type="dxa"/>
          </w:tcPr>
          <w:p w14:paraId="44FAE5D1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684F6228" w14:textId="77777777" w:rsidR="001125B0" w:rsidRPr="001125B0" w:rsidRDefault="001125B0" w:rsidP="00B7247C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48759390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61AADEE4" w14:textId="77777777" w:rsidR="001125B0" w:rsidRPr="001125B0" w:rsidRDefault="001125B0" w:rsidP="00B7247C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335BA06" w14:textId="77777777" w:rsidR="001125B0" w:rsidRPr="001125B0" w:rsidRDefault="001125B0" w:rsidP="00B7247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F2E7947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4EF97CB" w14:textId="77777777" w:rsidR="001125B0" w:rsidRPr="001125B0" w:rsidRDefault="001125B0" w:rsidP="00B7247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569F4274" w14:textId="77777777" w:rsidR="001125B0" w:rsidRPr="001125B0" w:rsidRDefault="001125B0" w:rsidP="00B7247C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25B0" w:rsidRPr="001125B0" w14:paraId="151C863F" w14:textId="77777777" w:rsidTr="00B7247C">
        <w:tc>
          <w:tcPr>
            <w:tcW w:w="3787" w:type="dxa"/>
          </w:tcPr>
          <w:p w14:paraId="4610D73A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7" w:type="dxa"/>
            <w:shd w:val="clear" w:color="auto" w:fill="auto"/>
          </w:tcPr>
          <w:p w14:paraId="0F1DAA2F" w14:textId="77777777" w:rsidR="001125B0" w:rsidRPr="001125B0" w:rsidRDefault="001125B0" w:rsidP="00B7247C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001685F3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7B1D6994" w14:textId="77777777" w:rsidR="001125B0" w:rsidRPr="001125B0" w:rsidRDefault="001125B0" w:rsidP="00B7247C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2685CB6" w14:textId="77777777" w:rsidR="001125B0" w:rsidRPr="001125B0" w:rsidRDefault="001125B0" w:rsidP="00B7247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8B982AA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FD697B7" w14:textId="77777777" w:rsidR="001125B0" w:rsidRPr="001125B0" w:rsidRDefault="001125B0" w:rsidP="00B7247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568706CB" w14:textId="77777777" w:rsidR="001125B0" w:rsidRPr="001125B0" w:rsidRDefault="001125B0" w:rsidP="00B7247C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25B0" w:rsidRPr="001125B0" w14:paraId="29A2CAF1" w14:textId="77777777" w:rsidTr="00B7247C">
        <w:tc>
          <w:tcPr>
            <w:tcW w:w="3787" w:type="dxa"/>
          </w:tcPr>
          <w:p w14:paraId="0256D2F7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17" w:type="dxa"/>
            <w:shd w:val="clear" w:color="auto" w:fill="auto"/>
          </w:tcPr>
          <w:p w14:paraId="57E80A6C" w14:textId="5ED41661" w:rsidR="001125B0" w:rsidRPr="001125B0" w:rsidRDefault="001125B0" w:rsidP="00B7247C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BE4B005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F41980C" w14:textId="7819B093" w:rsidR="001125B0" w:rsidRPr="001125B0" w:rsidRDefault="009935A8" w:rsidP="00B7247C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72AAF2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414F4A8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FABCB5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38261FE8" w14:textId="173EDC07" w:rsidR="001125B0" w:rsidRPr="001125B0" w:rsidRDefault="001125B0" w:rsidP="00B7247C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125B0" w:rsidRPr="001125B0" w14:paraId="2CC13C18" w14:textId="77777777" w:rsidTr="00B7247C">
        <w:tc>
          <w:tcPr>
            <w:tcW w:w="3787" w:type="dxa"/>
          </w:tcPr>
          <w:p w14:paraId="65505A36" w14:textId="77777777" w:rsidR="001125B0" w:rsidRPr="001125B0" w:rsidRDefault="001125B0" w:rsidP="00B7247C">
            <w:pPr>
              <w:spacing w:line="240" w:lineRule="auto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B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56A1C194" w14:textId="1D7B87B3" w:rsidR="001125B0" w:rsidRPr="001125B0" w:rsidRDefault="001125B0" w:rsidP="00B7247C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8C1D31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8488CC9" w14:textId="37877787" w:rsidR="001125B0" w:rsidRPr="001125B0" w:rsidRDefault="001125B0" w:rsidP="00B7247C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4DC666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CC1068D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2544B6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64C9CCC3" w14:textId="530F4BF9" w:rsidR="001125B0" w:rsidRPr="001125B0" w:rsidRDefault="001125B0" w:rsidP="00B7247C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125B0" w:rsidRPr="001125B0" w14:paraId="17AAA814" w14:textId="77777777" w:rsidTr="00B7247C">
        <w:tc>
          <w:tcPr>
            <w:tcW w:w="3787" w:type="dxa"/>
          </w:tcPr>
          <w:p w14:paraId="0C2B23BD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17" w:type="dxa"/>
            <w:shd w:val="clear" w:color="auto" w:fill="auto"/>
          </w:tcPr>
          <w:p w14:paraId="6E06B3EB" w14:textId="4475AA64" w:rsidR="001125B0" w:rsidRPr="001125B0" w:rsidRDefault="001125B0" w:rsidP="00B7247C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128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458,818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231294C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30A03E2" w14:textId="3A5EE15E" w:rsidR="001125B0" w:rsidRPr="001125B0" w:rsidRDefault="001125B0" w:rsidP="00B7247C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128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40,784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439C37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6CCBCC7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73041F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7271ED54" w14:textId="78CCF5C5" w:rsidR="001125B0" w:rsidRPr="001125B0" w:rsidRDefault="001125B0" w:rsidP="00B7247C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128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99,602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125B0" w:rsidRPr="001125B0" w14:paraId="327CCED4" w14:textId="77777777" w:rsidTr="00B7247C">
        <w:tc>
          <w:tcPr>
            <w:tcW w:w="3787" w:type="dxa"/>
          </w:tcPr>
          <w:p w14:paraId="08FEC4C9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30D00B5E" w14:textId="413D86FC" w:rsidR="001125B0" w:rsidRPr="001125B0" w:rsidRDefault="001125B0" w:rsidP="00B7247C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850DF67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11974C7C" w14:textId="00ABEC30" w:rsidR="001125B0" w:rsidRPr="001125B0" w:rsidRDefault="009935A8" w:rsidP="00B7247C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5DF142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2FD645E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00397F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9AAA4B0" w14:textId="62664A92" w:rsidR="001125B0" w:rsidRPr="001125B0" w:rsidRDefault="001125B0" w:rsidP="00B7247C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125B0" w:rsidRPr="001125B0" w14:paraId="69659464" w14:textId="77777777" w:rsidTr="00B7247C">
        <w:tc>
          <w:tcPr>
            <w:tcW w:w="3787" w:type="dxa"/>
            <w:vAlign w:val="bottom"/>
          </w:tcPr>
          <w:p w14:paraId="79175B27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10D398" w14:textId="3C0E911D" w:rsidR="001125B0" w:rsidRPr="001125B0" w:rsidRDefault="001125B0" w:rsidP="00B7247C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</w:t>
            </w:r>
            <w:r w:rsidR="00581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8,149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0921B66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20633" w14:textId="0D29F583" w:rsidR="001125B0" w:rsidRPr="001125B0" w:rsidRDefault="001125B0" w:rsidP="00B7247C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E128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41,962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24ACF8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0C62C9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3697CE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6A8B0F" w14:textId="14B9F600" w:rsidR="001125B0" w:rsidRPr="001125B0" w:rsidRDefault="001125B0" w:rsidP="00B7247C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E128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720,111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1125B0" w:rsidRPr="001125B0" w14:paraId="6642D83D" w14:textId="77777777" w:rsidTr="00B7247C">
        <w:tc>
          <w:tcPr>
            <w:tcW w:w="3787" w:type="dxa"/>
          </w:tcPr>
          <w:p w14:paraId="78FAA747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42F03EA9" w14:textId="77777777" w:rsidR="001125B0" w:rsidRPr="001125B0" w:rsidRDefault="001125B0" w:rsidP="00B7247C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15A0BA94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522289CB" w14:textId="77777777" w:rsidR="001125B0" w:rsidRPr="001125B0" w:rsidRDefault="001125B0" w:rsidP="00B7247C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20D1C45" w14:textId="77777777" w:rsidR="001125B0" w:rsidRPr="001125B0" w:rsidRDefault="001125B0" w:rsidP="00B7247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C024FA5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FB638D9" w14:textId="77777777" w:rsidR="001125B0" w:rsidRPr="001125B0" w:rsidRDefault="001125B0" w:rsidP="00B7247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2CAF9062" w14:textId="77777777" w:rsidR="001125B0" w:rsidRPr="001125B0" w:rsidRDefault="001125B0" w:rsidP="00B7247C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125B0" w:rsidRPr="001125B0" w14:paraId="25BBD152" w14:textId="77777777" w:rsidTr="00B7247C">
        <w:tc>
          <w:tcPr>
            <w:tcW w:w="3787" w:type="dxa"/>
            <w:vAlign w:val="bottom"/>
          </w:tcPr>
          <w:p w14:paraId="2D6E97CB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C2155A" w14:textId="6A8E128E" w:rsidR="001125B0" w:rsidRPr="001125B0" w:rsidRDefault="009935A8" w:rsidP="00B7247C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612</w:t>
            </w:r>
            <w:r w:rsidR="001125B0"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EB9BF90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F6D50D" w14:textId="6A8D568C" w:rsidR="001125B0" w:rsidRPr="001125B0" w:rsidRDefault="009935A8" w:rsidP="00B7247C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250</w:t>
            </w:r>
            <w:r w:rsidR="001125B0"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8101E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6F11CF" w14:textId="377D8BAD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0B13E7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077FB9" w14:textId="568FA181" w:rsidR="001125B0" w:rsidRPr="001125B0" w:rsidRDefault="009935A8" w:rsidP="00B7247C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862</w:t>
            </w:r>
            <w:r w:rsidR="001125B0"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794</w:t>
            </w:r>
          </w:p>
        </w:tc>
      </w:tr>
    </w:tbl>
    <w:p w14:paraId="177101E8" w14:textId="77777777" w:rsidR="001125B0" w:rsidRPr="001125B0" w:rsidRDefault="001125B0" w:rsidP="002F0F40">
      <w:pPr>
        <w:pStyle w:val="Bo-Blankline"/>
      </w:pPr>
    </w:p>
    <w:p w14:paraId="5388EABC" w14:textId="6822BB1C" w:rsidR="001A21A3" w:rsidRPr="001125B0" w:rsidRDefault="001A21A3" w:rsidP="002F0F40">
      <w:pPr>
        <w:pStyle w:val="Bo-Blankline"/>
      </w:pPr>
      <w:r w:rsidRPr="001125B0"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58"/>
        <w:gridCol w:w="1209"/>
        <w:gridCol w:w="236"/>
        <w:gridCol w:w="1173"/>
        <w:gridCol w:w="236"/>
        <w:gridCol w:w="1199"/>
        <w:gridCol w:w="236"/>
        <w:gridCol w:w="1131"/>
      </w:tblGrid>
      <w:tr w:rsidR="001A21A3" w:rsidRPr="00533DFC" w14:paraId="4542B381" w14:textId="77777777" w:rsidTr="00B85B1C">
        <w:tc>
          <w:tcPr>
            <w:tcW w:w="3758" w:type="dxa"/>
          </w:tcPr>
          <w:p w14:paraId="46A21C97" w14:textId="77777777" w:rsidR="001A21A3" w:rsidRPr="00943114" w:rsidRDefault="001A21A3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  <w:vAlign w:val="bottom"/>
          </w:tcPr>
          <w:p w14:paraId="542FB514" w14:textId="77777777" w:rsidR="001A21A3" w:rsidRPr="00943114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1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1A3" w:rsidRPr="00533DFC" w14:paraId="5F8373C1" w14:textId="77777777" w:rsidTr="00B85B1C">
        <w:tc>
          <w:tcPr>
            <w:tcW w:w="3758" w:type="dxa"/>
          </w:tcPr>
          <w:p w14:paraId="2AED43A4" w14:textId="77777777" w:rsidR="001A21A3" w:rsidRPr="00943114" w:rsidRDefault="001A21A3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Merge w:val="restart"/>
            <w:vAlign w:val="bottom"/>
          </w:tcPr>
          <w:p w14:paraId="6B48B401" w14:textId="6C56EB98" w:rsidR="001A21A3" w:rsidRPr="00943114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431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9431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9431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vAlign w:val="bottom"/>
          </w:tcPr>
          <w:p w14:paraId="5F2E8ADD" w14:textId="77777777" w:rsidR="001A21A3" w:rsidRPr="00943114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  <w:tcBorders>
              <w:bottom w:val="single" w:sz="4" w:space="0" w:color="auto"/>
            </w:tcBorders>
            <w:vAlign w:val="bottom"/>
          </w:tcPr>
          <w:p w14:paraId="17922DE8" w14:textId="3056CC53" w:rsidR="001A21A3" w:rsidRPr="00943114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11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963A8" w:rsidRPr="009431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431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94311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9431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="001963A8" w:rsidRPr="0094311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9431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1963A8" w:rsidRPr="0094311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94311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5DF7ED27" w14:textId="77777777" w:rsidR="001A21A3" w:rsidRPr="00943114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Merge w:val="restart"/>
            <w:vAlign w:val="bottom"/>
          </w:tcPr>
          <w:p w14:paraId="0B51E323" w14:textId="55B4A261" w:rsidR="001A21A3" w:rsidRPr="00943114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1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9431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9431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1A21A3" w:rsidRPr="00533DFC" w14:paraId="6DF4B8D6" w14:textId="77777777" w:rsidTr="00B85B1C">
        <w:tc>
          <w:tcPr>
            <w:tcW w:w="3758" w:type="dxa"/>
          </w:tcPr>
          <w:p w14:paraId="50FC9C3D" w14:textId="77777777" w:rsidR="001A21A3" w:rsidRPr="00943114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</w:tcPr>
          <w:p w14:paraId="0602A3EF" w14:textId="77777777" w:rsidR="001A21A3" w:rsidRPr="00943114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57BE26" w14:textId="77777777" w:rsidR="001A21A3" w:rsidRPr="00943114" w:rsidRDefault="001A21A3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772685BA" w14:textId="77777777" w:rsidR="001A21A3" w:rsidRPr="00943114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E52D2E" w14:textId="77777777" w:rsidR="001A21A3" w:rsidRPr="00943114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4202F3E2" w14:textId="77777777" w:rsidR="001A21A3" w:rsidRPr="00943114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530B75" w14:textId="77777777" w:rsidR="001A21A3" w:rsidRPr="00943114" w:rsidRDefault="001A21A3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3AEB3FA0" w14:textId="77777777" w:rsidR="001A21A3" w:rsidRPr="00943114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A66C9" w:rsidRPr="00533DFC" w14:paraId="23071E4F" w14:textId="77777777" w:rsidTr="00B85B1C">
        <w:tc>
          <w:tcPr>
            <w:tcW w:w="3758" w:type="dxa"/>
          </w:tcPr>
          <w:p w14:paraId="6063D02B" w14:textId="77777777" w:rsidR="00BA66C9" w:rsidRPr="00943114" w:rsidRDefault="00BA66C9" w:rsidP="00BA66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7035E725" w14:textId="77777777" w:rsidR="00BA66C9" w:rsidRPr="00943114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F17B5D" w14:textId="77777777" w:rsidR="00BA66C9" w:rsidRPr="00943114" w:rsidRDefault="00BA66C9" w:rsidP="00BA66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7116819D" w14:textId="77777777" w:rsidR="00BA66C9" w:rsidRPr="00943114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11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07775448" w14:textId="77777777" w:rsidR="00BA66C9" w:rsidRPr="00943114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7E90588" w14:textId="77777777" w:rsidR="00BA66C9" w:rsidRPr="00943114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11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1185EECD" w14:textId="77777777" w:rsidR="00BA66C9" w:rsidRPr="00943114" w:rsidRDefault="00BA66C9" w:rsidP="00BA6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5A26F162" w14:textId="77777777" w:rsidR="00BA66C9" w:rsidRPr="00943114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A66C9" w:rsidRPr="00533DFC" w14:paraId="27A93FC6" w14:textId="77777777" w:rsidTr="00B85B1C">
        <w:tc>
          <w:tcPr>
            <w:tcW w:w="3758" w:type="dxa"/>
          </w:tcPr>
          <w:p w14:paraId="63229124" w14:textId="77777777" w:rsidR="00BA66C9" w:rsidRPr="00943114" w:rsidRDefault="00BA66C9" w:rsidP="00BA66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4027071E" w14:textId="77777777" w:rsidR="00BA66C9" w:rsidRPr="00943114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48D919" w14:textId="77777777" w:rsidR="00BA66C9" w:rsidRPr="00943114" w:rsidRDefault="00BA66C9" w:rsidP="00BA66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69BD6DB2" w14:textId="77777777" w:rsidR="00BA66C9" w:rsidRPr="00943114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11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232628CC" w14:textId="77777777" w:rsidR="00BA66C9" w:rsidRPr="00943114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9F7D981" w14:textId="77777777" w:rsidR="00BA66C9" w:rsidRPr="00943114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114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45FD09B" w14:textId="77777777" w:rsidR="00BA66C9" w:rsidRPr="00943114" w:rsidRDefault="00BA66C9" w:rsidP="00BA6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6AD27A43" w14:textId="77777777" w:rsidR="00BA66C9" w:rsidRPr="00943114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A21A3" w:rsidRPr="00533DFC" w14:paraId="3327BE58" w14:textId="77777777" w:rsidTr="00B85B1C">
        <w:tc>
          <w:tcPr>
            <w:tcW w:w="3758" w:type="dxa"/>
          </w:tcPr>
          <w:p w14:paraId="230043E8" w14:textId="77777777" w:rsidR="001A21A3" w:rsidRPr="00943114" w:rsidRDefault="001A21A3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</w:tcPr>
          <w:p w14:paraId="5C39DEDD" w14:textId="77777777" w:rsidR="001A21A3" w:rsidRPr="00943114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31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431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431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21A3" w:rsidRPr="00533DFC" w14:paraId="6CEAFEBA" w14:textId="77777777" w:rsidTr="00B85B1C">
        <w:tc>
          <w:tcPr>
            <w:tcW w:w="3758" w:type="dxa"/>
          </w:tcPr>
          <w:p w14:paraId="16BE0BB1" w14:textId="77777777" w:rsidR="001A21A3" w:rsidRPr="00943114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1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13D330FD" w14:textId="77777777" w:rsidR="001A21A3" w:rsidRPr="00943114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0B096B" w14:textId="77777777" w:rsidR="001A21A3" w:rsidRPr="00943114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4A75077E" w14:textId="77777777" w:rsidR="001A21A3" w:rsidRPr="00943114" w:rsidRDefault="001A21A3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AD3A67" w14:textId="77777777" w:rsidR="001A21A3" w:rsidRPr="00943114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EA63BCA" w14:textId="77777777" w:rsidR="001A21A3" w:rsidRPr="00943114" w:rsidRDefault="001A21A3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A507AF8" w14:textId="77777777" w:rsidR="001A21A3" w:rsidRPr="00943114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C8A339D" w14:textId="390565B6" w:rsidR="001A21A3" w:rsidRPr="00943114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81B2D" w:rsidRPr="00533DFC" w14:paraId="075340DE" w14:textId="77777777" w:rsidTr="006D2F35">
        <w:tc>
          <w:tcPr>
            <w:tcW w:w="3758" w:type="dxa"/>
          </w:tcPr>
          <w:p w14:paraId="0E3B069B" w14:textId="056CA4C6" w:rsidR="00581B2D" w:rsidRPr="00943114" w:rsidRDefault="00581B2D" w:rsidP="00581B2D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4311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94311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209" w:type="dxa"/>
            <w:vAlign w:val="bottom"/>
          </w:tcPr>
          <w:p w14:paraId="0979247B" w14:textId="2D454ACE" w:rsidR="00581B2D" w:rsidRPr="00943114" w:rsidRDefault="00581B2D" w:rsidP="00581B2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9431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069</w:t>
            </w:r>
          </w:p>
        </w:tc>
        <w:tc>
          <w:tcPr>
            <w:tcW w:w="236" w:type="dxa"/>
            <w:vAlign w:val="bottom"/>
          </w:tcPr>
          <w:p w14:paraId="077930B1" w14:textId="77777777" w:rsidR="00581B2D" w:rsidRPr="00943114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F4DBE02" w14:textId="48862BEA" w:rsidR="00581B2D" w:rsidRPr="00943114" w:rsidRDefault="00581B2D" w:rsidP="00581B2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7F260B" w14:textId="77777777" w:rsidR="00581B2D" w:rsidRPr="00943114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CE37399" w14:textId="439FFFE9" w:rsidR="00581B2D" w:rsidRPr="00943114" w:rsidRDefault="00581B2D" w:rsidP="00581B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D69B4F" w14:textId="77777777" w:rsidR="00581B2D" w:rsidRPr="00943114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01100A9" w14:textId="39B09224" w:rsidR="00581B2D" w:rsidRPr="00943114" w:rsidRDefault="00581B2D" w:rsidP="00581B2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12,122</w:t>
            </w:r>
          </w:p>
        </w:tc>
      </w:tr>
      <w:tr w:rsidR="00581B2D" w:rsidRPr="00533DFC" w14:paraId="18BF26E7" w14:textId="77777777" w:rsidTr="006D2F35">
        <w:tc>
          <w:tcPr>
            <w:tcW w:w="3758" w:type="dxa"/>
          </w:tcPr>
          <w:p w14:paraId="1FEC4696" w14:textId="77777777" w:rsidR="00581B2D" w:rsidRPr="00943114" w:rsidRDefault="00581B2D" w:rsidP="00581B2D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11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09" w:type="dxa"/>
            <w:vAlign w:val="bottom"/>
          </w:tcPr>
          <w:p w14:paraId="465CBC56" w14:textId="3DEFEE9A" w:rsidR="00581B2D" w:rsidRPr="00943114" w:rsidRDefault="00581B2D" w:rsidP="00581B2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6" w:type="dxa"/>
            <w:vAlign w:val="bottom"/>
          </w:tcPr>
          <w:p w14:paraId="6EB212E5" w14:textId="77777777" w:rsidR="00581B2D" w:rsidRPr="00943114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408BCB5C" w14:textId="5E4F838D" w:rsidR="00581B2D" w:rsidRPr="00943114" w:rsidRDefault="00581B2D" w:rsidP="00581B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055F1D" w14:textId="77777777" w:rsidR="00581B2D" w:rsidRPr="00943114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3F1EBB72" w14:textId="201AEA6C" w:rsidR="00581B2D" w:rsidRPr="00943114" w:rsidRDefault="00581B2D" w:rsidP="00581B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09CB13" w14:textId="77777777" w:rsidR="00581B2D" w:rsidRPr="00943114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7C05665" w14:textId="3B239489" w:rsidR="00581B2D" w:rsidRPr="00943114" w:rsidRDefault="00581B2D" w:rsidP="00581B2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581B2D" w:rsidRPr="00533DFC" w14:paraId="5579D36B" w14:textId="77777777" w:rsidTr="006D2F35">
        <w:tc>
          <w:tcPr>
            <w:tcW w:w="3758" w:type="dxa"/>
          </w:tcPr>
          <w:p w14:paraId="784426F5" w14:textId="77777777" w:rsidR="00581B2D" w:rsidRPr="00943114" w:rsidRDefault="00581B2D" w:rsidP="00581B2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4311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09" w:type="dxa"/>
            <w:vAlign w:val="bottom"/>
          </w:tcPr>
          <w:p w14:paraId="69978A4D" w14:textId="65C6548A" w:rsidR="00581B2D" w:rsidRPr="00943114" w:rsidRDefault="00581B2D" w:rsidP="00581B2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9431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</w:p>
        </w:tc>
        <w:tc>
          <w:tcPr>
            <w:tcW w:w="236" w:type="dxa"/>
            <w:vAlign w:val="bottom"/>
          </w:tcPr>
          <w:p w14:paraId="75A18B34" w14:textId="77777777" w:rsidR="00581B2D" w:rsidRPr="00943114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16644EC" w14:textId="68B6C580" w:rsidR="00581B2D" w:rsidRPr="00943114" w:rsidRDefault="00581B2D" w:rsidP="00581B2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(1,05</w:t>
            </w:r>
            <w:r w:rsidR="008022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6EF576" w14:textId="77777777" w:rsidR="00581B2D" w:rsidRPr="00943114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ACBA701" w14:textId="6C295CD7" w:rsidR="00581B2D" w:rsidRPr="00943114" w:rsidRDefault="00581B2D" w:rsidP="00581B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D2A3DD" w14:textId="77777777" w:rsidR="00581B2D" w:rsidRPr="00943114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8E5083D" w14:textId="12ED0DA0" w:rsidR="00581B2D" w:rsidRPr="00943114" w:rsidRDefault="00581B2D" w:rsidP="00581B2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12,43</w:t>
            </w:r>
            <w:r w:rsidR="008022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581B2D" w:rsidRPr="00533DFC" w14:paraId="187BA324" w14:textId="77777777" w:rsidTr="006D2F35">
        <w:tc>
          <w:tcPr>
            <w:tcW w:w="3758" w:type="dxa"/>
          </w:tcPr>
          <w:p w14:paraId="3DB096BD" w14:textId="77777777" w:rsidR="00581B2D" w:rsidRPr="00943114" w:rsidRDefault="00581B2D" w:rsidP="00581B2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4311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9" w:type="dxa"/>
            <w:vAlign w:val="bottom"/>
          </w:tcPr>
          <w:p w14:paraId="3A93AA46" w14:textId="73C6C2DD" w:rsidR="00581B2D" w:rsidRPr="00943114" w:rsidRDefault="00581B2D" w:rsidP="00581B2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  <w:r w:rsidRPr="009431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  <w:tc>
          <w:tcPr>
            <w:tcW w:w="236" w:type="dxa"/>
            <w:vAlign w:val="bottom"/>
          </w:tcPr>
          <w:p w14:paraId="4DF8228F" w14:textId="77777777" w:rsidR="00581B2D" w:rsidRPr="00943114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352ADB4" w14:textId="070B0B93" w:rsidR="00581B2D" w:rsidRPr="00943114" w:rsidRDefault="00581B2D" w:rsidP="00581B2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(7,501)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DE9F7E" w14:textId="77777777" w:rsidR="00581B2D" w:rsidRPr="00943114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8997B17" w14:textId="09DBA416" w:rsidR="00581B2D" w:rsidRPr="00943114" w:rsidRDefault="00581B2D" w:rsidP="00581B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1404CA" w14:textId="77777777" w:rsidR="00581B2D" w:rsidRPr="00943114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2086E49" w14:textId="1243FC18" w:rsidR="00581B2D" w:rsidRPr="00943114" w:rsidRDefault="00581B2D" w:rsidP="00581B2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383,835</w:t>
            </w:r>
          </w:p>
        </w:tc>
      </w:tr>
      <w:tr w:rsidR="00581B2D" w:rsidRPr="00533DFC" w14:paraId="04A8BF96" w14:textId="77777777" w:rsidTr="006D2F35">
        <w:tc>
          <w:tcPr>
            <w:tcW w:w="3758" w:type="dxa"/>
          </w:tcPr>
          <w:p w14:paraId="5A2E4D88" w14:textId="17D6B65A" w:rsidR="00581B2D" w:rsidRPr="00943114" w:rsidRDefault="00581B2D" w:rsidP="00581B2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11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Pr="0094311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09" w:type="dxa"/>
            <w:vAlign w:val="bottom"/>
          </w:tcPr>
          <w:p w14:paraId="3D6146C1" w14:textId="217293B9" w:rsidR="00581B2D" w:rsidRPr="00943114" w:rsidRDefault="00581B2D" w:rsidP="00581B2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Pr="009431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</w:p>
        </w:tc>
        <w:tc>
          <w:tcPr>
            <w:tcW w:w="236" w:type="dxa"/>
            <w:vAlign w:val="bottom"/>
          </w:tcPr>
          <w:p w14:paraId="57E4269D" w14:textId="77777777" w:rsidR="00581B2D" w:rsidRPr="00943114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6AA4055" w14:textId="1DBEEEC6" w:rsidR="00581B2D" w:rsidRPr="00943114" w:rsidRDefault="00581B2D" w:rsidP="00581B2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(330,938)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72DAEA" w14:textId="77777777" w:rsidR="00581B2D" w:rsidRPr="00943114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D451B46" w14:textId="4A329CC2" w:rsidR="00581B2D" w:rsidRPr="00943114" w:rsidRDefault="00581B2D" w:rsidP="00581B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42538" w14:textId="77777777" w:rsidR="00581B2D" w:rsidRPr="00943114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E84B88D" w14:textId="66EE70C2" w:rsidR="00581B2D" w:rsidRPr="00943114" w:rsidRDefault="00581B2D" w:rsidP="00581B2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599,173</w:t>
            </w:r>
          </w:p>
        </w:tc>
      </w:tr>
      <w:tr w:rsidR="00581B2D" w:rsidRPr="00533DFC" w14:paraId="345337E2" w14:textId="77777777" w:rsidTr="006D2F35">
        <w:tc>
          <w:tcPr>
            <w:tcW w:w="3758" w:type="dxa"/>
          </w:tcPr>
          <w:p w14:paraId="58CA801C" w14:textId="77777777" w:rsidR="00581B2D" w:rsidRPr="00943114" w:rsidRDefault="00581B2D" w:rsidP="00581B2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11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9431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43114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09" w:type="dxa"/>
            <w:vAlign w:val="bottom"/>
          </w:tcPr>
          <w:p w14:paraId="6BA188DD" w14:textId="17E6E237" w:rsidR="00581B2D" w:rsidRPr="00943114" w:rsidRDefault="00581B2D" w:rsidP="00581B2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  <w:tc>
          <w:tcPr>
            <w:tcW w:w="236" w:type="dxa"/>
            <w:vAlign w:val="bottom"/>
          </w:tcPr>
          <w:p w14:paraId="2F0C6632" w14:textId="77777777" w:rsidR="00581B2D" w:rsidRPr="00943114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09B952D3" w14:textId="40DAE717" w:rsidR="00581B2D" w:rsidRPr="00943114" w:rsidRDefault="00581B2D" w:rsidP="00581B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AB2725" w14:textId="77777777" w:rsidR="00581B2D" w:rsidRPr="00943114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2097CA7" w14:textId="26B42CA4" w:rsidR="00581B2D" w:rsidRPr="00943114" w:rsidRDefault="00581B2D" w:rsidP="00581B2D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022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FFCDB6" w14:textId="77777777" w:rsidR="00581B2D" w:rsidRPr="00943114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0839E0D" w14:textId="7A729866" w:rsidR="00581B2D" w:rsidRPr="00943114" w:rsidRDefault="00581B2D" w:rsidP="00581B2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8022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1125B0" w:rsidRPr="00533DFC" w14:paraId="034F7DBA" w14:textId="77777777" w:rsidTr="006D2F35">
        <w:tc>
          <w:tcPr>
            <w:tcW w:w="3758" w:type="dxa"/>
          </w:tcPr>
          <w:p w14:paraId="7793A6CD" w14:textId="77777777" w:rsidR="001125B0" w:rsidRPr="00943114" w:rsidRDefault="001125B0" w:rsidP="001125B0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1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2EE2C" w14:textId="5E84A3F0" w:rsidR="001125B0" w:rsidRPr="00943114" w:rsidRDefault="009935A8" w:rsidP="001125B0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125B0" w:rsidRPr="00943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349</w:t>
            </w:r>
            <w:r w:rsidR="001125B0" w:rsidRPr="00943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060</w:t>
            </w:r>
          </w:p>
        </w:tc>
        <w:tc>
          <w:tcPr>
            <w:tcW w:w="236" w:type="dxa"/>
            <w:vAlign w:val="bottom"/>
          </w:tcPr>
          <w:p w14:paraId="3227F6CF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44189" w14:textId="597109AE" w:rsidR="001125B0" w:rsidRPr="00943114" w:rsidRDefault="00581B2D" w:rsidP="001125B0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(340,44</w:t>
            </w:r>
            <w:r w:rsidR="008022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C2F28B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DFAD2A" w14:textId="418E22C7" w:rsidR="001125B0" w:rsidRPr="00943114" w:rsidRDefault="00581B2D" w:rsidP="001125B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8022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308F5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BA400" w14:textId="21ACAD5B" w:rsidR="001125B0" w:rsidRPr="00943114" w:rsidRDefault="00581B2D" w:rsidP="001125B0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1,008,617</w:t>
            </w:r>
          </w:p>
        </w:tc>
      </w:tr>
      <w:tr w:rsidR="001125B0" w:rsidRPr="00533DFC" w14:paraId="398362DD" w14:textId="77777777" w:rsidTr="00B85B1C">
        <w:tc>
          <w:tcPr>
            <w:tcW w:w="3758" w:type="dxa"/>
          </w:tcPr>
          <w:p w14:paraId="1B97075D" w14:textId="77777777" w:rsidR="001125B0" w:rsidRPr="00943114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9" w:type="dxa"/>
            <w:vAlign w:val="bottom"/>
          </w:tcPr>
          <w:p w14:paraId="0C023682" w14:textId="77777777" w:rsidR="001125B0" w:rsidRPr="00943114" w:rsidRDefault="001125B0" w:rsidP="001125B0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4BF1DACA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18634EC0" w14:textId="77777777" w:rsidR="001125B0" w:rsidRPr="00943114" w:rsidRDefault="001125B0" w:rsidP="001125B0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D0EDA6" w14:textId="77777777" w:rsidR="001125B0" w:rsidRPr="00943114" w:rsidRDefault="001125B0" w:rsidP="001125B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</w:tcPr>
          <w:p w14:paraId="4E39C13C" w14:textId="77777777" w:rsidR="001125B0" w:rsidRPr="00943114" w:rsidRDefault="001125B0" w:rsidP="001125B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B70306" w14:textId="77777777" w:rsidR="001125B0" w:rsidRPr="00943114" w:rsidRDefault="001125B0" w:rsidP="001125B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FFBCA0E" w14:textId="77777777" w:rsidR="001125B0" w:rsidRPr="00943114" w:rsidRDefault="001125B0" w:rsidP="001125B0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1125B0" w:rsidRPr="00533DFC" w14:paraId="519E3300" w14:textId="77777777" w:rsidTr="00B85B1C">
        <w:tc>
          <w:tcPr>
            <w:tcW w:w="3758" w:type="dxa"/>
          </w:tcPr>
          <w:p w14:paraId="007481B8" w14:textId="77777777" w:rsidR="001125B0" w:rsidRPr="00943114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31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10A1239F" w14:textId="77777777" w:rsidR="001125B0" w:rsidRPr="00943114" w:rsidRDefault="001125B0" w:rsidP="001125B0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E051F3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08B48553" w14:textId="77777777" w:rsidR="001125B0" w:rsidRPr="00943114" w:rsidRDefault="001125B0" w:rsidP="001125B0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06B792A" w14:textId="77777777" w:rsidR="001125B0" w:rsidRPr="00943114" w:rsidRDefault="001125B0" w:rsidP="001125B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613FE57" w14:textId="77777777" w:rsidR="001125B0" w:rsidRPr="00943114" w:rsidRDefault="001125B0" w:rsidP="001125B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81102AB" w14:textId="77777777" w:rsidR="001125B0" w:rsidRPr="00943114" w:rsidRDefault="001125B0" w:rsidP="001125B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FA03F03" w14:textId="77777777" w:rsidR="001125B0" w:rsidRPr="00943114" w:rsidRDefault="001125B0" w:rsidP="001125B0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25B0" w:rsidRPr="00533DFC" w14:paraId="32C1AB53" w14:textId="77777777" w:rsidTr="006D2F35">
        <w:tc>
          <w:tcPr>
            <w:tcW w:w="3758" w:type="dxa"/>
          </w:tcPr>
          <w:p w14:paraId="3D1769D5" w14:textId="77777777" w:rsidR="001125B0" w:rsidRPr="00943114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43114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09" w:type="dxa"/>
            <w:vAlign w:val="bottom"/>
          </w:tcPr>
          <w:p w14:paraId="4643DA42" w14:textId="12964910" w:rsidR="001125B0" w:rsidRPr="00943114" w:rsidRDefault="001125B0" w:rsidP="001125B0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31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9431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  <w:r w:rsidRPr="009431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418F390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C44B022" w14:textId="14721289" w:rsidR="001125B0" w:rsidRPr="00943114" w:rsidRDefault="00581B2D" w:rsidP="001125B0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25D381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02FDCD1" w14:textId="5E0B65CE" w:rsidR="001125B0" w:rsidRPr="00943114" w:rsidRDefault="00581B2D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373FC6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D9686E4" w14:textId="2830F4B9" w:rsidR="001125B0" w:rsidRPr="00943114" w:rsidRDefault="00581B2D" w:rsidP="001125B0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(3,275)</w:t>
            </w:r>
          </w:p>
        </w:tc>
      </w:tr>
      <w:tr w:rsidR="001125B0" w:rsidRPr="00533DFC" w14:paraId="7F429352" w14:textId="77777777" w:rsidTr="006D2F35">
        <w:tc>
          <w:tcPr>
            <w:tcW w:w="3758" w:type="dxa"/>
          </w:tcPr>
          <w:p w14:paraId="4AD66877" w14:textId="0CBB8EF9" w:rsidR="001125B0" w:rsidRPr="00943114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311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09" w:type="dxa"/>
            <w:vAlign w:val="bottom"/>
          </w:tcPr>
          <w:p w14:paraId="1E728ADA" w14:textId="7A5365D3" w:rsidR="001125B0" w:rsidRPr="00943114" w:rsidRDefault="001125B0" w:rsidP="001125B0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31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  <w:r w:rsidRPr="009431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  <w:r w:rsidRPr="009431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B459D12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8A78725" w14:textId="087CE019" w:rsidR="001125B0" w:rsidRPr="00943114" w:rsidRDefault="00581B2D" w:rsidP="001125B0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(22,911)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F8547C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ACDDBCE" w14:textId="764D7DD4" w:rsidR="001125B0" w:rsidRPr="00943114" w:rsidRDefault="00581B2D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7667F8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77F71EE" w14:textId="72E67BCA" w:rsidR="001125B0" w:rsidRPr="00943114" w:rsidRDefault="00581B2D" w:rsidP="001125B0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(126,436)</w:t>
            </w:r>
          </w:p>
        </w:tc>
      </w:tr>
      <w:tr w:rsidR="001125B0" w:rsidRPr="00533DFC" w14:paraId="4ECADD70" w14:textId="77777777" w:rsidTr="006D2F35">
        <w:tc>
          <w:tcPr>
            <w:tcW w:w="3758" w:type="dxa"/>
          </w:tcPr>
          <w:p w14:paraId="381AA527" w14:textId="77777777" w:rsidR="001125B0" w:rsidRPr="00943114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43114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09" w:type="dxa"/>
            <w:vAlign w:val="bottom"/>
          </w:tcPr>
          <w:p w14:paraId="713EA673" w14:textId="30C3C7D5" w:rsidR="001125B0" w:rsidRPr="00943114" w:rsidRDefault="001125B0" w:rsidP="001125B0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31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  <w:r w:rsidRPr="009431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  <w:r w:rsidRPr="009431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B848F74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7800A69" w14:textId="5634C2FC" w:rsidR="001125B0" w:rsidRPr="00943114" w:rsidRDefault="00581B2D" w:rsidP="001125B0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(34,150)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C63F8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0A33E475" w14:textId="15E120BC" w:rsidR="001125B0" w:rsidRPr="00943114" w:rsidRDefault="00581B2D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01B4C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1B3EE53" w14:textId="4C16A6EA" w:rsidR="001125B0" w:rsidRPr="00943114" w:rsidRDefault="00581B2D" w:rsidP="001125B0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(587,</w:t>
            </w:r>
            <w:r w:rsidR="00C40B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125B0" w:rsidRPr="00533DFC" w14:paraId="2064C6F9" w14:textId="77777777" w:rsidTr="006D2F35">
        <w:tc>
          <w:tcPr>
            <w:tcW w:w="3758" w:type="dxa"/>
            <w:vAlign w:val="bottom"/>
          </w:tcPr>
          <w:p w14:paraId="579DF21E" w14:textId="77777777" w:rsidR="001125B0" w:rsidRPr="00943114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431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E6055" w14:textId="0FF6CC59" w:rsidR="001125B0" w:rsidRPr="00943114" w:rsidRDefault="001125B0" w:rsidP="001125B0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43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  <w:r w:rsidRPr="00943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752</w:t>
            </w:r>
            <w:r w:rsidRPr="00943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CA28B3F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C4DF16" w14:textId="6BE88E5D" w:rsidR="001125B0" w:rsidRPr="00943114" w:rsidRDefault="00581B2D" w:rsidP="001125B0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(56,670)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AEF162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F24C1" w14:textId="78B1835E" w:rsidR="001125B0" w:rsidRPr="00943114" w:rsidRDefault="00581B2D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1DD06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E91202" w14:textId="57CAAA55" w:rsidR="001125B0" w:rsidRPr="00943114" w:rsidRDefault="00581B2D" w:rsidP="001125B0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(717,422)</w:t>
            </w:r>
          </w:p>
        </w:tc>
      </w:tr>
      <w:tr w:rsidR="001125B0" w:rsidRPr="00533DFC" w14:paraId="6EF18420" w14:textId="77777777" w:rsidTr="00B85B1C">
        <w:trPr>
          <w:trHeight w:val="287"/>
        </w:trPr>
        <w:tc>
          <w:tcPr>
            <w:tcW w:w="3758" w:type="dxa"/>
          </w:tcPr>
          <w:p w14:paraId="5531F5D4" w14:textId="77777777" w:rsidR="001125B0" w:rsidRPr="00943114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09" w:type="dxa"/>
            <w:vAlign w:val="bottom"/>
          </w:tcPr>
          <w:p w14:paraId="78B0A8C5" w14:textId="77777777" w:rsidR="001125B0" w:rsidRPr="00943114" w:rsidRDefault="001125B0" w:rsidP="001125B0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C4776D8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CA6F7E3" w14:textId="77777777" w:rsidR="001125B0" w:rsidRPr="00943114" w:rsidRDefault="001125B0" w:rsidP="001125B0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809AE1" w14:textId="77777777" w:rsidR="001125B0" w:rsidRPr="00943114" w:rsidRDefault="001125B0" w:rsidP="001125B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CC2744B" w14:textId="77777777" w:rsidR="001125B0" w:rsidRPr="00943114" w:rsidRDefault="001125B0" w:rsidP="001125B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F430D2" w14:textId="77777777" w:rsidR="001125B0" w:rsidRPr="00943114" w:rsidRDefault="001125B0" w:rsidP="001125B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501BE62" w14:textId="77777777" w:rsidR="001125B0" w:rsidRPr="00943114" w:rsidRDefault="001125B0" w:rsidP="001125B0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1125B0" w:rsidRPr="00533DFC" w14:paraId="525477B1" w14:textId="77777777" w:rsidTr="006D2F35">
        <w:tc>
          <w:tcPr>
            <w:tcW w:w="3758" w:type="dxa"/>
            <w:vAlign w:val="bottom"/>
          </w:tcPr>
          <w:p w14:paraId="4266A740" w14:textId="77777777" w:rsidR="001125B0" w:rsidRPr="00943114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431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772B242E" w14:textId="446A3013" w:rsidR="001125B0" w:rsidRPr="00943114" w:rsidRDefault="009935A8" w:rsidP="001125B0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688</w:t>
            </w:r>
            <w:r w:rsidR="001125B0" w:rsidRPr="00943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308</w:t>
            </w:r>
          </w:p>
        </w:tc>
        <w:tc>
          <w:tcPr>
            <w:tcW w:w="236" w:type="dxa"/>
            <w:vAlign w:val="bottom"/>
          </w:tcPr>
          <w:p w14:paraId="4D17E20F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84247" w14:textId="7250FFC0" w:rsidR="001125B0" w:rsidRPr="00943114" w:rsidRDefault="00581B2D" w:rsidP="001125B0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(397,</w:t>
            </w:r>
            <w:r w:rsidR="008022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355B0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9B2E1C" w14:textId="7C51A08E" w:rsidR="001125B0" w:rsidRPr="00943114" w:rsidRDefault="00581B2D" w:rsidP="001125B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8022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44B4AC" w14:textId="77777777" w:rsidR="001125B0" w:rsidRPr="00943114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D415C8" w14:textId="0B9B849E" w:rsidR="001125B0" w:rsidRPr="00943114" w:rsidRDefault="00581B2D" w:rsidP="001125B0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291,195</w:t>
            </w:r>
          </w:p>
        </w:tc>
      </w:tr>
    </w:tbl>
    <w:p w14:paraId="19902878" w14:textId="77777777" w:rsidR="001A21A3" w:rsidRPr="00533DFC" w:rsidRDefault="001A21A3" w:rsidP="001A21A3">
      <w:pPr>
        <w:rPr>
          <w:highlight w:val="yellow"/>
          <w:cs/>
        </w:rPr>
      </w:pPr>
      <w:r w:rsidRPr="00533DFC">
        <w:rPr>
          <w:highlight w:val="yellow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58"/>
        <w:gridCol w:w="1209"/>
        <w:gridCol w:w="236"/>
        <w:gridCol w:w="1173"/>
        <w:gridCol w:w="236"/>
        <w:gridCol w:w="1199"/>
        <w:gridCol w:w="236"/>
        <w:gridCol w:w="1131"/>
      </w:tblGrid>
      <w:tr w:rsidR="001125B0" w:rsidRPr="00533DFC" w14:paraId="191C89F1" w14:textId="77777777" w:rsidTr="00B7247C">
        <w:tc>
          <w:tcPr>
            <w:tcW w:w="3758" w:type="dxa"/>
          </w:tcPr>
          <w:p w14:paraId="0CFECBF5" w14:textId="77777777" w:rsidR="001125B0" w:rsidRPr="001125B0" w:rsidRDefault="001125B0" w:rsidP="00B7247C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  <w:vAlign w:val="bottom"/>
          </w:tcPr>
          <w:p w14:paraId="25E3395E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25B0" w:rsidRPr="00533DFC" w14:paraId="6A98EFEB" w14:textId="77777777" w:rsidTr="00B7247C">
        <w:tc>
          <w:tcPr>
            <w:tcW w:w="3758" w:type="dxa"/>
          </w:tcPr>
          <w:p w14:paraId="76E49E44" w14:textId="77777777" w:rsidR="001125B0" w:rsidRPr="001125B0" w:rsidRDefault="001125B0" w:rsidP="00B7247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Merge w:val="restart"/>
            <w:vAlign w:val="bottom"/>
          </w:tcPr>
          <w:p w14:paraId="3B988DFD" w14:textId="4AC41788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668C0357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  <w:tcBorders>
              <w:bottom w:val="single" w:sz="4" w:space="0" w:color="auto"/>
            </w:tcBorders>
            <w:vAlign w:val="bottom"/>
          </w:tcPr>
          <w:p w14:paraId="2469180B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1125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125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1125B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1125B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1125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6ECC2600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Merge w:val="restart"/>
            <w:vAlign w:val="bottom"/>
          </w:tcPr>
          <w:p w14:paraId="28DABD32" w14:textId="04F3168C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1125B0" w:rsidRPr="00533DFC" w14:paraId="28754DC6" w14:textId="77777777" w:rsidTr="00B7247C">
        <w:tc>
          <w:tcPr>
            <w:tcW w:w="3758" w:type="dxa"/>
          </w:tcPr>
          <w:p w14:paraId="0838F286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</w:tcPr>
          <w:p w14:paraId="0BBCC497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CE9A63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0805B763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590843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189ECE21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568F06" w14:textId="77777777" w:rsidR="001125B0" w:rsidRPr="001125B0" w:rsidRDefault="001125B0" w:rsidP="00B7247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56B99426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25B0" w:rsidRPr="00533DFC" w14:paraId="6CA2F273" w14:textId="77777777" w:rsidTr="00B7247C">
        <w:tc>
          <w:tcPr>
            <w:tcW w:w="3758" w:type="dxa"/>
          </w:tcPr>
          <w:p w14:paraId="373561D9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15F78F29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53BDCC1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7490AF2D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6D9D5418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47B01B92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4A1E9DCF" w14:textId="77777777" w:rsidR="001125B0" w:rsidRPr="001125B0" w:rsidRDefault="001125B0" w:rsidP="00B7247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1398EC03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125B0" w:rsidRPr="00533DFC" w14:paraId="30ED937B" w14:textId="77777777" w:rsidTr="00B7247C">
        <w:tc>
          <w:tcPr>
            <w:tcW w:w="3758" w:type="dxa"/>
          </w:tcPr>
          <w:p w14:paraId="423C0AEE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147C2EB2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181B28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66D6CC15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596039E3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5B99A7C2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30C5A5B4" w14:textId="77777777" w:rsidR="001125B0" w:rsidRPr="001125B0" w:rsidRDefault="001125B0" w:rsidP="00B7247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2972B745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125B0" w:rsidRPr="00533DFC" w14:paraId="5628B507" w14:textId="77777777" w:rsidTr="00B7247C">
        <w:tc>
          <w:tcPr>
            <w:tcW w:w="3758" w:type="dxa"/>
          </w:tcPr>
          <w:p w14:paraId="253F9F1E" w14:textId="77777777" w:rsidR="001125B0" w:rsidRPr="001125B0" w:rsidRDefault="001125B0" w:rsidP="00B7247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</w:tcPr>
          <w:p w14:paraId="14C7F5AD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125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125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125B0" w:rsidRPr="00533DFC" w14:paraId="12E8613B" w14:textId="77777777" w:rsidTr="00B7247C">
        <w:tc>
          <w:tcPr>
            <w:tcW w:w="3758" w:type="dxa"/>
          </w:tcPr>
          <w:p w14:paraId="72B5BCCF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41194749" w14:textId="77777777" w:rsidR="001125B0" w:rsidRPr="001125B0" w:rsidRDefault="001125B0" w:rsidP="00B7247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1D09F8E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3B85AA82" w14:textId="77777777" w:rsidR="001125B0" w:rsidRPr="001125B0" w:rsidRDefault="001125B0" w:rsidP="00B7247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1EAFF3E" w14:textId="77777777" w:rsidR="001125B0" w:rsidRPr="001125B0" w:rsidRDefault="001125B0" w:rsidP="00B7247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F4EB8F9" w14:textId="77777777" w:rsidR="001125B0" w:rsidRPr="001125B0" w:rsidRDefault="001125B0" w:rsidP="00B7247C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A1B254B" w14:textId="77777777" w:rsidR="001125B0" w:rsidRPr="001125B0" w:rsidRDefault="001125B0" w:rsidP="00B7247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E725309" w14:textId="77777777" w:rsidR="001125B0" w:rsidRPr="001125B0" w:rsidRDefault="001125B0" w:rsidP="00B7247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25B0" w:rsidRPr="00533DFC" w14:paraId="2CD6B8D4" w14:textId="77777777" w:rsidTr="00B7247C">
        <w:tc>
          <w:tcPr>
            <w:tcW w:w="3758" w:type="dxa"/>
          </w:tcPr>
          <w:p w14:paraId="77E6C98E" w14:textId="77777777" w:rsidR="001125B0" w:rsidRPr="001125B0" w:rsidRDefault="001125B0" w:rsidP="00B7247C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1125B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209" w:type="dxa"/>
            <w:vAlign w:val="bottom"/>
          </w:tcPr>
          <w:p w14:paraId="6BCF4478" w14:textId="326055F4" w:rsidR="001125B0" w:rsidRPr="001125B0" w:rsidRDefault="009935A8" w:rsidP="00B7247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236" w:type="dxa"/>
            <w:vAlign w:val="bottom"/>
          </w:tcPr>
          <w:p w14:paraId="0982A16A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3770FAF" w14:textId="67B7106D" w:rsidR="001125B0" w:rsidRPr="001125B0" w:rsidRDefault="001125B0" w:rsidP="00B7247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051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A1A4E9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09404DB3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F17158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39601FB" w14:textId="5034723D" w:rsidR="001125B0" w:rsidRPr="001125B0" w:rsidRDefault="009935A8" w:rsidP="00B7247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069</w:t>
            </w:r>
          </w:p>
        </w:tc>
      </w:tr>
      <w:tr w:rsidR="001125B0" w:rsidRPr="00533DFC" w14:paraId="0F3207C8" w14:textId="77777777" w:rsidTr="00B7247C">
        <w:tc>
          <w:tcPr>
            <w:tcW w:w="3758" w:type="dxa"/>
          </w:tcPr>
          <w:p w14:paraId="447D61CA" w14:textId="77777777" w:rsidR="001125B0" w:rsidRPr="001125B0" w:rsidRDefault="001125B0" w:rsidP="00B7247C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09" w:type="dxa"/>
            <w:vAlign w:val="bottom"/>
          </w:tcPr>
          <w:p w14:paraId="191D6999" w14:textId="149229B9" w:rsidR="001125B0" w:rsidRPr="001125B0" w:rsidRDefault="009935A8" w:rsidP="00B7247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6" w:type="dxa"/>
            <w:vAlign w:val="bottom"/>
          </w:tcPr>
          <w:p w14:paraId="1868E142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0A96702E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5A47F6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A878B7F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FF6CE4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E0133ED" w14:textId="2E16169E" w:rsidR="001125B0" w:rsidRPr="001125B0" w:rsidRDefault="009935A8" w:rsidP="00B7247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1125B0" w:rsidRPr="00533DFC" w14:paraId="55FAE6CD" w14:textId="77777777" w:rsidTr="00B7247C">
        <w:tc>
          <w:tcPr>
            <w:tcW w:w="3758" w:type="dxa"/>
          </w:tcPr>
          <w:p w14:paraId="0D6140BA" w14:textId="77777777" w:rsidR="001125B0" w:rsidRPr="001125B0" w:rsidRDefault="001125B0" w:rsidP="00B7247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09" w:type="dxa"/>
            <w:vAlign w:val="bottom"/>
          </w:tcPr>
          <w:p w14:paraId="66FCD478" w14:textId="2567A2FA" w:rsidR="001125B0" w:rsidRPr="001125B0" w:rsidRDefault="009935A8" w:rsidP="00B7247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</w:p>
        </w:tc>
        <w:tc>
          <w:tcPr>
            <w:tcW w:w="236" w:type="dxa"/>
            <w:vAlign w:val="bottom"/>
          </w:tcPr>
          <w:p w14:paraId="0C6FE294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B53F938" w14:textId="4B929FFA" w:rsidR="001125B0" w:rsidRPr="001125B0" w:rsidRDefault="009935A8" w:rsidP="00B7247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8CAEB0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3166B81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271E56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DC3A76C" w14:textId="4098380D" w:rsidR="001125B0" w:rsidRPr="001125B0" w:rsidRDefault="009935A8" w:rsidP="00B7247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</w:p>
        </w:tc>
      </w:tr>
      <w:tr w:rsidR="001125B0" w:rsidRPr="00533DFC" w14:paraId="5ECB27AD" w14:textId="77777777" w:rsidTr="00B7247C">
        <w:tc>
          <w:tcPr>
            <w:tcW w:w="3758" w:type="dxa"/>
          </w:tcPr>
          <w:p w14:paraId="15751706" w14:textId="77777777" w:rsidR="001125B0" w:rsidRPr="001125B0" w:rsidRDefault="001125B0" w:rsidP="00B7247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9" w:type="dxa"/>
            <w:vAlign w:val="bottom"/>
          </w:tcPr>
          <w:p w14:paraId="4800FEC5" w14:textId="2C81188A" w:rsidR="001125B0" w:rsidRPr="001125B0" w:rsidRDefault="009935A8" w:rsidP="00B7247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  <w:tc>
          <w:tcPr>
            <w:tcW w:w="236" w:type="dxa"/>
            <w:vAlign w:val="bottom"/>
          </w:tcPr>
          <w:p w14:paraId="693AB13E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BAE8406" w14:textId="1727F485" w:rsidR="001125B0" w:rsidRPr="001125B0" w:rsidRDefault="001125B0" w:rsidP="00B7247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B8E41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35D36AA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071CE7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DECC194" w14:textId="7328EE4D" w:rsidR="001125B0" w:rsidRPr="001125B0" w:rsidRDefault="009935A8" w:rsidP="00B7247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</w:tr>
      <w:tr w:rsidR="001125B0" w:rsidRPr="00533DFC" w14:paraId="5D27FBDA" w14:textId="77777777" w:rsidTr="00B7247C">
        <w:tc>
          <w:tcPr>
            <w:tcW w:w="3758" w:type="dxa"/>
          </w:tcPr>
          <w:p w14:paraId="32BDFAAE" w14:textId="77777777" w:rsidR="001125B0" w:rsidRPr="001125B0" w:rsidRDefault="001125B0" w:rsidP="00B7247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B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09" w:type="dxa"/>
            <w:vAlign w:val="bottom"/>
          </w:tcPr>
          <w:p w14:paraId="3D46AF17" w14:textId="0BE09B35" w:rsidR="001125B0" w:rsidRPr="001125B0" w:rsidRDefault="009935A8" w:rsidP="00B7247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  <w:tc>
          <w:tcPr>
            <w:tcW w:w="236" w:type="dxa"/>
            <w:vAlign w:val="bottom"/>
          </w:tcPr>
          <w:p w14:paraId="5BB7E2F1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88A0C5F" w14:textId="47DD6383" w:rsidR="001125B0" w:rsidRPr="001125B0" w:rsidRDefault="009935A8" w:rsidP="00B7247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0963AB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3A4151B7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E8B4F7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8735F9D" w14:textId="4F64009A" w:rsidR="001125B0" w:rsidRPr="001125B0" w:rsidRDefault="009935A8" w:rsidP="00B7247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1125B0"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</w:p>
        </w:tc>
      </w:tr>
      <w:tr w:rsidR="001125B0" w:rsidRPr="00533DFC" w14:paraId="45E39167" w14:textId="77777777" w:rsidTr="00B7247C">
        <w:tc>
          <w:tcPr>
            <w:tcW w:w="3758" w:type="dxa"/>
          </w:tcPr>
          <w:p w14:paraId="61F5B0A9" w14:textId="77777777" w:rsidR="001125B0" w:rsidRPr="001125B0" w:rsidRDefault="001125B0" w:rsidP="00B7247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1125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09" w:type="dxa"/>
            <w:vAlign w:val="bottom"/>
          </w:tcPr>
          <w:p w14:paraId="298734C3" w14:textId="0A2AFB75" w:rsidR="001125B0" w:rsidRPr="001125B0" w:rsidRDefault="009935A8" w:rsidP="00B7247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  <w:tc>
          <w:tcPr>
            <w:tcW w:w="236" w:type="dxa"/>
            <w:vAlign w:val="bottom"/>
          </w:tcPr>
          <w:p w14:paraId="42FFEFDC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6FA1AEA6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B60D71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B2E7AB2" w14:textId="2B53C5C4" w:rsidR="001125B0" w:rsidRPr="001125B0" w:rsidRDefault="001125B0" w:rsidP="00B7247C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25E5EA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5F22789" w14:textId="711A2D08" w:rsidR="001125B0" w:rsidRPr="001125B0" w:rsidRDefault="009935A8" w:rsidP="00B7247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</w:tr>
      <w:tr w:rsidR="001125B0" w:rsidRPr="00533DFC" w14:paraId="71867E13" w14:textId="77777777" w:rsidTr="00B7247C">
        <w:tc>
          <w:tcPr>
            <w:tcW w:w="3758" w:type="dxa"/>
          </w:tcPr>
          <w:p w14:paraId="464E0611" w14:textId="77777777" w:rsidR="001125B0" w:rsidRPr="001125B0" w:rsidRDefault="001125B0" w:rsidP="00B7247C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B985C" w14:textId="3D2E178C" w:rsidR="001125B0" w:rsidRPr="001125B0" w:rsidRDefault="009935A8" w:rsidP="00B7247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125B0"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</w:t>
            </w:r>
            <w:r w:rsidR="001125B0"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127</w:t>
            </w:r>
          </w:p>
        </w:tc>
        <w:tc>
          <w:tcPr>
            <w:tcW w:w="236" w:type="dxa"/>
            <w:vAlign w:val="bottom"/>
          </w:tcPr>
          <w:p w14:paraId="0120E7A1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62B5AC" w14:textId="0C64D582" w:rsidR="001125B0" w:rsidRPr="001125B0" w:rsidRDefault="009935A8" w:rsidP="00B7247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219</w:t>
            </w:r>
            <w:r w:rsidR="001125B0"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E06B70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698D5" w14:textId="40A9EFA7" w:rsidR="001125B0" w:rsidRPr="001125B0" w:rsidRDefault="001125B0" w:rsidP="00B7247C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A1E1A5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A4E9C" w14:textId="55178F7E" w:rsidR="001125B0" w:rsidRPr="001125B0" w:rsidRDefault="009935A8" w:rsidP="00B7247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125B0"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349</w:t>
            </w:r>
            <w:r w:rsidR="001125B0"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060</w:t>
            </w:r>
          </w:p>
        </w:tc>
      </w:tr>
      <w:tr w:rsidR="001125B0" w:rsidRPr="00533DFC" w14:paraId="504B2FB0" w14:textId="77777777" w:rsidTr="00B7247C">
        <w:tc>
          <w:tcPr>
            <w:tcW w:w="3758" w:type="dxa"/>
          </w:tcPr>
          <w:p w14:paraId="4F9FA313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9" w:type="dxa"/>
            <w:vAlign w:val="bottom"/>
          </w:tcPr>
          <w:p w14:paraId="3A3FF9A0" w14:textId="77777777" w:rsidR="001125B0" w:rsidRPr="001125B0" w:rsidRDefault="001125B0" w:rsidP="00B7247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43585447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2EA609E0" w14:textId="77777777" w:rsidR="001125B0" w:rsidRPr="001125B0" w:rsidRDefault="001125B0" w:rsidP="00B7247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2D5A74C" w14:textId="77777777" w:rsidR="001125B0" w:rsidRPr="001125B0" w:rsidRDefault="001125B0" w:rsidP="00B7247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</w:tcPr>
          <w:p w14:paraId="497FEF0B" w14:textId="77777777" w:rsidR="001125B0" w:rsidRPr="001125B0" w:rsidRDefault="001125B0" w:rsidP="00B7247C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C024A11" w14:textId="77777777" w:rsidR="001125B0" w:rsidRPr="001125B0" w:rsidRDefault="001125B0" w:rsidP="00B7247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EE05C8C" w14:textId="77777777" w:rsidR="001125B0" w:rsidRPr="001125B0" w:rsidRDefault="001125B0" w:rsidP="00B7247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1125B0" w:rsidRPr="00533DFC" w14:paraId="33827EBF" w14:textId="77777777" w:rsidTr="00B7247C">
        <w:tc>
          <w:tcPr>
            <w:tcW w:w="3758" w:type="dxa"/>
          </w:tcPr>
          <w:p w14:paraId="6F71620E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6BCB9B3C" w14:textId="77777777" w:rsidR="001125B0" w:rsidRPr="001125B0" w:rsidRDefault="001125B0" w:rsidP="00B7247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D0F3937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4C12ECE3" w14:textId="77777777" w:rsidR="001125B0" w:rsidRPr="001125B0" w:rsidRDefault="001125B0" w:rsidP="00B7247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D16AEB0" w14:textId="77777777" w:rsidR="001125B0" w:rsidRPr="001125B0" w:rsidRDefault="001125B0" w:rsidP="00B7247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A3850D5" w14:textId="77777777" w:rsidR="001125B0" w:rsidRPr="001125B0" w:rsidRDefault="001125B0" w:rsidP="00B7247C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D81CC61" w14:textId="77777777" w:rsidR="001125B0" w:rsidRPr="001125B0" w:rsidRDefault="001125B0" w:rsidP="00B7247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78A6647" w14:textId="77777777" w:rsidR="001125B0" w:rsidRPr="001125B0" w:rsidRDefault="001125B0" w:rsidP="00B7247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25B0" w:rsidRPr="00533DFC" w14:paraId="0B8D5103" w14:textId="77777777" w:rsidTr="00B7247C">
        <w:tc>
          <w:tcPr>
            <w:tcW w:w="3758" w:type="dxa"/>
          </w:tcPr>
          <w:p w14:paraId="30452DC5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09" w:type="dxa"/>
            <w:vAlign w:val="bottom"/>
          </w:tcPr>
          <w:p w14:paraId="68F9A3DF" w14:textId="488C413E" w:rsidR="001125B0" w:rsidRPr="001125B0" w:rsidRDefault="001125B0" w:rsidP="00B7247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C10A2E3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545C87D" w14:textId="35893A0E" w:rsidR="001125B0" w:rsidRPr="001125B0" w:rsidRDefault="009935A8" w:rsidP="00B7247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293E13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363F3080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3470EC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3DCE015" w14:textId="74214616" w:rsidR="001125B0" w:rsidRPr="001125B0" w:rsidRDefault="001125B0" w:rsidP="00B7247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125B0" w:rsidRPr="00533DFC" w14:paraId="26480A84" w14:textId="77777777" w:rsidTr="00B7247C">
        <w:tc>
          <w:tcPr>
            <w:tcW w:w="3758" w:type="dxa"/>
          </w:tcPr>
          <w:p w14:paraId="4769893A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09" w:type="dxa"/>
            <w:vAlign w:val="bottom"/>
          </w:tcPr>
          <w:p w14:paraId="36C24532" w14:textId="167239E9" w:rsidR="001125B0" w:rsidRPr="001125B0" w:rsidRDefault="001125B0" w:rsidP="00B7247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345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5E561CF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BE62973" w14:textId="147C00CD" w:rsidR="001125B0" w:rsidRPr="001125B0" w:rsidRDefault="001125B0" w:rsidP="00B7247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D10628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18E5FD28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2DAC17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52FCFE9" w14:textId="0C5D84A7" w:rsidR="001125B0" w:rsidRPr="001125B0" w:rsidRDefault="001125B0" w:rsidP="00B7247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125B0" w:rsidRPr="00533DFC" w14:paraId="7FBD646E" w14:textId="77777777" w:rsidTr="00B7247C">
        <w:tc>
          <w:tcPr>
            <w:tcW w:w="3758" w:type="dxa"/>
          </w:tcPr>
          <w:p w14:paraId="34C840DF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09" w:type="dxa"/>
            <w:vAlign w:val="bottom"/>
          </w:tcPr>
          <w:p w14:paraId="016D7977" w14:textId="4D889002" w:rsidR="001125B0" w:rsidRPr="001125B0" w:rsidRDefault="001125B0" w:rsidP="00B7247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FD98486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6BDEEA9" w14:textId="79E403B8" w:rsidR="001125B0" w:rsidRPr="001125B0" w:rsidRDefault="001125B0" w:rsidP="00B7247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799081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65A966CC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D99A52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D01F914" w14:textId="01C7BE8E" w:rsidR="001125B0" w:rsidRPr="001125B0" w:rsidRDefault="001125B0" w:rsidP="00B7247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  <w:r w:rsidRPr="00112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125B0" w:rsidRPr="00533DFC" w14:paraId="079F1842" w14:textId="77777777" w:rsidTr="00B7247C">
        <w:tc>
          <w:tcPr>
            <w:tcW w:w="3758" w:type="dxa"/>
            <w:vAlign w:val="bottom"/>
          </w:tcPr>
          <w:p w14:paraId="1FC2CD05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FF271" w14:textId="0777CEEF" w:rsidR="001125B0" w:rsidRPr="001125B0" w:rsidRDefault="001125B0" w:rsidP="00B7247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622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506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3448051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FB5DCC" w14:textId="1582B57D" w:rsidR="001125B0" w:rsidRPr="001125B0" w:rsidRDefault="001125B0" w:rsidP="00B7247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246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4A21B1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B6130" w14:textId="77777777" w:rsidR="001125B0" w:rsidRPr="001125B0" w:rsidRDefault="001125B0" w:rsidP="00B724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CC38C4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A983D" w14:textId="32B33F6B" w:rsidR="001125B0" w:rsidRPr="001125B0" w:rsidRDefault="001125B0" w:rsidP="00B7247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752</w:t>
            </w:r>
            <w:r w:rsidRPr="00112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1125B0" w:rsidRPr="00533DFC" w14:paraId="251279CF" w14:textId="77777777" w:rsidTr="00B7247C">
        <w:trPr>
          <w:trHeight w:val="287"/>
        </w:trPr>
        <w:tc>
          <w:tcPr>
            <w:tcW w:w="3758" w:type="dxa"/>
          </w:tcPr>
          <w:p w14:paraId="7D724303" w14:textId="77777777" w:rsidR="001125B0" w:rsidRPr="001125B0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09" w:type="dxa"/>
            <w:vAlign w:val="bottom"/>
          </w:tcPr>
          <w:p w14:paraId="2381BC48" w14:textId="77777777" w:rsidR="001125B0" w:rsidRPr="001125B0" w:rsidRDefault="001125B0" w:rsidP="00B7247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320E91A" w14:textId="77777777" w:rsidR="001125B0" w:rsidRPr="001125B0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09B6734" w14:textId="77777777" w:rsidR="001125B0" w:rsidRPr="001125B0" w:rsidRDefault="001125B0" w:rsidP="00B7247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4D33126" w14:textId="77777777" w:rsidR="001125B0" w:rsidRPr="001125B0" w:rsidRDefault="001125B0" w:rsidP="00B7247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51150EC" w14:textId="77777777" w:rsidR="001125B0" w:rsidRPr="001125B0" w:rsidRDefault="001125B0" w:rsidP="00B7247C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5A70EF" w14:textId="77777777" w:rsidR="001125B0" w:rsidRPr="001125B0" w:rsidRDefault="001125B0" w:rsidP="00B7247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CAB5CC4" w14:textId="77777777" w:rsidR="001125B0" w:rsidRPr="001125B0" w:rsidRDefault="001125B0" w:rsidP="00B7247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1125B0" w:rsidRPr="00B7247C" w14:paraId="4D6ADB17" w14:textId="77777777" w:rsidTr="00B7247C">
        <w:tc>
          <w:tcPr>
            <w:tcW w:w="3758" w:type="dxa"/>
            <w:vAlign w:val="bottom"/>
          </w:tcPr>
          <w:p w14:paraId="50D7D34A" w14:textId="77777777" w:rsidR="001125B0" w:rsidRPr="00B7247C" w:rsidRDefault="001125B0" w:rsidP="00B7247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724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02D1969A" w14:textId="646E9D68" w:rsidR="001125B0" w:rsidRPr="00B7247C" w:rsidRDefault="009935A8" w:rsidP="00B7247C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506</w:t>
            </w:r>
            <w:r w:rsidR="001125B0" w:rsidRPr="00B724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</w:t>
            </w:r>
          </w:p>
        </w:tc>
        <w:tc>
          <w:tcPr>
            <w:tcW w:w="236" w:type="dxa"/>
            <w:vAlign w:val="bottom"/>
          </w:tcPr>
          <w:p w14:paraId="3D8B47D2" w14:textId="77777777" w:rsidR="001125B0" w:rsidRPr="00B7247C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4F0DC6" w14:textId="7872A714" w:rsidR="001125B0" w:rsidRPr="00B7247C" w:rsidRDefault="009935A8" w:rsidP="00B7247C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</w:t>
            </w:r>
            <w:r w:rsidR="001125B0" w:rsidRPr="00B724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D01E2D" w14:textId="77777777" w:rsidR="001125B0" w:rsidRPr="00B7247C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227580" w14:textId="6F9D13A8" w:rsidR="001125B0" w:rsidRPr="00B7247C" w:rsidRDefault="001125B0" w:rsidP="00B7247C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24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B724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2581C" w14:textId="77777777" w:rsidR="001125B0" w:rsidRPr="00B7247C" w:rsidRDefault="001125B0" w:rsidP="00B7247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FB153F" w14:textId="57C8D9FF" w:rsidR="001125B0" w:rsidRPr="00B7247C" w:rsidRDefault="009935A8" w:rsidP="00B7247C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688</w:t>
            </w:r>
            <w:r w:rsidR="001125B0" w:rsidRPr="00B724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308</w:t>
            </w:r>
          </w:p>
        </w:tc>
      </w:tr>
    </w:tbl>
    <w:p w14:paraId="414995C0" w14:textId="3D999D68" w:rsidR="00B85B1C" w:rsidRPr="00B7247C" w:rsidRDefault="00B85B1C" w:rsidP="00B85B1C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D42544B" w14:textId="51C2FDC0" w:rsidR="001A21A3" w:rsidRPr="00B7247C" w:rsidRDefault="001A21A3" w:rsidP="001A21A3">
      <w:pPr>
        <w:pStyle w:val="Bo-C1Content"/>
        <w:rPr>
          <w:rFonts w:asciiTheme="majorBidi" w:hAnsiTheme="majorBidi" w:cstheme="majorBidi"/>
          <w:lang w:val="en-US"/>
        </w:rPr>
      </w:pPr>
      <w:r w:rsidRPr="00B7247C">
        <w:rPr>
          <w:rFonts w:asciiTheme="majorBidi" w:hAnsiTheme="majorBidi" w:cstheme="majorBidi"/>
          <w:cs/>
        </w:rPr>
        <w:t xml:space="preserve">สินทรัพย์ภาษีเงินได้รอการตัดบัญชีที่เกิดจากผลขาดทุนยกไปที่มิได้รับรู้ในงบการเงินรวมและงบการเงินเฉพาะกิจการ ณ วันที่ </w:t>
      </w:r>
      <w:r w:rsidR="009935A8" w:rsidRPr="009935A8">
        <w:rPr>
          <w:rFonts w:asciiTheme="majorBidi" w:hAnsiTheme="majorBidi" w:cstheme="majorBidi"/>
          <w:lang w:val="en-US"/>
        </w:rPr>
        <w:t>31</w:t>
      </w:r>
      <w:r w:rsidRPr="00B7247C">
        <w:rPr>
          <w:rFonts w:asciiTheme="majorBidi" w:hAnsiTheme="majorBidi" w:cstheme="majorBidi"/>
          <w:lang w:val="en-US"/>
        </w:rPr>
        <w:t xml:space="preserve"> </w:t>
      </w:r>
      <w:r w:rsidRPr="00B7247C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9935A8" w:rsidRPr="009935A8">
        <w:rPr>
          <w:rFonts w:asciiTheme="majorBidi" w:hAnsiTheme="majorBidi" w:cstheme="majorBidi"/>
          <w:lang w:val="en-US"/>
        </w:rPr>
        <w:t>2564</w:t>
      </w:r>
      <w:r w:rsidRPr="00B7247C">
        <w:rPr>
          <w:rFonts w:asciiTheme="majorBidi" w:hAnsiTheme="majorBidi" w:cstheme="majorBidi"/>
          <w:lang w:val="en-US"/>
        </w:rPr>
        <w:t xml:space="preserve"> </w:t>
      </w:r>
      <w:r w:rsidRPr="00B7247C">
        <w:rPr>
          <w:rFonts w:asciiTheme="majorBidi" w:hAnsiTheme="majorBidi" w:cstheme="majorBidi"/>
          <w:cs/>
          <w:lang w:val="en-US"/>
        </w:rPr>
        <w:t xml:space="preserve">เป็นจำนวน </w:t>
      </w:r>
      <w:r w:rsidR="00581B2D">
        <w:rPr>
          <w:rFonts w:asciiTheme="majorBidi" w:hAnsiTheme="majorBidi" w:cstheme="majorBidi"/>
          <w:lang w:val="en-US"/>
        </w:rPr>
        <w:t>1,183.1</w:t>
      </w:r>
      <w:r w:rsidRPr="00B7247C">
        <w:rPr>
          <w:rFonts w:asciiTheme="majorBidi" w:hAnsiTheme="majorBidi" w:cstheme="majorBidi"/>
          <w:lang w:val="en-US"/>
        </w:rPr>
        <w:t xml:space="preserve"> </w:t>
      </w:r>
      <w:r w:rsidRPr="00B7247C">
        <w:rPr>
          <w:rFonts w:asciiTheme="majorBidi" w:hAnsiTheme="majorBidi" w:cstheme="majorBidi"/>
          <w:cs/>
          <w:lang w:val="en-US"/>
        </w:rPr>
        <w:t>ล้านบาท และ</w:t>
      </w:r>
      <w:r w:rsidRPr="00B7247C">
        <w:rPr>
          <w:rFonts w:asciiTheme="majorBidi" w:hAnsiTheme="majorBidi" w:cstheme="majorBidi"/>
          <w:lang w:val="en-US"/>
        </w:rPr>
        <w:t xml:space="preserve"> </w:t>
      </w:r>
      <w:r w:rsidR="00581B2D">
        <w:rPr>
          <w:rFonts w:asciiTheme="majorBidi" w:hAnsiTheme="majorBidi" w:cstheme="majorBidi"/>
          <w:lang w:val="en-US"/>
        </w:rPr>
        <w:t>943.9</w:t>
      </w:r>
      <w:r w:rsidRPr="00B7247C">
        <w:rPr>
          <w:rFonts w:asciiTheme="majorBidi" w:hAnsiTheme="majorBidi" w:cstheme="majorBidi"/>
          <w:cs/>
          <w:lang w:val="en-US"/>
        </w:rPr>
        <w:t xml:space="preserve"> ล้านบาท ตามลำดับ </w:t>
      </w:r>
      <w:r w:rsidRPr="00B7247C">
        <w:rPr>
          <w:rFonts w:asciiTheme="majorBidi" w:hAnsiTheme="majorBidi" w:cstheme="majorBidi"/>
          <w:i/>
          <w:iCs/>
          <w:lang w:val="en-US"/>
        </w:rPr>
        <w:t>(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2563</w:t>
      </w:r>
      <w:r w:rsidRPr="00B7247C">
        <w:rPr>
          <w:rFonts w:asciiTheme="majorBidi" w:hAnsiTheme="majorBidi" w:cstheme="majorBidi"/>
          <w:i/>
          <w:iCs/>
          <w:lang w:val="en-US"/>
        </w:rPr>
        <w:t xml:space="preserve">: 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1</w:t>
      </w:r>
      <w:r w:rsidR="00B7247C" w:rsidRPr="00B7247C">
        <w:rPr>
          <w:rFonts w:asciiTheme="majorBidi" w:hAnsiTheme="majorBidi" w:cstheme="majorBidi"/>
          <w:i/>
          <w:iCs/>
          <w:lang w:val="en-US"/>
        </w:rPr>
        <w:t>,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178</w:t>
      </w:r>
      <w:r w:rsidR="00B7247C" w:rsidRPr="00B7247C">
        <w:rPr>
          <w:rFonts w:asciiTheme="majorBidi" w:hAnsiTheme="majorBidi" w:cstheme="majorBidi"/>
          <w:i/>
          <w:iCs/>
          <w:lang w:val="en-US"/>
        </w:rPr>
        <w:t>.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6</w:t>
      </w:r>
      <w:r w:rsidR="00B7247C" w:rsidRPr="00B7247C">
        <w:rPr>
          <w:rFonts w:asciiTheme="majorBidi" w:hAnsiTheme="majorBidi" w:cstheme="majorBidi"/>
          <w:lang w:val="en-US"/>
        </w:rPr>
        <w:t xml:space="preserve"> </w:t>
      </w:r>
      <w:r w:rsidRPr="00B7247C">
        <w:rPr>
          <w:rFonts w:asciiTheme="majorBidi" w:hAnsiTheme="majorBidi" w:cstheme="majorBidi"/>
          <w:i/>
          <w:iCs/>
          <w:cs/>
          <w:lang w:val="en-US"/>
        </w:rPr>
        <w:t xml:space="preserve">ล้านบาทและ 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953</w:t>
      </w:r>
      <w:r w:rsidR="00B7247C" w:rsidRPr="00B7247C">
        <w:rPr>
          <w:rFonts w:asciiTheme="majorBidi" w:hAnsiTheme="majorBidi" w:cstheme="majorBidi"/>
          <w:i/>
          <w:iCs/>
          <w:lang w:val="en-US"/>
        </w:rPr>
        <w:t>.</w:t>
      </w:r>
      <w:r w:rsidR="009935A8" w:rsidRPr="009935A8">
        <w:rPr>
          <w:rFonts w:asciiTheme="majorBidi" w:hAnsiTheme="majorBidi" w:cstheme="majorBidi"/>
          <w:i/>
          <w:iCs/>
          <w:lang w:val="en-US"/>
        </w:rPr>
        <w:t>1</w:t>
      </w:r>
      <w:r w:rsidR="00B7247C" w:rsidRPr="00B7247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B7247C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Pr="00B7247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B7247C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B7247C">
        <w:rPr>
          <w:rFonts w:asciiTheme="majorBidi" w:hAnsiTheme="majorBidi" w:cstheme="majorBidi"/>
          <w:i/>
          <w:iCs/>
          <w:lang w:val="en-US"/>
        </w:rPr>
        <w:t>)</w:t>
      </w:r>
    </w:p>
    <w:p w14:paraId="64A89B88" w14:textId="301BDD74" w:rsidR="001A21A3" w:rsidRPr="00B7247C" w:rsidRDefault="001A21A3" w:rsidP="001A21A3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11C60A7F" w14:textId="488B480C" w:rsidR="00A06D88" w:rsidRPr="00533DFC" w:rsidRDefault="00BE3CB0" w:rsidP="00A06D88">
      <w:pPr>
        <w:pStyle w:val="Bo-C1Content"/>
        <w:rPr>
          <w:rFonts w:asciiTheme="majorBidi" w:hAnsiTheme="majorBidi" w:cstheme="majorBidi"/>
          <w:highlight w:val="yellow"/>
        </w:rPr>
      </w:pPr>
      <w:r w:rsidRPr="00B7247C">
        <w:rPr>
          <w:rFonts w:asciiTheme="majorBidi" w:hAnsiTheme="majorBidi" w:cstheme="majorBidi"/>
          <w:cs/>
        </w:rPr>
        <w:t xml:space="preserve">ขาดทุนทางภาษีจะสิ้นอายุในปี </w:t>
      </w:r>
      <w:r w:rsidR="009935A8" w:rsidRPr="009935A8">
        <w:rPr>
          <w:rFonts w:asciiTheme="majorBidi" w:hAnsiTheme="majorBidi" w:cstheme="majorBidi"/>
          <w:lang w:val="en-US"/>
        </w:rPr>
        <w:t>2565</w:t>
      </w:r>
      <w:r w:rsidRPr="00B7247C">
        <w:rPr>
          <w:rFonts w:asciiTheme="majorBidi" w:hAnsiTheme="majorBidi" w:cstheme="majorBidi"/>
        </w:rPr>
        <w:t xml:space="preserve"> </w:t>
      </w:r>
      <w:r w:rsidRPr="00B7247C">
        <w:rPr>
          <w:rFonts w:asciiTheme="majorBidi" w:hAnsiTheme="majorBidi" w:cstheme="majorBidi"/>
          <w:cs/>
        </w:rPr>
        <w:t xml:space="preserve">ถึงปี </w:t>
      </w:r>
      <w:r w:rsidR="009935A8" w:rsidRPr="009935A8">
        <w:rPr>
          <w:rFonts w:asciiTheme="majorBidi" w:hAnsiTheme="majorBidi" w:cstheme="majorBidi"/>
          <w:lang w:val="en-US"/>
        </w:rPr>
        <w:t>2569</w:t>
      </w:r>
      <w:r w:rsidRPr="00B7247C">
        <w:rPr>
          <w:rFonts w:asciiTheme="majorBidi" w:hAnsiTheme="majorBidi" w:cstheme="majorBidi"/>
        </w:rPr>
        <w:t xml:space="preserve"> </w:t>
      </w:r>
      <w:r w:rsidRPr="00B7247C">
        <w:rPr>
          <w:rFonts w:asciiTheme="majorBidi" w:hAnsiTheme="majorBidi" w:cstheme="majorBidi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B7247C">
        <w:rPr>
          <w:rFonts w:asciiTheme="majorBidi" w:hAnsiTheme="majorBidi" w:cstheme="majorBidi"/>
        </w:rPr>
        <w:t xml:space="preserve"> </w:t>
      </w:r>
      <w:r w:rsidRPr="00B7247C">
        <w:rPr>
          <w:rFonts w:asciiTheme="majorBidi" w:hAnsiTheme="majorBidi" w:cstheme="majorBidi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="00A06D88" w:rsidRPr="00533DFC">
        <w:rPr>
          <w:highlight w:val="yellow"/>
          <w:lang w:val="en-US"/>
        </w:rPr>
        <w:br w:type="page"/>
      </w:r>
    </w:p>
    <w:p w14:paraId="758D543E" w14:textId="732E1581" w:rsidR="00BE3CB0" w:rsidRPr="00B7247C" w:rsidRDefault="00BE3CB0" w:rsidP="00BE3CB0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B7247C">
        <w:rPr>
          <w:rFonts w:asciiTheme="majorBidi" w:hAnsiTheme="majorBidi" w:cstheme="majorBidi"/>
          <w:i/>
          <w:iCs/>
          <w:cs/>
        </w:rPr>
        <w:lastRenderedPageBreak/>
        <w:t>การรับรู้สินทรัพย์ภาษีเงินได้รอตัดบัญชีจากขาดทุนทางภาษี</w:t>
      </w:r>
    </w:p>
    <w:p w14:paraId="49E5D1DF" w14:textId="77777777" w:rsidR="00BE3CB0" w:rsidRPr="00B7247C" w:rsidRDefault="00BE3CB0" w:rsidP="00BE3CB0">
      <w:pPr>
        <w:pStyle w:val="Bo-Blankline"/>
      </w:pPr>
    </w:p>
    <w:p w14:paraId="10B141E3" w14:textId="20263323" w:rsidR="00BE3CB0" w:rsidRPr="00B7247C" w:rsidRDefault="00BE3CB0" w:rsidP="00DE14CF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7247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ในปี </w:t>
      </w:r>
      <w:r w:rsidR="009935A8" w:rsidRPr="009935A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B7247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B7247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และปี </w:t>
      </w:r>
      <w:r w:rsidR="009935A8" w:rsidRPr="009935A8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B7247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7247C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กลุ่มบริษัทได้เข้าทำสัญญาเป็นผู้จัดจำหน่ายสำหรับโครงการต่าง</w:t>
      </w:r>
      <w:r w:rsidR="00036BB9" w:rsidRPr="00B7247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B7247C">
        <w:rPr>
          <w:rFonts w:asciiTheme="majorBidi" w:hAnsiTheme="majorBidi" w:cstheme="majorBidi"/>
          <w:sz w:val="30"/>
          <w:szCs w:val="30"/>
          <w:cs/>
          <w:lang w:val="en-US"/>
        </w:rPr>
        <w:t>ๆ ทำให้ผู้บริหารทำการ</w:t>
      </w:r>
      <w:r w:rsidRPr="00B7247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ประเมินประมาณการกำไรทางภาษีในอนาคต และ ณ วันที่ </w:t>
      </w:r>
      <w:r w:rsidR="009935A8" w:rsidRPr="009935A8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B7247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ธันวาคม </w:t>
      </w:r>
      <w:r w:rsidR="009935A8" w:rsidRPr="009935A8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B7247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ลุ่มบริษัทได้รับรู้สินทรัพย์ภาษีเงินได้รอตัดบัญชีจากขาดทุนทางภาษีในงบการเงินรวมและงบการเงินเฉพาะกิจการจำนวน</w:t>
      </w:r>
      <w:r w:rsidRPr="00B7247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bookmarkStart w:id="2" w:name="_Hlk92888317"/>
      <w:r w:rsidR="00581B2D">
        <w:rPr>
          <w:rFonts w:asciiTheme="majorBidi" w:hAnsiTheme="majorBidi" w:cstheme="majorBidi"/>
          <w:spacing w:val="-2"/>
          <w:sz w:val="30"/>
          <w:szCs w:val="30"/>
          <w:lang w:val="en-US"/>
        </w:rPr>
        <w:t>772</w:t>
      </w:r>
      <w:r w:rsidR="00C46B85" w:rsidRPr="00B7247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bookmarkEnd w:id="2"/>
      <w:r w:rsidRPr="00B7247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ล้านบาทและ </w:t>
      </w:r>
      <w:r w:rsidR="00581B2D">
        <w:rPr>
          <w:rFonts w:asciiTheme="majorBidi" w:hAnsiTheme="majorBidi" w:cstheme="majorBidi"/>
          <w:spacing w:val="-2"/>
          <w:sz w:val="30"/>
          <w:szCs w:val="30"/>
          <w:lang w:val="en-US"/>
        </w:rPr>
        <w:t>599</w:t>
      </w:r>
      <w:r w:rsidRPr="00B7247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ล้านบาท</w:t>
      </w:r>
      <w:r w:rsidRPr="00B7247C">
        <w:rPr>
          <w:rFonts w:asciiTheme="majorBidi" w:hAnsiTheme="majorBidi" w:cstheme="majorBidi"/>
          <w:sz w:val="30"/>
          <w:szCs w:val="30"/>
          <w:cs/>
          <w:lang w:val="en-US"/>
        </w:rPr>
        <w:t>ตามลำดับ</w:t>
      </w:r>
      <w:r w:rsidRPr="00B7247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7247C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Pr="00B7247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="00B7247C" w:rsidRPr="00B7247C">
        <w:rPr>
          <w:rFonts w:asciiTheme="majorBidi" w:hAnsiTheme="majorBidi" w:cstheme="majorBidi"/>
          <w:i/>
          <w:iCs/>
          <w:sz w:val="30"/>
          <w:szCs w:val="30"/>
          <w:lang w:val="en-US"/>
        </w:rPr>
        <w:t>,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082</w:t>
      </w:r>
      <w:r w:rsidR="00B7247C" w:rsidRPr="00B7247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B7247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ล้านบาท และ </w:t>
      </w:r>
      <w:r w:rsidR="009935A8" w:rsidRPr="009935A8">
        <w:rPr>
          <w:rFonts w:asciiTheme="majorBidi" w:hAnsiTheme="majorBidi" w:cstheme="majorBidi"/>
          <w:i/>
          <w:iCs/>
          <w:sz w:val="30"/>
          <w:szCs w:val="30"/>
          <w:lang w:val="en-US"/>
        </w:rPr>
        <w:t>930</w:t>
      </w:r>
      <w:r w:rsidRPr="00B7247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B7247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Pr="00B7247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B7247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ตามลำดับ)</w:t>
      </w:r>
      <w:r w:rsidRPr="00B7247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B7247C">
        <w:rPr>
          <w:rFonts w:asciiTheme="majorBidi" w:hAnsiTheme="majorBidi" w:cstheme="majorBidi"/>
          <w:sz w:val="30"/>
          <w:szCs w:val="30"/>
          <w:cs/>
          <w:lang w:val="en-US"/>
        </w:rPr>
        <w:t>เนื่องจากผู้บริหารพิจารณาแล้วพบว่ามีความเป็นไปได้ที่กำไรทางภาษีในอนาคตจะมีเพียงพอที่จะนำขาดทุนทางภาษีมาใช้ประโยชน์ทางภาษีได้</w:t>
      </w:r>
    </w:p>
    <w:p w14:paraId="61CB4C77" w14:textId="4F415E54" w:rsidR="008A5124" w:rsidRPr="00533DFC" w:rsidRDefault="008A5124" w:rsidP="00DE14CF">
      <w:pPr>
        <w:pStyle w:val="Bo-Blankline"/>
        <w:jc w:val="thaiDistribute"/>
        <w:rPr>
          <w:rFonts w:asciiTheme="majorBidi" w:hAnsiTheme="majorBidi" w:cstheme="majorBidi"/>
          <w:highlight w:val="yellow"/>
          <w:lang w:val="en-US"/>
        </w:rPr>
      </w:pPr>
    </w:p>
    <w:p w14:paraId="59158E34" w14:textId="77777777" w:rsidR="008A5124" w:rsidRPr="00B7247C" w:rsidRDefault="008A5124" w:rsidP="008A51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247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ากยอดขาดทุนยกไปในงบการเงินรวมและงบการเงินเฉพาะกิจการจะสิ้นอายุตามรายละเอียดดังต่อไปนี้</w:t>
      </w:r>
    </w:p>
    <w:p w14:paraId="2AFD437F" w14:textId="77777777" w:rsidR="008A5124" w:rsidRPr="00B7247C" w:rsidRDefault="008A5124" w:rsidP="008A5124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70"/>
        <w:gridCol w:w="1260"/>
        <w:gridCol w:w="270"/>
        <w:gridCol w:w="1170"/>
        <w:gridCol w:w="236"/>
        <w:gridCol w:w="1294"/>
      </w:tblGrid>
      <w:tr w:rsidR="00A07D22" w:rsidRPr="00B7247C" w14:paraId="247FBBC0" w14:textId="77777777" w:rsidTr="001327BB">
        <w:trPr>
          <w:trHeight w:val="20"/>
          <w:tblHeader/>
        </w:trPr>
        <w:tc>
          <w:tcPr>
            <w:tcW w:w="3330" w:type="dxa"/>
          </w:tcPr>
          <w:p w14:paraId="51133A79" w14:textId="77777777" w:rsidR="00A07D22" w:rsidRPr="00B7247C" w:rsidRDefault="00A07D22" w:rsidP="008A512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6A97EC4" w14:textId="4556A644" w:rsidR="00A07D22" w:rsidRPr="00B7247C" w:rsidRDefault="00A07D22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24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B19E67" w14:textId="24C22245" w:rsidR="00A07D22" w:rsidRPr="00B7247C" w:rsidRDefault="00A07D22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5E88694" w14:textId="5E01AD11" w:rsidR="00A07D22" w:rsidRPr="00B7247C" w:rsidRDefault="00A07D22" w:rsidP="00A07D2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4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384" w:rsidRPr="00B7247C" w14:paraId="1F9FE7AC" w14:textId="77777777" w:rsidTr="00E450A5">
        <w:trPr>
          <w:trHeight w:val="20"/>
          <w:tblHeader/>
        </w:trPr>
        <w:tc>
          <w:tcPr>
            <w:tcW w:w="3330" w:type="dxa"/>
          </w:tcPr>
          <w:p w14:paraId="3066F403" w14:textId="77777777" w:rsidR="00AE2384" w:rsidRPr="00B7247C" w:rsidRDefault="00AE2384" w:rsidP="008A512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8ABF74B" w14:textId="31F2B657" w:rsidR="00AE2384" w:rsidRPr="00B7247C" w:rsidRDefault="009935A8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83B0123" w14:textId="77777777" w:rsidR="00AE2384" w:rsidRPr="00B7247C" w:rsidRDefault="00AE2384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A79687" w14:textId="7BF591CB" w:rsidR="00AE2384" w:rsidRPr="00B7247C" w:rsidRDefault="009935A8" w:rsidP="008A51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A46616E" w14:textId="77777777" w:rsidR="00AE2384" w:rsidRPr="00B7247C" w:rsidRDefault="00AE2384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48F21" w14:textId="371D1D69" w:rsidR="00AE2384" w:rsidRPr="00B7247C" w:rsidRDefault="009935A8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04C3BA7C" w14:textId="77777777" w:rsidR="00AE2384" w:rsidRPr="00B7247C" w:rsidRDefault="00AE2384" w:rsidP="008A51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D5E430" w14:textId="1759B95B" w:rsidR="00AE2384" w:rsidRPr="00B7247C" w:rsidRDefault="009935A8" w:rsidP="008A51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AE2384" w:rsidRPr="00B7247C" w14:paraId="53BF9041" w14:textId="77777777" w:rsidTr="001327BB">
        <w:trPr>
          <w:trHeight w:val="20"/>
        </w:trPr>
        <w:tc>
          <w:tcPr>
            <w:tcW w:w="3330" w:type="dxa"/>
          </w:tcPr>
          <w:p w14:paraId="53528260" w14:textId="77777777" w:rsidR="00AE2384" w:rsidRPr="00B7247C" w:rsidRDefault="00AE2384" w:rsidP="001327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1F607D9C" w14:textId="15168646" w:rsidR="00AE2384" w:rsidRPr="00B7247C" w:rsidRDefault="00AE2384" w:rsidP="001327B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24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B724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724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E2384" w:rsidRPr="00B7247C" w14:paraId="2921C132" w14:textId="77777777" w:rsidTr="00E450A5">
        <w:trPr>
          <w:trHeight w:val="20"/>
        </w:trPr>
        <w:tc>
          <w:tcPr>
            <w:tcW w:w="3330" w:type="dxa"/>
          </w:tcPr>
          <w:p w14:paraId="5FE74ED6" w14:textId="1B8C705A" w:rsidR="00AE2384" w:rsidRPr="00B7247C" w:rsidRDefault="00AE2384" w:rsidP="008A5124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47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สินทรัพย์ภาษีเงินได้รอการตัดบัญชีจากยอดขาดทุนยกไปที่จะสิ้นอายุในปี</w:t>
            </w:r>
          </w:p>
        </w:tc>
        <w:tc>
          <w:tcPr>
            <w:tcW w:w="1350" w:type="dxa"/>
          </w:tcPr>
          <w:p w14:paraId="47C853B7" w14:textId="77777777" w:rsidR="00AE2384" w:rsidRPr="00B7247C" w:rsidRDefault="00AE2384" w:rsidP="008A512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406380" w14:textId="77777777" w:rsidR="00AE2384" w:rsidRPr="00B7247C" w:rsidRDefault="00AE2384" w:rsidP="008A512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0362568" w14:textId="77777777" w:rsidR="00AE2384" w:rsidRPr="00B7247C" w:rsidRDefault="00AE2384" w:rsidP="008A512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45BCA7" w14:textId="77777777" w:rsidR="00AE2384" w:rsidRPr="00B7247C" w:rsidRDefault="00AE2384" w:rsidP="008A512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6634384" w14:textId="77777777" w:rsidR="00AE2384" w:rsidRPr="00B7247C" w:rsidRDefault="00AE2384" w:rsidP="008A512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7247C" w:rsidRPr="00B7247C" w14:paraId="1CA46BD9" w14:textId="77777777" w:rsidTr="00E450A5">
        <w:trPr>
          <w:trHeight w:val="20"/>
        </w:trPr>
        <w:tc>
          <w:tcPr>
            <w:tcW w:w="3330" w:type="dxa"/>
          </w:tcPr>
          <w:p w14:paraId="5D9B4E8E" w14:textId="6ED2DCCA" w:rsidR="00B7247C" w:rsidRPr="00B7247C" w:rsidRDefault="009935A8" w:rsidP="00985826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F5D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</w:tcPr>
          <w:p w14:paraId="26294AA9" w14:textId="257090B3" w:rsidR="00B7247C" w:rsidRPr="00B7247C" w:rsidRDefault="003F5D35" w:rsidP="003F5D35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CB48211" w14:textId="77777777" w:rsidR="00B7247C" w:rsidRPr="00B7247C" w:rsidRDefault="00B7247C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46EA580" w14:textId="1BC53D53" w:rsidR="00B7247C" w:rsidRPr="00B7247C" w:rsidRDefault="003F5D35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348,236</w:t>
            </w:r>
          </w:p>
        </w:tc>
        <w:tc>
          <w:tcPr>
            <w:tcW w:w="270" w:type="dxa"/>
          </w:tcPr>
          <w:p w14:paraId="7EF12FD9" w14:textId="7E9AD1C6" w:rsidR="00B7247C" w:rsidRPr="00B7247C" w:rsidRDefault="00B7247C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A21903A" w14:textId="51FCAAD7" w:rsidR="00B7247C" w:rsidRPr="003F5D35" w:rsidRDefault="003F5D35" w:rsidP="003F5D35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5D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A6D776" w14:textId="77777777" w:rsidR="00B7247C" w:rsidRPr="00B7247C" w:rsidRDefault="00B7247C" w:rsidP="00B7247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A4B443" w14:textId="783F0A06" w:rsidR="00B7247C" w:rsidRPr="00B7247C" w:rsidRDefault="003F5D35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330,938</w:t>
            </w:r>
          </w:p>
        </w:tc>
      </w:tr>
      <w:tr w:rsidR="003F5D35" w:rsidRPr="00B7247C" w14:paraId="12F35875" w14:textId="77777777" w:rsidTr="00E450A5">
        <w:trPr>
          <w:trHeight w:val="20"/>
        </w:trPr>
        <w:tc>
          <w:tcPr>
            <w:tcW w:w="3330" w:type="dxa"/>
          </w:tcPr>
          <w:p w14:paraId="080FB26B" w14:textId="09FFAC2A" w:rsidR="003F5D35" w:rsidRPr="009935A8" w:rsidRDefault="003F5D35" w:rsidP="003F5D35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50" w:type="dxa"/>
          </w:tcPr>
          <w:p w14:paraId="5D3C594F" w14:textId="61801F55" w:rsidR="003F5D35" w:rsidRDefault="003F5D35" w:rsidP="003F5D3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739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83,888</w:t>
            </w:r>
          </w:p>
        </w:tc>
        <w:tc>
          <w:tcPr>
            <w:tcW w:w="270" w:type="dxa"/>
          </w:tcPr>
          <w:p w14:paraId="6F3B0C81" w14:textId="77777777" w:rsidR="003F5D35" w:rsidRPr="00B7247C" w:rsidRDefault="003F5D35" w:rsidP="003F5D3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75BA4C7" w14:textId="3493F7EA" w:rsidR="003F5D35" w:rsidRPr="00B7247C" w:rsidRDefault="003F5D35" w:rsidP="003F5D3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24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  <w:r w:rsidRPr="00B724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</w:p>
        </w:tc>
        <w:tc>
          <w:tcPr>
            <w:tcW w:w="270" w:type="dxa"/>
          </w:tcPr>
          <w:p w14:paraId="21CD4022" w14:textId="77777777" w:rsidR="003F5D35" w:rsidRPr="00B7247C" w:rsidRDefault="003F5D35" w:rsidP="003F5D3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A222A06" w14:textId="2B9AA626" w:rsidR="003F5D35" w:rsidRDefault="003F5D35" w:rsidP="003F5D3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338,180</w:t>
            </w:r>
          </w:p>
        </w:tc>
        <w:tc>
          <w:tcPr>
            <w:tcW w:w="236" w:type="dxa"/>
          </w:tcPr>
          <w:p w14:paraId="6BB30191" w14:textId="77777777" w:rsidR="003F5D35" w:rsidRPr="00B7247C" w:rsidRDefault="003F5D35" w:rsidP="003F5D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D500C44" w14:textId="66E4C6FC" w:rsidR="003F5D35" w:rsidRPr="009935A8" w:rsidRDefault="003F5D35" w:rsidP="003F5D3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  <w:r w:rsidRPr="00B724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</w:tr>
      <w:tr w:rsidR="00B7247C" w:rsidRPr="00B7247C" w14:paraId="450AA25B" w14:textId="77777777" w:rsidTr="00E450A5">
        <w:trPr>
          <w:trHeight w:val="20"/>
        </w:trPr>
        <w:tc>
          <w:tcPr>
            <w:tcW w:w="3330" w:type="dxa"/>
          </w:tcPr>
          <w:p w14:paraId="6ACA20E5" w14:textId="67BB4772" w:rsidR="00B7247C" w:rsidRPr="00B7247C" w:rsidRDefault="009935A8" w:rsidP="00985826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50" w:type="dxa"/>
          </w:tcPr>
          <w:p w14:paraId="49FA2A9E" w14:textId="756A951E" w:rsidR="00B7247C" w:rsidRPr="00B7247C" w:rsidRDefault="00173905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57,673</w:t>
            </w:r>
          </w:p>
        </w:tc>
        <w:tc>
          <w:tcPr>
            <w:tcW w:w="270" w:type="dxa"/>
          </w:tcPr>
          <w:p w14:paraId="32E27D9F" w14:textId="77777777" w:rsidR="00B7247C" w:rsidRPr="00B7247C" w:rsidRDefault="00B7247C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5792288" w14:textId="49213C9B" w:rsidR="00B7247C" w:rsidRPr="00B7247C" w:rsidRDefault="00B7247C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24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Pr="00B724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70" w:type="dxa"/>
          </w:tcPr>
          <w:p w14:paraId="0A466D7F" w14:textId="73CFC9AF" w:rsidR="00B7247C" w:rsidRPr="00B7247C" w:rsidRDefault="00B7247C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75CF2D1" w14:textId="028E54EA" w:rsidR="00B7247C" w:rsidRPr="00B7247C" w:rsidRDefault="00173905" w:rsidP="00173905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DC1F0E" w14:textId="77777777" w:rsidR="00B7247C" w:rsidRPr="00B7247C" w:rsidRDefault="00B7247C" w:rsidP="00B7247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5EA041D6" w14:textId="3FD6B676" w:rsidR="00B7247C" w:rsidRPr="00B7247C" w:rsidRDefault="00B7247C" w:rsidP="00B7247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4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247C" w:rsidRPr="00B7247C" w14:paraId="7819BAC2" w14:textId="77777777" w:rsidTr="00581B2D">
        <w:trPr>
          <w:trHeight w:val="20"/>
        </w:trPr>
        <w:tc>
          <w:tcPr>
            <w:tcW w:w="3330" w:type="dxa"/>
          </w:tcPr>
          <w:p w14:paraId="44036150" w14:textId="09FFE9B0" w:rsidR="00B7247C" w:rsidRPr="00B7247C" w:rsidRDefault="009935A8" w:rsidP="00985826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0" w:type="dxa"/>
          </w:tcPr>
          <w:p w14:paraId="7E6AAAFF" w14:textId="5CF81D18" w:rsidR="00B7247C" w:rsidRPr="00B7247C" w:rsidRDefault="00173905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21,161</w:t>
            </w:r>
          </w:p>
        </w:tc>
        <w:tc>
          <w:tcPr>
            <w:tcW w:w="270" w:type="dxa"/>
          </w:tcPr>
          <w:p w14:paraId="5284AEAF" w14:textId="77777777" w:rsidR="00B7247C" w:rsidRPr="00B7247C" w:rsidRDefault="00B7247C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92C9114" w14:textId="4B3C5EF9" w:rsidR="00B7247C" w:rsidRPr="00B7247C" w:rsidRDefault="00B7247C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24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B724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  <w:tc>
          <w:tcPr>
            <w:tcW w:w="270" w:type="dxa"/>
          </w:tcPr>
          <w:p w14:paraId="1090616C" w14:textId="132E7AE0" w:rsidR="00B7247C" w:rsidRPr="00B7247C" w:rsidRDefault="00B7247C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0B91540" w14:textId="7925EF5E" w:rsidR="00B7247C" w:rsidRPr="00B7247C" w:rsidRDefault="00581B2D" w:rsidP="00B724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711443" w14:textId="77777777" w:rsidR="00B7247C" w:rsidRPr="00B7247C" w:rsidRDefault="00B7247C" w:rsidP="00B7247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8232A46" w14:textId="6CC0EFA5" w:rsidR="00B7247C" w:rsidRPr="00B7247C" w:rsidRDefault="00B7247C" w:rsidP="00B7247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4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247C" w:rsidRPr="00B7247C" w14:paraId="06A05802" w14:textId="77777777" w:rsidTr="00581B2D">
        <w:trPr>
          <w:trHeight w:val="20"/>
        </w:trPr>
        <w:tc>
          <w:tcPr>
            <w:tcW w:w="3330" w:type="dxa"/>
          </w:tcPr>
          <w:p w14:paraId="0E1EA415" w14:textId="24A85262" w:rsidR="00B7247C" w:rsidRPr="00B7247C" w:rsidRDefault="009935A8" w:rsidP="00985826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0" w:type="dxa"/>
          </w:tcPr>
          <w:p w14:paraId="6AB1A872" w14:textId="60C4827F" w:rsidR="00B7247C" w:rsidRPr="00B7247C" w:rsidRDefault="00581B2D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739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60,993</w:t>
            </w:r>
          </w:p>
        </w:tc>
        <w:tc>
          <w:tcPr>
            <w:tcW w:w="270" w:type="dxa"/>
          </w:tcPr>
          <w:p w14:paraId="5461A916" w14:textId="77777777" w:rsidR="00B7247C" w:rsidRPr="00B7247C" w:rsidRDefault="00B7247C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8AE1689" w14:textId="3AB8961F" w:rsidR="00B7247C" w:rsidRPr="00B7247C" w:rsidRDefault="00B7247C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24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  <w:r w:rsidRPr="00B724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  <w:tc>
          <w:tcPr>
            <w:tcW w:w="270" w:type="dxa"/>
          </w:tcPr>
          <w:p w14:paraId="3805A573" w14:textId="3DC6A4D3" w:rsidR="00B7247C" w:rsidRPr="00B7247C" w:rsidRDefault="00B7247C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88979FE" w14:textId="596239D8" w:rsidR="00B7247C" w:rsidRPr="00B7247C" w:rsidRDefault="00173905" w:rsidP="001739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260,993</w:t>
            </w:r>
          </w:p>
        </w:tc>
        <w:tc>
          <w:tcPr>
            <w:tcW w:w="236" w:type="dxa"/>
          </w:tcPr>
          <w:p w14:paraId="5D19E03C" w14:textId="77777777" w:rsidR="00B7247C" w:rsidRPr="00B7247C" w:rsidRDefault="00B7247C" w:rsidP="00B7247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4BC4B44" w14:textId="36DD2850" w:rsidR="00B7247C" w:rsidRPr="00B7247C" w:rsidRDefault="009935A8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  <w:r w:rsidR="00B7247C" w:rsidRPr="00B724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</w:tr>
      <w:tr w:rsidR="00581B2D" w:rsidRPr="00B7247C" w14:paraId="7D582938" w14:textId="77777777" w:rsidTr="00581B2D">
        <w:trPr>
          <w:trHeight w:val="20"/>
        </w:trPr>
        <w:tc>
          <w:tcPr>
            <w:tcW w:w="3330" w:type="dxa"/>
          </w:tcPr>
          <w:p w14:paraId="29F72E68" w14:textId="3A60CB16" w:rsidR="00581B2D" w:rsidRPr="009935A8" w:rsidRDefault="00581B2D" w:rsidP="00985826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BC1870" w14:textId="4C6821D1" w:rsidR="00581B2D" w:rsidRDefault="00581B2D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48,59</w:t>
            </w:r>
            <w:r w:rsidR="008022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D022D31" w14:textId="77777777" w:rsidR="00581B2D" w:rsidRPr="00B7247C" w:rsidRDefault="00581B2D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8CACF6" w14:textId="3207C36E" w:rsidR="00581B2D" w:rsidRPr="00B7247C" w:rsidRDefault="00581B2D" w:rsidP="00581B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D40C18" w14:textId="77777777" w:rsidR="00581B2D" w:rsidRPr="00B7247C" w:rsidRDefault="00581B2D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E0CD6E" w14:textId="6EE10FBA" w:rsidR="00581B2D" w:rsidRDefault="00581B2D" w:rsidP="00581B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35F790" w14:textId="77777777" w:rsidR="00581B2D" w:rsidRPr="00B7247C" w:rsidRDefault="00581B2D" w:rsidP="00B7247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719DE" w14:textId="4B253853" w:rsidR="00581B2D" w:rsidRPr="009935A8" w:rsidRDefault="00581B2D" w:rsidP="00581B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7247C" w:rsidRPr="00B7247C" w14:paraId="12548FA2" w14:textId="77777777" w:rsidTr="00BB642A">
        <w:trPr>
          <w:trHeight w:val="20"/>
        </w:trPr>
        <w:tc>
          <w:tcPr>
            <w:tcW w:w="3330" w:type="dxa"/>
          </w:tcPr>
          <w:p w14:paraId="505CF235" w14:textId="77777777" w:rsidR="00B7247C" w:rsidRPr="00B7247C" w:rsidRDefault="00B7247C" w:rsidP="00B7247C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24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93632C" w14:textId="05E1D6F0" w:rsidR="00B7247C" w:rsidRPr="00B7247C" w:rsidRDefault="00581B2D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772,30</w:t>
            </w:r>
            <w:r w:rsidR="008022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822F1BB" w14:textId="77777777" w:rsidR="00B7247C" w:rsidRPr="00B7247C" w:rsidRDefault="00B7247C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92CF27" w14:textId="0BFEA8E3" w:rsidR="00B7247C" w:rsidRPr="00B7247C" w:rsidRDefault="0080227A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1,081,549</w:t>
            </w:r>
          </w:p>
        </w:tc>
        <w:tc>
          <w:tcPr>
            <w:tcW w:w="270" w:type="dxa"/>
          </w:tcPr>
          <w:p w14:paraId="2FF3BB9D" w14:textId="19A33E1E" w:rsidR="00B7247C" w:rsidRPr="00B7247C" w:rsidRDefault="00B7247C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C4BEE9" w14:textId="5152A488" w:rsidR="00B7247C" w:rsidRPr="00B7247C" w:rsidRDefault="00581B2D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599,173</w:t>
            </w:r>
          </w:p>
        </w:tc>
        <w:tc>
          <w:tcPr>
            <w:tcW w:w="236" w:type="dxa"/>
          </w:tcPr>
          <w:p w14:paraId="4EDCBA73" w14:textId="77777777" w:rsidR="00B7247C" w:rsidRPr="00B7247C" w:rsidRDefault="00B7247C" w:rsidP="00B7247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4E9A466" w14:textId="5C2C22A0" w:rsidR="00B7247C" w:rsidRPr="00B7247C" w:rsidRDefault="0080227A" w:rsidP="00B724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930,111</w:t>
            </w:r>
          </w:p>
        </w:tc>
      </w:tr>
    </w:tbl>
    <w:p w14:paraId="19CC98FB" w14:textId="77777777" w:rsidR="008A5124" w:rsidRPr="00B7247C" w:rsidRDefault="008A5124" w:rsidP="00DE14CF">
      <w:pPr>
        <w:pStyle w:val="Bo-Blankline"/>
        <w:jc w:val="thaiDistribute"/>
        <w:rPr>
          <w:rFonts w:asciiTheme="majorBidi" w:hAnsiTheme="majorBidi" w:cstheme="majorBidi"/>
          <w:sz w:val="16"/>
          <w:szCs w:val="16"/>
        </w:rPr>
      </w:pPr>
    </w:p>
    <w:p w14:paraId="7B396E30" w14:textId="5A1049E8" w:rsidR="00906F05" w:rsidRPr="00533DFC" w:rsidRDefault="00906F05">
      <w:pPr>
        <w:spacing w:line="240" w:lineRule="auto"/>
        <w:rPr>
          <w:rFonts w:ascii="Angsana New" w:hAnsi="Angsana New"/>
          <w:sz w:val="20"/>
          <w:szCs w:val="20"/>
          <w:highlight w:val="yellow"/>
          <w:lang w:eastAsia="x-none"/>
        </w:rPr>
      </w:pPr>
      <w:r w:rsidRPr="00533DFC">
        <w:rPr>
          <w:highlight w:val="yellow"/>
        </w:rPr>
        <w:br w:type="page"/>
      </w:r>
    </w:p>
    <w:p w14:paraId="654527A3" w14:textId="77777777" w:rsidR="00C4678D" w:rsidRPr="00B7247C" w:rsidRDefault="00C4678D" w:rsidP="00C87474">
      <w:pPr>
        <w:pStyle w:val="Caption"/>
        <w:ind w:hanging="900"/>
        <w:rPr>
          <w:rFonts w:asciiTheme="majorBidi" w:hAnsiTheme="majorBidi" w:cstheme="majorBidi"/>
        </w:rPr>
      </w:pPr>
      <w:r w:rsidRPr="00B7247C">
        <w:rPr>
          <w:rFonts w:asciiTheme="majorBidi" w:hAnsiTheme="majorBidi" w:cstheme="majorBidi"/>
          <w:cs/>
        </w:rPr>
        <w:lastRenderedPageBreak/>
        <w:t>สิทธิประโยชน์จากการส่งเสริมการลงทุน</w:t>
      </w:r>
    </w:p>
    <w:p w14:paraId="290E9054" w14:textId="77777777" w:rsidR="00C4678D" w:rsidRPr="00533DFC" w:rsidRDefault="00C4678D" w:rsidP="002F0F40">
      <w:pPr>
        <w:pStyle w:val="Bo-Blankline"/>
        <w:rPr>
          <w:highlight w:val="yellow"/>
          <w:lang w:val="en-US"/>
        </w:rPr>
      </w:pPr>
    </w:p>
    <w:p w14:paraId="2EC3A083" w14:textId="7E19866A" w:rsidR="00B86714" w:rsidRPr="00577CA9" w:rsidRDefault="00C4678D" w:rsidP="000F0A49">
      <w:pPr>
        <w:pStyle w:val="Bo-C1Content"/>
        <w:rPr>
          <w:rFonts w:asciiTheme="majorBidi" w:hAnsiTheme="majorBidi" w:cstheme="majorBidi"/>
        </w:rPr>
      </w:pPr>
      <w:r w:rsidRPr="00577CA9">
        <w:rPr>
          <w:rFonts w:asciiTheme="majorBidi" w:hAnsiTheme="majorBidi" w:cstheme="majorBidi"/>
          <w:cs/>
          <w:lang w:val="en-US"/>
        </w:rPr>
        <w:t>คณะกรรมการ</w:t>
      </w:r>
      <w:r w:rsidRPr="00577CA9">
        <w:rPr>
          <w:rFonts w:asciiTheme="majorBidi" w:hAnsiTheme="majorBidi" w:cstheme="majorBidi"/>
          <w:cs/>
        </w:rPr>
        <w:t>ส่งเสริมการลงทุนอนุมัติให้</w:t>
      </w:r>
      <w:r w:rsidRPr="00577CA9">
        <w:rPr>
          <w:rFonts w:asciiTheme="majorBidi" w:hAnsiTheme="majorBidi" w:cstheme="majorBidi"/>
          <w:cs/>
          <w:lang w:val="en-US"/>
        </w:rPr>
        <w:t>กลุ่ม</w:t>
      </w:r>
      <w:r w:rsidRPr="00577CA9">
        <w:rPr>
          <w:rFonts w:asciiTheme="majorBidi" w:hAnsiTheme="majorBidi" w:cstheme="majorBidi"/>
          <w:cs/>
        </w:rPr>
        <w:t xml:space="preserve">บริษัทได้รับบัตร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9935A8" w:rsidRPr="00577CA9">
        <w:rPr>
          <w:rFonts w:asciiTheme="majorBidi" w:hAnsiTheme="majorBidi" w:cstheme="majorBidi"/>
          <w:lang w:val="en-US"/>
        </w:rPr>
        <w:t>2520</w:t>
      </w:r>
      <w:r w:rsidRPr="00577CA9">
        <w:rPr>
          <w:rFonts w:asciiTheme="majorBidi" w:hAnsiTheme="majorBidi" w:cstheme="majorBidi"/>
          <w:cs/>
        </w:rPr>
        <w:t xml:space="preserve"> เกี่ยวกับผลิตภัณฑ์ปิโตรเ</w:t>
      </w:r>
      <w:r w:rsidR="000F0A49" w:rsidRPr="00577CA9">
        <w:rPr>
          <w:rFonts w:asciiTheme="majorBidi" w:hAnsiTheme="majorBidi" w:cstheme="majorBidi" w:hint="cs"/>
          <w:cs/>
        </w:rPr>
        <w:t xml:space="preserve">คมี </w:t>
      </w:r>
      <w:r w:rsidR="000F0A49" w:rsidRPr="00577CA9">
        <w:rPr>
          <w:rFonts w:asciiTheme="majorBidi" w:hAnsiTheme="majorBidi" w:cstheme="majorBidi"/>
          <w:cs/>
          <w:lang w:val="en-US"/>
        </w:rPr>
        <w:t>ผลิตฟิล์มพลาสติก</w:t>
      </w:r>
      <w:r w:rsidR="000F0A49" w:rsidRPr="00577CA9">
        <w:rPr>
          <w:rFonts w:asciiTheme="majorBidi" w:hAnsiTheme="majorBidi" w:cstheme="majorBidi" w:hint="cs"/>
          <w:cs/>
          <w:lang w:val="en-US"/>
        </w:rPr>
        <w:t xml:space="preserve"> </w:t>
      </w:r>
      <w:r w:rsidR="000F0A49" w:rsidRPr="00577CA9">
        <w:rPr>
          <w:rFonts w:asciiTheme="majorBidi" w:hAnsiTheme="majorBidi" w:cstheme="majorBidi"/>
          <w:lang w:val="en-US"/>
        </w:rPr>
        <w:t>Masterbatch</w:t>
      </w:r>
      <w:r w:rsidR="000F0A49" w:rsidRPr="00577CA9">
        <w:rPr>
          <w:rFonts w:asciiTheme="majorBidi" w:hAnsiTheme="majorBidi" w:cstheme="majorBidi" w:hint="cs"/>
          <w:cs/>
          <w:lang w:val="en-US"/>
        </w:rPr>
        <w:t xml:space="preserve"> </w:t>
      </w:r>
      <w:r w:rsidR="000F0A49" w:rsidRPr="00577CA9">
        <w:rPr>
          <w:rFonts w:asciiTheme="majorBidi" w:hAnsiTheme="majorBidi" w:cstheme="majorBidi"/>
          <w:lang w:val="en-US"/>
        </w:rPr>
        <w:t>Compound plastic</w:t>
      </w:r>
      <w:r w:rsidR="000F0A49" w:rsidRPr="00577CA9">
        <w:rPr>
          <w:rFonts w:asciiTheme="majorBidi" w:hAnsiTheme="majorBidi" w:cstheme="majorBidi" w:hint="cs"/>
          <w:cs/>
          <w:lang w:val="en-US"/>
        </w:rPr>
        <w:t xml:space="preserve"> </w:t>
      </w:r>
      <w:r w:rsidR="000F0A49" w:rsidRPr="00577CA9">
        <w:rPr>
          <w:rFonts w:asciiTheme="majorBidi" w:hAnsiTheme="majorBidi" w:cstheme="majorBidi"/>
          <w:lang w:val="en-US"/>
        </w:rPr>
        <w:t>Compound rubber</w:t>
      </w:r>
      <w:r w:rsidR="000F0A49" w:rsidRPr="00577CA9">
        <w:rPr>
          <w:rFonts w:asciiTheme="majorBidi" w:hAnsiTheme="majorBidi" w:cstheme="majorBidi" w:hint="cs"/>
          <w:cs/>
          <w:lang w:val="en-US"/>
        </w:rPr>
        <w:t xml:space="preserve"> </w:t>
      </w:r>
      <w:r w:rsidR="000F0A49" w:rsidRPr="00577CA9">
        <w:rPr>
          <w:rFonts w:asciiTheme="majorBidi" w:hAnsiTheme="majorBidi" w:cstheme="majorBidi"/>
          <w:cs/>
          <w:lang w:val="en-US"/>
        </w:rPr>
        <w:t>ปุ๋ย</w:t>
      </w:r>
      <w:r w:rsidR="000F0A49" w:rsidRPr="00577CA9">
        <w:rPr>
          <w:rFonts w:asciiTheme="majorBidi" w:hAnsiTheme="majorBidi" w:cstheme="majorBidi" w:hint="cs"/>
          <w:cs/>
          <w:lang w:val="en-US"/>
        </w:rPr>
        <w:t xml:space="preserve"> </w:t>
      </w:r>
      <w:r w:rsidR="00F85315" w:rsidRPr="00577CA9">
        <w:rPr>
          <w:rFonts w:asciiTheme="majorBidi" w:hAnsiTheme="majorBidi" w:cstheme="majorBidi" w:hint="cs"/>
          <w:cs/>
          <w:lang w:val="en-US"/>
        </w:rPr>
        <w:t xml:space="preserve">สถานีบริการก๊าซธรรมชาติ โรงไฟฟ้า </w:t>
      </w:r>
      <w:r w:rsidR="000F0A49" w:rsidRPr="00577CA9">
        <w:rPr>
          <w:cs/>
        </w:rPr>
        <w:t>และ</w:t>
      </w:r>
      <w:r w:rsidR="000F0A49" w:rsidRPr="00577CA9">
        <w:rPr>
          <w:rFonts w:hint="cs"/>
          <w:cs/>
        </w:rPr>
        <w:t>ผลิตเชื้อเพลิงจากขยะ</w:t>
      </w:r>
      <w:r w:rsidR="000F0A49" w:rsidRPr="00577CA9">
        <w:rPr>
          <w:rFonts w:hint="cs"/>
          <w:cs/>
          <w:lang w:val="en-US"/>
        </w:rPr>
        <w:t xml:space="preserve"> </w:t>
      </w:r>
      <w:r w:rsidR="000F0A49" w:rsidRPr="00577CA9">
        <w:rPr>
          <w:rFonts w:hint="cs"/>
          <w:cs/>
        </w:rPr>
        <w:t>รวมทั้งเศษหรือขยะหรือของเสีย</w:t>
      </w:r>
      <w:r w:rsidR="000F0A49" w:rsidRPr="00577CA9">
        <w:rPr>
          <w:rFonts w:asciiTheme="majorBidi" w:hAnsiTheme="majorBidi" w:cstheme="majorBidi" w:hint="cs"/>
          <w:cs/>
        </w:rPr>
        <w:t xml:space="preserve"> </w:t>
      </w:r>
      <w:r w:rsidRPr="00577CA9">
        <w:rPr>
          <w:rFonts w:asciiTheme="majorBidi" w:hAnsiTheme="majorBidi" w:cstheme="majorBidi"/>
          <w:cs/>
        </w:rPr>
        <w:t>ซึ่งพอสรุปสาระสำคัญได้ดังนี้</w:t>
      </w:r>
    </w:p>
    <w:p w14:paraId="21F18BB2" w14:textId="77777777" w:rsidR="00C4678D" w:rsidRPr="00577CA9" w:rsidRDefault="00C4678D" w:rsidP="002F0F40">
      <w:pPr>
        <w:pStyle w:val="Bo-Blankline"/>
        <w:rPr>
          <w:cs/>
        </w:rPr>
      </w:pPr>
    </w:p>
    <w:p w14:paraId="4A88F7CA" w14:textId="77777777" w:rsidR="00C4678D" w:rsidRPr="00577CA9" w:rsidRDefault="00C4678D" w:rsidP="005A4383">
      <w:pPr>
        <w:pStyle w:val="BodyTextIndent3"/>
        <w:numPr>
          <w:ilvl w:val="0"/>
          <w:numId w:val="9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CA9">
        <w:rPr>
          <w:rFonts w:asciiTheme="majorBidi" w:hAnsiTheme="majorBidi" w:cstheme="majorBidi"/>
          <w:sz w:val="30"/>
          <w:szCs w:val="30"/>
          <w:cs/>
          <w:lang w:val="en-US"/>
        </w:rPr>
        <w:t>ให้ได้รับยกเว้นอากรขาเข้าและภาษีสำหรับเครื่องจักรและอุปกรณ์ต่าง</w:t>
      </w:r>
      <w:r w:rsidR="00FC32FB" w:rsidRPr="00577CA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77CA9">
        <w:rPr>
          <w:rFonts w:asciiTheme="majorBidi" w:hAnsiTheme="majorBidi" w:cstheme="majorBidi"/>
          <w:sz w:val="30"/>
          <w:szCs w:val="30"/>
          <w:cs/>
          <w:lang w:val="en-US"/>
        </w:rPr>
        <w:t>ๆ ที่ได้รับอนุมัติโดยคณะกรรมการส่งเสริมการลงทุน</w:t>
      </w:r>
    </w:p>
    <w:p w14:paraId="0396EF35" w14:textId="1FA54940" w:rsidR="00C4678D" w:rsidRPr="00577CA9" w:rsidRDefault="00C4678D" w:rsidP="005A4383">
      <w:pPr>
        <w:pStyle w:val="BodyTextIndent3"/>
        <w:numPr>
          <w:ilvl w:val="0"/>
          <w:numId w:val="9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CA9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="009935A8" w:rsidRPr="00577CA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606C11" w:rsidRPr="00577CA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77CA9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606C11" w:rsidRPr="00577CA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935A8" w:rsidRPr="00577CA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577C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77CA9">
        <w:rPr>
          <w:rFonts w:asciiTheme="majorBidi" w:hAnsiTheme="majorBidi" w:cstheme="majorBidi"/>
          <w:sz w:val="30"/>
          <w:szCs w:val="30"/>
          <w:cs/>
          <w:lang w:val="en-US"/>
        </w:rPr>
        <w:t>ปี นับแต่วันที่เริ่มมีรายได้จากการประกอบกิจการนั้น</w:t>
      </w:r>
    </w:p>
    <w:p w14:paraId="50636A2B" w14:textId="11C00CBA" w:rsidR="00C4678D" w:rsidRPr="00577CA9" w:rsidRDefault="00C4678D" w:rsidP="005A4383">
      <w:pPr>
        <w:pStyle w:val="BodyTextIndent3"/>
        <w:numPr>
          <w:ilvl w:val="0"/>
          <w:numId w:val="9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CA9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ให้ได้รับลดหย่อนภาษีเงินได้นิติบุคคลร้อยละ </w:t>
      </w:r>
      <w:r w:rsidR="009935A8" w:rsidRPr="00577CA9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577C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สำหรับกำไรสุทธิที่ได้จากการประกอบกิจการที่ได้รับการส่งเสริมมีกำหนดเวลา</w:t>
      </w:r>
      <w:r w:rsidRPr="00577C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35A8" w:rsidRPr="00577CA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77CA9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นับแต่วันที่สิ้นสุดสิทธิประโยชน์ตามข้อ </w:t>
      </w:r>
      <w:r w:rsidRPr="00577CA9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577CA9">
        <w:rPr>
          <w:rFonts w:asciiTheme="majorBidi" w:hAnsiTheme="majorBidi" w:cstheme="majorBidi"/>
          <w:sz w:val="30"/>
          <w:szCs w:val="30"/>
          <w:cs/>
          <w:lang w:val="en-US"/>
        </w:rPr>
        <w:t>ข</w:t>
      </w:r>
      <w:r w:rsidRPr="00577CA9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</w:p>
    <w:p w14:paraId="10ECCA04" w14:textId="2D237B6F" w:rsidR="00C4678D" w:rsidRPr="00577CA9" w:rsidRDefault="00C4678D" w:rsidP="005A4383">
      <w:pPr>
        <w:pStyle w:val="BodyTextIndent3"/>
        <w:numPr>
          <w:ilvl w:val="0"/>
          <w:numId w:val="9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CA9">
        <w:rPr>
          <w:rFonts w:asciiTheme="majorBidi" w:hAnsiTheme="majorBidi" w:cstheme="majorBidi"/>
          <w:sz w:val="30"/>
          <w:szCs w:val="30"/>
          <w:cs/>
          <w:lang w:val="en-US"/>
        </w:rPr>
        <w:t>ให้</w:t>
      </w:r>
      <w:r w:rsidRPr="00577CA9">
        <w:rPr>
          <w:rFonts w:asciiTheme="majorBidi" w:hAnsiTheme="majorBidi" w:cstheme="majorBidi"/>
          <w:sz w:val="30"/>
          <w:szCs w:val="30"/>
          <w:cs/>
        </w:rPr>
        <w:t xml:space="preserve">ได้รับอนุญาตให้หักค่าขนส่ง ค่าไฟฟ้าและค่าประปา </w:t>
      </w:r>
      <w:r w:rsidR="009935A8" w:rsidRPr="00577CA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77CA9">
        <w:rPr>
          <w:rFonts w:asciiTheme="majorBidi" w:hAnsiTheme="majorBidi" w:cstheme="majorBidi"/>
          <w:sz w:val="30"/>
          <w:szCs w:val="30"/>
          <w:cs/>
        </w:rPr>
        <w:t xml:space="preserve"> เท่าของค่าใช้จ่ายดังกล่าวเป็นระยะเวลา </w:t>
      </w:r>
      <w:r w:rsidR="009935A8" w:rsidRPr="00577CA9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577CA9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นับแต่วันที่เริ่มมีรายได้และหักเงินลงทุนในการติดตั้งหรือก่อสร้างสิ่งอำนวยความสะดวกร้อยละ </w:t>
      </w:r>
      <w:r w:rsidR="009935A8" w:rsidRPr="00577CA9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577CA9">
        <w:rPr>
          <w:rFonts w:asciiTheme="majorBidi" w:hAnsiTheme="majorBidi" w:cstheme="majorBidi"/>
          <w:sz w:val="30"/>
          <w:szCs w:val="30"/>
          <w:cs/>
        </w:rPr>
        <w:t xml:space="preserve"> ของเงินลงทุน นอกเหนือไปจากหักค่าเสื่อมราคาตามปกติ</w:t>
      </w:r>
      <w:r w:rsidR="00A33528" w:rsidRPr="00577C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33528" w:rsidRPr="00577CA9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</w:p>
    <w:p w14:paraId="670EBF7C" w14:textId="02B133D8" w:rsidR="00BD0C1C" w:rsidRPr="00577CA9" w:rsidRDefault="00BD0C1C" w:rsidP="005A4383">
      <w:pPr>
        <w:pStyle w:val="BodyTextIndent3"/>
        <w:numPr>
          <w:ilvl w:val="0"/>
          <w:numId w:val="9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577CA9">
        <w:rPr>
          <w:rFonts w:ascii="Angsana New" w:hAnsi="Angsana New"/>
          <w:sz w:val="30"/>
          <w:szCs w:val="30"/>
          <w:cs/>
        </w:rPr>
        <w:t xml:space="preserve">ให้นำผลขาดทุนที่เกิดขึ้นในระหว่างได้รับการส่งเสริม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="009935A8" w:rsidRPr="00577CA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77CA9">
        <w:rPr>
          <w:rFonts w:ascii="Angsana New" w:hAnsi="Angsana New"/>
          <w:sz w:val="30"/>
          <w:szCs w:val="30"/>
          <w:cs/>
        </w:rPr>
        <w:t xml:space="preserve"> ปี นับแต่วันพ้นกำหนดได้รับการส่งเสริม</w:t>
      </w:r>
    </w:p>
    <w:p w14:paraId="3BD4F58D" w14:textId="1ADA5098" w:rsidR="00BD0C1C" w:rsidRPr="00577CA9" w:rsidRDefault="00BD0C1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012BD310" w14:textId="5C7560BE" w:rsidR="00A06D88" w:rsidRPr="00577CA9" w:rsidRDefault="00C4678D" w:rsidP="00A06D88">
      <w:pPr>
        <w:pStyle w:val="Bo-C1Content"/>
        <w:rPr>
          <w:rFonts w:asciiTheme="majorBidi" w:hAnsiTheme="majorBidi" w:cstheme="majorBidi"/>
          <w:lang w:val="en-US"/>
        </w:rPr>
      </w:pPr>
      <w:r w:rsidRPr="00577CA9">
        <w:rPr>
          <w:rFonts w:asciiTheme="majorBidi" w:hAnsiTheme="majorBidi" w:cstheme="majorBidi"/>
          <w:cs/>
        </w:rPr>
        <w:t xml:space="preserve">เนื่องจากเป็นกิจการที่ได้รับการส่งเสริมการลงทุน </w:t>
      </w:r>
      <w:r w:rsidR="00204DAA" w:rsidRPr="00577CA9">
        <w:rPr>
          <w:rFonts w:asciiTheme="majorBidi" w:hAnsiTheme="majorBidi" w:cstheme="majorBidi"/>
          <w:cs/>
          <w:lang w:val="en-US"/>
        </w:rPr>
        <w:t>กลุ่ม</w:t>
      </w:r>
      <w:r w:rsidR="00204DAA" w:rsidRPr="00577CA9">
        <w:rPr>
          <w:rFonts w:asciiTheme="majorBidi" w:hAnsiTheme="majorBidi" w:cstheme="majorBidi"/>
          <w:cs/>
        </w:rPr>
        <w:t>บริษัท</w:t>
      </w:r>
      <w:r w:rsidRPr="00577CA9">
        <w:rPr>
          <w:rFonts w:asciiTheme="majorBidi" w:hAnsiTheme="majorBidi" w:cstheme="majorBidi"/>
          <w:cs/>
        </w:rPr>
        <w:t>จะต้องปฏิบัติตามเงื่อนไขและข้อกำหนดตามที่ระบุไว้ในบัตรส่งเสริมการลงทุน</w:t>
      </w:r>
      <w:r w:rsidR="00A06D88" w:rsidRPr="00577CA9">
        <w:br w:type="page"/>
      </w:r>
    </w:p>
    <w:p w14:paraId="094CCDA1" w14:textId="77777777" w:rsidR="00E26D00" w:rsidRPr="004E4291" w:rsidRDefault="0090605F" w:rsidP="00E26D00">
      <w:pPr>
        <w:pStyle w:val="Bo-C1Content"/>
        <w:rPr>
          <w:rFonts w:asciiTheme="majorBidi" w:hAnsiTheme="majorBidi" w:cstheme="majorBidi"/>
        </w:rPr>
      </w:pPr>
      <w:r w:rsidRPr="004E4291">
        <w:rPr>
          <w:rFonts w:asciiTheme="majorBidi" w:hAnsiTheme="majorBidi" w:cstheme="majorBidi"/>
          <w:cs/>
        </w:rPr>
        <w:lastRenderedPageBreak/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62795189" w14:textId="77777777" w:rsidR="00E26D00" w:rsidRPr="004E4291" w:rsidRDefault="00E26D00" w:rsidP="002F0F40">
      <w:pPr>
        <w:pStyle w:val="Bo-Blankline"/>
        <w:rPr>
          <w:lang w:val="en-US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90605F" w:rsidRPr="004E4291" w14:paraId="72AABEF1" w14:textId="77777777" w:rsidTr="00632F91">
        <w:tc>
          <w:tcPr>
            <w:tcW w:w="2358" w:type="dxa"/>
            <w:vAlign w:val="bottom"/>
          </w:tcPr>
          <w:p w14:paraId="6339D503" w14:textId="77777777" w:rsidR="0090605F" w:rsidRPr="004E4291" w:rsidRDefault="0090605F" w:rsidP="0090605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3CADCD53" w14:textId="77777777" w:rsidR="0090605F" w:rsidRPr="004E4291" w:rsidRDefault="0090605F" w:rsidP="009060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6AA0" w:rsidRPr="004E4291" w14:paraId="2DB6E535" w14:textId="77777777" w:rsidTr="00632F91">
        <w:tc>
          <w:tcPr>
            <w:tcW w:w="2358" w:type="dxa"/>
            <w:vAlign w:val="bottom"/>
          </w:tcPr>
          <w:p w14:paraId="1B6C22EE" w14:textId="77777777" w:rsidR="00976AA0" w:rsidRPr="004E4291" w:rsidRDefault="00976AA0" w:rsidP="00976AA0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14:paraId="1E84D636" w14:textId="5C7D5301" w:rsidR="00976AA0" w:rsidRPr="004E4291" w:rsidRDefault="009935A8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91A8F9C" w14:textId="77777777" w:rsidR="00976AA0" w:rsidRPr="004E4291" w:rsidRDefault="00976AA0" w:rsidP="00976AA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14:paraId="3B044424" w14:textId="729C97F8" w:rsidR="00976AA0" w:rsidRPr="004E4291" w:rsidRDefault="009935A8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976AA0" w:rsidRPr="004E4291" w14:paraId="02E6E777" w14:textId="77777777" w:rsidTr="00632F91">
        <w:tc>
          <w:tcPr>
            <w:tcW w:w="2358" w:type="dxa"/>
            <w:vAlign w:val="bottom"/>
          </w:tcPr>
          <w:p w14:paraId="5C83EAB5" w14:textId="77777777" w:rsidR="00976AA0" w:rsidRPr="004E4291" w:rsidRDefault="00976AA0" w:rsidP="00976AA0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4BD01465" w14:textId="77777777" w:rsidR="00976AA0" w:rsidRPr="004E4291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08AB3D16" w14:textId="77777777" w:rsidR="00976AA0" w:rsidRPr="004E4291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  <w:p w14:paraId="2C533907" w14:textId="77777777" w:rsidR="00976AA0" w:rsidRPr="004E4291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FBF98B0" w14:textId="77777777" w:rsidR="00976AA0" w:rsidRPr="004E4291" w:rsidRDefault="00976AA0" w:rsidP="00976AA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445154EE" w14:textId="77777777" w:rsidR="00976AA0" w:rsidRPr="004E4291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7F3402C0" w14:textId="77777777" w:rsidR="00976AA0" w:rsidRPr="004E4291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  <w:p w14:paraId="095A8D38" w14:textId="77777777" w:rsidR="00976AA0" w:rsidRPr="004E4291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71E84E6B" w14:textId="77777777" w:rsidR="00976AA0" w:rsidRPr="004E4291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78155E19" w14:textId="77777777" w:rsidR="00976AA0" w:rsidRPr="004E4291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6C7CF67" w14:textId="77777777" w:rsidR="00976AA0" w:rsidRPr="004E4291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A6C9908" w14:textId="77777777" w:rsidR="00976AA0" w:rsidRPr="004E4291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53378FFD" w14:textId="77777777" w:rsidR="00976AA0" w:rsidRPr="004E4291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  <w:p w14:paraId="159BACB6" w14:textId="77777777" w:rsidR="00976AA0" w:rsidRPr="004E4291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03D86C1" w14:textId="77777777" w:rsidR="00976AA0" w:rsidRPr="004E4291" w:rsidRDefault="00976AA0" w:rsidP="00976AA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23675C47" w14:textId="77777777" w:rsidR="00976AA0" w:rsidRPr="004E4291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4F4BD22E" w14:textId="77777777" w:rsidR="00976AA0" w:rsidRPr="004E4291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  <w:p w14:paraId="2ACB0601" w14:textId="77777777" w:rsidR="00976AA0" w:rsidRPr="004E4291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9B21F4B" w14:textId="77777777" w:rsidR="00976AA0" w:rsidRPr="004E4291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1674C4C" w14:textId="77777777" w:rsidR="00976AA0" w:rsidRPr="004E4291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76AA0" w:rsidRPr="004E4291" w14:paraId="4518FFD7" w14:textId="77777777" w:rsidTr="00632F91">
        <w:tc>
          <w:tcPr>
            <w:tcW w:w="2358" w:type="dxa"/>
            <w:vAlign w:val="bottom"/>
          </w:tcPr>
          <w:p w14:paraId="6F4A6A43" w14:textId="77777777" w:rsidR="00976AA0" w:rsidRPr="004E4291" w:rsidRDefault="00976AA0" w:rsidP="00182B95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14DB88BA" w14:textId="0AF314C5" w:rsidR="00976AA0" w:rsidRPr="004E4291" w:rsidRDefault="00976AA0" w:rsidP="00182B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E429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E4291" w:rsidRPr="004E4291" w14:paraId="629B4BC9" w14:textId="77777777" w:rsidTr="00493C3D">
        <w:tc>
          <w:tcPr>
            <w:tcW w:w="2358" w:type="dxa"/>
            <w:shd w:val="clear" w:color="auto" w:fill="auto"/>
            <w:vAlign w:val="bottom"/>
          </w:tcPr>
          <w:p w14:paraId="6B1BC4C1" w14:textId="77777777" w:rsidR="004E4291" w:rsidRPr="004E4291" w:rsidRDefault="004E4291" w:rsidP="004E4291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ขายต่างประเทศ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357FE4D" w14:textId="34E71CF6" w:rsidR="004E4291" w:rsidRPr="004E4291" w:rsidRDefault="00581B2D" w:rsidP="004E42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1C38FE4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673CEFB" w14:textId="5FA0DFB5" w:rsidR="004E4291" w:rsidRPr="004E4291" w:rsidRDefault="00581B2D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12,520,668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D85304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CF5BD81" w14:textId="643590C6" w:rsidR="004E4291" w:rsidRPr="004E4291" w:rsidRDefault="00A3724E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12,520,668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A740422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FCF795F" w14:textId="23F91898" w:rsidR="004E4291" w:rsidRPr="004E4291" w:rsidRDefault="004E4291" w:rsidP="004E4291">
            <w:pPr>
              <w:tabs>
                <w:tab w:val="decimal" w:pos="53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5701670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819BA3B" w14:textId="3D2398B2" w:rsidR="004E4291" w:rsidRPr="004E4291" w:rsidRDefault="009935A8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4E4291"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251</w:t>
            </w:r>
            <w:r w:rsidR="004E4291"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E0A205C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588225E" w14:textId="0847B87E" w:rsidR="004E4291" w:rsidRPr="004E4291" w:rsidRDefault="009935A8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4E4291"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251</w:t>
            </w:r>
            <w:r w:rsidR="004E4291"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501</w:t>
            </w:r>
          </w:p>
        </w:tc>
      </w:tr>
      <w:tr w:rsidR="004E4291" w:rsidRPr="004E4291" w14:paraId="70C1C7D3" w14:textId="77777777" w:rsidTr="00493C3D">
        <w:tc>
          <w:tcPr>
            <w:tcW w:w="2358" w:type="dxa"/>
            <w:shd w:val="clear" w:color="auto" w:fill="auto"/>
            <w:vAlign w:val="bottom"/>
          </w:tcPr>
          <w:p w14:paraId="7AB73D7A" w14:textId="77777777" w:rsidR="004E4291" w:rsidRPr="004E4291" w:rsidRDefault="004E4291" w:rsidP="004E4291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2BE5AE4" w14:textId="5B22ECA9" w:rsidR="004E4291" w:rsidRPr="004E4291" w:rsidRDefault="00581B2D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9,578,463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B1DA7C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11791FA" w14:textId="693A8B51" w:rsidR="004E4291" w:rsidRPr="004E4291" w:rsidRDefault="00581B2D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35,236,</w:t>
            </w:r>
            <w:r w:rsidR="00A3724E">
              <w:rPr>
                <w:rFonts w:asciiTheme="majorBidi" w:hAnsiTheme="majorBidi" w:cstheme="majorBidi"/>
                <w:sz w:val="26"/>
                <w:szCs w:val="26"/>
              </w:rPr>
              <w:t>685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047EFDF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2CA25DE" w14:textId="31FD0B85" w:rsidR="004E4291" w:rsidRPr="004E4291" w:rsidRDefault="00A3724E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44,815,148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01B5FD5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65385255" w14:textId="051E8373" w:rsidR="004E4291" w:rsidRPr="004E4291" w:rsidRDefault="009935A8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4E4291" w:rsidRPr="004E42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761</w:t>
            </w:r>
            <w:r w:rsidR="004E4291" w:rsidRPr="004E42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CBB6CB5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7D462FD2" w14:textId="664C90ED" w:rsidR="004E4291" w:rsidRPr="004E4291" w:rsidRDefault="009935A8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4E4291"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</w:t>
            </w:r>
            <w:r w:rsidR="004E4291"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08A583DA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0BFFFB6" w14:textId="1FD50FA2" w:rsidR="004E4291" w:rsidRPr="004E4291" w:rsidRDefault="009935A8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4E4291"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087</w:t>
            </w:r>
            <w:r w:rsidR="004E4291"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175</w:t>
            </w:r>
          </w:p>
        </w:tc>
      </w:tr>
      <w:tr w:rsidR="004E4291" w:rsidRPr="004E4291" w14:paraId="5516523A" w14:textId="77777777" w:rsidTr="00493C3D">
        <w:tc>
          <w:tcPr>
            <w:tcW w:w="2358" w:type="dxa"/>
            <w:shd w:val="clear" w:color="auto" w:fill="auto"/>
            <w:vAlign w:val="bottom"/>
          </w:tcPr>
          <w:p w14:paraId="551BDA45" w14:textId="77777777" w:rsidR="004E4291" w:rsidRPr="004E4291" w:rsidRDefault="004E4291" w:rsidP="004E4291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16335" w14:textId="7D9B43E1" w:rsidR="004E4291" w:rsidRPr="004E4291" w:rsidRDefault="00581B2D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(1,724,739)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97AF6F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22499" w14:textId="218B0AF5" w:rsidR="004E4291" w:rsidRPr="004E4291" w:rsidRDefault="00A3724E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(16,691,292)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B2AB05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7A373" w14:textId="4A811025" w:rsidR="004E4291" w:rsidRPr="004E4291" w:rsidRDefault="00A3724E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(18,416,031)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2265B4D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748981B8" w14:textId="723367D6" w:rsidR="004E4291" w:rsidRPr="004E4291" w:rsidRDefault="004E4291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037</w:t>
            </w:r>
            <w:r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534</w:t>
            </w:r>
            <w:r w:rsidRPr="004E429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A426D7F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416F9281" w14:textId="211B660F" w:rsidR="004E4291" w:rsidRPr="004E4291" w:rsidRDefault="004E4291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025</w:t>
            </w:r>
            <w:r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372</w:t>
            </w:r>
            <w:r w:rsidRPr="004E429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05431E2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A8ED4" w14:textId="1A804DBF" w:rsidR="004E4291" w:rsidRPr="004E4291" w:rsidRDefault="004E4291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062</w:t>
            </w:r>
            <w:r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906</w:t>
            </w:r>
            <w:r w:rsidRPr="004E429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E4291" w:rsidRPr="00533DFC" w14:paraId="3AE20F1E" w14:textId="77777777" w:rsidTr="00493C3D">
        <w:tc>
          <w:tcPr>
            <w:tcW w:w="2358" w:type="dxa"/>
            <w:shd w:val="clear" w:color="auto" w:fill="auto"/>
            <w:vAlign w:val="bottom"/>
          </w:tcPr>
          <w:p w14:paraId="545D5489" w14:textId="77777777" w:rsidR="004E4291" w:rsidRPr="004E4291" w:rsidRDefault="004E4291" w:rsidP="004E429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E429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80E0F7" w14:textId="4C4CD725" w:rsidR="004E4291" w:rsidRPr="004E4291" w:rsidRDefault="00581B2D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7,853,724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A432B5D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E35B23" w14:textId="7067DB4D" w:rsidR="004E4291" w:rsidRPr="004E4291" w:rsidRDefault="00A3724E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31,066,061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2C2B13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D5E2D" w14:textId="4417DB1F" w:rsidR="004E4291" w:rsidRPr="004E4291" w:rsidRDefault="00EE1DC9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38,919,785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F92E23B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DAAE7" w14:textId="1D69FC9F" w:rsidR="004E4291" w:rsidRPr="004E4291" w:rsidRDefault="009935A8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4E4291" w:rsidRPr="004E42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723</w:t>
            </w:r>
            <w:r w:rsidR="004E4291" w:rsidRPr="004E42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E9245F8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32411" w14:textId="45F6B443" w:rsidR="004E4291" w:rsidRPr="004E4291" w:rsidRDefault="009935A8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</w:t>
            </w:r>
            <w:r w:rsidR="004E4291" w:rsidRPr="004E42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552</w:t>
            </w:r>
            <w:r w:rsidR="004E4291" w:rsidRPr="004E42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3DB8C72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A7DD4F" w14:textId="17F797AE" w:rsidR="004E4291" w:rsidRPr="004E4291" w:rsidRDefault="009935A8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</w:t>
            </w:r>
            <w:r w:rsidR="004E4291" w:rsidRPr="004E42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275</w:t>
            </w:r>
            <w:r w:rsidR="004E4291" w:rsidRPr="004E42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770</w:t>
            </w:r>
          </w:p>
        </w:tc>
      </w:tr>
    </w:tbl>
    <w:p w14:paraId="0D6ACF90" w14:textId="77777777" w:rsidR="002D4424" w:rsidRPr="00533DFC" w:rsidRDefault="002D4424" w:rsidP="00493C3D">
      <w:pPr>
        <w:pStyle w:val="Bo-Blankline"/>
        <w:rPr>
          <w:highlight w:val="yellow"/>
          <w:lang w:val="en-US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2D4424" w:rsidRPr="00533DFC" w14:paraId="7969D8A1" w14:textId="77777777" w:rsidTr="00632F91">
        <w:tc>
          <w:tcPr>
            <w:tcW w:w="2358" w:type="dxa"/>
            <w:vAlign w:val="bottom"/>
          </w:tcPr>
          <w:p w14:paraId="55A97CBC" w14:textId="77777777" w:rsidR="002D4424" w:rsidRPr="00533DFC" w:rsidRDefault="002D4424" w:rsidP="00493C3D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622325B1" w14:textId="77777777" w:rsidR="002D4424" w:rsidRPr="004E4291" w:rsidRDefault="002D4424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1039" w:rsidRPr="00533DFC" w14:paraId="01323047" w14:textId="77777777" w:rsidTr="00632F91">
        <w:tc>
          <w:tcPr>
            <w:tcW w:w="2358" w:type="dxa"/>
            <w:vAlign w:val="bottom"/>
          </w:tcPr>
          <w:p w14:paraId="6CA896D1" w14:textId="77777777" w:rsidR="006F1039" w:rsidRPr="00533DFC" w:rsidRDefault="006F1039" w:rsidP="00493C3D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14:paraId="1AAEB35C" w14:textId="571CF1AE" w:rsidR="006F1039" w:rsidRPr="004E4291" w:rsidRDefault="009935A8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B238566" w14:textId="77777777" w:rsidR="006F1039" w:rsidRPr="004E4291" w:rsidRDefault="006F1039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14:paraId="5CC15DA3" w14:textId="50C524E1" w:rsidR="006F1039" w:rsidRPr="004E4291" w:rsidRDefault="009935A8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6F1039" w:rsidRPr="00533DFC" w14:paraId="1426162C" w14:textId="77777777" w:rsidTr="00632F91">
        <w:tc>
          <w:tcPr>
            <w:tcW w:w="2358" w:type="dxa"/>
            <w:vAlign w:val="bottom"/>
          </w:tcPr>
          <w:p w14:paraId="7D72C325" w14:textId="77777777" w:rsidR="006F1039" w:rsidRPr="004E4291" w:rsidRDefault="006F1039" w:rsidP="00493C3D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36B55ADA" w14:textId="77777777" w:rsidR="006F1039" w:rsidRPr="004E4291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666B3EAD" w14:textId="77777777" w:rsidR="006F1039" w:rsidRPr="004E4291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  <w:p w14:paraId="3B5058C0" w14:textId="77777777" w:rsidR="006F1039" w:rsidRPr="004E4291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146998CA" w14:textId="77777777" w:rsidR="006F1039" w:rsidRPr="004E4291" w:rsidRDefault="006F1039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32174B76" w14:textId="77777777" w:rsidR="006F1039" w:rsidRPr="004E4291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42B6ABAF" w14:textId="77777777" w:rsidR="006F1039" w:rsidRPr="004E4291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  <w:p w14:paraId="74E52CCA" w14:textId="77777777" w:rsidR="006F1039" w:rsidRPr="004E4291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16F447E2" w14:textId="77777777" w:rsidR="006F1039" w:rsidRPr="004E4291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34765E60" w14:textId="77777777" w:rsidR="006F1039" w:rsidRPr="004E4291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C0F6856" w14:textId="77777777" w:rsidR="006F1039" w:rsidRPr="004E4291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36226E74" w14:textId="77777777" w:rsidR="006F1039" w:rsidRPr="004E4291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61F42F5B" w14:textId="77777777" w:rsidR="006F1039" w:rsidRPr="004E4291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  <w:p w14:paraId="6FC9A061" w14:textId="77777777" w:rsidR="006F1039" w:rsidRPr="004E4291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51A9FC7" w14:textId="77777777" w:rsidR="006F1039" w:rsidRPr="004E4291" w:rsidRDefault="006F1039" w:rsidP="00493C3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970568F" w14:textId="77777777" w:rsidR="006F1039" w:rsidRPr="004E4291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35B56771" w14:textId="77777777" w:rsidR="006F1039" w:rsidRPr="004E4291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  <w:p w14:paraId="0B4E3C6F" w14:textId="77777777" w:rsidR="006F1039" w:rsidRPr="004E4291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37134C2" w14:textId="77777777" w:rsidR="006F1039" w:rsidRPr="004E4291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3901C66D" w14:textId="77777777" w:rsidR="006F1039" w:rsidRPr="004E4291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F1039" w:rsidRPr="00533DFC" w14:paraId="4550EB1F" w14:textId="77777777" w:rsidTr="00632F91">
        <w:tc>
          <w:tcPr>
            <w:tcW w:w="2358" w:type="dxa"/>
            <w:vAlign w:val="bottom"/>
          </w:tcPr>
          <w:p w14:paraId="142D4FE8" w14:textId="77777777" w:rsidR="006F1039" w:rsidRPr="004E4291" w:rsidRDefault="006F1039" w:rsidP="00493C3D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295F3A6B" w14:textId="77777777" w:rsidR="006F1039" w:rsidRPr="004E4291" w:rsidRDefault="006F1039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E429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E4291" w:rsidRPr="00533DFC" w14:paraId="015CB7D8" w14:textId="77777777" w:rsidTr="00493C3D">
        <w:tc>
          <w:tcPr>
            <w:tcW w:w="2358" w:type="dxa"/>
            <w:vAlign w:val="bottom"/>
          </w:tcPr>
          <w:p w14:paraId="4C58CC58" w14:textId="77777777" w:rsidR="004E4291" w:rsidRPr="004E4291" w:rsidRDefault="004E4291" w:rsidP="004E4291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ขายต่างประเทศ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5A41BC5" w14:textId="623E15E5" w:rsidR="004E4291" w:rsidRPr="004E4291" w:rsidRDefault="00EE1DC9" w:rsidP="004E42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3CA1934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B35A20D" w14:textId="4788D729" w:rsidR="004E4291" w:rsidRPr="004E4291" w:rsidRDefault="00EE1DC9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411,216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396B579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7BCBA66" w14:textId="231636FB" w:rsidR="004E4291" w:rsidRPr="004E4291" w:rsidRDefault="00EE1DC9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411,216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E47B3EB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FCE288C" w14:textId="7BF52D4C" w:rsidR="004E4291" w:rsidRPr="004E4291" w:rsidRDefault="004E4291" w:rsidP="004E42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2F6452C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7CC8794E" w14:textId="73B8DD19" w:rsidR="004E4291" w:rsidRPr="004E4291" w:rsidRDefault="009935A8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584</w:t>
            </w:r>
            <w:r w:rsidR="004E4291"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1E29AC0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D578380" w14:textId="02589FD8" w:rsidR="004E4291" w:rsidRPr="004E4291" w:rsidRDefault="009935A8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584</w:t>
            </w:r>
            <w:r w:rsidR="004E4291"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899</w:t>
            </w:r>
          </w:p>
        </w:tc>
      </w:tr>
      <w:tr w:rsidR="004E4291" w:rsidRPr="00533DFC" w14:paraId="6569E5AB" w14:textId="77777777" w:rsidTr="00493C3D">
        <w:tc>
          <w:tcPr>
            <w:tcW w:w="2358" w:type="dxa"/>
            <w:vAlign w:val="bottom"/>
          </w:tcPr>
          <w:p w14:paraId="5D0593FC" w14:textId="77777777" w:rsidR="004E4291" w:rsidRPr="004E4291" w:rsidRDefault="004E4291" w:rsidP="004E4291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4291">
              <w:rPr>
                <w:rFonts w:asciiTheme="majorBidi" w:hAnsiTheme="majorBidi" w:cstheme="majorBidi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A0B256E" w14:textId="53263948" w:rsidR="004E4291" w:rsidRPr="004E4291" w:rsidRDefault="00EE1DC9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139,385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8A7CE11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8994B9A" w14:textId="2688C3F3" w:rsidR="004E4291" w:rsidRPr="004E4291" w:rsidRDefault="00EE1DC9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28,019,529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F61C39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BA5A945" w14:textId="7B7B2A0B" w:rsidR="004E4291" w:rsidRPr="004E4291" w:rsidRDefault="00EE1DC9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28,158,914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D5BB1ED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1C5C696" w14:textId="0241C36B" w:rsidR="004E4291" w:rsidRPr="004E4291" w:rsidRDefault="009935A8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</w:t>
            </w:r>
            <w:r w:rsidR="004E4291"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B603B23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5C994F8" w14:textId="06A72FC8" w:rsidR="004E4291" w:rsidRPr="004E4291" w:rsidRDefault="009935A8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4E4291"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564</w:t>
            </w:r>
            <w:r w:rsidR="004E4291"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164AD1B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3E51DBCC" w14:textId="34CAC125" w:rsidR="004E4291" w:rsidRPr="004E4291" w:rsidRDefault="009935A8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4E4291"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667</w:t>
            </w:r>
            <w:r w:rsidR="004E4291" w:rsidRPr="004E4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877</w:t>
            </w:r>
          </w:p>
        </w:tc>
      </w:tr>
      <w:tr w:rsidR="004E4291" w:rsidRPr="00533DFC" w14:paraId="499C0686" w14:textId="77777777" w:rsidTr="00493C3D">
        <w:tc>
          <w:tcPr>
            <w:tcW w:w="2358" w:type="dxa"/>
            <w:vAlign w:val="bottom"/>
          </w:tcPr>
          <w:p w14:paraId="2A9CB2AE" w14:textId="77777777" w:rsidR="004E4291" w:rsidRPr="004E4291" w:rsidRDefault="004E4291" w:rsidP="004E429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E429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F83B8" w14:textId="0103F2EB" w:rsidR="004E4291" w:rsidRPr="00000791" w:rsidRDefault="00EE1DC9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07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139,385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ED00C3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43074A" w14:textId="312B4AFA" w:rsidR="004E4291" w:rsidRPr="004E4291" w:rsidRDefault="00EE1DC9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28,430,745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77B828B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BCE1D" w14:textId="138B3C3C" w:rsidR="004E4291" w:rsidRPr="004E4291" w:rsidRDefault="00EE1DC9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28,570,130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F2EEA2D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AB0AA" w14:textId="08AC87C5" w:rsidR="004E4291" w:rsidRPr="004E4291" w:rsidRDefault="009935A8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103</w:t>
            </w:r>
            <w:r w:rsidR="004E4291" w:rsidRPr="004E42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1B84E62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403A2" w14:textId="2386A7FE" w:rsidR="004E4291" w:rsidRPr="004E4291" w:rsidRDefault="009935A8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</w:t>
            </w:r>
            <w:r w:rsidR="004E4291" w:rsidRPr="004E42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149</w:t>
            </w:r>
            <w:r w:rsidR="004E4291" w:rsidRPr="004E42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D2C2569" w14:textId="77777777" w:rsidR="004E4291" w:rsidRPr="004E4291" w:rsidRDefault="004E4291" w:rsidP="004E4291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3F287" w14:textId="28B1BE02" w:rsidR="004E4291" w:rsidRPr="004E4291" w:rsidRDefault="009935A8" w:rsidP="004E429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</w:t>
            </w:r>
            <w:r w:rsidR="004E4291" w:rsidRPr="004E42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252</w:t>
            </w:r>
            <w:r w:rsidR="004E4291" w:rsidRPr="004E42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776</w:t>
            </w:r>
          </w:p>
        </w:tc>
      </w:tr>
    </w:tbl>
    <w:p w14:paraId="5128B72B" w14:textId="77777777" w:rsidR="009008DB" w:rsidRPr="00533DFC" w:rsidRDefault="009008D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en-US"/>
        </w:rPr>
      </w:pPr>
      <w:r w:rsidRPr="00533DFC">
        <w:rPr>
          <w:rFonts w:asciiTheme="majorBidi" w:hAnsiTheme="majorBidi" w:cstheme="majorBidi"/>
          <w:highlight w:val="yellow"/>
          <w:cs/>
        </w:rPr>
        <w:br w:type="page"/>
      </w:r>
    </w:p>
    <w:p w14:paraId="2207BAB3" w14:textId="77777777" w:rsidR="00F90B1F" w:rsidRPr="004E4291" w:rsidRDefault="007B2482" w:rsidP="00E17370">
      <w:pPr>
        <w:pStyle w:val="Caption"/>
        <w:ind w:hanging="900"/>
        <w:rPr>
          <w:rFonts w:asciiTheme="majorBidi" w:hAnsiTheme="majorBidi" w:cstheme="majorBidi"/>
        </w:rPr>
      </w:pPr>
      <w:r w:rsidRPr="004E4291">
        <w:rPr>
          <w:rFonts w:asciiTheme="majorBidi" w:hAnsiTheme="majorBidi" w:cstheme="majorBidi"/>
          <w:cs/>
        </w:rPr>
        <w:lastRenderedPageBreak/>
        <w:t>กำไรต่อหุ้น</w:t>
      </w:r>
      <w:r w:rsidR="00C9729C" w:rsidRPr="004E4291">
        <w:rPr>
          <w:rFonts w:asciiTheme="majorBidi" w:hAnsiTheme="majorBidi" w:cstheme="majorBidi"/>
          <w:cs/>
        </w:rPr>
        <w:t>ขั้นพื้นฐาน</w:t>
      </w:r>
    </w:p>
    <w:p w14:paraId="1D9239D9" w14:textId="77777777" w:rsidR="00F90B1F" w:rsidRPr="004E4291" w:rsidRDefault="00F90B1F" w:rsidP="002F0F40">
      <w:pPr>
        <w:pStyle w:val="Bo-Blankline"/>
        <w:rPr>
          <w:lang w:val="en-US"/>
        </w:rPr>
      </w:pPr>
    </w:p>
    <w:p w14:paraId="0DC204FD" w14:textId="45888637" w:rsidR="00607291" w:rsidRPr="004E4291" w:rsidRDefault="000712EB" w:rsidP="0036275B">
      <w:pPr>
        <w:pStyle w:val="Bo-C1Content"/>
        <w:rPr>
          <w:rFonts w:asciiTheme="majorBidi" w:hAnsiTheme="majorBidi" w:cstheme="majorBidi"/>
        </w:rPr>
      </w:pPr>
      <w:r w:rsidRPr="004E4291">
        <w:rPr>
          <w:rFonts w:asciiTheme="majorBidi" w:hAnsiTheme="majorBidi" w:cstheme="majorBidi"/>
          <w:spacing w:val="4"/>
          <w:cs/>
        </w:rPr>
        <w:t xml:space="preserve">กำไรต่อหุ้นขั้นพื้นฐานสำหรับแต่ละปีสิ้นสุดวันที่ </w:t>
      </w:r>
      <w:r w:rsidR="009935A8" w:rsidRPr="009935A8">
        <w:rPr>
          <w:rFonts w:asciiTheme="majorBidi" w:hAnsiTheme="majorBidi" w:cstheme="majorBidi"/>
          <w:spacing w:val="4"/>
          <w:lang w:val="en-US"/>
        </w:rPr>
        <w:t>31</w:t>
      </w:r>
      <w:r w:rsidRPr="004E4291">
        <w:rPr>
          <w:rFonts w:asciiTheme="majorBidi" w:hAnsiTheme="majorBidi" w:cstheme="majorBidi"/>
          <w:spacing w:val="4"/>
          <w:cs/>
        </w:rPr>
        <w:t xml:space="preserve"> ธันวาคม </w:t>
      </w:r>
      <w:r w:rsidR="009935A8" w:rsidRPr="009935A8">
        <w:rPr>
          <w:rFonts w:asciiTheme="majorBidi" w:hAnsiTheme="majorBidi" w:cstheme="majorBidi"/>
          <w:spacing w:val="4"/>
          <w:lang w:val="en-US"/>
        </w:rPr>
        <w:t>2564</w:t>
      </w:r>
      <w:r w:rsidR="00976AA0" w:rsidRPr="004E4291">
        <w:rPr>
          <w:rFonts w:asciiTheme="majorBidi" w:hAnsiTheme="majorBidi" w:cstheme="majorBidi"/>
          <w:spacing w:val="4"/>
          <w:cs/>
        </w:rPr>
        <w:t xml:space="preserve"> </w:t>
      </w:r>
      <w:r w:rsidRPr="004E4291">
        <w:rPr>
          <w:rFonts w:asciiTheme="majorBidi" w:hAnsiTheme="majorBidi" w:cstheme="majorBidi"/>
          <w:spacing w:val="4"/>
          <w:cs/>
        </w:rPr>
        <w:t xml:space="preserve">และ </w:t>
      </w:r>
      <w:r w:rsidR="009935A8" w:rsidRPr="009935A8">
        <w:rPr>
          <w:rFonts w:asciiTheme="majorBidi" w:hAnsiTheme="majorBidi" w:cstheme="majorBidi"/>
          <w:spacing w:val="4"/>
          <w:lang w:val="en-US"/>
        </w:rPr>
        <w:t>2563</w:t>
      </w:r>
      <w:r w:rsidR="005E7F3E" w:rsidRPr="004E4291">
        <w:rPr>
          <w:rFonts w:asciiTheme="majorBidi" w:hAnsiTheme="majorBidi" w:cstheme="majorBidi"/>
          <w:spacing w:val="4"/>
        </w:rPr>
        <w:t xml:space="preserve"> </w:t>
      </w:r>
      <w:r w:rsidRPr="004E4291">
        <w:rPr>
          <w:rFonts w:asciiTheme="majorBidi" w:hAnsiTheme="majorBidi" w:cstheme="majorBidi"/>
          <w:spacing w:val="4"/>
          <w:cs/>
        </w:rPr>
        <w:t>คำนวณจากกำ</w:t>
      </w:r>
      <w:r w:rsidR="00E40410" w:rsidRPr="004E4291">
        <w:rPr>
          <w:rFonts w:asciiTheme="majorBidi" w:hAnsiTheme="majorBidi" w:cstheme="majorBidi"/>
          <w:spacing w:val="4"/>
          <w:cs/>
        </w:rPr>
        <w:t>ไร</w:t>
      </w:r>
      <w:r w:rsidRPr="004E4291">
        <w:rPr>
          <w:rFonts w:asciiTheme="majorBidi" w:hAnsiTheme="majorBidi" w:cstheme="majorBidi"/>
          <w:spacing w:val="4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="006F7991" w:rsidRPr="004E4291">
        <w:rPr>
          <w:rFonts w:asciiTheme="majorBidi" w:hAnsiTheme="majorBidi" w:cstheme="majorBidi"/>
          <w:spacing w:val="4"/>
        </w:rPr>
        <w:t xml:space="preserve"> </w:t>
      </w:r>
      <w:r w:rsidR="00333F88" w:rsidRPr="004E4291">
        <w:rPr>
          <w:rFonts w:asciiTheme="majorBidi" w:hAnsiTheme="majorBidi" w:cstheme="majorBidi"/>
          <w:spacing w:val="4"/>
          <w:cs/>
        </w:rPr>
        <w:t>โดย</w:t>
      </w:r>
      <w:r w:rsidR="006F7991" w:rsidRPr="004E4291">
        <w:rPr>
          <w:rFonts w:asciiTheme="majorBidi" w:hAnsiTheme="majorBidi" w:cstheme="majorBidi"/>
          <w:spacing w:val="4"/>
          <w:cs/>
        </w:rPr>
        <w:t>ได้</w:t>
      </w:r>
      <w:r w:rsidR="00B41D01" w:rsidRPr="004E4291">
        <w:rPr>
          <w:rFonts w:asciiTheme="majorBidi" w:hAnsiTheme="majorBidi" w:cstheme="majorBidi"/>
          <w:spacing w:val="4"/>
          <w:cs/>
        </w:rPr>
        <w:t>ปรับ</w:t>
      </w:r>
      <w:r w:rsidR="006F7991" w:rsidRPr="004E4291">
        <w:rPr>
          <w:rFonts w:asciiTheme="majorBidi" w:hAnsiTheme="majorBidi" w:cstheme="majorBidi"/>
          <w:spacing w:val="4"/>
          <w:cs/>
        </w:rPr>
        <w:t>กระทบ</w:t>
      </w:r>
      <w:r w:rsidR="00BC6502" w:rsidRPr="004E4291">
        <w:rPr>
          <w:rFonts w:asciiTheme="majorBidi" w:hAnsiTheme="majorBidi" w:cstheme="majorBidi"/>
          <w:spacing w:val="4"/>
          <w:cs/>
        </w:rPr>
        <w:t>จำนวน</w:t>
      </w:r>
      <w:r w:rsidR="004D3A0B" w:rsidRPr="004E4291">
        <w:rPr>
          <w:rFonts w:asciiTheme="majorBidi" w:hAnsiTheme="majorBidi" w:cstheme="majorBidi" w:hint="cs"/>
          <w:spacing w:val="4"/>
          <w:cs/>
        </w:rPr>
        <w:t>หุ้นทุนซื้อคืน</w:t>
      </w:r>
      <w:r w:rsidRPr="004E4291">
        <w:rPr>
          <w:rFonts w:asciiTheme="majorBidi" w:hAnsiTheme="majorBidi" w:cstheme="majorBidi"/>
          <w:spacing w:val="4"/>
          <w:cs/>
        </w:rPr>
        <w:t xml:space="preserve"> โดยแสดงการคำนวณดังนี้</w:t>
      </w:r>
    </w:p>
    <w:p w14:paraId="67461881" w14:textId="77777777" w:rsidR="009008DB" w:rsidRPr="00533DFC" w:rsidRDefault="009008DB" w:rsidP="002F0F40">
      <w:pPr>
        <w:pStyle w:val="Bo-Blankline"/>
        <w:rPr>
          <w:highlight w:val="yellow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552BC4" w:rsidRPr="002E5037" w14:paraId="403E75A4" w14:textId="77777777" w:rsidTr="008437E1">
        <w:tc>
          <w:tcPr>
            <w:tcW w:w="3673" w:type="dxa"/>
          </w:tcPr>
          <w:p w14:paraId="0726E85B" w14:textId="77777777" w:rsidR="00552BC4" w:rsidRPr="002E5037" w:rsidRDefault="00552BC4" w:rsidP="001E17D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7AAC9637" w14:textId="77777777" w:rsidR="00552BC4" w:rsidRPr="002E5037" w:rsidRDefault="00552BC4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4A0BADCC" w14:textId="77777777" w:rsidR="00552BC4" w:rsidRPr="002E5037" w:rsidRDefault="00552BC4" w:rsidP="001E17D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3D1741A7" w14:textId="77777777" w:rsidR="00552BC4" w:rsidRPr="002E5037" w:rsidRDefault="00552BC4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F3E" w:rsidRPr="002E5037" w14:paraId="6A15EF3B" w14:textId="77777777" w:rsidTr="008437E1">
        <w:tc>
          <w:tcPr>
            <w:tcW w:w="3673" w:type="dxa"/>
          </w:tcPr>
          <w:p w14:paraId="3733E37A" w14:textId="77777777" w:rsidR="005E7F3E" w:rsidRPr="002E5037" w:rsidRDefault="005E7F3E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CAAA36C" w14:textId="71646F31" w:rsidR="005E7F3E" w:rsidRPr="002E5037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5" w:type="dxa"/>
          </w:tcPr>
          <w:p w14:paraId="194C59DA" w14:textId="77777777" w:rsidR="005E7F3E" w:rsidRPr="002E5037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11FBE17" w14:textId="70C8AB27" w:rsidR="005E7F3E" w:rsidRPr="002E5037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5" w:type="dxa"/>
          </w:tcPr>
          <w:p w14:paraId="59CC2D2E" w14:textId="77777777" w:rsidR="005E7F3E" w:rsidRPr="002E5037" w:rsidRDefault="005E7F3E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8EE19BA" w14:textId="01AC190F" w:rsidR="005E7F3E" w:rsidRPr="002E5037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5" w:type="dxa"/>
          </w:tcPr>
          <w:p w14:paraId="315DAA25" w14:textId="77777777" w:rsidR="005E7F3E" w:rsidRPr="002E5037" w:rsidRDefault="005E7F3E" w:rsidP="005E7F3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1552268" w14:textId="2D10816C" w:rsidR="005E7F3E" w:rsidRPr="002E5037" w:rsidRDefault="009935A8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6F1039" w:rsidRPr="002E5037" w14:paraId="76171362" w14:textId="77777777" w:rsidTr="008437E1">
        <w:tc>
          <w:tcPr>
            <w:tcW w:w="3673" w:type="dxa"/>
          </w:tcPr>
          <w:p w14:paraId="6687A996" w14:textId="77777777" w:rsidR="006F1039" w:rsidRPr="002E5037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7D81C2B2" w14:textId="77777777" w:rsidR="006F1039" w:rsidRPr="002E5037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50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E5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E503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2E5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2E50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5037" w:rsidRPr="002E5037" w14:paraId="12360941" w14:textId="77777777" w:rsidTr="006057BC">
        <w:tc>
          <w:tcPr>
            <w:tcW w:w="3673" w:type="dxa"/>
          </w:tcPr>
          <w:p w14:paraId="6E4F8604" w14:textId="77777777" w:rsidR="002E5037" w:rsidRPr="002E5037" w:rsidRDefault="002E5037" w:rsidP="002E5037">
            <w:pPr>
              <w:spacing w:line="240" w:lineRule="atLeast"/>
              <w:ind w:left="15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2E5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D54B8C" w14:textId="0BA8AEAC" w:rsidR="002E5037" w:rsidRPr="002E5037" w:rsidRDefault="00577CA9" w:rsidP="002E503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5,670,534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0C0430E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D93A0B" w14:textId="0ECB5377" w:rsidR="002E5037" w:rsidRPr="002E5037" w:rsidRDefault="009935A8" w:rsidP="002E503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E5037" w:rsidRPr="002E5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498</w:t>
            </w:r>
            <w:r w:rsidR="002E5037" w:rsidRPr="002E5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A94762F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86E022" w14:textId="50F9FCE2" w:rsidR="002E5037" w:rsidRPr="002E5037" w:rsidRDefault="00577CA9" w:rsidP="002E503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5,670,534</w:t>
            </w:r>
          </w:p>
        </w:tc>
        <w:tc>
          <w:tcPr>
            <w:tcW w:w="235" w:type="dxa"/>
            <w:vAlign w:val="bottom"/>
          </w:tcPr>
          <w:p w14:paraId="3D516A3E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14:paraId="7765A9F5" w14:textId="2603F14A" w:rsidR="002E5037" w:rsidRPr="002E5037" w:rsidRDefault="009935A8" w:rsidP="002E503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E5037" w:rsidRPr="002E5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498</w:t>
            </w:r>
            <w:r w:rsidR="002E5037" w:rsidRPr="002E5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</w:t>
            </w:r>
          </w:p>
        </w:tc>
      </w:tr>
      <w:tr w:rsidR="002E5037" w:rsidRPr="002E5037" w14:paraId="1ED149E0" w14:textId="77777777" w:rsidTr="006057BC">
        <w:tc>
          <w:tcPr>
            <w:tcW w:w="3673" w:type="dxa"/>
          </w:tcPr>
          <w:p w14:paraId="3E0DAFCC" w14:textId="77777777" w:rsidR="002E5037" w:rsidRPr="002E5037" w:rsidRDefault="002E5037" w:rsidP="002E5037">
            <w:pPr>
              <w:spacing w:line="240" w:lineRule="atLeas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2E1DECE4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4D15C11E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569E7104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17628D7B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ADA7828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14:paraId="6A407384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</w:tcPr>
          <w:p w14:paraId="459C78C0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E5037" w:rsidRPr="002E5037" w14:paraId="5B24DCC6" w14:textId="77777777" w:rsidTr="006057BC">
        <w:tc>
          <w:tcPr>
            <w:tcW w:w="3673" w:type="dxa"/>
          </w:tcPr>
          <w:p w14:paraId="5E0BCDF8" w14:textId="2049C9F3" w:rsidR="002E5037" w:rsidRPr="002E5037" w:rsidRDefault="002E5037" w:rsidP="002E503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E5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00" w:type="dxa"/>
            <w:shd w:val="clear" w:color="auto" w:fill="auto"/>
          </w:tcPr>
          <w:p w14:paraId="05E99AC2" w14:textId="06E21D7E" w:rsidR="002E5037" w:rsidRPr="002E5037" w:rsidRDefault="00577CA9" w:rsidP="002E503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19,180,500</w:t>
            </w:r>
          </w:p>
        </w:tc>
        <w:tc>
          <w:tcPr>
            <w:tcW w:w="235" w:type="dxa"/>
            <w:shd w:val="clear" w:color="auto" w:fill="auto"/>
          </w:tcPr>
          <w:p w14:paraId="6DE2BB06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2E2DB803" w14:textId="1513F33F" w:rsidR="002E5037" w:rsidRPr="002E5037" w:rsidRDefault="009935A8" w:rsidP="002E503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2E5037" w:rsidRPr="002E5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="002E5037" w:rsidRPr="002E5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5" w:type="dxa"/>
            <w:shd w:val="clear" w:color="auto" w:fill="auto"/>
          </w:tcPr>
          <w:p w14:paraId="2AF9150C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0A92B8D" w14:textId="48239D67" w:rsidR="002E5037" w:rsidRPr="002E5037" w:rsidRDefault="00577CA9" w:rsidP="002E503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19,180,500</w:t>
            </w:r>
          </w:p>
        </w:tc>
        <w:tc>
          <w:tcPr>
            <w:tcW w:w="235" w:type="dxa"/>
          </w:tcPr>
          <w:p w14:paraId="64F890EB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EDC7943" w14:textId="579311D0" w:rsidR="002E5037" w:rsidRPr="002E5037" w:rsidRDefault="009935A8" w:rsidP="002E503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2E5037" w:rsidRPr="002E5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="002E5037" w:rsidRPr="002E5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2E5037" w:rsidRPr="002E5037" w14:paraId="1C47C454" w14:textId="77777777" w:rsidTr="006057BC">
        <w:tc>
          <w:tcPr>
            <w:tcW w:w="3673" w:type="dxa"/>
          </w:tcPr>
          <w:p w14:paraId="00B26617" w14:textId="77777777" w:rsidR="002E5037" w:rsidRPr="002E5037" w:rsidRDefault="002E5037" w:rsidP="002E5037">
            <w:pPr>
              <w:spacing w:line="240" w:lineRule="atLeast"/>
              <w:ind w:right="-15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037">
              <w:rPr>
                <w:rFonts w:asciiTheme="majorBidi" w:hAnsi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200" w:type="dxa"/>
            <w:shd w:val="clear" w:color="auto" w:fill="auto"/>
          </w:tcPr>
          <w:p w14:paraId="57031F99" w14:textId="6FFE935B" w:rsidR="002E5037" w:rsidRPr="002E5037" w:rsidRDefault="00577CA9" w:rsidP="002E503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(78,642)</w:t>
            </w:r>
          </w:p>
        </w:tc>
        <w:tc>
          <w:tcPr>
            <w:tcW w:w="235" w:type="dxa"/>
            <w:shd w:val="clear" w:color="auto" w:fill="auto"/>
          </w:tcPr>
          <w:p w14:paraId="2DE026F9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0B43DD1A" w14:textId="00DC5F31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  <w:r w:rsidRPr="002E5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  <w:r w:rsidRPr="002E5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4585DC3A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B5E763C" w14:textId="5886ADE4" w:rsidR="002E5037" w:rsidRPr="002E5037" w:rsidRDefault="00577CA9" w:rsidP="002E5037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(78,642)</w:t>
            </w:r>
          </w:p>
        </w:tc>
        <w:tc>
          <w:tcPr>
            <w:tcW w:w="235" w:type="dxa"/>
          </w:tcPr>
          <w:p w14:paraId="31EABB7B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52735CD" w14:textId="114201AF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  <w:r w:rsidRPr="002E5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  <w:r w:rsidRPr="002E5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2E5037" w:rsidRPr="002E5037" w14:paraId="1E98C1E0" w14:textId="77777777" w:rsidTr="006057BC">
        <w:tc>
          <w:tcPr>
            <w:tcW w:w="3673" w:type="dxa"/>
            <w:vAlign w:val="bottom"/>
          </w:tcPr>
          <w:p w14:paraId="08438F9A" w14:textId="77777777" w:rsidR="002E5037" w:rsidRPr="002E5037" w:rsidRDefault="002E5037" w:rsidP="002E5037">
            <w:pPr>
              <w:spacing w:line="240" w:lineRule="atLeast"/>
              <w:ind w:left="151" w:hanging="15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E5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E8CC8E" w14:textId="386D002D" w:rsidR="002E5037" w:rsidRPr="002E5037" w:rsidRDefault="00577CA9" w:rsidP="002E503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19,101,858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7FC339C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4C137" w14:textId="0C471845" w:rsidR="002E5037" w:rsidRPr="002E5037" w:rsidRDefault="009935A8" w:rsidP="002E503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2E5037" w:rsidRPr="002E5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902</w:t>
            </w:r>
            <w:r w:rsidR="002E5037" w:rsidRPr="002E5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959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B8510C8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E18C2B" w14:textId="62AB17D1" w:rsidR="002E5037" w:rsidRPr="002E5037" w:rsidRDefault="00577CA9" w:rsidP="002E503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19,101,858</w:t>
            </w:r>
          </w:p>
        </w:tc>
        <w:tc>
          <w:tcPr>
            <w:tcW w:w="235" w:type="dxa"/>
            <w:vAlign w:val="bottom"/>
          </w:tcPr>
          <w:p w14:paraId="29CB25DA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7DE51" w14:textId="6535CF4C" w:rsidR="002E5037" w:rsidRPr="002E5037" w:rsidRDefault="009935A8" w:rsidP="002E503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2E5037" w:rsidRPr="002E5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902</w:t>
            </w:r>
            <w:r w:rsidR="002E5037" w:rsidRPr="002E5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959</w:t>
            </w:r>
          </w:p>
        </w:tc>
      </w:tr>
      <w:tr w:rsidR="002E5037" w:rsidRPr="00533DFC" w14:paraId="5EECA7FB" w14:textId="77777777" w:rsidTr="006057BC">
        <w:tc>
          <w:tcPr>
            <w:tcW w:w="3673" w:type="dxa"/>
            <w:vAlign w:val="bottom"/>
          </w:tcPr>
          <w:p w14:paraId="65527495" w14:textId="77777777" w:rsidR="002E5037" w:rsidRPr="002E5037" w:rsidRDefault="002E5037" w:rsidP="002E5037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E5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2E5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F598A" w14:textId="2A747A40" w:rsidR="002E5037" w:rsidRPr="002E5037" w:rsidRDefault="00577CA9" w:rsidP="002E5037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0.297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A2ABBB5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6FC78D" w14:textId="2A9D8FA3" w:rsidR="002E5037" w:rsidRPr="002E5037" w:rsidRDefault="009935A8" w:rsidP="002E5037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2E5037" w:rsidRPr="002E5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079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F4739ED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5FA70" w14:textId="15395159" w:rsidR="002E5037" w:rsidRPr="002E5037" w:rsidRDefault="00577CA9" w:rsidP="002E5037">
            <w:pPr>
              <w:spacing w:line="240" w:lineRule="atLeast"/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0.297</w:t>
            </w:r>
          </w:p>
        </w:tc>
        <w:tc>
          <w:tcPr>
            <w:tcW w:w="235" w:type="dxa"/>
            <w:vAlign w:val="bottom"/>
          </w:tcPr>
          <w:p w14:paraId="40E55D26" w14:textId="77777777" w:rsidR="002E5037" w:rsidRPr="002E5037" w:rsidRDefault="002E5037" w:rsidP="002E503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35911" w14:textId="4AA2B734" w:rsidR="002E5037" w:rsidRPr="002E5037" w:rsidRDefault="009935A8" w:rsidP="002E5037">
            <w:pPr>
              <w:spacing w:line="240" w:lineRule="atLeast"/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2E5037" w:rsidRPr="002E5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079</w:t>
            </w:r>
          </w:p>
        </w:tc>
      </w:tr>
    </w:tbl>
    <w:p w14:paraId="37F53AF9" w14:textId="77777777" w:rsidR="00A21577" w:rsidRPr="00533DFC" w:rsidRDefault="00A21577" w:rsidP="002F0F40">
      <w:pPr>
        <w:pStyle w:val="Bo-Blankline"/>
        <w:rPr>
          <w:highlight w:val="yellow"/>
        </w:rPr>
      </w:pPr>
    </w:p>
    <w:p w14:paraId="55E446C9" w14:textId="77777777" w:rsidR="007B2482" w:rsidRPr="002E5037" w:rsidRDefault="002769E8" w:rsidP="006F1039">
      <w:pPr>
        <w:pStyle w:val="Caption"/>
        <w:tabs>
          <w:tab w:val="clear" w:pos="540"/>
        </w:tabs>
        <w:spacing w:line="240" w:lineRule="atLeast"/>
        <w:ind w:left="547"/>
        <w:rPr>
          <w:rFonts w:asciiTheme="majorBidi" w:hAnsiTheme="majorBidi" w:cstheme="majorBidi"/>
        </w:rPr>
      </w:pPr>
      <w:r w:rsidRPr="002E5037">
        <w:rPr>
          <w:rFonts w:asciiTheme="majorBidi" w:hAnsiTheme="majorBidi" w:cstheme="majorBidi"/>
          <w:cs/>
        </w:rPr>
        <w:t>เงินปันผล</w:t>
      </w:r>
    </w:p>
    <w:p w14:paraId="317C6F2D" w14:textId="77777777" w:rsidR="002769E8" w:rsidRPr="00533DFC" w:rsidRDefault="002769E8" w:rsidP="002F0F40">
      <w:pPr>
        <w:pStyle w:val="Bo-Blankline"/>
        <w:rPr>
          <w:highlight w:val="yellow"/>
        </w:rPr>
      </w:pPr>
    </w:p>
    <w:p w14:paraId="64EBFECE" w14:textId="0FFF703E" w:rsidR="00A61786" w:rsidRDefault="00A61786" w:rsidP="00A61786">
      <w:pPr>
        <w:pStyle w:val="Bo-Blankline"/>
        <w:jc w:val="thaiDistribute"/>
        <w:rPr>
          <w:spacing w:val="-2"/>
          <w:sz w:val="30"/>
          <w:szCs w:val="30"/>
        </w:rPr>
      </w:pPr>
      <w:r w:rsidRPr="00C45A0D">
        <w:rPr>
          <w:spacing w:val="-2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9935A8" w:rsidRPr="009935A8">
        <w:rPr>
          <w:spacing w:val="-2"/>
          <w:sz w:val="30"/>
          <w:szCs w:val="30"/>
          <w:lang w:val="en-US"/>
        </w:rPr>
        <w:t>4</w:t>
      </w:r>
      <w:r w:rsidRPr="00C45A0D">
        <w:rPr>
          <w:spacing w:val="-2"/>
          <w:sz w:val="30"/>
          <w:szCs w:val="30"/>
          <w:cs/>
        </w:rPr>
        <w:t xml:space="preserve"> สิงหาคม </w:t>
      </w:r>
      <w:r w:rsidR="009935A8" w:rsidRPr="009935A8">
        <w:rPr>
          <w:spacing w:val="-2"/>
          <w:sz w:val="30"/>
          <w:szCs w:val="30"/>
          <w:lang w:val="en-US"/>
        </w:rPr>
        <w:t>2563</w:t>
      </w:r>
      <w:r w:rsidRPr="00C45A0D">
        <w:rPr>
          <w:spacing w:val="-2"/>
          <w:sz w:val="30"/>
          <w:szCs w:val="30"/>
          <w:cs/>
        </w:rPr>
        <w:t xml:space="preserve"> ที่ประชุมได้รับทราบการจ่ายเงินปันผลระหว่างกาลสำหรับปี </w:t>
      </w:r>
      <w:r w:rsidR="009935A8" w:rsidRPr="009935A8">
        <w:rPr>
          <w:spacing w:val="-2"/>
          <w:sz w:val="30"/>
          <w:szCs w:val="30"/>
          <w:lang w:val="en-US"/>
        </w:rPr>
        <w:t>2562</w:t>
      </w:r>
      <w:r w:rsidRPr="00C45A0D">
        <w:rPr>
          <w:spacing w:val="-2"/>
          <w:sz w:val="30"/>
          <w:szCs w:val="30"/>
          <w:cs/>
        </w:rPr>
        <w:t xml:space="preserve"> ในอัตราหุ้นละ </w:t>
      </w:r>
      <w:r w:rsidR="009935A8" w:rsidRPr="009935A8">
        <w:rPr>
          <w:spacing w:val="-2"/>
          <w:sz w:val="30"/>
          <w:szCs w:val="30"/>
          <w:lang w:val="en-US"/>
        </w:rPr>
        <w:t>0</w:t>
      </w:r>
      <w:r>
        <w:rPr>
          <w:spacing w:val="-2"/>
          <w:sz w:val="30"/>
          <w:szCs w:val="30"/>
        </w:rPr>
        <w:t>.</w:t>
      </w:r>
      <w:r w:rsidR="009935A8" w:rsidRPr="009935A8">
        <w:rPr>
          <w:spacing w:val="-2"/>
          <w:sz w:val="30"/>
          <w:szCs w:val="30"/>
          <w:lang w:val="en-US"/>
        </w:rPr>
        <w:t>06</w:t>
      </w:r>
      <w:r w:rsidRPr="00C45A0D">
        <w:rPr>
          <w:spacing w:val="-2"/>
          <w:sz w:val="30"/>
          <w:szCs w:val="30"/>
          <w:cs/>
        </w:rPr>
        <w:t xml:space="preserve"> บาท เป็นจำนวนเงิน </w:t>
      </w:r>
      <w:r w:rsidR="009935A8" w:rsidRPr="009935A8">
        <w:rPr>
          <w:spacing w:val="-2"/>
          <w:sz w:val="30"/>
          <w:szCs w:val="30"/>
          <w:lang w:val="en-US"/>
        </w:rPr>
        <w:t>1</w:t>
      </w:r>
      <w:r>
        <w:rPr>
          <w:spacing w:val="-2"/>
          <w:sz w:val="30"/>
          <w:szCs w:val="30"/>
        </w:rPr>
        <w:t>,</w:t>
      </w:r>
      <w:r w:rsidR="009935A8" w:rsidRPr="009935A8">
        <w:rPr>
          <w:spacing w:val="-2"/>
          <w:sz w:val="30"/>
          <w:szCs w:val="30"/>
          <w:lang w:val="en-US"/>
        </w:rPr>
        <w:t>149</w:t>
      </w:r>
      <w:r>
        <w:rPr>
          <w:spacing w:val="-2"/>
          <w:sz w:val="30"/>
          <w:szCs w:val="30"/>
        </w:rPr>
        <w:t>.</w:t>
      </w:r>
      <w:r w:rsidR="009935A8" w:rsidRPr="009935A8">
        <w:rPr>
          <w:spacing w:val="-2"/>
          <w:sz w:val="30"/>
          <w:szCs w:val="30"/>
          <w:lang w:val="en-US"/>
        </w:rPr>
        <w:t>20</w:t>
      </w:r>
      <w:r w:rsidRPr="00C45A0D">
        <w:rPr>
          <w:spacing w:val="-2"/>
          <w:sz w:val="30"/>
          <w:szCs w:val="30"/>
          <w:cs/>
        </w:rPr>
        <w:t xml:space="preserve"> ล้านบาท เงินปันผลระหว่างกาลดังกล่าวได้รวมเงินปันผลระหว่างกาลในอัตราหุ้นละ </w:t>
      </w:r>
      <w:r w:rsidR="009935A8" w:rsidRPr="009935A8">
        <w:rPr>
          <w:spacing w:val="-2"/>
          <w:sz w:val="30"/>
          <w:szCs w:val="30"/>
          <w:lang w:val="en-US"/>
        </w:rPr>
        <w:t>0</w:t>
      </w:r>
      <w:r>
        <w:rPr>
          <w:spacing w:val="-2"/>
          <w:sz w:val="30"/>
          <w:szCs w:val="30"/>
        </w:rPr>
        <w:t>.</w:t>
      </w:r>
      <w:r w:rsidR="009935A8" w:rsidRPr="009935A8">
        <w:rPr>
          <w:spacing w:val="-2"/>
          <w:sz w:val="30"/>
          <w:szCs w:val="30"/>
          <w:lang w:val="en-US"/>
        </w:rPr>
        <w:t>03</w:t>
      </w:r>
      <w:r w:rsidRPr="00C45A0D">
        <w:rPr>
          <w:spacing w:val="-2"/>
          <w:sz w:val="30"/>
          <w:szCs w:val="30"/>
          <w:cs/>
        </w:rPr>
        <w:t xml:space="preserve"> บาท ซึ่งบริษัทได้จ่ายให้กับผู้ถือหุ้นของบริษัทแล้วในระหว่างปี </w:t>
      </w:r>
      <w:r w:rsidR="009935A8" w:rsidRPr="009935A8">
        <w:rPr>
          <w:spacing w:val="-2"/>
          <w:sz w:val="30"/>
          <w:szCs w:val="30"/>
          <w:lang w:val="en-US"/>
        </w:rPr>
        <w:t>2562</w:t>
      </w:r>
      <w:r w:rsidRPr="00C45A0D">
        <w:rPr>
          <w:spacing w:val="-2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 w:rsidR="009935A8" w:rsidRPr="009935A8">
        <w:rPr>
          <w:spacing w:val="-2"/>
          <w:sz w:val="30"/>
          <w:szCs w:val="30"/>
          <w:lang w:val="en-US"/>
        </w:rPr>
        <w:t>0</w:t>
      </w:r>
      <w:r>
        <w:rPr>
          <w:spacing w:val="-2"/>
          <w:sz w:val="30"/>
          <w:szCs w:val="30"/>
        </w:rPr>
        <w:t>.</w:t>
      </w:r>
      <w:r w:rsidR="009935A8" w:rsidRPr="009935A8">
        <w:rPr>
          <w:spacing w:val="-2"/>
          <w:sz w:val="30"/>
          <w:szCs w:val="30"/>
          <w:lang w:val="en-US"/>
        </w:rPr>
        <w:t>03</w:t>
      </w:r>
      <w:r w:rsidRPr="00C45A0D">
        <w:rPr>
          <w:spacing w:val="-2"/>
          <w:sz w:val="30"/>
          <w:szCs w:val="30"/>
          <w:cs/>
        </w:rPr>
        <w:t xml:space="preserve"> บาท คิดเป็นจำนวนเงินรวม </w:t>
      </w:r>
      <w:r w:rsidR="009935A8" w:rsidRPr="009935A8">
        <w:rPr>
          <w:spacing w:val="-2"/>
          <w:sz w:val="30"/>
          <w:szCs w:val="30"/>
          <w:lang w:val="en-US"/>
        </w:rPr>
        <w:t>573</w:t>
      </w:r>
      <w:r>
        <w:rPr>
          <w:spacing w:val="-2"/>
          <w:sz w:val="30"/>
          <w:szCs w:val="30"/>
        </w:rPr>
        <w:t>.</w:t>
      </w:r>
      <w:r w:rsidR="009935A8" w:rsidRPr="009935A8">
        <w:rPr>
          <w:spacing w:val="-2"/>
          <w:sz w:val="30"/>
          <w:szCs w:val="30"/>
          <w:lang w:val="en-US"/>
        </w:rPr>
        <w:t>78</w:t>
      </w:r>
      <w:r w:rsidRPr="00C45A0D">
        <w:rPr>
          <w:spacing w:val="-2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เงินปันผลดังกล่าวได้จ่ายให้แก่ผู้ถือหุ้นในเดือนพฤษภาคม </w:t>
      </w:r>
      <w:r w:rsidR="009935A8" w:rsidRPr="009935A8">
        <w:rPr>
          <w:spacing w:val="-2"/>
          <w:sz w:val="30"/>
          <w:szCs w:val="30"/>
          <w:lang w:val="en-US"/>
        </w:rPr>
        <w:t>2563</w:t>
      </w:r>
      <w:r w:rsidRPr="00C45A0D">
        <w:rPr>
          <w:spacing w:val="-2"/>
          <w:sz w:val="30"/>
          <w:szCs w:val="30"/>
          <w:cs/>
        </w:rPr>
        <w:t xml:space="preserve"> และไม่เสนอจ่ายเงินปันผลประจำปี </w:t>
      </w:r>
      <w:r w:rsidR="009935A8" w:rsidRPr="009935A8">
        <w:rPr>
          <w:spacing w:val="-2"/>
          <w:sz w:val="30"/>
          <w:szCs w:val="30"/>
          <w:lang w:val="en-US"/>
        </w:rPr>
        <w:t>2562</w:t>
      </w:r>
      <w:r w:rsidRPr="00C45A0D">
        <w:rPr>
          <w:spacing w:val="-2"/>
          <w:sz w:val="30"/>
          <w:szCs w:val="30"/>
          <w:cs/>
        </w:rPr>
        <w:t xml:space="preserve"> อีก</w:t>
      </w:r>
    </w:p>
    <w:p w14:paraId="4C9B0BA3" w14:textId="77777777" w:rsidR="00A61786" w:rsidRPr="004C7EFE" w:rsidRDefault="00A61786" w:rsidP="00A61786">
      <w:pPr>
        <w:pStyle w:val="Bo-Blankline"/>
        <w:rPr>
          <w:spacing w:val="-2"/>
        </w:rPr>
      </w:pPr>
    </w:p>
    <w:p w14:paraId="731A4E25" w14:textId="01B3A66F" w:rsidR="00A61786" w:rsidRDefault="00A61786" w:rsidP="00A61786">
      <w:pPr>
        <w:pStyle w:val="Bo-Blankline"/>
        <w:jc w:val="thaiDistribute"/>
        <w:rPr>
          <w:spacing w:val="-2"/>
          <w:sz w:val="30"/>
          <w:szCs w:val="30"/>
        </w:rPr>
      </w:pPr>
      <w:r w:rsidRPr="001E40D2">
        <w:rPr>
          <w:spacing w:val="-2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9935A8" w:rsidRPr="009935A8">
        <w:rPr>
          <w:spacing w:val="-2"/>
          <w:sz w:val="30"/>
          <w:szCs w:val="30"/>
          <w:lang w:val="en-US"/>
        </w:rPr>
        <w:t>27</w:t>
      </w:r>
      <w:r w:rsidRPr="001E40D2">
        <w:rPr>
          <w:spacing w:val="-2"/>
          <w:sz w:val="30"/>
          <w:szCs w:val="30"/>
        </w:rPr>
        <w:t xml:space="preserve"> </w:t>
      </w:r>
      <w:r w:rsidRPr="001E40D2">
        <w:rPr>
          <w:spacing w:val="-2"/>
          <w:sz w:val="30"/>
          <w:szCs w:val="30"/>
          <w:cs/>
        </w:rPr>
        <w:t xml:space="preserve">สิงหาคม </w:t>
      </w:r>
      <w:r w:rsidR="009935A8" w:rsidRPr="009935A8">
        <w:rPr>
          <w:spacing w:val="-2"/>
          <w:sz w:val="30"/>
          <w:szCs w:val="30"/>
          <w:lang w:val="en-US"/>
        </w:rPr>
        <w:t>2563</w:t>
      </w:r>
      <w:r w:rsidRPr="001E40D2">
        <w:rPr>
          <w:spacing w:val="-2"/>
          <w:sz w:val="30"/>
          <w:szCs w:val="30"/>
        </w:rPr>
        <w:t xml:space="preserve"> </w:t>
      </w:r>
      <w:r w:rsidRPr="001E40D2">
        <w:rPr>
          <w:spacing w:val="-2"/>
          <w:sz w:val="30"/>
          <w:szCs w:val="30"/>
          <w:cs/>
        </w:rPr>
        <w:t xml:space="preserve">คณะกรรมการมีมติอนุมัติการจ่ายเงินปันผลระหว่างกาลจากกำไรสะสมของบริษัท ในอัตราหุ้นละ </w:t>
      </w:r>
      <w:r w:rsidR="009935A8" w:rsidRPr="009935A8">
        <w:rPr>
          <w:spacing w:val="-2"/>
          <w:sz w:val="30"/>
          <w:szCs w:val="30"/>
          <w:lang w:val="en-US"/>
        </w:rPr>
        <w:t>0</w:t>
      </w:r>
      <w:r w:rsidRPr="001E40D2">
        <w:rPr>
          <w:spacing w:val="-2"/>
          <w:sz w:val="30"/>
          <w:szCs w:val="30"/>
        </w:rPr>
        <w:t>.</w:t>
      </w:r>
      <w:r w:rsidR="009935A8" w:rsidRPr="009935A8">
        <w:rPr>
          <w:spacing w:val="-2"/>
          <w:sz w:val="30"/>
          <w:szCs w:val="30"/>
          <w:lang w:val="en-US"/>
        </w:rPr>
        <w:t>03</w:t>
      </w:r>
      <w:r w:rsidRPr="001E40D2">
        <w:rPr>
          <w:spacing w:val="-2"/>
          <w:sz w:val="30"/>
          <w:szCs w:val="30"/>
        </w:rPr>
        <w:t xml:space="preserve"> </w:t>
      </w:r>
      <w:r w:rsidRPr="001E40D2">
        <w:rPr>
          <w:spacing w:val="-2"/>
          <w:sz w:val="30"/>
          <w:szCs w:val="30"/>
          <w:cs/>
        </w:rPr>
        <w:t xml:space="preserve">บาทเป็นจำนวนเงินรวม </w:t>
      </w:r>
      <w:r w:rsidR="009935A8" w:rsidRPr="009935A8">
        <w:rPr>
          <w:spacing w:val="-2"/>
          <w:sz w:val="30"/>
          <w:szCs w:val="30"/>
          <w:lang w:val="en-US"/>
        </w:rPr>
        <w:t>563</w:t>
      </w:r>
      <w:r w:rsidRPr="001E40D2">
        <w:rPr>
          <w:spacing w:val="-2"/>
          <w:sz w:val="30"/>
          <w:szCs w:val="30"/>
        </w:rPr>
        <w:t>.</w:t>
      </w:r>
      <w:r w:rsidR="009935A8" w:rsidRPr="009935A8">
        <w:rPr>
          <w:spacing w:val="-2"/>
          <w:sz w:val="30"/>
          <w:szCs w:val="30"/>
          <w:lang w:val="en-US"/>
        </w:rPr>
        <w:t>91</w:t>
      </w:r>
      <w:r w:rsidRPr="001E40D2">
        <w:rPr>
          <w:spacing w:val="-2"/>
          <w:sz w:val="30"/>
          <w:szCs w:val="30"/>
        </w:rPr>
        <w:t xml:space="preserve"> </w:t>
      </w:r>
      <w:r w:rsidRPr="001E40D2">
        <w:rPr>
          <w:spacing w:val="-2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เงินปันผลดังกล่าวได้จ่ายให้แก่ผู้ถือหุ้นในเดือนกันยายน </w:t>
      </w:r>
      <w:r w:rsidR="009935A8" w:rsidRPr="009935A8">
        <w:rPr>
          <w:spacing w:val="-2"/>
          <w:sz w:val="30"/>
          <w:szCs w:val="30"/>
          <w:lang w:val="en-US"/>
        </w:rPr>
        <w:t>2563</w:t>
      </w:r>
    </w:p>
    <w:p w14:paraId="5334CACA" w14:textId="1B8E2A01" w:rsidR="00A61786" w:rsidRDefault="00A61786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14:paraId="2B549036" w14:textId="394C0ECE" w:rsidR="00A61786" w:rsidRDefault="00A61786" w:rsidP="00A6178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20967">
        <w:rPr>
          <w:rFonts w:ascii="Angsana New" w:hAnsi="Angsana New"/>
          <w:spacing w:val="6"/>
          <w:sz w:val="30"/>
          <w:szCs w:val="30"/>
          <w:cs/>
        </w:rPr>
        <w:lastRenderedPageBreak/>
        <w:t xml:space="preserve">ในการประชุมสามัญประจำปีของผู้ถือหุ้นของบริษัทเมื่อวันที่ </w:t>
      </w:r>
      <w:r w:rsidR="009935A8" w:rsidRPr="009935A8">
        <w:rPr>
          <w:rFonts w:ascii="Angsana New" w:hAnsi="Angsana New"/>
          <w:spacing w:val="6"/>
          <w:sz w:val="30"/>
          <w:szCs w:val="30"/>
          <w:lang w:val="en-US"/>
        </w:rPr>
        <w:t>22</w:t>
      </w:r>
      <w:r w:rsidRPr="00F20967">
        <w:rPr>
          <w:rFonts w:ascii="Angsana New" w:hAnsi="Angsana New"/>
          <w:spacing w:val="6"/>
          <w:sz w:val="30"/>
          <w:szCs w:val="30"/>
          <w:cs/>
        </w:rPr>
        <w:t xml:space="preserve"> เมษายน </w:t>
      </w:r>
      <w:r w:rsidR="009935A8" w:rsidRPr="009935A8">
        <w:rPr>
          <w:rFonts w:ascii="Angsana New" w:hAnsi="Angsana New"/>
          <w:spacing w:val="6"/>
          <w:sz w:val="30"/>
          <w:szCs w:val="30"/>
          <w:lang w:val="en-US"/>
        </w:rPr>
        <w:t>2564</w:t>
      </w:r>
      <w:r w:rsidRPr="00F20967">
        <w:rPr>
          <w:rFonts w:ascii="Angsana New" w:hAnsi="Angsana New"/>
          <w:spacing w:val="6"/>
          <w:sz w:val="30"/>
          <w:szCs w:val="30"/>
          <w:cs/>
        </w:rPr>
        <w:t xml:space="preserve"> ผู้ถือหุ้นมีมติอนุมัติการจ่าย</w:t>
      </w:r>
      <w:r>
        <w:rPr>
          <w:rFonts w:ascii="Angsana New" w:hAnsi="Angsana New"/>
          <w:sz w:val="30"/>
          <w:szCs w:val="30"/>
        </w:rPr>
        <w:t xml:space="preserve"> </w:t>
      </w:r>
      <w:r w:rsidRPr="00F20967">
        <w:rPr>
          <w:rFonts w:ascii="Angsana New" w:hAnsi="Angsana New"/>
          <w:sz w:val="30"/>
          <w:szCs w:val="30"/>
          <w:cs/>
        </w:rPr>
        <w:t xml:space="preserve">เงินปันผลจากกำไรสะสมของบริษัท ในอัตราหุ้นละ </w:t>
      </w:r>
      <w:r w:rsidR="009935A8" w:rsidRPr="009935A8">
        <w:rPr>
          <w:rFonts w:ascii="Angsana New" w:hAnsi="Angsana New"/>
          <w:sz w:val="30"/>
          <w:szCs w:val="30"/>
          <w:lang w:val="en-US"/>
        </w:rPr>
        <w:t>0</w:t>
      </w:r>
      <w:r w:rsidRPr="00F20967">
        <w:rPr>
          <w:rFonts w:ascii="Angsana New" w:hAnsi="Angsana New"/>
          <w:sz w:val="30"/>
          <w:szCs w:val="30"/>
        </w:rPr>
        <w:t>.</w:t>
      </w:r>
      <w:r w:rsidR="009935A8" w:rsidRPr="009935A8">
        <w:rPr>
          <w:rFonts w:ascii="Angsana New" w:hAnsi="Angsana New"/>
          <w:sz w:val="30"/>
          <w:szCs w:val="30"/>
          <w:lang w:val="en-US"/>
        </w:rPr>
        <w:t>06</w:t>
      </w:r>
      <w:r w:rsidRPr="00F20967">
        <w:rPr>
          <w:rFonts w:ascii="Angsana New" w:hAnsi="Angsana New"/>
          <w:sz w:val="30"/>
          <w:szCs w:val="30"/>
        </w:rPr>
        <w:t xml:space="preserve"> </w:t>
      </w:r>
      <w:r w:rsidRPr="00F20967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="009935A8" w:rsidRPr="009935A8">
        <w:rPr>
          <w:rFonts w:ascii="Angsana New" w:hAnsi="Angsana New"/>
          <w:sz w:val="30"/>
          <w:szCs w:val="30"/>
          <w:lang w:val="en-US"/>
        </w:rPr>
        <w:t>1</w:t>
      </w:r>
      <w:r w:rsidRPr="00F20967">
        <w:rPr>
          <w:rFonts w:ascii="Angsana New" w:hAnsi="Angsana New"/>
          <w:sz w:val="30"/>
          <w:szCs w:val="30"/>
        </w:rPr>
        <w:t>,</w:t>
      </w:r>
      <w:r w:rsidR="009935A8" w:rsidRPr="009935A8">
        <w:rPr>
          <w:rFonts w:ascii="Angsana New" w:hAnsi="Angsana New"/>
          <w:sz w:val="30"/>
          <w:szCs w:val="30"/>
          <w:lang w:val="en-US"/>
        </w:rPr>
        <w:t>150</w:t>
      </w:r>
      <w:r w:rsidRPr="00F20967">
        <w:rPr>
          <w:rFonts w:ascii="Angsana New" w:hAnsi="Angsana New"/>
          <w:sz w:val="30"/>
          <w:szCs w:val="30"/>
        </w:rPr>
        <w:t>.</w:t>
      </w:r>
      <w:r w:rsidR="009935A8" w:rsidRPr="009935A8">
        <w:rPr>
          <w:rFonts w:ascii="Angsana New" w:hAnsi="Angsana New"/>
          <w:sz w:val="30"/>
          <w:szCs w:val="30"/>
          <w:lang w:val="en-US"/>
        </w:rPr>
        <w:t>83</w:t>
      </w:r>
      <w:r w:rsidRPr="00F20967">
        <w:rPr>
          <w:rFonts w:ascii="Angsana New" w:hAnsi="Angsana New"/>
          <w:sz w:val="30"/>
          <w:szCs w:val="30"/>
        </w:rPr>
        <w:t xml:space="preserve"> </w:t>
      </w:r>
      <w:r w:rsidRPr="00F20967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เงินปันผลดังกล่าวได้รวมเงินปันผลระหว่างกาลในอัตราหุ้นละ </w:t>
      </w:r>
      <w:r w:rsidR="009935A8" w:rsidRPr="009935A8">
        <w:rPr>
          <w:rFonts w:ascii="Angsana New" w:hAnsi="Angsana New"/>
          <w:sz w:val="30"/>
          <w:szCs w:val="30"/>
          <w:lang w:val="en-US"/>
        </w:rPr>
        <w:t>0</w:t>
      </w:r>
      <w:r w:rsidRPr="00F20967">
        <w:rPr>
          <w:rFonts w:ascii="Angsana New" w:hAnsi="Angsana New"/>
          <w:sz w:val="30"/>
          <w:szCs w:val="30"/>
        </w:rPr>
        <w:t>.</w:t>
      </w:r>
      <w:r w:rsidR="009935A8" w:rsidRPr="009935A8">
        <w:rPr>
          <w:rFonts w:ascii="Angsana New" w:hAnsi="Angsana New"/>
          <w:sz w:val="30"/>
          <w:szCs w:val="30"/>
          <w:lang w:val="en-US"/>
        </w:rPr>
        <w:t>03</w:t>
      </w:r>
      <w:r w:rsidRPr="00F20967">
        <w:rPr>
          <w:rFonts w:ascii="Angsana New" w:hAnsi="Angsana New"/>
          <w:sz w:val="30"/>
          <w:szCs w:val="30"/>
        </w:rPr>
        <w:t xml:space="preserve"> </w:t>
      </w:r>
      <w:r w:rsidRPr="00F20967">
        <w:rPr>
          <w:rFonts w:ascii="Angsana New" w:hAnsi="Angsana New"/>
          <w:sz w:val="30"/>
          <w:szCs w:val="30"/>
          <w:cs/>
        </w:rPr>
        <w:t xml:space="preserve">บาท ซึ่งบริษัทได้จ่ายให้กับผู้ถือหุ้นของบริษัทแล้วในระหว่างปี </w:t>
      </w:r>
      <w:r w:rsidR="009935A8" w:rsidRPr="009935A8">
        <w:rPr>
          <w:rFonts w:ascii="Angsana New" w:hAnsi="Angsana New"/>
          <w:sz w:val="30"/>
          <w:szCs w:val="30"/>
          <w:lang w:val="en-US"/>
        </w:rPr>
        <w:t>2563</w:t>
      </w:r>
      <w:r w:rsidRPr="00F20967">
        <w:rPr>
          <w:rFonts w:ascii="Angsana New" w:hAnsi="Angsana New"/>
          <w:sz w:val="30"/>
          <w:szCs w:val="30"/>
        </w:rPr>
        <w:t xml:space="preserve"> </w:t>
      </w:r>
      <w:r w:rsidRPr="00F20967">
        <w:rPr>
          <w:rFonts w:ascii="Angsana New" w:hAnsi="Angsana New"/>
          <w:sz w:val="30"/>
          <w:szCs w:val="30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="009935A8" w:rsidRPr="009935A8">
        <w:rPr>
          <w:rFonts w:ascii="Angsana New" w:hAnsi="Angsana New"/>
          <w:sz w:val="30"/>
          <w:szCs w:val="30"/>
          <w:lang w:val="en-US"/>
        </w:rPr>
        <w:t>0</w:t>
      </w:r>
      <w:r w:rsidRPr="00F20967">
        <w:rPr>
          <w:rFonts w:ascii="Angsana New" w:hAnsi="Angsana New"/>
          <w:sz w:val="30"/>
          <w:szCs w:val="30"/>
        </w:rPr>
        <w:t>.</w:t>
      </w:r>
      <w:r w:rsidR="009935A8" w:rsidRPr="009935A8">
        <w:rPr>
          <w:rFonts w:ascii="Angsana New" w:hAnsi="Angsana New"/>
          <w:sz w:val="30"/>
          <w:szCs w:val="30"/>
          <w:lang w:val="en-US"/>
        </w:rPr>
        <w:t>03</w:t>
      </w:r>
      <w:r w:rsidRPr="00F20967">
        <w:rPr>
          <w:rFonts w:ascii="Angsana New" w:hAnsi="Angsana New"/>
          <w:sz w:val="30"/>
          <w:szCs w:val="30"/>
        </w:rPr>
        <w:t xml:space="preserve"> </w:t>
      </w:r>
      <w:r w:rsidRPr="00F20967">
        <w:rPr>
          <w:rFonts w:ascii="Angsana New" w:hAnsi="Angsana New"/>
          <w:sz w:val="30"/>
          <w:szCs w:val="30"/>
          <w:cs/>
        </w:rPr>
        <w:t xml:space="preserve">บาท คิดเป็นจำนวนเงินรวม </w:t>
      </w:r>
      <w:r w:rsidR="009935A8" w:rsidRPr="009935A8">
        <w:rPr>
          <w:rFonts w:ascii="Angsana New" w:hAnsi="Angsana New"/>
          <w:sz w:val="30"/>
          <w:szCs w:val="30"/>
          <w:lang w:val="en-US"/>
        </w:rPr>
        <w:t>573</w:t>
      </w:r>
      <w:r w:rsidRPr="00F20967">
        <w:rPr>
          <w:rFonts w:ascii="Angsana New" w:hAnsi="Angsana New"/>
          <w:sz w:val="30"/>
          <w:szCs w:val="30"/>
        </w:rPr>
        <w:t>.</w:t>
      </w:r>
      <w:r w:rsidR="009935A8" w:rsidRPr="009935A8">
        <w:rPr>
          <w:rFonts w:ascii="Angsana New" w:hAnsi="Angsana New"/>
          <w:sz w:val="30"/>
          <w:szCs w:val="30"/>
          <w:lang w:val="en-US"/>
        </w:rPr>
        <w:t>79</w:t>
      </w:r>
      <w:r w:rsidRPr="00F20967">
        <w:rPr>
          <w:rFonts w:ascii="Angsana New" w:hAnsi="Angsana New"/>
          <w:sz w:val="30"/>
          <w:szCs w:val="30"/>
        </w:rPr>
        <w:t xml:space="preserve"> </w:t>
      </w:r>
      <w:r w:rsidRPr="00F20967">
        <w:rPr>
          <w:rFonts w:ascii="Angsana New" w:hAnsi="Angsana New"/>
          <w:sz w:val="30"/>
          <w:szCs w:val="30"/>
          <w:cs/>
        </w:rPr>
        <w:t>ล้านบาท เงินปันผลดังกล่าว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F20967">
        <w:rPr>
          <w:rFonts w:ascii="Angsana New" w:hAnsi="Angsana New"/>
          <w:sz w:val="30"/>
          <w:szCs w:val="30"/>
          <w:cs/>
        </w:rPr>
        <w:t xml:space="preserve">จ่ายให้แก่ผู้ถือหุ้นในเดือนพฤษภาคม </w:t>
      </w:r>
      <w:r w:rsidR="009935A8" w:rsidRPr="009935A8">
        <w:rPr>
          <w:rFonts w:ascii="Angsana New" w:hAnsi="Angsana New"/>
          <w:sz w:val="30"/>
          <w:szCs w:val="30"/>
          <w:lang w:val="en-US"/>
        </w:rPr>
        <w:t>2564</w:t>
      </w:r>
    </w:p>
    <w:p w14:paraId="662D1F83" w14:textId="77777777" w:rsidR="00A61786" w:rsidRPr="008128DE" w:rsidRDefault="00A61786" w:rsidP="00A61786">
      <w:pPr>
        <w:pStyle w:val="Bo-Blankline"/>
      </w:pPr>
    </w:p>
    <w:p w14:paraId="6C1ED1C2" w14:textId="66F2F386" w:rsidR="00A61786" w:rsidRPr="002A15E0" w:rsidRDefault="00A61786" w:rsidP="00A6178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33726D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9935A8" w:rsidRPr="009935A8">
        <w:rPr>
          <w:rFonts w:ascii="Angsana New" w:hAnsi="Angsana New"/>
          <w:sz w:val="30"/>
          <w:szCs w:val="30"/>
          <w:lang w:val="en-US"/>
        </w:rPr>
        <w:t>30</w:t>
      </w:r>
      <w:r w:rsidRPr="0033726D">
        <w:rPr>
          <w:rFonts w:ascii="Angsana New" w:hAnsi="Angsana New"/>
          <w:sz w:val="30"/>
          <w:szCs w:val="30"/>
          <w:cs/>
        </w:rPr>
        <w:t xml:space="preserve"> </w:t>
      </w:r>
      <w:r w:rsidRPr="0033726D">
        <w:rPr>
          <w:rFonts w:ascii="Angsana New" w:hAnsi="Angsana New" w:hint="cs"/>
          <w:sz w:val="30"/>
          <w:szCs w:val="30"/>
          <w:cs/>
        </w:rPr>
        <w:t>กันยายน</w:t>
      </w:r>
      <w:r w:rsidRPr="0033726D">
        <w:rPr>
          <w:rFonts w:ascii="Angsana New" w:hAnsi="Angsana New"/>
          <w:sz w:val="30"/>
          <w:szCs w:val="30"/>
          <w:cs/>
        </w:rPr>
        <w:t xml:space="preserve"> </w:t>
      </w:r>
      <w:r w:rsidR="009935A8" w:rsidRPr="009935A8">
        <w:rPr>
          <w:rFonts w:ascii="Angsana New" w:hAnsi="Angsana New"/>
          <w:sz w:val="30"/>
          <w:szCs w:val="30"/>
          <w:lang w:val="en-US"/>
        </w:rPr>
        <w:t>2564</w:t>
      </w:r>
      <w:r w:rsidRPr="0033726D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คณะกรรมการมีมติอนุมัติการจ่ายเงินปันผลระหว่างกาลจากกำไรสะสมของบริษัท ในอัตราหุ้นละ </w:t>
      </w:r>
      <w:r w:rsidR="009935A8" w:rsidRPr="009935A8">
        <w:rPr>
          <w:rFonts w:ascii="Angsana New" w:hAnsi="Angsana New"/>
          <w:sz w:val="30"/>
          <w:szCs w:val="30"/>
          <w:lang w:val="en-US"/>
        </w:rPr>
        <w:t>0</w:t>
      </w:r>
      <w:r>
        <w:rPr>
          <w:rFonts w:ascii="Angsana New" w:hAnsi="Angsana New"/>
          <w:sz w:val="30"/>
          <w:szCs w:val="30"/>
        </w:rPr>
        <w:t>.</w:t>
      </w:r>
      <w:r w:rsidR="009935A8" w:rsidRPr="009935A8">
        <w:rPr>
          <w:rFonts w:ascii="Angsana New" w:hAnsi="Angsana New"/>
          <w:sz w:val="30"/>
          <w:szCs w:val="30"/>
          <w:lang w:val="en-US"/>
        </w:rPr>
        <w:t>03</w:t>
      </w:r>
      <w:r w:rsidRPr="0033726D">
        <w:rPr>
          <w:rFonts w:ascii="Angsana New" w:hAnsi="Angsana New"/>
          <w:sz w:val="30"/>
          <w:szCs w:val="30"/>
          <w:cs/>
        </w:rPr>
        <w:t xml:space="preserve"> บาทเป็นจำนวนเงินรวม</w:t>
      </w:r>
      <w:r w:rsidRPr="0033726D">
        <w:rPr>
          <w:rFonts w:ascii="Angsana New" w:hAnsi="Angsana New"/>
          <w:sz w:val="30"/>
          <w:szCs w:val="30"/>
        </w:rPr>
        <w:t xml:space="preserve"> </w:t>
      </w:r>
      <w:r w:rsidR="009935A8" w:rsidRPr="009935A8">
        <w:rPr>
          <w:rFonts w:ascii="Angsana New" w:hAnsi="Angsana New"/>
          <w:sz w:val="30"/>
          <w:szCs w:val="30"/>
          <w:lang w:val="en-US"/>
        </w:rPr>
        <w:t>573</w:t>
      </w:r>
      <w:r w:rsidRPr="0033726D">
        <w:rPr>
          <w:rFonts w:ascii="Angsana New" w:hAnsi="Angsana New"/>
          <w:sz w:val="30"/>
          <w:szCs w:val="30"/>
        </w:rPr>
        <w:t>.</w:t>
      </w:r>
      <w:r w:rsidR="009935A8" w:rsidRPr="009935A8">
        <w:rPr>
          <w:rFonts w:ascii="Angsana New" w:hAnsi="Angsana New"/>
          <w:sz w:val="30"/>
          <w:szCs w:val="30"/>
          <w:lang w:val="en-US"/>
        </w:rPr>
        <w:t>80</w:t>
      </w:r>
      <w:r w:rsidRPr="0033726D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</w:t>
      </w:r>
      <w:r w:rsidR="00E34FD2">
        <w:rPr>
          <w:rFonts w:ascii="Angsana New" w:hAnsi="Angsana New" w:hint="cs"/>
          <w:sz w:val="30"/>
          <w:szCs w:val="30"/>
          <w:cs/>
        </w:rPr>
        <w:t>ได้</w:t>
      </w:r>
      <w:r w:rsidRPr="0033726D">
        <w:rPr>
          <w:rFonts w:ascii="Angsana New" w:hAnsi="Angsana New"/>
          <w:sz w:val="30"/>
          <w:szCs w:val="30"/>
          <w:cs/>
        </w:rPr>
        <w:t>จ่ายให้แก่ผู้ถือหุ้นในเดือน</w:t>
      </w:r>
      <w:r w:rsidRPr="0033726D">
        <w:rPr>
          <w:rFonts w:ascii="Angsana New" w:hAnsi="Angsana New" w:hint="cs"/>
          <w:sz w:val="30"/>
          <w:szCs w:val="30"/>
          <w:cs/>
        </w:rPr>
        <w:t>ตุลาคม</w:t>
      </w:r>
      <w:r w:rsidRPr="0033726D">
        <w:rPr>
          <w:rFonts w:ascii="Angsana New" w:hAnsi="Angsana New"/>
          <w:sz w:val="30"/>
          <w:szCs w:val="30"/>
          <w:cs/>
        </w:rPr>
        <w:t xml:space="preserve"> </w:t>
      </w:r>
      <w:r w:rsidR="009935A8" w:rsidRPr="009935A8">
        <w:rPr>
          <w:rFonts w:ascii="Angsana New" w:hAnsi="Angsana New"/>
          <w:sz w:val="30"/>
          <w:szCs w:val="30"/>
          <w:lang w:val="en-US"/>
        </w:rPr>
        <w:t>2564</w:t>
      </w:r>
    </w:p>
    <w:p w14:paraId="13A9DF77" w14:textId="4749BAC6" w:rsidR="006C151B" w:rsidRPr="00A61786" w:rsidRDefault="006C151B" w:rsidP="00A61786">
      <w:pPr>
        <w:pStyle w:val="Bo-Blankline"/>
        <w:rPr>
          <w:cs/>
        </w:rPr>
      </w:pPr>
    </w:p>
    <w:p w14:paraId="02AE7BEC" w14:textId="77777777" w:rsidR="00B0756A" w:rsidRPr="00906371" w:rsidRDefault="00D03891" w:rsidP="00E17370">
      <w:pPr>
        <w:pStyle w:val="Caption"/>
        <w:ind w:hanging="900"/>
        <w:rPr>
          <w:rFonts w:asciiTheme="majorBidi" w:hAnsiTheme="majorBidi" w:cstheme="majorBidi"/>
        </w:rPr>
      </w:pPr>
      <w:r w:rsidRPr="00906371">
        <w:rPr>
          <w:rFonts w:asciiTheme="majorBidi" w:hAnsiTheme="majorBidi" w:cstheme="majorBidi"/>
          <w:cs/>
        </w:rPr>
        <w:t>เครื่องมือทางการเงิน</w:t>
      </w:r>
    </w:p>
    <w:p w14:paraId="7AD4B857" w14:textId="77777777" w:rsidR="00B0756A" w:rsidRPr="00906371" w:rsidRDefault="00B0756A" w:rsidP="002F0F40">
      <w:pPr>
        <w:pStyle w:val="Bo-Blankline"/>
      </w:pPr>
    </w:p>
    <w:p w14:paraId="7BD23D32" w14:textId="603284C1" w:rsidR="008B62AF" w:rsidRPr="00906371" w:rsidRDefault="008B62AF" w:rsidP="00985826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63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0637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1BC1D3" w14:textId="77777777" w:rsidR="008B62AF" w:rsidRPr="00906371" w:rsidRDefault="008B62AF" w:rsidP="008B62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C99C722" w14:textId="7685485E" w:rsidR="00435F3F" w:rsidRPr="00906371" w:rsidRDefault="00906371" w:rsidP="009063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6371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C3C1014" w14:textId="77777777" w:rsidR="00435F3F" w:rsidRPr="00533DFC" w:rsidRDefault="00435F3F" w:rsidP="008B62A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  <w:cs/>
        </w:rPr>
        <w:sectPr w:rsidR="00435F3F" w:rsidRPr="00533DFC" w:rsidSect="002925ED">
          <w:footerReference w:type="default" r:id="rId24"/>
          <w:pgSz w:w="11909" w:h="16834" w:code="9"/>
          <w:pgMar w:top="691" w:right="1152" w:bottom="720" w:left="1170" w:header="706" w:footer="706" w:gutter="0"/>
          <w:cols w:space="737"/>
          <w:docGrid w:linePitch="360"/>
        </w:sectPr>
      </w:pP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73"/>
        <w:gridCol w:w="161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EC31CE" w:rsidRPr="00723BD8" w14:paraId="30EACD25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58B6C946" w14:textId="77777777" w:rsidR="00EC31CE" w:rsidRPr="00723BD8" w:rsidRDefault="00EC31CE" w:rsidP="002E2382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7545B84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7A47D607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2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C31CE" w:rsidRPr="00723BD8" w14:paraId="6BB54CD2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ACCCEFF" w14:textId="77777777" w:rsidR="00EC31CE" w:rsidRPr="00723BD8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E2DDC36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2065D9B6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E5DE9A3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73D92033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C31CE" w:rsidRPr="00723BD8" w14:paraId="363905BD" w14:textId="77777777" w:rsidTr="00EC713B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2550FDB7" w14:textId="3FA385B3" w:rsidR="00EC31CE" w:rsidRPr="00723BD8" w:rsidRDefault="00EC31CE" w:rsidP="00DE14C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723B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FB139B" w:rsidRPr="00723B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FB139B" w:rsidRPr="00723B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723B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9935A8" w:rsidRPr="009935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808" w:type="dxa"/>
            <w:vAlign w:val="bottom"/>
          </w:tcPr>
          <w:p w14:paraId="2F221ED6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723B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1E1CD7D3" w14:textId="77777777" w:rsidR="00A11166" w:rsidRPr="00723BD8" w:rsidRDefault="00A11166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4B05CAEA" w14:textId="0B30342D" w:rsidR="00EC31CE" w:rsidRPr="00723BD8" w:rsidRDefault="00A11166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EC31CE"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38463E50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6A3A3A45" w14:textId="77777777" w:rsidR="00A11166" w:rsidRPr="00723BD8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79D14B97" w14:textId="56DA50F3" w:rsidR="00EC31CE" w:rsidRPr="00723BD8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EC31CE"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4DD976" w14:textId="77777777" w:rsidR="00EC31CE" w:rsidRPr="00723BD8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06070BE" w14:textId="77777777" w:rsidR="00A11166" w:rsidRPr="00723BD8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5E9C7C93" w14:textId="2EE92A8F" w:rsidR="00EC31CE" w:rsidRPr="00723BD8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EC31CE"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640538" w14:textId="77777777" w:rsidR="00EC31CE" w:rsidRPr="00723BD8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C290BCF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4DB6F591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EF78EC5" w14:textId="72A416C9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23BD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7A2D0643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2C562B5B" w14:textId="0620F096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23BD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0CA1502" w14:textId="77777777" w:rsidR="00EC31CE" w:rsidRPr="00723BD8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6394A41F" w14:textId="03EE05B5" w:rsidR="00EC31CE" w:rsidRPr="00723BD8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23BD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58693485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710AFE7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31CE" w:rsidRPr="00723BD8" w14:paraId="0561C770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449DEED0" w14:textId="77777777" w:rsidR="00EC31CE" w:rsidRPr="00723BD8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79DF8284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0E9F03CF" w14:textId="77777777" w:rsidR="00EC31CE" w:rsidRPr="00723BD8" w:rsidRDefault="00EC31CE" w:rsidP="008575F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23B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C31CE" w:rsidRPr="00723BD8" w14:paraId="7A833FC4" w14:textId="77777777" w:rsidTr="00EC713B">
        <w:trPr>
          <w:trHeight w:val="261"/>
        </w:trPr>
        <w:tc>
          <w:tcPr>
            <w:tcW w:w="2696" w:type="dxa"/>
            <w:shd w:val="clear" w:color="auto" w:fill="auto"/>
          </w:tcPr>
          <w:p w14:paraId="132CBFC0" w14:textId="11023840" w:rsidR="00EC31CE" w:rsidRPr="00723BD8" w:rsidRDefault="00EC31CE" w:rsidP="0034351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36C4D4BC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3821FBAD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0AC0EB5A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26118475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9134F27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4D04C0E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6029A78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CEC97DB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8A711F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9226D74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CDE804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4A9202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D0252C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52F1002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85DC7D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F68975A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723BD8" w14:paraId="1AC85660" w14:textId="77777777" w:rsidTr="00EC713B">
        <w:trPr>
          <w:trHeight w:val="261"/>
        </w:trPr>
        <w:tc>
          <w:tcPr>
            <w:tcW w:w="2696" w:type="dxa"/>
            <w:shd w:val="clear" w:color="auto" w:fill="auto"/>
          </w:tcPr>
          <w:p w14:paraId="18324DDF" w14:textId="77777777" w:rsidR="00EC31CE" w:rsidRPr="00723BD8" w:rsidRDefault="00EC31CE" w:rsidP="002E2382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5CE22DAA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6BFEC1CD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275DB6A8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51351522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C78ABD7" w14:textId="77777777" w:rsidR="00EC31CE" w:rsidRPr="00723BD8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C6545ED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386174" w14:textId="77777777" w:rsidR="00EC31CE" w:rsidRPr="00723BD8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1FF5623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9862FE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1A81CA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F20238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64BDE08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91C1E1" w14:textId="77777777" w:rsidR="00EC31CE" w:rsidRPr="00723BD8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DC7C103" w14:textId="77777777" w:rsidR="00EC31CE" w:rsidRPr="00723BD8" w:rsidRDefault="00EC31CE" w:rsidP="002E238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455A0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F95A42E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60BD" w:rsidRPr="00723BD8" w14:paraId="51629778" w14:textId="77777777" w:rsidTr="008B298A">
        <w:trPr>
          <w:trHeight w:val="261"/>
        </w:trPr>
        <w:tc>
          <w:tcPr>
            <w:tcW w:w="2696" w:type="dxa"/>
            <w:shd w:val="clear" w:color="auto" w:fill="auto"/>
          </w:tcPr>
          <w:p w14:paraId="12A6564D" w14:textId="05FA3C34" w:rsidR="006760BD" w:rsidRPr="00723BD8" w:rsidRDefault="006760BD" w:rsidP="006760BD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</w:t>
            </w: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08" w:type="dxa"/>
          </w:tcPr>
          <w:p w14:paraId="12498F02" w14:textId="77777777" w:rsidR="006760BD" w:rsidRPr="00723BD8" w:rsidRDefault="006760BD" w:rsidP="006760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AFFFAB2" w14:textId="7B923043" w:rsidR="006760BD" w:rsidRPr="00723BD8" w:rsidRDefault="006760BD" w:rsidP="006760B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4156A1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1AA541C5" w14:textId="7B14DB2D" w:rsidR="006760BD" w:rsidRPr="00723BD8" w:rsidRDefault="006760BD" w:rsidP="006760BD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0007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0D8EFE4" w14:textId="77777777" w:rsidR="006760BD" w:rsidRPr="00723BD8" w:rsidRDefault="006760BD" w:rsidP="006760B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D77E90D" w14:textId="7E8367CE" w:rsidR="006760BD" w:rsidRPr="00723BD8" w:rsidRDefault="006760BD" w:rsidP="006760BD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346EC9" w14:textId="77777777" w:rsidR="006760BD" w:rsidRPr="00723BD8" w:rsidRDefault="006760BD" w:rsidP="006760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28B17C5" w14:textId="0DAD9A1A" w:rsidR="006760BD" w:rsidRPr="00723BD8" w:rsidRDefault="006760BD" w:rsidP="006760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00079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D1BB90F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B973BC8" w14:textId="382B6A5A" w:rsidR="006760BD" w:rsidRPr="00723BD8" w:rsidRDefault="006760BD" w:rsidP="006760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00079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3DD3E81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9B37BFB" w14:textId="14759A29" w:rsidR="006760BD" w:rsidRPr="00723BD8" w:rsidRDefault="006760BD" w:rsidP="006760BD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A830F6" w14:textId="77777777" w:rsidR="006760BD" w:rsidRPr="00723BD8" w:rsidRDefault="006760BD" w:rsidP="006760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06B32F9" w14:textId="1E959305" w:rsidR="006760BD" w:rsidRPr="00723BD8" w:rsidRDefault="006760BD" w:rsidP="006760BD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8F39A0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0A26752" w14:textId="1733EF73" w:rsidR="006760BD" w:rsidRPr="00723BD8" w:rsidRDefault="006760BD" w:rsidP="006760B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00079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6760BD" w:rsidRPr="00723BD8" w14:paraId="7AEB8CF3" w14:textId="77777777" w:rsidTr="008B298A">
        <w:trPr>
          <w:trHeight w:val="261"/>
        </w:trPr>
        <w:tc>
          <w:tcPr>
            <w:tcW w:w="2696" w:type="dxa"/>
            <w:shd w:val="clear" w:color="auto" w:fill="auto"/>
          </w:tcPr>
          <w:p w14:paraId="4E59B8E6" w14:textId="30D7A061" w:rsidR="006760BD" w:rsidRPr="00723BD8" w:rsidRDefault="006760BD" w:rsidP="006760BD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3BD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</w:t>
            </w: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08" w:type="dxa"/>
          </w:tcPr>
          <w:p w14:paraId="63173561" w14:textId="78707568" w:rsidR="006760BD" w:rsidRPr="00723BD8" w:rsidRDefault="006760BD" w:rsidP="006760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9</w:t>
            </w:r>
          </w:p>
        </w:tc>
        <w:tc>
          <w:tcPr>
            <w:tcW w:w="1443" w:type="dxa"/>
            <w:shd w:val="clear" w:color="auto" w:fill="auto"/>
          </w:tcPr>
          <w:p w14:paraId="0C67C4AD" w14:textId="0077561D" w:rsidR="006760BD" w:rsidRPr="00723BD8" w:rsidRDefault="006760BD" w:rsidP="006760B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4,335,129</w:t>
            </w:r>
          </w:p>
        </w:tc>
        <w:tc>
          <w:tcPr>
            <w:tcW w:w="273" w:type="dxa"/>
            <w:shd w:val="clear" w:color="auto" w:fill="auto"/>
          </w:tcPr>
          <w:p w14:paraId="03F0CCAF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47E91304" w14:textId="19768F6E" w:rsidR="006760BD" w:rsidRPr="00723BD8" w:rsidRDefault="006760BD" w:rsidP="006760BD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1,207</w:t>
            </w:r>
          </w:p>
        </w:tc>
        <w:tc>
          <w:tcPr>
            <w:tcW w:w="236" w:type="dxa"/>
            <w:shd w:val="clear" w:color="auto" w:fill="auto"/>
          </w:tcPr>
          <w:p w14:paraId="538B5831" w14:textId="77777777" w:rsidR="006760BD" w:rsidRPr="00723BD8" w:rsidRDefault="006760BD" w:rsidP="006760B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3C3448B" w14:textId="03299408" w:rsidR="006760BD" w:rsidRPr="00723BD8" w:rsidRDefault="006760BD" w:rsidP="006760B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27,113</w:t>
            </w:r>
          </w:p>
        </w:tc>
        <w:tc>
          <w:tcPr>
            <w:tcW w:w="236" w:type="dxa"/>
            <w:shd w:val="clear" w:color="auto" w:fill="auto"/>
          </w:tcPr>
          <w:p w14:paraId="15293BD3" w14:textId="77777777" w:rsidR="006760BD" w:rsidRPr="00723BD8" w:rsidRDefault="006760BD" w:rsidP="006760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9E8D163" w14:textId="19F8BA7C" w:rsidR="006760BD" w:rsidRPr="00723BD8" w:rsidRDefault="006760BD" w:rsidP="006760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4,363,449</w:t>
            </w:r>
          </w:p>
        </w:tc>
        <w:tc>
          <w:tcPr>
            <w:tcW w:w="236" w:type="dxa"/>
            <w:shd w:val="clear" w:color="auto" w:fill="auto"/>
          </w:tcPr>
          <w:p w14:paraId="23B5A499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A784F10" w14:textId="286060FD" w:rsidR="006760BD" w:rsidRPr="00723BD8" w:rsidRDefault="006760BD" w:rsidP="006760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3,806,496</w:t>
            </w:r>
          </w:p>
        </w:tc>
        <w:tc>
          <w:tcPr>
            <w:tcW w:w="236" w:type="dxa"/>
            <w:shd w:val="clear" w:color="auto" w:fill="auto"/>
          </w:tcPr>
          <w:p w14:paraId="447DC53F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804D0B7" w14:textId="73E93D84" w:rsidR="006760BD" w:rsidRPr="00723BD8" w:rsidRDefault="006760BD" w:rsidP="006760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541,970</w:t>
            </w:r>
          </w:p>
        </w:tc>
        <w:tc>
          <w:tcPr>
            <w:tcW w:w="236" w:type="dxa"/>
            <w:shd w:val="clear" w:color="auto" w:fill="auto"/>
          </w:tcPr>
          <w:p w14:paraId="5BC7B340" w14:textId="77777777" w:rsidR="006760BD" w:rsidRPr="00723BD8" w:rsidRDefault="006760BD" w:rsidP="006760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73495FD" w14:textId="6B35DA84" w:rsidR="006760BD" w:rsidRPr="00723BD8" w:rsidRDefault="006760BD" w:rsidP="006760BD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6AC86D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697DC4F" w14:textId="7EA6CBFD" w:rsidR="006760BD" w:rsidRPr="00723BD8" w:rsidRDefault="006760BD" w:rsidP="006760B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4,348,466</w:t>
            </w:r>
          </w:p>
        </w:tc>
      </w:tr>
      <w:tr w:rsidR="006760BD" w:rsidRPr="00723BD8" w14:paraId="4176D285" w14:textId="77777777" w:rsidTr="008B298A">
        <w:trPr>
          <w:trHeight w:val="261"/>
        </w:trPr>
        <w:tc>
          <w:tcPr>
            <w:tcW w:w="2696" w:type="dxa"/>
            <w:shd w:val="clear" w:color="auto" w:fill="auto"/>
          </w:tcPr>
          <w:p w14:paraId="398B46B5" w14:textId="77777777" w:rsidR="006760BD" w:rsidRPr="00723BD8" w:rsidRDefault="006760BD" w:rsidP="006760BD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2F244E1E" w14:textId="77777777" w:rsidR="006760BD" w:rsidRPr="00723BD8" w:rsidRDefault="006760BD" w:rsidP="006760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ED5AFDD" w14:textId="676DC578" w:rsidR="006760BD" w:rsidRPr="00723BD8" w:rsidRDefault="006760BD" w:rsidP="006760B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6C87865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53BF7CA1" w14:textId="454FEDD2" w:rsidR="006760BD" w:rsidRPr="00723BD8" w:rsidRDefault="006760BD" w:rsidP="006760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1D0055" w14:textId="77777777" w:rsidR="006760BD" w:rsidRPr="00723BD8" w:rsidRDefault="006760BD" w:rsidP="006760B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7A2A089" w14:textId="506A9324" w:rsidR="006760BD" w:rsidRPr="00723BD8" w:rsidRDefault="006760BD" w:rsidP="006760B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2,145,658</w:t>
            </w:r>
          </w:p>
        </w:tc>
        <w:tc>
          <w:tcPr>
            <w:tcW w:w="236" w:type="dxa"/>
            <w:shd w:val="clear" w:color="auto" w:fill="auto"/>
          </w:tcPr>
          <w:p w14:paraId="54F571B9" w14:textId="77777777" w:rsidR="006760BD" w:rsidRPr="00723BD8" w:rsidRDefault="006760BD" w:rsidP="006760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718AAC2" w14:textId="25C8B394" w:rsidR="006760BD" w:rsidRPr="00723BD8" w:rsidRDefault="006760BD" w:rsidP="006760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2,145,658</w:t>
            </w:r>
          </w:p>
        </w:tc>
        <w:tc>
          <w:tcPr>
            <w:tcW w:w="236" w:type="dxa"/>
            <w:shd w:val="clear" w:color="auto" w:fill="auto"/>
          </w:tcPr>
          <w:p w14:paraId="385BCB8A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49C38A9" w14:textId="3E75BEF5" w:rsidR="006760BD" w:rsidRPr="00723BD8" w:rsidRDefault="00000791" w:rsidP="006760BD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3688D4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F2C1A44" w14:textId="239B799F" w:rsidR="006760BD" w:rsidRPr="00723BD8" w:rsidRDefault="006760BD" w:rsidP="006760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2,145,658</w:t>
            </w:r>
          </w:p>
        </w:tc>
        <w:tc>
          <w:tcPr>
            <w:tcW w:w="236" w:type="dxa"/>
            <w:shd w:val="clear" w:color="auto" w:fill="auto"/>
          </w:tcPr>
          <w:p w14:paraId="29F84FBD" w14:textId="77777777" w:rsidR="006760BD" w:rsidRPr="00723BD8" w:rsidRDefault="006760BD" w:rsidP="006760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617BF81" w14:textId="0C0CE089" w:rsidR="006760BD" w:rsidRPr="00723BD8" w:rsidRDefault="006760BD" w:rsidP="006760BD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1A9A65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FA1E910" w14:textId="6C664A8E" w:rsidR="006760BD" w:rsidRPr="00723BD8" w:rsidRDefault="006760BD" w:rsidP="006760B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2,145,658</w:t>
            </w:r>
          </w:p>
        </w:tc>
      </w:tr>
      <w:tr w:rsidR="006760BD" w:rsidRPr="00723BD8" w14:paraId="2BE01DD2" w14:textId="77777777" w:rsidTr="008B298A">
        <w:trPr>
          <w:trHeight w:val="261"/>
        </w:trPr>
        <w:tc>
          <w:tcPr>
            <w:tcW w:w="2696" w:type="dxa"/>
            <w:shd w:val="clear" w:color="auto" w:fill="auto"/>
          </w:tcPr>
          <w:p w14:paraId="06770BA4" w14:textId="77777777" w:rsidR="006760BD" w:rsidRPr="00723BD8" w:rsidRDefault="006760BD" w:rsidP="006760BD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2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20064575" w14:textId="03DDA0EB" w:rsidR="006760BD" w:rsidRPr="00723BD8" w:rsidRDefault="006760BD" w:rsidP="006760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359CB" w14:textId="0B6FBB55" w:rsidR="006760BD" w:rsidRPr="00000791" w:rsidRDefault="006760BD" w:rsidP="006760B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07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4,335,129</w:t>
            </w:r>
          </w:p>
        </w:tc>
        <w:tc>
          <w:tcPr>
            <w:tcW w:w="273" w:type="dxa"/>
            <w:shd w:val="clear" w:color="auto" w:fill="auto"/>
          </w:tcPr>
          <w:p w14:paraId="34B894BE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F0841" w14:textId="4D576E8E" w:rsidR="006760BD" w:rsidRPr="00723BD8" w:rsidRDefault="006760BD" w:rsidP="006760BD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1,44</w:t>
            </w:r>
            <w:r w:rsidR="000007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F5C672D" w14:textId="77777777" w:rsidR="006760BD" w:rsidRPr="00723BD8" w:rsidRDefault="006760BD" w:rsidP="006760B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F00B8" w14:textId="0F7814D7" w:rsidR="006760BD" w:rsidRPr="00723BD8" w:rsidRDefault="006760BD" w:rsidP="006760B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2,172,771</w:t>
            </w:r>
          </w:p>
        </w:tc>
        <w:tc>
          <w:tcPr>
            <w:tcW w:w="236" w:type="dxa"/>
            <w:shd w:val="clear" w:color="auto" w:fill="auto"/>
          </w:tcPr>
          <w:p w14:paraId="19FB3E61" w14:textId="77777777" w:rsidR="006760BD" w:rsidRPr="00723BD8" w:rsidRDefault="006760BD" w:rsidP="006760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4D72B" w14:textId="23D9129F" w:rsidR="006760BD" w:rsidRPr="00723BD8" w:rsidRDefault="006760BD" w:rsidP="006760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6,509</w:t>
            </w:r>
            <w:r w:rsidR="000007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  <w:r w:rsidR="000007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70F74D9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70275B6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6A8887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60492D7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81F5E1" w14:textId="77777777" w:rsidR="006760BD" w:rsidRPr="00723BD8" w:rsidRDefault="006760BD" w:rsidP="006760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CC2A649" w14:textId="77777777" w:rsidR="006760BD" w:rsidRPr="00723BD8" w:rsidRDefault="006760BD" w:rsidP="006760BD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272076E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B93B052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723BD8" w14:paraId="388D2582" w14:textId="77777777" w:rsidTr="00EC713B">
        <w:trPr>
          <w:trHeight w:val="261"/>
        </w:trPr>
        <w:tc>
          <w:tcPr>
            <w:tcW w:w="2696" w:type="dxa"/>
            <w:shd w:val="clear" w:color="auto" w:fill="auto"/>
          </w:tcPr>
          <w:p w14:paraId="4FE4C792" w14:textId="666C2A1A" w:rsidR="00EC31CE" w:rsidRPr="00723BD8" w:rsidRDefault="00EC31CE" w:rsidP="002E238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16C9146B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3B210152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7C3C8652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  <w:shd w:val="clear" w:color="auto" w:fill="auto"/>
          </w:tcPr>
          <w:p w14:paraId="38F9E855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652D81F" w14:textId="77777777" w:rsidR="00EC31CE" w:rsidRPr="00723BD8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33A15E6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66DCF7" w14:textId="77777777" w:rsidR="00EC31CE" w:rsidRPr="00723BD8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2337C35A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D4E2272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98C4595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563AA0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813C944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1D17F0" w14:textId="77777777" w:rsidR="00EC31CE" w:rsidRPr="00723BD8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92C0AB0" w14:textId="77777777" w:rsidR="00EC31CE" w:rsidRPr="00723BD8" w:rsidRDefault="00EC31CE" w:rsidP="002E238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9A2B3C4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1D73807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723BD8" w14:paraId="06C8BA90" w14:textId="77777777" w:rsidTr="00EC713B">
        <w:trPr>
          <w:trHeight w:val="261"/>
        </w:trPr>
        <w:tc>
          <w:tcPr>
            <w:tcW w:w="2696" w:type="dxa"/>
            <w:shd w:val="clear" w:color="auto" w:fill="auto"/>
          </w:tcPr>
          <w:p w14:paraId="19E4B237" w14:textId="77777777" w:rsidR="00EC31CE" w:rsidRPr="00723BD8" w:rsidRDefault="00EC31CE" w:rsidP="002E238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723B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595A51E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8EC787F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72D758B4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4A72F6EA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7773CDC" w14:textId="77777777" w:rsidR="00EC31CE" w:rsidRPr="00723BD8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4669331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29C5C0" w14:textId="77777777" w:rsidR="00EC31CE" w:rsidRPr="00723BD8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3940F79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225BB1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B245AC3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CBAACED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088E1E2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4E5027" w14:textId="77777777" w:rsidR="00EC31CE" w:rsidRPr="00723BD8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D65B2B9" w14:textId="77777777" w:rsidR="00EC31CE" w:rsidRPr="00723BD8" w:rsidRDefault="00EC31CE" w:rsidP="002E238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1863E49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61034DD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006E" w:rsidRPr="00723BD8" w14:paraId="47E36B1D" w14:textId="77777777" w:rsidTr="00AC4021">
        <w:trPr>
          <w:trHeight w:val="261"/>
        </w:trPr>
        <w:tc>
          <w:tcPr>
            <w:tcW w:w="2696" w:type="dxa"/>
            <w:shd w:val="clear" w:color="auto" w:fill="auto"/>
          </w:tcPr>
          <w:p w14:paraId="5DA9CEBC" w14:textId="77777777" w:rsidR="0098006E" w:rsidRPr="00723BD8" w:rsidRDefault="0098006E" w:rsidP="0098006E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566CEF21" w14:textId="50DCA550" w:rsidR="0098006E" w:rsidRPr="00723BD8" w:rsidRDefault="0098006E" w:rsidP="009800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43" w:type="dxa"/>
            <w:shd w:val="clear" w:color="auto" w:fill="auto"/>
          </w:tcPr>
          <w:p w14:paraId="2C1EABA4" w14:textId="2BDA968E" w:rsidR="0098006E" w:rsidRPr="00723BD8" w:rsidRDefault="0098006E" w:rsidP="0098006E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FAB8693" w14:textId="77777777" w:rsidR="0098006E" w:rsidRPr="00723BD8" w:rsidRDefault="0098006E" w:rsidP="009800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625680A1" w14:textId="7921C725" w:rsidR="0098006E" w:rsidRPr="00723BD8" w:rsidRDefault="0098006E" w:rsidP="009800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91886A" w14:textId="77777777" w:rsidR="0098006E" w:rsidRPr="00723BD8" w:rsidRDefault="0098006E" w:rsidP="0098006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92B21E1" w14:textId="4C7A77B3" w:rsidR="0098006E" w:rsidRPr="00723BD8" w:rsidRDefault="0098006E" w:rsidP="0098006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3,391,674</w:t>
            </w:r>
          </w:p>
        </w:tc>
        <w:tc>
          <w:tcPr>
            <w:tcW w:w="236" w:type="dxa"/>
            <w:shd w:val="clear" w:color="auto" w:fill="auto"/>
          </w:tcPr>
          <w:p w14:paraId="56BF6045" w14:textId="77777777" w:rsidR="0098006E" w:rsidRPr="00723BD8" w:rsidRDefault="0098006E" w:rsidP="009800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6DD255D" w14:textId="63BC400F" w:rsidR="0098006E" w:rsidRPr="00723BD8" w:rsidRDefault="0098006E" w:rsidP="009800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3,391,674</w:t>
            </w:r>
          </w:p>
        </w:tc>
        <w:tc>
          <w:tcPr>
            <w:tcW w:w="236" w:type="dxa"/>
            <w:shd w:val="clear" w:color="auto" w:fill="auto"/>
          </w:tcPr>
          <w:p w14:paraId="6CEF22A5" w14:textId="77777777" w:rsidR="0098006E" w:rsidRPr="00723BD8" w:rsidRDefault="0098006E" w:rsidP="009800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D11072F" w14:textId="52A0985D" w:rsidR="0098006E" w:rsidRPr="00723BD8" w:rsidRDefault="0098006E" w:rsidP="0098006E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4D57A4" w14:textId="77777777" w:rsidR="0098006E" w:rsidRPr="00723BD8" w:rsidRDefault="0098006E" w:rsidP="009800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F27DF96" w14:textId="5D8CF2B0" w:rsidR="0098006E" w:rsidRPr="00723BD8" w:rsidRDefault="0098006E" w:rsidP="0098006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3,392,337</w:t>
            </w:r>
          </w:p>
        </w:tc>
        <w:tc>
          <w:tcPr>
            <w:tcW w:w="236" w:type="dxa"/>
            <w:shd w:val="clear" w:color="auto" w:fill="auto"/>
          </w:tcPr>
          <w:p w14:paraId="07B92908" w14:textId="77777777" w:rsidR="0098006E" w:rsidRPr="00723BD8" w:rsidRDefault="0098006E" w:rsidP="009800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6567C4F9" w14:textId="34F5D9B5" w:rsidR="0098006E" w:rsidRPr="00723BD8" w:rsidRDefault="0098006E" w:rsidP="0098006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FC7B54" w14:textId="77777777" w:rsidR="0098006E" w:rsidRPr="00723BD8" w:rsidRDefault="0098006E" w:rsidP="009800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9143934" w14:textId="3078ADC3" w:rsidR="0098006E" w:rsidRPr="00723BD8" w:rsidRDefault="0098006E" w:rsidP="0098006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3,392,337</w:t>
            </w:r>
          </w:p>
        </w:tc>
      </w:tr>
      <w:tr w:rsidR="0098006E" w:rsidRPr="00723BD8" w14:paraId="27DCFC7A" w14:textId="77777777" w:rsidTr="008B298A">
        <w:trPr>
          <w:trHeight w:val="261"/>
        </w:trPr>
        <w:tc>
          <w:tcPr>
            <w:tcW w:w="2696" w:type="dxa"/>
            <w:shd w:val="clear" w:color="auto" w:fill="auto"/>
          </w:tcPr>
          <w:p w14:paraId="7A910E99" w14:textId="77777777" w:rsidR="0098006E" w:rsidRPr="00723BD8" w:rsidRDefault="0098006E" w:rsidP="0098006E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29EA0655" w14:textId="249F9135" w:rsidR="0098006E" w:rsidRPr="00723BD8" w:rsidRDefault="0098006E" w:rsidP="009800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43" w:type="dxa"/>
            <w:shd w:val="clear" w:color="auto" w:fill="auto"/>
          </w:tcPr>
          <w:p w14:paraId="1201C35F" w14:textId="7BCE95E8" w:rsidR="0098006E" w:rsidRPr="00723BD8" w:rsidRDefault="0098006E" w:rsidP="0098006E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8B0DAD7" w14:textId="77777777" w:rsidR="0098006E" w:rsidRPr="00723BD8" w:rsidRDefault="0098006E" w:rsidP="009800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63C8674F" w14:textId="1FE1D140" w:rsidR="0098006E" w:rsidRPr="00723BD8" w:rsidRDefault="0098006E" w:rsidP="009800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302F8C" w14:textId="77777777" w:rsidR="0098006E" w:rsidRPr="00723BD8" w:rsidRDefault="0098006E" w:rsidP="0098006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59CCC46" w14:textId="245E4F03" w:rsidR="0098006E" w:rsidRPr="00723BD8" w:rsidRDefault="0098006E" w:rsidP="0098006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63,243,600</w:t>
            </w:r>
          </w:p>
        </w:tc>
        <w:tc>
          <w:tcPr>
            <w:tcW w:w="236" w:type="dxa"/>
            <w:shd w:val="clear" w:color="auto" w:fill="auto"/>
          </w:tcPr>
          <w:p w14:paraId="2B557F09" w14:textId="77777777" w:rsidR="0098006E" w:rsidRPr="00723BD8" w:rsidRDefault="0098006E" w:rsidP="009800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9F73B70" w14:textId="47F2638E" w:rsidR="0098006E" w:rsidRPr="00723BD8" w:rsidRDefault="0098006E" w:rsidP="009800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63,243,600</w:t>
            </w:r>
          </w:p>
        </w:tc>
        <w:tc>
          <w:tcPr>
            <w:tcW w:w="236" w:type="dxa"/>
            <w:shd w:val="clear" w:color="auto" w:fill="auto"/>
          </w:tcPr>
          <w:p w14:paraId="6CAFEFE2" w14:textId="77777777" w:rsidR="0098006E" w:rsidRPr="00723BD8" w:rsidRDefault="0098006E" w:rsidP="009800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49293C8" w14:textId="76020FB5" w:rsidR="0098006E" w:rsidRPr="00723BD8" w:rsidRDefault="0098006E" w:rsidP="0098006E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3C4209" w14:textId="77777777" w:rsidR="0098006E" w:rsidRPr="00723BD8" w:rsidRDefault="0098006E" w:rsidP="009800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0BE4012" w14:textId="7C2327CD" w:rsidR="0098006E" w:rsidRPr="00723BD8" w:rsidRDefault="0098006E" w:rsidP="0098006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63,905,528</w:t>
            </w:r>
          </w:p>
        </w:tc>
        <w:tc>
          <w:tcPr>
            <w:tcW w:w="236" w:type="dxa"/>
            <w:shd w:val="clear" w:color="auto" w:fill="auto"/>
          </w:tcPr>
          <w:p w14:paraId="1DAC9C20" w14:textId="77777777" w:rsidR="0098006E" w:rsidRPr="00723BD8" w:rsidRDefault="0098006E" w:rsidP="009800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01EE4A34" w14:textId="56ADBC76" w:rsidR="0098006E" w:rsidRPr="00723BD8" w:rsidRDefault="0098006E" w:rsidP="0098006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A14BF3" w14:textId="77777777" w:rsidR="0098006E" w:rsidRPr="00723BD8" w:rsidRDefault="0098006E" w:rsidP="009800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FEB7B11" w14:textId="20AED68D" w:rsidR="0098006E" w:rsidRPr="00723BD8" w:rsidRDefault="0098006E" w:rsidP="0098006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63,905,528</w:t>
            </w:r>
          </w:p>
        </w:tc>
      </w:tr>
      <w:tr w:rsidR="006760BD" w:rsidRPr="00533DFC" w14:paraId="44C109E5" w14:textId="77777777" w:rsidTr="008B298A">
        <w:trPr>
          <w:trHeight w:val="261"/>
        </w:trPr>
        <w:tc>
          <w:tcPr>
            <w:tcW w:w="2696" w:type="dxa"/>
            <w:shd w:val="clear" w:color="auto" w:fill="auto"/>
          </w:tcPr>
          <w:p w14:paraId="63CEA67A" w14:textId="77777777" w:rsidR="006760BD" w:rsidRPr="00723BD8" w:rsidRDefault="006760BD" w:rsidP="006760BD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2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09D589D3" w14:textId="77777777" w:rsidR="006760BD" w:rsidRPr="00723BD8" w:rsidRDefault="006760BD" w:rsidP="006760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52A3C" w14:textId="3F59DAB2" w:rsidR="006760BD" w:rsidRPr="00723BD8" w:rsidRDefault="006760BD" w:rsidP="006760B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7021DAF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98CE8" w14:textId="35255300" w:rsidR="006760BD" w:rsidRPr="00723BD8" w:rsidRDefault="006760BD" w:rsidP="006760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DF5AF4" w14:textId="77777777" w:rsidR="006760BD" w:rsidRPr="00723BD8" w:rsidRDefault="006760BD" w:rsidP="006760B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0FEBC" w14:textId="4194880F" w:rsidR="006760BD" w:rsidRPr="00723BD8" w:rsidRDefault="006760BD" w:rsidP="006760B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66,635,274</w:t>
            </w:r>
          </w:p>
        </w:tc>
        <w:tc>
          <w:tcPr>
            <w:tcW w:w="236" w:type="dxa"/>
            <w:shd w:val="clear" w:color="auto" w:fill="auto"/>
          </w:tcPr>
          <w:p w14:paraId="05293FB4" w14:textId="77777777" w:rsidR="006760BD" w:rsidRPr="00723BD8" w:rsidRDefault="006760BD" w:rsidP="006760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D81DB" w14:textId="38E20BD6" w:rsidR="006760BD" w:rsidRPr="00723BD8" w:rsidRDefault="006760BD" w:rsidP="006760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66,635,274</w:t>
            </w:r>
          </w:p>
        </w:tc>
        <w:tc>
          <w:tcPr>
            <w:tcW w:w="236" w:type="dxa"/>
            <w:shd w:val="clear" w:color="auto" w:fill="auto"/>
          </w:tcPr>
          <w:p w14:paraId="5BEB8181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4D40E9F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641E506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8FBC304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752DE5" w14:textId="77777777" w:rsidR="006760BD" w:rsidRPr="00723BD8" w:rsidRDefault="006760BD" w:rsidP="006760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736E81EE" w14:textId="77777777" w:rsidR="006760BD" w:rsidRPr="00723BD8" w:rsidRDefault="006760BD" w:rsidP="006760BD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17B7C32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9588A5E" w14:textId="77777777" w:rsidR="006760BD" w:rsidRPr="00723BD8" w:rsidRDefault="006760BD" w:rsidP="006760B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58945842" w14:textId="242A4AFA" w:rsidR="00EC713B" w:rsidRPr="00533DFC" w:rsidRDefault="00EC713B" w:rsidP="008B62A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</w:pPr>
    </w:p>
    <w:p w14:paraId="058B2540" w14:textId="1EC22A0E" w:rsidR="00EC713B" w:rsidRDefault="00EC713B">
      <w:pPr>
        <w:spacing w:line="240" w:lineRule="auto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</w:pPr>
      <w:r w:rsidRPr="00533DFC"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  <w:br w:type="page"/>
      </w: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73"/>
        <w:gridCol w:w="161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6E5049" w:rsidRPr="00740CB0" w14:paraId="758AAD5B" w14:textId="77777777" w:rsidTr="00AA3BBA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60EA8E69" w14:textId="77777777" w:rsidR="006E5049" w:rsidRPr="00740CB0" w:rsidRDefault="006E5049" w:rsidP="00AA3BBA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1662EFC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68252F0B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5049" w:rsidRPr="00740CB0" w14:paraId="41890CD3" w14:textId="77777777" w:rsidTr="00AA3BBA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64297FA1" w14:textId="77777777" w:rsidR="006E5049" w:rsidRPr="00740CB0" w:rsidRDefault="006E5049" w:rsidP="00AA3BB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27124232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02823190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7B41A08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33579201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E5049" w:rsidRPr="00740CB0" w14:paraId="27F5E464" w14:textId="77777777" w:rsidTr="00AA3BBA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41BDDA09" w14:textId="77777777" w:rsidR="006E5049" w:rsidRPr="00740CB0" w:rsidRDefault="006E5049" w:rsidP="00AA3BB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935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740C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40C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935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808" w:type="dxa"/>
            <w:vAlign w:val="bottom"/>
          </w:tcPr>
          <w:p w14:paraId="2B626DE0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740C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7A1E05B6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6CCE0110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360BBD05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7B5F4C8B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120867A3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7C847F" w14:textId="77777777" w:rsidR="006E5049" w:rsidRPr="00740CB0" w:rsidRDefault="006E5049" w:rsidP="00AA3BB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EF3E364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5D673257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032A97" w14:textId="77777777" w:rsidR="006E5049" w:rsidRPr="00740CB0" w:rsidRDefault="006E5049" w:rsidP="00AA3BB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385CDC8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5F342CD9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6FA96DB3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51E2694F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5EECA25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4CDF476" w14:textId="77777777" w:rsidR="006E5049" w:rsidRPr="00740CB0" w:rsidRDefault="006E5049" w:rsidP="00AA3BB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4C2838FE" w14:textId="77777777" w:rsidR="006E5049" w:rsidRPr="00740CB0" w:rsidRDefault="006E5049" w:rsidP="00AA3BB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3E1F5837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3881E0E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E5049" w:rsidRPr="00740CB0" w14:paraId="6C927AA4" w14:textId="77777777" w:rsidTr="00AA3BBA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1F4799FC" w14:textId="77777777" w:rsidR="006E5049" w:rsidRPr="00740CB0" w:rsidRDefault="006E5049" w:rsidP="00AA3BB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18EB213B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0F668F41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40C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E5049" w:rsidRPr="00740CB0" w14:paraId="5D5BDACD" w14:textId="77777777" w:rsidTr="00AA3BBA">
        <w:trPr>
          <w:trHeight w:val="261"/>
        </w:trPr>
        <w:tc>
          <w:tcPr>
            <w:tcW w:w="2696" w:type="dxa"/>
            <w:shd w:val="clear" w:color="auto" w:fill="auto"/>
          </w:tcPr>
          <w:p w14:paraId="4A77D11A" w14:textId="77777777" w:rsidR="006E5049" w:rsidRPr="00740CB0" w:rsidRDefault="006E5049" w:rsidP="00AA3BB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719D9F18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46ED54F4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19E0EA96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64943D14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5F81823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9C2B176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D1EBEED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F8F79BE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3E3A60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452523D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29AE13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B07E66C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1F76B5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719BD71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858106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9B3AF60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5049" w:rsidRPr="00740CB0" w14:paraId="16A26C99" w14:textId="77777777" w:rsidTr="00AA3BBA">
        <w:trPr>
          <w:trHeight w:val="261"/>
        </w:trPr>
        <w:tc>
          <w:tcPr>
            <w:tcW w:w="2696" w:type="dxa"/>
            <w:shd w:val="clear" w:color="auto" w:fill="auto"/>
          </w:tcPr>
          <w:p w14:paraId="27E5DE04" w14:textId="77777777" w:rsidR="006E5049" w:rsidRPr="00740CB0" w:rsidRDefault="006E5049" w:rsidP="00AA3BBA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3882F660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332A030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183806B7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38665394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A117FA" w14:textId="77777777" w:rsidR="006E5049" w:rsidRPr="00740CB0" w:rsidRDefault="006E5049" w:rsidP="00AA3BB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6721A909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5EA899" w14:textId="77777777" w:rsidR="006E5049" w:rsidRPr="00740CB0" w:rsidRDefault="006E5049" w:rsidP="00AA3B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7769F64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CDA6CE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88500D5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17DB69B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ED3403D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9541529" w14:textId="77777777" w:rsidR="006E5049" w:rsidRPr="00740CB0" w:rsidRDefault="006E5049" w:rsidP="00AA3B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9BCBE28" w14:textId="77777777" w:rsidR="006E5049" w:rsidRPr="00740CB0" w:rsidRDefault="006E5049" w:rsidP="00AA3BBA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D7CC77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9CBB317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5049" w:rsidRPr="00740CB0" w14:paraId="175D2983" w14:textId="77777777" w:rsidTr="00AA3BBA">
        <w:trPr>
          <w:trHeight w:val="261"/>
        </w:trPr>
        <w:tc>
          <w:tcPr>
            <w:tcW w:w="2696" w:type="dxa"/>
            <w:shd w:val="clear" w:color="auto" w:fill="auto"/>
          </w:tcPr>
          <w:p w14:paraId="702CEB24" w14:textId="77777777" w:rsidR="006E5049" w:rsidRPr="00740CB0" w:rsidRDefault="006E5049" w:rsidP="00AA3BBA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</w:t>
            </w: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08" w:type="dxa"/>
          </w:tcPr>
          <w:p w14:paraId="0645C1D0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3D28F43F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72EEAC1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0DF0CE1A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6A1F62B5" w14:textId="77777777" w:rsidR="006E5049" w:rsidRPr="00740CB0" w:rsidRDefault="006E5049" w:rsidP="00AA3BB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11A9A7C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A573FF" w14:textId="77777777" w:rsidR="006E5049" w:rsidRPr="00740CB0" w:rsidRDefault="006E5049" w:rsidP="00AA3B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A5FB528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24B5B03A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9365BBD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656A441D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8C4004D" w14:textId="77777777" w:rsidR="006E5049" w:rsidRPr="00740CB0" w:rsidRDefault="006E5049" w:rsidP="00AA3BBA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4C55CD" w14:textId="77777777" w:rsidR="006E5049" w:rsidRPr="00740CB0" w:rsidRDefault="006E5049" w:rsidP="00AA3B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55846C6B" w14:textId="77777777" w:rsidR="006E5049" w:rsidRPr="00740CB0" w:rsidRDefault="006E5049" w:rsidP="00AA3BBA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4021A2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B5718BF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</w:p>
        </w:tc>
      </w:tr>
      <w:tr w:rsidR="006E5049" w:rsidRPr="00740CB0" w14:paraId="687008FF" w14:textId="77777777" w:rsidTr="00AA3BBA">
        <w:trPr>
          <w:trHeight w:val="261"/>
        </w:trPr>
        <w:tc>
          <w:tcPr>
            <w:tcW w:w="2696" w:type="dxa"/>
            <w:shd w:val="clear" w:color="auto" w:fill="auto"/>
          </w:tcPr>
          <w:p w14:paraId="6C0E3D0F" w14:textId="77777777" w:rsidR="006E5049" w:rsidRPr="00740CB0" w:rsidRDefault="006E5049" w:rsidP="00AA3BBA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CB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</w:t>
            </w: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08" w:type="dxa"/>
          </w:tcPr>
          <w:p w14:paraId="79496AAC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9</w:t>
            </w:r>
          </w:p>
        </w:tc>
        <w:tc>
          <w:tcPr>
            <w:tcW w:w="1443" w:type="dxa"/>
            <w:shd w:val="clear" w:color="auto" w:fill="auto"/>
          </w:tcPr>
          <w:p w14:paraId="108E3D00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</w:p>
        </w:tc>
        <w:tc>
          <w:tcPr>
            <w:tcW w:w="273" w:type="dxa"/>
            <w:shd w:val="clear" w:color="auto" w:fill="auto"/>
          </w:tcPr>
          <w:p w14:paraId="3BC6EDDC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599FE7FD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</w:p>
        </w:tc>
        <w:tc>
          <w:tcPr>
            <w:tcW w:w="236" w:type="dxa"/>
            <w:shd w:val="clear" w:color="auto" w:fill="auto"/>
          </w:tcPr>
          <w:p w14:paraId="6693B14B" w14:textId="77777777" w:rsidR="006E5049" w:rsidRPr="00740CB0" w:rsidRDefault="006E5049" w:rsidP="00AA3BB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B058906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327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</w:p>
        </w:tc>
        <w:tc>
          <w:tcPr>
            <w:tcW w:w="236" w:type="dxa"/>
            <w:shd w:val="clear" w:color="auto" w:fill="auto"/>
          </w:tcPr>
          <w:p w14:paraId="2E6691E8" w14:textId="77777777" w:rsidR="006E5049" w:rsidRPr="00740CB0" w:rsidRDefault="006E5049" w:rsidP="00AA3B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FF84C3F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027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992</w:t>
            </w:r>
          </w:p>
        </w:tc>
        <w:tc>
          <w:tcPr>
            <w:tcW w:w="236" w:type="dxa"/>
            <w:shd w:val="clear" w:color="auto" w:fill="auto"/>
          </w:tcPr>
          <w:p w14:paraId="6391D3FE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C7E9F92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655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499</w:t>
            </w:r>
          </w:p>
        </w:tc>
        <w:tc>
          <w:tcPr>
            <w:tcW w:w="236" w:type="dxa"/>
            <w:shd w:val="clear" w:color="auto" w:fill="auto"/>
          </w:tcPr>
          <w:p w14:paraId="50BC9E3F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F0FBA9D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374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777</w:t>
            </w:r>
          </w:p>
        </w:tc>
        <w:tc>
          <w:tcPr>
            <w:tcW w:w="236" w:type="dxa"/>
            <w:shd w:val="clear" w:color="auto" w:fill="auto"/>
          </w:tcPr>
          <w:p w14:paraId="4977102C" w14:textId="77777777" w:rsidR="006E5049" w:rsidRPr="00740CB0" w:rsidRDefault="006E5049" w:rsidP="00AA3B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77B43AA1" w14:textId="77777777" w:rsidR="006E5049" w:rsidRPr="00740CB0" w:rsidRDefault="006E5049" w:rsidP="00AA3BBA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3A19BD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7FA4D30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030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</w:t>
            </w:r>
          </w:p>
        </w:tc>
      </w:tr>
      <w:tr w:rsidR="006E5049" w:rsidRPr="00740CB0" w14:paraId="6BCBADB1" w14:textId="77777777" w:rsidTr="00AA3BBA">
        <w:trPr>
          <w:trHeight w:val="261"/>
        </w:trPr>
        <w:tc>
          <w:tcPr>
            <w:tcW w:w="2696" w:type="dxa"/>
            <w:shd w:val="clear" w:color="auto" w:fill="auto"/>
          </w:tcPr>
          <w:p w14:paraId="2D160152" w14:textId="77777777" w:rsidR="006E5049" w:rsidRPr="00740CB0" w:rsidRDefault="006E5049" w:rsidP="00AA3BBA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403D62BB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E0185C4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B755DE8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10A085D8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3B6CFB" w14:textId="77777777" w:rsidR="006E5049" w:rsidRPr="00740CB0" w:rsidRDefault="006E5049" w:rsidP="00AA3BB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7D0DE41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499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</w:p>
        </w:tc>
        <w:tc>
          <w:tcPr>
            <w:tcW w:w="236" w:type="dxa"/>
            <w:shd w:val="clear" w:color="auto" w:fill="auto"/>
          </w:tcPr>
          <w:p w14:paraId="22EB543C" w14:textId="77777777" w:rsidR="006E5049" w:rsidRPr="00740CB0" w:rsidRDefault="006E5049" w:rsidP="00AA3B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90B3593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499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</w:p>
        </w:tc>
        <w:tc>
          <w:tcPr>
            <w:tcW w:w="236" w:type="dxa"/>
            <w:shd w:val="clear" w:color="auto" w:fill="auto"/>
          </w:tcPr>
          <w:p w14:paraId="7E130F95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C49B666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E736DA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B303432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499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</w:p>
        </w:tc>
        <w:tc>
          <w:tcPr>
            <w:tcW w:w="236" w:type="dxa"/>
            <w:shd w:val="clear" w:color="auto" w:fill="auto"/>
          </w:tcPr>
          <w:p w14:paraId="734F2453" w14:textId="77777777" w:rsidR="006E5049" w:rsidRPr="00740CB0" w:rsidRDefault="006E5049" w:rsidP="00AA3B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E316CE7" w14:textId="77777777" w:rsidR="006E5049" w:rsidRPr="00740CB0" w:rsidRDefault="006E5049" w:rsidP="00AA3BBA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2BB15D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C3FEF49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499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</w:p>
        </w:tc>
      </w:tr>
      <w:tr w:rsidR="006E5049" w:rsidRPr="00740CB0" w14:paraId="33898503" w14:textId="77777777" w:rsidTr="00AA3BBA">
        <w:trPr>
          <w:trHeight w:val="261"/>
        </w:trPr>
        <w:tc>
          <w:tcPr>
            <w:tcW w:w="2696" w:type="dxa"/>
            <w:shd w:val="clear" w:color="auto" w:fill="auto"/>
          </w:tcPr>
          <w:p w14:paraId="7FD347F9" w14:textId="77777777" w:rsidR="006E5049" w:rsidRPr="00740CB0" w:rsidRDefault="006E5049" w:rsidP="00AA3BBA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677D1237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0C470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699</w:t>
            </w: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273</w:t>
            </w:r>
          </w:p>
        </w:tc>
        <w:tc>
          <w:tcPr>
            <w:tcW w:w="273" w:type="dxa"/>
            <w:shd w:val="clear" w:color="auto" w:fill="auto"/>
          </w:tcPr>
          <w:p w14:paraId="1DECCB37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CBE3F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431</w:t>
            </w:r>
          </w:p>
        </w:tc>
        <w:tc>
          <w:tcPr>
            <w:tcW w:w="236" w:type="dxa"/>
            <w:shd w:val="clear" w:color="auto" w:fill="auto"/>
          </w:tcPr>
          <w:p w14:paraId="555B3261" w14:textId="77777777" w:rsidR="006E5049" w:rsidRPr="00740CB0" w:rsidRDefault="006E5049" w:rsidP="00AA3BB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8959F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826</w:t>
            </w: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755</w:t>
            </w:r>
          </w:p>
        </w:tc>
        <w:tc>
          <w:tcPr>
            <w:tcW w:w="236" w:type="dxa"/>
            <w:shd w:val="clear" w:color="auto" w:fill="auto"/>
          </w:tcPr>
          <w:p w14:paraId="2C80BB32" w14:textId="77777777" w:rsidR="006E5049" w:rsidRPr="00740CB0" w:rsidRDefault="006E5049" w:rsidP="00AA3B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A3D1C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527</w:t>
            </w: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459</w:t>
            </w:r>
          </w:p>
        </w:tc>
        <w:tc>
          <w:tcPr>
            <w:tcW w:w="236" w:type="dxa"/>
            <w:shd w:val="clear" w:color="auto" w:fill="auto"/>
          </w:tcPr>
          <w:p w14:paraId="7527541A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0D27018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4230BEE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F8D80AD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8E62AD" w14:textId="77777777" w:rsidR="006E5049" w:rsidRPr="00740CB0" w:rsidRDefault="006E5049" w:rsidP="00AA3B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4B6C3F6B" w14:textId="77777777" w:rsidR="006E5049" w:rsidRPr="00740CB0" w:rsidRDefault="006E5049" w:rsidP="00AA3BBA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2C9CB08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27EBF9B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5049" w:rsidRPr="00740CB0" w14:paraId="7255DDA3" w14:textId="77777777" w:rsidTr="00AA3BBA">
        <w:trPr>
          <w:trHeight w:val="261"/>
        </w:trPr>
        <w:tc>
          <w:tcPr>
            <w:tcW w:w="2696" w:type="dxa"/>
            <w:shd w:val="clear" w:color="auto" w:fill="auto"/>
          </w:tcPr>
          <w:p w14:paraId="3DC0868D" w14:textId="77777777" w:rsidR="006E5049" w:rsidRPr="00740CB0" w:rsidRDefault="006E5049" w:rsidP="00AA3BB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1DF6AD7C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1B6A34DB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547A81FC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  <w:shd w:val="clear" w:color="auto" w:fill="auto"/>
          </w:tcPr>
          <w:p w14:paraId="7AD984DF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CB6789" w14:textId="77777777" w:rsidR="006E5049" w:rsidRPr="00740CB0" w:rsidRDefault="006E5049" w:rsidP="00AA3BB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674FA472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6493A9" w14:textId="77777777" w:rsidR="006E5049" w:rsidRPr="00740CB0" w:rsidRDefault="006E5049" w:rsidP="00AA3B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2E81A9F7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F622E0A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48D1026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B14578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5C2C0E6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B6EE2CA" w14:textId="77777777" w:rsidR="006E5049" w:rsidRPr="00740CB0" w:rsidRDefault="006E5049" w:rsidP="00AA3B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07FF31CF" w14:textId="77777777" w:rsidR="006E5049" w:rsidRPr="00740CB0" w:rsidRDefault="006E5049" w:rsidP="00AA3BBA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4267E2E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3C39C74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5049" w:rsidRPr="00740CB0" w14:paraId="534F3688" w14:textId="77777777" w:rsidTr="00AA3BBA">
        <w:trPr>
          <w:trHeight w:val="261"/>
        </w:trPr>
        <w:tc>
          <w:tcPr>
            <w:tcW w:w="2696" w:type="dxa"/>
            <w:shd w:val="clear" w:color="auto" w:fill="auto"/>
          </w:tcPr>
          <w:p w14:paraId="6324ABB3" w14:textId="77777777" w:rsidR="006E5049" w:rsidRPr="00740CB0" w:rsidRDefault="006E5049" w:rsidP="00AA3BB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740C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10DBEB0A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5FD49F85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7AF896B1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2DB9FB4A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EA0A71" w14:textId="77777777" w:rsidR="006E5049" w:rsidRPr="00740CB0" w:rsidRDefault="006E5049" w:rsidP="00AA3BB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79F729B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AFC912E" w14:textId="77777777" w:rsidR="006E5049" w:rsidRPr="00740CB0" w:rsidRDefault="006E5049" w:rsidP="00AA3B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65A68B5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56F96CF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4F95FBD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DA95A6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5ABDFCB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DB52418" w14:textId="77777777" w:rsidR="006E5049" w:rsidRPr="00740CB0" w:rsidRDefault="006E5049" w:rsidP="00AA3B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9369325" w14:textId="77777777" w:rsidR="006E5049" w:rsidRPr="00740CB0" w:rsidRDefault="006E5049" w:rsidP="00AA3BBA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DB7D7E4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0E243C9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5049" w:rsidRPr="00740CB0" w14:paraId="0FCE7A77" w14:textId="77777777" w:rsidTr="00AA3BBA">
        <w:trPr>
          <w:trHeight w:val="261"/>
        </w:trPr>
        <w:tc>
          <w:tcPr>
            <w:tcW w:w="2696" w:type="dxa"/>
            <w:shd w:val="clear" w:color="auto" w:fill="auto"/>
          </w:tcPr>
          <w:p w14:paraId="20EBE84F" w14:textId="77777777" w:rsidR="006E5049" w:rsidRPr="00740CB0" w:rsidRDefault="006E5049" w:rsidP="00AA3BBA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153BDD91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43" w:type="dxa"/>
            <w:shd w:val="clear" w:color="auto" w:fill="auto"/>
          </w:tcPr>
          <w:p w14:paraId="34AFC65D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659AA96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48F21D4D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5AE087" w14:textId="77777777" w:rsidR="006E5049" w:rsidRPr="00740CB0" w:rsidRDefault="006E5049" w:rsidP="00AA3BB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8644E72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314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236" w:type="dxa"/>
            <w:shd w:val="clear" w:color="auto" w:fill="auto"/>
          </w:tcPr>
          <w:p w14:paraId="7B22361D" w14:textId="77777777" w:rsidR="006E5049" w:rsidRPr="00740CB0" w:rsidRDefault="006E5049" w:rsidP="00AA3B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A82FA68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314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236" w:type="dxa"/>
            <w:shd w:val="clear" w:color="auto" w:fill="auto"/>
          </w:tcPr>
          <w:p w14:paraId="3DCD5BFF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A4F14EA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E20F3B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96F0314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543</w:t>
            </w:r>
          </w:p>
        </w:tc>
        <w:tc>
          <w:tcPr>
            <w:tcW w:w="236" w:type="dxa"/>
            <w:shd w:val="clear" w:color="auto" w:fill="auto"/>
          </w:tcPr>
          <w:p w14:paraId="32D5FC65" w14:textId="77777777" w:rsidR="006E5049" w:rsidRPr="00740CB0" w:rsidRDefault="006E5049" w:rsidP="00AA3B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56407858" w14:textId="77777777" w:rsidR="006E5049" w:rsidRPr="00740CB0" w:rsidRDefault="006E5049" w:rsidP="00AA3BB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55B704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D5ACF46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543</w:t>
            </w:r>
          </w:p>
        </w:tc>
      </w:tr>
      <w:tr w:rsidR="006E5049" w:rsidRPr="00740CB0" w14:paraId="2FF299E8" w14:textId="77777777" w:rsidTr="00AA3BBA">
        <w:trPr>
          <w:trHeight w:val="261"/>
        </w:trPr>
        <w:tc>
          <w:tcPr>
            <w:tcW w:w="2696" w:type="dxa"/>
            <w:shd w:val="clear" w:color="auto" w:fill="auto"/>
          </w:tcPr>
          <w:p w14:paraId="7F3CDD07" w14:textId="77777777" w:rsidR="006E5049" w:rsidRPr="00740CB0" w:rsidRDefault="006E5049" w:rsidP="00AA3BBA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5CF83F6A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43" w:type="dxa"/>
            <w:shd w:val="clear" w:color="auto" w:fill="auto"/>
          </w:tcPr>
          <w:p w14:paraId="3AA5B8AC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2AA7F4C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61E22DCC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03C4E0" w14:textId="77777777" w:rsidR="006E5049" w:rsidRPr="00740CB0" w:rsidRDefault="006E5049" w:rsidP="00AA3BB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4A4A715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4BAAA513" w14:textId="77777777" w:rsidR="006E5049" w:rsidRPr="00740CB0" w:rsidRDefault="006E5049" w:rsidP="00AA3B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C8B9893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426934F7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921C16B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060FF7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69F7EBA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</w:p>
        </w:tc>
        <w:tc>
          <w:tcPr>
            <w:tcW w:w="236" w:type="dxa"/>
            <w:shd w:val="clear" w:color="auto" w:fill="auto"/>
          </w:tcPr>
          <w:p w14:paraId="4FCD731F" w14:textId="77777777" w:rsidR="006E5049" w:rsidRPr="00740CB0" w:rsidRDefault="006E5049" w:rsidP="00AA3B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7C64607" w14:textId="77777777" w:rsidR="006E5049" w:rsidRPr="00740CB0" w:rsidRDefault="006E5049" w:rsidP="00AA3BB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79453F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3625F66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</w:p>
        </w:tc>
      </w:tr>
      <w:tr w:rsidR="006E5049" w:rsidRPr="00533DFC" w14:paraId="11D92AED" w14:textId="77777777" w:rsidTr="00AA3BBA">
        <w:trPr>
          <w:trHeight w:val="261"/>
        </w:trPr>
        <w:tc>
          <w:tcPr>
            <w:tcW w:w="2696" w:type="dxa"/>
            <w:shd w:val="clear" w:color="auto" w:fill="auto"/>
          </w:tcPr>
          <w:p w14:paraId="0907288F" w14:textId="77777777" w:rsidR="006E5049" w:rsidRPr="00740CB0" w:rsidRDefault="006E5049" w:rsidP="00AA3BBA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72ABB02A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240A1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8C6469D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FE4FB" w14:textId="77777777" w:rsidR="006E5049" w:rsidRPr="00740CB0" w:rsidRDefault="006E5049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5032E5" w14:textId="77777777" w:rsidR="006E5049" w:rsidRPr="00740CB0" w:rsidRDefault="006E5049" w:rsidP="00AA3BB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D607E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001</w:t>
            </w: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007</w:t>
            </w:r>
          </w:p>
        </w:tc>
        <w:tc>
          <w:tcPr>
            <w:tcW w:w="236" w:type="dxa"/>
            <w:shd w:val="clear" w:color="auto" w:fill="auto"/>
          </w:tcPr>
          <w:p w14:paraId="7F2BB1CA" w14:textId="77777777" w:rsidR="006E5049" w:rsidRPr="00740CB0" w:rsidRDefault="006E5049" w:rsidP="00AA3B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0816D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001</w:t>
            </w: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007</w:t>
            </w:r>
          </w:p>
        </w:tc>
        <w:tc>
          <w:tcPr>
            <w:tcW w:w="236" w:type="dxa"/>
            <w:shd w:val="clear" w:color="auto" w:fill="auto"/>
          </w:tcPr>
          <w:p w14:paraId="0D8213EF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243696D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305DE0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D8E4E10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55A709" w14:textId="77777777" w:rsidR="006E5049" w:rsidRPr="00740CB0" w:rsidRDefault="006E5049" w:rsidP="00AA3B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0BF5DB6A" w14:textId="77777777" w:rsidR="006E5049" w:rsidRPr="00740CB0" w:rsidRDefault="006E5049" w:rsidP="00AA3BBA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1EF2E7F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FD7B8CA" w14:textId="77777777" w:rsidR="006E5049" w:rsidRPr="00740CB0" w:rsidRDefault="006E5049" w:rsidP="00AA3B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19D40BDE" w14:textId="0DF3051B" w:rsidR="006E5049" w:rsidRDefault="006E5049">
      <w:pPr>
        <w:spacing w:line="240" w:lineRule="auto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</w:pPr>
    </w:p>
    <w:p w14:paraId="3F179814" w14:textId="77777777" w:rsidR="006E5049" w:rsidRDefault="006E5049">
      <w:pPr>
        <w:spacing w:line="240" w:lineRule="auto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</w:pPr>
      <w:r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  <w:br w:type="page"/>
      </w: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653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EC31CE" w:rsidRPr="00723BD8" w14:paraId="3481484C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1CD3F82C" w14:textId="77777777" w:rsidR="00EC31CE" w:rsidRPr="00723BD8" w:rsidRDefault="00EC31CE" w:rsidP="002E2382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0AE47153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78DC3F9C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2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31CE" w:rsidRPr="00723BD8" w14:paraId="73D3E1EF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5EBF5291" w14:textId="77777777" w:rsidR="00EC31CE" w:rsidRPr="00723BD8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CCF5F09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6A7DDEB8" w14:textId="77777777" w:rsidR="00EC31CE" w:rsidRPr="00723BD8" w:rsidRDefault="00EC31CE" w:rsidP="008575F4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9D61BD2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25F64578" w14:textId="77777777" w:rsidR="00EC31CE" w:rsidRPr="00723BD8" w:rsidRDefault="00EC31CE" w:rsidP="008575F4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B139B" w:rsidRPr="00723BD8" w14:paraId="44EDB1B9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228F89C2" w14:textId="44CB80D1" w:rsidR="00FB139B" w:rsidRPr="00723BD8" w:rsidRDefault="00FB139B" w:rsidP="00DE14C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723B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723B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23B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808" w:type="dxa"/>
            <w:vAlign w:val="bottom"/>
          </w:tcPr>
          <w:p w14:paraId="77A49BBC" w14:textId="77777777" w:rsidR="00FB139B" w:rsidRPr="00723BD8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078412B3" w14:textId="77777777" w:rsidR="00EC713B" w:rsidRPr="00723BD8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00F76759" w14:textId="70CE0F14" w:rsidR="00FB139B" w:rsidRPr="00723BD8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FB139B"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E44721D" w14:textId="77777777" w:rsidR="00FB139B" w:rsidRPr="00723BD8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2C2558FE" w14:textId="77777777" w:rsidR="00EC713B" w:rsidRPr="00723BD8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12DA7F88" w14:textId="2FD3E350" w:rsidR="00FB139B" w:rsidRPr="00723BD8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FB139B"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5B3DD6" w14:textId="77777777" w:rsidR="00FB139B" w:rsidRPr="00723BD8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EC44223" w14:textId="77777777" w:rsidR="00EC713B" w:rsidRPr="00723BD8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3E60307E" w14:textId="30788289" w:rsidR="00FB139B" w:rsidRPr="00723BD8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FB139B"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312998" w14:textId="77777777" w:rsidR="00FB139B" w:rsidRPr="00723BD8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8155B32" w14:textId="77777777" w:rsidR="00FB139B" w:rsidRPr="00723BD8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66588918" w14:textId="77777777" w:rsidR="00FB139B" w:rsidRPr="00723BD8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6D904857" w14:textId="0484F60D" w:rsidR="00FB139B" w:rsidRPr="00723BD8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23BD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53341DA7" w14:textId="77777777" w:rsidR="00FB139B" w:rsidRPr="00723BD8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16266D0" w14:textId="1975D985" w:rsidR="00FB139B" w:rsidRPr="00723BD8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23BD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70EF68F" w14:textId="77777777" w:rsidR="00FB139B" w:rsidRPr="00723BD8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641579E1" w14:textId="01027171" w:rsidR="00FB139B" w:rsidRPr="00723BD8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23BD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26F193D7" w14:textId="77777777" w:rsidR="00FB139B" w:rsidRPr="00723BD8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CC1768D" w14:textId="77777777" w:rsidR="00FB139B" w:rsidRPr="00723BD8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31CE" w:rsidRPr="00723BD8" w14:paraId="2AFE480A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6DC7F061" w14:textId="77777777" w:rsidR="00EC31CE" w:rsidRPr="00723BD8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2A5DA1D7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65167E75" w14:textId="77777777" w:rsidR="00EC31CE" w:rsidRPr="00723BD8" w:rsidRDefault="00EC31CE" w:rsidP="003723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3B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C31CE" w:rsidRPr="00723BD8" w14:paraId="761FB954" w14:textId="77777777" w:rsidTr="002E2382">
        <w:trPr>
          <w:trHeight w:val="261"/>
        </w:trPr>
        <w:tc>
          <w:tcPr>
            <w:tcW w:w="2696" w:type="dxa"/>
            <w:shd w:val="clear" w:color="auto" w:fill="auto"/>
          </w:tcPr>
          <w:p w14:paraId="781E72EF" w14:textId="41D49CFD" w:rsidR="00EC31CE" w:rsidRPr="006D5BF1" w:rsidRDefault="00EC31CE" w:rsidP="006D5BF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32C29B8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0494B18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D283A0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35107BE6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6DFA2C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A235F1A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A041840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A2324BE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457087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FFACD46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A1D54B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2805013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8CBAB9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4E43288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7377C1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65C5F39D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723BD8" w14:paraId="76644F98" w14:textId="77777777" w:rsidTr="00157CC2">
        <w:trPr>
          <w:trHeight w:val="261"/>
        </w:trPr>
        <w:tc>
          <w:tcPr>
            <w:tcW w:w="2696" w:type="dxa"/>
            <w:shd w:val="clear" w:color="auto" w:fill="auto"/>
          </w:tcPr>
          <w:p w14:paraId="3A15CFEA" w14:textId="77777777" w:rsidR="00EC31CE" w:rsidRPr="00723BD8" w:rsidRDefault="00EC31CE" w:rsidP="002E2382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71D61C58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3E0A6217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61EB97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A97D486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DC0FC43" w14:textId="77777777" w:rsidR="00EC31CE" w:rsidRPr="00723BD8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F9A592D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F5BEE17" w14:textId="77777777" w:rsidR="00EC31CE" w:rsidRPr="00723BD8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4C99A8F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3B2E3F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A6A1FF9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595B50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310ED52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6D33CA" w14:textId="77777777" w:rsidR="00EC31CE" w:rsidRPr="00723BD8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7688D6C" w14:textId="77777777" w:rsidR="00EC31CE" w:rsidRPr="00723BD8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1063530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06333AD2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723BD8" w14:paraId="392126B1" w14:textId="77777777" w:rsidTr="00BA7C64">
        <w:trPr>
          <w:trHeight w:val="261"/>
        </w:trPr>
        <w:tc>
          <w:tcPr>
            <w:tcW w:w="2696" w:type="dxa"/>
            <w:shd w:val="clear" w:color="auto" w:fill="auto"/>
          </w:tcPr>
          <w:p w14:paraId="014E7B19" w14:textId="3716122D" w:rsidR="00EC31CE" w:rsidRPr="00723BD8" w:rsidRDefault="00723BD8" w:rsidP="002E2382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</w:t>
            </w:r>
            <w:r w:rsidR="00EC31CE"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08" w:type="dxa"/>
          </w:tcPr>
          <w:p w14:paraId="3AD531BE" w14:textId="77777777" w:rsidR="00EC31CE" w:rsidRPr="00723BD8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FE220B1" w14:textId="7064F9AA" w:rsidR="00EC31CE" w:rsidRPr="00723BD8" w:rsidRDefault="004B18A2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0CDD00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25871368" w14:textId="3D821044" w:rsidR="00EC31CE" w:rsidRPr="00723BD8" w:rsidRDefault="004B18A2" w:rsidP="002E2382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00079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A003E6B" w14:textId="77777777" w:rsidR="00EC31CE" w:rsidRPr="00723BD8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6676D36" w14:textId="48E0525D" w:rsidR="00EC31CE" w:rsidRPr="00723BD8" w:rsidRDefault="005F477D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D55807" w14:textId="77777777" w:rsidR="00EC31CE" w:rsidRPr="00723BD8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B9EF336" w14:textId="3149850B" w:rsidR="00EC31CE" w:rsidRPr="00723BD8" w:rsidRDefault="005F477D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807BE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BE54352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5547F6D" w14:textId="4AD0D7F1" w:rsidR="00EC31CE" w:rsidRPr="00723BD8" w:rsidRDefault="00A53DEF" w:rsidP="00A53DE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807BE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5A93BE3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86B2B4A" w14:textId="2E738F0D" w:rsidR="00EC31CE" w:rsidRPr="00723BD8" w:rsidRDefault="00A53DEF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6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6875B8" w14:textId="77777777" w:rsidR="00EC31CE" w:rsidRPr="00723BD8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C790AC1" w14:textId="6051CAA8" w:rsidR="00EC31CE" w:rsidRPr="00723BD8" w:rsidRDefault="00A53DEF" w:rsidP="002E2382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9E7212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1B8ADBDB" w14:textId="14D3688E" w:rsidR="00EC31CE" w:rsidRPr="00723BD8" w:rsidRDefault="00A53DEF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807BE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EC31CE" w:rsidRPr="00723BD8" w14:paraId="02E9C394" w14:textId="77777777" w:rsidTr="00BA7C64">
        <w:trPr>
          <w:trHeight w:val="261"/>
        </w:trPr>
        <w:tc>
          <w:tcPr>
            <w:tcW w:w="2696" w:type="dxa"/>
            <w:shd w:val="clear" w:color="auto" w:fill="auto"/>
          </w:tcPr>
          <w:p w14:paraId="47D62EBD" w14:textId="64C40C28" w:rsidR="00EC31CE" w:rsidRPr="00723BD8" w:rsidRDefault="00723BD8" w:rsidP="002E2382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3BD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</w:t>
            </w:r>
            <w:r w:rsidR="00EC31CE"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08" w:type="dxa"/>
          </w:tcPr>
          <w:p w14:paraId="7ECBEBB6" w14:textId="24BAB81C" w:rsidR="00EC31CE" w:rsidRPr="00723BD8" w:rsidRDefault="004B18A2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9</w:t>
            </w:r>
          </w:p>
        </w:tc>
        <w:tc>
          <w:tcPr>
            <w:tcW w:w="1443" w:type="dxa"/>
            <w:shd w:val="clear" w:color="auto" w:fill="auto"/>
          </w:tcPr>
          <w:p w14:paraId="701EAA43" w14:textId="4437F105" w:rsidR="00EC31CE" w:rsidRPr="00723BD8" w:rsidRDefault="004B18A2" w:rsidP="003860A5">
            <w:pPr>
              <w:pStyle w:val="acctfourfigures"/>
              <w:tabs>
                <w:tab w:val="clear" w:pos="765"/>
                <w:tab w:val="left" w:pos="1230"/>
              </w:tabs>
              <w:spacing w:line="240" w:lineRule="atLeast"/>
              <w:ind w:left="-100" w:right="-86" w:firstLine="4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1,803,991</w:t>
            </w:r>
          </w:p>
        </w:tc>
        <w:tc>
          <w:tcPr>
            <w:tcW w:w="236" w:type="dxa"/>
            <w:shd w:val="clear" w:color="auto" w:fill="auto"/>
          </w:tcPr>
          <w:p w14:paraId="6376C400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E4A10FC" w14:textId="10BCED02" w:rsidR="00EC31CE" w:rsidRPr="00723BD8" w:rsidRDefault="004B18A2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7A7D58" w14:textId="77777777" w:rsidR="00EC31CE" w:rsidRPr="00723BD8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8278518" w14:textId="76C5CEA6" w:rsidR="00EC31CE" w:rsidRPr="00723BD8" w:rsidRDefault="005F477D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11,789</w:t>
            </w:r>
          </w:p>
        </w:tc>
        <w:tc>
          <w:tcPr>
            <w:tcW w:w="236" w:type="dxa"/>
            <w:shd w:val="clear" w:color="auto" w:fill="auto"/>
          </w:tcPr>
          <w:p w14:paraId="0F29A152" w14:textId="77777777" w:rsidR="00EC31CE" w:rsidRPr="00723BD8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B1E71B9" w14:textId="0B2F97BB" w:rsidR="00EC31CE" w:rsidRPr="00723BD8" w:rsidRDefault="005F477D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1,815,780</w:t>
            </w:r>
          </w:p>
        </w:tc>
        <w:tc>
          <w:tcPr>
            <w:tcW w:w="236" w:type="dxa"/>
            <w:shd w:val="clear" w:color="auto" w:fill="auto"/>
          </w:tcPr>
          <w:p w14:paraId="69FDA31E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26798BB" w14:textId="5F642BB5" w:rsidR="00EC31CE" w:rsidRPr="00723BD8" w:rsidRDefault="00A53DEF" w:rsidP="00A53DE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1,803,991</w:t>
            </w:r>
          </w:p>
        </w:tc>
        <w:tc>
          <w:tcPr>
            <w:tcW w:w="236" w:type="dxa"/>
            <w:shd w:val="clear" w:color="auto" w:fill="auto"/>
          </w:tcPr>
          <w:p w14:paraId="1B5B07D1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E479427" w14:textId="0DD9B050" w:rsidR="00EC31CE" w:rsidRPr="00723BD8" w:rsidRDefault="00A53DEF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12,486</w:t>
            </w:r>
          </w:p>
        </w:tc>
        <w:tc>
          <w:tcPr>
            <w:tcW w:w="236" w:type="dxa"/>
            <w:shd w:val="clear" w:color="auto" w:fill="auto"/>
          </w:tcPr>
          <w:p w14:paraId="6B0B4A9F" w14:textId="77777777" w:rsidR="00EC31CE" w:rsidRPr="00723BD8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B3AA748" w14:textId="3CD88618" w:rsidR="00EC31CE" w:rsidRPr="00723BD8" w:rsidRDefault="00A53DEF" w:rsidP="002E2382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302FD4" w14:textId="77777777" w:rsidR="00EC31CE" w:rsidRPr="00723BD8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7A7941C" w14:textId="0E612BA8" w:rsidR="00EC31CE" w:rsidRPr="00723BD8" w:rsidRDefault="00A53DEF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1,816,477</w:t>
            </w:r>
          </w:p>
        </w:tc>
      </w:tr>
      <w:tr w:rsidR="00876735" w:rsidRPr="00723BD8" w14:paraId="7F1E9AB9" w14:textId="77777777" w:rsidTr="00BA7C64">
        <w:trPr>
          <w:trHeight w:val="261"/>
        </w:trPr>
        <w:tc>
          <w:tcPr>
            <w:tcW w:w="2696" w:type="dxa"/>
            <w:shd w:val="clear" w:color="auto" w:fill="auto"/>
          </w:tcPr>
          <w:p w14:paraId="6138A29F" w14:textId="1A2D9BF1" w:rsidR="00876735" w:rsidRPr="00723BD8" w:rsidRDefault="00876735" w:rsidP="00876735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3BD8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54C3A14D" w14:textId="77777777" w:rsidR="00876735" w:rsidRPr="00723BD8" w:rsidRDefault="00876735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700FE441" w14:textId="6CCAE4FE" w:rsidR="00876735" w:rsidRPr="00723BD8" w:rsidRDefault="004B18A2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B49749" w14:textId="77777777" w:rsidR="00876735" w:rsidRPr="00723BD8" w:rsidRDefault="00876735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271CA729" w14:textId="3ADD2484" w:rsidR="00876735" w:rsidRPr="00723BD8" w:rsidRDefault="004B18A2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4588FE" w14:textId="77777777" w:rsidR="00876735" w:rsidRPr="00723BD8" w:rsidRDefault="00876735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3A53B7C" w14:textId="2026DE63" w:rsidR="00876735" w:rsidRPr="00723BD8" w:rsidRDefault="005F477D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698,218</w:t>
            </w:r>
          </w:p>
        </w:tc>
        <w:tc>
          <w:tcPr>
            <w:tcW w:w="236" w:type="dxa"/>
            <w:shd w:val="clear" w:color="auto" w:fill="auto"/>
          </w:tcPr>
          <w:p w14:paraId="64E7DB43" w14:textId="77777777" w:rsidR="00876735" w:rsidRPr="00723BD8" w:rsidRDefault="00876735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DD383AA" w14:textId="58323C08" w:rsidR="00876735" w:rsidRPr="00723BD8" w:rsidRDefault="005F477D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698,218</w:t>
            </w:r>
          </w:p>
        </w:tc>
        <w:tc>
          <w:tcPr>
            <w:tcW w:w="236" w:type="dxa"/>
            <w:shd w:val="clear" w:color="auto" w:fill="auto"/>
          </w:tcPr>
          <w:p w14:paraId="266EE0EF" w14:textId="77777777" w:rsidR="00876735" w:rsidRPr="00723BD8" w:rsidRDefault="00876735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6B7F1F1" w14:textId="15CE8290" w:rsidR="00876735" w:rsidRPr="00723BD8" w:rsidRDefault="00A53DEF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C9581B" w14:textId="77777777" w:rsidR="00876735" w:rsidRPr="00723BD8" w:rsidRDefault="00876735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C45EE6F" w14:textId="445086D7" w:rsidR="00876735" w:rsidRPr="00723BD8" w:rsidRDefault="00A53DEF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698,218</w:t>
            </w:r>
          </w:p>
        </w:tc>
        <w:tc>
          <w:tcPr>
            <w:tcW w:w="236" w:type="dxa"/>
            <w:shd w:val="clear" w:color="auto" w:fill="auto"/>
          </w:tcPr>
          <w:p w14:paraId="41D8DE02" w14:textId="77777777" w:rsidR="00876735" w:rsidRPr="00723BD8" w:rsidRDefault="00876735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7C9C9B8" w14:textId="599D123F" w:rsidR="00876735" w:rsidRPr="00723BD8" w:rsidRDefault="00A53DEF" w:rsidP="002E2382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4C6D43" w14:textId="77777777" w:rsidR="00876735" w:rsidRPr="00723BD8" w:rsidRDefault="00876735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36087FE1" w14:textId="04F0ACF8" w:rsidR="00876735" w:rsidRPr="00723BD8" w:rsidRDefault="00A53DEF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698,218</w:t>
            </w:r>
          </w:p>
        </w:tc>
      </w:tr>
      <w:tr w:rsidR="004B18A2" w:rsidRPr="00723BD8" w14:paraId="2A1C90A4" w14:textId="77777777" w:rsidTr="00BA7C64">
        <w:trPr>
          <w:trHeight w:val="261"/>
        </w:trPr>
        <w:tc>
          <w:tcPr>
            <w:tcW w:w="2696" w:type="dxa"/>
            <w:shd w:val="clear" w:color="auto" w:fill="auto"/>
          </w:tcPr>
          <w:p w14:paraId="5D00AA3A" w14:textId="77777777" w:rsidR="004B18A2" w:rsidRPr="00723BD8" w:rsidRDefault="004B18A2" w:rsidP="004B18A2">
            <w:pPr>
              <w:ind w:left="16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2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7D8F6C61" w14:textId="6873018E" w:rsidR="004B18A2" w:rsidRPr="00723BD8" w:rsidRDefault="004B18A2" w:rsidP="004B18A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DB902" w14:textId="1D194A10" w:rsidR="004B18A2" w:rsidRPr="004B18A2" w:rsidRDefault="004B18A2" w:rsidP="004B18A2">
            <w:pPr>
              <w:pStyle w:val="acctfourfigures"/>
              <w:tabs>
                <w:tab w:val="clear" w:pos="765"/>
                <w:tab w:val="left" w:pos="1230"/>
              </w:tabs>
              <w:spacing w:line="240" w:lineRule="atLeast"/>
              <w:ind w:left="-100" w:right="-86" w:firstLine="4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1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4B1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3,991</w:t>
            </w:r>
          </w:p>
        </w:tc>
        <w:tc>
          <w:tcPr>
            <w:tcW w:w="236" w:type="dxa"/>
            <w:shd w:val="clear" w:color="auto" w:fill="auto"/>
          </w:tcPr>
          <w:p w14:paraId="14EF2745" w14:textId="77777777" w:rsidR="004B18A2" w:rsidRPr="004B18A2" w:rsidRDefault="004B18A2" w:rsidP="004B18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2359F" w14:textId="1ED6B913" w:rsidR="004B18A2" w:rsidRPr="004B18A2" w:rsidRDefault="004B18A2" w:rsidP="004B18A2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  <w:r w:rsidR="000007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68FDE0A" w14:textId="77777777" w:rsidR="004B18A2" w:rsidRPr="004B18A2" w:rsidRDefault="004B18A2" w:rsidP="004B18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61834" w14:textId="143FC054" w:rsidR="004B18A2" w:rsidRPr="004B18A2" w:rsidRDefault="005F477D" w:rsidP="004B18A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710,007</w:t>
            </w:r>
          </w:p>
        </w:tc>
        <w:tc>
          <w:tcPr>
            <w:tcW w:w="236" w:type="dxa"/>
            <w:shd w:val="clear" w:color="auto" w:fill="auto"/>
          </w:tcPr>
          <w:p w14:paraId="041B2C08" w14:textId="77777777" w:rsidR="004B18A2" w:rsidRPr="004B18A2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4D7AB" w14:textId="6785F9E3" w:rsidR="004B18A2" w:rsidRPr="004B18A2" w:rsidRDefault="00391365" w:rsidP="004B18A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2,514,231</w:t>
            </w:r>
          </w:p>
        </w:tc>
        <w:tc>
          <w:tcPr>
            <w:tcW w:w="236" w:type="dxa"/>
            <w:shd w:val="clear" w:color="auto" w:fill="auto"/>
          </w:tcPr>
          <w:p w14:paraId="1A828DC5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D857F75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5776A85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13E40F0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C4E221B" w14:textId="77777777" w:rsidR="004B18A2" w:rsidRPr="00723BD8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C7F6DCD" w14:textId="77777777" w:rsidR="004B18A2" w:rsidRPr="00723BD8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FA44564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7C06C0BA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18A2" w:rsidRPr="00723BD8" w14:paraId="7C77B7BA" w14:textId="77777777" w:rsidTr="002E2382">
        <w:trPr>
          <w:trHeight w:val="261"/>
        </w:trPr>
        <w:tc>
          <w:tcPr>
            <w:tcW w:w="2696" w:type="dxa"/>
            <w:shd w:val="clear" w:color="auto" w:fill="auto"/>
          </w:tcPr>
          <w:p w14:paraId="24E59ACD" w14:textId="77777777" w:rsidR="004B18A2" w:rsidRPr="00723BD8" w:rsidRDefault="004B18A2" w:rsidP="004B18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17707F4B" w14:textId="77777777" w:rsidR="004B18A2" w:rsidRPr="00723BD8" w:rsidRDefault="004B18A2" w:rsidP="004B18A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51D02B66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1DC903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  <w:shd w:val="clear" w:color="auto" w:fill="auto"/>
          </w:tcPr>
          <w:p w14:paraId="23B55394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542649" w14:textId="77777777" w:rsidR="004B18A2" w:rsidRPr="00723BD8" w:rsidRDefault="004B18A2" w:rsidP="004B18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D4DB055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72A9C9" w14:textId="77777777" w:rsidR="004B18A2" w:rsidRPr="00723BD8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51E85611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93AA00B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91AA5FB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5E5BCF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4F4F4EF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653B69" w14:textId="77777777" w:rsidR="004B18A2" w:rsidRPr="00723BD8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AA4E2AC" w14:textId="77777777" w:rsidR="004B18A2" w:rsidRPr="00723BD8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2988472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601E10CF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18A2" w:rsidRPr="00723BD8" w14:paraId="06518C74" w14:textId="77777777" w:rsidTr="002E2382">
        <w:trPr>
          <w:trHeight w:val="261"/>
        </w:trPr>
        <w:tc>
          <w:tcPr>
            <w:tcW w:w="2696" w:type="dxa"/>
            <w:shd w:val="clear" w:color="auto" w:fill="auto"/>
          </w:tcPr>
          <w:p w14:paraId="17D0554E" w14:textId="77777777" w:rsidR="004B18A2" w:rsidRPr="00723BD8" w:rsidRDefault="004B18A2" w:rsidP="004B18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723B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E655932" w14:textId="77777777" w:rsidR="004B18A2" w:rsidRPr="00723BD8" w:rsidRDefault="004B18A2" w:rsidP="004B18A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11B8E10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25A673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46F4AD1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C960C61" w14:textId="77777777" w:rsidR="004B18A2" w:rsidRPr="00723BD8" w:rsidRDefault="004B18A2" w:rsidP="004B18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365BC4E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F5D8B9" w14:textId="77777777" w:rsidR="004B18A2" w:rsidRPr="00723BD8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288099F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7E5FF7D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D87395F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B0DEFC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7672B7C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BFC07E4" w14:textId="77777777" w:rsidR="004B18A2" w:rsidRPr="00723BD8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EC7997B" w14:textId="77777777" w:rsidR="004B18A2" w:rsidRPr="00723BD8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A57F3D9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1B32C8E4" w14:textId="77777777" w:rsidR="004B18A2" w:rsidRPr="00723BD8" w:rsidRDefault="004B18A2" w:rsidP="004B18A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3DEF" w:rsidRPr="00723BD8" w14:paraId="2D6A55D8" w14:textId="77777777" w:rsidTr="0097399F">
        <w:trPr>
          <w:trHeight w:val="261"/>
        </w:trPr>
        <w:tc>
          <w:tcPr>
            <w:tcW w:w="2696" w:type="dxa"/>
            <w:shd w:val="clear" w:color="auto" w:fill="auto"/>
          </w:tcPr>
          <w:p w14:paraId="0185E568" w14:textId="77777777" w:rsidR="00A53DEF" w:rsidRPr="00723BD8" w:rsidRDefault="00A53DEF" w:rsidP="00A53DEF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08BE8127" w14:textId="43DCDBFF" w:rsidR="00A53DEF" w:rsidRPr="00723BD8" w:rsidRDefault="00A53DE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43" w:type="dxa"/>
            <w:shd w:val="clear" w:color="auto" w:fill="auto"/>
          </w:tcPr>
          <w:p w14:paraId="0F6D7BC1" w14:textId="6E3B0999" w:rsidR="00A53DEF" w:rsidRPr="00723BD8" w:rsidRDefault="00A53DE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315E22" w14:textId="77777777" w:rsidR="00A53DEF" w:rsidRPr="00723BD8" w:rsidRDefault="00A53DEF" w:rsidP="00A53D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EF53DB1" w14:textId="3CE51BB0" w:rsidR="00A53DEF" w:rsidRPr="00723BD8" w:rsidRDefault="00A53DE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4C90C9" w14:textId="77777777" w:rsidR="00A53DEF" w:rsidRPr="00723BD8" w:rsidRDefault="00A53DEF" w:rsidP="00A53D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15B2E8E" w14:textId="0CF190CE" w:rsidR="00A53DEF" w:rsidRPr="00723BD8" w:rsidRDefault="00A53DEF" w:rsidP="00A53DE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3,391,674</w:t>
            </w:r>
          </w:p>
        </w:tc>
        <w:tc>
          <w:tcPr>
            <w:tcW w:w="236" w:type="dxa"/>
            <w:shd w:val="clear" w:color="auto" w:fill="auto"/>
          </w:tcPr>
          <w:p w14:paraId="5215FEFD" w14:textId="77777777" w:rsidR="00A53DEF" w:rsidRPr="00723BD8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0E4099A" w14:textId="0C5DD79B" w:rsidR="00A53DEF" w:rsidRPr="00723BD8" w:rsidRDefault="00A53DEF" w:rsidP="00A53D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3,391,674</w:t>
            </w:r>
          </w:p>
        </w:tc>
        <w:tc>
          <w:tcPr>
            <w:tcW w:w="236" w:type="dxa"/>
            <w:shd w:val="clear" w:color="auto" w:fill="auto"/>
          </w:tcPr>
          <w:p w14:paraId="37511CAE" w14:textId="77777777" w:rsidR="00A53DEF" w:rsidRPr="00723BD8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DC620D8" w14:textId="202850A8" w:rsidR="00A53DEF" w:rsidRPr="00723BD8" w:rsidRDefault="00A53DE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E6CBF1" w14:textId="77777777" w:rsidR="00A53DEF" w:rsidRPr="00723BD8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52AD5B5" w14:textId="518D009F" w:rsidR="00A53DEF" w:rsidRPr="00723BD8" w:rsidRDefault="00A53DEF" w:rsidP="00A53DE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3,392,337</w:t>
            </w:r>
          </w:p>
        </w:tc>
        <w:tc>
          <w:tcPr>
            <w:tcW w:w="236" w:type="dxa"/>
            <w:shd w:val="clear" w:color="auto" w:fill="auto"/>
          </w:tcPr>
          <w:p w14:paraId="67557604" w14:textId="77777777" w:rsidR="00A53DEF" w:rsidRPr="00723BD8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49D5B8E" w14:textId="4AD67184" w:rsidR="00A53DEF" w:rsidRPr="00723BD8" w:rsidRDefault="00A53DEF" w:rsidP="00A53DE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CE4A34" w14:textId="77777777" w:rsidR="00A53DEF" w:rsidRPr="00723BD8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0C016AC9" w14:textId="4E9B7DF7" w:rsidR="00A53DEF" w:rsidRPr="00723BD8" w:rsidRDefault="00A53DEF" w:rsidP="00A53D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3,392,337</w:t>
            </w:r>
          </w:p>
        </w:tc>
      </w:tr>
      <w:tr w:rsidR="00A53DEF" w:rsidRPr="00723BD8" w14:paraId="1BA71972" w14:textId="77777777" w:rsidTr="0097399F">
        <w:trPr>
          <w:trHeight w:val="261"/>
        </w:trPr>
        <w:tc>
          <w:tcPr>
            <w:tcW w:w="2696" w:type="dxa"/>
            <w:shd w:val="clear" w:color="auto" w:fill="auto"/>
          </w:tcPr>
          <w:p w14:paraId="636C1B7B" w14:textId="77777777" w:rsidR="00A53DEF" w:rsidRPr="00723BD8" w:rsidRDefault="00A53DEF" w:rsidP="00A53DEF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723BD8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4567199F" w14:textId="4D9E4BEC" w:rsidR="00A53DEF" w:rsidRPr="00723BD8" w:rsidRDefault="00A53DE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43" w:type="dxa"/>
            <w:shd w:val="clear" w:color="auto" w:fill="auto"/>
          </w:tcPr>
          <w:p w14:paraId="1F4EBDBC" w14:textId="69EC1EDA" w:rsidR="00A53DEF" w:rsidRPr="00723BD8" w:rsidRDefault="00A53DE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D18806" w14:textId="77777777" w:rsidR="00A53DEF" w:rsidRPr="00723BD8" w:rsidRDefault="00A53DEF" w:rsidP="00A53D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435C26E5" w14:textId="3C640DA6" w:rsidR="00A53DEF" w:rsidRPr="00723BD8" w:rsidRDefault="00A53DE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4CFB6E" w14:textId="77777777" w:rsidR="00A53DEF" w:rsidRPr="00723BD8" w:rsidRDefault="00A53DEF" w:rsidP="00A53D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1567571" w14:textId="47AFB5CF" w:rsidR="00A53DEF" w:rsidRPr="00723BD8" w:rsidRDefault="00A53DEF" w:rsidP="00A53DE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48,531,200</w:t>
            </w:r>
          </w:p>
        </w:tc>
        <w:tc>
          <w:tcPr>
            <w:tcW w:w="236" w:type="dxa"/>
            <w:shd w:val="clear" w:color="auto" w:fill="auto"/>
          </w:tcPr>
          <w:p w14:paraId="2CE438A8" w14:textId="77777777" w:rsidR="00A53DEF" w:rsidRPr="00723BD8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A5E5F3F" w14:textId="0725166D" w:rsidR="00A53DEF" w:rsidRPr="00723BD8" w:rsidRDefault="00A53DEF" w:rsidP="00A53D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48,531,200</w:t>
            </w:r>
          </w:p>
        </w:tc>
        <w:tc>
          <w:tcPr>
            <w:tcW w:w="236" w:type="dxa"/>
            <w:shd w:val="clear" w:color="auto" w:fill="auto"/>
          </w:tcPr>
          <w:p w14:paraId="2178C20A" w14:textId="77777777" w:rsidR="00A53DEF" w:rsidRPr="00723BD8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0B8BE6B" w14:textId="45AAF71A" w:rsidR="00A53DEF" w:rsidRPr="00723BD8" w:rsidRDefault="00A53DE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6DDEF8" w14:textId="77777777" w:rsidR="00A53DEF" w:rsidRPr="00723BD8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40FB09A" w14:textId="60F3C5B9" w:rsidR="00A53DEF" w:rsidRPr="00723BD8" w:rsidRDefault="00A53DEF" w:rsidP="00A53DE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49,120,253</w:t>
            </w:r>
          </w:p>
        </w:tc>
        <w:tc>
          <w:tcPr>
            <w:tcW w:w="236" w:type="dxa"/>
            <w:shd w:val="clear" w:color="auto" w:fill="auto"/>
          </w:tcPr>
          <w:p w14:paraId="08F6DBFD" w14:textId="77777777" w:rsidR="00A53DEF" w:rsidRPr="00723BD8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1623CCD" w14:textId="1FCDC353" w:rsidR="00A53DEF" w:rsidRPr="00723BD8" w:rsidRDefault="00A53DEF" w:rsidP="00A53DE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C32751" w14:textId="77777777" w:rsidR="00A53DEF" w:rsidRPr="00723BD8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9C813A9" w14:textId="00F6E503" w:rsidR="00A53DEF" w:rsidRPr="00723BD8" w:rsidRDefault="00A53DEF" w:rsidP="00A53D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49,120,253</w:t>
            </w:r>
          </w:p>
        </w:tc>
      </w:tr>
      <w:tr w:rsidR="00A53DEF" w:rsidRPr="00533DFC" w14:paraId="725CD549" w14:textId="77777777" w:rsidTr="0097399F">
        <w:trPr>
          <w:trHeight w:val="261"/>
        </w:trPr>
        <w:tc>
          <w:tcPr>
            <w:tcW w:w="2696" w:type="dxa"/>
            <w:shd w:val="clear" w:color="auto" w:fill="auto"/>
          </w:tcPr>
          <w:p w14:paraId="7487DA84" w14:textId="77777777" w:rsidR="00A53DEF" w:rsidRPr="00723BD8" w:rsidRDefault="00A53DEF" w:rsidP="00A53DEF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23B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1AD6EB52" w14:textId="77777777" w:rsidR="00A53DEF" w:rsidRPr="00723BD8" w:rsidRDefault="00A53DE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E7BE2" w14:textId="22687D2B" w:rsidR="00A53DEF" w:rsidRPr="004B18A2" w:rsidRDefault="00A53DE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B377CD" w14:textId="77777777" w:rsidR="00A53DEF" w:rsidRPr="004B18A2" w:rsidRDefault="00A53DEF" w:rsidP="00A53D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7C020" w14:textId="656C638F" w:rsidR="00A53DEF" w:rsidRPr="004B18A2" w:rsidRDefault="00A53DE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625E80" w14:textId="77777777" w:rsidR="00A53DEF" w:rsidRPr="004B18A2" w:rsidRDefault="00A53DEF" w:rsidP="00A53D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003EE" w14:textId="540EE3AC" w:rsidR="00A53DEF" w:rsidRPr="004B18A2" w:rsidRDefault="00A53DEF" w:rsidP="00A53DE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51,922,874</w:t>
            </w:r>
          </w:p>
        </w:tc>
        <w:tc>
          <w:tcPr>
            <w:tcW w:w="236" w:type="dxa"/>
            <w:shd w:val="clear" w:color="auto" w:fill="auto"/>
          </w:tcPr>
          <w:p w14:paraId="63339A79" w14:textId="77777777" w:rsidR="00A53DEF" w:rsidRPr="004B18A2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A0C11" w14:textId="34DA0128" w:rsidR="00A53DEF" w:rsidRPr="004B18A2" w:rsidRDefault="00A53DEF" w:rsidP="00A53D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51,922,874</w:t>
            </w:r>
          </w:p>
        </w:tc>
        <w:tc>
          <w:tcPr>
            <w:tcW w:w="236" w:type="dxa"/>
            <w:shd w:val="clear" w:color="auto" w:fill="auto"/>
          </w:tcPr>
          <w:p w14:paraId="756DC888" w14:textId="77777777" w:rsidR="00A53DEF" w:rsidRPr="00723BD8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FB2F9E0" w14:textId="77777777" w:rsidR="00A53DEF" w:rsidRPr="00723BD8" w:rsidRDefault="00A53DEF" w:rsidP="00A53DE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28D293" w14:textId="77777777" w:rsidR="00A53DEF" w:rsidRPr="00723BD8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9234731" w14:textId="77777777" w:rsidR="00A53DEF" w:rsidRPr="00723BD8" w:rsidRDefault="00A53DEF" w:rsidP="00A53DE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6EEAF4" w14:textId="77777777" w:rsidR="00A53DEF" w:rsidRPr="00723BD8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F388FC6" w14:textId="77777777" w:rsidR="00A53DEF" w:rsidRPr="00723BD8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F05F98" w14:textId="77777777" w:rsidR="00A53DEF" w:rsidRPr="00723BD8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B901AB1" w14:textId="77777777" w:rsidR="00A53DEF" w:rsidRPr="00723BD8" w:rsidRDefault="00A53DEF" w:rsidP="00A53D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51859E6" w14:textId="49C4A1C8" w:rsidR="00435F3F" w:rsidRPr="00533DFC" w:rsidRDefault="00435F3F" w:rsidP="00435F3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  <w:sectPr w:rsidR="00435F3F" w:rsidRPr="00533DFC" w:rsidSect="00E34FD2">
          <w:footerReference w:type="default" r:id="rId25"/>
          <w:pgSz w:w="16834" w:h="11909" w:orient="landscape" w:code="9"/>
          <w:pgMar w:top="1170" w:right="691" w:bottom="1152" w:left="720" w:header="706" w:footer="706" w:gutter="0"/>
          <w:pgNumType w:start="110"/>
          <w:cols w:space="737"/>
          <w:docGrid w:linePitch="360"/>
        </w:sectPr>
      </w:pP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653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027217" w:rsidRPr="00740CB0" w14:paraId="1A46FA37" w14:textId="77777777" w:rsidTr="0060482D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743D753A" w14:textId="6127FA6F" w:rsidR="00027217" w:rsidRPr="00740CB0" w:rsidRDefault="00027217" w:rsidP="0060482D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74C72861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17650A40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27217" w:rsidRPr="00740CB0" w14:paraId="0BEBCA20" w14:textId="77777777" w:rsidTr="0060482D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05D0FA48" w14:textId="77777777" w:rsidR="00027217" w:rsidRPr="00740CB0" w:rsidRDefault="00027217" w:rsidP="0060482D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3D1E5B3F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509F577A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27217" w:rsidRPr="00740CB0" w14:paraId="1C506237" w14:textId="77777777" w:rsidTr="0060482D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2FF9D5F7" w14:textId="77777777" w:rsidR="00027217" w:rsidRPr="00740CB0" w:rsidRDefault="00027217" w:rsidP="0060482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E92313C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69778FBB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2AD1D6F8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4F30C05C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27217" w:rsidRPr="00740CB0" w14:paraId="49E3C2F0" w14:textId="77777777" w:rsidTr="0060482D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52D494D2" w14:textId="65CAC638" w:rsidR="00027217" w:rsidRPr="00740CB0" w:rsidRDefault="00027217" w:rsidP="0060482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740C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40C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935A8" w:rsidRPr="009935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808" w:type="dxa"/>
            <w:vAlign w:val="bottom"/>
          </w:tcPr>
          <w:p w14:paraId="405E2903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77582111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0AF9863C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19F656B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7B02877E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2B14F3DF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DC78AB" w14:textId="77777777" w:rsidR="00027217" w:rsidRPr="00740CB0" w:rsidRDefault="00027217" w:rsidP="0060482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E0E1CF9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2E7A6908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1C1307" w14:textId="77777777" w:rsidR="00027217" w:rsidRPr="00740CB0" w:rsidRDefault="00027217" w:rsidP="0060482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512B315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296D07AB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56CBF932" w14:textId="12238C7D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A23D757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C091F2F" w14:textId="5CE0A27A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4FE5493" w14:textId="77777777" w:rsidR="00027217" w:rsidRPr="00740CB0" w:rsidRDefault="00027217" w:rsidP="0060482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2BFF40AE" w14:textId="293DF24E" w:rsidR="00027217" w:rsidRPr="00740CB0" w:rsidRDefault="00027217" w:rsidP="0060482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40CB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7A610C4E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821F5E8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27217" w:rsidRPr="00740CB0" w14:paraId="472D2297" w14:textId="77777777" w:rsidTr="0060482D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41BA3C31" w14:textId="77777777" w:rsidR="00027217" w:rsidRPr="00740CB0" w:rsidRDefault="00027217" w:rsidP="0060482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20A3F6D3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4D40BA05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C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27217" w:rsidRPr="00740CB0" w14:paraId="0E8BD1D6" w14:textId="77777777" w:rsidTr="0060482D">
        <w:trPr>
          <w:trHeight w:val="261"/>
        </w:trPr>
        <w:tc>
          <w:tcPr>
            <w:tcW w:w="2696" w:type="dxa"/>
            <w:shd w:val="clear" w:color="auto" w:fill="auto"/>
          </w:tcPr>
          <w:p w14:paraId="2994CD5A" w14:textId="6E3F39B6" w:rsidR="00027217" w:rsidRPr="005665D1" w:rsidRDefault="00027217" w:rsidP="005665D1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C96CF02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50906D59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BFBF34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0A171FDC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42DF8F7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62B4DE7D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C85B8B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46CC02E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1598FF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69B6B3E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6E0610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EB53CD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FABDF6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563BB7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3DC1E8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6944C6CF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7217" w:rsidRPr="00740CB0" w14:paraId="45326E0C" w14:textId="77777777" w:rsidTr="0060482D">
        <w:trPr>
          <w:trHeight w:val="261"/>
        </w:trPr>
        <w:tc>
          <w:tcPr>
            <w:tcW w:w="2696" w:type="dxa"/>
            <w:shd w:val="clear" w:color="auto" w:fill="auto"/>
          </w:tcPr>
          <w:p w14:paraId="24FDC208" w14:textId="77777777" w:rsidR="00027217" w:rsidRPr="00740CB0" w:rsidRDefault="00027217" w:rsidP="0060482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360964BB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216A19C6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6B9179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7FB8D945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1743841" w14:textId="77777777" w:rsidR="00027217" w:rsidRPr="00740CB0" w:rsidRDefault="00027217" w:rsidP="0060482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29F1020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3A4E7F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6E26B28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358B50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C2E553B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88871C1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580D13A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E78F4A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370CEF7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C0C5B3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736D5A69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7217" w:rsidRPr="00740CB0" w14:paraId="5B36CA7D" w14:textId="77777777" w:rsidTr="0060482D">
        <w:trPr>
          <w:trHeight w:val="261"/>
        </w:trPr>
        <w:tc>
          <w:tcPr>
            <w:tcW w:w="2696" w:type="dxa"/>
            <w:shd w:val="clear" w:color="auto" w:fill="auto"/>
          </w:tcPr>
          <w:p w14:paraId="3AB49E99" w14:textId="4E796A5B" w:rsidR="00027217" w:rsidRPr="00740CB0" w:rsidRDefault="00740CB0" w:rsidP="0060482D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08" w:type="dxa"/>
          </w:tcPr>
          <w:p w14:paraId="3E351E10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6CF146C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4F2716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749B4524" w14:textId="74B3299D" w:rsidR="00027217" w:rsidRPr="00740CB0" w:rsidRDefault="009935A8" w:rsidP="0060482D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03B8613B" w14:textId="77777777" w:rsidR="00027217" w:rsidRPr="00740CB0" w:rsidRDefault="00027217" w:rsidP="0060482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376BE51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7017E0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05095D0" w14:textId="5CFF7864" w:rsidR="00027217" w:rsidRPr="00740CB0" w:rsidRDefault="009935A8" w:rsidP="0060482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4E901132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7F093B1" w14:textId="3F99C85A" w:rsidR="00027217" w:rsidRPr="00740CB0" w:rsidRDefault="009935A8" w:rsidP="0060482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335EAFB0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286CA3A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16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09045D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CF92FD7" w14:textId="77777777" w:rsidR="00027217" w:rsidRPr="00740CB0" w:rsidRDefault="00027217" w:rsidP="0060482D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AD0C97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7FC8F39D" w14:textId="0C610501" w:rsidR="00027217" w:rsidRPr="00740CB0" w:rsidRDefault="009935A8" w:rsidP="0060482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</w:p>
        </w:tc>
      </w:tr>
      <w:tr w:rsidR="00027217" w:rsidRPr="00740CB0" w14:paraId="69EEA8C4" w14:textId="77777777" w:rsidTr="0060482D">
        <w:trPr>
          <w:trHeight w:val="261"/>
        </w:trPr>
        <w:tc>
          <w:tcPr>
            <w:tcW w:w="2696" w:type="dxa"/>
            <w:shd w:val="clear" w:color="auto" w:fill="auto"/>
          </w:tcPr>
          <w:p w14:paraId="6003125F" w14:textId="7A533A3D" w:rsidR="00027217" w:rsidRPr="00740CB0" w:rsidRDefault="00740CB0" w:rsidP="0060482D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CB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08" w:type="dxa"/>
          </w:tcPr>
          <w:p w14:paraId="70E4B51A" w14:textId="5EAB0064" w:rsidR="00027217" w:rsidRPr="00740CB0" w:rsidRDefault="00807BEE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9</w:t>
            </w:r>
          </w:p>
        </w:tc>
        <w:tc>
          <w:tcPr>
            <w:tcW w:w="1443" w:type="dxa"/>
            <w:shd w:val="clear" w:color="auto" w:fill="auto"/>
          </w:tcPr>
          <w:p w14:paraId="1104AA8C" w14:textId="3B100AFE" w:rsidR="00027217" w:rsidRPr="00740CB0" w:rsidRDefault="009935A8" w:rsidP="0060482D">
            <w:pPr>
              <w:pStyle w:val="acctfourfigures"/>
              <w:tabs>
                <w:tab w:val="clear" w:pos="765"/>
                <w:tab w:val="left" w:pos="1230"/>
              </w:tabs>
              <w:spacing w:line="240" w:lineRule="atLeast"/>
              <w:ind w:left="-100" w:right="-86" w:firstLine="4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302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</w:p>
        </w:tc>
        <w:tc>
          <w:tcPr>
            <w:tcW w:w="236" w:type="dxa"/>
            <w:shd w:val="clear" w:color="auto" w:fill="auto"/>
          </w:tcPr>
          <w:p w14:paraId="7B0F7953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1BAE5566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0EE16E" w14:textId="77777777" w:rsidR="00027217" w:rsidRPr="00740CB0" w:rsidRDefault="00027217" w:rsidP="0060482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7EAF55A" w14:textId="0A9E0AD5" w:rsidR="00027217" w:rsidRPr="00740CB0" w:rsidRDefault="009935A8" w:rsidP="0060482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</w:p>
        </w:tc>
        <w:tc>
          <w:tcPr>
            <w:tcW w:w="236" w:type="dxa"/>
            <w:shd w:val="clear" w:color="auto" w:fill="auto"/>
          </w:tcPr>
          <w:p w14:paraId="0BD366F9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82219E0" w14:textId="375D30AF" w:rsidR="00027217" w:rsidRPr="00740CB0" w:rsidRDefault="009935A8" w:rsidP="0060482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</w:p>
        </w:tc>
        <w:tc>
          <w:tcPr>
            <w:tcW w:w="236" w:type="dxa"/>
            <w:shd w:val="clear" w:color="auto" w:fill="auto"/>
          </w:tcPr>
          <w:p w14:paraId="5F4781C9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54AECEF" w14:textId="57F51F9D" w:rsidR="00027217" w:rsidRPr="00740CB0" w:rsidRDefault="009935A8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302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</w:p>
        </w:tc>
        <w:tc>
          <w:tcPr>
            <w:tcW w:w="236" w:type="dxa"/>
            <w:shd w:val="clear" w:color="auto" w:fill="auto"/>
          </w:tcPr>
          <w:p w14:paraId="367082C3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55548EF" w14:textId="2ED8EAAA" w:rsidR="00027217" w:rsidRPr="00740CB0" w:rsidRDefault="009935A8" w:rsidP="0060482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</w:p>
        </w:tc>
        <w:tc>
          <w:tcPr>
            <w:tcW w:w="236" w:type="dxa"/>
            <w:shd w:val="clear" w:color="auto" w:fill="auto"/>
          </w:tcPr>
          <w:p w14:paraId="03DBC75A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17B88F6" w14:textId="77777777" w:rsidR="00027217" w:rsidRPr="00740CB0" w:rsidRDefault="00027217" w:rsidP="0060482D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4200DD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E27DA4D" w14:textId="3B9BACEE" w:rsidR="00027217" w:rsidRPr="00740CB0" w:rsidRDefault="009935A8" w:rsidP="0060482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898</w:t>
            </w:r>
          </w:p>
        </w:tc>
      </w:tr>
      <w:tr w:rsidR="00027217" w:rsidRPr="00740CB0" w14:paraId="5B708044" w14:textId="77777777" w:rsidTr="0060482D">
        <w:trPr>
          <w:trHeight w:val="261"/>
        </w:trPr>
        <w:tc>
          <w:tcPr>
            <w:tcW w:w="2696" w:type="dxa"/>
            <w:shd w:val="clear" w:color="auto" w:fill="auto"/>
          </w:tcPr>
          <w:p w14:paraId="03CD5D85" w14:textId="77777777" w:rsidR="00027217" w:rsidRPr="00740CB0" w:rsidRDefault="00027217" w:rsidP="0060482D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CB0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78896385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9BBEBF6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5825F1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5B465C4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B0FA88" w14:textId="77777777" w:rsidR="00027217" w:rsidRPr="00740CB0" w:rsidRDefault="00027217" w:rsidP="0060482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487DD38" w14:textId="04A49A87" w:rsidR="00027217" w:rsidRPr="00740CB0" w:rsidRDefault="009935A8" w:rsidP="0060482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</w:p>
        </w:tc>
        <w:tc>
          <w:tcPr>
            <w:tcW w:w="236" w:type="dxa"/>
            <w:shd w:val="clear" w:color="auto" w:fill="auto"/>
          </w:tcPr>
          <w:p w14:paraId="3B3E6E75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520526C" w14:textId="186A1CE0" w:rsidR="00027217" w:rsidRPr="00740CB0" w:rsidRDefault="009935A8" w:rsidP="0060482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</w:p>
        </w:tc>
        <w:tc>
          <w:tcPr>
            <w:tcW w:w="236" w:type="dxa"/>
            <w:shd w:val="clear" w:color="auto" w:fill="auto"/>
          </w:tcPr>
          <w:p w14:paraId="2406E3DC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760349B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CEF54E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EA56065" w14:textId="276290DB" w:rsidR="00027217" w:rsidRPr="00740CB0" w:rsidRDefault="009935A8" w:rsidP="0060482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</w:p>
        </w:tc>
        <w:tc>
          <w:tcPr>
            <w:tcW w:w="236" w:type="dxa"/>
            <w:shd w:val="clear" w:color="auto" w:fill="auto"/>
          </w:tcPr>
          <w:p w14:paraId="496FB8DE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E13E823" w14:textId="77777777" w:rsidR="00027217" w:rsidRPr="00740CB0" w:rsidRDefault="00027217" w:rsidP="0060482D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BD73D0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B10B805" w14:textId="1ECEB8FB" w:rsidR="00027217" w:rsidRPr="00740CB0" w:rsidRDefault="009935A8" w:rsidP="0060482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</w:p>
        </w:tc>
      </w:tr>
      <w:tr w:rsidR="00027217" w:rsidRPr="00740CB0" w14:paraId="5B0BA0ED" w14:textId="77777777" w:rsidTr="0060482D">
        <w:trPr>
          <w:trHeight w:val="261"/>
        </w:trPr>
        <w:tc>
          <w:tcPr>
            <w:tcW w:w="2696" w:type="dxa"/>
            <w:shd w:val="clear" w:color="auto" w:fill="auto"/>
          </w:tcPr>
          <w:p w14:paraId="05F5927D" w14:textId="77777777" w:rsidR="00027217" w:rsidRPr="00740CB0" w:rsidRDefault="00027217" w:rsidP="0060482D">
            <w:pPr>
              <w:ind w:left="16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9017A76" w14:textId="31F5FBD0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3CB6D" w14:textId="272991A8" w:rsidR="00027217" w:rsidRPr="00740CB0" w:rsidRDefault="009935A8" w:rsidP="0060482D">
            <w:pPr>
              <w:pStyle w:val="acctfourfigures"/>
              <w:tabs>
                <w:tab w:val="clear" w:pos="765"/>
                <w:tab w:val="left" w:pos="1230"/>
              </w:tabs>
              <w:spacing w:line="240" w:lineRule="atLeast"/>
              <w:ind w:left="-100" w:right="-86" w:firstLine="4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027217"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302</w:t>
            </w:r>
            <w:r w:rsidR="00027217"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891</w:t>
            </w:r>
          </w:p>
        </w:tc>
        <w:tc>
          <w:tcPr>
            <w:tcW w:w="236" w:type="dxa"/>
            <w:shd w:val="clear" w:color="auto" w:fill="auto"/>
          </w:tcPr>
          <w:p w14:paraId="5A5FBDCF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1844B" w14:textId="4DC00466" w:rsidR="00027217" w:rsidRPr="00740CB0" w:rsidRDefault="009935A8" w:rsidP="0060482D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233CFFC6" w14:textId="77777777" w:rsidR="00027217" w:rsidRPr="00740CB0" w:rsidRDefault="00027217" w:rsidP="0060482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D1030" w14:textId="59FC1181" w:rsidR="00027217" w:rsidRPr="00740CB0" w:rsidRDefault="009935A8" w:rsidP="0060482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411</w:t>
            </w:r>
            <w:r w:rsidR="00027217"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134</w:t>
            </w:r>
          </w:p>
        </w:tc>
        <w:tc>
          <w:tcPr>
            <w:tcW w:w="236" w:type="dxa"/>
            <w:shd w:val="clear" w:color="auto" w:fill="auto"/>
          </w:tcPr>
          <w:p w14:paraId="39D309A8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6548F" w14:textId="094EACA0" w:rsidR="00027217" w:rsidRPr="00740CB0" w:rsidRDefault="009935A8" w:rsidP="0060482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027217"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714</w:t>
            </w:r>
            <w:r w:rsidR="00027217"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251</w:t>
            </w:r>
          </w:p>
        </w:tc>
        <w:tc>
          <w:tcPr>
            <w:tcW w:w="236" w:type="dxa"/>
            <w:shd w:val="clear" w:color="auto" w:fill="auto"/>
          </w:tcPr>
          <w:p w14:paraId="0986ECAF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832BD6F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9A0637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8ED6357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608E815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EBC418D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72B827C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2B3994BB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7217" w:rsidRPr="00740CB0" w14:paraId="35EE03F3" w14:textId="77777777" w:rsidTr="0060482D">
        <w:trPr>
          <w:trHeight w:val="261"/>
        </w:trPr>
        <w:tc>
          <w:tcPr>
            <w:tcW w:w="2696" w:type="dxa"/>
            <w:shd w:val="clear" w:color="auto" w:fill="auto"/>
          </w:tcPr>
          <w:p w14:paraId="68297984" w14:textId="77777777" w:rsidR="00027217" w:rsidRPr="00740CB0" w:rsidRDefault="00027217" w:rsidP="0060482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1A27997E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7C3836C2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399B554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  <w:shd w:val="clear" w:color="auto" w:fill="auto"/>
          </w:tcPr>
          <w:p w14:paraId="0ACE0CF1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DD34096" w14:textId="77777777" w:rsidR="00027217" w:rsidRPr="00740CB0" w:rsidRDefault="00027217" w:rsidP="0060482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4C617576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1E407D5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340D59A9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3575B8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0F1FF11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D30652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0A634C8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343B0F4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6E84160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720FDAE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57B0D526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7217" w:rsidRPr="00740CB0" w14:paraId="08FA43FF" w14:textId="77777777" w:rsidTr="0060482D">
        <w:trPr>
          <w:trHeight w:val="261"/>
        </w:trPr>
        <w:tc>
          <w:tcPr>
            <w:tcW w:w="2696" w:type="dxa"/>
            <w:shd w:val="clear" w:color="auto" w:fill="auto"/>
          </w:tcPr>
          <w:p w14:paraId="071A3F66" w14:textId="77777777" w:rsidR="00027217" w:rsidRPr="00740CB0" w:rsidRDefault="00027217" w:rsidP="0060482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740C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14FECF6C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E6831E3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4E8829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35CA7DAA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443A465" w14:textId="77777777" w:rsidR="00027217" w:rsidRPr="00740CB0" w:rsidRDefault="00027217" w:rsidP="0060482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2069507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18FFB51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BA94118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7331A7F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E8C5FBE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A41BB30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6B6FF00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5615F51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39288BC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9453C2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105E33EA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7217" w:rsidRPr="00740CB0" w14:paraId="74A32356" w14:textId="77777777" w:rsidTr="0060482D">
        <w:trPr>
          <w:trHeight w:val="261"/>
        </w:trPr>
        <w:tc>
          <w:tcPr>
            <w:tcW w:w="2696" w:type="dxa"/>
            <w:shd w:val="clear" w:color="auto" w:fill="auto"/>
          </w:tcPr>
          <w:p w14:paraId="040F32A8" w14:textId="77777777" w:rsidR="00027217" w:rsidRPr="00740CB0" w:rsidRDefault="00027217" w:rsidP="0060482D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5617002A" w14:textId="22195CC8" w:rsidR="00027217" w:rsidRPr="00740CB0" w:rsidRDefault="009935A8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43" w:type="dxa"/>
            <w:shd w:val="clear" w:color="auto" w:fill="auto"/>
          </w:tcPr>
          <w:p w14:paraId="4B6E40BF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B6B208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7ED8C427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EA17E8" w14:textId="77777777" w:rsidR="00027217" w:rsidRPr="00740CB0" w:rsidRDefault="00027217" w:rsidP="0060482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BA41658" w14:textId="3BB4C222" w:rsidR="00027217" w:rsidRPr="00740CB0" w:rsidRDefault="009935A8" w:rsidP="0060482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</w:p>
        </w:tc>
        <w:tc>
          <w:tcPr>
            <w:tcW w:w="236" w:type="dxa"/>
            <w:shd w:val="clear" w:color="auto" w:fill="auto"/>
          </w:tcPr>
          <w:p w14:paraId="00F9F980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0E55A93" w14:textId="2AF0C4DB" w:rsidR="00027217" w:rsidRPr="00740CB0" w:rsidRDefault="009935A8" w:rsidP="0060482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</w:p>
        </w:tc>
        <w:tc>
          <w:tcPr>
            <w:tcW w:w="236" w:type="dxa"/>
            <w:shd w:val="clear" w:color="auto" w:fill="auto"/>
          </w:tcPr>
          <w:p w14:paraId="49D08049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ED64F6A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B18466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B3136A9" w14:textId="71EDAA9A" w:rsidR="00027217" w:rsidRPr="00740CB0" w:rsidRDefault="009935A8" w:rsidP="0060482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</w:p>
        </w:tc>
        <w:tc>
          <w:tcPr>
            <w:tcW w:w="236" w:type="dxa"/>
            <w:shd w:val="clear" w:color="auto" w:fill="auto"/>
          </w:tcPr>
          <w:p w14:paraId="0A0AEA08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FC0F950" w14:textId="77777777" w:rsidR="00027217" w:rsidRPr="00740CB0" w:rsidRDefault="00027217" w:rsidP="0060482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296C0D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1522D71D" w14:textId="0E09722E" w:rsidR="00027217" w:rsidRPr="00740CB0" w:rsidRDefault="009935A8" w:rsidP="0060482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</w:p>
        </w:tc>
      </w:tr>
      <w:tr w:rsidR="00027217" w:rsidRPr="00740CB0" w14:paraId="3103C598" w14:textId="77777777" w:rsidTr="0060482D">
        <w:trPr>
          <w:trHeight w:val="261"/>
        </w:trPr>
        <w:tc>
          <w:tcPr>
            <w:tcW w:w="2696" w:type="dxa"/>
            <w:shd w:val="clear" w:color="auto" w:fill="auto"/>
          </w:tcPr>
          <w:p w14:paraId="318F961A" w14:textId="77777777" w:rsidR="00027217" w:rsidRPr="00740CB0" w:rsidRDefault="00027217" w:rsidP="0060482D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6C7E20A9" w14:textId="7B7D909A" w:rsidR="00027217" w:rsidRPr="00740CB0" w:rsidRDefault="009935A8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43" w:type="dxa"/>
            <w:shd w:val="clear" w:color="auto" w:fill="auto"/>
          </w:tcPr>
          <w:p w14:paraId="3DB7DC98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968DF5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17D0C892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AB5757" w14:textId="77777777" w:rsidR="00027217" w:rsidRPr="00740CB0" w:rsidRDefault="00027217" w:rsidP="0060482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B427754" w14:textId="1126B0BC" w:rsidR="00027217" w:rsidRPr="00740CB0" w:rsidRDefault="009935A8" w:rsidP="0060482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2FE89960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950B2C6" w14:textId="7B360845" w:rsidR="00027217" w:rsidRPr="00740CB0" w:rsidRDefault="009935A8" w:rsidP="0060482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77E70090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40D7BB6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4FE86F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894B2C8" w14:textId="04406006" w:rsidR="00027217" w:rsidRPr="00740CB0" w:rsidRDefault="009935A8" w:rsidP="0060482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</w:p>
        </w:tc>
        <w:tc>
          <w:tcPr>
            <w:tcW w:w="236" w:type="dxa"/>
            <w:shd w:val="clear" w:color="auto" w:fill="auto"/>
          </w:tcPr>
          <w:p w14:paraId="0B9B6EF0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4FB9D37" w14:textId="77777777" w:rsidR="00027217" w:rsidRPr="00740CB0" w:rsidRDefault="00027217" w:rsidP="0060482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CB3161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5322D61" w14:textId="71EFEB6C" w:rsidR="00027217" w:rsidRPr="00740CB0" w:rsidRDefault="009935A8" w:rsidP="0060482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  <w:r w:rsidR="00027217" w:rsidRPr="00740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</w:p>
        </w:tc>
      </w:tr>
      <w:tr w:rsidR="00027217" w:rsidRPr="00533DFC" w14:paraId="61D9A36F" w14:textId="77777777" w:rsidTr="0060482D">
        <w:trPr>
          <w:trHeight w:val="261"/>
        </w:trPr>
        <w:tc>
          <w:tcPr>
            <w:tcW w:w="2696" w:type="dxa"/>
            <w:shd w:val="clear" w:color="auto" w:fill="auto"/>
          </w:tcPr>
          <w:p w14:paraId="78C02C83" w14:textId="77777777" w:rsidR="00027217" w:rsidRPr="00740CB0" w:rsidRDefault="00027217" w:rsidP="0060482D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7F7884B0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751BE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57BEF6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5D482" w14:textId="77777777" w:rsidR="00027217" w:rsidRPr="00740CB0" w:rsidRDefault="00027217" w:rsidP="0060482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F663B5" w14:textId="77777777" w:rsidR="00027217" w:rsidRPr="00740CB0" w:rsidRDefault="00027217" w:rsidP="0060482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BE07D" w14:textId="288112A3" w:rsidR="00027217" w:rsidRPr="00740CB0" w:rsidRDefault="009935A8" w:rsidP="0060482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</w:t>
            </w:r>
            <w:r w:rsidR="00027217"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999</w:t>
            </w:r>
            <w:r w:rsidR="00027217"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382</w:t>
            </w:r>
          </w:p>
        </w:tc>
        <w:tc>
          <w:tcPr>
            <w:tcW w:w="236" w:type="dxa"/>
            <w:shd w:val="clear" w:color="auto" w:fill="auto"/>
          </w:tcPr>
          <w:p w14:paraId="53BFC4B2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9BDB9" w14:textId="69E2C772" w:rsidR="00027217" w:rsidRPr="00740CB0" w:rsidRDefault="009935A8" w:rsidP="0060482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</w:t>
            </w:r>
            <w:r w:rsidR="00027217"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999</w:t>
            </w:r>
            <w:r w:rsidR="00027217" w:rsidRPr="00740C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382</w:t>
            </w:r>
          </w:p>
        </w:tc>
        <w:tc>
          <w:tcPr>
            <w:tcW w:w="236" w:type="dxa"/>
            <w:shd w:val="clear" w:color="auto" w:fill="auto"/>
          </w:tcPr>
          <w:p w14:paraId="682052F9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B1C0288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C9A00B6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B1A0FC5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1DBE79D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C512D01" w14:textId="77777777" w:rsidR="00027217" w:rsidRPr="00740CB0" w:rsidRDefault="00027217" w:rsidP="006048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1385755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597B14CB" w14:textId="77777777" w:rsidR="00027217" w:rsidRPr="00740CB0" w:rsidRDefault="00027217" w:rsidP="0060482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4D985F2" w14:textId="77777777" w:rsidR="00027217" w:rsidRDefault="00027217">
      <w:pPr>
        <w:spacing w:line="240" w:lineRule="auto"/>
        <w:rPr>
          <w:b/>
          <w:bCs/>
          <w:sz w:val="30"/>
          <w:szCs w:val="30"/>
          <w:highlight w:val="yellow"/>
          <w:cs/>
        </w:rPr>
        <w:sectPr w:rsidR="00027217" w:rsidSect="00027217">
          <w:pgSz w:w="16834" w:h="11909" w:orient="landscape" w:code="9"/>
          <w:pgMar w:top="1170" w:right="691" w:bottom="1152" w:left="720" w:header="706" w:footer="706" w:gutter="0"/>
          <w:cols w:space="737"/>
          <w:docGrid w:linePitch="360"/>
        </w:sectPr>
      </w:pPr>
    </w:p>
    <w:p w14:paraId="7D4521D4" w14:textId="71ED28C0" w:rsidR="000C4A85" w:rsidRPr="000C4A85" w:rsidRDefault="000C4A85" w:rsidP="00C80E52">
      <w:pPr>
        <w:pStyle w:val="Caption"/>
        <w:numPr>
          <w:ilvl w:val="0"/>
          <w:numId w:val="0"/>
        </w:numPr>
        <w:tabs>
          <w:tab w:val="clear" w:pos="540"/>
        </w:tabs>
        <w:ind w:left="540"/>
        <w:rPr>
          <w:b w:val="0"/>
          <w:bCs w:val="0"/>
          <w:spacing w:val="-6"/>
        </w:rPr>
      </w:pPr>
      <w:r w:rsidRPr="000C4A85">
        <w:rPr>
          <w:b w:val="0"/>
          <w:bCs w:val="0"/>
          <w:spacing w:val="-6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35EDD0E1" w14:textId="77777777" w:rsidR="00C80E52" w:rsidRPr="000C4A85" w:rsidRDefault="00C80E52" w:rsidP="00C80E52">
      <w:pPr>
        <w:pStyle w:val="Bo-Blankline"/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60"/>
        <w:gridCol w:w="270"/>
        <w:gridCol w:w="5940"/>
      </w:tblGrid>
      <w:tr w:rsidR="00C80E52" w:rsidRPr="000C4A85" w14:paraId="190067F4" w14:textId="77777777" w:rsidTr="008430F6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F730B8B" w14:textId="77777777" w:rsidR="00C80E52" w:rsidRPr="000C4A85" w:rsidRDefault="00C80E52" w:rsidP="002E2382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A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8EE275" w14:textId="77777777" w:rsidR="00C80E52" w:rsidRPr="000C4A85" w:rsidRDefault="00C80E52" w:rsidP="002E2382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33929239" w14:textId="77777777" w:rsidR="00C80E52" w:rsidRPr="000C4A85" w:rsidRDefault="00C80E52" w:rsidP="002E2382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A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C80E52" w:rsidRPr="000C4A85" w14:paraId="265EDA86" w14:textId="77777777" w:rsidTr="008430F6">
        <w:tc>
          <w:tcPr>
            <w:tcW w:w="3060" w:type="dxa"/>
            <w:shd w:val="clear" w:color="auto" w:fill="auto"/>
          </w:tcPr>
          <w:p w14:paraId="3FA0CDEA" w14:textId="2E30DB9F" w:rsidR="00C80E52" w:rsidRPr="000C4A85" w:rsidRDefault="002C7C8A" w:rsidP="002E2382">
            <w:pPr>
              <w:ind w:left="250" w:right="-163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0C4A85">
              <w:rPr>
                <w:rFonts w:ascii="Angsana New" w:hAnsi="Angsana New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63444B" w:rsidRPr="000C4A8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C4A85">
              <w:rPr>
                <w:rFonts w:ascii="Angsana New" w:hAnsi="Angsana New"/>
                <w:sz w:val="30"/>
                <w:szCs w:val="30"/>
                <w:cs/>
              </w:rPr>
              <w:t xml:space="preserve">รัฐบาลค้ำประกันซึ่งจัดประเภทเป็นสินทรัพย์ทางการเงินที่วัดมูลค่าด้วยราคาทุนตัดจำหน่าย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shd w:val="clear" w:color="auto" w:fill="auto"/>
          </w:tcPr>
          <w:p w14:paraId="17084E6C" w14:textId="77777777" w:rsidR="00C80E52" w:rsidRPr="000C4A85" w:rsidRDefault="00C80E52" w:rsidP="002E238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</w:tcPr>
          <w:p w14:paraId="34B5327E" w14:textId="77777777" w:rsidR="00C80E52" w:rsidRPr="000C4A85" w:rsidRDefault="00C80E52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C4A85">
              <w:rPr>
                <w:rFonts w:ascii="Angsana New" w:hAnsi="Angsana New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0C4A85">
              <w:rPr>
                <w:rFonts w:ascii="Angsana New" w:hAnsi="Angsana New"/>
                <w:sz w:val="30"/>
                <w:szCs w:val="30"/>
                <w:lang w:val="en-US"/>
              </w:rPr>
              <w:t>Thai Bond Market Association Government Bond Yield Curve)</w:t>
            </w:r>
            <w:r w:rsidRPr="000C4A8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C80E52" w:rsidRPr="000C4A85" w14:paraId="07536C44" w14:textId="77777777" w:rsidTr="008430F6">
        <w:tc>
          <w:tcPr>
            <w:tcW w:w="3060" w:type="dxa"/>
            <w:shd w:val="clear" w:color="auto" w:fill="auto"/>
          </w:tcPr>
          <w:p w14:paraId="1FF21CD9" w14:textId="10FA69B9" w:rsidR="00C80E52" w:rsidRPr="000C4A85" w:rsidRDefault="00C80E52" w:rsidP="002E2382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0C4A85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  <w:r w:rsidR="00930E64" w:rsidRPr="000C4A85">
              <w:rPr>
                <w:rFonts w:ascii="Angsana New" w:hAnsi="Angsana New" w:hint="cs"/>
                <w:sz w:val="30"/>
                <w:szCs w:val="30"/>
                <w:cs/>
              </w:rPr>
              <w:t>เอกชน</w:t>
            </w:r>
            <w:r w:rsidRPr="000C4A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4A85">
              <w:rPr>
                <w:rFonts w:ascii="Angsana New" w:hAnsi="Angsana New"/>
                <w:sz w:val="30"/>
                <w:szCs w:val="30"/>
              </w:rPr>
              <w:br/>
            </w:r>
            <w:r w:rsidRPr="000C4A85"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270" w:type="dxa"/>
            <w:shd w:val="clear" w:color="auto" w:fill="auto"/>
          </w:tcPr>
          <w:p w14:paraId="26498654" w14:textId="77777777" w:rsidR="00C80E52" w:rsidRPr="000C4A85" w:rsidRDefault="00C80E52" w:rsidP="002E238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</w:tcPr>
          <w:p w14:paraId="6DB301A8" w14:textId="01279FA1" w:rsidR="00C80E52" w:rsidRPr="000C4A85" w:rsidRDefault="00C80E52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4A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0C4A8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0C4A8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0C4A85">
              <w:rPr>
                <w:rFonts w:ascii="Angsana New" w:hAnsi="Angsana New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0C4A85">
              <w:rPr>
                <w:rFonts w:ascii="Angsana New" w:hAnsi="Angsana New"/>
                <w:sz w:val="30"/>
                <w:szCs w:val="30"/>
              </w:rPr>
              <w:t>(</w:t>
            </w:r>
            <w:r w:rsidR="009935A8" w:rsidRPr="009935A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C4A8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C4A85">
              <w:rPr>
                <w:rFonts w:ascii="Angsana New" w:hAnsi="Angsana New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0C4A85">
              <w:rPr>
                <w:rFonts w:ascii="Angsana New" w:hAnsi="Angsana New"/>
                <w:sz w:val="30"/>
                <w:szCs w:val="30"/>
              </w:rPr>
              <w:t>(</w:t>
            </w:r>
            <w:r w:rsidR="009935A8" w:rsidRPr="009935A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C4A8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C4A85">
              <w:rPr>
                <w:rFonts w:ascii="Angsana New" w:hAnsi="Angsana New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0C4A85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0C4A85">
              <w:rPr>
                <w:rFonts w:ascii="Angsana New" w:hAnsi="Angsana New"/>
                <w:sz w:val="30"/>
                <w:szCs w:val="30"/>
              </w:rPr>
              <w:t>illiquidity factor</w:t>
            </w:r>
          </w:p>
        </w:tc>
      </w:tr>
      <w:tr w:rsidR="00930E64" w:rsidRPr="000C4A85" w14:paraId="024309D1" w14:textId="77777777" w:rsidTr="008430F6">
        <w:tc>
          <w:tcPr>
            <w:tcW w:w="3060" w:type="dxa"/>
            <w:shd w:val="clear" w:color="auto" w:fill="auto"/>
          </w:tcPr>
          <w:p w14:paraId="51A971CF" w14:textId="1B8C395B" w:rsidR="00930E64" w:rsidRPr="000C4A85" w:rsidRDefault="00A3575F" w:rsidP="008430F6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0C4A8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6C7FE31F" w14:textId="77777777" w:rsidR="00930E64" w:rsidRPr="000C4A85" w:rsidRDefault="00930E64" w:rsidP="002E238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</w:tcPr>
          <w:p w14:paraId="0138FCB3" w14:textId="2A9C9D11" w:rsidR="00930E64" w:rsidRPr="000C4A85" w:rsidRDefault="00A3575F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4A85">
              <w:rPr>
                <w:rFonts w:ascii="Angsana New" w:hAnsi="Angsana New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C80E52" w:rsidRPr="00533DFC" w14:paraId="65A21A49" w14:textId="77777777" w:rsidTr="008430F6">
        <w:tc>
          <w:tcPr>
            <w:tcW w:w="3060" w:type="dxa"/>
            <w:shd w:val="clear" w:color="auto" w:fill="auto"/>
          </w:tcPr>
          <w:p w14:paraId="266D2547" w14:textId="77777777" w:rsidR="00C80E52" w:rsidRPr="000C4A85" w:rsidRDefault="00C80E52" w:rsidP="002E2382">
            <w:pPr>
              <w:rPr>
                <w:rFonts w:ascii="Angsana New" w:hAnsi="Angsana New"/>
                <w:sz w:val="30"/>
                <w:szCs w:val="30"/>
              </w:rPr>
            </w:pPr>
            <w:r w:rsidRPr="000C4A85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443BCD97" w14:textId="77777777" w:rsidR="00C80E52" w:rsidRPr="000C4A85" w:rsidRDefault="00C80E52" w:rsidP="002E238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shd w:val="clear" w:color="auto" w:fill="auto"/>
          </w:tcPr>
          <w:p w14:paraId="454AE78E" w14:textId="77777777" w:rsidR="00C80E52" w:rsidRPr="000C4A85" w:rsidRDefault="00C80E52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C4A85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0C4A85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0C4A85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 w:rsidRPr="000C4A8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C4A85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 w:rsidRPr="000C4A8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0C4A8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16D74B59" w14:textId="77777777" w:rsidR="00C80E52" w:rsidRPr="00533DFC" w:rsidRDefault="00C80E52" w:rsidP="00C80E52">
      <w:pPr>
        <w:pStyle w:val="Bo-Blankline"/>
        <w:rPr>
          <w:highlight w:val="yellow"/>
        </w:rPr>
      </w:pPr>
    </w:p>
    <w:p w14:paraId="04FCDF9F" w14:textId="77777777" w:rsidR="009616C9" w:rsidRPr="00533DFC" w:rsidRDefault="009616C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</w:pPr>
      <w:r w:rsidRPr="00533DFC">
        <w:rPr>
          <w:b/>
          <w:bCs/>
          <w:i/>
          <w:iCs/>
          <w:highlight w:val="yellow"/>
          <w:cs/>
        </w:rPr>
        <w:br w:type="page"/>
      </w:r>
    </w:p>
    <w:p w14:paraId="66926256" w14:textId="2F9058A2" w:rsidR="007C218E" w:rsidRPr="00A1345E" w:rsidRDefault="007C218E" w:rsidP="007C218E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345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(</w:t>
      </w:r>
      <w:r w:rsidR="00DD577C" w:rsidRPr="00A1345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A1345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) </w:t>
      </w:r>
      <w:r w:rsidRPr="00A134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1C107EC7" w14:textId="77777777" w:rsidR="00574443" w:rsidRPr="00A1345E" w:rsidRDefault="00574443" w:rsidP="007C218E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67F70CD" w14:textId="13F92368" w:rsidR="00574443" w:rsidRPr="002F3F8C" w:rsidRDefault="00574443" w:rsidP="00574443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F3F8C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7D004AD" w14:textId="2E04AD1E" w:rsidR="00574443" w:rsidRDefault="00574443" w:rsidP="00574443">
      <w:pPr>
        <w:pStyle w:val="Ang15"/>
        <w:rPr>
          <w:sz w:val="20"/>
          <w:szCs w:val="20"/>
          <w:highlight w:val="yellow"/>
        </w:rPr>
      </w:pPr>
    </w:p>
    <w:p w14:paraId="760EA500" w14:textId="38B18217" w:rsidR="00A1345E" w:rsidRPr="00A1345E" w:rsidRDefault="00A1345E" w:rsidP="00A134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1345E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A1345E">
        <w:rPr>
          <w:rFonts w:asciiTheme="majorBidi" w:hAnsiTheme="majorBidi" w:cstheme="majorBidi"/>
          <w:sz w:val="30"/>
          <w:szCs w:val="30"/>
        </w:rPr>
        <w:t xml:space="preserve"> </w:t>
      </w:r>
      <w:r w:rsidRPr="00A1345E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A134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1345E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ADCEA29" w14:textId="77777777" w:rsidR="00A1345E" w:rsidRPr="00A1345E" w:rsidRDefault="00A1345E" w:rsidP="00A1345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80FF5CA" w14:textId="4628C0F7" w:rsidR="00A1345E" w:rsidRPr="00A1345E" w:rsidRDefault="00A1345E" w:rsidP="00A134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1345E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A1345E">
        <w:rPr>
          <w:rFonts w:asciiTheme="majorBidi" w:hAnsiTheme="majorBidi" w:cstheme="majorBidi"/>
          <w:sz w:val="30"/>
          <w:szCs w:val="30"/>
        </w:rPr>
        <w:t xml:space="preserve">  </w:t>
      </w:r>
      <w:r w:rsidRPr="00A1345E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75550DA" w14:textId="77777777" w:rsidR="00A1345E" w:rsidRPr="00A1345E" w:rsidRDefault="00A1345E" w:rsidP="00A1345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F0B8872" w14:textId="43B37C1C" w:rsidR="00A1345E" w:rsidRPr="00A1345E" w:rsidRDefault="00A1345E" w:rsidP="00A134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1345E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A6B8432" w14:textId="29BB2112" w:rsidR="00887DF6" w:rsidRPr="00533DFC" w:rsidRDefault="00887DF6" w:rsidP="00574443">
      <w:pPr>
        <w:pStyle w:val="Ang15"/>
        <w:rPr>
          <w:sz w:val="20"/>
          <w:szCs w:val="20"/>
          <w:highlight w:val="yellow"/>
        </w:rPr>
      </w:pPr>
    </w:p>
    <w:p w14:paraId="0AF07E24" w14:textId="2804F7E4" w:rsidR="00887DF6" w:rsidRPr="002F3F8C" w:rsidRDefault="00887DF6" w:rsidP="00887DF6">
      <w:pPr>
        <w:pStyle w:val="Ang15"/>
        <w:rPr>
          <w:i/>
          <w:iCs/>
        </w:rPr>
      </w:pPr>
      <w:r w:rsidRPr="002F3F8C">
        <w:rPr>
          <w:i/>
          <w:iCs/>
        </w:rPr>
        <w:t>(</w:t>
      </w:r>
      <w:r w:rsidR="002F3F8C" w:rsidRPr="002F3F8C">
        <w:rPr>
          <w:rFonts w:hint="cs"/>
          <w:i/>
          <w:iCs/>
          <w:cs/>
        </w:rPr>
        <w:t>ข</w:t>
      </w:r>
      <w:r w:rsidRPr="002F3F8C">
        <w:rPr>
          <w:i/>
          <w:iCs/>
        </w:rPr>
        <w:t>.</w:t>
      </w:r>
      <w:r w:rsidR="009935A8" w:rsidRPr="009935A8">
        <w:rPr>
          <w:i/>
          <w:iCs/>
          <w:lang w:val="en-US"/>
        </w:rPr>
        <w:t>1</w:t>
      </w:r>
      <w:r w:rsidRPr="002F3F8C">
        <w:rPr>
          <w:i/>
          <w:iCs/>
        </w:rPr>
        <w:t xml:space="preserve">) </w:t>
      </w:r>
      <w:r w:rsidRPr="002F3F8C">
        <w:rPr>
          <w:i/>
          <w:iCs/>
          <w:cs/>
        </w:rPr>
        <w:t>ความเสี่ยงด้านเครดิต</w:t>
      </w:r>
    </w:p>
    <w:p w14:paraId="76A32FAE" w14:textId="6D692237" w:rsidR="00412F80" w:rsidRPr="00533DFC" w:rsidRDefault="00412F80" w:rsidP="00887DF6">
      <w:pPr>
        <w:pStyle w:val="Ang15"/>
        <w:rPr>
          <w:b/>
          <w:bCs/>
          <w:sz w:val="20"/>
          <w:szCs w:val="20"/>
          <w:highlight w:val="yellow"/>
        </w:rPr>
      </w:pPr>
    </w:p>
    <w:p w14:paraId="7552897E" w14:textId="69C582E5" w:rsidR="00412F80" w:rsidRPr="002F3F8C" w:rsidRDefault="008A0A07" w:rsidP="00B97BA8">
      <w:pPr>
        <w:pStyle w:val="Ang15"/>
        <w:ind w:left="990"/>
        <w:rPr>
          <w:cs/>
          <w:lang w:val="en-US"/>
        </w:rPr>
      </w:pPr>
      <w:r w:rsidRPr="002F3F8C">
        <w:rPr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987DD7" w:rsidRPr="002F3F8C">
        <w:rPr>
          <w:cs/>
        </w:rPr>
        <w:t>และเงินลงทุนในตราสารหนี้</w:t>
      </w:r>
      <w:r w:rsidR="007B4D93" w:rsidRPr="002F3F8C">
        <w:rPr>
          <w:rFonts w:hint="cs"/>
          <w:cs/>
        </w:rPr>
        <w:t>ของกลุ่มบริษัท</w:t>
      </w:r>
    </w:p>
    <w:p w14:paraId="02C4AA35" w14:textId="0A2BB7F7" w:rsidR="00313499" w:rsidRPr="00533DFC" w:rsidRDefault="00313499">
      <w:pPr>
        <w:spacing w:line="240" w:lineRule="auto"/>
        <w:rPr>
          <w:rFonts w:ascii="Angsana New" w:hAnsi="Angsana New"/>
          <w:sz w:val="20"/>
          <w:szCs w:val="20"/>
          <w:highlight w:val="yellow"/>
        </w:rPr>
      </w:pPr>
    </w:p>
    <w:p w14:paraId="05796D4F" w14:textId="61759EB0" w:rsidR="006B6A34" w:rsidRPr="00B458E1" w:rsidRDefault="006B6A34" w:rsidP="005D0EF9">
      <w:pPr>
        <w:pStyle w:val="Ang15"/>
        <w:tabs>
          <w:tab w:val="left" w:pos="1530"/>
        </w:tabs>
        <w:ind w:left="990"/>
      </w:pPr>
      <w:r w:rsidRPr="00B458E1">
        <w:t>(</w:t>
      </w:r>
      <w:r w:rsidR="00B458E1" w:rsidRPr="00B458E1">
        <w:rPr>
          <w:rFonts w:hint="cs"/>
          <w:cs/>
        </w:rPr>
        <w:t>ข</w:t>
      </w:r>
      <w:r w:rsidRPr="00B458E1">
        <w:rPr>
          <w:cs/>
        </w:rPr>
        <w:t>.</w:t>
      </w:r>
      <w:r w:rsidR="009935A8" w:rsidRPr="009935A8">
        <w:rPr>
          <w:lang w:val="en-US"/>
        </w:rPr>
        <w:t>1</w:t>
      </w:r>
      <w:r w:rsidRPr="00B458E1">
        <w:t>.</w:t>
      </w:r>
      <w:r w:rsidR="009935A8" w:rsidRPr="009935A8">
        <w:rPr>
          <w:lang w:val="en-US"/>
        </w:rPr>
        <w:t>1</w:t>
      </w:r>
      <w:r w:rsidRPr="00B458E1">
        <w:t xml:space="preserve">) </w:t>
      </w:r>
      <w:r w:rsidRPr="00B458E1">
        <w:rPr>
          <w:cs/>
        </w:rPr>
        <w:t>ลูกหนี้การค้า</w:t>
      </w:r>
    </w:p>
    <w:p w14:paraId="6239AAC2" w14:textId="06DD8B12" w:rsidR="006B6A34" w:rsidRDefault="006B6A34" w:rsidP="00887DF6">
      <w:pPr>
        <w:pStyle w:val="Ang15"/>
        <w:rPr>
          <w:sz w:val="20"/>
          <w:szCs w:val="20"/>
          <w:highlight w:val="yellow"/>
        </w:rPr>
      </w:pPr>
    </w:p>
    <w:p w14:paraId="62CA8B92" w14:textId="09F65D78" w:rsidR="00B458E1" w:rsidRPr="005D0EF9" w:rsidRDefault="00B458E1" w:rsidP="005D0EF9">
      <w:pPr>
        <w:spacing w:line="240" w:lineRule="auto"/>
        <w:ind w:left="1620"/>
        <w:jc w:val="thaiDistribute"/>
        <w:rPr>
          <w:rFonts w:ascii="Angsana New" w:hAnsi="Angsana New"/>
          <w:sz w:val="30"/>
          <w:szCs w:val="30"/>
          <w:cs/>
        </w:rPr>
      </w:pPr>
      <w:r w:rsidRPr="005D0EF9">
        <w:rPr>
          <w:rFonts w:ascii="Angsana New" w:hAnsi="Angsana New"/>
          <w:sz w:val="30"/>
          <w:szCs w:val="30"/>
          <w:cs/>
        </w:rPr>
        <w:t>ความเสี่ยงด้านเครดิตของ</w:t>
      </w:r>
      <w:r w:rsidRPr="005D0EF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D0EF9">
        <w:rPr>
          <w:rFonts w:ascii="Angsana New" w:hAnsi="Angsana New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7D67BA">
        <w:rPr>
          <w:rFonts w:ascii="Angsana New" w:hAnsi="Angsana New"/>
          <w:sz w:val="30"/>
          <w:szCs w:val="30"/>
        </w:rPr>
        <w:t xml:space="preserve"> </w:t>
      </w:r>
      <w:r w:rsidRPr="005D0EF9">
        <w:rPr>
          <w:rFonts w:ascii="Angsana New" w:hAnsi="Angsana New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5D0EF9">
        <w:rPr>
          <w:rFonts w:ascii="Angsana New" w:hAnsi="Angsana New"/>
          <w:sz w:val="30"/>
          <w:szCs w:val="30"/>
        </w:rPr>
        <w:t xml:space="preserve"> </w:t>
      </w:r>
      <w:r w:rsidRPr="005D0EF9">
        <w:rPr>
          <w:rFonts w:ascii="Angsana New" w:hAnsi="Angsana New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7D67BA">
        <w:rPr>
          <w:rFonts w:ascii="Angsana New" w:hAnsi="Angsana New"/>
          <w:sz w:val="30"/>
          <w:szCs w:val="30"/>
        </w:rPr>
        <w:t>24(</w:t>
      </w:r>
      <w:r w:rsidR="007D67BA">
        <w:rPr>
          <w:rFonts w:ascii="Angsana New" w:hAnsi="Angsana New" w:hint="cs"/>
          <w:sz w:val="30"/>
          <w:szCs w:val="30"/>
          <w:cs/>
        </w:rPr>
        <w:t>ค</w:t>
      </w:r>
      <w:r w:rsidR="007D67BA">
        <w:rPr>
          <w:rFonts w:ascii="Angsana New" w:hAnsi="Angsana New"/>
          <w:sz w:val="30"/>
          <w:szCs w:val="30"/>
        </w:rPr>
        <w:t>)</w:t>
      </w:r>
    </w:p>
    <w:p w14:paraId="6E72AE5F" w14:textId="263541A2" w:rsidR="00B458E1" w:rsidRPr="00B458E1" w:rsidRDefault="00B458E1" w:rsidP="005D0EF9">
      <w:pPr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B458E1">
        <w:rPr>
          <w:rFonts w:ascii="Angsana New" w:hAnsi="Angsana New"/>
          <w:sz w:val="30"/>
          <w:szCs w:val="30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160688">
        <w:rPr>
          <w:rFonts w:ascii="Angsana New" w:hAnsi="Angsana New"/>
          <w:sz w:val="30"/>
          <w:szCs w:val="30"/>
          <w:cs/>
        </w:rPr>
        <w:t>กลุ่มบริษัท</w:t>
      </w:r>
      <w:r w:rsidRPr="00B458E1">
        <w:rPr>
          <w:rFonts w:ascii="Angsana New" w:hAnsi="Angsana New"/>
          <w:sz w:val="30"/>
          <w:szCs w:val="30"/>
          <w:cs/>
        </w:rPr>
        <w:t>จะเสนอระยะเวลาและเงื่อนไข</w:t>
      </w:r>
      <w:r w:rsidRPr="00160688">
        <w:rPr>
          <w:rFonts w:ascii="Angsana New" w:hAnsi="Angsana New" w:hint="cs"/>
          <w:sz w:val="30"/>
          <w:szCs w:val="30"/>
          <w:cs/>
        </w:rPr>
        <w:t>ทางการค้า</w:t>
      </w:r>
      <w:r w:rsidRPr="00160688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B458E1">
        <w:rPr>
          <w:rFonts w:ascii="Angsana New" w:hAnsi="Angsana New"/>
          <w:sz w:val="30"/>
          <w:szCs w:val="30"/>
          <w:cs/>
        </w:rPr>
        <w:t>จะทบทวน</w:t>
      </w:r>
      <w:r w:rsidRPr="00160688">
        <w:rPr>
          <w:rFonts w:ascii="Angsana New" w:hAnsi="Angsana New"/>
          <w:sz w:val="30"/>
          <w:szCs w:val="30"/>
          <w:cs/>
        </w:rPr>
        <w:t>งบการเงิน ข้อมูลอุตสาหกรรมและหนังสือรับรองฐานะทางการเงินของธนาคารสำหรับบางกรณี</w:t>
      </w:r>
      <w:r w:rsidRPr="00B458E1">
        <w:rPr>
          <w:rFonts w:ascii="Angsana New" w:hAnsi="Angsana New"/>
          <w:sz w:val="30"/>
          <w:szCs w:val="30"/>
          <w:cs/>
        </w:rPr>
        <w:t xml:space="preserve"> วงเงินยอดขายจะกำหนดไว้สำหรับลูกค้าแต่ละรายและจะทบทวนเป็</w:t>
      </w:r>
      <w:r w:rsidR="00160688">
        <w:rPr>
          <w:rFonts w:ascii="Angsana New" w:hAnsi="Angsana New" w:hint="cs"/>
          <w:sz w:val="30"/>
          <w:szCs w:val="30"/>
          <w:cs/>
        </w:rPr>
        <w:t>นประจำ</w:t>
      </w:r>
      <w:r w:rsidRPr="00B458E1">
        <w:rPr>
          <w:rFonts w:ascii="Angsana New" w:hAnsi="Angsana New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</w:t>
      </w:r>
      <w:r w:rsidRPr="00160688">
        <w:rPr>
          <w:rFonts w:ascii="Angsana New" w:hAnsi="Angsana New"/>
          <w:sz w:val="30"/>
          <w:szCs w:val="30"/>
          <w:cs/>
        </w:rPr>
        <w:t>คณะกรรมการบริหารความเสี่ยง</w:t>
      </w:r>
    </w:p>
    <w:p w14:paraId="409865FA" w14:textId="77777777" w:rsidR="00B458E1" w:rsidRPr="00160688" w:rsidRDefault="00B458E1" w:rsidP="005D0EF9">
      <w:pPr>
        <w:spacing w:line="240" w:lineRule="auto"/>
        <w:ind w:left="1620"/>
        <w:jc w:val="both"/>
        <w:rPr>
          <w:rFonts w:asciiTheme="majorBidi" w:hAnsiTheme="majorBidi" w:cstheme="majorBidi"/>
          <w:sz w:val="20"/>
          <w:szCs w:val="20"/>
        </w:rPr>
      </w:pPr>
    </w:p>
    <w:p w14:paraId="318CFE37" w14:textId="5C4FE8D6" w:rsidR="00B458E1" w:rsidRPr="003868F7" w:rsidRDefault="00B458E1" w:rsidP="005D0EF9">
      <w:pPr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16068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60688">
        <w:rPr>
          <w:rFonts w:ascii="Angsana New" w:hAnsi="Angsana New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3868F7">
        <w:rPr>
          <w:rFonts w:ascii="Angsana New" w:hAnsi="Angsana New"/>
          <w:sz w:val="30"/>
          <w:szCs w:val="30"/>
          <w:cs/>
        </w:rPr>
        <w:t xml:space="preserve"> </w:t>
      </w:r>
      <w:r w:rsidR="00DA69EE" w:rsidRPr="003868F7">
        <w:rPr>
          <w:rFonts w:ascii="Angsana New" w:hAnsi="Angsana New"/>
          <w:sz w:val="30"/>
          <w:szCs w:val="30"/>
        </w:rPr>
        <w:t>360</w:t>
      </w:r>
      <w:r w:rsidRPr="003868F7">
        <w:rPr>
          <w:rFonts w:ascii="Angsana New" w:hAnsi="Angsana New"/>
          <w:sz w:val="30"/>
          <w:szCs w:val="30"/>
        </w:rPr>
        <w:t xml:space="preserve"> </w:t>
      </w:r>
      <w:r w:rsidR="00DA69EE" w:rsidRPr="003868F7">
        <w:rPr>
          <w:rFonts w:ascii="Angsana New" w:hAnsi="Angsana New" w:hint="cs"/>
          <w:sz w:val="30"/>
          <w:szCs w:val="30"/>
          <w:cs/>
        </w:rPr>
        <w:t>วัน แ</w:t>
      </w:r>
      <w:r w:rsidRPr="003868F7">
        <w:rPr>
          <w:rFonts w:ascii="Angsana New" w:hAnsi="Angsana New"/>
          <w:sz w:val="30"/>
          <w:szCs w:val="30"/>
          <w:cs/>
        </w:rPr>
        <w:t xml:space="preserve">ละมีการติดตามยอดคงค้างของลูกหนี้การค้าอย่างสม่ำเสมอ </w:t>
      </w:r>
      <w:bookmarkStart w:id="3" w:name="_Hlk59433075"/>
      <w:r w:rsidRPr="003868F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868F7">
        <w:rPr>
          <w:rFonts w:ascii="Angsana New" w:hAnsi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3"/>
      <w:r w:rsidR="003868F7" w:rsidRPr="003868F7">
        <w:rPr>
          <w:rFonts w:ascii="Angsana New" w:hAnsi="Angsana New" w:hint="cs"/>
          <w:sz w:val="30"/>
          <w:szCs w:val="30"/>
          <w:cs/>
        </w:rPr>
        <w:t xml:space="preserve"> </w:t>
      </w:r>
      <w:r w:rsidRPr="003868F7">
        <w:rPr>
          <w:rFonts w:ascii="Angsana New" w:hAnsi="Angsana New"/>
          <w:sz w:val="30"/>
          <w:szCs w:val="30"/>
          <w:cs/>
        </w:rPr>
        <w:t>และสะท้อน</w:t>
      </w:r>
      <w:r w:rsidRPr="003868F7">
        <w:rPr>
          <w:rFonts w:ascii="Angsana New" w:hAnsi="Angsana New" w:hint="cs"/>
          <w:sz w:val="30"/>
          <w:szCs w:val="30"/>
          <w:cs/>
        </w:rPr>
        <w:t xml:space="preserve"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09014805" w14:textId="77777777" w:rsidR="00B458E1" w:rsidRPr="003868F7" w:rsidRDefault="00B458E1" w:rsidP="005D0EF9">
      <w:pPr>
        <w:spacing w:line="240" w:lineRule="auto"/>
        <w:ind w:left="1620"/>
        <w:jc w:val="both"/>
        <w:rPr>
          <w:rFonts w:asciiTheme="majorBidi" w:hAnsiTheme="majorBidi" w:cstheme="majorBidi"/>
          <w:sz w:val="20"/>
          <w:szCs w:val="20"/>
        </w:rPr>
      </w:pPr>
    </w:p>
    <w:p w14:paraId="11349899" w14:textId="47FFFF41" w:rsidR="00B458E1" w:rsidRPr="00B458E1" w:rsidRDefault="00B458E1" w:rsidP="005D0EF9">
      <w:pPr>
        <w:spacing w:line="240" w:lineRule="auto"/>
        <w:ind w:left="1620"/>
        <w:jc w:val="thaiDistribute"/>
        <w:rPr>
          <w:rFonts w:ascii="Angsana New" w:hAnsi="Angsana New"/>
          <w:sz w:val="30"/>
          <w:szCs w:val="30"/>
          <w:cs/>
        </w:rPr>
      </w:pPr>
      <w:r w:rsidRPr="003868F7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3868F7" w:rsidRPr="003868F7">
        <w:rPr>
          <w:rFonts w:ascii="Angsana New" w:hAnsi="Angsana New"/>
          <w:sz w:val="30"/>
          <w:szCs w:val="30"/>
        </w:rPr>
        <w:t>7</w:t>
      </w:r>
      <w:r w:rsidRPr="003868F7">
        <w:rPr>
          <w:rFonts w:ascii="Angsana New" w:hAnsi="Angsana New"/>
          <w:sz w:val="30"/>
          <w:szCs w:val="30"/>
        </w:rPr>
        <w:t xml:space="preserve"> </w:t>
      </w:r>
      <w:r w:rsidRPr="003868F7">
        <w:rPr>
          <w:rFonts w:ascii="Angsana New" w:hAnsi="Angsana New"/>
          <w:sz w:val="30"/>
          <w:szCs w:val="30"/>
          <w:cs/>
        </w:rPr>
        <w:t xml:space="preserve">และ </w:t>
      </w:r>
      <w:r w:rsidR="003868F7" w:rsidRPr="003868F7">
        <w:rPr>
          <w:rFonts w:ascii="Angsana New" w:hAnsi="Angsana New"/>
          <w:sz w:val="30"/>
          <w:szCs w:val="30"/>
        </w:rPr>
        <w:t>24</w:t>
      </w:r>
      <w:r w:rsidRPr="003868F7">
        <w:rPr>
          <w:rFonts w:ascii="Angsana New" w:hAnsi="Angsana New"/>
          <w:sz w:val="30"/>
          <w:szCs w:val="30"/>
        </w:rPr>
        <w:t xml:space="preserve"> </w:t>
      </w:r>
      <w:r w:rsidRPr="003868F7">
        <w:rPr>
          <w:rFonts w:ascii="Angsana New" w:hAnsi="Angsana New"/>
          <w:sz w:val="30"/>
          <w:szCs w:val="30"/>
          <w:cs/>
        </w:rPr>
        <w:t>ตามลำดับ</w:t>
      </w:r>
    </w:p>
    <w:p w14:paraId="7C2CEE9A" w14:textId="15D3C0C6" w:rsidR="00B458E1" w:rsidRPr="00103C4B" w:rsidRDefault="00B458E1" w:rsidP="00887DF6">
      <w:pPr>
        <w:pStyle w:val="Ang15"/>
        <w:rPr>
          <w:sz w:val="20"/>
          <w:szCs w:val="20"/>
        </w:rPr>
      </w:pPr>
    </w:p>
    <w:p w14:paraId="650556D3" w14:textId="383B1537" w:rsidR="00D205A3" w:rsidRPr="00103C4B" w:rsidRDefault="00D205A3" w:rsidP="005D0EF9">
      <w:pPr>
        <w:pStyle w:val="Ang15"/>
        <w:ind w:left="990"/>
        <w:rPr>
          <w:rFonts w:asciiTheme="majorBidi" w:hAnsiTheme="majorBidi" w:cstheme="majorBidi"/>
          <w:cs/>
        </w:rPr>
      </w:pPr>
      <w:r w:rsidRPr="00103C4B">
        <w:rPr>
          <w:rFonts w:asciiTheme="majorBidi" w:hAnsiTheme="majorBidi" w:cstheme="majorBidi"/>
        </w:rPr>
        <w:t>(</w:t>
      </w:r>
      <w:r w:rsidRPr="00103C4B">
        <w:rPr>
          <w:rFonts w:asciiTheme="majorBidi" w:hAnsiTheme="majorBidi" w:cstheme="majorBidi" w:hint="cs"/>
          <w:cs/>
        </w:rPr>
        <w:t>ข</w:t>
      </w:r>
      <w:r w:rsidRPr="00103C4B">
        <w:rPr>
          <w:rFonts w:asciiTheme="majorBidi" w:hAnsiTheme="majorBidi" w:cstheme="majorBidi"/>
        </w:rPr>
        <w:t>.</w:t>
      </w:r>
      <w:r w:rsidR="009935A8" w:rsidRPr="009935A8">
        <w:rPr>
          <w:rFonts w:asciiTheme="majorBidi" w:hAnsiTheme="majorBidi" w:cstheme="majorBidi"/>
          <w:lang w:val="en-US"/>
        </w:rPr>
        <w:t>1</w:t>
      </w:r>
      <w:r w:rsidRPr="00103C4B">
        <w:rPr>
          <w:rFonts w:asciiTheme="majorBidi" w:hAnsiTheme="majorBidi" w:cstheme="majorBidi"/>
        </w:rPr>
        <w:t>.</w:t>
      </w:r>
      <w:r w:rsidR="009935A8" w:rsidRPr="009935A8">
        <w:rPr>
          <w:rFonts w:asciiTheme="majorBidi" w:hAnsiTheme="majorBidi" w:cstheme="majorBidi"/>
          <w:lang w:val="en-US"/>
        </w:rPr>
        <w:t>2</w:t>
      </w:r>
      <w:r w:rsidRPr="00103C4B">
        <w:rPr>
          <w:rFonts w:asciiTheme="majorBidi" w:hAnsiTheme="majorBidi" w:cstheme="majorBidi"/>
        </w:rPr>
        <w:t xml:space="preserve">) </w:t>
      </w:r>
      <w:r w:rsidR="001D436D" w:rsidRPr="00103C4B">
        <w:rPr>
          <w:rFonts w:asciiTheme="majorBidi" w:hAnsiTheme="majorBidi" w:cstheme="majorBidi" w:hint="cs"/>
          <w:cs/>
        </w:rPr>
        <w:t>เงินลงทุนในตราสารหนี้</w:t>
      </w:r>
    </w:p>
    <w:p w14:paraId="77971ECE" w14:textId="7B85AB7C" w:rsidR="00D205A3" w:rsidRPr="00103C4B" w:rsidRDefault="00D205A3" w:rsidP="00887DF6">
      <w:pPr>
        <w:pStyle w:val="Ang15"/>
        <w:rPr>
          <w:sz w:val="20"/>
          <w:szCs w:val="20"/>
        </w:rPr>
      </w:pPr>
    </w:p>
    <w:p w14:paraId="580B511A" w14:textId="01F08FCE" w:rsidR="00C91686" w:rsidRPr="00103C4B" w:rsidRDefault="00C91686" w:rsidP="005D0EF9">
      <w:pPr>
        <w:ind w:left="1620"/>
        <w:jc w:val="thaiDistribute"/>
        <w:rPr>
          <w:rFonts w:ascii="Angsana New" w:hAnsi="Angsana New"/>
          <w:sz w:val="30"/>
          <w:szCs w:val="30"/>
        </w:rPr>
      </w:pPr>
      <w:r w:rsidRPr="00103C4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03C4B">
        <w:rPr>
          <w:rFonts w:ascii="Angsana New" w:hAnsi="Angsana New"/>
          <w:sz w:val="30"/>
          <w:szCs w:val="30"/>
          <w:cs/>
        </w:rPr>
        <w:t>พิจารณาว่าเงินลงทุนในตราสารหนี้ซึ่งวัดมูลค่าด้วยราคาทุนตัดจำหน่ายและวัดมูลค่าด้วยมูลค่ายุติธรรมผ่านกำไรขาดทุนเบ็ดเสร็จอื่นมีความเสี่ยงด้านเครดิตต่ำ ดังนั้น ค่าเผื่อผลขาดทุน</w:t>
      </w:r>
      <w:r w:rsidRPr="00103C4B">
        <w:rPr>
          <w:rFonts w:ascii="Angsana New" w:hAnsi="Angsana New" w:hint="cs"/>
          <w:sz w:val="30"/>
          <w:szCs w:val="30"/>
          <w:cs/>
        </w:rPr>
        <w:t>ด้านเครดิตที่คาดว่าจะเกิดขึ้นซึ่ง</w:t>
      </w:r>
      <w:r w:rsidRPr="00103C4B">
        <w:rPr>
          <w:rFonts w:ascii="Angsana New" w:hAnsi="Angsana New"/>
          <w:sz w:val="30"/>
          <w:szCs w:val="30"/>
          <w:cs/>
        </w:rPr>
        <w:t xml:space="preserve">ประเมินในระหว่างปีจำกัดอยู่ที่ผลขาดทุนด้านเครดิตที่คาดว่าจะเกิดขึ้นภายใน </w:t>
      </w:r>
      <w:r w:rsidR="009935A8" w:rsidRPr="009935A8">
        <w:rPr>
          <w:rFonts w:ascii="Angsana New" w:hAnsi="Angsana New"/>
          <w:sz w:val="30"/>
          <w:szCs w:val="30"/>
          <w:lang w:val="en-US"/>
        </w:rPr>
        <w:t>12</w:t>
      </w:r>
      <w:r w:rsidRPr="00103C4B">
        <w:rPr>
          <w:rFonts w:ascii="Angsana New" w:hAnsi="Angsana New"/>
          <w:sz w:val="30"/>
          <w:szCs w:val="30"/>
        </w:rPr>
        <w:t xml:space="preserve"> </w:t>
      </w:r>
      <w:r w:rsidRPr="00103C4B">
        <w:rPr>
          <w:rFonts w:ascii="Angsana New" w:hAnsi="Angsana New"/>
          <w:sz w:val="30"/>
          <w:szCs w:val="30"/>
          <w:cs/>
        </w:rPr>
        <w:t>เดือน</w:t>
      </w:r>
      <w:r w:rsidRPr="00103C4B">
        <w:rPr>
          <w:rFonts w:ascii="Angsana New" w:hAnsi="Angsana New" w:hint="cs"/>
          <w:sz w:val="30"/>
          <w:szCs w:val="30"/>
          <w:cs/>
        </w:rPr>
        <w:t xml:space="preserve">หรือ </w:t>
      </w:r>
      <w:r w:rsidRPr="00103C4B">
        <w:rPr>
          <w:rFonts w:ascii="Angsana New" w:hAnsi="Angsana New"/>
          <w:sz w:val="30"/>
          <w:szCs w:val="30"/>
          <w:cs/>
        </w:rPr>
        <w:t>“ความเสี่ยงด้านเครดิตต่ำ” สำหรับตราสารหนี้ที่อยู่ในความต้องการของตลาด</w:t>
      </w:r>
      <w:r w:rsidRPr="00103C4B">
        <w:rPr>
          <w:rFonts w:ascii="Angsana New" w:hAnsi="Angsana New" w:hint="cs"/>
          <w:sz w:val="30"/>
          <w:szCs w:val="30"/>
          <w:cs/>
        </w:rPr>
        <w:t>โดย</w:t>
      </w:r>
      <w:r w:rsidRPr="00103C4B">
        <w:rPr>
          <w:rFonts w:ascii="Angsana New" w:hAnsi="Angsana New"/>
          <w:sz w:val="30"/>
          <w:szCs w:val="30"/>
          <w:cs/>
        </w:rPr>
        <w:t>พิจารณาจาก</w:t>
      </w:r>
      <w:r w:rsidRPr="00103C4B">
        <w:rPr>
          <w:rFonts w:ascii="Angsana New" w:hAnsi="Angsana New" w:hint="cs"/>
          <w:sz w:val="30"/>
          <w:szCs w:val="30"/>
          <w:cs/>
        </w:rPr>
        <w:t>อันดับเครดิต</w:t>
      </w:r>
      <w:r w:rsidRPr="00103C4B">
        <w:rPr>
          <w:rFonts w:ascii="Angsana New" w:hAnsi="Angsana New"/>
          <w:sz w:val="30"/>
          <w:szCs w:val="30"/>
          <w:cs/>
        </w:rPr>
        <w:t>ที่อยู่ในระดับ</w:t>
      </w:r>
      <w:r w:rsidRPr="00103C4B">
        <w:rPr>
          <w:rFonts w:ascii="Angsana New" w:hAnsi="Angsana New" w:hint="cs"/>
          <w:sz w:val="30"/>
          <w:szCs w:val="30"/>
          <w:cs/>
        </w:rPr>
        <w:t>น่า</w:t>
      </w:r>
      <w:r w:rsidRPr="00103C4B">
        <w:rPr>
          <w:rFonts w:ascii="Angsana New" w:hAnsi="Angsana New"/>
          <w:sz w:val="30"/>
          <w:szCs w:val="30"/>
          <w:cs/>
        </w:rPr>
        <w:t xml:space="preserve">ลงทุน </w:t>
      </w:r>
      <w:r w:rsidRPr="00103C4B">
        <w:rPr>
          <w:rFonts w:ascii="Angsana New" w:hAnsi="Angsana New"/>
          <w:sz w:val="30"/>
          <w:szCs w:val="30"/>
        </w:rPr>
        <w:t xml:space="preserve">(Investment grade credit rating) </w:t>
      </w:r>
      <w:r w:rsidRPr="00103C4B">
        <w:rPr>
          <w:rFonts w:ascii="Angsana New" w:hAnsi="Angsana New"/>
          <w:sz w:val="30"/>
          <w:szCs w:val="30"/>
          <w:cs/>
        </w:rPr>
        <w:t>จากหน่วยงานจัด</w:t>
      </w:r>
      <w:r w:rsidRPr="00103C4B">
        <w:rPr>
          <w:rFonts w:ascii="Angsana New" w:hAnsi="Angsana New" w:hint="cs"/>
          <w:sz w:val="30"/>
          <w:szCs w:val="30"/>
          <w:cs/>
        </w:rPr>
        <w:t>อันดับเครดิตภายนอกที่มีการเผยแพร่</w:t>
      </w:r>
      <w:r w:rsidRPr="00103C4B">
        <w:rPr>
          <w:rFonts w:ascii="Angsana New" w:hAnsi="Angsana New"/>
          <w:sz w:val="30"/>
          <w:szCs w:val="30"/>
        </w:rPr>
        <w:t xml:space="preserve"> </w:t>
      </w:r>
      <w:r w:rsidRPr="00103C4B">
        <w:rPr>
          <w:rFonts w:ascii="Angsana New" w:hAnsi="Angsana New"/>
          <w:sz w:val="30"/>
          <w:szCs w:val="30"/>
          <w:cs/>
        </w:rPr>
        <w:t>ตราสารอื่น</w:t>
      </w:r>
      <w:r w:rsidRPr="00103C4B">
        <w:rPr>
          <w:rFonts w:ascii="Angsana New" w:hAnsi="Angsana New"/>
          <w:sz w:val="30"/>
          <w:szCs w:val="30"/>
        </w:rPr>
        <w:t xml:space="preserve"> </w:t>
      </w:r>
      <w:r w:rsidRPr="00103C4B">
        <w:rPr>
          <w:rFonts w:ascii="Angsana New" w:hAnsi="Angsana New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</w:t>
      </w:r>
      <w:r w:rsidRPr="00103C4B">
        <w:rPr>
          <w:rFonts w:ascii="Angsana New" w:hAnsi="Angsana New" w:hint="cs"/>
          <w:sz w:val="30"/>
          <w:szCs w:val="30"/>
          <w:cs/>
        </w:rPr>
        <w:t>หนี้</w:t>
      </w:r>
      <w:r w:rsidRPr="00103C4B">
        <w:rPr>
          <w:rFonts w:ascii="Angsana New" w:hAnsi="Angsana New"/>
          <w:sz w:val="30"/>
          <w:szCs w:val="30"/>
          <w:cs/>
        </w:rPr>
        <w:t>อยู่ในระดับต่ำ และ</w:t>
      </w:r>
      <w:r w:rsidRPr="00103C4B">
        <w:rPr>
          <w:rFonts w:ascii="Angsana New" w:hAnsi="Angsana New"/>
          <w:sz w:val="30"/>
          <w:szCs w:val="30"/>
        </w:rPr>
        <w:t xml:space="preserve"> </w:t>
      </w:r>
      <w:r w:rsidRPr="00103C4B">
        <w:rPr>
          <w:rFonts w:ascii="Angsana New" w:hAnsi="Angsana New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4E92E616" w14:textId="77777777" w:rsidR="00C91686" w:rsidRPr="004A25F8" w:rsidRDefault="00C91686" w:rsidP="00887DF6">
      <w:pPr>
        <w:pStyle w:val="Ang15"/>
        <w:rPr>
          <w:sz w:val="20"/>
          <w:szCs w:val="20"/>
        </w:rPr>
      </w:pPr>
    </w:p>
    <w:p w14:paraId="7896820D" w14:textId="49E2CBD5" w:rsidR="00E465DD" w:rsidRPr="004A25F8" w:rsidRDefault="00313499" w:rsidP="005D0EF9">
      <w:pPr>
        <w:pStyle w:val="Ang15"/>
        <w:ind w:left="990"/>
        <w:rPr>
          <w:rFonts w:asciiTheme="majorBidi" w:hAnsiTheme="majorBidi" w:cstheme="majorBidi"/>
        </w:rPr>
      </w:pPr>
      <w:r w:rsidRPr="004A25F8">
        <w:rPr>
          <w:rFonts w:asciiTheme="majorBidi" w:hAnsiTheme="majorBidi" w:cstheme="majorBidi"/>
        </w:rPr>
        <w:t>(</w:t>
      </w:r>
      <w:r w:rsidR="00D205A3" w:rsidRPr="004A25F8">
        <w:rPr>
          <w:rFonts w:asciiTheme="majorBidi" w:hAnsiTheme="majorBidi" w:cstheme="majorBidi" w:hint="cs"/>
          <w:cs/>
        </w:rPr>
        <w:t>ข</w:t>
      </w:r>
      <w:r w:rsidRPr="004A25F8">
        <w:rPr>
          <w:rFonts w:asciiTheme="majorBidi" w:hAnsiTheme="majorBidi" w:cstheme="majorBidi"/>
        </w:rPr>
        <w:t>.</w:t>
      </w:r>
      <w:r w:rsidR="009935A8" w:rsidRPr="009935A8">
        <w:rPr>
          <w:rFonts w:asciiTheme="majorBidi" w:hAnsiTheme="majorBidi" w:cstheme="majorBidi"/>
          <w:lang w:val="en-US"/>
        </w:rPr>
        <w:t>1</w:t>
      </w:r>
      <w:r w:rsidRPr="004A25F8">
        <w:rPr>
          <w:rFonts w:asciiTheme="majorBidi" w:hAnsiTheme="majorBidi" w:cstheme="majorBidi"/>
        </w:rPr>
        <w:t>.</w:t>
      </w:r>
      <w:r w:rsidR="009935A8" w:rsidRPr="009935A8">
        <w:rPr>
          <w:rFonts w:asciiTheme="majorBidi" w:hAnsiTheme="majorBidi" w:cstheme="majorBidi"/>
          <w:lang w:val="en-US"/>
        </w:rPr>
        <w:t>3</w:t>
      </w:r>
      <w:r w:rsidRPr="004A25F8">
        <w:rPr>
          <w:rFonts w:asciiTheme="majorBidi" w:hAnsiTheme="majorBidi" w:cstheme="majorBidi"/>
        </w:rPr>
        <w:t>)</w:t>
      </w:r>
      <w:r w:rsidR="006E44CD" w:rsidRPr="004A25F8">
        <w:rPr>
          <w:rFonts w:asciiTheme="majorBidi" w:hAnsiTheme="majorBidi" w:cstheme="majorBidi"/>
        </w:rPr>
        <w:t xml:space="preserve"> </w:t>
      </w:r>
      <w:r w:rsidRPr="004A25F8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4A3998D1" w14:textId="77777777" w:rsidR="00D205A3" w:rsidRPr="00D205A3" w:rsidRDefault="00D205A3" w:rsidP="00D205A3">
      <w:pPr>
        <w:pStyle w:val="Ang15"/>
        <w:rPr>
          <w:sz w:val="20"/>
          <w:szCs w:val="20"/>
          <w:highlight w:val="yellow"/>
        </w:rPr>
      </w:pPr>
    </w:p>
    <w:p w14:paraId="52CE3CF0" w14:textId="0E8FBF93" w:rsidR="00D205A3" w:rsidRPr="00710EBC" w:rsidRDefault="00D205A3" w:rsidP="005D0EF9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D436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1D436D">
        <w:rPr>
          <w:rFonts w:asciiTheme="majorBidi" w:hAnsiTheme="majorBidi" w:cstheme="majorBidi"/>
          <w:sz w:val="30"/>
          <w:szCs w:val="30"/>
        </w:rPr>
        <w:t xml:space="preserve"> </w:t>
      </w:r>
      <w:r w:rsidRPr="001D436D">
        <w:rPr>
          <w:rFonts w:asciiTheme="majorBidi" w:hAnsiTheme="majorBidi" w:cstheme="majorBidi"/>
          <w:sz w:val="30"/>
          <w:szCs w:val="30"/>
          <w:cs/>
        </w:rPr>
        <w:t>มีจำกัดเนื่องจากคู่สัญญา</w:t>
      </w:r>
      <w:r w:rsidRPr="00710EBC">
        <w:rPr>
          <w:rFonts w:asciiTheme="majorBidi" w:hAnsiTheme="majorBidi" w:cstheme="majorBidi"/>
          <w:sz w:val="30"/>
          <w:szCs w:val="30"/>
          <w:cs/>
        </w:rPr>
        <w:t>เป็นธนาคารและสถาบันการเงิน</w:t>
      </w:r>
      <w:r w:rsidRPr="00710EBC">
        <w:rPr>
          <w:rFonts w:asciiTheme="majorBidi" w:hAnsiTheme="majorBidi" w:cstheme="majorBidi"/>
          <w:sz w:val="30"/>
          <w:szCs w:val="30"/>
        </w:rPr>
        <w:t xml:space="preserve"> </w:t>
      </w:r>
      <w:r w:rsidRPr="00710EBC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26ECFBBF" w14:textId="33D15397" w:rsidR="00CA5BCF" w:rsidRDefault="00CA5BCF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en-US"/>
        </w:rPr>
      </w:pPr>
      <w:r>
        <w:rPr>
          <w:rFonts w:asciiTheme="majorBidi" w:hAnsiTheme="majorBidi" w:cstheme="majorBidi"/>
          <w:sz w:val="20"/>
          <w:szCs w:val="20"/>
          <w:cs/>
          <w:lang w:val="en-US"/>
        </w:rPr>
        <w:br w:type="page"/>
      </w:r>
    </w:p>
    <w:p w14:paraId="699156EE" w14:textId="3F126202" w:rsidR="007153EC" w:rsidRPr="00710EBC" w:rsidRDefault="007153EC" w:rsidP="009335F5">
      <w:pPr>
        <w:pStyle w:val="Ang15"/>
        <w:rPr>
          <w:i/>
          <w:iCs/>
        </w:rPr>
      </w:pPr>
      <w:r w:rsidRPr="00710EBC">
        <w:rPr>
          <w:i/>
          <w:iCs/>
        </w:rPr>
        <w:lastRenderedPageBreak/>
        <w:t>(</w:t>
      </w:r>
      <w:r w:rsidR="004A25F8" w:rsidRPr="00710EBC">
        <w:rPr>
          <w:rFonts w:hint="cs"/>
          <w:i/>
          <w:iCs/>
          <w:cs/>
          <w:lang w:val="en-US"/>
        </w:rPr>
        <w:t>ข</w:t>
      </w:r>
      <w:r w:rsidRPr="00710EBC">
        <w:rPr>
          <w:i/>
          <w:iCs/>
        </w:rPr>
        <w:t>.</w:t>
      </w:r>
      <w:r w:rsidR="009935A8" w:rsidRPr="009935A8">
        <w:rPr>
          <w:i/>
          <w:iCs/>
          <w:lang w:val="en-US"/>
        </w:rPr>
        <w:t>2</w:t>
      </w:r>
      <w:r w:rsidRPr="00710EBC">
        <w:rPr>
          <w:i/>
          <w:iCs/>
        </w:rPr>
        <w:t>)</w:t>
      </w:r>
      <w:r w:rsidR="009335F5" w:rsidRPr="00710EBC">
        <w:rPr>
          <w:rFonts w:hint="cs"/>
          <w:i/>
          <w:iCs/>
          <w:cs/>
        </w:rPr>
        <w:t xml:space="preserve"> </w:t>
      </w:r>
      <w:r w:rsidRPr="00710EBC">
        <w:rPr>
          <w:i/>
          <w:iCs/>
          <w:cs/>
        </w:rPr>
        <w:t>ความเสี่ยง</w:t>
      </w:r>
      <w:r w:rsidRPr="00710EBC">
        <w:rPr>
          <w:rFonts w:hint="cs"/>
          <w:i/>
          <w:iCs/>
          <w:cs/>
        </w:rPr>
        <w:t>ด้าน</w:t>
      </w:r>
      <w:r w:rsidRPr="00710EBC">
        <w:rPr>
          <w:i/>
          <w:iCs/>
          <w:cs/>
        </w:rPr>
        <w:t>สภาพคล่อง</w:t>
      </w:r>
    </w:p>
    <w:p w14:paraId="12458E2B" w14:textId="116BD0D4" w:rsidR="00E14B2A" w:rsidRPr="00533DFC" w:rsidRDefault="00E14B2A" w:rsidP="00E14B2A">
      <w:pPr>
        <w:pStyle w:val="Ang15"/>
        <w:rPr>
          <w:sz w:val="20"/>
          <w:szCs w:val="20"/>
          <w:highlight w:val="yellow"/>
        </w:rPr>
      </w:pPr>
    </w:p>
    <w:p w14:paraId="4D42BD2B" w14:textId="6E14C23B" w:rsidR="004A25F8" w:rsidRPr="004A25F8" w:rsidRDefault="004A25F8" w:rsidP="005D0EF9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A25F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A25F8">
        <w:rPr>
          <w:rFonts w:asciiTheme="majorBidi" w:hAnsiTheme="majorBidi" w:cstheme="majorBidi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  <w:r w:rsidRPr="004A25F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AA65A8B" w14:textId="77777777" w:rsidR="0060482D" w:rsidRPr="00710EBC" w:rsidRDefault="0060482D" w:rsidP="009335F5">
      <w:pPr>
        <w:pStyle w:val="Ang15"/>
        <w:ind w:left="990"/>
        <w:rPr>
          <w:sz w:val="20"/>
          <w:szCs w:val="20"/>
          <w:lang w:val="en-US"/>
        </w:rPr>
      </w:pPr>
    </w:p>
    <w:p w14:paraId="272D4B7C" w14:textId="5822C7B8" w:rsidR="00E14B2A" w:rsidRPr="00643329" w:rsidRDefault="0060482D" w:rsidP="005D0EF9">
      <w:pPr>
        <w:pStyle w:val="Ang15"/>
        <w:tabs>
          <w:tab w:val="left" w:pos="990"/>
        </w:tabs>
        <w:ind w:left="990"/>
        <w:rPr>
          <w:rFonts w:asciiTheme="majorBidi" w:hAnsiTheme="majorBidi" w:cstheme="majorBidi"/>
        </w:rPr>
      </w:pPr>
      <w:r w:rsidRPr="00643329">
        <w:rPr>
          <w:rFonts w:asciiTheme="majorBidi" w:hAnsiTheme="majorBidi" w:cstheme="majorBidi"/>
          <w:cs/>
        </w:rPr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</w:p>
    <w:p w14:paraId="11D8060B" w14:textId="77777777" w:rsidR="007153EC" w:rsidRPr="00533DFC" w:rsidRDefault="007153EC" w:rsidP="00B8791C">
      <w:pPr>
        <w:pStyle w:val="Bo-C1Content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608"/>
        <w:gridCol w:w="1080"/>
        <w:gridCol w:w="270"/>
        <w:gridCol w:w="1099"/>
        <w:gridCol w:w="158"/>
        <w:gridCol w:w="1023"/>
        <w:gridCol w:w="158"/>
        <w:gridCol w:w="1008"/>
        <w:gridCol w:w="158"/>
        <w:gridCol w:w="1078"/>
      </w:tblGrid>
      <w:tr w:rsidR="000B2DDD" w:rsidRPr="00643329" w14:paraId="01E0214D" w14:textId="77777777" w:rsidTr="00643329">
        <w:trPr>
          <w:tblHeader/>
        </w:trPr>
        <w:tc>
          <w:tcPr>
            <w:tcW w:w="2608" w:type="dxa"/>
            <w:vAlign w:val="bottom"/>
          </w:tcPr>
          <w:p w14:paraId="5A9079B4" w14:textId="77777777" w:rsidR="000B2DDD" w:rsidRPr="003F50A2" w:rsidRDefault="000B2DDD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vAlign w:val="bottom"/>
          </w:tcPr>
          <w:p w14:paraId="6EF681D8" w14:textId="63AB558D" w:rsidR="000B2DDD" w:rsidRPr="003F50A2" w:rsidRDefault="000B2DDD" w:rsidP="003F48D9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B2DDD" w:rsidRPr="00643329" w14:paraId="1B582919" w14:textId="77777777" w:rsidTr="00643329">
        <w:trPr>
          <w:tblHeader/>
        </w:trPr>
        <w:tc>
          <w:tcPr>
            <w:tcW w:w="2608" w:type="dxa"/>
            <w:vAlign w:val="bottom"/>
          </w:tcPr>
          <w:p w14:paraId="1BAFD46E" w14:textId="77777777" w:rsidR="000B2DDD" w:rsidRPr="003F50A2" w:rsidRDefault="000B2DDD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vAlign w:val="bottom"/>
          </w:tcPr>
          <w:p w14:paraId="035CD4B0" w14:textId="2F5FBBE9" w:rsidR="000B2DDD" w:rsidRPr="003F50A2" w:rsidRDefault="000B2DDD" w:rsidP="003F48D9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A823C5" w:rsidRPr="00643329" w14:paraId="14D68498" w14:textId="77777777" w:rsidTr="00643329">
        <w:trPr>
          <w:tblHeader/>
        </w:trPr>
        <w:tc>
          <w:tcPr>
            <w:tcW w:w="2608" w:type="dxa"/>
            <w:vAlign w:val="bottom"/>
          </w:tcPr>
          <w:p w14:paraId="0E6A34C2" w14:textId="2644D35F" w:rsidR="00A823C5" w:rsidRPr="003F50A2" w:rsidRDefault="00A823C5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935A8" w:rsidRPr="003F5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F5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F5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935A8" w:rsidRPr="003F5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80" w:type="dxa"/>
            <w:vAlign w:val="bottom"/>
          </w:tcPr>
          <w:p w14:paraId="3870E06C" w14:textId="77777777" w:rsidR="00A823C5" w:rsidRPr="003F50A2" w:rsidRDefault="00A823C5" w:rsidP="00A823C5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248FF7B" w14:textId="5D5E651A" w:rsidR="00A823C5" w:rsidRPr="003F50A2" w:rsidRDefault="00A823C5" w:rsidP="00A823C5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2760D6AD" w14:textId="77777777" w:rsidR="00A823C5" w:rsidRPr="003F50A2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vAlign w:val="bottom"/>
          </w:tcPr>
          <w:p w14:paraId="357DE0BC" w14:textId="3EE4DD28" w:rsidR="00A823C5" w:rsidRPr="003F50A2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9935A8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F50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  <w:r w:rsidR="00F331CA" w:rsidRPr="003F50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หรือ น้อยกว่า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392357FA" w14:textId="77777777" w:rsidR="00A823C5" w:rsidRPr="003F50A2" w:rsidRDefault="00A823C5" w:rsidP="003F48D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1BF2D6D5" w14:textId="78F22A46" w:rsidR="00A823C5" w:rsidRPr="003F50A2" w:rsidRDefault="00F331CA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="00A823C5" w:rsidRPr="003F5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935A8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823C5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A823C5" w:rsidRPr="003F50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  <w:p w14:paraId="4E286805" w14:textId="79566EE1" w:rsidR="00A823C5" w:rsidRPr="003F50A2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แต่</w:t>
            </w:r>
            <w:r w:rsidR="00F331CA" w:rsidRPr="003F50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ไม่เกิน</w:t>
            </w:r>
            <w:r w:rsidRPr="003F50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9935A8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F50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F2B5BF5" w14:textId="77777777" w:rsidR="00A823C5" w:rsidRPr="003F50A2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D73C588" w14:textId="0D01AF5B" w:rsidR="00A823C5" w:rsidRPr="003F50A2" w:rsidRDefault="00F331CA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="00A823C5" w:rsidRPr="003F50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935A8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A823C5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A823C5" w:rsidRPr="003F50A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1D6DD23E" w14:textId="77777777" w:rsidR="00A823C5" w:rsidRPr="003F50A2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9275437" w14:textId="77777777" w:rsidR="00A823C5" w:rsidRPr="003F50A2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08EC" w:rsidRPr="00643329" w14:paraId="08B636E8" w14:textId="77777777" w:rsidTr="00643329">
        <w:trPr>
          <w:tblHeader/>
        </w:trPr>
        <w:tc>
          <w:tcPr>
            <w:tcW w:w="2608" w:type="dxa"/>
            <w:vAlign w:val="bottom"/>
          </w:tcPr>
          <w:p w14:paraId="04A9810E" w14:textId="77777777" w:rsidR="00CC08EC" w:rsidRPr="003F50A2" w:rsidRDefault="00CC08EC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vAlign w:val="bottom"/>
          </w:tcPr>
          <w:p w14:paraId="2FC737D8" w14:textId="49186943" w:rsidR="00CC08EC" w:rsidRPr="003F50A2" w:rsidRDefault="00CC08EC" w:rsidP="003F48D9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823C5" w:rsidRPr="00643329" w14:paraId="0771B5CD" w14:textId="77777777" w:rsidTr="00643329">
        <w:trPr>
          <w:tblHeader/>
        </w:trPr>
        <w:tc>
          <w:tcPr>
            <w:tcW w:w="2608" w:type="dxa"/>
          </w:tcPr>
          <w:p w14:paraId="6FF82A26" w14:textId="1E3BE33A" w:rsidR="00A823C5" w:rsidRPr="003F50A2" w:rsidRDefault="006E0FC6" w:rsidP="003F48D9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1E75F090" w14:textId="77777777" w:rsidR="00A823C5" w:rsidRPr="003F50A2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EC642F" w14:textId="77777777" w:rsidR="00A823C5" w:rsidRPr="003F50A2" w:rsidRDefault="00A823C5" w:rsidP="00D355E6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D9A886C" w14:textId="1EC78956" w:rsidR="00A823C5" w:rsidRPr="003F50A2" w:rsidRDefault="00A823C5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1C707559" w14:textId="77777777" w:rsidR="00A823C5" w:rsidRPr="003F50A2" w:rsidRDefault="00A823C5" w:rsidP="003F48D9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21529034" w14:textId="77777777" w:rsidR="00A823C5" w:rsidRPr="003F50A2" w:rsidRDefault="00A823C5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772EF8E" w14:textId="77777777" w:rsidR="00A823C5" w:rsidRPr="003F50A2" w:rsidRDefault="00A823C5" w:rsidP="003F48D9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F5D2488" w14:textId="77777777" w:rsidR="00A823C5" w:rsidRPr="003F50A2" w:rsidRDefault="00A823C5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034F3852" w14:textId="77777777" w:rsidR="00A823C5" w:rsidRPr="003F50A2" w:rsidRDefault="00A823C5" w:rsidP="003F48D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1305D23" w14:textId="77777777" w:rsidR="00A823C5" w:rsidRPr="003F50A2" w:rsidRDefault="00A823C5" w:rsidP="003F48D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6397" w:rsidRPr="00643329" w14:paraId="56FE2641" w14:textId="77777777" w:rsidTr="00643329">
        <w:tc>
          <w:tcPr>
            <w:tcW w:w="2608" w:type="dxa"/>
          </w:tcPr>
          <w:p w14:paraId="305838CA" w14:textId="48970270" w:rsidR="00FE6397" w:rsidRPr="003F50A2" w:rsidRDefault="00FE6397" w:rsidP="00FE6397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019964" w14:textId="5E443442" w:rsidR="00FE6397" w:rsidRPr="003F50A2" w:rsidRDefault="00FE6397" w:rsidP="00FE639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3,391,674</w:t>
            </w:r>
          </w:p>
        </w:tc>
        <w:tc>
          <w:tcPr>
            <w:tcW w:w="270" w:type="dxa"/>
            <w:shd w:val="clear" w:color="auto" w:fill="auto"/>
          </w:tcPr>
          <w:p w14:paraId="217C25FD" w14:textId="77777777" w:rsidR="00FE6397" w:rsidRPr="003F50A2" w:rsidRDefault="00FE6397" w:rsidP="00FE6397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4667463" w14:textId="165363EB" w:rsidR="00FE6397" w:rsidRPr="003F50A2" w:rsidRDefault="00FE6397" w:rsidP="00FE639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3,391,674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98BB264" w14:textId="77777777" w:rsidR="00FE6397" w:rsidRPr="003F50A2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F475130" w14:textId="3AA79F86" w:rsidR="00FE6397" w:rsidRPr="003F50A2" w:rsidRDefault="00FE6397" w:rsidP="00FE639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027460" w14:textId="77777777" w:rsidR="00FE6397" w:rsidRPr="003F50A2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379431" w14:textId="4B9FB87D" w:rsidR="00FE6397" w:rsidRPr="003F50A2" w:rsidRDefault="00FE6397" w:rsidP="00FE639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23CE574" w14:textId="77777777" w:rsidR="00FE6397" w:rsidRPr="003F50A2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53B8230" w14:textId="4C41E300" w:rsidR="00FE6397" w:rsidRPr="003F50A2" w:rsidRDefault="00FE6397" w:rsidP="00A5329D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3,391,674</w:t>
            </w:r>
          </w:p>
        </w:tc>
      </w:tr>
      <w:tr w:rsidR="00FE6397" w:rsidRPr="00643329" w14:paraId="63AFCAF7" w14:textId="77777777" w:rsidTr="006F0FF8">
        <w:tc>
          <w:tcPr>
            <w:tcW w:w="2608" w:type="dxa"/>
          </w:tcPr>
          <w:p w14:paraId="2F021412" w14:textId="0BEF825B" w:rsidR="00FE6397" w:rsidRPr="003F50A2" w:rsidRDefault="00FE6397" w:rsidP="00FE6397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7DC8CE80" w14:textId="2C836C94" w:rsidR="00FE6397" w:rsidRPr="003F50A2" w:rsidRDefault="00A5329D" w:rsidP="00A5329D">
            <w:pPr>
              <w:tabs>
                <w:tab w:val="decimal" w:pos="882"/>
              </w:tabs>
              <w:spacing w:line="340" w:lineRule="exac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3,616,626</w:t>
            </w:r>
          </w:p>
        </w:tc>
        <w:tc>
          <w:tcPr>
            <w:tcW w:w="270" w:type="dxa"/>
            <w:shd w:val="clear" w:color="auto" w:fill="auto"/>
          </w:tcPr>
          <w:p w14:paraId="1BA70E25" w14:textId="77777777" w:rsidR="00FE6397" w:rsidRPr="003F50A2" w:rsidRDefault="00FE6397" w:rsidP="00FE6397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72D66ED7" w14:textId="4E55F7CF" w:rsidR="00FE6397" w:rsidRPr="003F50A2" w:rsidRDefault="00A5329D" w:rsidP="00FE639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3,438</w:t>
            </w:r>
            <w:r w:rsidR="00D65CFE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,856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67204C" w14:textId="77777777" w:rsidR="00FE6397" w:rsidRPr="003F50A2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A4ED68E" w14:textId="19743799" w:rsidR="00FE6397" w:rsidRPr="003F50A2" w:rsidRDefault="00A5329D" w:rsidP="00FE639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</w:rPr>
              <w:t>169,755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89E258" w14:textId="77777777" w:rsidR="00FE6397" w:rsidRPr="003F50A2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BD453A" w14:textId="7042AC12" w:rsidR="00FE6397" w:rsidRPr="003F50A2" w:rsidRDefault="00A5329D" w:rsidP="00A5329D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</w:rPr>
              <w:t>8,015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1159444" w14:textId="77777777" w:rsidR="00FE6397" w:rsidRPr="003F50A2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3E5D882" w14:textId="03B0FA59" w:rsidR="00FE6397" w:rsidRPr="003F50A2" w:rsidRDefault="00A5329D" w:rsidP="00A5329D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</w:rPr>
              <w:t>3,616,626</w:t>
            </w:r>
          </w:p>
        </w:tc>
      </w:tr>
      <w:tr w:rsidR="00FE6397" w:rsidRPr="00643329" w14:paraId="6C74900F" w14:textId="77777777" w:rsidTr="00643329">
        <w:tc>
          <w:tcPr>
            <w:tcW w:w="2608" w:type="dxa"/>
          </w:tcPr>
          <w:p w14:paraId="6F0E7C01" w14:textId="49E2FCF9" w:rsidR="00FE6397" w:rsidRPr="003F50A2" w:rsidRDefault="00FE6397" w:rsidP="00FE6397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5F5A1E" w14:textId="6FAAE5C1" w:rsidR="00FE6397" w:rsidRPr="003F50A2" w:rsidRDefault="00FE6397" w:rsidP="00FE639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1,000,000</w:t>
            </w:r>
          </w:p>
        </w:tc>
        <w:tc>
          <w:tcPr>
            <w:tcW w:w="270" w:type="dxa"/>
            <w:shd w:val="clear" w:color="auto" w:fill="auto"/>
          </w:tcPr>
          <w:p w14:paraId="1137085C" w14:textId="77777777" w:rsidR="00FE6397" w:rsidRPr="003F50A2" w:rsidRDefault="00FE6397" w:rsidP="00FE6397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01103C5" w14:textId="182CFDCC" w:rsidR="00FE6397" w:rsidRPr="003F50A2" w:rsidRDefault="00FE6397" w:rsidP="00FE639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1,000,000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CA725D" w14:textId="77777777" w:rsidR="00FE6397" w:rsidRPr="003F50A2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C920C70" w14:textId="37159722" w:rsidR="00FE6397" w:rsidRPr="003F50A2" w:rsidRDefault="00FE6397" w:rsidP="00FE639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F3F670" w14:textId="77777777" w:rsidR="00FE6397" w:rsidRPr="003F50A2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41E0AF" w14:textId="497560F6" w:rsidR="00FE6397" w:rsidRPr="003F50A2" w:rsidRDefault="00FE6397" w:rsidP="00FE639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D5563AD" w14:textId="77777777" w:rsidR="00FE6397" w:rsidRPr="003F50A2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FDDD657" w14:textId="16AE600D" w:rsidR="00FE6397" w:rsidRPr="003F50A2" w:rsidRDefault="00FE6397" w:rsidP="00A5329D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1,000,000</w:t>
            </w:r>
          </w:p>
        </w:tc>
      </w:tr>
      <w:tr w:rsidR="00A823C5" w:rsidRPr="00643329" w14:paraId="1A80C342" w14:textId="77777777" w:rsidTr="00643329">
        <w:tc>
          <w:tcPr>
            <w:tcW w:w="2608" w:type="dxa"/>
          </w:tcPr>
          <w:p w14:paraId="45078ED8" w14:textId="0D048151" w:rsidR="00A823C5" w:rsidRPr="003F50A2" w:rsidRDefault="00A823C5" w:rsidP="008F00F0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FFD294" w14:textId="0B66618B" w:rsidR="00A823C5" w:rsidRPr="003F50A2" w:rsidRDefault="00D65CFE" w:rsidP="006208F5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507,929</w:t>
            </w:r>
          </w:p>
        </w:tc>
        <w:tc>
          <w:tcPr>
            <w:tcW w:w="270" w:type="dxa"/>
            <w:shd w:val="clear" w:color="auto" w:fill="auto"/>
          </w:tcPr>
          <w:p w14:paraId="6A3E56FF" w14:textId="77777777" w:rsidR="00A823C5" w:rsidRPr="003F50A2" w:rsidRDefault="00A823C5" w:rsidP="00D355E6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49C6FAB" w14:textId="79E469FE" w:rsidR="00A823C5" w:rsidRPr="003F50A2" w:rsidRDefault="00D65CFE" w:rsidP="00121D5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C01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36,258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74D6B4" w14:textId="77777777" w:rsidR="00A823C5" w:rsidRPr="003F50A2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D5D7A4E" w14:textId="1EC201C4" w:rsidR="00A823C5" w:rsidRPr="003F50A2" w:rsidRDefault="00AC018A" w:rsidP="003554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208,569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29BDAE" w14:textId="77777777" w:rsidR="00A823C5" w:rsidRPr="003F50A2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5E90A8" w14:textId="3F78A3DA" w:rsidR="00A823C5" w:rsidRPr="003F50A2" w:rsidRDefault="00AC018A" w:rsidP="003554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224,777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E04BB5" w14:textId="77777777" w:rsidR="00A823C5" w:rsidRPr="003F50A2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FC52DF5" w14:textId="503BADEB" w:rsidR="00A823C5" w:rsidRPr="003F50A2" w:rsidRDefault="00D65CFE" w:rsidP="00B1063C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AC01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69,604</w:t>
            </w:r>
          </w:p>
        </w:tc>
      </w:tr>
      <w:tr w:rsidR="00A823C5" w:rsidRPr="00643329" w14:paraId="2BD1E5E4" w14:textId="77777777" w:rsidTr="00643329">
        <w:tc>
          <w:tcPr>
            <w:tcW w:w="2608" w:type="dxa"/>
          </w:tcPr>
          <w:p w14:paraId="5160191B" w14:textId="77777777" w:rsidR="00A823C5" w:rsidRPr="003F50A2" w:rsidRDefault="00A823C5" w:rsidP="00817527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AFFD91" w14:textId="1C6980D5" w:rsidR="00A823C5" w:rsidRPr="003F50A2" w:rsidRDefault="00FE6397" w:rsidP="006208F5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63,243,600</w:t>
            </w:r>
          </w:p>
        </w:tc>
        <w:tc>
          <w:tcPr>
            <w:tcW w:w="270" w:type="dxa"/>
            <w:shd w:val="clear" w:color="auto" w:fill="auto"/>
          </w:tcPr>
          <w:p w14:paraId="23310E41" w14:textId="77777777" w:rsidR="00A823C5" w:rsidRPr="003F50A2" w:rsidRDefault="00A823C5" w:rsidP="00D355E6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09F9EEE" w14:textId="64994A24" w:rsidR="00A823C5" w:rsidRPr="003F50A2" w:rsidRDefault="00FE6397" w:rsidP="00121D5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12,565,000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6A10905" w14:textId="77777777" w:rsidR="00A823C5" w:rsidRPr="003F50A2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AE3E8B2" w14:textId="7091BC2C" w:rsidR="00A823C5" w:rsidRPr="003F50A2" w:rsidRDefault="00FE6397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</w:rPr>
              <w:t>50,678,600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462D35F" w14:textId="77777777" w:rsidR="00A823C5" w:rsidRPr="003F50A2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53D422" w14:textId="21ECEA68" w:rsidR="00A823C5" w:rsidRPr="003F50A2" w:rsidRDefault="00FE6397" w:rsidP="006E1494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FDD021" w14:textId="77777777" w:rsidR="00A823C5" w:rsidRPr="003F50A2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426492B" w14:textId="73E4BE5A" w:rsidR="00A823C5" w:rsidRPr="003F50A2" w:rsidRDefault="00FE6397" w:rsidP="00A5329D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</w:rPr>
              <w:t>63,243,600</w:t>
            </w:r>
          </w:p>
        </w:tc>
      </w:tr>
      <w:tr w:rsidR="00A823C5" w:rsidRPr="00643329" w14:paraId="69FF3CFD" w14:textId="77777777" w:rsidTr="00643329">
        <w:tc>
          <w:tcPr>
            <w:tcW w:w="2608" w:type="dxa"/>
          </w:tcPr>
          <w:p w14:paraId="2E6D2B8E" w14:textId="77777777" w:rsidR="00A823C5" w:rsidRPr="003F50A2" w:rsidRDefault="00A823C5" w:rsidP="008F00F0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2CA441" w14:textId="6DAFD84D" w:rsidR="00A823C5" w:rsidRPr="003F50A2" w:rsidRDefault="00D65CFE" w:rsidP="00471D98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71,759,829</w:t>
            </w:r>
          </w:p>
        </w:tc>
        <w:tc>
          <w:tcPr>
            <w:tcW w:w="270" w:type="dxa"/>
            <w:shd w:val="clear" w:color="auto" w:fill="auto"/>
          </w:tcPr>
          <w:p w14:paraId="175AAF88" w14:textId="77777777" w:rsidR="00A823C5" w:rsidRPr="003F50A2" w:rsidRDefault="00A823C5" w:rsidP="00D355E6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617E6" w14:textId="7AF5170B" w:rsidR="00A823C5" w:rsidRPr="003F50A2" w:rsidRDefault="00D65CFE" w:rsidP="00355482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</w:t>
            </w:r>
            <w:r w:rsidR="00AC01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531,788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EF9492" w14:textId="77777777" w:rsidR="00A823C5" w:rsidRPr="003F50A2" w:rsidRDefault="00A823C5" w:rsidP="008F00F0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3597E" w14:textId="2F085F07" w:rsidR="00A823C5" w:rsidRPr="003F50A2" w:rsidRDefault="00D65CFE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</w:t>
            </w:r>
            <w:r w:rsidR="00AC01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056,924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32CEFF2" w14:textId="77777777" w:rsidR="00A823C5" w:rsidRPr="003F50A2" w:rsidRDefault="00A823C5" w:rsidP="008F00F0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DE118" w14:textId="1FF9E196" w:rsidR="00A823C5" w:rsidRPr="003F50A2" w:rsidRDefault="00AC018A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232,792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B128D0" w14:textId="77777777" w:rsidR="00A823C5" w:rsidRPr="003F50A2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779E43" w14:textId="4B6285A2" w:rsidR="00A823C5" w:rsidRPr="003F50A2" w:rsidRDefault="00D65CFE" w:rsidP="00B1063C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</w:t>
            </w:r>
            <w:r w:rsidR="00AC01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821,504</w:t>
            </w:r>
          </w:p>
        </w:tc>
      </w:tr>
      <w:tr w:rsidR="00A823C5" w:rsidRPr="00643329" w14:paraId="40D8E37D" w14:textId="77777777" w:rsidTr="00643329">
        <w:tc>
          <w:tcPr>
            <w:tcW w:w="2608" w:type="dxa"/>
            <w:vAlign w:val="bottom"/>
          </w:tcPr>
          <w:p w14:paraId="0554987B" w14:textId="77777777" w:rsidR="00A823C5" w:rsidRPr="003F50A2" w:rsidRDefault="00A823C5" w:rsidP="007428FE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6A4BB4" w14:textId="0A64FCB8" w:rsidR="00A823C5" w:rsidRPr="003F50A2" w:rsidRDefault="00A823C5" w:rsidP="007428FE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AF8AA9C" w14:textId="77777777" w:rsidR="00A823C5" w:rsidRPr="003F50A2" w:rsidRDefault="00A823C5" w:rsidP="007428FE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82" w:type="dxa"/>
            <w:gridSpan w:val="7"/>
            <w:shd w:val="clear" w:color="auto" w:fill="auto"/>
            <w:vAlign w:val="bottom"/>
          </w:tcPr>
          <w:p w14:paraId="1DE6F886" w14:textId="0D0CB140" w:rsidR="00A823C5" w:rsidRPr="003F50A2" w:rsidRDefault="00A823C5" w:rsidP="007428FE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3329" w:rsidRPr="003F50A2" w14:paraId="27F7C448" w14:textId="77777777" w:rsidTr="007474FF">
        <w:trPr>
          <w:tblHeader/>
        </w:trPr>
        <w:tc>
          <w:tcPr>
            <w:tcW w:w="2608" w:type="dxa"/>
            <w:vAlign w:val="bottom"/>
          </w:tcPr>
          <w:p w14:paraId="0693B065" w14:textId="3F8D93D2" w:rsidR="00643329" w:rsidRPr="003F50A2" w:rsidRDefault="00643329" w:rsidP="007474F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935A8" w:rsidRPr="003F5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F5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F5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935A8" w:rsidRPr="003F5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80" w:type="dxa"/>
            <w:vAlign w:val="bottom"/>
          </w:tcPr>
          <w:p w14:paraId="1A96BD40" w14:textId="3B860B48" w:rsidR="00643329" w:rsidRPr="003F50A2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E700C4" w14:textId="77777777" w:rsidR="00643329" w:rsidRPr="003F50A2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vAlign w:val="bottom"/>
          </w:tcPr>
          <w:p w14:paraId="701521BD" w14:textId="4549CE8F" w:rsidR="00643329" w:rsidRPr="003F50A2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5BC34E3" w14:textId="77777777" w:rsidR="00643329" w:rsidRPr="003F50A2" w:rsidRDefault="00643329" w:rsidP="007474F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218661B4" w14:textId="54B52B45" w:rsidR="00643329" w:rsidRPr="003F50A2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3B5EF3AF" w14:textId="77777777" w:rsidR="00643329" w:rsidRPr="003F50A2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4B74A61" w14:textId="37F88939" w:rsidR="00643329" w:rsidRPr="003F50A2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46AD41DB" w14:textId="77777777" w:rsidR="00643329" w:rsidRPr="003F50A2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FC4477F" w14:textId="30B8AE03" w:rsidR="00643329" w:rsidRPr="003F50A2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43329" w:rsidRPr="003F50A2" w14:paraId="45772F53" w14:textId="77777777" w:rsidTr="007474FF">
        <w:trPr>
          <w:tblHeader/>
        </w:trPr>
        <w:tc>
          <w:tcPr>
            <w:tcW w:w="2608" w:type="dxa"/>
            <w:vAlign w:val="bottom"/>
          </w:tcPr>
          <w:p w14:paraId="6731BC6B" w14:textId="77777777" w:rsidR="00643329" w:rsidRPr="003F50A2" w:rsidRDefault="00643329" w:rsidP="007474F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vAlign w:val="bottom"/>
          </w:tcPr>
          <w:p w14:paraId="7A1652E6" w14:textId="206BA000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3329" w:rsidRPr="003F50A2" w14:paraId="5EAD2F38" w14:textId="77777777" w:rsidTr="007474FF">
        <w:trPr>
          <w:tblHeader/>
        </w:trPr>
        <w:tc>
          <w:tcPr>
            <w:tcW w:w="2608" w:type="dxa"/>
          </w:tcPr>
          <w:p w14:paraId="085F610B" w14:textId="77777777" w:rsidR="00643329" w:rsidRPr="003F50A2" w:rsidRDefault="00643329" w:rsidP="007474FF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4E1A86F6" w14:textId="77777777" w:rsidR="00643329" w:rsidRPr="003F50A2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B86C66" w14:textId="77777777" w:rsidR="00643329" w:rsidRPr="003F50A2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0236783" w14:textId="77777777" w:rsidR="00643329" w:rsidRPr="003F50A2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2946D9FE" w14:textId="77777777" w:rsidR="00643329" w:rsidRPr="003F50A2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1E25B11A" w14:textId="77777777" w:rsidR="00643329" w:rsidRPr="003F50A2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27080565" w14:textId="77777777" w:rsidR="00643329" w:rsidRPr="003F50A2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9C3AA16" w14:textId="77777777" w:rsidR="00643329" w:rsidRPr="003F50A2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6261093F" w14:textId="77777777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FACAE72" w14:textId="77777777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3329" w:rsidRPr="003F50A2" w14:paraId="423F77F1" w14:textId="77777777" w:rsidTr="007474FF">
        <w:tc>
          <w:tcPr>
            <w:tcW w:w="2608" w:type="dxa"/>
          </w:tcPr>
          <w:p w14:paraId="34F94F16" w14:textId="77777777" w:rsidR="00643329" w:rsidRPr="003F50A2" w:rsidRDefault="00643329" w:rsidP="007474FF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5BCD5E" w14:textId="039C22B6" w:rsidR="00643329" w:rsidRPr="003F50A2" w:rsidRDefault="009935A8" w:rsidP="007474FF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314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270" w:type="dxa"/>
            <w:shd w:val="clear" w:color="auto" w:fill="auto"/>
          </w:tcPr>
          <w:p w14:paraId="6BE268D6" w14:textId="77777777" w:rsidR="00643329" w:rsidRPr="003F50A2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7DCC3D7" w14:textId="5EBA7220" w:rsidR="00643329" w:rsidRPr="003F50A2" w:rsidRDefault="009935A8" w:rsidP="007474FF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314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51F0BD" w14:textId="77777777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18D5023" w14:textId="77777777" w:rsidR="00643329" w:rsidRPr="003F50A2" w:rsidRDefault="00643329" w:rsidP="007474FF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482183" w14:textId="77777777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3A6D6B" w14:textId="77777777" w:rsidR="00643329" w:rsidRPr="003F50A2" w:rsidRDefault="00643329" w:rsidP="007474FF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8458A4" w14:textId="77777777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F49834F" w14:textId="245970FB" w:rsidR="00643329" w:rsidRPr="003F50A2" w:rsidRDefault="009935A8" w:rsidP="003F50A2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314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</w:tr>
      <w:tr w:rsidR="00643329" w:rsidRPr="003F50A2" w14:paraId="08BAD443" w14:textId="77777777" w:rsidTr="007474FF">
        <w:tc>
          <w:tcPr>
            <w:tcW w:w="2608" w:type="dxa"/>
          </w:tcPr>
          <w:p w14:paraId="17E93756" w14:textId="77777777" w:rsidR="00643329" w:rsidRPr="003F50A2" w:rsidRDefault="00643329" w:rsidP="007474FF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8FCAF76" w14:textId="684540C1" w:rsidR="00643329" w:rsidRPr="003F50A2" w:rsidRDefault="009935A8" w:rsidP="007474FF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681</w:t>
            </w:r>
          </w:p>
        </w:tc>
        <w:tc>
          <w:tcPr>
            <w:tcW w:w="270" w:type="dxa"/>
            <w:shd w:val="clear" w:color="auto" w:fill="auto"/>
          </w:tcPr>
          <w:p w14:paraId="40E43E2C" w14:textId="77777777" w:rsidR="00643329" w:rsidRPr="003F50A2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F3204F0" w14:textId="19861EEB" w:rsidR="00643329" w:rsidRPr="003F50A2" w:rsidRDefault="009935A8" w:rsidP="007474FF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870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F434B2" w14:textId="77777777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F964B69" w14:textId="6FD9BC3D" w:rsidR="00643329" w:rsidRPr="003F50A2" w:rsidRDefault="009935A8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3D7BE35" w14:textId="77777777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A8C088" w14:textId="77777777" w:rsidR="00643329" w:rsidRPr="003F50A2" w:rsidRDefault="00643329" w:rsidP="007474FF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2EF13F9" w14:textId="77777777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8DE06E1" w14:textId="411A8A74" w:rsidR="00643329" w:rsidRPr="003F50A2" w:rsidRDefault="009935A8" w:rsidP="003F50A2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</w:rPr>
              <w:t>877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</w:rPr>
              <w:t>681</w:t>
            </w:r>
          </w:p>
        </w:tc>
      </w:tr>
      <w:tr w:rsidR="00643329" w:rsidRPr="003F50A2" w14:paraId="424C4AB3" w14:textId="77777777" w:rsidTr="007474FF">
        <w:tc>
          <w:tcPr>
            <w:tcW w:w="2608" w:type="dxa"/>
          </w:tcPr>
          <w:p w14:paraId="026DBEBF" w14:textId="77777777" w:rsidR="00643329" w:rsidRPr="003F50A2" w:rsidRDefault="00643329" w:rsidP="007474FF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3B65E6" w14:textId="10165EC8" w:rsidR="00643329" w:rsidRPr="003F50A2" w:rsidRDefault="009935A8" w:rsidP="007474FF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988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625</w:t>
            </w:r>
          </w:p>
        </w:tc>
        <w:tc>
          <w:tcPr>
            <w:tcW w:w="270" w:type="dxa"/>
            <w:shd w:val="clear" w:color="auto" w:fill="auto"/>
          </w:tcPr>
          <w:p w14:paraId="4CC11175" w14:textId="77777777" w:rsidR="00643329" w:rsidRPr="003F50A2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5C78B60" w14:textId="0A7CB2B8" w:rsidR="00643329" w:rsidRPr="003F50A2" w:rsidRDefault="009935A8" w:rsidP="007474FF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914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3A9B7E" w14:textId="77777777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A6C24C4" w14:textId="0F9DC6DD" w:rsidR="00643329" w:rsidRPr="003F50A2" w:rsidRDefault="009935A8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380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1CB2D93" w14:textId="77777777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A026FC" w14:textId="77777777" w:rsidR="00643329" w:rsidRPr="003F50A2" w:rsidRDefault="00643329" w:rsidP="007474FF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D046F6F" w14:textId="77777777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E33BFA8" w14:textId="67A45BBD" w:rsidR="00643329" w:rsidRPr="003F50A2" w:rsidRDefault="009935A8" w:rsidP="003F50A2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</w:rPr>
              <w:t>625</w:t>
            </w:r>
          </w:p>
        </w:tc>
      </w:tr>
      <w:tr w:rsidR="00643329" w:rsidRPr="003F50A2" w14:paraId="08C5999A" w14:textId="77777777" w:rsidTr="007474FF">
        <w:tc>
          <w:tcPr>
            <w:tcW w:w="2608" w:type="dxa"/>
          </w:tcPr>
          <w:p w14:paraId="03DA977D" w14:textId="77777777" w:rsidR="00643329" w:rsidRPr="003F50A2" w:rsidRDefault="00643329" w:rsidP="007474FF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F23D72" w14:textId="5897251E" w:rsidR="00643329" w:rsidRPr="003F50A2" w:rsidRDefault="009935A8" w:rsidP="007474FF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455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995</w:t>
            </w:r>
          </w:p>
        </w:tc>
        <w:tc>
          <w:tcPr>
            <w:tcW w:w="270" w:type="dxa"/>
            <w:shd w:val="clear" w:color="auto" w:fill="auto"/>
          </w:tcPr>
          <w:p w14:paraId="2F2C309B" w14:textId="77777777" w:rsidR="00643329" w:rsidRPr="003F50A2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D517D41" w14:textId="43478675" w:rsidR="00643329" w:rsidRPr="003F50A2" w:rsidRDefault="009935A8" w:rsidP="007474FF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3F0360" w14:textId="77777777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E714EC4" w14:textId="5444A844" w:rsidR="00643329" w:rsidRPr="003F50A2" w:rsidRDefault="00AC018A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189,775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BE7ADB1" w14:textId="77777777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FF15C6" w14:textId="102AEFA6" w:rsidR="00643329" w:rsidRPr="003F50A2" w:rsidRDefault="009935A8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729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F328CB" w14:textId="77777777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870C1C0" w14:textId="64DD84A9" w:rsidR="00643329" w:rsidRPr="003F50A2" w:rsidRDefault="00AC018A" w:rsidP="003F50A2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560,305</w:t>
            </w:r>
          </w:p>
        </w:tc>
      </w:tr>
      <w:tr w:rsidR="00643329" w:rsidRPr="003F50A2" w14:paraId="7B5F1336" w14:textId="77777777" w:rsidTr="007474FF">
        <w:tc>
          <w:tcPr>
            <w:tcW w:w="2608" w:type="dxa"/>
          </w:tcPr>
          <w:p w14:paraId="1FA25AED" w14:textId="77777777" w:rsidR="00643329" w:rsidRPr="003F50A2" w:rsidRDefault="00643329" w:rsidP="007474FF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86EF7E" w14:textId="709DF676" w:rsidR="00643329" w:rsidRPr="003F50A2" w:rsidRDefault="009935A8" w:rsidP="007474FF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7D9E93DB" w14:textId="77777777" w:rsidR="00643329" w:rsidRPr="003F50A2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79B25A7" w14:textId="78E83367" w:rsidR="00643329" w:rsidRPr="003F50A2" w:rsidRDefault="009935A8" w:rsidP="007474FF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00637E" w14:textId="77777777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7F59ADB" w14:textId="49A28B45" w:rsidR="00643329" w:rsidRPr="003F50A2" w:rsidRDefault="009935A8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42CBB5" w14:textId="77777777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8D93E1" w14:textId="77777777" w:rsidR="00643329" w:rsidRPr="003F50A2" w:rsidRDefault="00643329" w:rsidP="007474FF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6EF043" w14:textId="77777777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E0405CA" w14:textId="361774FA" w:rsidR="00643329" w:rsidRPr="003F50A2" w:rsidRDefault="009935A8" w:rsidP="003F50A2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</w:rPr>
              <w:t>686</w:t>
            </w:r>
            <w:r w:rsidR="00643329" w:rsidRPr="003F50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50A2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  <w:tr w:rsidR="00643329" w:rsidRPr="003F50A2" w14:paraId="042D8C66" w14:textId="77777777" w:rsidTr="007474FF">
        <w:tc>
          <w:tcPr>
            <w:tcW w:w="2608" w:type="dxa"/>
          </w:tcPr>
          <w:p w14:paraId="0970F023" w14:textId="77777777" w:rsidR="00643329" w:rsidRPr="003F50A2" w:rsidRDefault="00643329" w:rsidP="007474FF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92962" w14:textId="48D14F46" w:rsidR="00643329" w:rsidRPr="003F50A2" w:rsidRDefault="009935A8" w:rsidP="007474FF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50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</w:t>
            </w:r>
            <w:r w:rsidR="00643329" w:rsidRPr="003F50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3F50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323</w:t>
            </w:r>
            <w:r w:rsidR="00643329" w:rsidRPr="003F50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3F50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308</w:t>
            </w:r>
          </w:p>
        </w:tc>
        <w:tc>
          <w:tcPr>
            <w:tcW w:w="270" w:type="dxa"/>
            <w:shd w:val="clear" w:color="auto" w:fill="auto"/>
          </w:tcPr>
          <w:p w14:paraId="7675770E" w14:textId="77777777" w:rsidR="00643329" w:rsidRPr="003F50A2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6547DA" w14:textId="416885F4" w:rsidR="00643329" w:rsidRPr="003F50A2" w:rsidRDefault="009935A8" w:rsidP="007474FF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</w:t>
            </w:r>
            <w:r w:rsidR="00643329" w:rsidRPr="003F5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F50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103</w:t>
            </w:r>
            <w:r w:rsidR="00643329" w:rsidRPr="003F5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F50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408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824219" w14:textId="77777777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2E92FF" w14:textId="24C0EC56" w:rsidR="00643329" w:rsidRPr="003F50A2" w:rsidRDefault="009935A8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</w:t>
            </w:r>
            <w:r w:rsidR="00643329" w:rsidRPr="003F5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C01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083,481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CA1948" w14:textId="77777777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88E11" w14:textId="112479F7" w:rsidR="00643329" w:rsidRPr="003F50A2" w:rsidRDefault="009935A8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240</w:t>
            </w:r>
            <w:r w:rsidR="00643329" w:rsidRPr="003F50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F50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729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AECA69" w14:textId="77777777" w:rsidR="00643329" w:rsidRPr="003F50A2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80CBE" w14:textId="6A50C124" w:rsidR="00643329" w:rsidRPr="003F50A2" w:rsidRDefault="009935A8" w:rsidP="003F50A2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50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AC01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5,427,618</w:t>
            </w:r>
          </w:p>
        </w:tc>
      </w:tr>
      <w:tr w:rsidR="00643329" w:rsidRPr="00533DFC" w14:paraId="2786EAA4" w14:textId="77777777" w:rsidTr="007474FF">
        <w:tc>
          <w:tcPr>
            <w:tcW w:w="2608" w:type="dxa"/>
            <w:vAlign w:val="bottom"/>
          </w:tcPr>
          <w:p w14:paraId="626FE172" w14:textId="77777777" w:rsidR="00643329" w:rsidRPr="00643329" w:rsidRDefault="00643329" w:rsidP="007474F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28BBAF" w14:textId="77777777" w:rsidR="00643329" w:rsidRPr="00643329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AB530A5" w14:textId="77777777" w:rsidR="00643329" w:rsidRPr="00643329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2" w:type="dxa"/>
            <w:gridSpan w:val="7"/>
            <w:shd w:val="clear" w:color="auto" w:fill="auto"/>
            <w:vAlign w:val="bottom"/>
          </w:tcPr>
          <w:p w14:paraId="0417FE64" w14:textId="77777777" w:rsidR="00643329" w:rsidRPr="00643329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DCF53EA" w14:textId="77777777" w:rsidR="00A3724E" w:rsidRDefault="00A3724E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  <w:r>
        <w:rPr>
          <w:rFonts w:asciiTheme="majorBidi" w:hAnsiTheme="majorBidi" w:cstheme="majorBidi"/>
          <w:sz w:val="20"/>
          <w:szCs w:val="20"/>
          <w:highlight w:val="yellow"/>
          <w:lang w:eastAsia="x-none"/>
        </w:rPr>
        <w:br w:type="page"/>
      </w:r>
    </w:p>
    <w:tbl>
      <w:tblPr>
        <w:tblW w:w="8616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269"/>
        <w:gridCol w:w="991"/>
        <w:gridCol w:w="161"/>
        <w:gridCol w:w="1099"/>
        <w:gridCol w:w="161"/>
        <w:gridCol w:w="893"/>
        <w:gridCol w:w="161"/>
        <w:gridCol w:w="1191"/>
      </w:tblGrid>
      <w:tr w:rsidR="000D5484" w:rsidRPr="00643329" w14:paraId="4474D74F" w14:textId="77777777" w:rsidTr="009247A5">
        <w:trPr>
          <w:tblHeader/>
        </w:trPr>
        <w:tc>
          <w:tcPr>
            <w:tcW w:w="2610" w:type="dxa"/>
            <w:vAlign w:val="bottom"/>
          </w:tcPr>
          <w:p w14:paraId="6EB5827F" w14:textId="75EEDFFB" w:rsidR="000D5484" w:rsidRPr="00A3724E" w:rsidRDefault="000D5484" w:rsidP="002E238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5980FCF3" w14:textId="5DF3432D" w:rsidR="000D5484" w:rsidRPr="00A3724E" w:rsidRDefault="000D5484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72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A3724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0D5484" w:rsidRPr="00643329" w14:paraId="3F13BFCC" w14:textId="77777777" w:rsidTr="009247A5">
        <w:trPr>
          <w:tblHeader/>
        </w:trPr>
        <w:tc>
          <w:tcPr>
            <w:tcW w:w="2610" w:type="dxa"/>
            <w:vAlign w:val="bottom"/>
          </w:tcPr>
          <w:p w14:paraId="5174D427" w14:textId="77777777" w:rsidR="000D5484" w:rsidRPr="00A3724E" w:rsidRDefault="000D5484" w:rsidP="002E238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627F0C9D" w14:textId="77777777" w:rsidR="000D5484" w:rsidRPr="00A3724E" w:rsidRDefault="000D5484" w:rsidP="009247A5">
            <w:pPr>
              <w:tabs>
                <w:tab w:val="left" w:pos="1020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724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5C4A48" w:rsidRPr="00643329" w14:paraId="75AD292F" w14:textId="77777777" w:rsidTr="00CA5BCF">
        <w:trPr>
          <w:tblHeader/>
        </w:trPr>
        <w:tc>
          <w:tcPr>
            <w:tcW w:w="2610" w:type="dxa"/>
            <w:vAlign w:val="bottom"/>
          </w:tcPr>
          <w:p w14:paraId="73B1CA00" w14:textId="4F2EB9BE" w:rsidR="005C4A48" w:rsidRPr="00A3724E" w:rsidRDefault="005C4A48" w:rsidP="005C4A48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3724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935A8" w:rsidRPr="00A3724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A3724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3724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935A8" w:rsidRPr="00A3724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80" w:type="dxa"/>
            <w:vAlign w:val="bottom"/>
          </w:tcPr>
          <w:p w14:paraId="069F5A7D" w14:textId="77777777" w:rsidR="005C4A48" w:rsidRPr="00A3724E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724E">
              <w:rPr>
                <w:rFonts w:asciiTheme="majorBidi" w:hAnsiTheme="majorBidi"/>
                <w:sz w:val="24"/>
                <w:szCs w:val="24"/>
                <w:cs/>
              </w:rPr>
              <w:t>มูลค่า</w:t>
            </w:r>
          </w:p>
          <w:p w14:paraId="2A5F23E2" w14:textId="77777777" w:rsidR="005C4A48" w:rsidRPr="00A3724E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724E">
              <w:rPr>
                <w:rFonts w:asciiTheme="majorBidi" w:hAnsi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69" w:type="dxa"/>
          </w:tcPr>
          <w:p w14:paraId="1EF070F7" w14:textId="77777777" w:rsidR="005C4A48" w:rsidRPr="00A3724E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092A81BC" w14:textId="4801B585" w:rsidR="005C4A48" w:rsidRPr="00A3724E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9935A8"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A372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  <w:r w:rsidRPr="00A3724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หรือ น้อยกว่า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3EBFC025" w14:textId="77777777" w:rsidR="005C4A48" w:rsidRPr="00A3724E" w:rsidRDefault="005C4A48" w:rsidP="005C4A4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0C81332" w14:textId="2D4FB66D" w:rsidR="005C4A48" w:rsidRPr="00A3724E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724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มากกว่า</w:t>
            </w:r>
            <w:r w:rsidRPr="00A372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935A8"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A372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  <w:p w14:paraId="40D88F6A" w14:textId="3DA96FF8" w:rsidR="005C4A48" w:rsidRPr="00A3724E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แต่</w:t>
            </w:r>
            <w:r w:rsidRPr="00A3724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ไม่เกิน</w:t>
            </w:r>
            <w:r w:rsidRPr="00A372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9935A8"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A372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4F02B497" w14:textId="77777777" w:rsidR="005C4A48" w:rsidRPr="00A3724E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5D6F1F4" w14:textId="37F48116" w:rsidR="005C4A48" w:rsidRPr="00A3724E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724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มากกว่า</w:t>
            </w:r>
            <w:r w:rsidRPr="00A372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935A8"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A372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120CE31A" w14:textId="77777777" w:rsidR="005C4A48" w:rsidRPr="00A3724E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3711E89" w14:textId="3FBA9FC7" w:rsidR="005C4A48" w:rsidRPr="00A3724E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B3660" w:rsidRPr="00643329" w14:paraId="0537B46A" w14:textId="77777777" w:rsidTr="009247A5">
        <w:trPr>
          <w:tblHeader/>
        </w:trPr>
        <w:tc>
          <w:tcPr>
            <w:tcW w:w="2610" w:type="dxa"/>
            <w:vAlign w:val="bottom"/>
          </w:tcPr>
          <w:p w14:paraId="0F11F1DA" w14:textId="77777777" w:rsidR="00CB3660" w:rsidRPr="00A3724E" w:rsidRDefault="00CB3660" w:rsidP="002E238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4905F93F" w14:textId="77777777" w:rsidR="00CB3660" w:rsidRPr="00A3724E" w:rsidRDefault="00CB3660" w:rsidP="002E2382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724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D25BB" w:rsidRPr="00643329" w14:paraId="19ADAF11" w14:textId="77777777" w:rsidTr="00CA5BCF">
        <w:trPr>
          <w:tblHeader/>
        </w:trPr>
        <w:tc>
          <w:tcPr>
            <w:tcW w:w="2610" w:type="dxa"/>
          </w:tcPr>
          <w:p w14:paraId="451107C5" w14:textId="77777777" w:rsidR="003D25BB" w:rsidRPr="00A3724E" w:rsidRDefault="003D25BB" w:rsidP="002E2382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3724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3963F26C" w14:textId="77777777" w:rsidR="003D25BB" w:rsidRPr="00A3724E" w:rsidRDefault="003D25BB" w:rsidP="002E2382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4A57FB9D" w14:textId="77777777" w:rsidR="003D25BB" w:rsidRPr="00A3724E" w:rsidRDefault="003D25BB" w:rsidP="002E2382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C5CA2D5" w14:textId="77777777" w:rsidR="003D25BB" w:rsidRPr="00A3724E" w:rsidRDefault="003D25BB" w:rsidP="002E2382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78DF9553" w14:textId="77777777" w:rsidR="003D25BB" w:rsidRPr="00A3724E" w:rsidRDefault="003D25BB" w:rsidP="002E2382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4708A16" w14:textId="77777777" w:rsidR="003D25BB" w:rsidRPr="00A3724E" w:rsidRDefault="003D25BB" w:rsidP="002E2382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5C6E4E6C" w14:textId="77777777" w:rsidR="003D25BB" w:rsidRPr="00A3724E" w:rsidRDefault="003D25BB" w:rsidP="002E2382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0EC37CAC" w14:textId="77777777" w:rsidR="003D25BB" w:rsidRPr="00A3724E" w:rsidRDefault="003D25BB" w:rsidP="001F218D">
            <w:pPr>
              <w:tabs>
                <w:tab w:val="decimal" w:pos="989"/>
              </w:tabs>
              <w:spacing w:line="340" w:lineRule="exact"/>
              <w:ind w:left="-119"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7C929A7D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F3D9C9B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25BB" w:rsidRPr="00643329" w14:paraId="56D06CD1" w14:textId="77777777" w:rsidTr="00CA5BCF">
        <w:tc>
          <w:tcPr>
            <w:tcW w:w="2610" w:type="dxa"/>
          </w:tcPr>
          <w:p w14:paraId="1E645D8B" w14:textId="66FC4C61" w:rsidR="003D25BB" w:rsidRPr="00A3724E" w:rsidRDefault="003D25BB" w:rsidP="009247A5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B656DBF" w14:textId="7DB332D0" w:rsidR="003D25BB" w:rsidRPr="00A3724E" w:rsidRDefault="0093491E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3,391,674</w:t>
            </w:r>
          </w:p>
        </w:tc>
        <w:tc>
          <w:tcPr>
            <w:tcW w:w="269" w:type="dxa"/>
            <w:shd w:val="clear" w:color="auto" w:fill="auto"/>
          </w:tcPr>
          <w:p w14:paraId="4D300078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58ECB64" w14:textId="3E1DD458" w:rsidR="003D25BB" w:rsidRPr="00A3724E" w:rsidRDefault="0093491E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3,391,674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1DA654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682A6AE" w14:textId="44DE72CA" w:rsidR="003D25BB" w:rsidRPr="00A3724E" w:rsidRDefault="0093491E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D412399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6FF7BE0" w14:textId="24E688ED" w:rsidR="003D25BB" w:rsidRPr="00A3724E" w:rsidRDefault="0093491E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2400B4F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DFE7B63" w14:textId="1967F994" w:rsidR="003D25BB" w:rsidRPr="00A3724E" w:rsidRDefault="0093491E" w:rsidP="00961F17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3,391,674</w:t>
            </w:r>
          </w:p>
        </w:tc>
      </w:tr>
      <w:tr w:rsidR="003D25BB" w:rsidRPr="00643329" w14:paraId="7B912D57" w14:textId="77777777" w:rsidTr="00CA5BCF">
        <w:tc>
          <w:tcPr>
            <w:tcW w:w="2610" w:type="dxa"/>
          </w:tcPr>
          <w:p w14:paraId="14EB7568" w14:textId="77777777" w:rsidR="003D25BB" w:rsidRPr="00A3724E" w:rsidRDefault="003D25BB" w:rsidP="002E2382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724E">
              <w:rPr>
                <w:rFonts w:asciiTheme="majorBidi" w:hAnsi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803C457" w14:textId="7B1182EC" w:rsidR="003D25BB" w:rsidRPr="00A3724E" w:rsidRDefault="0093491E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3,155,688</w:t>
            </w:r>
          </w:p>
        </w:tc>
        <w:tc>
          <w:tcPr>
            <w:tcW w:w="269" w:type="dxa"/>
            <w:shd w:val="clear" w:color="auto" w:fill="auto"/>
          </w:tcPr>
          <w:p w14:paraId="339001DE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6A46755" w14:textId="65EFA358" w:rsidR="003D25BB" w:rsidRPr="00A3724E" w:rsidRDefault="001F218D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3,140,065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C1CFEDF" w14:textId="77777777" w:rsidR="003D25BB" w:rsidRPr="00A3724E" w:rsidRDefault="003D25BB" w:rsidP="007367E7">
            <w:pPr>
              <w:tabs>
                <w:tab w:val="decimal" w:pos="878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F6A866E" w14:textId="1E43ADED" w:rsidR="003D25BB" w:rsidRPr="00A3724E" w:rsidRDefault="001F218D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</w:rPr>
              <w:t>8,230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B40680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96A1C7D" w14:textId="29BF663E" w:rsidR="003D25BB" w:rsidRPr="00A3724E" w:rsidRDefault="001F218D" w:rsidP="001F218D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</w:rPr>
              <w:t>7,393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D3C5E5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55BBDE8" w14:textId="307063B8" w:rsidR="003D25BB" w:rsidRPr="00A3724E" w:rsidRDefault="000010F6" w:rsidP="009E70FA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3,155,688</w:t>
            </w:r>
          </w:p>
        </w:tc>
      </w:tr>
      <w:tr w:rsidR="003D25BB" w:rsidRPr="00643329" w14:paraId="5AD9CBB7" w14:textId="77777777" w:rsidTr="00CA5BCF">
        <w:tc>
          <w:tcPr>
            <w:tcW w:w="2610" w:type="dxa"/>
          </w:tcPr>
          <w:p w14:paraId="0B856E6D" w14:textId="6EEF09CE" w:rsidR="003D25BB" w:rsidRPr="00A3724E" w:rsidRDefault="003D25BB" w:rsidP="002E2382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E9FCFA" w14:textId="02F74350" w:rsidR="003D25BB" w:rsidRPr="00A3724E" w:rsidRDefault="0093491E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1,000,000</w:t>
            </w:r>
          </w:p>
        </w:tc>
        <w:tc>
          <w:tcPr>
            <w:tcW w:w="269" w:type="dxa"/>
            <w:shd w:val="clear" w:color="auto" w:fill="auto"/>
          </w:tcPr>
          <w:p w14:paraId="639AD132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55844DA" w14:textId="34BEDA6A" w:rsidR="003D25BB" w:rsidRPr="00A3724E" w:rsidRDefault="001F218D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1,000,000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56494B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746A3E1" w14:textId="62AC30E7" w:rsidR="003D25BB" w:rsidRPr="00A3724E" w:rsidRDefault="0093491E" w:rsidP="0093491E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09BC38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C865CC6" w14:textId="3B1FA1E6" w:rsidR="003D25BB" w:rsidRPr="00A3724E" w:rsidRDefault="0093491E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A20D1D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8DE1508" w14:textId="301700E5" w:rsidR="003D25BB" w:rsidRPr="00A3724E" w:rsidRDefault="000010F6" w:rsidP="009E70FA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1,000,000</w:t>
            </w:r>
          </w:p>
        </w:tc>
      </w:tr>
      <w:tr w:rsidR="003D25BB" w:rsidRPr="00643329" w14:paraId="5699D066" w14:textId="77777777" w:rsidTr="00CA5BCF">
        <w:tc>
          <w:tcPr>
            <w:tcW w:w="2610" w:type="dxa"/>
          </w:tcPr>
          <w:p w14:paraId="70691653" w14:textId="77777777" w:rsidR="003D25BB" w:rsidRPr="00A3724E" w:rsidRDefault="003D25BB" w:rsidP="002E2382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724E">
              <w:rPr>
                <w:rFonts w:asciiTheme="majorBidi" w:hAnsi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8A6F1C" w14:textId="1435AFB7" w:rsidR="003D25BB" w:rsidRPr="00A3724E" w:rsidRDefault="00D65CFE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247,277</w:t>
            </w:r>
          </w:p>
        </w:tc>
        <w:tc>
          <w:tcPr>
            <w:tcW w:w="269" w:type="dxa"/>
            <w:shd w:val="clear" w:color="auto" w:fill="auto"/>
          </w:tcPr>
          <w:p w14:paraId="7BD52982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BA6641A" w14:textId="42155DA6" w:rsidR="003D25BB" w:rsidRPr="00A3724E" w:rsidRDefault="00AC018A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104,761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5B074B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433BDE2" w14:textId="2BD95045" w:rsidR="003D25BB" w:rsidRPr="00A3724E" w:rsidRDefault="00D65CFE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C018A">
              <w:rPr>
                <w:rFonts w:asciiTheme="majorBidi" w:hAnsiTheme="majorBidi" w:cstheme="majorBidi"/>
                <w:sz w:val="24"/>
                <w:szCs w:val="24"/>
              </w:rPr>
              <w:t>25,906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0867D6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D844354" w14:textId="23CB2FD1" w:rsidR="003D25BB" w:rsidRPr="00A3724E" w:rsidRDefault="00AC018A" w:rsidP="00961F17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45,287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17A509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4233AF7" w14:textId="06555233" w:rsidR="003D25BB" w:rsidRPr="00A3724E" w:rsidRDefault="00AC018A" w:rsidP="009E70FA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275,954</w:t>
            </w:r>
          </w:p>
        </w:tc>
      </w:tr>
      <w:tr w:rsidR="003D25BB" w:rsidRPr="00643329" w14:paraId="7B00B180" w14:textId="77777777" w:rsidTr="00CA5BCF">
        <w:tc>
          <w:tcPr>
            <w:tcW w:w="2610" w:type="dxa"/>
          </w:tcPr>
          <w:p w14:paraId="2655318F" w14:textId="77777777" w:rsidR="003D25BB" w:rsidRPr="00A3724E" w:rsidRDefault="003D25BB" w:rsidP="002E2382">
            <w:pPr>
              <w:spacing w:line="340" w:lineRule="exact"/>
              <w:ind w:left="450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5AF8C4" w14:textId="55994E24" w:rsidR="003D25BB" w:rsidRPr="00A3724E" w:rsidRDefault="0093491E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48,531,200</w:t>
            </w:r>
          </w:p>
        </w:tc>
        <w:tc>
          <w:tcPr>
            <w:tcW w:w="269" w:type="dxa"/>
            <w:shd w:val="clear" w:color="auto" w:fill="auto"/>
          </w:tcPr>
          <w:p w14:paraId="16064B6D" w14:textId="77777777" w:rsidR="003D25BB" w:rsidRPr="00A3724E" w:rsidRDefault="003D25BB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A884E5F" w14:textId="1BB1D5EE" w:rsidR="003D25BB" w:rsidRPr="00A3724E" w:rsidRDefault="001F218D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8,567,000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3347B6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C52E99C" w14:textId="1CAC87EE" w:rsidR="003D25BB" w:rsidRPr="00A3724E" w:rsidRDefault="001F218D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</w:rPr>
              <w:t>39,964,200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D8CD00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F3D7635" w14:textId="4792B811" w:rsidR="003D25BB" w:rsidRPr="00A3724E" w:rsidRDefault="0093491E" w:rsidP="003C4D1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3EC96BC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65F8F13" w14:textId="1DF4C12A" w:rsidR="003D25BB" w:rsidRPr="00A3724E" w:rsidRDefault="000010F6" w:rsidP="009E70FA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72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48,531,200</w:t>
            </w:r>
          </w:p>
        </w:tc>
      </w:tr>
      <w:tr w:rsidR="003D25BB" w:rsidRPr="00643329" w14:paraId="525DED19" w14:textId="77777777" w:rsidTr="00CA5BCF">
        <w:tc>
          <w:tcPr>
            <w:tcW w:w="2610" w:type="dxa"/>
          </w:tcPr>
          <w:p w14:paraId="64A68764" w14:textId="77777777" w:rsidR="003D25BB" w:rsidRPr="00A3724E" w:rsidRDefault="003D25BB" w:rsidP="002E2382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72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4E5F6" w14:textId="378A1204" w:rsidR="003D25BB" w:rsidRPr="00A3724E" w:rsidRDefault="00D65CFE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72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56,325,839</w:t>
            </w:r>
          </w:p>
        </w:tc>
        <w:tc>
          <w:tcPr>
            <w:tcW w:w="269" w:type="dxa"/>
          </w:tcPr>
          <w:p w14:paraId="4816F804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58FA4" w14:textId="2EA4E3B1" w:rsidR="003D25BB" w:rsidRPr="00A3724E" w:rsidRDefault="00D65CFE" w:rsidP="00D65C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72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16,</w:t>
            </w:r>
            <w:r w:rsidR="00F92B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203,500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D4466C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9E476B" w14:textId="45179022" w:rsidR="003D25BB" w:rsidRPr="00A3724E" w:rsidRDefault="00D65CFE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72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40,0</w:t>
            </w:r>
            <w:r w:rsidR="00F92B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98,336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226B7D3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66FF54" w14:textId="50F375F9" w:rsidR="003D25BB" w:rsidRPr="00A3724E" w:rsidRDefault="00F92BD3" w:rsidP="00961F17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52,680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5E2604" w14:textId="77777777" w:rsidR="003D25BB" w:rsidRPr="00A3724E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51B87" w14:textId="34717BAE" w:rsidR="003D25BB" w:rsidRPr="00A3724E" w:rsidRDefault="00D65CFE" w:rsidP="009E70FA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72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56,3</w:t>
            </w:r>
            <w:r w:rsidR="00F92B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54,516</w:t>
            </w:r>
          </w:p>
        </w:tc>
      </w:tr>
      <w:tr w:rsidR="00643329" w:rsidRPr="00643329" w14:paraId="3D71D0A0" w14:textId="77777777" w:rsidTr="007474FF">
        <w:trPr>
          <w:tblHeader/>
        </w:trPr>
        <w:tc>
          <w:tcPr>
            <w:tcW w:w="2610" w:type="dxa"/>
            <w:vAlign w:val="bottom"/>
          </w:tcPr>
          <w:p w14:paraId="63D88007" w14:textId="77777777" w:rsidR="00643329" w:rsidRPr="00643329" w:rsidRDefault="00643329" w:rsidP="007474F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03B47825" w14:textId="1168B9E2" w:rsidR="00643329" w:rsidRPr="00643329" w:rsidRDefault="00643329" w:rsidP="007474FF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3329" w:rsidRPr="00643329" w14:paraId="621ECBFF" w14:textId="77777777" w:rsidTr="00CA5BCF">
        <w:trPr>
          <w:tblHeader/>
        </w:trPr>
        <w:tc>
          <w:tcPr>
            <w:tcW w:w="2610" w:type="dxa"/>
            <w:vAlign w:val="bottom"/>
          </w:tcPr>
          <w:p w14:paraId="45D6A68F" w14:textId="4E55E74D" w:rsidR="00643329" w:rsidRPr="00643329" w:rsidRDefault="00643329" w:rsidP="007474F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4332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64332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4332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935A8" w:rsidRPr="009935A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80" w:type="dxa"/>
            <w:vAlign w:val="bottom"/>
          </w:tcPr>
          <w:p w14:paraId="33D7E839" w14:textId="19FF3C6E" w:rsidR="00643329" w:rsidRPr="00643329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CF49624" w14:textId="77777777" w:rsidR="00643329" w:rsidRPr="00643329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4E30CF33" w14:textId="31796AB4" w:rsidR="00643329" w:rsidRPr="00643329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4189B590" w14:textId="77777777" w:rsidR="00643329" w:rsidRPr="00643329" w:rsidRDefault="00643329" w:rsidP="007474F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D6C5F8E" w14:textId="29D37D44" w:rsidR="00643329" w:rsidRPr="00643329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019AADCC" w14:textId="77777777" w:rsidR="00643329" w:rsidRPr="00643329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60A0B1B" w14:textId="5C8307EA" w:rsidR="00643329" w:rsidRPr="00643329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6A58D3CA" w14:textId="77777777" w:rsidR="00643329" w:rsidRPr="00643329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6CC1CE93" w14:textId="65A7415A" w:rsidR="00643329" w:rsidRPr="00643329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43329" w:rsidRPr="00643329" w14:paraId="419C07FA" w14:textId="77777777" w:rsidTr="007474FF">
        <w:trPr>
          <w:tblHeader/>
        </w:trPr>
        <w:tc>
          <w:tcPr>
            <w:tcW w:w="2610" w:type="dxa"/>
            <w:vAlign w:val="bottom"/>
          </w:tcPr>
          <w:p w14:paraId="5284D35F" w14:textId="77777777" w:rsidR="00643329" w:rsidRPr="00643329" w:rsidRDefault="00643329" w:rsidP="007474F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4CADC644" w14:textId="4B685CAA" w:rsidR="00643329" w:rsidRPr="00643329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3329" w:rsidRPr="00643329" w14:paraId="36F50FF4" w14:textId="77777777" w:rsidTr="00CA5BCF">
        <w:trPr>
          <w:tblHeader/>
        </w:trPr>
        <w:tc>
          <w:tcPr>
            <w:tcW w:w="2610" w:type="dxa"/>
          </w:tcPr>
          <w:p w14:paraId="19EAE388" w14:textId="77777777" w:rsidR="00643329" w:rsidRPr="00DC2426" w:rsidRDefault="00643329" w:rsidP="007474FF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C242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6327867C" w14:textId="77777777" w:rsidR="00643329" w:rsidRPr="00DC2426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E5F3815" w14:textId="77777777" w:rsidR="00643329" w:rsidRPr="00DC2426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5F77331" w14:textId="77777777" w:rsidR="00643329" w:rsidRPr="00DC2426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210AF87E" w14:textId="77777777" w:rsidR="00643329" w:rsidRPr="00DC2426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CEBBD82" w14:textId="77777777" w:rsidR="00643329" w:rsidRPr="00DC2426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3AD205DC" w14:textId="77777777" w:rsidR="00643329" w:rsidRPr="00DC2426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6379666" w14:textId="77777777" w:rsidR="00643329" w:rsidRPr="00DC2426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3D9199DA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5C80F06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3329" w:rsidRPr="00643329" w14:paraId="1B505F43" w14:textId="77777777" w:rsidTr="00CA5BCF">
        <w:tc>
          <w:tcPr>
            <w:tcW w:w="2610" w:type="dxa"/>
          </w:tcPr>
          <w:p w14:paraId="7271D503" w14:textId="77777777" w:rsidR="00643329" w:rsidRPr="00DC2426" w:rsidRDefault="00643329" w:rsidP="007474FF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405B7F9" w14:textId="061B4C61" w:rsidR="00643329" w:rsidRPr="00DC2426" w:rsidRDefault="009935A8" w:rsidP="007474FF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</w:p>
        </w:tc>
        <w:tc>
          <w:tcPr>
            <w:tcW w:w="269" w:type="dxa"/>
            <w:shd w:val="clear" w:color="auto" w:fill="auto"/>
          </w:tcPr>
          <w:p w14:paraId="3A6F83E1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3231FF5" w14:textId="266B6B8D" w:rsidR="00643329" w:rsidRPr="00DC2426" w:rsidRDefault="009935A8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8DF64F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22F1BA7" w14:textId="77777777" w:rsidR="00643329" w:rsidRPr="00DC2426" w:rsidRDefault="00643329" w:rsidP="007474FF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449F2D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79B3C17" w14:textId="77777777" w:rsidR="00643329" w:rsidRPr="00DC2426" w:rsidRDefault="00643329" w:rsidP="007474FF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5D27C8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5CBED03" w14:textId="4A481FCD" w:rsidR="00643329" w:rsidRPr="00DC2426" w:rsidRDefault="009935A8" w:rsidP="007474FF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</w:p>
        </w:tc>
      </w:tr>
      <w:tr w:rsidR="00643329" w:rsidRPr="00643329" w14:paraId="299C0640" w14:textId="77777777" w:rsidTr="00CA5BCF">
        <w:tc>
          <w:tcPr>
            <w:tcW w:w="2610" w:type="dxa"/>
          </w:tcPr>
          <w:p w14:paraId="756358A4" w14:textId="77777777" w:rsidR="00643329" w:rsidRPr="00DC2426" w:rsidRDefault="00643329" w:rsidP="007474FF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2426">
              <w:rPr>
                <w:rFonts w:asciiTheme="majorBidi" w:hAnsi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7F4C7A78" w14:textId="0557E38A" w:rsidR="00643329" w:rsidRPr="00DC2426" w:rsidRDefault="009935A8" w:rsidP="007474FF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</w:p>
        </w:tc>
        <w:tc>
          <w:tcPr>
            <w:tcW w:w="269" w:type="dxa"/>
            <w:shd w:val="clear" w:color="auto" w:fill="auto"/>
          </w:tcPr>
          <w:p w14:paraId="34034734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CCF683C" w14:textId="24B77FC1" w:rsidR="00643329" w:rsidRPr="00DC2426" w:rsidRDefault="009935A8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DEB78A" w14:textId="77777777" w:rsidR="00643329" w:rsidRPr="00DC2426" w:rsidRDefault="00643329" w:rsidP="007474FF">
            <w:pPr>
              <w:tabs>
                <w:tab w:val="decimal" w:pos="878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A33F8C8" w14:textId="5B70EE98" w:rsidR="00643329" w:rsidRPr="00DC2426" w:rsidRDefault="009935A8" w:rsidP="007474FF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277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DBEDB7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E3B7640" w14:textId="77777777" w:rsidR="00643329" w:rsidRPr="00DC2426" w:rsidRDefault="00643329" w:rsidP="007474FF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3436E3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02A80CC" w14:textId="0ED4F2FB" w:rsidR="00643329" w:rsidRPr="00DC2426" w:rsidRDefault="009935A8" w:rsidP="007474FF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</w:p>
        </w:tc>
      </w:tr>
      <w:tr w:rsidR="00643329" w:rsidRPr="00643329" w14:paraId="5D3B070C" w14:textId="77777777" w:rsidTr="00CA5BCF">
        <w:tc>
          <w:tcPr>
            <w:tcW w:w="2610" w:type="dxa"/>
          </w:tcPr>
          <w:p w14:paraId="61A88DB4" w14:textId="77777777" w:rsidR="00643329" w:rsidRPr="00DC2426" w:rsidRDefault="00643329" w:rsidP="007474FF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512509" w14:textId="613FB380" w:rsidR="00643329" w:rsidRPr="00DC2426" w:rsidRDefault="009935A8" w:rsidP="007474FF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988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625</w:t>
            </w:r>
          </w:p>
        </w:tc>
        <w:tc>
          <w:tcPr>
            <w:tcW w:w="269" w:type="dxa"/>
            <w:shd w:val="clear" w:color="auto" w:fill="auto"/>
          </w:tcPr>
          <w:p w14:paraId="36067A4D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18EA002" w14:textId="3A29CD8C" w:rsidR="00643329" w:rsidRPr="00DC2426" w:rsidRDefault="009935A8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914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79D43DE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7417F00" w14:textId="7434934B" w:rsidR="00643329" w:rsidRPr="00DC2426" w:rsidRDefault="009935A8" w:rsidP="007474FF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380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B21DA9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A289D36" w14:textId="77777777" w:rsidR="00643329" w:rsidRPr="00DC2426" w:rsidRDefault="00643329" w:rsidP="007474FF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23D8AA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13BC681" w14:textId="31503EBC" w:rsidR="00643329" w:rsidRPr="00DC2426" w:rsidRDefault="009935A8" w:rsidP="007474FF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988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625</w:t>
            </w:r>
          </w:p>
        </w:tc>
      </w:tr>
      <w:tr w:rsidR="00643329" w:rsidRPr="00643329" w14:paraId="016308AE" w14:textId="77777777" w:rsidTr="00CA5BCF">
        <w:tc>
          <w:tcPr>
            <w:tcW w:w="2610" w:type="dxa"/>
          </w:tcPr>
          <w:p w14:paraId="3C8A3C70" w14:textId="77777777" w:rsidR="00643329" w:rsidRPr="00DC2426" w:rsidRDefault="00643329" w:rsidP="007474FF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2426">
              <w:rPr>
                <w:rFonts w:asciiTheme="majorBidi" w:hAnsi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3D6FCD" w14:textId="4661262E" w:rsidR="00643329" w:rsidRPr="00DC2426" w:rsidRDefault="009935A8" w:rsidP="007474FF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368</w:t>
            </w:r>
          </w:p>
        </w:tc>
        <w:tc>
          <w:tcPr>
            <w:tcW w:w="269" w:type="dxa"/>
            <w:shd w:val="clear" w:color="auto" w:fill="auto"/>
          </w:tcPr>
          <w:p w14:paraId="35F6E084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B100803" w14:textId="58C3D7CD" w:rsidR="00643329" w:rsidRPr="00DC2426" w:rsidRDefault="009935A8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1102FB0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5022930" w14:textId="26A6B33B" w:rsidR="00643329" w:rsidRPr="00DC2426" w:rsidRDefault="009935A8" w:rsidP="007474FF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551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F2DD65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624460E" w14:textId="1EB0507D" w:rsidR="00643329" w:rsidRPr="00DC2426" w:rsidRDefault="009935A8" w:rsidP="007474FF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981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A0632D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C0971E4" w14:textId="12ABC771" w:rsidR="00643329" w:rsidRPr="00DC2426" w:rsidRDefault="009935A8" w:rsidP="007474FF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</w:p>
        </w:tc>
      </w:tr>
      <w:tr w:rsidR="00643329" w:rsidRPr="00643329" w14:paraId="4E909B10" w14:textId="77777777" w:rsidTr="00CA5BCF">
        <w:tc>
          <w:tcPr>
            <w:tcW w:w="2610" w:type="dxa"/>
          </w:tcPr>
          <w:p w14:paraId="4F50AE50" w14:textId="77777777" w:rsidR="00643329" w:rsidRPr="00DC2426" w:rsidRDefault="00643329" w:rsidP="007474FF">
            <w:pPr>
              <w:spacing w:line="340" w:lineRule="exact"/>
              <w:ind w:left="450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3C0841" w14:textId="7EE91634" w:rsidR="00643329" w:rsidRPr="00DC2426" w:rsidRDefault="009935A8" w:rsidP="007474FF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69" w:type="dxa"/>
            <w:shd w:val="clear" w:color="auto" w:fill="auto"/>
          </w:tcPr>
          <w:p w14:paraId="4B159F12" w14:textId="77777777" w:rsidR="00643329" w:rsidRPr="00DC2426" w:rsidRDefault="00643329" w:rsidP="007474FF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784603D" w14:textId="4226F403" w:rsidR="00643329" w:rsidRPr="00DC2426" w:rsidRDefault="009935A8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6CD0D0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5938E70" w14:textId="4F777CE5" w:rsidR="00643329" w:rsidRPr="00DC2426" w:rsidRDefault="009935A8" w:rsidP="007474FF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8CC0E1F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7466DEB" w14:textId="77777777" w:rsidR="00643329" w:rsidRPr="00DC2426" w:rsidRDefault="00643329" w:rsidP="007474FF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3F37BC2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EDF7B79" w14:textId="4F6633FE" w:rsidR="00643329" w:rsidRPr="00DC2426" w:rsidRDefault="009935A8" w:rsidP="007474FF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  <w:r w:rsidR="00643329"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</w:tr>
      <w:tr w:rsidR="00643329" w:rsidRPr="00533DFC" w14:paraId="56C3FBF8" w14:textId="77777777" w:rsidTr="00CA5BCF">
        <w:tc>
          <w:tcPr>
            <w:tcW w:w="2610" w:type="dxa"/>
          </w:tcPr>
          <w:p w14:paraId="1C9980F1" w14:textId="77777777" w:rsidR="00643329" w:rsidRPr="00DC2426" w:rsidRDefault="00643329" w:rsidP="007474FF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46602" w14:textId="38A4657C" w:rsidR="00643329" w:rsidRPr="00DC2426" w:rsidRDefault="009935A8" w:rsidP="007474FF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</w:t>
            </w:r>
            <w:r w:rsidR="00643329"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646</w:t>
            </w:r>
            <w:r w:rsidR="00643329"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366</w:t>
            </w:r>
          </w:p>
        </w:tc>
        <w:tc>
          <w:tcPr>
            <w:tcW w:w="269" w:type="dxa"/>
          </w:tcPr>
          <w:p w14:paraId="05FA2702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B727C1" w14:textId="61C15339" w:rsidR="00643329" w:rsidRPr="00DC2426" w:rsidRDefault="009935A8" w:rsidP="003F50A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</w:t>
            </w:r>
            <w:r w:rsidR="00643329"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403</w:t>
            </w:r>
            <w:r w:rsidR="00643329"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755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7D0183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FD5BB" w14:textId="7AB2BDC0" w:rsidR="00643329" w:rsidRPr="00DC2426" w:rsidRDefault="009935A8" w:rsidP="007474FF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  <w:r w:rsidR="00643329"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222</w:t>
            </w:r>
            <w:r w:rsidR="00643329"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739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A74A49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9CD2C" w14:textId="7D0246CC" w:rsidR="00643329" w:rsidRPr="00DC2426" w:rsidRDefault="009935A8" w:rsidP="007474FF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</w:t>
            </w:r>
            <w:r w:rsidR="00643329"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981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A11E86" w14:textId="77777777" w:rsidR="00643329" w:rsidRPr="00DC2426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CD929" w14:textId="3FC186A1" w:rsidR="00643329" w:rsidRPr="00DC2426" w:rsidRDefault="009935A8" w:rsidP="007474FF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</w:t>
            </w:r>
            <w:r w:rsidR="00643329"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674</w:t>
            </w:r>
            <w:r w:rsidR="00643329"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C24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475</w:t>
            </w:r>
          </w:p>
        </w:tc>
      </w:tr>
    </w:tbl>
    <w:p w14:paraId="38106D6C" w14:textId="77777777" w:rsidR="00E60D51" w:rsidRPr="00533DFC" w:rsidRDefault="00E60D51" w:rsidP="0049618D">
      <w:pPr>
        <w:pStyle w:val="Ang15"/>
        <w:rPr>
          <w:sz w:val="20"/>
          <w:szCs w:val="20"/>
          <w:highlight w:val="yellow"/>
        </w:rPr>
      </w:pPr>
    </w:p>
    <w:p w14:paraId="0B670804" w14:textId="529C4F37" w:rsidR="00A0199E" w:rsidRPr="008D68EF" w:rsidRDefault="00A0199E" w:rsidP="002A2F87">
      <w:pPr>
        <w:pStyle w:val="Ang15"/>
        <w:rPr>
          <w:i/>
          <w:iCs/>
        </w:rPr>
      </w:pPr>
      <w:r w:rsidRPr="008D68EF">
        <w:rPr>
          <w:i/>
          <w:iCs/>
        </w:rPr>
        <w:t>(</w:t>
      </w:r>
      <w:r w:rsidR="00643329" w:rsidRPr="008D68EF">
        <w:rPr>
          <w:rFonts w:hint="cs"/>
          <w:i/>
          <w:iCs/>
          <w:cs/>
        </w:rPr>
        <w:t>ข</w:t>
      </w:r>
      <w:r w:rsidRPr="008D68EF">
        <w:rPr>
          <w:i/>
          <w:iCs/>
        </w:rPr>
        <w:t>.</w:t>
      </w:r>
      <w:r w:rsidR="009935A8" w:rsidRPr="008D68EF">
        <w:rPr>
          <w:i/>
          <w:iCs/>
          <w:lang w:val="en-US"/>
        </w:rPr>
        <w:t>3</w:t>
      </w:r>
      <w:r w:rsidRPr="008D68EF">
        <w:rPr>
          <w:i/>
          <w:iCs/>
        </w:rPr>
        <w:t>)</w:t>
      </w:r>
      <w:r w:rsidR="002A2F87" w:rsidRPr="008D68EF">
        <w:rPr>
          <w:i/>
          <w:iCs/>
        </w:rPr>
        <w:t xml:space="preserve"> </w:t>
      </w:r>
      <w:r w:rsidRPr="008D68EF">
        <w:rPr>
          <w:i/>
          <w:iCs/>
          <w:cs/>
        </w:rPr>
        <w:t>ความเสี่ยงด้านตลาด</w:t>
      </w:r>
    </w:p>
    <w:p w14:paraId="3613D029" w14:textId="06616301" w:rsidR="00A0199E" w:rsidRPr="00533DFC" w:rsidRDefault="00A0199E" w:rsidP="00F47B23">
      <w:pPr>
        <w:pStyle w:val="Bo-Blankline"/>
        <w:rPr>
          <w:highlight w:val="yellow"/>
        </w:rPr>
      </w:pPr>
    </w:p>
    <w:p w14:paraId="4B6BC2F2" w14:textId="0A28A9A4" w:rsidR="00643329" w:rsidRDefault="00643329" w:rsidP="002A2F87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823F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823F5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21D3763" w14:textId="77777777" w:rsidR="00824521" w:rsidRDefault="0082452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6129DBD" w14:textId="53E5CE03" w:rsidR="00027F5D" w:rsidRPr="00C823F5" w:rsidRDefault="00027F5D" w:rsidP="005D0EF9">
      <w:pPr>
        <w:pStyle w:val="block"/>
        <w:spacing w:after="0" w:line="240" w:lineRule="auto"/>
        <w:ind w:left="1710" w:right="-7" w:hanging="720"/>
        <w:jc w:val="both"/>
        <w:rPr>
          <w:rFonts w:asciiTheme="majorBidi" w:hAnsiTheme="majorBidi" w:cstheme="majorBidi"/>
          <w:sz w:val="30"/>
          <w:szCs w:val="30"/>
        </w:rPr>
      </w:pPr>
      <w:r w:rsidRPr="00C823F5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C823F5" w:rsidRPr="00C823F5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C823F5">
        <w:rPr>
          <w:rFonts w:asciiTheme="majorBidi" w:hAnsiTheme="majorBidi" w:cstheme="majorBidi"/>
          <w:sz w:val="30"/>
          <w:szCs w:val="30"/>
        </w:rPr>
        <w:t>.</w:t>
      </w:r>
      <w:r w:rsidR="009935A8" w:rsidRPr="009935A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C823F5">
        <w:rPr>
          <w:rFonts w:asciiTheme="majorBidi" w:hAnsiTheme="majorBidi" w:cstheme="majorBidi"/>
          <w:sz w:val="30"/>
          <w:szCs w:val="30"/>
        </w:rPr>
        <w:t>.</w:t>
      </w:r>
      <w:r w:rsidR="009935A8" w:rsidRPr="009935A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823F5">
        <w:rPr>
          <w:rFonts w:asciiTheme="majorBidi" w:hAnsiTheme="majorBidi" w:cstheme="majorBidi"/>
          <w:sz w:val="30"/>
          <w:szCs w:val="30"/>
        </w:rPr>
        <w:t xml:space="preserve">) </w:t>
      </w:r>
      <w:r w:rsidRPr="00C823F5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40530105" w14:textId="77777777" w:rsidR="00027F5D" w:rsidRPr="00E0608E" w:rsidRDefault="00027F5D" w:rsidP="00373BDD">
      <w:pPr>
        <w:pStyle w:val="block"/>
        <w:tabs>
          <w:tab w:val="left" w:pos="770"/>
        </w:tabs>
        <w:spacing w:after="0" w:line="240" w:lineRule="auto"/>
        <w:ind w:right="-7" w:hanging="27"/>
        <w:jc w:val="both"/>
        <w:rPr>
          <w:rFonts w:asciiTheme="majorBidi" w:hAnsiTheme="majorBidi"/>
          <w:sz w:val="20"/>
          <w:szCs w:val="20"/>
        </w:rPr>
      </w:pPr>
    </w:p>
    <w:p w14:paraId="30F3B238" w14:textId="77777777" w:rsidR="00E0608E" w:rsidRPr="00E0608E" w:rsidRDefault="00C823F5" w:rsidP="00E0608E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E0608E">
        <w:rPr>
          <w:rFonts w:asciiTheme="majorBidi" w:hAnsiTheme="majorBidi" w:hint="cs"/>
          <w:sz w:val="30"/>
          <w:szCs w:val="30"/>
          <w:cs/>
        </w:rPr>
        <w:t>กลุ่มบริษัทมี</w:t>
      </w:r>
      <w:r w:rsidRPr="00E0608E">
        <w:rPr>
          <w:rFonts w:asciiTheme="majorBidi" w:hAnsiTheme="majorBidi"/>
          <w:sz w:val="30"/>
          <w:szCs w:val="30"/>
          <w:cs/>
        </w:rPr>
        <w:t>ความเสี่ยง</w:t>
      </w:r>
      <w:r w:rsidRPr="00E0608E">
        <w:rPr>
          <w:rFonts w:asciiTheme="majorBidi" w:hAnsiTheme="majorBidi" w:cstheme="majorBidi" w:hint="cs"/>
          <w:sz w:val="30"/>
          <w:szCs w:val="30"/>
          <w:cs/>
        </w:rPr>
        <w:t>ด้านอัตราแลกเปลี่ยนที่เกี่ยวข้องกับ</w:t>
      </w:r>
      <w:r w:rsidR="00E0608E" w:rsidRPr="00E0608E">
        <w:rPr>
          <w:rFonts w:asciiTheme="majorBidi" w:hAnsiTheme="majorBidi" w:hint="cs"/>
          <w:sz w:val="30"/>
          <w:szCs w:val="30"/>
          <w:cs/>
        </w:rPr>
        <w:t>รายการซื้อและขายสินค้า ซื้อเครื่องจักรและอุปกรณ์ และเงินกู้ยืมที่เป็นเงินตราต่างประเทศ</w:t>
      </w:r>
      <w:r w:rsidR="00E0608E" w:rsidRPr="00E0608E">
        <w:rPr>
          <w:rFonts w:asciiTheme="majorBidi" w:hAnsiTheme="majorBidi"/>
          <w:sz w:val="30"/>
          <w:szCs w:val="30"/>
          <w:cs/>
        </w:rPr>
        <w:t xml:space="preserve"> </w:t>
      </w:r>
    </w:p>
    <w:p w14:paraId="5B4B8AB9" w14:textId="216A660F" w:rsidR="00CA5BCF" w:rsidRDefault="00CA5BCF">
      <w:pPr>
        <w:spacing w:line="240" w:lineRule="auto"/>
        <w:rPr>
          <w:rFonts w:asciiTheme="majorBidi" w:hAnsiTheme="majorBidi"/>
          <w:sz w:val="20"/>
          <w:szCs w:val="20"/>
          <w:highlight w:val="yellow"/>
          <w:cs/>
        </w:rPr>
      </w:pPr>
    </w:p>
    <w:tbl>
      <w:tblPr>
        <w:tblW w:w="8038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270"/>
        <w:gridCol w:w="1119"/>
        <w:gridCol w:w="321"/>
        <w:gridCol w:w="1116"/>
        <w:gridCol w:w="236"/>
        <w:gridCol w:w="1196"/>
      </w:tblGrid>
      <w:tr w:rsidR="00BC7750" w:rsidRPr="00E0608E" w14:paraId="63881994" w14:textId="77777777" w:rsidTr="008244EC">
        <w:trPr>
          <w:tblHeader/>
        </w:trPr>
        <w:tc>
          <w:tcPr>
            <w:tcW w:w="2610" w:type="dxa"/>
          </w:tcPr>
          <w:p w14:paraId="130511E4" w14:textId="0AAAA447" w:rsidR="00BC7750" w:rsidRPr="00E0608E" w:rsidRDefault="00695F8B" w:rsidP="004C1F3D">
            <w:pPr>
              <w:spacing w:line="240" w:lineRule="atLeast"/>
              <w:ind w:left="246" w:hanging="2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0608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ความเสี่ยงจากเงินตรา</w:t>
            </w:r>
          </w:p>
        </w:tc>
        <w:tc>
          <w:tcPr>
            <w:tcW w:w="2559" w:type="dxa"/>
            <w:gridSpan w:val="3"/>
            <w:vAlign w:val="bottom"/>
          </w:tcPr>
          <w:p w14:paraId="448C0768" w14:textId="77777777" w:rsidR="00BC7750" w:rsidRPr="00E0608E" w:rsidRDefault="00BC7750" w:rsidP="00CC18A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60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21" w:type="dxa"/>
          </w:tcPr>
          <w:p w14:paraId="4B0507BB" w14:textId="77777777" w:rsidR="00BC7750" w:rsidRPr="00E0608E" w:rsidRDefault="00BC7750" w:rsidP="00B814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8" w:type="dxa"/>
            <w:gridSpan w:val="3"/>
            <w:vAlign w:val="bottom"/>
          </w:tcPr>
          <w:p w14:paraId="1B0680CE" w14:textId="77777777" w:rsidR="00BC7750" w:rsidRPr="00E0608E" w:rsidRDefault="00BC7750" w:rsidP="00CC18A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60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1039" w:rsidRPr="00E0608E" w14:paraId="2AFD6CF6" w14:textId="77777777" w:rsidTr="008244EC">
        <w:trPr>
          <w:tblHeader/>
        </w:trPr>
        <w:tc>
          <w:tcPr>
            <w:tcW w:w="2610" w:type="dxa"/>
          </w:tcPr>
          <w:p w14:paraId="774A2C30" w14:textId="789C592A" w:rsidR="006F1039" w:rsidRPr="00E0608E" w:rsidRDefault="004C7C95" w:rsidP="008244EC">
            <w:pPr>
              <w:spacing w:line="240" w:lineRule="atLeast"/>
              <w:ind w:left="246" w:hanging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0608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ต่างประเทศ ณ วันที่ </w:t>
            </w:r>
            <w:r w:rsidR="009935A8" w:rsidRPr="009935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9E754B" w:rsidRPr="00E0608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0608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38E1D14" w14:textId="4F5EC81F" w:rsidR="006F1039" w:rsidRPr="00E0608E" w:rsidRDefault="009935A8" w:rsidP="004C7C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70" w:type="dxa"/>
          </w:tcPr>
          <w:p w14:paraId="2DFE7AFB" w14:textId="77777777" w:rsidR="006F1039" w:rsidRPr="00E0608E" w:rsidRDefault="006F1039" w:rsidP="006F1039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16C0CC9F" w14:textId="0CD75C6E" w:rsidR="006F1039" w:rsidRPr="00E0608E" w:rsidRDefault="009935A8" w:rsidP="004C7C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321" w:type="dxa"/>
          </w:tcPr>
          <w:p w14:paraId="7D76B6A4" w14:textId="77777777" w:rsidR="006F1039" w:rsidRPr="00E0608E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E49AB56" w14:textId="03362F07" w:rsidR="006F1039" w:rsidRPr="00E0608E" w:rsidRDefault="009935A8" w:rsidP="004C7C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7B3EE286" w14:textId="77777777" w:rsidR="006F1039" w:rsidRPr="00E0608E" w:rsidRDefault="006F1039" w:rsidP="006F1039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685182E" w14:textId="108DDB36" w:rsidR="006F1039" w:rsidRPr="00E0608E" w:rsidRDefault="009935A8" w:rsidP="004C7C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</w:tr>
      <w:tr w:rsidR="006F1039" w:rsidRPr="00E0608E" w14:paraId="5DCD9A66" w14:textId="77777777" w:rsidTr="008244EC">
        <w:trPr>
          <w:trHeight w:val="254"/>
          <w:tblHeader/>
        </w:trPr>
        <w:tc>
          <w:tcPr>
            <w:tcW w:w="2610" w:type="dxa"/>
          </w:tcPr>
          <w:p w14:paraId="5749E172" w14:textId="77777777" w:rsidR="006F1039" w:rsidRPr="00E0608E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8" w:type="dxa"/>
            <w:gridSpan w:val="7"/>
          </w:tcPr>
          <w:p w14:paraId="485AC893" w14:textId="77777777" w:rsidR="006F1039" w:rsidRPr="00E0608E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0608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0608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E0608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F1039" w:rsidRPr="00E0608E" w14:paraId="716BBD9D" w14:textId="77777777" w:rsidTr="008244EC">
        <w:tc>
          <w:tcPr>
            <w:tcW w:w="2610" w:type="dxa"/>
          </w:tcPr>
          <w:p w14:paraId="33A92395" w14:textId="77777777" w:rsidR="006F1039" w:rsidRPr="00E0608E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0608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7AC6CD83" w14:textId="77777777" w:rsidR="006F1039" w:rsidRPr="00E0608E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7C7183F" w14:textId="77777777" w:rsidR="006F1039" w:rsidRPr="00E0608E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6BF9F3E3" w14:textId="77777777" w:rsidR="006F1039" w:rsidRPr="00E0608E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vAlign w:val="center"/>
          </w:tcPr>
          <w:p w14:paraId="6F0E44D9" w14:textId="77777777" w:rsidR="006F1039" w:rsidRPr="00E0608E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1741C91" w14:textId="77777777" w:rsidR="006F1039" w:rsidRPr="00E0608E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E789129" w14:textId="77777777" w:rsidR="006F1039" w:rsidRPr="00E0608E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6265AB5B" w14:textId="77777777" w:rsidR="006F1039" w:rsidRPr="00E0608E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608E" w:rsidRPr="00E0608E" w14:paraId="62C5F7BA" w14:textId="77777777" w:rsidTr="008244EC">
        <w:tc>
          <w:tcPr>
            <w:tcW w:w="2610" w:type="dxa"/>
          </w:tcPr>
          <w:p w14:paraId="4D561E08" w14:textId="77777777" w:rsidR="00E0608E" w:rsidRPr="00E0608E" w:rsidRDefault="00E0608E" w:rsidP="00E0608E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7BCAE541" w14:textId="15D846AE" w:rsidR="00E0608E" w:rsidRPr="00E0608E" w:rsidRDefault="000010F6" w:rsidP="006A049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3,228,154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C9F257" w14:textId="77777777" w:rsidR="00E0608E" w:rsidRPr="00E0608E" w:rsidRDefault="00E0608E" w:rsidP="00E0608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14:paraId="2B62B3AC" w14:textId="788C3C48" w:rsidR="00E0608E" w:rsidRPr="00E0608E" w:rsidRDefault="009935A8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0608E" w:rsidRPr="00E060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  <w:r w:rsidR="00E0608E" w:rsidRPr="00E060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04938C94" w14:textId="77777777" w:rsidR="00E0608E" w:rsidRPr="00E0608E" w:rsidRDefault="00E0608E" w:rsidP="00E0608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2B84BAFF" w14:textId="2A85930B" w:rsidR="00E0608E" w:rsidRPr="00E0608E" w:rsidRDefault="000010F6" w:rsidP="00E0608E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8,849</w:t>
            </w:r>
          </w:p>
        </w:tc>
        <w:tc>
          <w:tcPr>
            <w:tcW w:w="236" w:type="dxa"/>
            <w:vAlign w:val="center"/>
          </w:tcPr>
          <w:p w14:paraId="1E068914" w14:textId="77777777" w:rsidR="00E0608E" w:rsidRPr="00E0608E" w:rsidRDefault="00E0608E" w:rsidP="00E0608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BC57FD5" w14:textId="7D890BFB" w:rsidR="00E0608E" w:rsidRPr="00E0608E" w:rsidRDefault="009935A8" w:rsidP="00E0608E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0608E" w:rsidRPr="00E060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</w:tr>
      <w:tr w:rsidR="00E0608E" w:rsidRPr="00E0608E" w14:paraId="3680F9E6" w14:textId="77777777" w:rsidTr="008244EC">
        <w:tc>
          <w:tcPr>
            <w:tcW w:w="2610" w:type="dxa"/>
          </w:tcPr>
          <w:p w14:paraId="5FBD8365" w14:textId="77777777" w:rsidR="00E0608E" w:rsidRPr="00E0608E" w:rsidRDefault="00E0608E" w:rsidP="00E0608E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046697F5" w14:textId="3A66FD51" w:rsidR="00E0608E" w:rsidRPr="00E0608E" w:rsidRDefault="00253C17" w:rsidP="00E0608E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2,364,823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E03272" w14:textId="77777777" w:rsidR="00E0608E" w:rsidRPr="00E0608E" w:rsidRDefault="00E0608E" w:rsidP="00E0608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14:paraId="29FC3235" w14:textId="6BBAC968" w:rsidR="00E0608E" w:rsidRPr="00E0608E" w:rsidRDefault="009935A8" w:rsidP="00E0608E">
            <w:pPr>
              <w:tabs>
                <w:tab w:val="decimal" w:pos="878"/>
              </w:tabs>
              <w:spacing w:line="240" w:lineRule="atLeast"/>
              <w:ind w:left="-4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0608E" w:rsidRPr="00E060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  <w:r w:rsidR="00E0608E" w:rsidRPr="00E060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4B1ED938" w14:textId="77777777" w:rsidR="00E0608E" w:rsidRPr="00E0608E" w:rsidRDefault="00E0608E" w:rsidP="00E0608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9801B7F" w14:textId="41253AF8" w:rsidR="00E0608E" w:rsidRPr="00E0608E" w:rsidRDefault="00253C17" w:rsidP="00E0608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29,578</w:t>
            </w:r>
          </w:p>
        </w:tc>
        <w:tc>
          <w:tcPr>
            <w:tcW w:w="236" w:type="dxa"/>
            <w:vAlign w:val="center"/>
          </w:tcPr>
          <w:p w14:paraId="42ABD564" w14:textId="77777777" w:rsidR="00E0608E" w:rsidRPr="00E0608E" w:rsidRDefault="00E0608E" w:rsidP="00E0608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52639B7" w14:textId="0EE732C6" w:rsidR="00E0608E" w:rsidRPr="00E0608E" w:rsidRDefault="009935A8" w:rsidP="00E0608E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E0608E" w:rsidRPr="00E060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</w:p>
        </w:tc>
      </w:tr>
      <w:tr w:rsidR="00E0608E" w:rsidRPr="00E0608E" w14:paraId="421139E5" w14:textId="77777777" w:rsidTr="008244EC">
        <w:tc>
          <w:tcPr>
            <w:tcW w:w="2610" w:type="dxa"/>
          </w:tcPr>
          <w:p w14:paraId="13F99A5B" w14:textId="77777777" w:rsidR="00E0608E" w:rsidRPr="00E0608E" w:rsidRDefault="00E0608E" w:rsidP="00E0608E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</w:tcPr>
          <w:p w14:paraId="69A3532C" w14:textId="49D731C1" w:rsidR="00E0608E" w:rsidRPr="00E0608E" w:rsidRDefault="000010F6" w:rsidP="00E0608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(184,644)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BAAF14" w14:textId="77777777" w:rsidR="00E0608E" w:rsidRPr="00E0608E" w:rsidRDefault="00E0608E" w:rsidP="00E0608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14:paraId="49DB61EA" w14:textId="247AB5FC" w:rsidR="00E0608E" w:rsidRPr="00E0608E" w:rsidRDefault="00E0608E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00482B13" w14:textId="77777777" w:rsidR="00E0608E" w:rsidRPr="00E0608E" w:rsidRDefault="00E0608E" w:rsidP="00E0608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6BA91BF1" w14:textId="2CBF751B" w:rsidR="00E0608E" w:rsidRPr="00E0608E" w:rsidRDefault="000010F6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184,248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center"/>
          </w:tcPr>
          <w:p w14:paraId="51A1D48D" w14:textId="77777777" w:rsidR="00E0608E" w:rsidRPr="00E0608E" w:rsidRDefault="00E0608E" w:rsidP="00E0608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86411F2" w14:textId="7A8BB3C9" w:rsidR="00E0608E" w:rsidRPr="00E0608E" w:rsidRDefault="00E0608E" w:rsidP="00E0608E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0608E" w:rsidRPr="00E0608E" w14:paraId="2F3FB275" w14:textId="77777777" w:rsidTr="008244EC">
        <w:tc>
          <w:tcPr>
            <w:tcW w:w="2610" w:type="dxa"/>
          </w:tcPr>
          <w:p w14:paraId="29E6DCE3" w14:textId="77777777" w:rsidR="00E0608E" w:rsidRPr="00E0608E" w:rsidRDefault="00E0608E" w:rsidP="00E0608E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เจ้าหนี้อื่นค่าเครื่องจักร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B4AA03" w14:textId="53D6E50B" w:rsidR="00E0608E" w:rsidRPr="00E0608E" w:rsidRDefault="007D67BA" w:rsidP="00E0608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(42,393)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EAFBBF" w14:textId="77777777" w:rsidR="00E0608E" w:rsidRPr="00E0608E" w:rsidRDefault="00E0608E" w:rsidP="00E0608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02C8B33F" w14:textId="4012088A" w:rsidR="00E0608E" w:rsidRPr="00E0608E" w:rsidRDefault="00E0608E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474</w:t>
            </w:r>
            <w:r w:rsidRPr="00E060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  <w:r w:rsidRPr="00E060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689117BB" w14:textId="77777777" w:rsidR="00E0608E" w:rsidRPr="00E0608E" w:rsidRDefault="00E0608E" w:rsidP="00E0608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1484258" w14:textId="3C14B137" w:rsidR="00E0608E" w:rsidRPr="00E0608E" w:rsidRDefault="007D67BA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(993)</w:t>
            </w:r>
          </w:p>
        </w:tc>
        <w:tc>
          <w:tcPr>
            <w:tcW w:w="236" w:type="dxa"/>
            <w:vAlign w:val="center"/>
          </w:tcPr>
          <w:p w14:paraId="6C25F98A" w14:textId="77777777" w:rsidR="00E0608E" w:rsidRPr="00E0608E" w:rsidRDefault="00E0608E" w:rsidP="00E0608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7E31F98" w14:textId="3337F6D1" w:rsidR="00E0608E" w:rsidRPr="00E0608E" w:rsidRDefault="00E0608E" w:rsidP="00E0608E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006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0608E" w:rsidRPr="00E0608E" w14:paraId="243BD548" w14:textId="77777777" w:rsidTr="008244EC">
        <w:tc>
          <w:tcPr>
            <w:tcW w:w="2610" w:type="dxa"/>
          </w:tcPr>
          <w:p w14:paraId="39ADFABC" w14:textId="77777777" w:rsidR="00E0608E" w:rsidRPr="00E0608E" w:rsidRDefault="00E0608E" w:rsidP="00E0608E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8DC08" w14:textId="320AE176" w:rsidR="00E0608E" w:rsidRPr="00E0608E" w:rsidRDefault="00253C17" w:rsidP="00E0608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5,365,940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E01A9" w14:textId="77777777" w:rsidR="00E0608E" w:rsidRPr="00E0608E" w:rsidRDefault="00E0608E" w:rsidP="00E0608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299AB" w14:textId="6B20D885" w:rsidR="00E0608E" w:rsidRPr="00E0608E" w:rsidRDefault="009935A8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E0608E"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953</w:t>
            </w:r>
            <w:r w:rsidR="00E0608E"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007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1FBE16D4" w14:textId="77777777" w:rsidR="00E0608E" w:rsidRPr="00E0608E" w:rsidRDefault="00E0608E" w:rsidP="00E0608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E9775" w14:textId="333F6FD8" w:rsidR="00E0608E" w:rsidRPr="00E0608E" w:rsidRDefault="00253C17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(146,814)</w:t>
            </w:r>
          </w:p>
        </w:tc>
        <w:tc>
          <w:tcPr>
            <w:tcW w:w="236" w:type="dxa"/>
            <w:vAlign w:val="bottom"/>
          </w:tcPr>
          <w:p w14:paraId="4585588B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29BB2" w14:textId="6062570B" w:rsidR="00E0608E" w:rsidRPr="00E0608E" w:rsidRDefault="00E0608E" w:rsidP="00E0608E">
            <w:pPr>
              <w:tabs>
                <w:tab w:val="decimal" w:pos="9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301</w:t>
            </w:r>
            <w:r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009</w:t>
            </w:r>
            <w:r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E0608E" w:rsidRPr="00E0608E" w14:paraId="49380A25" w14:textId="77777777" w:rsidTr="008244EC">
        <w:tc>
          <w:tcPr>
            <w:tcW w:w="2610" w:type="dxa"/>
          </w:tcPr>
          <w:p w14:paraId="2671E7ED" w14:textId="77777777" w:rsidR="00E0608E" w:rsidRPr="00E0608E" w:rsidRDefault="00E0608E" w:rsidP="00E0608E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0608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DB2E7C" w14:textId="77777777" w:rsidR="00E0608E" w:rsidRPr="00E0608E" w:rsidRDefault="00E0608E" w:rsidP="00E0608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933E83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CD1FDFC" w14:textId="77777777" w:rsidR="00E0608E" w:rsidRPr="00E0608E" w:rsidRDefault="00E0608E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  <w:vAlign w:val="bottom"/>
          </w:tcPr>
          <w:p w14:paraId="5F097095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830DB46" w14:textId="77777777" w:rsidR="00E0608E" w:rsidRPr="00E0608E" w:rsidRDefault="00E0608E" w:rsidP="00E0608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558C96C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A340887" w14:textId="77777777" w:rsidR="00E0608E" w:rsidRPr="00E0608E" w:rsidRDefault="00E0608E" w:rsidP="00E0608E">
            <w:pPr>
              <w:tabs>
                <w:tab w:val="decimal" w:pos="9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608E" w:rsidRPr="00E0608E" w14:paraId="192FA216" w14:textId="77777777" w:rsidTr="008244EC">
        <w:tc>
          <w:tcPr>
            <w:tcW w:w="2610" w:type="dxa"/>
          </w:tcPr>
          <w:p w14:paraId="05EA04E3" w14:textId="77777777" w:rsidR="00E0608E" w:rsidRPr="00E0608E" w:rsidRDefault="00E0608E" w:rsidP="00E0608E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CA2AF7" w14:textId="7CC8A46B" w:rsidR="00E0608E" w:rsidRPr="00E0608E" w:rsidRDefault="000010F6" w:rsidP="00E0608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DF2FE7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03D9998" w14:textId="468B779D" w:rsidR="00E0608E" w:rsidRPr="00E0608E" w:rsidRDefault="009935A8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E0608E" w:rsidRPr="00E060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960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163A2C8B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0CB9F8B" w14:textId="33BFFD13" w:rsidR="00E0608E" w:rsidRPr="00E0608E" w:rsidRDefault="000010F6" w:rsidP="00E0608E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2EB4898A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F0D3824" w14:textId="6772BED1" w:rsidR="00E0608E" w:rsidRPr="00E0608E" w:rsidRDefault="009935A8" w:rsidP="00E0608E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</w:tr>
      <w:tr w:rsidR="00E0608E" w:rsidRPr="00E0608E" w14:paraId="1A3D9043" w14:textId="77777777" w:rsidTr="008244EC">
        <w:tc>
          <w:tcPr>
            <w:tcW w:w="2610" w:type="dxa"/>
          </w:tcPr>
          <w:p w14:paraId="5369D3C6" w14:textId="77777777" w:rsidR="00E0608E" w:rsidRPr="00E0608E" w:rsidRDefault="00E0608E" w:rsidP="00E0608E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EE2C19" w14:textId="6D19B7BC" w:rsidR="00E0608E" w:rsidRPr="00E0608E" w:rsidRDefault="00253C17" w:rsidP="00E0608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21,737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E7467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C646B8A" w14:textId="26CDFE92" w:rsidR="00E0608E" w:rsidRPr="00E0608E" w:rsidRDefault="009935A8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0608E" w:rsidRPr="00E060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977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037E31A0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B428C36" w14:textId="0EAAA062" w:rsidR="00E0608E" w:rsidRPr="00E0608E" w:rsidRDefault="00253C17" w:rsidP="00E0608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309B939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0713B619" w14:textId="3FB60781" w:rsidR="00E0608E" w:rsidRPr="00E0608E" w:rsidRDefault="00E0608E" w:rsidP="00E0608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608E" w:rsidRPr="00E0608E" w14:paraId="7B914101" w14:textId="77777777" w:rsidTr="008244EC">
        <w:tc>
          <w:tcPr>
            <w:tcW w:w="2610" w:type="dxa"/>
          </w:tcPr>
          <w:p w14:paraId="46D41023" w14:textId="77777777" w:rsidR="00E0608E" w:rsidRPr="00E0608E" w:rsidRDefault="00E0608E" w:rsidP="00E0608E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7BF896" w14:textId="32218D37" w:rsidR="00E0608E" w:rsidRPr="00E0608E" w:rsidRDefault="00253C17" w:rsidP="00253C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FC8595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89D7EF7" w14:textId="7FEF9E54" w:rsidR="00E0608E" w:rsidRPr="00E0608E" w:rsidRDefault="00E0608E" w:rsidP="00E0608E">
            <w:pPr>
              <w:tabs>
                <w:tab w:val="decimal" w:pos="878"/>
              </w:tabs>
              <w:spacing w:line="240" w:lineRule="atLeast"/>
              <w:ind w:left="-77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734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4D1CC1C4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34255BE" w14:textId="42D79775" w:rsidR="00E0608E" w:rsidRPr="00E0608E" w:rsidRDefault="00253C17" w:rsidP="00253C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E03630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6E8B92F2" w14:textId="7DA063A8" w:rsidR="00E0608E" w:rsidRPr="00E0608E" w:rsidRDefault="00E0608E" w:rsidP="00E0608E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734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0608E" w:rsidRPr="00E0608E" w14:paraId="0BBDD05B" w14:textId="77777777" w:rsidTr="008244EC">
        <w:tc>
          <w:tcPr>
            <w:tcW w:w="2610" w:type="dxa"/>
          </w:tcPr>
          <w:p w14:paraId="0E77B449" w14:textId="77777777" w:rsidR="00E0608E" w:rsidRPr="00E0608E" w:rsidRDefault="00E0608E" w:rsidP="00E0608E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4BFDCF" w14:textId="733D5DE4" w:rsidR="00E0608E" w:rsidRPr="00E0608E" w:rsidRDefault="000010F6" w:rsidP="00E0608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(20,786)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54A4E5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946D5F5" w14:textId="7B4078A4" w:rsidR="00E0608E" w:rsidRPr="00E0608E" w:rsidRDefault="00E0608E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D8B0015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88EE4A5" w14:textId="42029D55" w:rsidR="00E0608E" w:rsidRPr="00E0608E" w:rsidRDefault="000010F6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(20,786)</w:t>
            </w:r>
          </w:p>
        </w:tc>
        <w:tc>
          <w:tcPr>
            <w:tcW w:w="236" w:type="dxa"/>
            <w:vAlign w:val="bottom"/>
          </w:tcPr>
          <w:p w14:paraId="2CE65E91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1CC6A53D" w14:textId="64536930" w:rsidR="00E0608E" w:rsidRPr="00E0608E" w:rsidRDefault="00E0608E" w:rsidP="00E0608E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0608E" w:rsidRPr="00E0608E" w14:paraId="6A9A593B" w14:textId="77777777" w:rsidTr="008244EC">
        <w:tc>
          <w:tcPr>
            <w:tcW w:w="2610" w:type="dxa"/>
          </w:tcPr>
          <w:p w14:paraId="0BEEF992" w14:textId="77777777" w:rsidR="00E0608E" w:rsidRPr="00E0608E" w:rsidRDefault="00E0608E" w:rsidP="00E0608E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เจ้าหนี้อื่นค่าเครื่องจักร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90697" w14:textId="6CC05F13" w:rsidR="00E0608E" w:rsidRPr="00E0608E" w:rsidRDefault="007D67BA" w:rsidP="00E0608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(193,550)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AEC3AC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557C7" w14:textId="6B2E3009" w:rsidR="00E0608E" w:rsidRPr="00E0608E" w:rsidRDefault="00E0608E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717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7E555344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86013" w14:textId="08FBBDF5" w:rsidR="00E0608E" w:rsidRPr="00E0608E" w:rsidRDefault="007D67BA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(184,919)</w:t>
            </w:r>
          </w:p>
        </w:tc>
        <w:tc>
          <w:tcPr>
            <w:tcW w:w="236" w:type="dxa"/>
            <w:vAlign w:val="bottom"/>
          </w:tcPr>
          <w:p w14:paraId="013A82DC" w14:textId="77777777" w:rsidR="00E0608E" w:rsidRPr="00E0608E" w:rsidRDefault="00E0608E" w:rsidP="00E0608E">
            <w:pPr>
              <w:tabs>
                <w:tab w:val="decimal" w:pos="918"/>
              </w:tabs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CBAF01D" w14:textId="129A84A4" w:rsidR="00E0608E" w:rsidRPr="00E0608E" w:rsidRDefault="00E0608E" w:rsidP="00E0608E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298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0608E" w:rsidRPr="00E0608E" w14:paraId="4E10F15B" w14:textId="77777777" w:rsidTr="008244EC">
        <w:tc>
          <w:tcPr>
            <w:tcW w:w="2610" w:type="dxa"/>
          </w:tcPr>
          <w:p w14:paraId="3E5E29CA" w14:textId="77777777" w:rsidR="00E0608E" w:rsidRPr="00E0608E" w:rsidRDefault="00E0608E" w:rsidP="00E0608E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5FFCD" w14:textId="407377C6" w:rsidR="00E0608E" w:rsidRPr="00E0608E" w:rsidRDefault="00253C17" w:rsidP="00E0608E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(189,224)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33802" w14:textId="77777777" w:rsidR="00E0608E" w:rsidRPr="00E0608E" w:rsidRDefault="00E0608E" w:rsidP="00E0608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88B15" w14:textId="085CA984" w:rsidR="00E0608E" w:rsidRPr="00E0608E" w:rsidRDefault="00E0608E" w:rsidP="00E0608E">
            <w:pPr>
              <w:tabs>
                <w:tab w:val="decimal" w:pos="87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207</w:t>
            </w:r>
            <w:r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372</w:t>
            </w:r>
            <w:r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12C5CE7" w14:textId="77777777" w:rsidR="00E0608E" w:rsidRPr="00E0608E" w:rsidRDefault="00E0608E" w:rsidP="00E0608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4CD34" w14:textId="0DA47D18" w:rsidR="00E0608E" w:rsidRPr="00E0608E" w:rsidRDefault="00253C17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(205,696)</w:t>
            </w:r>
          </w:p>
        </w:tc>
        <w:tc>
          <w:tcPr>
            <w:tcW w:w="236" w:type="dxa"/>
            <w:vAlign w:val="bottom"/>
          </w:tcPr>
          <w:p w14:paraId="73712213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5191A" w14:textId="100C1368" w:rsidR="00E0608E" w:rsidRPr="00E0608E" w:rsidRDefault="00E0608E" w:rsidP="00E0608E">
            <w:pPr>
              <w:tabs>
                <w:tab w:val="decimal" w:pos="930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216</w:t>
            </w:r>
            <w:r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531</w:t>
            </w:r>
            <w:r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E0608E" w:rsidRPr="00E0608E" w14:paraId="40ED0A13" w14:textId="77777777" w:rsidTr="008244EC">
        <w:tc>
          <w:tcPr>
            <w:tcW w:w="2610" w:type="dxa"/>
          </w:tcPr>
          <w:p w14:paraId="4C36B357" w14:textId="3310027C" w:rsidR="00E0608E" w:rsidRPr="00E0608E" w:rsidRDefault="00E0608E" w:rsidP="00E0608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0608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8AEA11" w14:textId="77777777" w:rsidR="00E0608E" w:rsidRPr="00E0608E" w:rsidRDefault="00E0608E" w:rsidP="00E0608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4289BC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0AAB8EE" w14:textId="77777777" w:rsidR="00E0608E" w:rsidRPr="00E0608E" w:rsidRDefault="00E0608E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  <w:vAlign w:val="bottom"/>
          </w:tcPr>
          <w:p w14:paraId="70854ECF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52D5EEC" w14:textId="77777777" w:rsidR="00E0608E" w:rsidRPr="00E0608E" w:rsidRDefault="00E0608E" w:rsidP="00E0608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9F6A29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16B88C5A" w14:textId="77777777" w:rsidR="00E0608E" w:rsidRPr="00E0608E" w:rsidRDefault="00E0608E" w:rsidP="00E0608E">
            <w:pPr>
              <w:tabs>
                <w:tab w:val="decimal" w:pos="9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608E" w:rsidRPr="00E0608E" w14:paraId="0EA8FEE3" w14:textId="77777777" w:rsidTr="008244EC">
        <w:tc>
          <w:tcPr>
            <w:tcW w:w="2610" w:type="dxa"/>
          </w:tcPr>
          <w:p w14:paraId="36EDB555" w14:textId="77777777" w:rsidR="00E0608E" w:rsidRPr="00E0608E" w:rsidRDefault="00E0608E" w:rsidP="00E0608E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52565E" w14:textId="60A98B8D" w:rsidR="00E0608E" w:rsidRPr="00E0608E" w:rsidRDefault="000010F6" w:rsidP="00E0608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C841D7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292D250" w14:textId="2E6FF127" w:rsidR="00E0608E" w:rsidRPr="00E0608E" w:rsidRDefault="009935A8" w:rsidP="008B0FDF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159B0E8C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889CF46" w14:textId="18CEB75D" w:rsidR="00E0608E" w:rsidRPr="00E0608E" w:rsidRDefault="000010F6" w:rsidP="00E0608E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626</w:t>
            </w:r>
          </w:p>
        </w:tc>
        <w:tc>
          <w:tcPr>
            <w:tcW w:w="236" w:type="dxa"/>
            <w:vAlign w:val="bottom"/>
          </w:tcPr>
          <w:p w14:paraId="59E19608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E45966F" w14:textId="1CD0B28B" w:rsidR="00E0608E" w:rsidRPr="00E0608E" w:rsidRDefault="009935A8" w:rsidP="00E0608E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</w:p>
        </w:tc>
      </w:tr>
      <w:tr w:rsidR="001E08CA" w:rsidRPr="00E0608E" w14:paraId="089CA8CD" w14:textId="77777777" w:rsidTr="008244EC">
        <w:tc>
          <w:tcPr>
            <w:tcW w:w="2610" w:type="dxa"/>
          </w:tcPr>
          <w:p w14:paraId="35497FA4" w14:textId="0FC63B49" w:rsidR="001E08CA" w:rsidRPr="00E0608E" w:rsidRDefault="001E08CA" w:rsidP="001E08CA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B292D0" w14:textId="42DD1BE9" w:rsidR="001E08CA" w:rsidRDefault="001E08CA" w:rsidP="001E08C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84,782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72667" w14:textId="77777777" w:rsidR="001E08CA" w:rsidRPr="00E0608E" w:rsidRDefault="001E08CA" w:rsidP="001E08CA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D492C62" w14:textId="3784A2EB" w:rsidR="001E08CA" w:rsidRPr="009935A8" w:rsidRDefault="001E08CA" w:rsidP="001E08C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B38AC2E" w14:textId="77777777" w:rsidR="001E08CA" w:rsidRPr="00E0608E" w:rsidRDefault="001E08CA" w:rsidP="001E08CA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8322EDD" w14:textId="766AF313" w:rsidR="001E08CA" w:rsidRDefault="001E08CA" w:rsidP="001E08CA">
            <w:pPr>
              <w:tabs>
                <w:tab w:val="decimal" w:pos="-103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83C9911" w14:textId="77777777" w:rsidR="001E08CA" w:rsidRPr="00E0608E" w:rsidRDefault="001E08CA" w:rsidP="001E08CA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7C917A3" w14:textId="7FFC1AB5" w:rsidR="001E08CA" w:rsidRPr="009935A8" w:rsidRDefault="001E08CA" w:rsidP="00E4666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608E" w:rsidRPr="00E0608E" w14:paraId="622808CE" w14:textId="77777777" w:rsidTr="008244EC">
        <w:tc>
          <w:tcPr>
            <w:tcW w:w="2610" w:type="dxa"/>
          </w:tcPr>
          <w:p w14:paraId="343E3283" w14:textId="77777777" w:rsidR="00E0608E" w:rsidRPr="00E0608E" w:rsidRDefault="00E0608E" w:rsidP="00E0608E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24947F" w14:textId="334F4C8D" w:rsidR="00E0608E" w:rsidRPr="00E0608E" w:rsidRDefault="000010F6" w:rsidP="00E0608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(20,848)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619BDD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2A52AF3" w14:textId="7655F996" w:rsidR="00E0608E" w:rsidRPr="00E0608E" w:rsidRDefault="00E0608E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Pr="00E060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859</w:t>
            </w:r>
            <w:r w:rsidRPr="00E060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56D98ED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8907E1B" w14:textId="6D55AA36" w:rsidR="00E0608E" w:rsidRPr="00E0608E" w:rsidRDefault="000010F6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(20,848)</w:t>
            </w:r>
          </w:p>
        </w:tc>
        <w:tc>
          <w:tcPr>
            <w:tcW w:w="236" w:type="dxa"/>
            <w:vAlign w:val="bottom"/>
          </w:tcPr>
          <w:p w14:paraId="5A42D2FC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0A4ED14" w14:textId="3B882E91" w:rsidR="00E0608E" w:rsidRPr="00E0608E" w:rsidRDefault="00E0608E" w:rsidP="00E0608E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476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0608E" w:rsidRPr="00E0608E" w14:paraId="42EF980F" w14:textId="77777777" w:rsidTr="008244EC">
        <w:tc>
          <w:tcPr>
            <w:tcW w:w="2610" w:type="dxa"/>
          </w:tcPr>
          <w:p w14:paraId="34E6C04C" w14:textId="77777777" w:rsidR="00E0608E" w:rsidRPr="00E0608E" w:rsidRDefault="00E0608E" w:rsidP="00E0608E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เจ้าหนี้อื่นค่าเครื่องจักร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BE7F2" w14:textId="3CB30EFC" w:rsidR="00E0608E" w:rsidRPr="00E0608E" w:rsidRDefault="007D67BA" w:rsidP="007D67B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DFB91" w14:textId="77777777" w:rsidR="00E0608E" w:rsidRPr="00E0608E" w:rsidRDefault="00E0608E" w:rsidP="00E0608E">
            <w:pPr>
              <w:tabs>
                <w:tab w:val="decimal" w:pos="918"/>
              </w:tabs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8BC8D" w14:textId="3804ABB4" w:rsidR="00E0608E" w:rsidRPr="00E0608E" w:rsidRDefault="00E0608E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E060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005</w:t>
            </w:r>
            <w:r w:rsidRPr="00E060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C861CA7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60BAF" w14:textId="3C52AF1E" w:rsidR="00E0608E" w:rsidRPr="00E0608E" w:rsidRDefault="007D67BA" w:rsidP="00253C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2FB0A51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23C7CC26" w14:textId="081C6A47" w:rsidR="00E0608E" w:rsidRPr="00E0608E" w:rsidRDefault="00E0608E" w:rsidP="00E0608E">
            <w:pPr>
              <w:tabs>
                <w:tab w:val="decimal" w:pos="9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60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935A8" w:rsidRPr="009935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005</w:t>
            </w:r>
            <w:r w:rsidRPr="00E060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0608E" w:rsidRPr="00E0608E" w14:paraId="2E02C583" w14:textId="77777777" w:rsidTr="008244EC">
        <w:tc>
          <w:tcPr>
            <w:tcW w:w="2610" w:type="dxa"/>
          </w:tcPr>
          <w:p w14:paraId="7CA95182" w14:textId="77777777" w:rsidR="00E0608E" w:rsidRPr="00E0608E" w:rsidRDefault="00E0608E" w:rsidP="00E0608E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8F52C" w14:textId="50E21476" w:rsidR="00E0608E" w:rsidRPr="00E0608E" w:rsidRDefault="00253C17" w:rsidP="00E0608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D23FBA" w14:textId="77777777" w:rsidR="00E0608E" w:rsidRPr="00E0608E" w:rsidRDefault="00E0608E" w:rsidP="00E0608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37287" w14:textId="578303F2" w:rsidR="00E0608E" w:rsidRPr="00E0608E" w:rsidRDefault="00E0608E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</w:t>
            </w:r>
            <w:r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890</w:t>
            </w:r>
            <w:r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46AD621C" w14:textId="77777777" w:rsidR="00E0608E" w:rsidRPr="00E0608E" w:rsidRDefault="00E0608E" w:rsidP="00E0608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9A770" w14:textId="2EDE0CF1" w:rsidR="00E0608E" w:rsidRPr="00E0608E" w:rsidRDefault="007D67BA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(20,222)</w:t>
            </w:r>
          </w:p>
        </w:tc>
        <w:tc>
          <w:tcPr>
            <w:tcW w:w="236" w:type="dxa"/>
            <w:vAlign w:val="bottom"/>
          </w:tcPr>
          <w:p w14:paraId="15B9304F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EF826" w14:textId="73385836" w:rsidR="00E0608E" w:rsidRPr="00E0608E" w:rsidRDefault="00E0608E" w:rsidP="00E0608E">
            <w:pPr>
              <w:tabs>
                <w:tab w:val="decimal" w:pos="930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</w:t>
            </w:r>
            <w:r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902</w:t>
            </w:r>
            <w:r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E0608E" w:rsidRPr="00533DFC" w14:paraId="3BFD7A24" w14:textId="77777777" w:rsidTr="008244EC">
        <w:tc>
          <w:tcPr>
            <w:tcW w:w="2610" w:type="dxa"/>
          </w:tcPr>
          <w:p w14:paraId="5725F7F7" w14:textId="31D7842F" w:rsidR="00E0608E" w:rsidRPr="00E0608E" w:rsidRDefault="00E0608E" w:rsidP="00E0608E">
            <w:pPr>
              <w:spacing w:line="240" w:lineRule="atLeast"/>
              <w:ind w:right="-10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0608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A69246" w14:textId="68FA1D3D" w:rsidR="00E0608E" w:rsidRPr="00E0608E" w:rsidRDefault="00253C17" w:rsidP="00E0608E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5,241,716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467594" w14:textId="77777777" w:rsidR="00E0608E" w:rsidRPr="00E0608E" w:rsidRDefault="00E0608E" w:rsidP="00E0608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1962B0" w14:textId="4B909B5D" w:rsidR="00E0608E" w:rsidRPr="00E0608E" w:rsidRDefault="009935A8" w:rsidP="008B0FDF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E0608E"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693</w:t>
            </w:r>
            <w:r w:rsidR="00E0608E"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745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01EBF56C" w14:textId="77777777" w:rsidR="00E0608E" w:rsidRPr="00E0608E" w:rsidRDefault="00E0608E" w:rsidP="00E0608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2F0E6" w14:textId="18D0E749" w:rsidR="00E0608E" w:rsidRPr="00E0608E" w:rsidRDefault="00253C17" w:rsidP="00E0608E">
            <w:pPr>
              <w:tabs>
                <w:tab w:val="decimal" w:pos="87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(372,732)</w:t>
            </w:r>
          </w:p>
        </w:tc>
        <w:tc>
          <w:tcPr>
            <w:tcW w:w="236" w:type="dxa"/>
            <w:vAlign w:val="bottom"/>
          </w:tcPr>
          <w:p w14:paraId="41507808" w14:textId="77777777" w:rsidR="00E0608E" w:rsidRPr="00E0608E" w:rsidRDefault="00E0608E" w:rsidP="00E0608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99888" w14:textId="2CC7E01B" w:rsidR="00E0608E" w:rsidRPr="00E0608E" w:rsidRDefault="00E0608E" w:rsidP="00E0608E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569</w:t>
            </w:r>
            <w:r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935A8" w:rsidRPr="009935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442</w:t>
            </w:r>
            <w:r w:rsidRPr="00E060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537654F4" w14:textId="628B6804" w:rsidR="00824521" w:rsidRDefault="00824521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</w:p>
    <w:p w14:paraId="727B6837" w14:textId="6A739588" w:rsidR="00313499" w:rsidRPr="00E0608E" w:rsidRDefault="00313499" w:rsidP="008D68EF">
      <w:pPr>
        <w:pStyle w:val="block"/>
        <w:tabs>
          <w:tab w:val="left" w:pos="6984"/>
        </w:tabs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E0608E">
        <w:rPr>
          <w:rFonts w:asciiTheme="majorBidi" w:hAnsiTheme="majorBidi" w:cstheme="majorBidi"/>
          <w:sz w:val="30"/>
          <w:szCs w:val="30"/>
        </w:rPr>
        <w:t>(</w:t>
      </w:r>
      <w:r w:rsidR="00E0608E" w:rsidRPr="00E0608E">
        <w:rPr>
          <w:rFonts w:asciiTheme="majorBidi" w:hAnsiTheme="majorBidi" w:cstheme="majorBidi" w:hint="cs"/>
          <w:sz w:val="30"/>
          <w:szCs w:val="30"/>
          <w:cs/>
          <w:lang w:val="en-US"/>
        </w:rPr>
        <w:t>ข</w:t>
      </w:r>
      <w:r w:rsidRPr="00E0608E">
        <w:rPr>
          <w:rFonts w:asciiTheme="majorBidi" w:hAnsiTheme="majorBidi" w:cstheme="majorBidi"/>
          <w:sz w:val="30"/>
          <w:szCs w:val="30"/>
        </w:rPr>
        <w:t>.</w:t>
      </w:r>
      <w:r w:rsidR="009935A8" w:rsidRPr="009935A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0608E">
        <w:rPr>
          <w:rFonts w:asciiTheme="majorBidi" w:hAnsiTheme="majorBidi" w:cstheme="majorBidi"/>
          <w:sz w:val="30"/>
          <w:szCs w:val="30"/>
        </w:rPr>
        <w:t>.</w:t>
      </w:r>
      <w:r w:rsidR="009935A8" w:rsidRPr="009935A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E0608E">
        <w:rPr>
          <w:rFonts w:asciiTheme="majorBidi" w:hAnsiTheme="majorBidi" w:cstheme="majorBidi"/>
          <w:sz w:val="30"/>
          <w:szCs w:val="30"/>
        </w:rPr>
        <w:t>)</w:t>
      </w:r>
      <w:r w:rsidR="001A756D" w:rsidRPr="00E0608E">
        <w:rPr>
          <w:rFonts w:asciiTheme="majorBidi" w:hAnsiTheme="majorBidi" w:cstheme="majorBidi"/>
          <w:sz w:val="30"/>
          <w:szCs w:val="30"/>
        </w:rPr>
        <w:t xml:space="preserve"> </w:t>
      </w:r>
      <w:r w:rsidRPr="00E0608E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8D68EF">
        <w:rPr>
          <w:rFonts w:asciiTheme="majorBidi" w:hAnsiTheme="majorBidi" w:cstheme="majorBidi"/>
          <w:sz w:val="30"/>
          <w:szCs w:val="30"/>
          <w:cs/>
        </w:rPr>
        <w:tab/>
      </w:r>
    </w:p>
    <w:p w14:paraId="0359F57A" w14:textId="3EAD4395" w:rsidR="00313499" w:rsidRDefault="00313499" w:rsidP="00313499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0"/>
          <w:szCs w:val="20"/>
          <w:highlight w:val="yellow"/>
        </w:rPr>
      </w:pPr>
    </w:p>
    <w:p w14:paraId="18068E56" w14:textId="2815E15E" w:rsidR="00824521" w:rsidRPr="00824521" w:rsidRDefault="00824521" w:rsidP="00824521">
      <w:pPr>
        <w:tabs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2C59E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2C59EB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2C59EB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Pr="002C59EB">
        <w:rPr>
          <w:rFonts w:asciiTheme="majorBidi" w:eastAsia="Calibri" w:hAnsiTheme="majorBidi" w:cstheme="majorBidi"/>
          <w:sz w:val="30"/>
          <w:szCs w:val="30"/>
          <w:cs/>
        </w:rPr>
        <w:t>ตราสารหนี้และ</w:t>
      </w:r>
      <w:r w:rsidRPr="002C59EB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Pr="002C59EB">
        <w:rPr>
          <w:rFonts w:asciiTheme="majorBidi" w:hAnsiTheme="majorBidi" w:cstheme="majorBidi" w:hint="cs"/>
          <w:sz w:val="30"/>
          <w:szCs w:val="30"/>
          <w:cs/>
        </w:rPr>
        <w:t>ส่วน</w:t>
      </w:r>
      <w:r w:rsidRPr="005F0FA7">
        <w:rPr>
          <w:rFonts w:asciiTheme="majorBidi" w:hAnsiTheme="majorBidi" w:cstheme="majorBidi" w:hint="cs"/>
          <w:spacing w:val="4"/>
          <w:sz w:val="30"/>
          <w:szCs w:val="30"/>
          <w:cs/>
        </w:rPr>
        <w:t>ใหญ่</w:t>
      </w:r>
      <w:r w:rsidRPr="005F0FA7">
        <w:rPr>
          <w:rFonts w:asciiTheme="majorBidi" w:hAnsiTheme="majorBidi" w:cstheme="majorBidi"/>
          <w:spacing w:val="4"/>
          <w:sz w:val="30"/>
          <w:szCs w:val="30"/>
          <w:cs/>
        </w:rPr>
        <w:t>มีอัตราดอกเบี้ยคงที่</w:t>
      </w:r>
      <w:r w:rsidRPr="005F0FA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5F0FA7">
        <w:rPr>
          <w:rFonts w:asciiTheme="majorBidi" w:eastAsia="Calibri" w:hAnsiTheme="majorBidi" w:cstheme="majorBidi"/>
          <w:spacing w:val="4"/>
          <w:sz w:val="30"/>
          <w:szCs w:val="30"/>
          <w:cs/>
        </w:rPr>
        <w:t>กลุ่มบริษัท</w:t>
      </w:r>
      <w:r w:rsidRPr="005F0FA7">
        <w:rPr>
          <w:rFonts w:asciiTheme="majorBidi" w:hAnsiTheme="majorBidi" w:cstheme="majorBidi"/>
          <w:spacing w:val="4"/>
          <w:sz w:val="30"/>
          <w:szCs w:val="30"/>
          <w:cs/>
        </w:rPr>
        <w:t>มีฐานะเปิดต่อความเสี่ยงด้านอัตราดอกเบี้ยโดยหลักมาจาก</w:t>
      </w:r>
      <w:r w:rsidRPr="005F0FA7">
        <w:rPr>
          <w:rFonts w:asciiTheme="majorBidi" w:eastAsia="Calibri" w:hAnsiTheme="majorBidi" w:cstheme="majorBidi" w:hint="cs"/>
          <w:spacing w:val="4"/>
          <w:sz w:val="30"/>
          <w:szCs w:val="30"/>
          <w:cs/>
        </w:rPr>
        <w:t>เงิน</w:t>
      </w:r>
      <w:r w:rsidRPr="005F0FA7">
        <w:rPr>
          <w:rFonts w:asciiTheme="majorBidi" w:eastAsia="Calibri" w:hAnsiTheme="majorBidi" w:cstheme="majorBidi"/>
          <w:spacing w:val="4"/>
          <w:sz w:val="30"/>
          <w:szCs w:val="30"/>
          <w:cs/>
        </w:rPr>
        <w:t>กู้ยืม</w:t>
      </w:r>
      <w:r w:rsidRPr="002C59EB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Pr="002C59EB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C59EB">
        <w:rPr>
          <w:rFonts w:asciiTheme="majorBidi" w:hAnsiTheme="majorBidi" w:cstheme="majorBidi"/>
          <w:sz w:val="30"/>
          <w:szCs w:val="30"/>
          <w:cs/>
        </w:rPr>
        <w:t>)</w:t>
      </w:r>
      <w:r w:rsidRPr="002C59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59EB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2C59EB">
        <w:rPr>
          <w:rFonts w:asciiTheme="majorBidi" w:hAnsiTheme="majorBidi" w:cstheme="majorBidi"/>
          <w:sz w:val="30"/>
          <w:szCs w:val="30"/>
          <w:cs/>
        </w:rPr>
        <w:t>ได้ลดความเสี่ยง</w:t>
      </w:r>
      <w:r w:rsidRPr="002C59EB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2C59EB">
        <w:rPr>
          <w:rFonts w:asciiTheme="majorBidi" w:hAnsiTheme="majorBidi" w:cstheme="majorBidi"/>
          <w:sz w:val="30"/>
          <w:szCs w:val="30"/>
          <w:cs/>
        </w:rPr>
        <w:t>ด้วยการทำให้มั่นใจว่า</w:t>
      </w:r>
      <w:r w:rsidRPr="002C59EB">
        <w:rPr>
          <w:rFonts w:asciiTheme="majorBidi" w:eastAsia="Calibri" w:hAnsiTheme="majorBidi" w:cstheme="majorBidi"/>
          <w:sz w:val="30"/>
          <w:szCs w:val="30"/>
          <w:cs/>
        </w:rPr>
        <w:t>ตราสารหนี้และ</w:t>
      </w:r>
      <w:r w:rsidRPr="002C59EB">
        <w:rPr>
          <w:rFonts w:asciiTheme="majorBidi" w:hAnsiTheme="majorBidi" w:cstheme="majorBidi"/>
          <w:sz w:val="30"/>
          <w:szCs w:val="30"/>
          <w:cs/>
        </w:rPr>
        <w:t>เงินกู้ยืมส่วนใหญ่มีอัตราดอกเบี้ยคงท</w:t>
      </w:r>
      <w:r w:rsidRPr="002C59EB">
        <w:rPr>
          <w:rFonts w:asciiTheme="majorBidi" w:hAnsiTheme="majorBidi" w:cstheme="majorBidi" w:hint="cs"/>
          <w:sz w:val="30"/>
          <w:szCs w:val="30"/>
          <w:cs/>
        </w:rPr>
        <w:t>ี่</w:t>
      </w:r>
      <w:r>
        <w:rPr>
          <w:rFonts w:asciiTheme="majorBidi" w:hAnsiTheme="majorBidi"/>
          <w:sz w:val="20"/>
          <w:szCs w:val="20"/>
        </w:rPr>
        <w:br w:type="page"/>
      </w:r>
    </w:p>
    <w:p w14:paraId="03A3CBA4" w14:textId="3E4CCA78" w:rsidR="00605D3E" w:rsidRPr="00686C1E" w:rsidRDefault="00605D3E" w:rsidP="007E68D9">
      <w:pPr>
        <w:pStyle w:val="Caption"/>
        <w:ind w:hanging="900"/>
        <w:rPr>
          <w:rFonts w:asciiTheme="majorBidi" w:hAnsiTheme="majorBidi"/>
        </w:rPr>
      </w:pPr>
      <w:r w:rsidRPr="00686C1E">
        <w:rPr>
          <w:rFonts w:asciiTheme="majorBidi" w:hAnsiTheme="majorBidi"/>
          <w:cs/>
        </w:rPr>
        <w:lastRenderedPageBreak/>
        <w:t>การบริหารจัดการทุน</w:t>
      </w:r>
    </w:p>
    <w:p w14:paraId="23003A0F" w14:textId="77777777" w:rsidR="00CC5C8B" w:rsidRPr="00533DFC" w:rsidRDefault="00CC5C8B" w:rsidP="00CC5C8B">
      <w:pPr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</w:p>
    <w:p w14:paraId="1408CC53" w14:textId="59EAA222" w:rsidR="0049618D" w:rsidRPr="00F93381" w:rsidRDefault="008F763F" w:rsidP="00F933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3381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5AB3A94" w14:textId="03F829E3" w:rsidR="00F93381" w:rsidRDefault="00F93381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  <w:lang w:val="en-US"/>
        </w:rPr>
      </w:pPr>
    </w:p>
    <w:p w14:paraId="365EFE7D" w14:textId="48FBEC44" w:rsidR="007E3725" w:rsidRPr="00F93381" w:rsidRDefault="00734223" w:rsidP="007E68D9">
      <w:pPr>
        <w:pStyle w:val="Caption"/>
        <w:ind w:hanging="900"/>
        <w:rPr>
          <w:rFonts w:asciiTheme="majorBidi" w:hAnsiTheme="majorBidi" w:cstheme="majorBidi"/>
        </w:rPr>
      </w:pPr>
      <w:r w:rsidRPr="00F93381">
        <w:rPr>
          <w:rFonts w:asciiTheme="majorBidi" w:hAnsiTheme="majorBidi" w:cstheme="majorBidi"/>
          <w:cs/>
        </w:rPr>
        <w:t>ภาระผูกพันกับบุคคลหรือกิจการที่ไม่เกี่ยวข้องกัน</w:t>
      </w:r>
    </w:p>
    <w:p w14:paraId="7555DF24" w14:textId="77777777" w:rsidR="007E3725" w:rsidRPr="00F93381" w:rsidRDefault="007E3725" w:rsidP="002F0F40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092"/>
        <w:gridCol w:w="1306"/>
        <w:gridCol w:w="265"/>
        <w:gridCol w:w="1344"/>
        <w:gridCol w:w="265"/>
        <w:gridCol w:w="1296"/>
        <w:gridCol w:w="262"/>
        <w:gridCol w:w="1348"/>
      </w:tblGrid>
      <w:tr w:rsidR="00734223" w:rsidRPr="00F93381" w14:paraId="79FF90AF" w14:textId="77777777" w:rsidTr="00AE020F">
        <w:trPr>
          <w:tblHeader/>
        </w:trPr>
        <w:tc>
          <w:tcPr>
            <w:tcW w:w="3092" w:type="dxa"/>
          </w:tcPr>
          <w:p w14:paraId="7A5E7132" w14:textId="77777777" w:rsidR="00734223" w:rsidRPr="00F93381" w:rsidRDefault="00734223" w:rsidP="00B8146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5" w:type="dxa"/>
            <w:gridSpan w:val="3"/>
          </w:tcPr>
          <w:p w14:paraId="14297497" w14:textId="77777777" w:rsidR="00734223" w:rsidRPr="00F93381" w:rsidRDefault="00734223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33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156A8E37" w14:textId="77777777" w:rsidR="00734223" w:rsidRPr="00F93381" w:rsidRDefault="00734223" w:rsidP="00B8146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6" w:type="dxa"/>
            <w:gridSpan w:val="3"/>
          </w:tcPr>
          <w:p w14:paraId="33DE80CA" w14:textId="77777777" w:rsidR="00734223" w:rsidRPr="00F93381" w:rsidRDefault="00734223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33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827" w:rsidRPr="00F93381" w14:paraId="4D1AF747" w14:textId="77777777" w:rsidTr="00102D34">
        <w:trPr>
          <w:tblHeader/>
        </w:trPr>
        <w:tc>
          <w:tcPr>
            <w:tcW w:w="3092" w:type="dxa"/>
          </w:tcPr>
          <w:p w14:paraId="5C5E7877" w14:textId="77777777" w:rsidR="00781174" w:rsidRPr="00F93381" w:rsidRDefault="00781174" w:rsidP="007811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2F4066D7" w14:textId="2768BBE6" w:rsidR="00781174" w:rsidRPr="00F93381" w:rsidRDefault="009935A8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5" w:type="dxa"/>
          </w:tcPr>
          <w:p w14:paraId="54B61860" w14:textId="77777777" w:rsidR="00781174" w:rsidRPr="00F93381" w:rsidRDefault="00781174" w:rsidP="007811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8D205A5" w14:textId="49B33354" w:rsidR="00781174" w:rsidRPr="00F93381" w:rsidRDefault="009935A8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5" w:type="dxa"/>
          </w:tcPr>
          <w:p w14:paraId="5C2F84EC" w14:textId="77777777" w:rsidR="00781174" w:rsidRPr="00F93381" w:rsidRDefault="00781174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0B46D9" w14:textId="7215A6EF" w:rsidR="00781174" w:rsidRPr="00F93381" w:rsidRDefault="009935A8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2" w:type="dxa"/>
          </w:tcPr>
          <w:p w14:paraId="19A9C901" w14:textId="77777777" w:rsidR="00781174" w:rsidRPr="00F93381" w:rsidRDefault="00781174" w:rsidP="007811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190DA7F" w14:textId="219135FC" w:rsidR="00781174" w:rsidRPr="00F93381" w:rsidRDefault="009935A8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220B62" w:rsidRPr="00F93381" w14:paraId="3F31F1D3" w14:textId="77777777" w:rsidTr="00AE020F">
        <w:trPr>
          <w:tblHeader/>
        </w:trPr>
        <w:tc>
          <w:tcPr>
            <w:tcW w:w="3092" w:type="dxa"/>
          </w:tcPr>
          <w:p w14:paraId="1E8D4107" w14:textId="77777777" w:rsidR="00220B62" w:rsidRPr="00F93381" w:rsidRDefault="00220B62" w:rsidP="00220B6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6" w:type="dxa"/>
            <w:gridSpan w:val="7"/>
          </w:tcPr>
          <w:p w14:paraId="2C04620A" w14:textId="77777777" w:rsidR="00220B62" w:rsidRPr="00F93381" w:rsidRDefault="00220B62" w:rsidP="00220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338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33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9338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75827" w:rsidRPr="00F93381" w14:paraId="1A363C75" w14:textId="77777777" w:rsidTr="00102D34">
        <w:tc>
          <w:tcPr>
            <w:tcW w:w="3092" w:type="dxa"/>
          </w:tcPr>
          <w:p w14:paraId="7A16FD79" w14:textId="77777777" w:rsidR="00220B62" w:rsidRPr="00F93381" w:rsidRDefault="00220B62" w:rsidP="00220B62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33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06" w:type="dxa"/>
          </w:tcPr>
          <w:p w14:paraId="5F06F248" w14:textId="77777777" w:rsidR="00220B62" w:rsidRPr="00F93381" w:rsidRDefault="00220B62" w:rsidP="00220B6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2889A094" w14:textId="77777777" w:rsidR="00220B62" w:rsidRPr="00F93381" w:rsidRDefault="00220B62" w:rsidP="00220B6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2E2213C" w14:textId="77777777" w:rsidR="00220B62" w:rsidRPr="00F93381" w:rsidRDefault="00220B62" w:rsidP="00220B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821E1F8" w14:textId="77777777" w:rsidR="00220B62" w:rsidRPr="00F93381" w:rsidRDefault="00220B62" w:rsidP="00220B6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6E6EBDE" w14:textId="77777777" w:rsidR="00220B62" w:rsidRPr="00F93381" w:rsidRDefault="00220B62" w:rsidP="00220B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3F37865" w14:textId="77777777" w:rsidR="00220B62" w:rsidRPr="00F93381" w:rsidRDefault="00220B62" w:rsidP="00220B6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E5E7EE0" w14:textId="77777777" w:rsidR="00220B62" w:rsidRPr="00F93381" w:rsidRDefault="00220B62" w:rsidP="00220B6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3381" w:rsidRPr="00F93381" w14:paraId="1C1B949F" w14:textId="77777777" w:rsidTr="00102D34">
        <w:tc>
          <w:tcPr>
            <w:tcW w:w="3092" w:type="dxa"/>
          </w:tcPr>
          <w:p w14:paraId="0F52D652" w14:textId="77777777" w:rsidR="00F93381" w:rsidRPr="00F93381" w:rsidRDefault="00F93381" w:rsidP="00F93381">
            <w:pPr>
              <w:spacing w:line="240" w:lineRule="atLeast"/>
              <w:ind w:left="336" w:hanging="33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F9338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13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F4BAF6" w14:textId="5E64337D" w:rsidR="00F93381" w:rsidRPr="00F93381" w:rsidRDefault="009B6991" w:rsidP="00F93381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4,281,222</w:t>
            </w:r>
          </w:p>
        </w:tc>
        <w:tc>
          <w:tcPr>
            <w:tcW w:w="265" w:type="dxa"/>
            <w:vAlign w:val="bottom"/>
          </w:tcPr>
          <w:p w14:paraId="02B571E5" w14:textId="77777777" w:rsidR="00F93381" w:rsidRPr="00F93381" w:rsidRDefault="00F93381" w:rsidP="00F9338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05DF21DB" w14:textId="6E8A14C9" w:rsidR="00F93381" w:rsidRPr="00F93381" w:rsidRDefault="009935A8" w:rsidP="00F93381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93381" w:rsidRPr="00F933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261</w:t>
            </w:r>
            <w:r w:rsidR="00F93381" w:rsidRPr="00F933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</w:p>
        </w:tc>
        <w:tc>
          <w:tcPr>
            <w:tcW w:w="265" w:type="dxa"/>
            <w:vAlign w:val="bottom"/>
          </w:tcPr>
          <w:p w14:paraId="5C2282DC" w14:textId="77777777" w:rsidR="00F93381" w:rsidRPr="00F93381" w:rsidRDefault="00F93381" w:rsidP="00F9338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031A83" w14:textId="439434C0" w:rsidR="00F93381" w:rsidRPr="00F93381" w:rsidRDefault="00B613D0" w:rsidP="00243D3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1,072,564</w:t>
            </w:r>
          </w:p>
        </w:tc>
        <w:tc>
          <w:tcPr>
            <w:tcW w:w="262" w:type="dxa"/>
            <w:vAlign w:val="bottom"/>
          </w:tcPr>
          <w:p w14:paraId="191CF406" w14:textId="77777777" w:rsidR="00F93381" w:rsidRPr="00F93381" w:rsidRDefault="00F93381" w:rsidP="00F9338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14:paraId="06CA5B42" w14:textId="47CA2EB0" w:rsidR="00F93381" w:rsidRPr="00F93381" w:rsidRDefault="009935A8" w:rsidP="00F93381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632</w:t>
            </w:r>
            <w:r w:rsidR="00F93381" w:rsidRPr="00F933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937</w:t>
            </w:r>
          </w:p>
        </w:tc>
      </w:tr>
      <w:tr w:rsidR="00F93381" w:rsidRPr="00F93381" w14:paraId="3C5DCC0F" w14:textId="77777777" w:rsidTr="00102D34">
        <w:tc>
          <w:tcPr>
            <w:tcW w:w="3092" w:type="dxa"/>
          </w:tcPr>
          <w:p w14:paraId="69216097" w14:textId="77777777" w:rsidR="00F93381" w:rsidRPr="00F93381" w:rsidRDefault="00F93381" w:rsidP="00F93381">
            <w:pPr>
              <w:pStyle w:val="Bo-Blankline"/>
              <w:rPr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40836FF9" w14:textId="77777777" w:rsidR="00F93381" w:rsidRPr="00F93381" w:rsidRDefault="00F93381" w:rsidP="00F93381">
            <w:pPr>
              <w:pStyle w:val="Bo-Blankline"/>
              <w:rPr>
                <w:cs/>
              </w:rPr>
            </w:pPr>
          </w:p>
        </w:tc>
        <w:tc>
          <w:tcPr>
            <w:tcW w:w="265" w:type="dxa"/>
          </w:tcPr>
          <w:p w14:paraId="0D6B8B9C" w14:textId="77777777" w:rsidR="00F93381" w:rsidRPr="00F93381" w:rsidRDefault="00F93381" w:rsidP="00F93381">
            <w:pPr>
              <w:pStyle w:val="Bo-Blankline"/>
            </w:pPr>
          </w:p>
        </w:tc>
        <w:tc>
          <w:tcPr>
            <w:tcW w:w="1344" w:type="dxa"/>
          </w:tcPr>
          <w:p w14:paraId="71D7A594" w14:textId="77777777" w:rsidR="00F93381" w:rsidRPr="00F93381" w:rsidRDefault="00F93381" w:rsidP="00F93381">
            <w:pPr>
              <w:pStyle w:val="Bo-Blankline"/>
              <w:rPr>
                <w:cs/>
              </w:rPr>
            </w:pPr>
          </w:p>
        </w:tc>
        <w:tc>
          <w:tcPr>
            <w:tcW w:w="265" w:type="dxa"/>
          </w:tcPr>
          <w:p w14:paraId="78F80AA9" w14:textId="77777777" w:rsidR="00F93381" w:rsidRPr="00F93381" w:rsidRDefault="00F93381" w:rsidP="00F93381">
            <w:pPr>
              <w:pStyle w:val="Bo-Blankline"/>
            </w:pPr>
          </w:p>
        </w:tc>
        <w:tc>
          <w:tcPr>
            <w:tcW w:w="1296" w:type="dxa"/>
            <w:shd w:val="clear" w:color="auto" w:fill="auto"/>
          </w:tcPr>
          <w:p w14:paraId="5EBDE4D0" w14:textId="77777777" w:rsidR="00F93381" w:rsidRPr="00F93381" w:rsidRDefault="00F93381" w:rsidP="00F93381">
            <w:pPr>
              <w:pStyle w:val="Bo-Blankline"/>
            </w:pPr>
          </w:p>
        </w:tc>
        <w:tc>
          <w:tcPr>
            <w:tcW w:w="262" w:type="dxa"/>
          </w:tcPr>
          <w:p w14:paraId="35FFDD4C" w14:textId="77777777" w:rsidR="00F93381" w:rsidRPr="00F93381" w:rsidRDefault="00F93381" w:rsidP="00F93381">
            <w:pPr>
              <w:pStyle w:val="Bo-Blankline"/>
            </w:pPr>
          </w:p>
        </w:tc>
        <w:tc>
          <w:tcPr>
            <w:tcW w:w="1348" w:type="dxa"/>
          </w:tcPr>
          <w:p w14:paraId="33D98F5E" w14:textId="77777777" w:rsidR="00F93381" w:rsidRPr="00F93381" w:rsidRDefault="00F93381" w:rsidP="00F93381">
            <w:pPr>
              <w:pStyle w:val="Bo-Blankline"/>
            </w:pPr>
          </w:p>
        </w:tc>
      </w:tr>
      <w:tr w:rsidR="00F93381" w:rsidRPr="00F93381" w14:paraId="2EA1B1DE" w14:textId="77777777" w:rsidTr="00102D34">
        <w:tc>
          <w:tcPr>
            <w:tcW w:w="3092" w:type="dxa"/>
            <w:shd w:val="clear" w:color="auto" w:fill="auto"/>
          </w:tcPr>
          <w:p w14:paraId="54F344C5" w14:textId="62D7245B" w:rsidR="00F93381" w:rsidRPr="00F93381" w:rsidRDefault="00F93381" w:rsidP="00F93381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3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3A22025" w14:textId="77777777" w:rsidR="00F93381" w:rsidRPr="00F93381" w:rsidRDefault="00F93381" w:rsidP="00F9338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DB7F878" w14:textId="77777777" w:rsidR="00F93381" w:rsidRPr="00F93381" w:rsidRDefault="00F93381" w:rsidP="00F9338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5C3E2F2" w14:textId="77777777" w:rsidR="00F93381" w:rsidRPr="00F93381" w:rsidRDefault="00F93381" w:rsidP="00F9338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6E61F1A" w14:textId="77777777" w:rsidR="00F93381" w:rsidRPr="00F93381" w:rsidRDefault="00F93381" w:rsidP="00F9338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440356" w14:textId="77777777" w:rsidR="00F93381" w:rsidRPr="00F93381" w:rsidRDefault="00F93381" w:rsidP="00F9338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D40BA62" w14:textId="77777777" w:rsidR="00F93381" w:rsidRPr="00F93381" w:rsidRDefault="00F93381" w:rsidP="00F9338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73B07A8" w14:textId="77777777" w:rsidR="00F93381" w:rsidRPr="00F93381" w:rsidRDefault="00F93381" w:rsidP="00F9338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3381" w:rsidRPr="00F93381" w14:paraId="78A53C2F" w14:textId="77777777" w:rsidTr="00102D34">
        <w:tc>
          <w:tcPr>
            <w:tcW w:w="3092" w:type="dxa"/>
            <w:shd w:val="clear" w:color="auto" w:fill="auto"/>
          </w:tcPr>
          <w:p w14:paraId="16BBFF70" w14:textId="52A88A8E" w:rsidR="00F93381" w:rsidRPr="00F93381" w:rsidRDefault="00F93381" w:rsidP="00F93381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3381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5432D53" w14:textId="63857306" w:rsidR="00F93381" w:rsidRPr="00F93381" w:rsidRDefault="00B613D0" w:rsidP="00F93381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D2EA77D" w14:textId="77777777" w:rsidR="00F93381" w:rsidRPr="00F93381" w:rsidRDefault="00F93381" w:rsidP="00F93381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1DC3430" w14:textId="71816725" w:rsidR="00F93381" w:rsidRPr="00F93381" w:rsidRDefault="009935A8" w:rsidP="00F93381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93381" w:rsidRPr="00F933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7CADDBE" w14:textId="77777777" w:rsidR="00F93381" w:rsidRPr="00F93381" w:rsidRDefault="00F93381" w:rsidP="00F93381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A9A6B9" w14:textId="5C228B7D" w:rsidR="00F93381" w:rsidRPr="00F93381" w:rsidRDefault="00B613D0" w:rsidP="00243D3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36E0C35" w14:textId="77777777" w:rsidR="00F93381" w:rsidRPr="00F93381" w:rsidRDefault="00F93381" w:rsidP="00F93381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FD7109C" w14:textId="5EBE7FD6" w:rsidR="00F93381" w:rsidRPr="00F93381" w:rsidRDefault="009935A8" w:rsidP="00F93381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</w:tr>
      <w:tr w:rsidR="00F93381" w:rsidRPr="00F93381" w14:paraId="683CD875" w14:textId="77777777" w:rsidTr="00102D34">
        <w:tc>
          <w:tcPr>
            <w:tcW w:w="3092" w:type="dxa"/>
            <w:shd w:val="clear" w:color="auto" w:fill="auto"/>
          </w:tcPr>
          <w:p w14:paraId="6728BD7C" w14:textId="77777777" w:rsidR="00F93381" w:rsidRPr="00F93381" w:rsidRDefault="00F93381" w:rsidP="00F93381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3381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0FA33D6" w14:textId="4C66100F" w:rsidR="00F93381" w:rsidRPr="00F93381" w:rsidRDefault="00102D34" w:rsidP="00F93381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924,895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9A360E6" w14:textId="77777777" w:rsidR="00F93381" w:rsidRPr="00F93381" w:rsidRDefault="00F93381" w:rsidP="00F9338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BC92E52" w14:textId="4BAE3A73" w:rsidR="00F93381" w:rsidRPr="00F93381" w:rsidRDefault="009935A8" w:rsidP="00F93381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  <w:r w:rsidR="00F93381" w:rsidRPr="00F933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002E6AB" w14:textId="77777777" w:rsidR="00F93381" w:rsidRPr="00F93381" w:rsidRDefault="00F93381" w:rsidP="00F9338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57F0A9" w14:textId="558C8F9B" w:rsidR="00F93381" w:rsidRPr="00F93381" w:rsidRDefault="00102D34" w:rsidP="00F93381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867,766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AB84242" w14:textId="77777777" w:rsidR="00F93381" w:rsidRPr="00F93381" w:rsidRDefault="00F93381" w:rsidP="00F9338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9D2D4DC" w14:textId="2E351736" w:rsidR="00F93381" w:rsidRPr="00F93381" w:rsidRDefault="009935A8" w:rsidP="00F93381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  <w:r w:rsidR="00F93381" w:rsidRPr="00F933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728</w:t>
            </w:r>
          </w:p>
        </w:tc>
      </w:tr>
      <w:tr w:rsidR="00F93381" w:rsidRPr="00F93381" w14:paraId="6F691A8F" w14:textId="77777777" w:rsidTr="00102D34">
        <w:tc>
          <w:tcPr>
            <w:tcW w:w="3092" w:type="dxa"/>
            <w:shd w:val="clear" w:color="auto" w:fill="auto"/>
          </w:tcPr>
          <w:p w14:paraId="0148E6DC" w14:textId="77777777" w:rsidR="00F93381" w:rsidRPr="00F93381" w:rsidRDefault="00F93381" w:rsidP="00F93381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38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สัญญาสั่งซื้อวัตถุดิบ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4CD3E0B" w14:textId="28E56E17" w:rsidR="00F93381" w:rsidRPr="00F93381" w:rsidRDefault="00B613D0" w:rsidP="00F93381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349,148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0D207B6" w14:textId="77777777" w:rsidR="00F93381" w:rsidRPr="00F93381" w:rsidRDefault="00F93381" w:rsidP="00F9338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47E9CA6" w14:textId="63656A35" w:rsidR="00F93381" w:rsidRPr="00F93381" w:rsidRDefault="009935A8" w:rsidP="00F93381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  <w:r w:rsidR="00F93381" w:rsidRPr="00F933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84C4361" w14:textId="77777777" w:rsidR="00F93381" w:rsidRPr="00F93381" w:rsidRDefault="00F93381" w:rsidP="00F9338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C1A71E" w14:textId="3375D54B" w:rsidR="00F93381" w:rsidRPr="00F93381" w:rsidRDefault="00B613D0" w:rsidP="00F93381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349,148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03523A8" w14:textId="77777777" w:rsidR="00F93381" w:rsidRPr="00F93381" w:rsidRDefault="00F93381" w:rsidP="00F9338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1A5C451" w14:textId="0B00BC99" w:rsidR="00F93381" w:rsidRPr="00F93381" w:rsidRDefault="009935A8" w:rsidP="00F93381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  <w:r w:rsidR="00F93381" w:rsidRPr="00F933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</w:tr>
      <w:tr w:rsidR="00F93381" w:rsidRPr="00F93381" w14:paraId="18906BC1" w14:textId="77777777" w:rsidTr="00102D34">
        <w:tc>
          <w:tcPr>
            <w:tcW w:w="3092" w:type="dxa"/>
          </w:tcPr>
          <w:p w14:paraId="2E2CD690" w14:textId="77777777" w:rsidR="00F93381" w:rsidRPr="00F93381" w:rsidRDefault="00F93381" w:rsidP="00F93381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338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9301A79" w14:textId="59DA5161" w:rsidR="00F93381" w:rsidRPr="00F93381" w:rsidRDefault="00B613D0" w:rsidP="00F93381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314,543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574445D" w14:textId="77777777" w:rsidR="00F93381" w:rsidRPr="00F93381" w:rsidRDefault="00F93381" w:rsidP="00F9338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86F644D" w14:textId="3EED48A6" w:rsidR="00F93381" w:rsidRPr="00F93381" w:rsidRDefault="009935A8" w:rsidP="00F93381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  <w:r w:rsidR="00F93381" w:rsidRPr="00F933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467A082" w14:textId="77777777" w:rsidR="00F93381" w:rsidRPr="00F93381" w:rsidRDefault="00F93381" w:rsidP="00F9338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858075" w14:textId="3145ACE6" w:rsidR="00F93381" w:rsidRPr="00F93381" w:rsidRDefault="00B613D0" w:rsidP="00F93381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183,294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A9DCB30" w14:textId="77777777" w:rsidR="00F93381" w:rsidRPr="00F93381" w:rsidRDefault="00F93381" w:rsidP="00F9338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288E39A" w14:textId="144EDA74" w:rsidR="00F93381" w:rsidRPr="00F93381" w:rsidRDefault="009935A8" w:rsidP="00F93381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="00F93381" w:rsidRPr="00F933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901</w:t>
            </w:r>
          </w:p>
        </w:tc>
      </w:tr>
      <w:tr w:rsidR="00F93381" w:rsidRPr="00533DFC" w14:paraId="11DCAB58" w14:textId="77777777" w:rsidTr="00102D34">
        <w:tc>
          <w:tcPr>
            <w:tcW w:w="3092" w:type="dxa"/>
            <w:vAlign w:val="bottom"/>
          </w:tcPr>
          <w:p w14:paraId="778298A9" w14:textId="77777777" w:rsidR="00F93381" w:rsidRPr="00F93381" w:rsidRDefault="00F93381" w:rsidP="00F9338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33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278B85" w14:textId="5BAB2349" w:rsidR="00F93381" w:rsidRPr="00F93381" w:rsidDel="003F272D" w:rsidRDefault="00B613D0" w:rsidP="00F93381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102D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589,873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0205E88" w14:textId="77777777" w:rsidR="00F93381" w:rsidRPr="00F93381" w:rsidRDefault="00F93381" w:rsidP="00F9338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772DB" w14:textId="4BF3F2FA" w:rsidR="00F93381" w:rsidRPr="00F93381" w:rsidDel="003F272D" w:rsidRDefault="009935A8" w:rsidP="00F93381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93381" w:rsidRPr="00F933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400</w:t>
            </w:r>
            <w:r w:rsidR="00F93381" w:rsidRPr="00F933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85E012A" w14:textId="77777777" w:rsidR="00F93381" w:rsidRPr="00F93381" w:rsidRDefault="00F93381" w:rsidP="00F9338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5F9EA5" w14:textId="700A3EA9" w:rsidR="00F93381" w:rsidRPr="00F93381" w:rsidRDefault="00B613D0" w:rsidP="00F93381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102D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400,208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455F97B" w14:textId="77777777" w:rsidR="00F93381" w:rsidRPr="00F93381" w:rsidRDefault="00F93381" w:rsidP="00F9338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0BFD9" w14:textId="3EF331E5" w:rsidR="00F93381" w:rsidRPr="00F93381" w:rsidRDefault="009935A8" w:rsidP="00F93381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93381" w:rsidRPr="00F933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</w:t>
            </w:r>
            <w:r w:rsidR="00F93381" w:rsidRPr="00F933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93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202</w:t>
            </w:r>
          </w:p>
        </w:tc>
      </w:tr>
    </w:tbl>
    <w:p w14:paraId="3C57BFBD" w14:textId="77777777" w:rsidR="00F93381" w:rsidRPr="00F93381" w:rsidRDefault="00F93381" w:rsidP="00AE1A21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20"/>
          <w:szCs w:val="20"/>
          <w:highlight w:val="yellow"/>
          <w:lang w:val="en-US"/>
        </w:rPr>
      </w:pPr>
    </w:p>
    <w:p w14:paraId="5FDD1C54" w14:textId="763349EC" w:rsidR="00824521" w:rsidRPr="00824521" w:rsidRDefault="00824521" w:rsidP="00824521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highlight w:val="yellow"/>
          <w:lang w:val="en-US"/>
        </w:rPr>
        <w:br w:type="page"/>
      </w:r>
    </w:p>
    <w:p w14:paraId="7E38FB30" w14:textId="77777777" w:rsidR="00FF2DB6" w:rsidRPr="0085373E" w:rsidRDefault="00FF2DB6" w:rsidP="00C87474">
      <w:pPr>
        <w:pStyle w:val="Caption"/>
        <w:ind w:hanging="900"/>
        <w:rPr>
          <w:rFonts w:asciiTheme="majorBidi" w:hAnsiTheme="majorBidi" w:cstheme="majorBidi"/>
        </w:rPr>
      </w:pPr>
      <w:r w:rsidRPr="0085373E">
        <w:rPr>
          <w:rFonts w:asciiTheme="majorBidi" w:hAnsiTheme="majorBidi" w:cstheme="majorBidi"/>
          <w:cs/>
        </w:rPr>
        <w:lastRenderedPageBreak/>
        <w:t>หนี้สินที่อาจเกิดขึ้น</w:t>
      </w:r>
    </w:p>
    <w:p w14:paraId="6B096642" w14:textId="77777777" w:rsidR="002925ED" w:rsidRPr="0085373E" w:rsidRDefault="002925ED">
      <w:pPr>
        <w:pStyle w:val="Bo-Blankline"/>
      </w:pPr>
    </w:p>
    <w:p w14:paraId="5F6A5156" w14:textId="586220AD" w:rsidR="00036AA9" w:rsidRPr="005158FF" w:rsidRDefault="00036AA9" w:rsidP="005158FF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158FF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9935A8" w:rsidRPr="005158FF">
        <w:rPr>
          <w:rFonts w:asciiTheme="majorBidi" w:hAnsiTheme="majorBidi" w:cstheme="majorBidi" w:hint="cs"/>
          <w:sz w:val="30"/>
          <w:szCs w:val="30"/>
          <w:lang w:val="en-US"/>
        </w:rPr>
        <w:t>31</w:t>
      </w:r>
      <w:r w:rsidRPr="005158FF">
        <w:rPr>
          <w:rFonts w:asciiTheme="majorBidi" w:hAnsiTheme="majorBidi" w:cstheme="majorBidi" w:hint="cs"/>
          <w:sz w:val="30"/>
          <w:szCs w:val="30"/>
          <w:lang w:val="en-US"/>
        </w:rPr>
        <w:t xml:space="preserve"> </w:t>
      </w:r>
      <w:r w:rsidRPr="005158F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="009935A8" w:rsidRPr="005158FF">
        <w:rPr>
          <w:rFonts w:asciiTheme="majorBidi" w:hAnsiTheme="majorBidi" w:cstheme="majorBidi" w:hint="cs"/>
          <w:sz w:val="30"/>
          <w:szCs w:val="30"/>
          <w:lang w:val="en-US"/>
        </w:rPr>
        <w:t>256</w:t>
      </w:r>
      <w:r w:rsidR="009935A8" w:rsidRPr="005158F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158FF">
        <w:rPr>
          <w:rFonts w:asciiTheme="majorBidi" w:hAnsiTheme="majorBidi" w:cstheme="majorBidi" w:hint="cs"/>
          <w:sz w:val="30"/>
          <w:szCs w:val="30"/>
          <w:lang w:val="en-US"/>
        </w:rPr>
        <w:t xml:space="preserve"> </w:t>
      </w:r>
      <w:r w:rsidRPr="005158FF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0CBF31BA" w14:textId="228E0406" w:rsidR="00036AA9" w:rsidRPr="009935A8" w:rsidRDefault="00036AA9" w:rsidP="005158FF">
      <w:pPr>
        <w:pStyle w:val="Bo-Blankline"/>
        <w:rPr>
          <w:highlight w:val="yellow"/>
          <w:lang w:val="en-US"/>
        </w:rPr>
      </w:pPr>
    </w:p>
    <w:p w14:paraId="4B2641D0" w14:textId="77777777" w:rsidR="005F5FDA" w:rsidRPr="005A6990" w:rsidRDefault="005F5FDA" w:rsidP="005158FF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คดีสืบเนื่องจากวันที่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</w:t>
      </w:r>
      <w:r w:rsidRPr="005A699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ทั้ง</w:t>
      </w:r>
      <w:r w:rsidRPr="005A6990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บริษัททำเหมืองทำให้ภาพแกะสลักในถ้ำโพธิสัตว์เสียหาย ต่อมา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</w:t>
      </w:r>
      <w:r w:rsidRPr="005A6990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รัฐมนตรีว่าการกระทรวงอุตสาหกรรม ที่ </w:t>
      </w:r>
      <w:r w:rsidRPr="005A6990">
        <w:rPr>
          <w:rFonts w:asciiTheme="majorBidi" w:hAnsiTheme="majorBidi" w:cstheme="majorBidi"/>
          <w:spacing w:val="14"/>
          <w:sz w:val="30"/>
          <w:szCs w:val="30"/>
          <w:lang w:val="en-US"/>
        </w:rPr>
        <w:t>1</w:t>
      </w:r>
      <w:r w:rsidRPr="005A6990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Pr="005A6990">
        <w:rPr>
          <w:rFonts w:asciiTheme="majorBidi" w:hAnsiTheme="majorBidi" w:cstheme="majorBidi"/>
          <w:spacing w:val="14"/>
          <w:sz w:val="30"/>
          <w:szCs w:val="30"/>
          <w:lang w:val="en-US"/>
        </w:rPr>
        <w:t>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กรมทรัพยากรธรณี 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2497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15B7A45A" w14:textId="77777777" w:rsidR="005F5FDA" w:rsidRPr="005A6990" w:rsidRDefault="005F5FDA" w:rsidP="005158FF">
      <w:pPr>
        <w:pStyle w:val="Bo-Blankline"/>
        <w:rPr>
          <w:rFonts w:asciiTheme="majorBidi" w:hAnsiTheme="majorBidi" w:cstheme="majorBidi"/>
          <w:lang w:val="en-US"/>
        </w:rPr>
      </w:pPr>
    </w:p>
    <w:p w14:paraId="4128D7BA" w14:textId="77777777" w:rsidR="005F5FDA" w:rsidRPr="005A6990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5A6990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Pr="005A6990">
        <w:rPr>
          <w:rFonts w:asciiTheme="majorBidi" w:hAnsiTheme="majorBidi" w:cstheme="majorBidi"/>
          <w:spacing w:val="8"/>
          <w:sz w:val="30"/>
          <w:szCs w:val="30"/>
          <w:lang w:val="en-US"/>
        </w:rPr>
        <w:t>2507</w:t>
      </w:r>
      <w:r w:rsidRPr="005A6990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5A6990">
        <w:rPr>
          <w:rFonts w:asciiTheme="majorBidi" w:hAnsiTheme="majorBidi" w:cstheme="majorBidi"/>
          <w:spacing w:val="8"/>
          <w:sz w:val="30"/>
          <w:szCs w:val="30"/>
          <w:lang w:val="en-US"/>
        </w:rPr>
        <w:t>2508</w:t>
      </w:r>
      <w:r w:rsidRPr="005A6990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5A6990">
        <w:rPr>
          <w:rFonts w:asciiTheme="majorBidi" w:hAnsiTheme="majorBidi" w:cstheme="majorBidi"/>
          <w:spacing w:val="8"/>
          <w:sz w:val="30"/>
          <w:szCs w:val="30"/>
          <w:lang w:val="en-US"/>
        </w:rPr>
        <w:t>2534</w:t>
      </w:r>
      <w:r w:rsidRPr="005A6990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5A6990">
        <w:rPr>
          <w:rFonts w:asciiTheme="majorBidi" w:hAnsiTheme="majorBidi" w:cstheme="majorBidi"/>
          <w:spacing w:val="8"/>
          <w:sz w:val="30"/>
          <w:szCs w:val="30"/>
          <w:lang w:val="en-US"/>
        </w:rPr>
        <w:t>2535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300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400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56E8DBE7" w14:textId="77777777" w:rsidR="005F5FDA" w:rsidRPr="005A6990" w:rsidRDefault="005F5FDA" w:rsidP="005158FF">
      <w:pPr>
        <w:pStyle w:val="Bo-Blankline"/>
        <w:rPr>
          <w:rFonts w:asciiTheme="majorBidi" w:hAnsiTheme="majorBidi" w:cstheme="majorBidi"/>
          <w:lang w:val="en-US"/>
        </w:rPr>
      </w:pPr>
    </w:p>
    <w:p w14:paraId="3E4904E2" w14:textId="77777777" w:rsidR="005F5FDA" w:rsidRPr="005A6990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และเงื่อนไขแนบท้ายประทานบัตร ผู้ถูกฟ้องคดีที่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ปัจจุบันผู้ถูกฟ้องคดีที่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151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5A699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Pr="005A6990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5A699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Pr="005A6990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Pr="005A6990">
        <w:rPr>
          <w:rFonts w:asciiTheme="majorBidi" w:hAnsiTheme="majorBidi" w:cstheme="majorBidi"/>
          <w:spacing w:val="4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2504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5A6990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Pr="005A6990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5A6990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Pr="005A6990">
        <w:rPr>
          <w:rFonts w:asciiTheme="majorBidi" w:hAnsiTheme="majorBidi" w:cstheme="majorBidi"/>
          <w:spacing w:val="-2"/>
          <w:sz w:val="30"/>
          <w:szCs w:val="30"/>
          <w:lang w:val="en-US"/>
        </w:rPr>
        <w:t>2508</w:t>
      </w:r>
      <w:r w:rsidRPr="005A6990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124D3562" w14:textId="77777777" w:rsidR="005F5FDA" w:rsidRPr="005A6990" w:rsidRDefault="005F5FDA" w:rsidP="005158FF">
      <w:pPr>
        <w:pStyle w:val="Bo-Blankline"/>
        <w:rPr>
          <w:rFonts w:asciiTheme="majorBidi" w:hAnsiTheme="majorBidi" w:cstheme="majorBidi"/>
          <w:lang w:val="en-US"/>
        </w:rPr>
      </w:pPr>
    </w:p>
    <w:p w14:paraId="3705BDEE" w14:textId="77777777" w:rsidR="005F5FDA" w:rsidRPr="005A6990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699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Pr="005A6990">
        <w:rPr>
          <w:rFonts w:asciiTheme="majorBidi" w:hAnsiTheme="majorBidi" w:cstheme="majorBidi"/>
          <w:spacing w:val="4"/>
          <w:sz w:val="30"/>
          <w:szCs w:val="30"/>
          <w:lang w:val="en-US"/>
        </w:rPr>
        <w:t>11</w:t>
      </w:r>
      <w:r w:rsidRPr="005A699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Pr="005A6990">
        <w:rPr>
          <w:rFonts w:asciiTheme="majorBidi" w:hAnsiTheme="majorBidi" w:cstheme="majorBidi"/>
          <w:spacing w:val="4"/>
          <w:sz w:val="30"/>
          <w:szCs w:val="30"/>
          <w:lang w:val="en-US"/>
        </w:rPr>
        <w:t>2563</w:t>
      </w:r>
      <w:r w:rsidRPr="005A699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72541851" w14:textId="77777777" w:rsidR="005F5FDA" w:rsidRPr="005A6990" w:rsidRDefault="005F5FDA" w:rsidP="005158FF">
      <w:pPr>
        <w:pStyle w:val="Bo-Blankline"/>
        <w:rPr>
          <w:rFonts w:asciiTheme="majorBidi" w:hAnsiTheme="majorBidi" w:cstheme="majorBidi"/>
          <w:lang w:val="en-US"/>
        </w:rPr>
      </w:pPr>
    </w:p>
    <w:p w14:paraId="1F35D8DC" w14:textId="77777777" w:rsidR="005F5FDA" w:rsidRPr="005A6990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130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5A6990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และพิพากษายกฟ้องโดยให้คำสั่งเกี่ยวกับวิธีการชั่วคราวก่อนมีการพิพากษาลงวันที่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6FCD2618" w14:textId="77777777" w:rsidR="005F5FDA" w:rsidRPr="005A6990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A088A2C" w14:textId="086C2877" w:rsidR="005F5FDA" w:rsidRPr="005A6990" w:rsidRDefault="005F5FDA" w:rsidP="006C787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ผู้ฟ้องคดียื่นอุทธรณ์ต่อศาลปกครองสูงสุดเมื่อวันที่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ขณะนี้อยู่ระหว่างการพิจารณาของศาลปกครองสูงสุด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34A9A3A2" w14:textId="77777777" w:rsidR="005F5FDA" w:rsidRPr="005A6990" w:rsidRDefault="005F5FDA" w:rsidP="004B20FC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คดีสืบเนื่องจากการที่บริษัทได้รับใบอนุญาตขุดบ่อน้ำจากองค์การบริหารส่วนตำบลมิตรภาพ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.2/2561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) เมื่อวันที่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ยื่นฟ้องบริษัท(จำเลย) ต่อศาลแพ่ง ข้อหาละเมิดเกี่ยวกับเรื่องการทำเหมืองแร่ ทุนทรัพย์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71,566,889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พื้นที่ ขอให้ศาลมีคำพิพากษาบังคับให้บริษัทนำแร่จำนวน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</w:t>
      </w:r>
    </w:p>
    <w:p w14:paraId="6AF75C2F" w14:textId="77777777" w:rsidR="005F5FDA" w:rsidRPr="005A6990" w:rsidRDefault="005F5FDA" w:rsidP="004B20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E986B37" w14:textId="77777777" w:rsidR="005F5FDA" w:rsidRPr="005A6990" w:rsidRDefault="005F5FDA" w:rsidP="004B20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บริษัทยื่นคำให้การว่า โจทก์ไม่มีอำนาจฟ้องตามพระราชบัญญัติส่งเสริมและรักษาคุณภาพสิ่งแวดล้อม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โจทก์กล่าวหาว่าบริษัทลักลอบทำเหมือง ซึ่งไม่เป็นความจริง บริษัทมิได้กระทำความผิดอาญาและมิได้กระทำละเมิดต่อโจทก์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เพราะบริษัทไม่ได้ทำผิดจึงไม่ต้องรับผิด คดีเสร็จการพิจารณา และศาลนัดฟังคำพิพากษาวันที่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2855E570" w14:textId="77777777" w:rsidR="005F5FDA" w:rsidRPr="005A6990" w:rsidRDefault="005F5FDA" w:rsidP="004B20FC">
      <w:pPr>
        <w:pStyle w:val="Bo-Blankline"/>
        <w:rPr>
          <w:rFonts w:asciiTheme="majorBidi" w:hAnsiTheme="majorBidi" w:cstheme="majorBidi"/>
          <w:lang w:val="en-US"/>
        </w:rPr>
      </w:pPr>
    </w:p>
    <w:p w14:paraId="024FC5F8" w14:textId="77777777" w:rsidR="005F5FDA" w:rsidRPr="005A6990" w:rsidRDefault="005F5FDA" w:rsidP="004B20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บริษัทนำแร่หินดินดานจำนวน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ไปถมคืนพื้นที่เดิมที่บริษัทเอาแร่ไปโดยไม่ชอบ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พร้อมดอกเบี้ยร้อยละ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ถึงวันฟ้องเป็นเวลา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359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คิดเป็นดอกเบี้ย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4,916,600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71,566,289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80,000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496A6B1F" w14:textId="77777777" w:rsidR="005F5FDA" w:rsidRPr="005A6990" w:rsidRDefault="005F5FDA" w:rsidP="004B20FC">
      <w:pPr>
        <w:pStyle w:val="Bo-Blankline"/>
        <w:rPr>
          <w:rFonts w:asciiTheme="majorBidi" w:hAnsiTheme="majorBidi" w:cstheme="majorBidi"/>
          <w:lang w:val="en-US"/>
        </w:rPr>
      </w:pPr>
    </w:p>
    <w:p w14:paraId="129C6EAA" w14:textId="77777777" w:rsidR="005F5FDA" w:rsidRPr="004C16EF" w:rsidRDefault="005F5FDA" w:rsidP="004B20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C16E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เมื่อวันที่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4C16E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4C16E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164E378B" w14:textId="77777777" w:rsidR="005F5FDA" w:rsidRPr="004C16EF" w:rsidRDefault="005F5FDA" w:rsidP="004B20FC">
      <w:pPr>
        <w:pStyle w:val="Bo-Blankline"/>
        <w:rPr>
          <w:rFonts w:asciiTheme="majorBidi" w:hAnsiTheme="majorBidi" w:cstheme="majorBidi"/>
          <w:lang w:val="en-US"/>
        </w:rPr>
      </w:pPr>
    </w:p>
    <w:p w14:paraId="51B5836C" w14:textId="77777777" w:rsidR="005F5FDA" w:rsidRPr="004C16EF" w:rsidRDefault="005F5FDA" w:rsidP="004B20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 ตุลาคม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4C16EF">
        <w:rPr>
          <w:rFonts w:asciiTheme="majorBidi" w:hAnsiTheme="majorBidi" w:hint="cs"/>
          <w:sz w:val="30"/>
          <w:szCs w:val="30"/>
          <w:cs/>
          <w:lang w:val="en-US"/>
        </w:rPr>
        <w:t>ศาลแพ่งอ่านคำพิพากษาศาลอุทธรณ์ ศาลอุทธรณ์</w:t>
      </w: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พิพากษาแก้ การคิดดอกเบี้ยตามคำพิพากษาศาลชั้นต้นตั้งแต่วันที่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 เมษายน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 ต่อปี ตามที่โจทก์ขอ นอกจากที่แก้ให้เป็นไปตามคำพิพากษาศาลชั้นต้น</w:t>
      </w:r>
    </w:p>
    <w:p w14:paraId="3B7F9B5B" w14:textId="77777777" w:rsidR="005F5FDA" w:rsidRPr="004C16EF" w:rsidRDefault="005F5FDA" w:rsidP="004B20FC">
      <w:pPr>
        <w:pStyle w:val="Bo-Blankline"/>
        <w:rPr>
          <w:rFonts w:asciiTheme="majorBidi" w:hAnsiTheme="majorBidi" w:cstheme="majorBidi"/>
          <w:lang w:val="en-US"/>
        </w:rPr>
      </w:pPr>
    </w:p>
    <w:p w14:paraId="1D25EC07" w14:textId="53EBBB2B" w:rsidR="005158FF" w:rsidRPr="00F83A3C" w:rsidRDefault="005158FF" w:rsidP="004B20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C16EF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ในวันที่</w:t>
      </w:r>
      <w:r w:rsidRPr="004C16E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F92BD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92BD3" w:rsidRPr="00F92BD3">
        <w:rPr>
          <w:rFonts w:asciiTheme="majorBidi" w:hAnsiTheme="majorBidi" w:cstheme="majorBidi"/>
          <w:sz w:val="30"/>
          <w:szCs w:val="30"/>
          <w:lang w:val="en-US"/>
        </w:rPr>
        <w:t xml:space="preserve">8 </w:t>
      </w:r>
      <w:r w:rsidR="00F92BD3" w:rsidRPr="00F92BD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="00F92BD3" w:rsidRPr="00F92BD3">
        <w:rPr>
          <w:rFonts w:asciiTheme="majorBidi" w:hAnsiTheme="majorBidi" w:cstheme="majorBidi"/>
          <w:sz w:val="30"/>
          <w:szCs w:val="30"/>
          <w:lang w:val="en-US"/>
        </w:rPr>
        <w:t>2565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คดีอยู่ระหว่างการพิจารณาของศาล</w:t>
      </w:r>
      <w:r w:rsidR="00F92BD3">
        <w:rPr>
          <w:rFonts w:asciiTheme="majorBidi" w:hAnsiTheme="majorBidi" w:cstheme="majorBidi" w:hint="cs"/>
          <w:sz w:val="30"/>
          <w:szCs w:val="30"/>
          <w:cs/>
          <w:lang w:val="en-US"/>
        </w:rPr>
        <w:t>ฎีกา</w:t>
      </w:r>
    </w:p>
    <w:p w14:paraId="701033AD" w14:textId="77777777" w:rsidR="005F5FDA" w:rsidRDefault="005F5FDA" w:rsidP="004B20FC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p w14:paraId="389B7733" w14:textId="77777777" w:rsidR="005F5FDA" w:rsidRPr="005A6990" w:rsidRDefault="005F5FDA" w:rsidP="004B20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ไม่สั่งฟ้องและต่อมาอัยการมีคำสั่งถึงที่สุดไม่ฟ้องคดีอาญากับบริษัทคดีส่วนอาญาถึงที่สุดแล้ว</w:t>
      </w:r>
    </w:p>
    <w:p w14:paraId="3F38A30A" w14:textId="77777777" w:rsidR="005F5FDA" w:rsidRPr="004E4AC3" w:rsidRDefault="005F5FDA" w:rsidP="005158FF">
      <w:pPr>
        <w:pStyle w:val="Bo-Blankline"/>
        <w:rPr>
          <w:rFonts w:asciiTheme="majorBidi" w:hAnsiTheme="majorBidi" w:cstheme="majorBidi"/>
          <w:lang w:val="en-US"/>
        </w:rPr>
      </w:pPr>
    </w:p>
    <w:p w14:paraId="7AD3835B" w14:textId="77777777" w:rsidR="005F5FDA" w:rsidRPr="005A6990" w:rsidRDefault="005F5FDA" w:rsidP="005158FF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 ทั้ง ๆ ที่ไม่มีใบมอบอำนาจ ขอให้ศาลพิพากษาหรือมีคำสั่งว่า การยื่นคำขอประทานบัตรของบริษัทไม่ชอบและขัดต่อกฎหมาย มติของผู้ถูกฟ้องคดีที่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1F633A43" w14:textId="77777777" w:rsidR="005F5FDA" w:rsidRPr="005A6990" w:rsidRDefault="005F5FDA" w:rsidP="005158FF">
      <w:pPr>
        <w:pStyle w:val="Bo-Blankline"/>
        <w:rPr>
          <w:rFonts w:asciiTheme="majorBidi" w:hAnsiTheme="majorBidi" w:cstheme="majorBidi"/>
          <w:lang w:val="en-US"/>
        </w:rPr>
      </w:pPr>
    </w:p>
    <w:p w14:paraId="3CBEEE16" w14:textId="77777777" w:rsidR="005F5FDA" w:rsidRPr="005A6990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5A699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5A6990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ประทานบัตร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 </w:t>
      </w:r>
    </w:p>
    <w:p w14:paraId="03C0A25B" w14:textId="77777777" w:rsidR="005F5FDA" w:rsidRPr="005A6990" w:rsidRDefault="005F5FDA" w:rsidP="005158FF">
      <w:pPr>
        <w:pStyle w:val="Bo-Blankline"/>
        <w:rPr>
          <w:rFonts w:asciiTheme="majorBidi" w:hAnsiTheme="majorBidi" w:cstheme="majorBidi"/>
          <w:lang w:val="en-US"/>
        </w:rPr>
      </w:pPr>
    </w:p>
    <w:p w14:paraId="102120CD" w14:textId="77777777" w:rsidR="005F5FDA" w:rsidRPr="005A6990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บริษัทได้ทำคำให้การเพิ่มเติมยื่นศาลปกครองกลางเมื่อวันที่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คดีอยู่ระหว่างการแสวงหาข้อเท็จจริงของศาล</w:t>
      </w:r>
    </w:p>
    <w:p w14:paraId="61F42499" w14:textId="77777777" w:rsidR="005F5FDA" w:rsidRPr="005A6990" w:rsidRDefault="005F5FDA" w:rsidP="004B20FC">
      <w:pPr>
        <w:pStyle w:val="Bo-Blankline"/>
        <w:rPr>
          <w:rFonts w:asciiTheme="majorBidi" w:hAnsiTheme="majorBidi" w:cstheme="majorBidi"/>
          <w:lang w:val="en-US"/>
        </w:rPr>
      </w:pPr>
    </w:p>
    <w:p w14:paraId="6E2CF066" w14:textId="77777777" w:rsidR="005F5FDA" w:rsidRPr="005A6990" w:rsidRDefault="005F5FDA" w:rsidP="002C464E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8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2558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5A6990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สำนักงานอัยการจังหวัดสระบุรี (โจทก์) ยื่นฟ้องบริษัท (จำเลย) เป็นคดีแพ่ง (คดีหมายเลขดำที่ สว. </w:t>
      </w:r>
      <w:r w:rsidRPr="005A6990">
        <w:rPr>
          <w:rFonts w:asciiTheme="majorBidi" w:hAnsiTheme="majorBidi" w:cstheme="majorBidi"/>
          <w:spacing w:val="2"/>
          <w:sz w:val="30"/>
          <w:szCs w:val="30"/>
          <w:lang w:val="en-US"/>
        </w:rPr>
        <w:lastRenderedPageBreak/>
        <w:t>4/2559</w:t>
      </w:r>
      <w:r w:rsidRPr="005A6990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)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ทุนทรัพย์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066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535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823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กล่าวหาว่าบริษัททำเหมืองแร่หินปูนนอกเขตประทานบัตร ขอให้คืนแร่หินปูนจำนวน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4D0F6BB2" w14:textId="77777777" w:rsidR="005F5FDA" w:rsidRPr="005A6990" w:rsidRDefault="005F5FDA" w:rsidP="002C464E">
      <w:pPr>
        <w:tabs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63A36234" w14:textId="77777777" w:rsidR="005F5FDA" w:rsidRPr="002C464E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C464E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บริษัทให้การต่อสู้ว่า โจทก์ไม่มีอำนาจฟ้องตามพระราชบัญญัติส่งเสริมและรักษาคุณภาพสิ่งแวดล้อม พ.ศ. </w:t>
      </w:r>
      <w:r w:rsidRPr="002C464E">
        <w:rPr>
          <w:rFonts w:asciiTheme="majorBidi" w:hAnsiTheme="majorBidi" w:cstheme="majorBidi"/>
          <w:spacing w:val="-6"/>
          <w:sz w:val="30"/>
          <w:szCs w:val="30"/>
          <w:lang w:val="en-US"/>
        </w:rPr>
        <w:t>2535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คดีนี้เป็นคดีแพ่งเกี่ยวเนื่องกับคดีอาญาเกี่ยวกับการลักลอบทำเหมือง 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และปฏิเสธฟ้องโจทก์ทุกข้อหา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 จำเลยก็หมดสิทธิ์ใช้ได้อีกต่อไป จึงไม่มีความจำเป็นที่จะลักลอบทำเหมือง</w:t>
      </w:r>
    </w:p>
    <w:p w14:paraId="0DFB5D3B" w14:textId="77777777" w:rsidR="005F5FDA" w:rsidRPr="002C464E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F3448F7" w14:textId="77777777" w:rsidR="005F5FDA" w:rsidRPr="002C464E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>คดีมีการร้องขอให้โอนคดีจากศาลจังหวัดสระบุรีมาให้ศาลแพ่ง แผนกคดีสิ่งแวดล้อม พิจารณาและขอให้รวมการพิจารณาคดีนี้กับคดีอื่นที่เกี่ยวข้องกัน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13E03633" w14:textId="77777777" w:rsidR="005F5FDA" w:rsidRPr="002C464E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B8C0FC8" w14:textId="77777777" w:rsidR="005F5FDA" w:rsidRPr="002C464E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ให้บริษัทนำแร่หินปูน จำนวน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กรกฎาคม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ถึงวันฟ้องเป็นเวลา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350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291,085,376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56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6746298C" w14:textId="77777777" w:rsidR="005F5FDA" w:rsidRPr="002C464E" w:rsidRDefault="005F5FDA" w:rsidP="002C464E">
      <w:pPr>
        <w:pStyle w:val="Bo-Blankline"/>
        <w:rPr>
          <w:rFonts w:asciiTheme="majorBidi" w:hAnsiTheme="majorBidi" w:cstheme="majorBidi"/>
          <w:lang w:val="en-US"/>
        </w:rPr>
      </w:pPr>
    </w:p>
    <w:p w14:paraId="09B4BB0D" w14:textId="02DA3039" w:rsidR="005F5FDA" w:rsidRPr="002C464E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บริษัทยื่นอุทธรณ์และคำร้องขอทุเลาการบังคับคดีในชั้นอุทธรณ์เมื่อวันที่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2C464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07789F20" w14:textId="397D4CBE" w:rsidR="004B20FC" w:rsidRPr="002C464E" w:rsidRDefault="004B20FC" w:rsidP="002C464E">
      <w:pPr>
        <w:pStyle w:val="Bo-Blankline"/>
        <w:rPr>
          <w:rFonts w:asciiTheme="majorBidi" w:hAnsiTheme="majorBidi" w:cstheme="majorBidi"/>
          <w:lang w:val="en-US"/>
        </w:rPr>
      </w:pPr>
    </w:p>
    <w:p w14:paraId="16F5F5C0" w14:textId="006023B3" w:rsidR="004B20FC" w:rsidRDefault="004B20FC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2C464E">
        <w:rPr>
          <w:rFonts w:asciiTheme="majorBidi" w:hAnsiTheme="majorBidi" w:hint="cs"/>
          <w:sz w:val="30"/>
          <w:szCs w:val="30"/>
          <w:cs/>
          <w:lang w:val="en-US"/>
        </w:rPr>
        <w:t xml:space="preserve">เมื่อวันที่ </w:t>
      </w:r>
      <w:r w:rsidRPr="002C464E">
        <w:rPr>
          <w:rFonts w:asciiTheme="majorBidi" w:hAnsiTheme="majorBidi"/>
          <w:sz w:val="30"/>
          <w:szCs w:val="30"/>
          <w:lang w:val="en-US"/>
        </w:rPr>
        <w:t xml:space="preserve">17 </w:t>
      </w:r>
      <w:r w:rsidRPr="002C464E">
        <w:rPr>
          <w:rFonts w:asciiTheme="majorBidi" w:hAnsiTheme="majorBidi" w:hint="cs"/>
          <w:sz w:val="30"/>
          <w:szCs w:val="30"/>
          <w:cs/>
          <w:lang w:val="en-US"/>
        </w:rPr>
        <w:t xml:space="preserve">พฤศจิกายน </w:t>
      </w:r>
      <w:r w:rsidRPr="002C464E">
        <w:rPr>
          <w:rFonts w:asciiTheme="majorBidi" w:hAnsiTheme="majorBidi"/>
          <w:sz w:val="30"/>
          <w:szCs w:val="30"/>
          <w:lang w:val="en-US"/>
        </w:rPr>
        <w:t>2564</w:t>
      </w:r>
      <w:r w:rsidR="002C464E" w:rsidRPr="002C464E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2C464E">
        <w:rPr>
          <w:rFonts w:asciiTheme="majorBidi" w:hAnsi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2C464E">
        <w:rPr>
          <w:rFonts w:asciiTheme="majorBidi" w:hAnsiTheme="majorBidi"/>
          <w:sz w:val="30"/>
          <w:szCs w:val="30"/>
          <w:cs/>
          <w:lang w:val="en-US"/>
        </w:rPr>
        <w:t xml:space="preserve">เมษายน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2C464E">
        <w:rPr>
          <w:rFonts w:asciiTheme="majorBidi" w:hAnsi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2C464E">
        <w:rPr>
          <w:rFonts w:asciiTheme="majorBidi" w:hAnsi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2C464E">
        <w:rPr>
          <w:rFonts w:asciiTheme="majorBidi" w:hAnsi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2C464E">
        <w:rPr>
          <w:rFonts w:asciiTheme="majorBidi" w:hAnsi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2C464E">
        <w:rPr>
          <w:rFonts w:asciiTheme="majorBidi" w:hAnsi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03464D78" w14:textId="3B1693FE" w:rsidR="002C464E" w:rsidRPr="002C464E" w:rsidRDefault="002C464E" w:rsidP="002C464E">
      <w:pPr>
        <w:pStyle w:val="Bo-Blankline"/>
        <w:rPr>
          <w:rFonts w:asciiTheme="majorBidi" w:hAnsiTheme="majorBidi" w:cstheme="majorBidi"/>
          <w:lang w:val="en-US"/>
        </w:rPr>
      </w:pPr>
    </w:p>
    <w:p w14:paraId="14138622" w14:textId="1F7F85E3" w:rsidR="002C464E" w:rsidRPr="005A6990" w:rsidRDefault="002C464E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คดีอยู่ระหว่างการขออนุญาตฎีกา และยื่นฎีกาคัดค้านคำพิพากษาศาลอุทธรณ์ โดยจะครบกำหนดขออนุญาตฎีกา และยื่นฎีกาในวันที่ </w:t>
      </w:r>
      <w:r w:rsidR="00B746E1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="00B746E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B746E1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6C383D3E" w14:textId="08C4F28B" w:rsidR="002C464E" w:rsidRDefault="002C464E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2E53F373" w14:textId="77777777" w:rsidR="005F5FDA" w:rsidRPr="005A6990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65AF57D2" w14:textId="77777777" w:rsidR="005F5FDA" w:rsidRPr="005A6990" w:rsidRDefault="005F5FDA" w:rsidP="002C464E">
      <w:pPr>
        <w:pStyle w:val="Bo-Blankline"/>
        <w:rPr>
          <w:rFonts w:asciiTheme="majorBidi" w:hAnsiTheme="majorBidi" w:cstheme="majorBidi"/>
          <w:lang w:val="en-US"/>
        </w:rPr>
      </w:pPr>
    </w:p>
    <w:p w14:paraId="12C8F35A" w14:textId="0D55E2C3" w:rsidR="005F5FDA" w:rsidRDefault="005F5FDA" w:rsidP="002C464E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6/2559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32E91C0C" w14:textId="77777777" w:rsidR="002C464E" w:rsidRPr="002C464E" w:rsidRDefault="002C464E" w:rsidP="002C464E">
      <w:pPr>
        <w:pStyle w:val="Bo-Blankline"/>
        <w:rPr>
          <w:rFonts w:asciiTheme="majorBidi" w:hAnsiTheme="majorBidi" w:cstheme="majorBidi"/>
          <w:cs/>
          <w:lang w:val="en-US"/>
        </w:rPr>
      </w:pPr>
    </w:p>
    <w:p w14:paraId="422C71ED" w14:textId="09294AC9" w:rsidR="005F5FDA" w:rsidRPr="005A6990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</w:t>
      </w:r>
      <w:r w:rsidR="005158FF">
        <w:rPr>
          <w:rFonts w:asciiTheme="majorBidi" w:hAnsiTheme="majorBidi" w:cstheme="majorBidi" w:hint="cs"/>
          <w:sz w:val="30"/>
          <w:szCs w:val="30"/>
          <w:cs/>
          <w:lang w:val="en-US"/>
        </w:rPr>
        <w:t>ไม่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ใช้ให้หมดก่อนประทานบัตรหมดอายุจำเลยก็หมดสิทธิ์ใช้ได้อีกต่อไป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3E1B6DB6" w14:textId="77777777" w:rsidR="005F5FDA" w:rsidRPr="005A6990" w:rsidRDefault="005F5FDA" w:rsidP="002C464E">
      <w:pPr>
        <w:pStyle w:val="Bo-Blankline"/>
        <w:rPr>
          <w:rFonts w:asciiTheme="majorBidi" w:hAnsiTheme="majorBidi" w:cstheme="majorBidi"/>
          <w:lang w:val="en-US"/>
        </w:rPr>
      </w:pPr>
    </w:p>
    <w:p w14:paraId="3D4CA613" w14:textId="77777777" w:rsidR="005F5FDA" w:rsidRPr="005A6990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มีการขอรวมพิจารณาคดีนี้กับคดีอื่นที่เกี่ยวข้องกัน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408C0144" w14:textId="77777777" w:rsidR="005F5FDA" w:rsidRPr="005A6990" w:rsidRDefault="005F5FDA" w:rsidP="002C464E">
      <w:pPr>
        <w:pStyle w:val="Bo-Blankline"/>
        <w:rPr>
          <w:rFonts w:asciiTheme="majorBidi" w:hAnsiTheme="majorBidi" w:cstheme="majorBidi"/>
          <w:lang w:val="en-US"/>
        </w:rPr>
      </w:pPr>
    </w:p>
    <w:p w14:paraId="561969CA" w14:textId="77777777" w:rsidR="005F5FDA" w:rsidRPr="005A6990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ศาลแพ่งมีคำพิพากษา ให้บริษัทนำเอาแร่หินปูนเพื่ออุตสาหกรรมปูนซีเมนต์ 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ไปถมกลับคืนยังพื้นที่ที่บริษัททำเหมืองเอาแร่ไป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13,368,991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100,000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27FC4D4A" w14:textId="77777777" w:rsidR="005F5FDA" w:rsidRPr="005A6990" w:rsidRDefault="005F5FDA" w:rsidP="002C464E">
      <w:pPr>
        <w:pStyle w:val="Bo-Blankline"/>
        <w:rPr>
          <w:rFonts w:asciiTheme="majorBidi" w:hAnsiTheme="majorBidi" w:cstheme="majorBidi"/>
          <w:lang w:val="en-US"/>
        </w:rPr>
      </w:pPr>
    </w:p>
    <w:p w14:paraId="152DE0BC" w14:textId="23FB8C2F" w:rsidR="005F5FDA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C16E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 เมื่อวันที่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4C16E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4C16E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043DABF0" w14:textId="1C7A3AA1" w:rsidR="002C464E" w:rsidRDefault="002C464E">
      <w:pPr>
        <w:spacing w:line="240" w:lineRule="auto"/>
        <w:rPr>
          <w:rFonts w:asciiTheme="majorBidi" w:hAnsiTheme="majorBidi" w:cstheme="majorBidi"/>
          <w:sz w:val="20"/>
          <w:szCs w:val="20"/>
          <w:lang w:val="en-US" w:eastAsia="x-none"/>
        </w:rPr>
      </w:pPr>
      <w:r>
        <w:rPr>
          <w:rFonts w:asciiTheme="majorBidi" w:hAnsiTheme="majorBidi" w:cstheme="majorBidi"/>
          <w:lang w:val="en-US"/>
        </w:rPr>
        <w:br w:type="page"/>
      </w:r>
    </w:p>
    <w:p w14:paraId="4AB848DF" w14:textId="77777777" w:rsidR="002C464E" w:rsidRDefault="002C464E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2C464E">
        <w:rPr>
          <w:rFonts w:asciiTheme="majorBidi" w:hAnsiTheme="majorBidi" w:hint="cs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2C464E">
        <w:rPr>
          <w:rFonts w:asciiTheme="majorBidi" w:hAnsiTheme="majorBidi"/>
          <w:sz w:val="30"/>
          <w:szCs w:val="30"/>
          <w:lang w:val="en-US"/>
        </w:rPr>
        <w:t xml:space="preserve">17 </w:t>
      </w:r>
      <w:r w:rsidRPr="002C464E">
        <w:rPr>
          <w:rFonts w:asciiTheme="majorBidi" w:hAnsiTheme="majorBidi" w:hint="cs"/>
          <w:sz w:val="30"/>
          <w:szCs w:val="30"/>
          <w:cs/>
          <w:lang w:val="en-US"/>
        </w:rPr>
        <w:t xml:space="preserve">พฤศจิกายน </w:t>
      </w:r>
      <w:r w:rsidRPr="002C464E">
        <w:rPr>
          <w:rFonts w:asciiTheme="majorBidi" w:hAnsiTheme="majorBidi"/>
          <w:sz w:val="30"/>
          <w:szCs w:val="30"/>
          <w:lang w:val="en-US"/>
        </w:rPr>
        <w:t xml:space="preserve">2564 </w:t>
      </w:r>
      <w:r w:rsidRPr="002C464E">
        <w:rPr>
          <w:rFonts w:asciiTheme="majorBidi" w:hAnsi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2C464E">
        <w:rPr>
          <w:rFonts w:asciiTheme="majorBidi" w:hAnsiTheme="majorBidi"/>
          <w:sz w:val="30"/>
          <w:szCs w:val="30"/>
          <w:cs/>
          <w:lang w:val="en-US"/>
        </w:rPr>
        <w:t xml:space="preserve">เมษายน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2C464E">
        <w:rPr>
          <w:rFonts w:asciiTheme="majorBidi" w:hAnsi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2C464E">
        <w:rPr>
          <w:rFonts w:asciiTheme="majorBidi" w:hAnsi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2C464E">
        <w:rPr>
          <w:rFonts w:asciiTheme="majorBidi" w:hAnsi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2C464E">
        <w:rPr>
          <w:rFonts w:asciiTheme="majorBidi" w:hAnsi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2C464E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2C464E">
        <w:rPr>
          <w:rFonts w:asciiTheme="majorBidi" w:hAnsi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1AD08102" w14:textId="77777777" w:rsidR="002C464E" w:rsidRPr="002C464E" w:rsidRDefault="002C464E" w:rsidP="002C464E">
      <w:pPr>
        <w:pStyle w:val="Bo-Blankline"/>
        <w:rPr>
          <w:rFonts w:asciiTheme="majorBidi" w:hAnsiTheme="majorBidi" w:cstheme="majorBidi"/>
          <w:lang w:val="en-US"/>
        </w:rPr>
      </w:pPr>
    </w:p>
    <w:p w14:paraId="4BF1F614" w14:textId="65F4E5DD" w:rsidR="002C464E" w:rsidRPr="005A6990" w:rsidRDefault="002C464E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คดีอยู่ระหว่างการขออนุญาตฎีกา และยื่นฎีกาคัดค้านคำพิพากษาศาลอุทธรณ์ โดยจะครบกำหนดขออนุญาตฎีกา และยื่นฎีกาในวันที่ </w:t>
      </w:r>
      <w:r w:rsidR="00B746E1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="00B746E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B746E1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1C133F67" w14:textId="77777777" w:rsidR="005F5FDA" w:rsidRPr="005A6990" w:rsidRDefault="005F5FDA" w:rsidP="002C464E">
      <w:pPr>
        <w:pStyle w:val="Bo-Blankline"/>
        <w:rPr>
          <w:rFonts w:asciiTheme="majorBidi" w:hAnsiTheme="majorBidi" w:cstheme="majorBidi"/>
          <w:lang w:val="en-US"/>
        </w:rPr>
      </w:pPr>
    </w:p>
    <w:p w14:paraId="29740140" w14:textId="77777777" w:rsidR="005F5FDA" w:rsidRPr="005A6990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6260BBE1" w14:textId="77777777" w:rsidR="005F5FDA" w:rsidRPr="005A6990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4149974" w14:textId="77777777" w:rsidR="005F5FDA" w:rsidRPr="005A6990" w:rsidRDefault="005F5FDA" w:rsidP="005158FF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ยื่นฟ้องบริษัท(จำเลย) เป็นคดีแพ่ง (คดีหมายเลขดำที่ สว.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5/2559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) เรียก</w:t>
      </w:r>
      <w:r w:rsidRPr="005A699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Pr="005A6990">
        <w:rPr>
          <w:rFonts w:asciiTheme="majorBidi" w:hAnsiTheme="majorBidi" w:cstheme="majorBidi"/>
          <w:spacing w:val="-4"/>
          <w:sz w:val="30"/>
          <w:szCs w:val="30"/>
          <w:lang w:val="en-US"/>
        </w:rPr>
        <w:t>1,671,128,829</w:t>
      </w:r>
      <w:r w:rsidRPr="005A699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Pr="005A699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ขอให้คืนแร่จำนวน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154FD481" w14:textId="77777777" w:rsidR="005F5FDA" w:rsidRPr="005A6990" w:rsidRDefault="005F5FDA" w:rsidP="005158FF">
      <w:pPr>
        <w:pStyle w:val="Bo-Blankline"/>
        <w:rPr>
          <w:rFonts w:asciiTheme="majorBidi" w:hAnsiTheme="majorBidi" w:cstheme="majorBidi"/>
          <w:lang w:val="en-US"/>
        </w:rPr>
      </w:pPr>
    </w:p>
    <w:p w14:paraId="0FFB61D0" w14:textId="77777777" w:rsidR="005F5FDA" w:rsidRPr="005A6990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 ทุกประเด็น อีกทั้งบริษัทไม่มีเหตุต้องทำเหมืองแร่ในเขตประทานบัตรผิดเงื่อนไข เพราะยังมีแร่ที่ได้รับประทานบัตรเหลืออยู่อีกหลายร้อยล้านตัน หากใช้ไม่หมดก่อนประทานบัตรหมดอายุ บริษัทก็หมดสิทธิ์ใช้ได้อีกต่อไป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39E42208" w14:textId="77777777" w:rsidR="005F5FDA" w:rsidRPr="005A6990" w:rsidRDefault="005F5FDA" w:rsidP="005158FF">
      <w:pPr>
        <w:pStyle w:val="Bo-Blankline"/>
        <w:rPr>
          <w:rFonts w:asciiTheme="majorBidi" w:hAnsiTheme="majorBidi" w:cstheme="majorBidi"/>
          <w:lang w:val="en-US"/>
        </w:rPr>
      </w:pPr>
    </w:p>
    <w:p w14:paraId="7FFA72F4" w14:textId="77777777" w:rsidR="005F5FDA" w:rsidRPr="005A6990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ให้บริษัทนำเอาแร่หินปูนเพื่ออุตสาหกรรมปูนซีเมนต์จำนวน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68,180,211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1,671,128,829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ในอัตราร้อยละ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461909FA" w14:textId="77777777" w:rsidR="005F5FDA" w:rsidRPr="005A6990" w:rsidRDefault="005F5FDA" w:rsidP="005158FF">
      <w:pPr>
        <w:pStyle w:val="Bo-Blankline"/>
        <w:rPr>
          <w:rFonts w:asciiTheme="majorBidi" w:hAnsiTheme="majorBidi" w:cstheme="majorBidi"/>
          <w:lang w:val="en-US"/>
        </w:rPr>
      </w:pPr>
    </w:p>
    <w:p w14:paraId="49A0A817" w14:textId="77777777" w:rsidR="005F5FDA" w:rsidRPr="005A6990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บริษัทไม่เห็นพ้องด้วยกับคำพิพากษาของศาลชั้นต้น และ ได้ยื่นอุทธรณ์พร้อมคำร้องขอทุเลาการบังคับคดี เมื่อวันที่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แต่มีการเลื่อนนัดฟังคำพิพากษาศาลอุทธรณ์เนื่องจากคดีอยู่ระหว่างไกล่เกลี่ยในชั้นอุทธรณ์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ต่อมามีการยกเลิกการไกล่เกลี่ยในชั้นอุทธรณ์ คดีอยู่ระหว่างการพิจารณาของศาลอุทธรณ์</w:t>
      </w:r>
    </w:p>
    <w:p w14:paraId="335D6641" w14:textId="77777777" w:rsidR="005F5FDA" w:rsidRPr="00C14E23" w:rsidRDefault="005F5FDA" w:rsidP="005158FF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14:paraId="212894AC" w14:textId="77777777" w:rsidR="005F5FDA" w:rsidRPr="00F83A3C" w:rsidRDefault="005F5FDA" w:rsidP="007F51A5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F83A3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สว.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1/2560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ทุนทรัพย์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2CDC41C8" w14:textId="4337A22A" w:rsidR="005F5FDA" w:rsidRPr="00F83A3C" w:rsidRDefault="005F5FDA" w:rsidP="007F51A5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18D47172" w14:textId="77777777" w:rsidR="005F5FDA" w:rsidRPr="00F83A3C" w:rsidRDefault="005F5FDA" w:rsidP="007F5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</w:t>
      </w:r>
      <w:r w:rsidRPr="00F83A3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ทุกประเด็น อีกทั้งบริษัทไม่มีเหตุต้องทำเหมืองแร่ในเขตประทานบัตรผิดเงื่อนไข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หากใช้แร่ไม่หมดก่อนประทานบัตรหมดอายุ บริษัทก็หมดสิทธิ์ใช้ได้อีกต่อไป จึงไม่มีความจำเป็นที่จะลักลอบทำเหมือง</w:t>
      </w:r>
    </w:p>
    <w:p w14:paraId="2910E973" w14:textId="77777777" w:rsidR="005F5FDA" w:rsidRPr="00F83A3C" w:rsidRDefault="005F5FDA" w:rsidP="007F5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8DBC659" w14:textId="215D4324" w:rsidR="007F51A5" w:rsidRPr="007F51A5" w:rsidRDefault="005F5FDA" w:rsidP="007F5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บริษัทนำเอาแร่หินดินดานเพื่ออุตสาหกรรมปูนซีเมนต์จำนวน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พร้อมทำการฟื้นฟูสภาพพื้นที่ที่ทำเหมืองแร่ให้กลับคืนสู่สภาพดีดังเดิม หากไม่ดำเนินการ ให้ใช้ราคาแร่และชำระเงินค่าภาคหลวงรวมเป็นจำนวน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ถึงวันฟ้องเป็นเวลา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274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382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383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  <w:r w:rsidR="007F51A5">
        <w:rPr>
          <w:rFonts w:asciiTheme="majorBidi" w:hAnsiTheme="majorBidi" w:cstheme="majorBidi"/>
          <w:lang w:val="en-US"/>
        </w:rPr>
        <w:br w:type="page"/>
      </w:r>
    </w:p>
    <w:p w14:paraId="22554DFA" w14:textId="77777777" w:rsidR="005F5FDA" w:rsidRPr="00F83A3C" w:rsidRDefault="005F5FDA" w:rsidP="007F5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บริษัทยื่นอุทธรณ์และคำร้องขอทุเลาการบังคับคดี วันที่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bookmarkStart w:id="4" w:name="_Hlk96350552"/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 xml:space="preserve"> 2 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bookmarkEnd w:id="4"/>
    <w:p w14:paraId="3D9D3D39" w14:textId="77777777" w:rsidR="005F5FDA" w:rsidRPr="00F83A3C" w:rsidRDefault="005F5FDA" w:rsidP="007F5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54427F89" w14:textId="63515CEB" w:rsidR="005F5FDA" w:rsidRPr="00F83A3C" w:rsidRDefault="005F5FDA" w:rsidP="001F3F9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C16EF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ในวันที่</w:t>
      </w:r>
      <w:r w:rsidRPr="004C16E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4C16EF">
        <w:rPr>
          <w:rFonts w:asciiTheme="majorBidi" w:hAnsiTheme="majorBidi" w:cstheme="majorBidi" w:hint="cs"/>
          <w:sz w:val="30"/>
          <w:szCs w:val="30"/>
          <w:lang w:val="en-US"/>
        </w:rPr>
        <w:t xml:space="preserve">9 </w:t>
      </w:r>
      <w:r w:rsidRPr="004C16EF">
        <w:rPr>
          <w:rFonts w:asciiTheme="majorBidi" w:hAnsiTheme="majorBidi" w:cstheme="majorBidi" w:hint="cs"/>
          <w:sz w:val="30"/>
          <w:szCs w:val="30"/>
          <w:cs/>
          <w:lang w:val="en-US"/>
        </w:rPr>
        <w:t>พฤศจิกายน</w:t>
      </w:r>
      <w:r w:rsidRPr="004C16EF">
        <w:rPr>
          <w:rFonts w:asciiTheme="majorBidi" w:hAnsiTheme="majorBidi" w:cstheme="majorBidi" w:hint="cs"/>
          <w:sz w:val="30"/>
          <w:szCs w:val="30"/>
          <w:lang w:val="en-US"/>
        </w:rPr>
        <w:t xml:space="preserve"> 2564</w:t>
      </w:r>
      <w:r w:rsidR="007F51A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158FF">
        <w:rPr>
          <w:rFonts w:asciiTheme="majorBidi" w:hAnsiTheme="majorBidi" w:cstheme="majorBidi" w:hint="cs"/>
          <w:sz w:val="30"/>
          <w:szCs w:val="30"/>
          <w:cs/>
          <w:lang w:val="en-US"/>
        </w:rPr>
        <w:t>คดีอยู่ระหว่างการพิจารณาของศาล</w:t>
      </w:r>
      <w:r w:rsidR="001F3F95">
        <w:rPr>
          <w:rFonts w:asciiTheme="majorBidi" w:hAnsiTheme="majorBidi" w:cstheme="majorBidi" w:hint="cs"/>
          <w:sz w:val="30"/>
          <w:szCs w:val="30"/>
          <w:cs/>
          <w:lang w:val="en-US"/>
        </w:rPr>
        <w:t>ฎีกา</w:t>
      </w:r>
    </w:p>
    <w:p w14:paraId="16237DB8" w14:textId="77777777" w:rsidR="005F5FDA" w:rsidRPr="00F83A3C" w:rsidRDefault="005F5FDA" w:rsidP="001F3F95">
      <w:pPr>
        <w:pStyle w:val="Bo-Blankline"/>
        <w:rPr>
          <w:rFonts w:asciiTheme="majorBidi" w:hAnsiTheme="majorBidi" w:cstheme="majorBidi"/>
          <w:lang w:val="en-US"/>
        </w:rPr>
      </w:pPr>
    </w:p>
    <w:p w14:paraId="6A9AB23D" w14:textId="77777777" w:rsidR="005F5FDA" w:rsidRPr="00F83A3C" w:rsidRDefault="005F5FDA" w:rsidP="001F3F95">
      <w:pPr>
        <w:tabs>
          <w:tab w:val="left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4BB4C96B" w14:textId="45DF540E" w:rsidR="005F5FDA" w:rsidRPr="00F83A3C" w:rsidRDefault="005F5FDA" w:rsidP="001F3F95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p w14:paraId="719FDFFD" w14:textId="75C15262" w:rsidR="005F5FDA" w:rsidRPr="00F83A3C" w:rsidRDefault="005F5FDA" w:rsidP="001F3F95">
      <w:pPr>
        <w:tabs>
          <w:tab w:val="left" w:pos="540"/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การแจ้งข้อมูลรายละเอียดของคดีที่อยู่ระหว่างการพิจารณาของศาลตามที่กล่าวใน ข้อ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อยู่ระหว่างการพิจารณา คดียังไม่ถึงที่สุด บริษัทและที่ปรึกษากฎหมายเห็นว่า บริษัทไม่ได้กระทำละเมิดต่อโจทก์ตามที่โจทก์กล่าวในฟ้อง โจทก์กล่าวในฟ้องว่า จำเลยกระทำละเมิดต่อโจทก์ จึงมีภาระการพิสูจน์พยานหลักฐานให้สิ้นกระแสความว่า จำเลยทำละเมิดต่อโจทก์ตามฟ้อง เมื่อโจทก์ไม่มีพยานหลักฐานมาสืบให้ข้อเท็จจริงรับฟังเป็นที่ยุติว่า จำเลยกระทำละเมิดต่อโจทก์ ศาลชอบที่จะพิจารณาและพิพากษายกฟ้อง อย่างไรก็ดี การพิจารณาและพิพากษาคดีเป็นอำนาจของศาล ผลของคดีดังกล่าวข้างต้นยังไม่ถึงที่สุดและไม่แน่นอน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="005158FF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5158FF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1D60F01D" w14:textId="77777777" w:rsidR="005F5FDA" w:rsidRPr="00F83A3C" w:rsidRDefault="005F5FDA" w:rsidP="001F3F95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AE83E1C" w14:textId="77777777" w:rsidR="005F5FDA" w:rsidRPr="005A6990" w:rsidRDefault="005F5FDA" w:rsidP="001F3F95">
      <w:pPr>
        <w:numPr>
          <w:ilvl w:val="0"/>
          <w:numId w:val="19"/>
        </w:numPr>
        <w:tabs>
          <w:tab w:val="clear" w:pos="720"/>
          <w:tab w:val="num" w:pos="900"/>
          <w:tab w:val="left" w:pos="990"/>
          <w:tab w:val="num" w:pos="1080"/>
          <w:tab w:val="num" w:pos="3600"/>
          <w:tab w:val="num" w:pos="747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5A6990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5A6990">
        <w:rPr>
          <w:rFonts w:ascii="Angsana New" w:hAnsi="Angsana New" w:hint="cs"/>
          <w:sz w:val="30"/>
          <w:szCs w:val="30"/>
          <w:lang w:val="en-US"/>
        </w:rPr>
        <w:t>16</w:t>
      </w:r>
      <w:r w:rsidRPr="005A6990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5A6990">
        <w:rPr>
          <w:rFonts w:ascii="Angsana New" w:hAnsi="Angsana New" w:hint="cs"/>
          <w:sz w:val="30"/>
          <w:szCs w:val="30"/>
          <w:lang w:val="en-US"/>
        </w:rPr>
        <w:t xml:space="preserve">2562 </w:t>
      </w:r>
      <w:r w:rsidRPr="005A6990">
        <w:rPr>
          <w:rFonts w:ascii="Angsana New" w:hAnsi="Angsana New" w:hint="cs"/>
          <w:sz w:val="30"/>
          <w:szCs w:val="30"/>
          <w:cs/>
          <w:lang w:val="en-US"/>
        </w:rPr>
        <w:t xml:space="preserve">เอกชนรวม </w:t>
      </w:r>
      <w:r w:rsidRPr="005A6990">
        <w:rPr>
          <w:rFonts w:ascii="Angsana New" w:hAnsi="Angsana New"/>
          <w:sz w:val="30"/>
          <w:szCs w:val="30"/>
          <w:lang w:val="en-US"/>
        </w:rPr>
        <w:t>222</w:t>
      </w:r>
      <w:r w:rsidRPr="005A6990">
        <w:rPr>
          <w:rFonts w:ascii="Angsana New" w:hAnsi="Angsana New" w:hint="cs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Pr="005A6990">
        <w:rPr>
          <w:rFonts w:ascii="Angsana New" w:hAnsi="Angsana New" w:hint="cs"/>
          <w:sz w:val="30"/>
          <w:szCs w:val="30"/>
          <w:lang w:val="en-US"/>
        </w:rPr>
        <w:t>5</w:t>
      </w:r>
      <w:r w:rsidRPr="005A6990">
        <w:rPr>
          <w:rFonts w:ascii="Angsana New" w:hAnsi="Angsana New" w:hint="cs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Pr="005A6990">
        <w:rPr>
          <w:rFonts w:ascii="Angsana New" w:hAnsi="Angsana New" w:hint="cs"/>
          <w:sz w:val="30"/>
          <w:szCs w:val="30"/>
          <w:lang w:val="en-US"/>
        </w:rPr>
        <w:t>5</w:t>
      </w:r>
      <w:r w:rsidRPr="005A6990">
        <w:rPr>
          <w:rFonts w:ascii="Angsana New" w:hAnsi="Angsana New" w:hint="cs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5A6990">
        <w:rPr>
          <w:rFonts w:ascii="Angsana New" w:hAnsi="Angsana New" w:hint="cs"/>
          <w:sz w:val="30"/>
          <w:szCs w:val="30"/>
          <w:lang w:val="en-US"/>
        </w:rPr>
        <w:t xml:space="preserve">EHIA) </w:t>
      </w:r>
      <w:r w:rsidRPr="005A6990">
        <w:rPr>
          <w:rFonts w:ascii="Angsana New" w:hAnsi="Angsana New" w:hint="cs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Pr="005A6990">
        <w:rPr>
          <w:rFonts w:ascii="Angsana New" w:hAnsi="Angsana New" w:hint="cs"/>
          <w:sz w:val="30"/>
          <w:szCs w:val="30"/>
          <w:lang w:val="en-US"/>
        </w:rPr>
        <w:t>150</w:t>
      </w:r>
      <w:r w:rsidRPr="005A6990">
        <w:rPr>
          <w:rFonts w:ascii="Angsana New" w:hAnsi="Angsana New" w:hint="cs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Pr="005A6990">
        <w:rPr>
          <w:rFonts w:ascii="Angsana New" w:hAnsi="Angsana New" w:hint="cs"/>
          <w:sz w:val="30"/>
          <w:szCs w:val="30"/>
          <w:lang w:val="en-US"/>
        </w:rPr>
        <w:t>150</w:t>
      </w:r>
      <w:r w:rsidRPr="005A6990">
        <w:rPr>
          <w:rFonts w:ascii="Angsana New" w:hAnsi="Angsana New" w:hint="cs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2AA38D24" w14:textId="77777777" w:rsidR="005F5FDA" w:rsidRPr="005A6990" w:rsidRDefault="005F5FDA" w:rsidP="001F3F95">
      <w:pPr>
        <w:tabs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F6A772B" w14:textId="77777777" w:rsidR="005F5FDA" w:rsidRPr="005A6990" w:rsidRDefault="005F5FDA" w:rsidP="001F3F95">
      <w:pPr>
        <w:pStyle w:val="Bo-Blankline"/>
        <w:ind w:left="900"/>
        <w:jc w:val="thaiDistribute"/>
        <w:rPr>
          <w:sz w:val="30"/>
          <w:szCs w:val="30"/>
          <w:lang w:val="en-US"/>
        </w:rPr>
      </w:pPr>
      <w:r w:rsidRPr="005A6990">
        <w:rPr>
          <w:sz w:val="30"/>
          <w:szCs w:val="30"/>
          <w:cs/>
          <w:lang w:val="en-US"/>
        </w:rPr>
        <w:t xml:space="preserve">เมื่อวันที่ </w:t>
      </w:r>
      <w:r w:rsidRPr="005A6990">
        <w:rPr>
          <w:sz w:val="30"/>
          <w:szCs w:val="30"/>
          <w:lang w:val="en-US"/>
        </w:rPr>
        <w:t>25</w:t>
      </w:r>
      <w:r w:rsidRPr="005A6990">
        <w:rPr>
          <w:sz w:val="30"/>
          <w:szCs w:val="30"/>
          <w:cs/>
          <w:lang w:val="en-US"/>
        </w:rPr>
        <w:t xml:space="preserve"> ธันวาคม </w:t>
      </w:r>
      <w:r w:rsidRPr="005A6990">
        <w:rPr>
          <w:sz w:val="30"/>
          <w:szCs w:val="30"/>
          <w:lang w:val="en-US"/>
        </w:rPr>
        <w:t>2562</w:t>
      </w:r>
      <w:r w:rsidRPr="005A6990">
        <w:rPr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5A6990">
        <w:rPr>
          <w:sz w:val="30"/>
          <w:szCs w:val="30"/>
          <w:lang w:val="en-US"/>
        </w:rPr>
        <w:t>28</w:t>
      </w:r>
      <w:r w:rsidRPr="005A6990">
        <w:rPr>
          <w:sz w:val="30"/>
          <w:szCs w:val="30"/>
          <w:cs/>
          <w:lang w:val="en-US"/>
        </w:rPr>
        <w:t xml:space="preserve"> มกราคม </w:t>
      </w:r>
      <w:r w:rsidRPr="005A6990">
        <w:rPr>
          <w:sz w:val="30"/>
          <w:szCs w:val="30"/>
          <w:lang w:val="en-US"/>
        </w:rPr>
        <w:t>2563</w:t>
      </w:r>
      <w:r w:rsidRPr="005A6990">
        <w:rPr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</w:t>
      </w:r>
      <w:r w:rsidRPr="005A6990">
        <w:rPr>
          <w:sz w:val="30"/>
          <w:szCs w:val="30"/>
          <w:cs/>
          <w:lang w:val="en-US"/>
        </w:rPr>
        <w:lastRenderedPageBreak/>
        <w:t>ทุกข์ชั่วคราวดังกล่าว เนื่องจากไม่มีเหตุที่จะรับฟังได้ว่าใบอนุญาตประกอบกิจการไฟฟ้าของบริษัท</w:t>
      </w:r>
      <w:r w:rsidRPr="005A6990">
        <w:rPr>
          <w:rFonts w:hint="cs"/>
          <w:sz w:val="30"/>
          <w:szCs w:val="30"/>
          <w:cs/>
          <w:lang w:val="en-US"/>
        </w:rPr>
        <w:t>ย่อย</w:t>
      </w:r>
      <w:r w:rsidRPr="005A6990">
        <w:rPr>
          <w:sz w:val="30"/>
          <w:szCs w:val="30"/>
          <w:cs/>
          <w:lang w:val="en-US"/>
        </w:rPr>
        <w:t xml:space="preserve"> ไม่ชอบด้วยกฏหมายอย่างไร</w:t>
      </w:r>
    </w:p>
    <w:p w14:paraId="126A8557" w14:textId="77777777" w:rsidR="005F5FDA" w:rsidRPr="005A6990" w:rsidRDefault="005F5FDA" w:rsidP="001F3F95">
      <w:pPr>
        <w:pStyle w:val="Bo-Blankline"/>
      </w:pPr>
    </w:p>
    <w:p w14:paraId="1B8A107B" w14:textId="77777777" w:rsidR="005F5FDA" w:rsidRPr="005A6990" w:rsidRDefault="005F5FDA" w:rsidP="001F3F95">
      <w:pPr>
        <w:ind w:left="900" w:right="-43"/>
        <w:jc w:val="thaiDistribute"/>
      </w:pPr>
      <w:r w:rsidRPr="005A6990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5A6990">
        <w:rPr>
          <w:rFonts w:ascii="Angsana New" w:hAnsi="Angsana New"/>
          <w:sz w:val="30"/>
          <w:szCs w:val="30"/>
          <w:lang w:val="en-US"/>
        </w:rPr>
        <w:t>31</w:t>
      </w:r>
      <w:r w:rsidRPr="005A6990">
        <w:rPr>
          <w:rFonts w:ascii="Angsana New" w:hAnsi="Angsana New"/>
          <w:sz w:val="30"/>
          <w:szCs w:val="30"/>
          <w:cs/>
        </w:rPr>
        <w:t xml:space="preserve"> มกราคม </w:t>
      </w:r>
      <w:r w:rsidRPr="005A6990">
        <w:rPr>
          <w:rFonts w:ascii="Angsana New" w:hAnsi="Angsana New"/>
          <w:sz w:val="30"/>
          <w:szCs w:val="30"/>
          <w:lang w:val="en-US"/>
        </w:rPr>
        <w:t>2563</w:t>
      </w:r>
      <w:r w:rsidRPr="005A6990">
        <w:rPr>
          <w:rFonts w:ascii="Angsana New" w:hAnsi="Angsana New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</w:t>
      </w:r>
      <w:r w:rsidRPr="005A6990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5A6990">
        <w:rPr>
          <w:rFonts w:ascii="Angsana New" w:hAnsi="Angsana New"/>
          <w:sz w:val="30"/>
          <w:szCs w:val="30"/>
          <w:cs/>
        </w:rPr>
        <w:t xml:space="preserve">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5A6990">
        <w:rPr>
          <w:rFonts w:ascii="Angsana New" w:hAnsi="Angsana New"/>
          <w:sz w:val="30"/>
          <w:szCs w:val="30"/>
          <w:lang w:val="en-US"/>
        </w:rPr>
        <w:t>1</w:t>
      </w:r>
      <w:r w:rsidRPr="005A6990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5A6990">
        <w:rPr>
          <w:rFonts w:ascii="Angsana New" w:hAnsi="Angsana New"/>
          <w:sz w:val="30"/>
          <w:szCs w:val="30"/>
          <w:lang w:val="en-US"/>
        </w:rPr>
        <w:t>2563</w:t>
      </w:r>
      <w:r w:rsidRPr="005A6990">
        <w:rPr>
          <w:rFonts w:ascii="Angsana New" w:hAnsi="Angsana New"/>
          <w:sz w:val="30"/>
          <w:szCs w:val="30"/>
          <w:cs/>
        </w:rPr>
        <w:t xml:space="preserve"> ขณะนี้อยู่ระหว่างการพิจารณาของศาล</w:t>
      </w:r>
    </w:p>
    <w:p w14:paraId="1AA7092A" w14:textId="77777777" w:rsidR="005F5FDA" w:rsidRPr="005A6990" w:rsidRDefault="005F5FDA" w:rsidP="001F3F95">
      <w:pPr>
        <w:ind w:left="90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51758DE" w14:textId="77777777" w:rsidR="005F5FDA" w:rsidRPr="005A6990" w:rsidRDefault="005F5FDA" w:rsidP="001F3F95">
      <w:pPr>
        <w:pStyle w:val="Bo-Blankline"/>
        <w:ind w:left="900"/>
        <w:jc w:val="thaiDistribute"/>
        <w:rPr>
          <w:sz w:val="30"/>
          <w:szCs w:val="30"/>
          <w:cs/>
          <w:lang w:val="en-US"/>
        </w:rPr>
      </w:pPr>
      <w:r w:rsidRPr="005A6990">
        <w:rPr>
          <w:rFonts w:hint="cs"/>
          <w:sz w:val="30"/>
          <w:szCs w:val="30"/>
          <w:cs/>
        </w:rPr>
        <w:t xml:space="preserve">เมื่อวันที่ </w:t>
      </w:r>
      <w:r w:rsidRPr="005A6990">
        <w:rPr>
          <w:sz w:val="30"/>
          <w:szCs w:val="30"/>
          <w:lang w:val="en-US"/>
        </w:rPr>
        <w:t xml:space="preserve">7 </w:t>
      </w:r>
      <w:r w:rsidRPr="005A6990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5A6990">
        <w:rPr>
          <w:sz w:val="30"/>
          <w:szCs w:val="30"/>
          <w:lang w:val="en-US"/>
        </w:rPr>
        <w:t xml:space="preserve">2563 </w:t>
      </w:r>
      <w:r w:rsidRPr="005A6990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5A6990">
        <w:rPr>
          <w:sz w:val="30"/>
          <w:szCs w:val="30"/>
          <w:lang w:val="en-US"/>
        </w:rPr>
        <w:t xml:space="preserve">5 </w:t>
      </w:r>
      <w:r w:rsidRPr="005A6990">
        <w:rPr>
          <w:rFonts w:hint="cs"/>
          <w:sz w:val="30"/>
          <w:szCs w:val="30"/>
          <w:cs/>
          <w:lang w:val="en-US"/>
        </w:rPr>
        <w:t xml:space="preserve">ให้บริษัทย่อยเพื่อทำคำให้การเพิ่มเติมยื่นศาลภายในระยะเวลาที่กำหนด </w:t>
      </w:r>
      <w:r w:rsidRPr="005A6990">
        <w:rPr>
          <w:sz w:val="30"/>
          <w:szCs w:val="30"/>
          <w:cs/>
          <w:lang w:val="en-US"/>
        </w:rPr>
        <w:t xml:space="preserve">ซึ่งบริษัทได้ยื่นคำให้การเพิ่มเติมต่อศาลเมื่อวันที่ </w:t>
      </w:r>
      <w:r w:rsidRPr="005A6990">
        <w:rPr>
          <w:sz w:val="30"/>
          <w:szCs w:val="30"/>
          <w:lang w:val="en-US"/>
        </w:rPr>
        <w:br/>
        <w:t>12</w:t>
      </w:r>
      <w:r w:rsidRPr="005A6990">
        <w:rPr>
          <w:sz w:val="30"/>
          <w:szCs w:val="30"/>
          <w:cs/>
          <w:lang w:val="en-US"/>
        </w:rPr>
        <w:t xml:space="preserve"> มีนาคม </w:t>
      </w:r>
      <w:r w:rsidRPr="005A6990">
        <w:rPr>
          <w:sz w:val="30"/>
          <w:szCs w:val="30"/>
          <w:lang w:val="en-US"/>
        </w:rPr>
        <w:t>2564</w:t>
      </w:r>
      <w:r w:rsidRPr="005A6990">
        <w:rPr>
          <w:sz w:val="30"/>
          <w:szCs w:val="30"/>
          <w:cs/>
          <w:lang w:val="en-US"/>
        </w:rPr>
        <w:t xml:space="preserve"> แล้ว ขณะนี้อยู่ระหว่างการพิจารณาของศาล</w:t>
      </w:r>
    </w:p>
    <w:p w14:paraId="3BB8F080" w14:textId="77777777" w:rsidR="005F5FDA" w:rsidRPr="005A6990" w:rsidRDefault="005F5FDA" w:rsidP="001F3F95">
      <w:pPr>
        <w:pStyle w:val="Bo-Blankline"/>
      </w:pPr>
    </w:p>
    <w:p w14:paraId="40EF2CA7" w14:textId="77777777" w:rsidR="005F5FDA" w:rsidRPr="005A6990" w:rsidRDefault="005F5FDA" w:rsidP="001F3F95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5A6990">
        <w:rPr>
          <w:rFonts w:asciiTheme="majorBidi" w:hAnsiTheme="majorBidi"/>
          <w:sz w:val="30"/>
          <w:szCs w:val="30"/>
          <w:cs/>
          <w:lang w:val="en-US"/>
        </w:rPr>
        <w:t>ที่ปรึกษากฎหมายของบริษัท</w:t>
      </w:r>
      <w:r w:rsidRPr="005A6990"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5A6990">
        <w:rPr>
          <w:rFonts w:asciiTheme="majorBidi" w:hAnsiTheme="majorBidi"/>
          <w:sz w:val="30"/>
          <w:szCs w:val="30"/>
          <w:cs/>
          <w:lang w:val="en-US"/>
        </w:rPr>
        <w:t>ได้พิจารณาคำฟ้องและเอกสารประกอบคำฟ้องแล้วมีความเห็นว่า บริษัท</w:t>
      </w:r>
      <w:r w:rsidRPr="005A6990"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5A6990">
        <w:rPr>
          <w:rFonts w:asciiTheme="majorBidi" w:hAnsiTheme="majorBidi"/>
          <w:sz w:val="30"/>
          <w:szCs w:val="30"/>
          <w:cs/>
          <w:lang w:val="en-US"/>
        </w:rPr>
        <w:t xml:space="preserve">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</w:t>
      </w:r>
      <w:r w:rsidRPr="005A6990"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5A6990">
        <w:rPr>
          <w:rFonts w:asciiTheme="majorBidi" w:hAnsiTheme="majorBidi"/>
          <w:sz w:val="30"/>
          <w:szCs w:val="30"/>
          <w:cs/>
          <w:lang w:val="en-US"/>
        </w:rPr>
        <w:t>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</w:t>
      </w:r>
      <w:r w:rsidRPr="005A6990"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5A6990">
        <w:rPr>
          <w:rFonts w:asciiTheme="majorBidi" w:hAnsiTheme="majorBidi"/>
          <w:sz w:val="30"/>
          <w:szCs w:val="30"/>
          <w:cs/>
          <w:lang w:val="en-US"/>
        </w:rPr>
        <w:t xml:space="preserve">ได้แจ้งความร้องทุกข์กล่าวโทษผู้ฟ้องคดีทั้ง </w:t>
      </w:r>
      <w:r w:rsidRPr="005A6990">
        <w:rPr>
          <w:rFonts w:asciiTheme="majorBidi" w:hAnsiTheme="majorBidi"/>
          <w:sz w:val="30"/>
          <w:szCs w:val="30"/>
          <w:lang w:val="en-US"/>
        </w:rPr>
        <w:t>222</w:t>
      </w:r>
      <w:r w:rsidRPr="005A6990">
        <w:rPr>
          <w:rFonts w:asciiTheme="majorBidi" w:hAnsi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3290C774" w14:textId="77777777" w:rsidR="005F5FDA" w:rsidRPr="005A6990" w:rsidRDefault="005F5FDA" w:rsidP="001F3F95">
      <w:pPr>
        <w:pStyle w:val="Bo-Blankline"/>
      </w:pPr>
    </w:p>
    <w:p w14:paraId="3D3D0D82" w14:textId="7BF4E3EF" w:rsidR="000F482F" w:rsidRDefault="005F5FDA" w:rsidP="001F3F95">
      <w:pPr>
        <w:tabs>
          <w:tab w:val="num" w:pos="1080"/>
        </w:tabs>
        <w:ind w:left="45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5A6990">
        <w:rPr>
          <w:rFonts w:asciiTheme="majorBidi" w:hAnsiTheme="majorBidi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7CD94DCB" w14:textId="52021F06" w:rsidR="003A52ED" w:rsidRPr="004A5492" w:rsidRDefault="003A52ED" w:rsidP="001F3F95">
      <w:pPr>
        <w:pStyle w:val="Bo-Blankline"/>
        <w:ind w:left="900"/>
        <w:jc w:val="thaiDistribute"/>
        <w:rPr>
          <w:lang w:val="en-US"/>
        </w:rPr>
      </w:pPr>
    </w:p>
    <w:p w14:paraId="12BA1EB8" w14:textId="5C1A0D0B" w:rsidR="003A52ED" w:rsidRDefault="004A5492" w:rsidP="00BD2C3C">
      <w:pPr>
        <w:pStyle w:val="Caption"/>
        <w:ind w:left="450" w:hanging="45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เรื่องอื่</w:t>
      </w:r>
      <w:r w:rsidR="003D2940">
        <w:rPr>
          <w:rFonts w:asciiTheme="majorBidi" w:hAnsiTheme="majorBidi" w:cstheme="majorBidi" w:hint="cs"/>
          <w:cs/>
        </w:rPr>
        <w:t>น</w:t>
      </w:r>
    </w:p>
    <w:p w14:paraId="562CC87F" w14:textId="77777777" w:rsidR="009A79EA" w:rsidRPr="004A5492" w:rsidRDefault="009A79EA" w:rsidP="009A79EA">
      <w:pPr>
        <w:pStyle w:val="Bo-Blankline"/>
        <w:ind w:left="900"/>
        <w:jc w:val="thaiDistribute"/>
        <w:rPr>
          <w:lang w:val="en-US"/>
        </w:rPr>
      </w:pPr>
    </w:p>
    <w:p w14:paraId="6D91E62F" w14:textId="1E491C26" w:rsidR="009A79EA" w:rsidRPr="009A79EA" w:rsidRDefault="009A79EA" w:rsidP="0019226A">
      <w:pPr>
        <w:pStyle w:val="Caption"/>
        <w:numPr>
          <w:ilvl w:val="0"/>
          <w:numId w:val="0"/>
        </w:numPr>
        <w:tabs>
          <w:tab w:val="clear" w:pos="540"/>
        </w:tabs>
        <w:ind w:left="450"/>
        <w:jc w:val="thaiDistribute"/>
        <w:rPr>
          <w:rFonts w:asciiTheme="majorBidi" w:hAnsiTheme="majorBidi"/>
          <w:b w:val="0"/>
          <w:bCs w:val="0"/>
        </w:rPr>
      </w:pPr>
      <w:r w:rsidRPr="009A79EA">
        <w:rPr>
          <w:rFonts w:asciiTheme="majorBidi" w:hAnsiTheme="majorBidi"/>
          <w:b w:val="0"/>
          <w:bCs w:val="0"/>
          <w:cs/>
        </w:rPr>
        <w:t>บริษัท</w:t>
      </w:r>
      <w:r>
        <w:rPr>
          <w:rFonts w:asciiTheme="majorBidi" w:hAnsiTheme="majorBidi" w:hint="cs"/>
          <w:b w:val="0"/>
          <w:bCs w:val="0"/>
          <w:cs/>
        </w:rPr>
        <w:t>ย่อยแห่งหนึ่ง</w:t>
      </w:r>
      <w:r w:rsidRPr="009A79EA">
        <w:rPr>
          <w:rFonts w:asciiTheme="majorBidi" w:hAnsiTheme="majorBidi"/>
          <w:b w:val="0"/>
          <w:bCs w:val="0"/>
          <w:cs/>
        </w:rPr>
        <w:t>เป็นผู้ผลิตไฟฟ้าจากเชื้อเพลิงขยะ ซึ่งเป็นพลังงานสะอาดสีเขียว (คลีนและกรีน เอ็นเนอยี่) โดยเปลี่ยนขยะมูลฝอยชุมชนเป็นเชื้อเพลิง</w:t>
      </w:r>
      <w:r w:rsidR="0019226A">
        <w:rPr>
          <w:rFonts w:asciiTheme="majorBidi" w:hAnsiTheme="majorBidi"/>
          <w:b w:val="0"/>
          <w:bCs w:val="0"/>
        </w:rPr>
        <w:t xml:space="preserve"> </w:t>
      </w:r>
      <w:r w:rsidRPr="009A79EA">
        <w:rPr>
          <w:rFonts w:asciiTheme="majorBidi" w:hAnsiTheme="majorBidi"/>
          <w:b w:val="0"/>
          <w:bCs w:val="0"/>
          <w:cs/>
        </w:rPr>
        <w:t>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9A79EA">
        <w:rPr>
          <w:rFonts w:asciiTheme="majorBidi" w:hAnsiTheme="majorBidi"/>
          <w:b w:val="0"/>
          <w:bCs w:val="0"/>
        </w:rPr>
        <w:t xml:space="preserve">T-VER) </w:t>
      </w:r>
      <w:r w:rsidRPr="009A79EA">
        <w:rPr>
          <w:rFonts w:asciiTheme="majorBidi" w:hAnsiTheme="majorBidi"/>
          <w:b w:val="0"/>
          <w:bCs w:val="0"/>
          <w:cs/>
        </w:rPr>
        <w:t xml:space="preserve">กับองค์การบริหารจัดการก๊าซเรือนกระจก (อบก.) </w:t>
      </w:r>
    </w:p>
    <w:p w14:paraId="11388A98" w14:textId="77777777" w:rsidR="009A79EA" w:rsidRPr="009A79EA" w:rsidRDefault="009A79EA" w:rsidP="0019226A">
      <w:pPr>
        <w:pStyle w:val="Bo-Blankline"/>
        <w:ind w:left="450"/>
        <w:jc w:val="thaiDistribute"/>
      </w:pPr>
    </w:p>
    <w:p w14:paraId="15B5470B" w14:textId="65DB2914" w:rsidR="00B746E1" w:rsidRDefault="009A79EA" w:rsidP="00B746E1">
      <w:pPr>
        <w:pStyle w:val="Bo-Blankline"/>
        <w:ind w:left="450"/>
        <w:jc w:val="thaiDistribute"/>
        <w:rPr>
          <w:rFonts w:asciiTheme="majorBidi" w:hAnsiTheme="majorBidi"/>
          <w:sz w:val="30"/>
          <w:szCs w:val="30"/>
          <w:cs/>
          <w:lang w:val="en-US" w:eastAsia="en-US"/>
        </w:rPr>
      </w:pP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 xml:space="preserve">ณ สิ้นปี </w:t>
      </w:r>
      <w:r w:rsidRPr="009A79EA">
        <w:rPr>
          <w:rFonts w:asciiTheme="majorBidi" w:hAnsiTheme="majorBidi"/>
          <w:sz w:val="30"/>
          <w:szCs w:val="30"/>
          <w:lang w:val="en-US" w:eastAsia="en-US"/>
        </w:rPr>
        <w:t>2564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 xml:space="preserve"> บริษัท</w:t>
      </w:r>
      <w:r w:rsidR="00783A27">
        <w:rPr>
          <w:rFonts w:asciiTheme="majorBidi" w:hAnsiTheme="majorBidi" w:hint="cs"/>
          <w:sz w:val="30"/>
          <w:szCs w:val="30"/>
          <w:cs/>
          <w:lang w:val="en-US" w:eastAsia="en-US"/>
        </w:rPr>
        <w:t>ย่อยดังกล่าว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 xml:space="preserve">ได้รับการขึ้นทะเบียนจาก อบก. รับรองปริมาณก๊าซเรือนกระจกที่ลดลง (คาร์บอนเครดิต) จากโครงการดังกล่าว จำนวน </w:t>
      </w:r>
      <w:r w:rsidRPr="009A79EA">
        <w:rPr>
          <w:rFonts w:asciiTheme="majorBidi" w:hAnsiTheme="majorBidi"/>
          <w:sz w:val="30"/>
          <w:szCs w:val="30"/>
          <w:lang w:val="en-US" w:eastAsia="en-US"/>
        </w:rPr>
        <w:t>82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>,</w:t>
      </w:r>
      <w:r w:rsidRPr="009A79EA">
        <w:rPr>
          <w:rFonts w:asciiTheme="majorBidi" w:hAnsiTheme="majorBidi"/>
          <w:sz w:val="30"/>
          <w:szCs w:val="30"/>
          <w:lang w:val="en-US" w:eastAsia="en-US"/>
        </w:rPr>
        <w:t>056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 xml:space="preserve"> ตันคาร์บอนไดออกไซด์เทียบเท่า และมีจำนวนคงเหลือ </w:t>
      </w:r>
      <w:r w:rsidRPr="009A79EA">
        <w:rPr>
          <w:rFonts w:asciiTheme="majorBidi" w:hAnsiTheme="majorBidi"/>
          <w:sz w:val="30"/>
          <w:szCs w:val="30"/>
          <w:lang w:val="en-US" w:eastAsia="en-US"/>
        </w:rPr>
        <w:t>59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>,</w:t>
      </w:r>
      <w:r w:rsidRPr="009A79EA">
        <w:rPr>
          <w:rFonts w:asciiTheme="majorBidi" w:hAnsiTheme="majorBidi"/>
          <w:sz w:val="30"/>
          <w:szCs w:val="30"/>
          <w:lang w:val="en-US" w:eastAsia="en-US"/>
        </w:rPr>
        <w:t>526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 xml:space="preserve"> ตันคาร์บอนไดออกไซด์เทียบเท่า (ภายหลังการขายคาร์บอนเครดิตจำนวน </w:t>
      </w:r>
      <w:r w:rsidRPr="009A79EA">
        <w:rPr>
          <w:rFonts w:asciiTheme="majorBidi" w:hAnsiTheme="majorBidi"/>
          <w:sz w:val="30"/>
          <w:szCs w:val="30"/>
          <w:lang w:val="en-US" w:eastAsia="en-US"/>
        </w:rPr>
        <w:t>22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>,</w:t>
      </w:r>
      <w:r w:rsidRPr="009A79EA">
        <w:rPr>
          <w:rFonts w:asciiTheme="majorBidi" w:hAnsiTheme="majorBidi"/>
          <w:sz w:val="30"/>
          <w:szCs w:val="30"/>
          <w:lang w:val="en-US" w:eastAsia="en-US"/>
        </w:rPr>
        <w:t>530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 xml:space="preserve"> ตันคาร์บอนไดออกไซด์เทียบเท่า) และอยู่ระหว่างการขึ้นทะเบียนจาก อบก. เพื่อรับรองปริมาณก๊าซเรือนกระจกที่ลดลง (คาร์บอนเครดิต) สำหรับช่วงระยะเวลาตั้งแต่วันที่ </w:t>
      </w:r>
      <w:r w:rsidRPr="009A79EA">
        <w:rPr>
          <w:rFonts w:asciiTheme="majorBidi" w:hAnsiTheme="majorBidi"/>
          <w:sz w:val="30"/>
          <w:szCs w:val="30"/>
          <w:lang w:val="en-US" w:eastAsia="en-US"/>
        </w:rPr>
        <w:t>1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 xml:space="preserve"> พฤษภาคม </w:t>
      </w:r>
      <w:r w:rsidRPr="009A79EA">
        <w:rPr>
          <w:rFonts w:asciiTheme="majorBidi" w:hAnsiTheme="majorBidi"/>
          <w:sz w:val="30"/>
          <w:szCs w:val="30"/>
          <w:lang w:val="en-US" w:eastAsia="en-US"/>
        </w:rPr>
        <w:t>2560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 xml:space="preserve"> ถึง </w:t>
      </w:r>
      <w:r w:rsidRPr="009A79EA">
        <w:rPr>
          <w:rFonts w:asciiTheme="majorBidi" w:hAnsiTheme="majorBidi"/>
          <w:sz w:val="30"/>
          <w:szCs w:val="30"/>
          <w:lang w:val="en-US" w:eastAsia="en-US"/>
        </w:rPr>
        <w:t>31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 xml:space="preserve"> ธันวาคม </w:t>
      </w:r>
      <w:r w:rsidRPr="009A79EA">
        <w:rPr>
          <w:rFonts w:asciiTheme="majorBidi" w:hAnsiTheme="majorBidi"/>
          <w:sz w:val="30"/>
          <w:szCs w:val="30"/>
          <w:lang w:val="en-US" w:eastAsia="en-US"/>
        </w:rPr>
        <w:t>2563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 xml:space="preserve"> อีกจำนวน </w:t>
      </w:r>
      <w:r w:rsidRPr="009A79EA">
        <w:rPr>
          <w:rFonts w:asciiTheme="majorBidi" w:hAnsiTheme="majorBidi"/>
          <w:sz w:val="30"/>
          <w:szCs w:val="30"/>
          <w:lang w:val="en-US" w:eastAsia="en-US"/>
        </w:rPr>
        <w:t>709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>,</w:t>
      </w:r>
      <w:r w:rsidRPr="009A79EA">
        <w:rPr>
          <w:rFonts w:asciiTheme="majorBidi" w:hAnsiTheme="majorBidi"/>
          <w:sz w:val="30"/>
          <w:szCs w:val="30"/>
          <w:lang w:val="en-US" w:eastAsia="en-US"/>
        </w:rPr>
        <w:t>752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 xml:space="preserve"> ตันคาร์บอนไดออกไซด์เทียบเท่า</w:t>
      </w:r>
      <w:r w:rsidR="00B746E1">
        <w:rPr>
          <w:rFonts w:asciiTheme="majorBidi" w:hAnsiTheme="majorBidi"/>
          <w:sz w:val="30"/>
          <w:szCs w:val="30"/>
          <w:cs/>
          <w:lang w:val="en-US" w:eastAsia="en-US"/>
        </w:rPr>
        <w:br w:type="page"/>
      </w:r>
    </w:p>
    <w:p w14:paraId="7565B422" w14:textId="43EAE951" w:rsidR="009A79EA" w:rsidRPr="009A79EA" w:rsidRDefault="009A79EA" w:rsidP="0019226A">
      <w:pPr>
        <w:pStyle w:val="Bo-Blankline"/>
        <w:ind w:left="45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lastRenderedPageBreak/>
        <w:t xml:space="preserve">ในปี </w:t>
      </w:r>
      <w:r w:rsidRPr="009A79EA">
        <w:rPr>
          <w:rFonts w:asciiTheme="majorBidi" w:hAnsiTheme="majorBidi"/>
          <w:sz w:val="30"/>
          <w:szCs w:val="30"/>
          <w:lang w:val="en-US" w:eastAsia="en-US"/>
        </w:rPr>
        <w:t>2564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 xml:space="preserve"> บริษัท</w:t>
      </w:r>
      <w:r w:rsidR="00783A27">
        <w:rPr>
          <w:rFonts w:asciiTheme="majorBidi" w:hAnsiTheme="majorBidi" w:hint="cs"/>
          <w:sz w:val="30"/>
          <w:szCs w:val="30"/>
          <w:cs/>
          <w:lang w:val="en-US" w:eastAsia="en-US"/>
        </w:rPr>
        <w:t>ย่อยดังกล่าว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 xml:space="preserve">ได้รับขยะทุกประเภทรวมทั้งสิ้น </w:t>
      </w:r>
      <w:r w:rsidRPr="009A79EA">
        <w:rPr>
          <w:rFonts w:asciiTheme="majorBidi" w:hAnsiTheme="majorBidi"/>
          <w:sz w:val="30"/>
          <w:szCs w:val="30"/>
          <w:lang w:val="en-US" w:eastAsia="en-US"/>
        </w:rPr>
        <w:t>2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>.</w:t>
      </w:r>
      <w:r w:rsidRPr="009A79EA">
        <w:rPr>
          <w:rFonts w:asciiTheme="majorBidi" w:hAnsiTheme="majorBidi"/>
          <w:sz w:val="30"/>
          <w:szCs w:val="30"/>
          <w:lang w:val="en-US" w:eastAsia="en-US"/>
        </w:rPr>
        <w:t>19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 xml:space="preserve"> ล้านตัน มาใช้เป็นเชื้อเพลิงในโรงไฟฟ้าของบริษัท</w:t>
      </w:r>
      <w:r w:rsidR="00783A27">
        <w:rPr>
          <w:rFonts w:asciiTheme="majorBidi" w:hAnsiTheme="majorBidi" w:hint="cs"/>
          <w:sz w:val="30"/>
          <w:szCs w:val="30"/>
          <w:cs/>
          <w:lang w:val="en-US" w:eastAsia="en-US"/>
        </w:rPr>
        <w:t>ย่อยดังกล่าว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 xml:space="preserve">และในโรงปูนซิเมนต์ของบริษัท ทีพีไอ โพลีน จำกัด (มหาชน) ซึ่งสามารถลดการปล่อยก๊าซเรือนกระจก (คาร์บอนรีดักชั่น) จากการฝังกลบได้ประมาณ </w:t>
      </w:r>
      <w:r w:rsidRPr="009A79EA">
        <w:rPr>
          <w:rFonts w:asciiTheme="majorBidi" w:hAnsiTheme="majorBidi"/>
          <w:sz w:val="30"/>
          <w:szCs w:val="30"/>
          <w:lang w:val="en-US" w:eastAsia="en-US"/>
        </w:rPr>
        <w:t>5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>.</w:t>
      </w:r>
      <w:r w:rsidRPr="009A79EA">
        <w:rPr>
          <w:rFonts w:asciiTheme="majorBidi" w:hAnsiTheme="majorBidi"/>
          <w:sz w:val="30"/>
          <w:szCs w:val="30"/>
          <w:lang w:val="en-US" w:eastAsia="en-US"/>
        </w:rPr>
        <w:t>08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 xml:space="preserve"> ล้านตันคาร์บอนไดออกไซค์เทียบเท่า โครงการใหม่นี้ บริษัท</w:t>
      </w:r>
      <w:r w:rsidR="00783A27">
        <w:rPr>
          <w:rFonts w:asciiTheme="majorBidi" w:hAnsiTheme="majorBidi" w:hint="cs"/>
          <w:sz w:val="30"/>
          <w:szCs w:val="30"/>
          <w:cs/>
          <w:lang w:val="en-US" w:eastAsia="en-US"/>
        </w:rPr>
        <w:t>ย่อยดังกล่าว</w:t>
      </w:r>
      <w:r w:rsidRPr="009A79EA">
        <w:rPr>
          <w:rFonts w:asciiTheme="majorBidi" w:hAnsiTheme="majorBidi"/>
          <w:sz w:val="30"/>
          <w:szCs w:val="30"/>
          <w:cs/>
          <w:lang w:val="en-US" w:eastAsia="en-US"/>
        </w:rPr>
        <w:t>กำลังขึ้นทะเบียนกับ อบก. เพื่อรับรองปริมาณก๊าซเรือนกระจกที่ลดลง</w:t>
      </w:r>
    </w:p>
    <w:p w14:paraId="366D1B39" w14:textId="77777777" w:rsidR="003A52ED" w:rsidRPr="000F482F" w:rsidRDefault="003A52ED" w:rsidP="009A79EA">
      <w:pPr>
        <w:tabs>
          <w:tab w:val="num" w:pos="1080"/>
        </w:tabs>
        <w:ind w:left="45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bookmarkStart w:id="5" w:name="_GoBack"/>
      <w:bookmarkEnd w:id="5"/>
    </w:p>
    <w:sectPr w:rsidR="003A52ED" w:rsidRPr="000F482F" w:rsidSect="002925ED">
      <w:pgSz w:w="11909" w:h="16834" w:code="9"/>
      <w:pgMar w:top="691" w:right="1152" w:bottom="720" w:left="1170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66ED34" w14:textId="77777777" w:rsidR="007E499A" w:rsidRDefault="007E499A">
      <w:r>
        <w:separator/>
      </w:r>
    </w:p>
  </w:endnote>
  <w:endnote w:type="continuationSeparator" w:id="0">
    <w:p w14:paraId="5C5BC2FD" w14:textId="77777777" w:rsidR="007E499A" w:rsidRDefault="007E4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7DE0F2" w14:textId="16BB2BC4" w:rsidR="00970A42" w:rsidRDefault="00970A4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9935A8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462B7CDB" w14:textId="77777777" w:rsidR="00970A42" w:rsidRDefault="00970A42">
    <w:pPr>
      <w:pStyle w:val="Footer"/>
      <w:ind w:right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961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5B2204" w14:textId="67D8F41A" w:rsidR="00970A42" w:rsidRPr="009C0306" w:rsidRDefault="00970A42" w:rsidP="009C03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7875">
          <w:rPr>
            <w:noProof/>
          </w:rPr>
          <w:t>82</w:t>
        </w:r>
        <w:r>
          <w:rPr>
            <w:noProof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C4853" w14:textId="4C6E8474" w:rsidR="00970A42" w:rsidRPr="00896DD3" w:rsidRDefault="00970A42" w:rsidP="00E40410">
    <w:pPr>
      <w:pStyle w:val="Footer"/>
      <w:framePr w:w="603" w:wrap="around" w:vAnchor="text" w:hAnchor="page" w:x="5527" w:y="-77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6C7875">
      <w:rPr>
        <w:rStyle w:val="PageNumber"/>
        <w:rFonts w:ascii="Angsana New" w:hAnsi="Angsana New" w:cs="Angsana New"/>
        <w:noProof/>
        <w:sz w:val="30"/>
        <w:szCs w:val="30"/>
      </w:rPr>
      <w:t>87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F9F718A" w14:textId="77777777" w:rsidR="00970A42" w:rsidRDefault="00970A42">
    <w:pPr>
      <w:pStyle w:val="Footer"/>
      <w:tabs>
        <w:tab w:val="clear" w:pos="8505"/>
      </w:tabs>
      <w:ind w:right="360"/>
      <w:jc w:val="right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0917F6" w14:textId="7FF5BD66" w:rsidR="00970A42" w:rsidRPr="00896DD3" w:rsidRDefault="00970A42" w:rsidP="00E40410">
    <w:pPr>
      <w:pStyle w:val="Footer"/>
      <w:framePr w:w="649" w:wrap="around" w:vAnchor="text" w:hAnchor="page" w:x="8190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6C7875">
      <w:rPr>
        <w:rStyle w:val="PageNumber"/>
        <w:rFonts w:ascii="Angsana New" w:hAnsi="Angsana New" w:cs="Angsana New"/>
        <w:noProof/>
        <w:sz w:val="30"/>
        <w:szCs w:val="30"/>
      </w:rPr>
      <w:t>88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DE90458" w14:textId="77777777" w:rsidR="00970A42" w:rsidRDefault="00970A42">
    <w:pPr>
      <w:pStyle w:val="Footer"/>
      <w:tabs>
        <w:tab w:val="clear" w:pos="8505"/>
      </w:tabs>
      <w:ind w:right="360"/>
      <w:jc w:val="right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ED73B8" w14:textId="7D0D4524" w:rsidR="00970A42" w:rsidRPr="00896DD3" w:rsidRDefault="00970A42" w:rsidP="00920947">
    <w:pPr>
      <w:pStyle w:val="Footer"/>
      <w:framePr w:wrap="around" w:vAnchor="text" w:hAnchor="page" w:x="5869" w:y="104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6C7875">
      <w:rPr>
        <w:rStyle w:val="PageNumber"/>
        <w:rFonts w:ascii="Angsana New" w:hAnsi="Angsana New" w:cs="Angsana New"/>
        <w:noProof/>
        <w:sz w:val="30"/>
        <w:szCs w:val="30"/>
      </w:rPr>
      <w:t>109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D7D091F" w14:textId="77777777" w:rsidR="00970A42" w:rsidRPr="00ED388D" w:rsidRDefault="00970A42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1641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80A5CD3" w14:textId="2C4D85DE" w:rsidR="00970A42" w:rsidRDefault="00970A42">
        <w:pPr>
          <w:pStyle w:val="Footer"/>
          <w:jc w:val="center"/>
        </w:pPr>
        <w:r w:rsidRPr="00ED388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388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388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C7875" w:rsidRPr="006C7875">
          <w:rPr>
            <w:rFonts w:asciiTheme="majorBidi" w:hAnsiTheme="majorBidi" w:cstheme="majorBidi"/>
            <w:noProof/>
            <w:sz w:val="30"/>
            <w:szCs w:val="30"/>
            <w:lang w:val="en-US"/>
          </w:rPr>
          <w:t>131</w:t>
        </w:r>
        <w:r w:rsidRPr="00ED388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A13A01" w14:textId="77777777" w:rsidR="00970A42" w:rsidRPr="00ED388D" w:rsidRDefault="00970A42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3CFB8" w14:textId="4C23E9C1" w:rsidR="00970A42" w:rsidRPr="00065DCA" w:rsidRDefault="00970A42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6C7875">
      <w:rPr>
        <w:rStyle w:val="PageNumber"/>
        <w:rFonts w:ascii="Angsana New" w:cs="Angsana New"/>
        <w:noProof/>
        <w:sz w:val="30"/>
        <w:szCs w:val="30"/>
        <w:lang w:val="en-US"/>
      </w:rPr>
      <w:t>60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9C4B5F0" w14:textId="77777777" w:rsidR="00970A42" w:rsidRPr="00EF2E6A" w:rsidRDefault="00970A42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5C7D3" w14:textId="77777777" w:rsidR="00970A42" w:rsidRPr="006170A6" w:rsidRDefault="00970A42" w:rsidP="00A14E61">
    <w:pPr>
      <w:pStyle w:val="Footer"/>
      <w:framePr w:wrap="around" w:vAnchor="text" w:hAnchor="page" w:x="8489" w:y="-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6C7875">
      <w:rPr>
        <w:rStyle w:val="PageNumber"/>
        <w:rFonts w:ascii="Angsana New" w:cs="Angsana New"/>
        <w:noProof/>
        <w:sz w:val="30"/>
        <w:szCs w:val="30"/>
        <w:lang w:val="en-US"/>
      </w:rPr>
      <w:t>62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790FD83E" w14:textId="77777777" w:rsidR="00970A42" w:rsidRDefault="00970A42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60457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95BF9CD" w14:textId="15906845" w:rsidR="00970A42" w:rsidRPr="003B73D8" w:rsidRDefault="00970A42" w:rsidP="003B73D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73D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73D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73D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C7875">
          <w:rPr>
            <w:rFonts w:asciiTheme="majorBidi" w:hAnsiTheme="majorBidi" w:cstheme="majorBidi"/>
            <w:noProof/>
            <w:sz w:val="30"/>
            <w:szCs w:val="30"/>
          </w:rPr>
          <w:t>65</w:t>
        </w:r>
        <w:r w:rsidRPr="003B73D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13F229" w14:textId="6423A98D" w:rsidR="00970A42" w:rsidRPr="00896DD3" w:rsidRDefault="00970A42" w:rsidP="00065DCA">
    <w:pPr>
      <w:pStyle w:val="Footer"/>
      <w:framePr w:w="285" w:wrap="around" w:vAnchor="text" w:hAnchor="page" w:x="5883" w:y="-77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6C7875">
      <w:rPr>
        <w:rStyle w:val="PageNumber"/>
        <w:rFonts w:ascii="Angsana New" w:hAnsi="Angsana New" w:cs="Angsana New"/>
        <w:noProof/>
        <w:sz w:val="30"/>
        <w:szCs w:val="30"/>
      </w:rPr>
      <w:t>66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43DED3B" w14:textId="77777777" w:rsidR="00970A42" w:rsidRDefault="00970A42">
    <w:pPr>
      <w:pStyle w:val="Footer"/>
      <w:tabs>
        <w:tab w:val="clear" w:pos="8505"/>
      </w:tabs>
      <w:ind w:right="360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7E5EC" w14:textId="0C88A7F5" w:rsidR="00970A42" w:rsidRPr="00896DD3" w:rsidRDefault="00970A42" w:rsidP="00A14E61">
    <w:pPr>
      <w:pStyle w:val="Footer"/>
      <w:framePr w:w="285" w:wrap="around" w:vAnchor="text" w:hAnchor="page" w:x="8489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6C7875">
      <w:rPr>
        <w:rStyle w:val="PageNumber"/>
        <w:rFonts w:ascii="Angsana New" w:hAnsi="Angsana New" w:cs="Angsana New"/>
        <w:noProof/>
        <w:sz w:val="30"/>
        <w:szCs w:val="30"/>
      </w:rPr>
      <w:t>70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20C7371" w14:textId="77777777" w:rsidR="00970A42" w:rsidRDefault="00970A42">
    <w:pPr>
      <w:pStyle w:val="Footer"/>
      <w:tabs>
        <w:tab w:val="clear" w:pos="8505"/>
      </w:tabs>
      <w:ind w:right="360"/>
      <w:jc w:val="righ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62971" w14:textId="5755F4C9" w:rsidR="00970A42" w:rsidRPr="00896DD3" w:rsidRDefault="00970A42" w:rsidP="004E74CF">
    <w:pPr>
      <w:pStyle w:val="Footer"/>
      <w:framePr w:w="603" w:wrap="around" w:vAnchor="text" w:hAnchor="page" w:x="5511" w:y="83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6C7875">
      <w:rPr>
        <w:rStyle w:val="PageNumber"/>
        <w:rFonts w:ascii="Angsana New" w:hAnsi="Angsana New" w:cs="Angsana New"/>
        <w:noProof/>
        <w:sz w:val="30"/>
        <w:szCs w:val="30"/>
      </w:rPr>
      <w:t>73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5808BE0" w14:textId="77777777" w:rsidR="00970A42" w:rsidRDefault="00970A42">
    <w:pPr>
      <w:pStyle w:val="Footer"/>
      <w:tabs>
        <w:tab w:val="clear" w:pos="8505"/>
      </w:tabs>
      <w:ind w:right="360"/>
      <w:jc w:val="righ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08077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D88F22" w14:textId="531BC150" w:rsidR="00970A42" w:rsidRDefault="00970A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7875" w:rsidRPr="006C7875">
          <w:rPr>
            <w:noProof/>
            <w:lang w:val="en-US"/>
          </w:rPr>
          <w:t>75</w:t>
        </w:r>
        <w:r>
          <w:rPr>
            <w:noProof/>
          </w:rPr>
          <w:fldChar w:fldCharType="end"/>
        </w:r>
      </w:p>
    </w:sdtContent>
  </w:sdt>
  <w:p w14:paraId="62E0ADE9" w14:textId="77777777" w:rsidR="00970A42" w:rsidRDefault="00970A42" w:rsidP="0039579F">
    <w:pPr>
      <w:pStyle w:val="Footer"/>
      <w:tabs>
        <w:tab w:val="clear" w:pos="8505"/>
      </w:tabs>
      <w:ind w:right="360"/>
      <w:jc w:val="righ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B2DB68" w14:textId="6D2F219E" w:rsidR="00970A42" w:rsidRPr="00896DD3" w:rsidRDefault="00970A42" w:rsidP="004E74CF">
    <w:pPr>
      <w:pStyle w:val="Footer"/>
      <w:framePr w:w="603" w:wrap="around" w:vAnchor="text" w:hAnchor="page" w:x="5511" w:y="83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6C7875">
      <w:rPr>
        <w:rStyle w:val="PageNumber"/>
        <w:rFonts w:ascii="Angsana New" w:hAnsi="Angsana New" w:cs="Angsana New"/>
        <w:noProof/>
        <w:sz w:val="30"/>
        <w:szCs w:val="30"/>
      </w:rPr>
      <w:t>79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9817DF" w14:textId="77777777" w:rsidR="00970A42" w:rsidRDefault="00970A42" w:rsidP="0039579F">
    <w:pPr>
      <w:pStyle w:val="Footer"/>
      <w:tabs>
        <w:tab w:val="clear" w:pos="8505"/>
      </w:tabs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0BD657" w14:textId="77777777" w:rsidR="007E499A" w:rsidRDefault="007E499A">
      <w:r>
        <w:separator/>
      </w:r>
    </w:p>
  </w:footnote>
  <w:footnote w:type="continuationSeparator" w:id="0">
    <w:p w14:paraId="40D9290F" w14:textId="77777777" w:rsidR="007E499A" w:rsidRDefault="007E4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C6841" w14:textId="77777777" w:rsidR="00970A42" w:rsidRPr="0000532C" w:rsidRDefault="00970A42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FC8752F" w14:textId="77777777" w:rsidR="00970A42" w:rsidRPr="0000532C" w:rsidRDefault="00970A42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8445CC7" w14:textId="66D5D457" w:rsidR="00970A42" w:rsidRPr="0000532C" w:rsidRDefault="00970A42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9935A8"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Pr="009935A8">
      <w:rPr>
        <w:rFonts w:ascii="Angsana New" w:hAnsi="Angsana New"/>
        <w:b/>
        <w:bCs/>
        <w:sz w:val="32"/>
        <w:szCs w:val="32"/>
        <w:lang w:val="en-US"/>
      </w:rPr>
      <w:t>2564</w:t>
    </w:r>
  </w:p>
  <w:p w14:paraId="60F9598D" w14:textId="77777777" w:rsidR="00970A42" w:rsidRPr="006170A6" w:rsidRDefault="00970A42" w:rsidP="003345DB">
    <w:pPr>
      <w:rPr>
        <w:rFonts w:asciiTheme="majorBidi" w:hAnsiTheme="majorBidi" w:cstheme="majorBidi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A9E87" w14:textId="77777777" w:rsidR="00970A42" w:rsidRPr="0000532C" w:rsidRDefault="00970A4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32084FF" w14:textId="77777777" w:rsidR="00970A42" w:rsidRPr="0000532C" w:rsidRDefault="00970A4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9B1050" w14:textId="151FD540" w:rsidR="00970A42" w:rsidRPr="0000532C" w:rsidRDefault="00970A4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9935A8"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Pr="009935A8">
      <w:rPr>
        <w:rFonts w:ascii="Angsana New" w:hAnsi="Angsana New"/>
        <w:b/>
        <w:bCs/>
        <w:sz w:val="32"/>
        <w:szCs w:val="32"/>
        <w:lang w:val="en-US"/>
      </w:rPr>
      <w:t>2564</w:t>
    </w:r>
  </w:p>
  <w:p w14:paraId="44CDB98F" w14:textId="77777777" w:rsidR="00970A42" w:rsidRPr="00D87050" w:rsidRDefault="00970A42" w:rsidP="003345DB">
    <w:pPr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1FD3D" w14:textId="77777777" w:rsidR="00970A42" w:rsidRPr="0000532C" w:rsidRDefault="00970A4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9CD1083" w14:textId="77777777" w:rsidR="00970A42" w:rsidRPr="0000532C" w:rsidRDefault="00970A4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FF3519" w14:textId="42ADAE0B" w:rsidR="00970A42" w:rsidRPr="0000532C" w:rsidRDefault="00970A4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9935A8"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Pr="009935A8">
      <w:rPr>
        <w:rFonts w:ascii="Angsana New" w:hAnsi="Angsana New"/>
        <w:b/>
        <w:bCs/>
        <w:sz w:val="32"/>
        <w:szCs w:val="32"/>
        <w:lang w:val="en-US"/>
      </w:rPr>
      <w:t>2564</w:t>
    </w:r>
  </w:p>
  <w:p w14:paraId="5BA4F32C" w14:textId="77777777" w:rsidR="00970A42" w:rsidRPr="00262D10" w:rsidRDefault="00970A42" w:rsidP="00D87050">
    <w:pPr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C546A98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B052E138"/>
    <w:lvl w:ilvl="0" w:tplc="B9A45DDE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B022A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3F586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2B44676"/>
    <w:multiLevelType w:val="multilevel"/>
    <w:tmpl w:val="709C74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1E6717E8"/>
    <w:multiLevelType w:val="hybridMultilevel"/>
    <w:tmpl w:val="326A937E"/>
    <w:lvl w:ilvl="0" w:tplc="C756EAD6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5CC7F97"/>
    <w:multiLevelType w:val="hybridMultilevel"/>
    <w:tmpl w:val="DB2CC60A"/>
    <w:lvl w:ilvl="0" w:tplc="21CCD8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A7F6712"/>
    <w:multiLevelType w:val="multilevel"/>
    <w:tmpl w:val="8F88CE4A"/>
    <w:lvl w:ilvl="0">
      <w:start w:val="1"/>
      <w:numFmt w:val="thaiLetters"/>
      <w:pStyle w:val="Bo-H2Main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4C146537"/>
    <w:multiLevelType w:val="multilevel"/>
    <w:tmpl w:val="18DC2B9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0">
    <w:nsid w:val="4E5F5710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12A50A7"/>
    <w:multiLevelType w:val="singleLevel"/>
    <w:tmpl w:val="4E4416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8652AA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6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7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9">
    <w:nsid w:val="7FD26541"/>
    <w:multiLevelType w:val="multilevel"/>
    <w:tmpl w:val="B87CF3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9"/>
  </w:num>
  <w:num w:numId="2">
    <w:abstractNumId w:val="19"/>
  </w:num>
  <w:num w:numId="3">
    <w:abstractNumId w:val="25"/>
  </w:num>
  <w:num w:numId="4">
    <w:abstractNumId w:val="7"/>
  </w:num>
  <w:num w:numId="5">
    <w:abstractNumId w:val="6"/>
  </w:num>
  <w:num w:numId="6">
    <w:abstractNumId w:val="17"/>
  </w:num>
  <w:num w:numId="7">
    <w:abstractNumId w:val="2"/>
  </w:num>
  <w:num w:numId="8">
    <w:abstractNumId w:val="29"/>
  </w:num>
  <w:num w:numId="9">
    <w:abstractNumId w:val="26"/>
  </w:num>
  <w:num w:numId="10">
    <w:abstractNumId w:val="0"/>
  </w:num>
  <w:num w:numId="11">
    <w:abstractNumId w:val="5"/>
  </w:num>
  <w:num w:numId="12">
    <w:abstractNumId w:val="21"/>
  </w:num>
  <w:num w:numId="13">
    <w:abstractNumId w:val="8"/>
  </w:num>
  <w:num w:numId="14">
    <w:abstractNumId w:val="13"/>
  </w:num>
  <w:num w:numId="15">
    <w:abstractNumId w:val="14"/>
  </w:num>
  <w:num w:numId="16">
    <w:abstractNumId w:val="18"/>
  </w:num>
  <w:num w:numId="17">
    <w:abstractNumId w:val="27"/>
  </w:num>
  <w:num w:numId="18">
    <w:abstractNumId w:val="28"/>
  </w:num>
  <w:num w:numId="19">
    <w:abstractNumId w:val="15"/>
  </w:num>
  <w:num w:numId="20">
    <w:abstractNumId w:val="12"/>
  </w:num>
  <w:num w:numId="21">
    <w:abstractNumId w:val="10"/>
  </w:num>
  <w:num w:numId="22">
    <w:abstractNumId w:val="16"/>
  </w:num>
  <w:num w:numId="23">
    <w:abstractNumId w:val="4"/>
  </w:num>
  <w:num w:numId="24">
    <w:abstractNumId w:val="3"/>
  </w:num>
  <w:num w:numId="25">
    <w:abstractNumId w:val="20"/>
  </w:num>
  <w:num w:numId="26">
    <w:abstractNumId w:val="22"/>
  </w:num>
  <w:num w:numId="27">
    <w:abstractNumId w:val="23"/>
  </w:num>
  <w:num w:numId="28">
    <w:abstractNumId w:val="24"/>
  </w:num>
  <w:num w:numId="29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CC"/>
    <w:rsid w:val="00000791"/>
    <w:rsid w:val="000007C3"/>
    <w:rsid w:val="00000AE0"/>
    <w:rsid w:val="00000EE9"/>
    <w:rsid w:val="00001069"/>
    <w:rsid w:val="000010F6"/>
    <w:rsid w:val="000012AF"/>
    <w:rsid w:val="00001372"/>
    <w:rsid w:val="00001382"/>
    <w:rsid w:val="00001778"/>
    <w:rsid w:val="00001D2C"/>
    <w:rsid w:val="00001D81"/>
    <w:rsid w:val="00001EB9"/>
    <w:rsid w:val="0000222D"/>
    <w:rsid w:val="000025CE"/>
    <w:rsid w:val="0000260D"/>
    <w:rsid w:val="00002724"/>
    <w:rsid w:val="0000281E"/>
    <w:rsid w:val="000028AB"/>
    <w:rsid w:val="0000291B"/>
    <w:rsid w:val="00002CD7"/>
    <w:rsid w:val="00002F86"/>
    <w:rsid w:val="0000345A"/>
    <w:rsid w:val="00003993"/>
    <w:rsid w:val="00003A89"/>
    <w:rsid w:val="00003C8D"/>
    <w:rsid w:val="00003DA0"/>
    <w:rsid w:val="00003ED6"/>
    <w:rsid w:val="000040AB"/>
    <w:rsid w:val="00004441"/>
    <w:rsid w:val="00004CE9"/>
    <w:rsid w:val="00004CFD"/>
    <w:rsid w:val="00004E64"/>
    <w:rsid w:val="00004F7E"/>
    <w:rsid w:val="00005133"/>
    <w:rsid w:val="0000532C"/>
    <w:rsid w:val="000059A6"/>
    <w:rsid w:val="00005F93"/>
    <w:rsid w:val="00005FD5"/>
    <w:rsid w:val="00006260"/>
    <w:rsid w:val="0000627B"/>
    <w:rsid w:val="0000699C"/>
    <w:rsid w:val="00006BEB"/>
    <w:rsid w:val="0000702A"/>
    <w:rsid w:val="0000719F"/>
    <w:rsid w:val="000073F0"/>
    <w:rsid w:val="00007559"/>
    <w:rsid w:val="000076F4"/>
    <w:rsid w:val="00007E4F"/>
    <w:rsid w:val="00007FDB"/>
    <w:rsid w:val="00010439"/>
    <w:rsid w:val="00010620"/>
    <w:rsid w:val="000115C5"/>
    <w:rsid w:val="000116AA"/>
    <w:rsid w:val="00011709"/>
    <w:rsid w:val="00011A40"/>
    <w:rsid w:val="00012349"/>
    <w:rsid w:val="0001238D"/>
    <w:rsid w:val="0001249C"/>
    <w:rsid w:val="00012953"/>
    <w:rsid w:val="00012A5E"/>
    <w:rsid w:val="00012DCD"/>
    <w:rsid w:val="00012E2C"/>
    <w:rsid w:val="000134E4"/>
    <w:rsid w:val="000135E2"/>
    <w:rsid w:val="0001394A"/>
    <w:rsid w:val="00013992"/>
    <w:rsid w:val="000139A5"/>
    <w:rsid w:val="000139DA"/>
    <w:rsid w:val="00013A77"/>
    <w:rsid w:val="00013D49"/>
    <w:rsid w:val="00013EF3"/>
    <w:rsid w:val="000142AD"/>
    <w:rsid w:val="00014323"/>
    <w:rsid w:val="000144EA"/>
    <w:rsid w:val="00014567"/>
    <w:rsid w:val="00014671"/>
    <w:rsid w:val="00014838"/>
    <w:rsid w:val="000150E4"/>
    <w:rsid w:val="000151AC"/>
    <w:rsid w:val="00015405"/>
    <w:rsid w:val="00015861"/>
    <w:rsid w:val="000159B5"/>
    <w:rsid w:val="00015D5D"/>
    <w:rsid w:val="00015D79"/>
    <w:rsid w:val="00015EC3"/>
    <w:rsid w:val="00015EE5"/>
    <w:rsid w:val="00015FD0"/>
    <w:rsid w:val="00016044"/>
    <w:rsid w:val="00016117"/>
    <w:rsid w:val="000162F3"/>
    <w:rsid w:val="000163FD"/>
    <w:rsid w:val="00016439"/>
    <w:rsid w:val="000167CF"/>
    <w:rsid w:val="00016830"/>
    <w:rsid w:val="00016C2E"/>
    <w:rsid w:val="00016CFF"/>
    <w:rsid w:val="00016D49"/>
    <w:rsid w:val="00016DA1"/>
    <w:rsid w:val="00017015"/>
    <w:rsid w:val="0001707A"/>
    <w:rsid w:val="000170AC"/>
    <w:rsid w:val="0001734B"/>
    <w:rsid w:val="00017398"/>
    <w:rsid w:val="0001755B"/>
    <w:rsid w:val="00017643"/>
    <w:rsid w:val="00017912"/>
    <w:rsid w:val="0001792F"/>
    <w:rsid w:val="00017A78"/>
    <w:rsid w:val="00017EC5"/>
    <w:rsid w:val="00017FE8"/>
    <w:rsid w:val="000200E6"/>
    <w:rsid w:val="000200E7"/>
    <w:rsid w:val="00020824"/>
    <w:rsid w:val="00020907"/>
    <w:rsid w:val="00020916"/>
    <w:rsid w:val="00020BCB"/>
    <w:rsid w:val="00020BEB"/>
    <w:rsid w:val="00020C87"/>
    <w:rsid w:val="00020CEB"/>
    <w:rsid w:val="00020F5B"/>
    <w:rsid w:val="00020FA0"/>
    <w:rsid w:val="000210B4"/>
    <w:rsid w:val="00021409"/>
    <w:rsid w:val="0002142E"/>
    <w:rsid w:val="000214BC"/>
    <w:rsid w:val="0002190A"/>
    <w:rsid w:val="00021A79"/>
    <w:rsid w:val="00021C12"/>
    <w:rsid w:val="00021C94"/>
    <w:rsid w:val="00021DDB"/>
    <w:rsid w:val="0002208C"/>
    <w:rsid w:val="0002216B"/>
    <w:rsid w:val="00022EF1"/>
    <w:rsid w:val="00022FDD"/>
    <w:rsid w:val="000232E4"/>
    <w:rsid w:val="00023A3B"/>
    <w:rsid w:val="00024310"/>
    <w:rsid w:val="000244BF"/>
    <w:rsid w:val="0002470F"/>
    <w:rsid w:val="0002472B"/>
    <w:rsid w:val="00024824"/>
    <w:rsid w:val="00024916"/>
    <w:rsid w:val="00024BD6"/>
    <w:rsid w:val="00024C15"/>
    <w:rsid w:val="00024FDF"/>
    <w:rsid w:val="000252BF"/>
    <w:rsid w:val="00025619"/>
    <w:rsid w:val="0002583C"/>
    <w:rsid w:val="00025BEB"/>
    <w:rsid w:val="00025CA7"/>
    <w:rsid w:val="00025CE4"/>
    <w:rsid w:val="00025F5D"/>
    <w:rsid w:val="00025F9F"/>
    <w:rsid w:val="00026326"/>
    <w:rsid w:val="00026507"/>
    <w:rsid w:val="0002651F"/>
    <w:rsid w:val="000265B8"/>
    <w:rsid w:val="00026C1F"/>
    <w:rsid w:val="00026CE5"/>
    <w:rsid w:val="00026EA3"/>
    <w:rsid w:val="00027041"/>
    <w:rsid w:val="00027217"/>
    <w:rsid w:val="0002729F"/>
    <w:rsid w:val="00027B66"/>
    <w:rsid w:val="00027B8E"/>
    <w:rsid w:val="00027BAB"/>
    <w:rsid w:val="00027DC6"/>
    <w:rsid w:val="00027F5D"/>
    <w:rsid w:val="00027FEB"/>
    <w:rsid w:val="0003008B"/>
    <w:rsid w:val="000303FC"/>
    <w:rsid w:val="000304FD"/>
    <w:rsid w:val="00030534"/>
    <w:rsid w:val="0003055B"/>
    <w:rsid w:val="000307C4"/>
    <w:rsid w:val="00030892"/>
    <w:rsid w:val="00030D6E"/>
    <w:rsid w:val="00030F1F"/>
    <w:rsid w:val="00030F28"/>
    <w:rsid w:val="000310C3"/>
    <w:rsid w:val="00031553"/>
    <w:rsid w:val="00031C5A"/>
    <w:rsid w:val="00031E80"/>
    <w:rsid w:val="00031F3A"/>
    <w:rsid w:val="00032325"/>
    <w:rsid w:val="0003299A"/>
    <w:rsid w:val="00032D62"/>
    <w:rsid w:val="00032EFD"/>
    <w:rsid w:val="000331AF"/>
    <w:rsid w:val="000333B0"/>
    <w:rsid w:val="00033902"/>
    <w:rsid w:val="00033AAE"/>
    <w:rsid w:val="00033D59"/>
    <w:rsid w:val="00033EE5"/>
    <w:rsid w:val="00034044"/>
    <w:rsid w:val="00034161"/>
    <w:rsid w:val="00034495"/>
    <w:rsid w:val="00034520"/>
    <w:rsid w:val="00034935"/>
    <w:rsid w:val="00034A53"/>
    <w:rsid w:val="00034A71"/>
    <w:rsid w:val="00034D64"/>
    <w:rsid w:val="00034F54"/>
    <w:rsid w:val="00035587"/>
    <w:rsid w:val="0003573E"/>
    <w:rsid w:val="00035E5D"/>
    <w:rsid w:val="00035F5F"/>
    <w:rsid w:val="0003604F"/>
    <w:rsid w:val="000361D4"/>
    <w:rsid w:val="000363DC"/>
    <w:rsid w:val="00036553"/>
    <w:rsid w:val="00036AA9"/>
    <w:rsid w:val="00036BB9"/>
    <w:rsid w:val="00037204"/>
    <w:rsid w:val="00037475"/>
    <w:rsid w:val="000375D9"/>
    <w:rsid w:val="0003790D"/>
    <w:rsid w:val="00037B6C"/>
    <w:rsid w:val="000401D1"/>
    <w:rsid w:val="00040BEE"/>
    <w:rsid w:val="00040C8E"/>
    <w:rsid w:val="00040FDA"/>
    <w:rsid w:val="0004100D"/>
    <w:rsid w:val="0004140C"/>
    <w:rsid w:val="00041512"/>
    <w:rsid w:val="000415C9"/>
    <w:rsid w:val="00041729"/>
    <w:rsid w:val="000418EA"/>
    <w:rsid w:val="000419E9"/>
    <w:rsid w:val="00041B75"/>
    <w:rsid w:val="00041C24"/>
    <w:rsid w:val="00041C30"/>
    <w:rsid w:val="00041EB2"/>
    <w:rsid w:val="0004237F"/>
    <w:rsid w:val="0004249A"/>
    <w:rsid w:val="00042733"/>
    <w:rsid w:val="000428C3"/>
    <w:rsid w:val="00042AEE"/>
    <w:rsid w:val="00042C42"/>
    <w:rsid w:val="00042D4C"/>
    <w:rsid w:val="00042EAE"/>
    <w:rsid w:val="00043565"/>
    <w:rsid w:val="000435DF"/>
    <w:rsid w:val="0004360C"/>
    <w:rsid w:val="00043A61"/>
    <w:rsid w:val="00043AA2"/>
    <w:rsid w:val="00043ADC"/>
    <w:rsid w:val="00043B54"/>
    <w:rsid w:val="00043F34"/>
    <w:rsid w:val="00044363"/>
    <w:rsid w:val="000445C3"/>
    <w:rsid w:val="00044A42"/>
    <w:rsid w:val="00044A50"/>
    <w:rsid w:val="00044B9E"/>
    <w:rsid w:val="00044BA3"/>
    <w:rsid w:val="00044F34"/>
    <w:rsid w:val="00045048"/>
    <w:rsid w:val="00045397"/>
    <w:rsid w:val="0004540A"/>
    <w:rsid w:val="000455CA"/>
    <w:rsid w:val="00045629"/>
    <w:rsid w:val="00045722"/>
    <w:rsid w:val="00045752"/>
    <w:rsid w:val="00045A90"/>
    <w:rsid w:val="00045BDD"/>
    <w:rsid w:val="00046162"/>
    <w:rsid w:val="00046319"/>
    <w:rsid w:val="000467DA"/>
    <w:rsid w:val="00046C05"/>
    <w:rsid w:val="00046DDB"/>
    <w:rsid w:val="00047223"/>
    <w:rsid w:val="0004726D"/>
    <w:rsid w:val="00047278"/>
    <w:rsid w:val="000473C9"/>
    <w:rsid w:val="00047507"/>
    <w:rsid w:val="000476BD"/>
    <w:rsid w:val="00047739"/>
    <w:rsid w:val="000479B3"/>
    <w:rsid w:val="00047D29"/>
    <w:rsid w:val="0005003E"/>
    <w:rsid w:val="00050251"/>
    <w:rsid w:val="00050262"/>
    <w:rsid w:val="00050307"/>
    <w:rsid w:val="000507EE"/>
    <w:rsid w:val="00050CA2"/>
    <w:rsid w:val="00050CF7"/>
    <w:rsid w:val="00050DC0"/>
    <w:rsid w:val="00051100"/>
    <w:rsid w:val="00051225"/>
    <w:rsid w:val="00051779"/>
    <w:rsid w:val="00051B82"/>
    <w:rsid w:val="00051F97"/>
    <w:rsid w:val="000528A7"/>
    <w:rsid w:val="00052980"/>
    <w:rsid w:val="00052AF3"/>
    <w:rsid w:val="00052F4D"/>
    <w:rsid w:val="00052F98"/>
    <w:rsid w:val="000530AE"/>
    <w:rsid w:val="00053145"/>
    <w:rsid w:val="00053177"/>
    <w:rsid w:val="000533B7"/>
    <w:rsid w:val="00053709"/>
    <w:rsid w:val="000540BB"/>
    <w:rsid w:val="0005413E"/>
    <w:rsid w:val="0005425A"/>
    <w:rsid w:val="0005438E"/>
    <w:rsid w:val="00054A99"/>
    <w:rsid w:val="00055284"/>
    <w:rsid w:val="0005545D"/>
    <w:rsid w:val="00055503"/>
    <w:rsid w:val="000555AD"/>
    <w:rsid w:val="000557E0"/>
    <w:rsid w:val="00055A57"/>
    <w:rsid w:val="00055BFA"/>
    <w:rsid w:val="00055D70"/>
    <w:rsid w:val="00055E06"/>
    <w:rsid w:val="00055E3C"/>
    <w:rsid w:val="000560AD"/>
    <w:rsid w:val="00056112"/>
    <w:rsid w:val="00056162"/>
    <w:rsid w:val="000563BC"/>
    <w:rsid w:val="00056538"/>
    <w:rsid w:val="000565FB"/>
    <w:rsid w:val="000569F6"/>
    <w:rsid w:val="00056B0E"/>
    <w:rsid w:val="00056C84"/>
    <w:rsid w:val="00056D87"/>
    <w:rsid w:val="000579B9"/>
    <w:rsid w:val="00057AAC"/>
    <w:rsid w:val="00057B11"/>
    <w:rsid w:val="00057B70"/>
    <w:rsid w:val="00057D43"/>
    <w:rsid w:val="00057ED2"/>
    <w:rsid w:val="00060224"/>
    <w:rsid w:val="000602DE"/>
    <w:rsid w:val="000604EB"/>
    <w:rsid w:val="00060CA2"/>
    <w:rsid w:val="00060E97"/>
    <w:rsid w:val="00061036"/>
    <w:rsid w:val="00061182"/>
    <w:rsid w:val="000611A7"/>
    <w:rsid w:val="0006164A"/>
    <w:rsid w:val="00061914"/>
    <w:rsid w:val="00061A8A"/>
    <w:rsid w:val="00061BBD"/>
    <w:rsid w:val="00061BD0"/>
    <w:rsid w:val="00061FBC"/>
    <w:rsid w:val="00062556"/>
    <w:rsid w:val="00062870"/>
    <w:rsid w:val="000629B5"/>
    <w:rsid w:val="00062DD5"/>
    <w:rsid w:val="00063337"/>
    <w:rsid w:val="0006347C"/>
    <w:rsid w:val="000634E5"/>
    <w:rsid w:val="00063824"/>
    <w:rsid w:val="000639B2"/>
    <w:rsid w:val="00063A04"/>
    <w:rsid w:val="00063B12"/>
    <w:rsid w:val="000640AD"/>
    <w:rsid w:val="0006434A"/>
    <w:rsid w:val="000643AD"/>
    <w:rsid w:val="0006451E"/>
    <w:rsid w:val="00064678"/>
    <w:rsid w:val="00064A10"/>
    <w:rsid w:val="00064B7B"/>
    <w:rsid w:val="00064BF9"/>
    <w:rsid w:val="00064D40"/>
    <w:rsid w:val="00064F82"/>
    <w:rsid w:val="0006563B"/>
    <w:rsid w:val="000657D5"/>
    <w:rsid w:val="0006589B"/>
    <w:rsid w:val="00065C9B"/>
    <w:rsid w:val="00065DCA"/>
    <w:rsid w:val="00065E93"/>
    <w:rsid w:val="00065EA1"/>
    <w:rsid w:val="000660D4"/>
    <w:rsid w:val="00066124"/>
    <w:rsid w:val="00066305"/>
    <w:rsid w:val="00066394"/>
    <w:rsid w:val="000663DD"/>
    <w:rsid w:val="000664CF"/>
    <w:rsid w:val="00066F02"/>
    <w:rsid w:val="00067073"/>
    <w:rsid w:val="000670B4"/>
    <w:rsid w:val="0006741D"/>
    <w:rsid w:val="00067543"/>
    <w:rsid w:val="00067AB2"/>
    <w:rsid w:val="00067AFD"/>
    <w:rsid w:val="00070377"/>
    <w:rsid w:val="00070415"/>
    <w:rsid w:val="00070A23"/>
    <w:rsid w:val="00070EE1"/>
    <w:rsid w:val="000712EB"/>
    <w:rsid w:val="0007179C"/>
    <w:rsid w:val="000718D6"/>
    <w:rsid w:val="00071902"/>
    <w:rsid w:val="00071B16"/>
    <w:rsid w:val="00071D4D"/>
    <w:rsid w:val="00071EB7"/>
    <w:rsid w:val="00072143"/>
    <w:rsid w:val="00072781"/>
    <w:rsid w:val="000727DB"/>
    <w:rsid w:val="000728A0"/>
    <w:rsid w:val="00072D3C"/>
    <w:rsid w:val="00072E0F"/>
    <w:rsid w:val="00072EF3"/>
    <w:rsid w:val="000734A8"/>
    <w:rsid w:val="000734FF"/>
    <w:rsid w:val="00073848"/>
    <w:rsid w:val="00073A37"/>
    <w:rsid w:val="00073A92"/>
    <w:rsid w:val="00073C8D"/>
    <w:rsid w:val="00073DBB"/>
    <w:rsid w:val="00073DFC"/>
    <w:rsid w:val="00073F7A"/>
    <w:rsid w:val="000744A1"/>
    <w:rsid w:val="0007456B"/>
    <w:rsid w:val="00074B0F"/>
    <w:rsid w:val="00075496"/>
    <w:rsid w:val="000755C3"/>
    <w:rsid w:val="0007576D"/>
    <w:rsid w:val="000757D0"/>
    <w:rsid w:val="00075F23"/>
    <w:rsid w:val="0007616D"/>
    <w:rsid w:val="00076255"/>
    <w:rsid w:val="00076289"/>
    <w:rsid w:val="00076646"/>
    <w:rsid w:val="00076683"/>
    <w:rsid w:val="0007767E"/>
    <w:rsid w:val="000778BE"/>
    <w:rsid w:val="00077A37"/>
    <w:rsid w:val="00077F93"/>
    <w:rsid w:val="000801DB"/>
    <w:rsid w:val="000802D4"/>
    <w:rsid w:val="000809BC"/>
    <w:rsid w:val="00080AC3"/>
    <w:rsid w:val="00080ECF"/>
    <w:rsid w:val="00080F53"/>
    <w:rsid w:val="00081146"/>
    <w:rsid w:val="000813BA"/>
    <w:rsid w:val="000814A3"/>
    <w:rsid w:val="000814C6"/>
    <w:rsid w:val="000817C5"/>
    <w:rsid w:val="000818B2"/>
    <w:rsid w:val="0008299F"/>
    <w:rsid w:val="00082B00"/>
    <w:rsid w:val="00082E46"/>
    <w:rsid w:val="00083067"/>
    <w:rsid w:val="00083129"/>
    <w:rsid w:val="0008341D"/>
    <w:rsid w:val="00083920"/>
    <w:rsid w:val="00083DFE"/>
    <w:rsid w:val="000844CC"/>
    <w:rsid w:val="00084C2B"/>
    <w:rsid w:val="00084F61"/>
    <w:rsid w:val="00084F69"/>
    <w:rsid w:val="00085201"/>
    <w:rsid w:val="000855B8"/>
    <w:rsid w:val="000857BA"/>
    <w:rsid w:val="000857C4"/>
    <w:rsid w:val="000858CF"/>
    <w:rsid w:val="00085A69"/>
    <w:rsid w:val="00085D23"/>
    <w:rsid w:val="00085D4F"/>
    <w:rsid w:val="00085DA6"/>
    <w:rsid w:val="00085DE0"/>
    <w:rsid w:val="00085FD3"/>
    <w:rsid w:val="000860EB"/>
    <w:rsid w:val="00086559"/>
    <w:rsid w:val="000869BA"/>
    <w:rsid w:val="00086A7B"/>
    <w:rsid w:val="00086B0E"/>
    <w:rsid w:val="00086BA0"/>
    <w:rsid w:val="00087526"/>
    <w:rsid w:val="00087692"/>
    <w:rsid w:val="00087897"/>
    <w:rsid w:val="00087B4C"/>
    <w:rsid w:val="00090310"/>
    <w:rsid w:val="000905CD"/>
    <w:rsid w:val="00090728"/>
    <w:rsid w:val="000909D6"/>
    <w:rsid w:val="00090CD3"/>
    <w:rsid w:val="0009116D"/>
    <w:rsid w:val="000912A8"/>
    <w:rsid w:val="00091831"/>
    <w:rsid w:val="00091A06"/>
    <w:rsid w:val="00091C4F"/>
    <w:rsid w:val="00092070"/>
    <w:rsid w:val="00092292"/>
    <w:rsid w:val="000922A7"/>
    <w:rsid w:val="00092309"/>
    <w:rsid w:val="00092567"/>
    <w:rsid w:val="000926D0"/>
    <w:rsid w:val="000929AD"/>
    <w:rsid w:val="00092C11"/>
    <w:rsid w:val="00093613"/>
    <w:rsid w:val="00093A5B"/>
    <w:rsid w:val="00093F72"/>
    <w:rsid w:val="00094087"/>
    <w:rsid w:val="0009420E"/>
    <w:rsid w:val="0009425B"/>
    <w:rsid w:val="000944C1"/>
    <w:rsid w:val="00094A2E"/>
    <w:rsid w:val="00094F0C"/>
    <w:rsid w:val="00095BA4"/>
    <w:rsid w:val="00095D08"/>
    <w:rsid w:val="00095DAC"/>
    <w:rsid w:val="000962FA"/>
    <w:rsid w:val="0009632A"/>
    <w:rsid w:val="00096356"/>
    <w:rsid w:val="0009663B"/>
    <w:rsid w:val="000967DF"/>
    <w:rsid w:val="0009684F"/>
    <w:rsid w:val="00096B87"/>
    <w:rsid w:val="00096FB9"/>
    <w:rsid w:val="0009746B"/>
    <w:rsid w:val="0009773F"/>
    <w:rsid w:val="0009775B"/>
    <w:rsid w:val="00097AD9"/>
    <w:rsid w:val="00097B33"/>
    <w:rsid w:val="000A0087"/>
    <w:rsid w:val="000A00D7"/>
    <w:rsid w:val="000A0198"/>
    <w:rsid w:val="000A027B"/>
    <w:rsid w:val="000A0382"/>
    <w:rsid w:val="000A0499"/>
    <w:rsid w:val="000A0799"/>
    <w:rsid w:val="000A0922"/>
    <w:rsid w:val="000A09EE"/>
    <w:rsid w:val="000A0A03"/>
    <w:rsid w:val="000A0AF2"/>
    <w:rsid w:val="000A0BB3"/>
    <w:rsid w:val="000A0BC9"/>
    <w:rsid w:val="000A12CF"/>
    <w:rsid w:val="000A1C1B"/>
    <w:rsid w:val="000A2350"/>
    <w:rsid w:val="000A2758"/>
    <w:rsid w:val="000A2A02"/>
    <w:rsid w:val="000A2A32"/>
    <w:rsid w:val="000A2C70"/>
    <w:rsid w:val="000A2E90"/>
    <w:rsid w:val="000A2FDD"/>
    <w:rsid w:val="000A31B0"/>
    <w:rsid w:val="000A325A"/>
    <w:rsid w:val="000A35AE"/>
    <w:rsid w:val="000A364D"/>
    <w:rsid w:val="000A3B6D"/>
    <w:rsid w:val="000A3CC8"/>
    <w:rsid w:val="000A3DC6"/>
    <w:rsid w:val="000A3F45"/>
    <w:rsid w:val="000A3F69"/>
    <w:rsid w:val="000A41D6"/>
    <w:rsid w:val="000A470A"/>
    <w:rsid w:val="000A4728"/>
    <w:rsid w:val="000A4A7B"/>
    <w:rsid w:val="000A53D6"/>
    <w:rsid w:val="000A543C"/>
    <w:rsid w:val="000A55BB"/>
    <w:rsid w:val="000A55D3"/>
    <w:rsid w:val="000A5658"/>
    <w:rsid w:val="000A5AB3"/>
    <w:rsid w:val="000A5C50"/>
    <w:rsid w:val="000A5D2C"/>
    <w:rsid w:val="000A5DF4"/>
    <w:rsid w:val="000A5F75"/>
    <w:rsid w:val="000A65C0"/>
    <w:rsid w:val="000A665A"/>
    <w:rsid w:val="000A67CD"/>
    <w:rsid w:val="000A7163"/>
    <w:rsid w:val="000A7659"/>
    <w:rsid w:val="000A78BD"/>
    <w:rsid w:val="000A7CC9"/>
    <w:rsid w:val="000A7D86"/>
    <w:rsid w:val="000A7E2D"/>
    <w:rsid w:val="000A7EF4"/>
    <w:rsid w:val="000A7F9E"/>
    <w:rsid w:val="000A7FE7"/>
    <w:rsid w:val="000B0103"/>
    <w:rsid w:val="000B01C9"/>
    <w:rsid w:val="000B037C"/>
    <w:rsid w:val="000B0460"/>
    <w:rsid w:val="000B05D8"/>
    <w:rsid w:val="000B0680"/>
    <w:rsid w:val="000B072F"/>
    <w:rsid w:val="000B088E"/>
    <w:rsid w:val="000B0BCE"/>
    <w:rsid w:val="000B0CBB"/>
    <w:rsid w:val="000B0DF3"/>
    <w:rsid w:val="000B1131"/>
    <w:rsid w:val="000B136D"/>
    <w:rsid w:val="000B1395"/>
    <w:rsid w:val="000B1631"/>
    <w:rsid w:val="000B1A99"/>
    <w:rsid w:val="000B1B1D"/>
    <w:rsid w:val="000B1B28"/>
    <w:rsid w:val="000B1D09"/>
    <w:rsid w:val="000B1DDF"/>
    <w:rsid w:val="000B1EDD"/>
    <w:rsid w:val="000B1F6C"/>
    <w:rsid w:val="000B2079"/>
    <w:rsid w:val="000B20C7"/>
    <w:rsid w:val="000B2476"/>
    <w:rsid w:val="000B24A4"/>
    <w:rsid w:val="000B28A1"/>
    <w:rsid w:val="000B2942"/>
    <w:rsid w:val="000B2CD6"/>
    <w:rsid w:val="000B2DDD"/>
    <w:rsid w:val="000B3152"/>
    <w:rsid w:val="000B3306"/>
    <w:rsid w:val="000B3394"/>
    <w:rsid w:val="000B3823"/>
    <w:rsid w:val="000B3B82"/>
    <w:rsid w:val="000B3D66"/>
    <w:rsid w:val="000B3E1D"/>
    <w:rsid w:val="000B4032"/>
    <w:rsid w:val="000B49B0"/>
    <w:rsid w:val="000B513E"/>
    <w:rsid w:val="000B51EF"/>
    <w:rsid w:val="000B54E9"/>
    <w:rsid w:val="000B552D"/>
    <w:rsid w:val="000B55A8"/>
    <w:rsid w:val="000B59B4"/>
    <w:rsid w:val="000B5CF2"/>
    <w:rsid w:val="000B6414"/>
    <w:rsid w:val="000B6506"/>
    <w:rsid w:val="000B653B"/>
    <w:rsid w:val="000B6632"/>
    <w:rsid w:val="000B6BB9"/>
    <w:rsid w:val="000B6CBB"/>
    <w:rsid w:val="000B6DB3"/>
    <w:rsid w:val="000B6E4B"/>
    <w:rsid w:val="000B7292"/>
    <w:rsid w:val="000B75CD"/>
    <w:rsid w:val="000B76B1"/>
    <w:rsid w:val="000B7A48"/>
    <w:rsid w:val="000B7B28"/>
    <w:rsid w:val="000C0152"/>
    <w:rsid w:val="000C022C"/>
    <w:rsid w:val="000C0329"/>
    <w:rsid w:val="000C065F"/>
    <w:rsid w:val="000C06CB"/>
    <w:rsid w:val="000C09C2"/>
    <w:rsid w:val="000C0F6D"/>
    <w:rsid w:val="000C138D"/>
    <w:rsid w:val="000C1582"/>
    <w:rsid w:val="000C1645"/>
    <w:rsid w:val="000C17F5"/>
    <w:rsid w:val="000C197B"/>
    <w:rsid w:val="000C19C1"/>
    <w:rsid w:val="000C1BB0"/>
    <w:rsid w:val="000C1D81"/>
    <w:rsid w:val="000C23BF"/>
    <w:rsid w:val="000C26B6"/>
    <w:rsid w:val="000C2960"/>
    <w:rsid w:val="000C2AEB"/>
    <w:rsid w:val="000C2C8E"/>
    <w:rsid w:val="000C2D85"/>
    <w:rsid w:val="000C2EC5"/>
    <w:rsid w:val="000C30B4"/>
    <w:rsid w:val="000C3135"/>
    <w:rsid w:val="000C3C37"/>
    <w:rsid w:val="000C4082"/>
    <w:rsid w:val="000C410B"/>
    <w:rsid w:val="000C4294"/>
    <w:rsid w:val="000C4878"/>
    <w:rsid w:val="000C4A85"/>
    <w:rsid w:val="000C4B84"/>
    <w:rsid w:val="000C4B97"/>
    <w:rsid w:val="000C4E04"/>
    <w:rsid w:val="000C4E43"/>
    <w:rsid w:val="000C511F"/>
    <w:rsid w:val="000C51E8"/>
    <w:rsid w:val="000C5ABA"/>
    <w:rsid w:val="000C5C1A"/>
    <w:rsid w:val="000C60D8"/>
    <w:rsid w:val="000C6339"/>
    <w:rsid w:val="000C63ED"/>
    <w:rsid w:val="000C67FB"/>
    <w:rsid w:val="000C68EB"/>
    <w:rsid w:val="000C6909"/>
    <w:rsid w:val="000C6CC6"/>
    <w:rsid w:val="000C7410"/>
    <w:rsid w:val="000C7825"/>
    <w:rsid w:val="000C7906"/>
    <w:rsid w:val="000C7CA5"/>
    <w:rsid w:val="000D0044"/>
    <w:rsid w:val="000D05C5"/>
    <w:rsid w:val="000D0715"/>
    <w:rsid w:val="000D0856"/>
    <w:rsid w:val="000D08A5"/>
    <w:rsid w:val="000D08AC"/>
    <w:rsid w:val="000D093F"/>
    <w:rsid w:val="000D0AAC"/>
    <w:rsid w:val="000D0B54"/>
    <w:rsid w:val="000D0B88"/>
    <w:rsid w:val="000D0C79"/>
    <w:rsid w:val="000D0CE3"/>
    <w:rsid w:val="000D0F7B"/>
    <w:rsid w:val="000D1029"/>
    <w:rsid w:val="000D164D"/>
    <w:rsid w:val="000D18AC"/>
    <w:rsid w:val="000D18DF"/>
    <w:rsid w:val="000D1F6A"/>
    <w:rsid w:val="000D202D"/>
    <w:rsid w:val="000D2096"/>
    <w:rsid w:val="000D22FA"/>
    <w:rsid w:val="000D240F"/>
    <w:rsid w:val="000D2709"/>
    <w:rsid w:val="000D27C6"/>
    <w:rsid w:val="000D2832"/>
    <w:rsid w:val="000D2B15"/>
    <w:rsid w:val="000D2D60"/>
    <w:rsid w:val="000D3476"/>
    <w:rsid w:val="000D384B"/>
    <w:rsid w:val="000D3A8E"/>
    <w:rsid w:val="000D3B86"/>
    <w:rsid w:val="000D3CF9"/>
    <w:rsid w:val="000D3F49"/>
    <w:rsid w:val="000D4170"/>
    <w:rsid w:val="000D4262"/>
    <w:rsid w:val="000D448E"/>
    <w:rsid w:val="000D519C"/>
    <w:rsid w:val="000D5299"/>
    <w:rsid w:val="000D5304"/>
    <w:rsid w:val="000D5353"/>
    <w:rsid w:val="000D5484"/>
    <w:rsid w:val="000D5C0F"/>
    <w:rsid w:val="000D5DD9"/>
    <w:rsid w:val="000D5E9A"/>
    <w:rsid w:val="000D5EDE"/>
    <w:rsid w:val="000D5FEF"/>
    <w:rsid w:val="000D60F2"/>
    <w:rsid w:val="000D628B"/>
    <w:rsid w:val="000D661B"/>
    <w:rsid w:val="000D6791"/>
    <w:rsid w:val="000D6A9B"/>
    <w:rsid w:val="000D6BE9"/>
    <w:rsid w:val="000D6BFA"/>
    <w:rsid w:val="000D6C9D"/>
    <w:rsid w:val="000D6E89"/>
    <w:rsid w:val="000D70D0"/>
    <w:rsid w:val="000D711A"/>
    <w:rsid w:val="000D71BF"/>
    <w:rsid w:val="000D7295"/>
    <w:rsid w:val="000D72EC"/>
    <w:rsid w:val="000D730C"/>
    <w:rsid w:val="000D7482"/>
    <w:rsid w:val="000D7603"/>
    <w:rsid w:val="000D7660"/>
    <w:rsid w:val="000D77DB"/>
    <w:rsid w:val="000D7851"/>
    <w:rsid w:val="000D7C31"/>
    <w:rsid w:val="000E0773"/>
    <w:rsid w:val="000E0905"/>
    <w:rsid w:val="000E0907"/>
    <w:rsid w:val="000E0951"/>
    <w:rsid w:val="000E0C08"/>
    <w:rsid w:val="000E14DE"/>
    <w:rsid w:val="000E1EB8"/>
    <w:rsid w:val="000E1FFB"/>
    <w:rsid w:val="000E2116"/>
    <w:rsid w:val="000E2186"/>
    <w:rsid w:val="000E2335"/>
    <w:rsid w:val="000E24B5"/>
    <w:rsid w:val="000E2623"/>
    <w:rsid w:val="000E2D47"/>
    <w:rsid w:val="000E2EC3"/>
    <w:rsid w:val="000E3176"/>
    <w:rsid w:val="000E33F9"/>
    <w:rsid w:val="000E3451"/>
    <w:rsid w:val="000E3811"/>
    <w:rsid w:val="000E4127"/>
    <w:rsid w:val="000E4217"/>
    <w:rsid w:val="000E4877"/>
    <w:rsid w:val="000E51EA"/>
    <w:rsid w:val="000E531E"/>
    <w:rsid w:val="000E53DA"/>
    <w:rsid w:val="000E54E1"/>
    <w:rsid w:val="000E55D2"/>
    <w:rsid w:val="000E57D3"/>
    <w:rsid w:val="000E5B02"/>
    <w:rsid w:val="000E5BC4"/>
    <w:rsid w:val="000E5D5C"/>
    <w:rsid w:val="000E5E10"/>
    <w:rsid w:val="000E5F00"/>
    <w:rsid w:val="000E5F5D"/>
    <w:rsid w:val="000E61C3"/>
    <w:rsid w:val="000E6259"/>
    <w:rsid w:val="000E6301"/>
    <w:rsid w:val="000E649A"/>
    <w:rsid w:val="000E660F"/>
    <w:rsid w:val="000E6757"/>
    <w:rsid w:val="000E6EA5"/>
    <w:rsid w:val="000E70DF"/>
    <w:rsid w:val="000E7176"/>
    <w:rsid w:val="000E717C"/>
    <w:rsid w:val="000E7232"/>
    <w:rsid w:val="000E73C9"/>
    <w:rsid w:val="000E76AC"/>
    <w:rsid w:val="000E7C8D"/>
    <w:rsid w:val="000E7CE1"/>
    <w:rsid w:val="000E7D6B"/>
    <w:rsid w:val="000E7E48"/>
    <w:rsid w:val="000E7E84"/>
    <w:rsid w:val="000E7F3C"/>
    <w:rsid w:val="000F0A49"/>
    <w:rsid w:val="000F0E11"/>
    <w:rsid w:val="000F0E8D"/>
    <w:rsid w:val="000F10D9"/>
    <w:rsid w:val="000F1243"/>
    <w:rsid w:val="000F149F"/>
    <w:rsid w:val="000F1614"/>
    <w:rsid w:val="000F16CB"/>
    <w:rsid w:val="000F19D1"/>
    <w:rsid w:val="000F1C40"/>
    <w:rsid w:val="000F1F78"/>
    <w:rsid w:val="000F1FB3"/>
    <w:rsid w:val="000F20FD"/>
    <w:rsid w:val="000F242F"/>
    <w:rsid w:val="000F2639"/>
    <w:rsid w:val="000F2A9A"/>
    <w:rsid w:val="000F2CE1"/>
    <w:rsid w:val="000F2F59"/>
    <w:rsid w:val="000F3074"/>
    <w:rsid w:val="000F3514"/>
    <w:rsid w:val="000F3D8E"/>
    <w:rsid w:val="000F3EFE"/>
    <w:rsid w:val="000F4377"/>
    <w:rsid w:val="000F482F"/>
    <w:rsid w:val="000F4859"/>
    <w:rsid w:val="000F53ED"/>
    <w:rsid w:val="000F5702"/>
    <w:rsid w:val="000F5A8E"/>
    <w:rsid w:val="000F62BB"/>
    <w:rsid w:val="000F63EF"/>
    <w:rsid w:val="000F6D13"/>
    <w:rsid w:val="000F6DF2"/>
    <w:rsid w:val="000F75F6"/>
    <w:rsid w:val="000F798D"/>
    <w:rsid w:val="000F7D57"/>
    <w:rsid w:val="00100347"/>
    <w:rsid w:val="0010059F"/>
    <w:rsid w:val="001005B5"/>
    <w:rsid w:val="0010077E"/>
    <w:rsid w:val="001008A0"/>
    <w:rsid w:val="00100F86"/>
    <w:rsid w:val="00100FF1"/>
    <w:rsid w:val="0010101C"/>
    <w:rsid w:val="001011A0"/>
    <w:rsid w:val="001015EC"/>
    <w:rsid w:val="001016AE"/>
    <w:rsid w:val="001016DC"/>
    <w:rsid w:val="00101901"/>
    <w:rsid w:val="00101978"/>
    <w:rsid w:val="00101B74"/>
    <w:rsid w:val="00101BD2"/>
    <w:rsid w:val="00101F50"/>
    <w:rsid w:val="001020AB"/>
    <w:rsid w:val="001022ED"/>
    <w:rsid w:val="0010278C"/>
    <w:rsid w:val="001027A7"/>
    <w:rsid w:val="00102D34"/>
    <w:rsid w:val="001034ED"/>
    <w:rsid w:val="00103808"/>
    <w:rsid w:val="00103973"/>
    <w:rsid w:val="00103ADB"/>
    <w:rsid w:val="00103C4B"/>
    <w:rsid w:val="00103DD9"/>
    <w:rsid w:val="00104453"/>
    <w:rsid w:val="001046AB"/>
    <w:rsid w:val="00104C15"/>
    <w:rsid w:val="00104D13"/>
    <w:rsid w:val="00104ED3"/>
    <w:rsid w:val="00105101"/>
    <w:rsid w:val="00105738"/>
    <w:rsid w:val="00105D04"/>
    <w:rsid w:val="00105D78"/>
    <w:rsid w:val="00105E25"/>
    <w:rsid w:val="00105E66"/>
    <w:rsid w:val="00105F4F"/>
    <w:rsid w:val="00105FFD"/>
    <w:rsid w:val="00106321"/>
    <w:rsid w:val="00106A9B"/>
    <w:rsid w:val="00106AAC"/>
    <w:rsid w:val="00106C48"/>
    <w:rsid w:val="00106CBB"/>
    <w:rsid w:val="00106DCF"/>
    <w:rsid w:val="00106E62"/>
    <w:rsid w:val="001072C1"/>
    <w:rsid w:val="001074D8"/>
    <w:rsid w:val="001076DD"/>
    <w:rsid w:val="001076E3"/>
    <w:rsid w:val="00107928"/>
    <w:rsid w:val="00107AD5"/>
    <w:rsid w:val="00107C47"/>
    <w:rsid w:val="00107C97"/>
    <w:rsid w:val="00110019"/>
    <w:rsid w:val="00110CB3"/>
    <w:rsid w:val="001116A5"/>
    <w:rsid w:val="001125B0"/>
    <w:rsid w:val="00112D05"/>
    <w:rsid w:val="00112ED7"/>
    <w:rsid w:val="00113158"/>
    <w:rsid w:val="001132B4"/>
    <w:rsid w:val="00113653"/>
    <w:rsid w:val="001139B0"/>
    <w:rsid w:val="001139EB"/>
    <w:rsid w:val="001139FF"/>
    <w:rsid w:val="00113AB4"/>
    <w:rsid w:val="00113C95"/>
    <w:rsid w:val="00113D5F"/>
    <w:rsid w:val="00113F24"/>
    <w:rsid w:val="001141F6"/>
    <w:rsid w:val="001142C3"/>
    <w:rsid w:val="001143E4"/>
    <w:rsid w:val="00114648"/>
    <w:rsid w:val="0011469B"/>
    <w:rsid w:val="001146D9"/>
    <w:rsid w:val="00114760"/>
    <w:rsid w:val="0011476C"/>
    <w:rsid w:val="0011478E"/>
    <w:rsid w:val="00114792"/>
    <w:rsid w:val="00114847"/>
    <w:rsid w:val="001148D7"/>
    <w:rsid w:val="001149A3"/>
    <w:rsid w:val="00114A57"/>
    <w:rsid w:val="00114D25"/>
    <w:rsid w:val="00114DD8"/>
    <w:rsid w:val="00115214"/>
    <w:rsid w:val="001152D8"/>
    <w:rsid w:val="00115419"/>
    <w:rsid w:val="0011588E"/>
    <w:rsid w:val="001158A9"/>
    <w:rsid w:val="00115C59"/>
    <w:rsid w:val="00115CB8"/>
    <w:rsid w:val="00116314"/>
    <w:rsid w:val="001163DA"/>
    <w:rsid w:val="001165ED"/>
    <w:rsid w:val="0011680B"/>
    <w:rsid w:val="00116CCB"/>
    <w:rsid w:val="00116ECD"/>
    <w:rsid w:val="00116EDC"/>
    <w:rsid w:val="00116FC1"/>
    <w:rsid w:val="0011704E"/>
    <w:rsid w:val="00117060"/>
    <w:rsid w:val="00117076"/>
    <w:rsid w:val="00117642"/>
    <w:rsid w:val="001179C5"/>
    <w:rsid w:val="00117CDD"/>
    <w:rsid w:val="001201F9"/>
    <w:rsid w:val="00120253"/>
    <w:rsid w:val="0012031B"/>
    <w:rsid w:val="001204ED"/>
    <w:rsid w:val="0012081E"/>
    <w:rsid w:val="00120A38"/>
    <w:rsid w:val="00120B63"/>
    <w:rsid w:val="00120C41"/>
    <w:rsid w:val="00120E49"/>
    <w:rsid w:val="001212BE"/>
    <w:rsid w:val="001216B4"/>
    <w:rsid w:val="001217C9"/>
    <w:rsid w:val="0012182E"/>
    <w:rsid w:val="00121C11"/>
    <w:rsid w:val="00121C77"/>
    <w:rsid w:val="00121D57"/>
    <w:rsid w:val="00122127"/>
    <w:rsid w:val="0012229E"/>
    <w:rsid w:val="0012241D"/>
    <w:rsid w:val="00122632"/>
    <w:rsid w:val="00122682"/>
    <w:rsid w:val="00122886"/>
    <w:rsid w:val="00122C2A"/>
    <w:rsid w:val="0012302E"/>
    <w:rsid w:val="001230EB"/>
    <w:rsid w:val="0012387C"/>
    <w:rsid w:val="00123F01"/>
    <w:rsid w:val="0012423D"/>
    <w:rsid w:val="001247E7"/>
    <w:rsid w:val="00124B54"/>
    <w:rsid w:val="00124E2D"/>
    <w:rsid w:val="00124EB8"/>
    <w:rsid w:val="0012553F"/>
    <w:rsid w:val="001255A8"/>
    <w:rsid w:val="001257A8"/>
    <w:rsid w:val="001257FA"/>
    <w:rsid w:val="001258EC"/>
    <w:rsid w:val="00125E4A"/>
    <w:rsid w:val="00126640"/>
    <w:rsid w:val="001267F8"/>
    <w:rsid w:val="00126AA1"/>
    <w:rsid w:val="00126EC9"/>
    <w:rsid w:val="00127161"/>
    <w:rsid w:val="001271BE"/>
    <w:rsid w:val="0012735B"/>
    <w:rsid w:val="0012758B"/>
    <w:rsid w:val="00127ED5"/>
    <w:rsid w:val="00127F47"/>
    <w:rsid w:val="00127FBC"/>
    <w:rsid w:val="00130268"/>
    <w:rsid w:val="00130639"/>
    <w:rsid w:val="0013099F"/>
    <w:rsid w:val="00130E17"/>
    <w:rsid w:val="00130E7E"/>
    <w:rsid w:val="00131040"/>
    <w:rsid w:val="00131135"/>
    <w:rsid w:val="001312C9"/>
    <w:rsid w:val="001312E5"/>
    <w:rsid w:val="00131873"/>
    <w:rsid w:val="001318D6"/>
    <w:rsid w:val="001319A0"/>
    <w:rsid w:val="00131AAF"/>
    <w:rsid w:val="00131F55"/>
    <w:rsid w:val="001327BB"/>
    <w:rsid w:val="00132F9A"/>
    <w:rsid w:val="001332CB"/>
    <w:rsid w:val="001333CD"/>
    <w:rsid w:val="001337F5"/>
    <w:rsid w:val="0013438A"/>
    <w:rsid w:val="0013449E"/>
    <w:rsid w:val="00134745"/>
    <w:rsid w:val="0013481D"/>
    <w:rsid w:val="00134C46"/>
    <w:rsid w:val="00134E1E"/>
    <w:rsid w:val="00134E9F"/>
    <w:rsid w:val="001356A3"/>
    <w:rsid w:val="001357B0"/>
    <w:rsid w:val="00135A8F"/>
    <w:rsid w:val="00135B88"/>
    <w:rsid w:val="00135E22"/>
    <w:rsid w:val="001362FD"/>
    <w:rsid w:val="0013652C"/>
    <w:rsid w:val="001366AB"/>
    <w:rsid w:val="00136853"/>
    <w:rsid w:val="0013696E"/>
    <w:rsid w:val="00136BE5"/>
    <w:rsid w:val="001374E1"/>
    <w:rsid w:val="00137A29"/>
    <w:rsid w:val="00137C0B"/>
    <w:rsid w:val="001404FC"/>
    <w:rsid w:val="00140621"/>
    <w:rsid w:val="001408CF"/>
    <w:rsid w:val="0014094B"/>
    <w:rsid w:val="00140ABA"/>
    <w:rsid w:val="00141213"/>
    <w:rsid w:val="0014136A"/>
    <w:rsid w:val="0014154A"/>
    <w:rsid w:val="0014162B"/>
    <w:rsid w:val="001419FF"/>
    <w:rsid w:val="00141F5D"/>
    <w:rsid w:val="0014238A"/>
    <w:rsid w:val="00142B1E"/>
    <w:rsid w:val="0014322E"/>
    <w:rsid w:val="00143732"/>
    <w:rsid w:val="0014377C"/>
    <w:rsid w:val="001437D1"/>
    <w:rsid w:val="001439B5"/>
    <w:rsid w:val="00143C41"/>
    <w:rsid w:val="00143C46"/>
    <w:rsid w:val="00143C76"/>
    <w:rsid w:val="00143CAA"/>
    <w:rsid w:val="00144467"/>
    <w:rsid w:val="0014453B"/>
    <w:rsid w:val="00144587"/>
    <w:rsid w:val="00144789"/>
    <w:rsid w:val="001449E8"/>
    <w:rsid w:val="00144A1D"/>
    <w:rsid w:val="00144A25"/>
    <w:rsid w:val="00144C8B"/>
    <w:rsid w:val="00144CDE"/>
    <w:rsid w:val="00144F7F"/>
    <w:rsid w:val="00144FB3"/>
    <w:rsid w:val="001451AA"/>
    <w:rsid w:val="00145389"/>
    <w:rsid w:val="00145424"/>
    <w:rsid w:val="00145440"/>
    <w:rsid w:val="00145683"/>
    <w:rsid w:val="00145BA8"/>
    <w:rsid w:val="00145BEE"/>
    <w:rsid w:val="00145BF2"/>
    <w:rsid w:val="00145D56"/>
    <w:rsid w:val="00146678"/>
    <w:rsid w:val="00146A9B"/>
    <w:rsid w:val="00146B66"/>
    <w:rsid w:val="00146C24"/>
    <w:rsid w:val="00146F7E"/>
    <w:rsid w:val="00146FF1"/>
    <w:rsid w:val="00147011"/>
    <w:rsid w:val="0014711F"/>
    <w:rsid w:val="00147414"/>
    <w:rsid w:val="00147836"/>
    <w:rsid w:val="00147A11"/>
    <w:rsid w:val="00147B66"/>
    <w:rsid w:val="00147CA4"/>
    <w:rsid w:val="00150740"/>
    <w:rsid w:val="001509F1"/>
    <w:rsid w:val="00150B23"/>
    <w:rsid w:val="00150E05"/>
    <w:rsid w:val="00150FAD"/>
    <w:rsid w:val="001512E9"/>
    <w:rsid w:val="001512EA"/>
    <w:rsid w:val="00151365"/>
    <w:rsid w:val="00151785"/>
    <w:rsid w:val="00151F18"/>
    <w:rsid w:val="0015243E"/>
    <w:rsid w:val="001524A4"/>
    <w:rsid w:val="001524D0"/>
    <w:rsid w:val="001525C0"/>
    <w:rsid w:val="001526BA"/>
    <w:rsid w:val="001527D6"/>
    <w:rsid w:val="001527EF"/>
    <w:rsid w:val="001530E7"/>
    <w:rsid w:val="00153283"/>
    <w:rsid w:val="0015385C"/>
    <w:rsid w:val="0015393F"/>
    <w:rsid w:val="00153A1A"/>
    <w:rsid w:val="00153C01"/>
    <w:rsid w:val="00153E8D"/>
    <w:rsid w:val="0015416B"/>
    <w:rsid w:val="00154216"/>
    <w:rsid w:val="001543A0"/>
    <w:rsid w:val="00154625"/>
    <w:rsid w:val="00155056"/>
    <w:rsid w:val="001550C9"/>
    <w:rsid w:val="001551D2"/>
    <w:rsid w:val="001555A3"/>
    <w:rsid w:val="00155A31"/>
    <w:rsid w:val="00155C8B"/>
    <w:rsid w:val="00155E89"/>
    <w:rsid w:val="00155EFC"/>
    <w:rsid w:val="00156097"/>
    <w:rsid w:val="00156314"/>
    <w:rsid w:val="0015695F"/>
    <w:rsid w:val="00156990"/>
    <w:rsid w:val="001569B3"/>
    <w:rsid w:val="00156B34"/>
    <w:rsid w:val="00157160"/>
    <w:rsid w:val="00157315"/>
    <w:rsid w:val="0015734D"/>
    <w:rsid w:val="001574B9"/>
    <w:rsid w:val="00157642"/>
    <w:rsid w:val="0015777B"/>
    <w:rsid w:val="00157ABE"/>
    <w:rsid w:val="00157CC2"/>
    <w:rsid w:val="00157D71"/>
    <w:rsid w:val="00157E4A"/>
    <w:rsid w:val="00160075"/>
    <w:rsid w:val="0016029D"/>
    <w:rsid w:val="00160688"/>
    <w:rsid w:val="001607E8"/>
    <w:rsid w:val="0016095B"/>
    <w:rsid w:val="00160A54"/>
    <w:rsid w:val="00160B8C"/>
    <w:rsid w:val="00160C87"/>
    <w:rsid w:val="00160D1F"/>
    <w:rsid w:val="00160EF7"/>
    <w:rsid w:val="0016106C"/>
    <w:rsid w:val="001611D6"/>
    <w:rsid w:val="0016171B"/>
    <w:rsid w:val="00161CEE"/>
    <w:rsid w:val="00161D09"/>
    <w:rsid w:val="00161EE0"/>
    <w:rsid w:val="00161FD7"/>
    <w:rsid w:val="0016289C"/>
    <w:rsid w:val="00162B0A"/>
    <w:rsid w:val="00162B31"/>
    <w:rsid w:val="00162BFE"/>
    <w:rsid w:val="00162CF0"/>
    <w:rsid w:val="00162E09"/>
    <w:rsid w:val="001631A5"/>
    <w:rsid w:val="001631E6"/>
    <w:rsid w:val="001635AC"/>
    <w:rsid w:val="00163A43"/>
    <w:rsid w:val="00163C43"/>
    <w:rsid w:val="0016418A"/>
    <w:rsid w:val="00164627"/>
    <w:rsid w:val="0016465E"/>
    <w:rsid w:val="00164815"/>
    <w:rsid w:val="00164BA5"/>
    <w:rsid w:val="00164E0C"/>
    <w:rsid w:val="00165003"/>
    <w:rsid w:val="00165407"/>
    <w:rsid w:val="0016543C"/>
    <w:rsid w:val="00165450"/>
    <w:rsid w:val="001655C0"/>
    <w:rsid w:val="001655C2"/>
    <w:rsid w:val="00165903"/>
    <w:rsid w:val="00165AF4"/>
    <w:rsid w:val="00165ED4"/>
    <w:rsid w:val="00165FF8"/>
    <w:rsid w:val="001661E4"/>
    <w:rsid w:val="00166486"/>
    <w:rsid w:val="0016655F"/>
    <w:rsid w:val="0016687E"/>
    <w:rsid w:val="00166EF3"/>
    <w:rsid w:val="00167286"/>
    <w:rsid w:val="0016737B"/>
    <w:rsid w:val="00167650"/>
    <w:rsid w:val="001676F0"/>
    <w:rsid w:val="001678E1"/>
    <w:rsid w:val="00167B46"/>
    <w:rsid w:val="0017007D"/>
    <w:rsid w:val="0017008A"/>
    <w:rsid w:val="00170351"/>
    <w:rsid w:val="001703A0"/>
    <w:rsid w:val="00170623"/>
    <w:rsid w:val="001707AC"/>
    <w:rsid w:val="00170AF0"/>
    <w:rsid w:val="00171049"/>
    <w:rsid w:val="00171264"/>
    <w:rsid w:val="001713EE"/>
    <w:rsid w:val="00171414"/>
    <w:rsid w:val="001714E8"/>
    <w:rsid w:val="00171A13"/>
    <w:rsid w:val="0017223A"/>
    <w:rsid w:val="00172290"/>
    <w:rsid w:val="001727F7"/>
    <w:rsid w:val="00172A02"/>
    <w:rsid w:val="00173026"/>
    <w:rsid w:val="001730DE"/>
    <w:rsid w:val="001733EF"/>
    <w:rsid w:val="00173905"/>
    <w:rsid w:val="00173BF2"/>
    <w:rsid w:val="00173C2E"/>
    <w:rsid w:val="00173C84"/>
    <w:rsid w:val="00173D5A"/>
    <w:rsid w:val="00173EE3"/>
    <w:rsid w:val="00174265"/>
    <w:rsid w:val="001742AF"/>
    <w:rsid w:val="00174328"/>
    <w:rsid w:val="00174600"/>
    <w:rsid w:val="001748AB"/>
    <w:rsid w:val="00174A83"/>
    <w:rsid w:val="00174F9A"/>
    <w:rsid w:val="0017520B"/>
    <w:rsid w:val="00175397"/>
    <w:rsid w:val="00175993"/>
    <w:rsid w:val="00175D77"/>
    <w:rsid w:val="0017638B"/>
    <w:rsid w:val="001764AE"/>
    <w:rsid w:val="001766CA"/>
    <w:rsid w:val="0017688F"/>
    <w:rsid w:val="00176C2F"/>
    <w:rsid w:val="00177065"/>
    <w:rsid w:val="00177360"/>
    <w:rsid w:val="00177477"/>
    <w:rsid w:val="0017754D"/>
    <w:rsid w:val="00177CFF"/>
    <w:rsid w:val="00177D88"/>
    <w:rsid w:val="00177F44"/>
    <w:rsid w:val="001803BB"/>
    <w:rsid w:val="00180949"/>
    <w:rsid w:val="0018096D"/>
    <w:rsid w:val="00180A29"/>
    <w:rsid w:val="00180C70"/>
    <w:rsid w:val="00180DF9"/>
    <w:rsid w:val="001812D5"/>
    <w:rsid w:val="00181440"/>
    <w:rsid w:val="00181642"/>
    <w:rsid w:val="00181662"/>
    <w:rsid w:val="00181846"/>
    <w:rsid w:val="00181904"/>
    <w:rsid w:val="00181AE2"/>
    <w:rsid w:val="00181B43"/>
    <w:rsid w:val="00181E53"/>
    <w:rsid w:val="00181F46"/>
    <w:rsid w:val="001821E2"/>
    <w:rsid w:val="0018230E"/>
    <w:rsid w:val="00182395"/>
    <w:rsid w:val="0018269B"/>
    <w:rsid w:val="00182973"/>
    <w:rsid w:val="00182A3E"/>
    <w:rsid w:val="00182B95"/>
    <w:rsid w:val="00182BFB"/>
    <w:rsid w:val="00182C41"/>
    <w:rsid w:val="00182DC6"/>
    <w:rsid w:val="0018336E"/>
    <w:rsid w:val="00183760"/>
    <w:rsid w:val="001839E2"/>
    <w:rsid w:val="00184026"/>
    <w:rsid w:val="0018402E"/>
    <w:rsid w:val="001842C5"/>
    <w:rsid w:val="00184A21"/>
    <w:rsid w:val="00184B2F"/>
    <w:rsid w:val="00184C69"/>
    <w:rsid w:val="00184C6A"/>
    <w:rsid w:val="00184D3D"/>
    <w:rsid w:val="00184F39"/>
    <w:rsid w:val="00185973"/>
    <w:rsid w:val="00185D13"/>
    <w:rsid w:val="001861F9"/>
    <w:rsid w:val="00186445"/>
    <w:rsid w:val="00186985"/>
    <w:rsid w:val="00186DD6"/>
    <w:rsid w:val="00187508"/>
    <w:rsid w:val="00187734"/>
    <w:rsid w:val="00187D86"/>
    <w:rsid w:val="001901E0"/>
    <w:rsid w:val="00190448"/>
    <w:rsid w:val="00190635"/>
    <w:rsid w:val="00190EE8"/>
    <w:rsid w:val="00190F8B"/>
    <w:rsid w:val="00191009"/>
    <w:rsid w:val="0019111D"/>
    <w:rsid w:val="00191791"/>
    <w:rsid w:val="001917F4"/>
    <w:rsid w:val="00192181"/>
    <w:rsid w:val="0019226A"/>
    <w:rsid w:val="00192420"/>
    <w:rsid w:val="0019281F"/>
    <w:rsid w:val="00192ABE"/>
    <w:rsid w:val="00192D63"/>
    <w:rsid w:val="00192E5E"/>
    <w:rsid w:val="00192E8C"/>
    <w:rsid w:val="0019336A"/>
    <w:rsid w:val="00193450"/>
    <w:rsid w:val="0019389B"/>
    <w:rsid w:val="001939EF"/>
    <w:rsid w:val="00193B04"/>
    <w:rsid w:val="00193B2C"/>
    <w:rsid w:val="00193B6C"/>
    <w:rsid w:val="00193DDE"/>
    <w:rsid w:val="00193E09"/>
    <w:rsid w:val="00194451"/>
    <w:rsid w:val="00194501"/>
    <w:rsid w:val="00194629"/>
    <w:rsid w:val="00194670"/>
    <w:rsid w:val="00194677"/>
    <w:rsid w:val="00194807"/>
    <w:rsid w:val="00194810"/>
    <w:rsid w:val="00194D73"/>
    <w:rsid w:val="00194DE3"/>
    <w:rsid w:val="00195216"/>
    <w:rsid w:val="0019541F"/>
    <w:rsid w:val="0019545D"/>
    <w:rsid w:val="001957E9"/>
    <w:rsid w:val="00195A17"/>
    <w:rsid w:val="00196176"/>
    <w:rsid w:val="001962FE"/>
    <w:rsid w:val="0019638B"/>
    <w:rsid w:val="0019638F"/>
    <w:rsid w:val="001963A8"/>
    <w:rsid w:val="00196492"/>
    <w:rsid w:val="00196D1B"/>
    <w:rsid w:val="00196E8B"/>
    <w:rsid w:val="00197152"/>
    <w:rsid w:val="001973EC"/>
    <w:rsid w:val="00197492"/>
    <w:rsid w:val="001978BA"/>
    <w:rsid w:val="00197919"/>
    <w:rsid w:val="0019795D"/>
    <w:rsid w:val="00197B00"/>
    <w:rsid w:val="00197B95"/>
    <w:rsid w:val="00197DBC"/>
    <w:rsid w:val="001A00D2"/>
    <w:rsid w:val="001A017E"/>
    <w:rsid w:val="001A0350"/>
    <w:rsid w:val="001A0600"/>
    <w:rsid w:val="001A0907"/>
    <w:rsid w:val="001A0A18"/>
    <w:rsid w:val="001A0A3D"/>
    <w:rsid w:val="001A0C56"/>
    <w:rsid w:val="001A1328"/>
    <w:rsid w:val="001A13DD"/>
    <w:rsid w:val="001A1926"/>
    <w:rsid w:val="001A1E9B"/>
    <w:rsid w:val="001A2025"/>
    <w:rsid w:val="001A203F"/>
    <w:rsid w:val="001A21A3"/>
    <w:rsid w:val="001A26D8"/>
    <w:rsid w:val="001A2B0D"/>
    <w:rsid w:val="001A2BCC"/>
    <w:rsid w:val="001A2DA8"/>
    <w:rsid w:val="001A322D"/>
    <w:rsid w:val="001A3963"/>
    <w:rsid w:val="001A3A4A"/>
    <w:rsid w:val="001A3ABD"/>
    <w:rsid w:val="001A3C43"/>
    <w:rsid w:val="001A3EBE"/>
    <w:rsid w:val="001A434B"/>
    <w:rsid w:val="001A460B"/>
    <w:rsid w:val="001A461E"/>
    <w:rsid w:val="001A474A"/>
    <w:rsid w:val="001A49D8"/>
    <w:rsid w:val="001A49E4"/>
    <w:rsid w:val="001A4FA3"/>
    <w:rsid w:val="001A5272"/>
    <w:rsid w:val="001A5DFD"/>
    <w:rsid w:val="001A5EA0"/>
    <w:rsid w:val="001A5F1D"/>
    <w:rsid w:val="001A603A"/>
    <w:rsid w:val="001A6222"/>
    <w:rsid w:val="001A68EB"/>
    <w:rsid w:val="001A69BB"/>
    <w:rsid w:val="001A6CDD"/>
    <w:rsid w:val="001A6D48"/>
    <w:rsid w:val="001A6DF6"/>
    <w:rsid w:val="001A6F47"/>
    <w:rsid w:val="001A7052"/>
    <w:rsid w:val="001A72FD"/>
    <w:rsid w:val="001A7443"/>
    <w:rsid w:val="001A7558"/>
    <w:rsid w:val="001A756D"/>
    <w:rsid w:val="001A770D"/>
    <w:rsid w:val="001A7714"/>
    <w:rsid w:val="001A7994"/>
    <w:rsid w:val="001A7E2A"/>
    <w:rsid w:val="001A7F31"/>
    <w:rsid w:val="001B0684"/>
    <w:rsid w:val="001B0A9E"/>
    <w:rsid w:val="001B126F"/>
    <w:rsid w:val="001B1B16"/>
    <w:rsid w:val="001B21D5"/>
    <w:rsid w:val="001B27E0"/>
    <w:rsid w:val="001B297A"/>
    <w:rsid w:val="001B2B07"/>
    <w:rsid w:val="001B2D00"/>
    <w:rsid w:val="001B2D57"/>
    <w:rsid w:val="001B33E1"/>
    <w:rsid w:val="001B36EC"/>
    <w:rsid w:val="001B38C4"/>
    <w:rsid w:val="001B3C4E"/>
    <w:rsid w:val="001B3F8A"/>
    <w:rsid w:val="001B3FD7"/>
    <w:rsid w:val="001B448D"/>
    <w:rsid w:val="001B48C7"/>
    <w:rsid w:val="001B4927"/>
    <w:rsid w:val="001B4A4E"/>
    <w:rsid w:val="001B4B94"/>
    <w:rsid w:val="001B4EAB"/>
    <w:rsid w:val="001B4F5C"/>
    <w:rsid w:val="001B5780"/>
    <w:rsid w:val="001B57F4"/>
    <w:rsid w:val="001B5822"/>
    <w:rsid w:val="001B5C85"/>
    <w:rsid w:val="001B5D4F"/>
    <w:rsid w:val="001B5FD9"/>
    <w:rsid w:val="001B618A"/>
    <w:rsid w:val="001B633E"/>
    <w:rsid w:val="001B6404"/>
    <w:rsid w:val="001B6BF8"/>
    <w:rsid w:val="001B6D79"/>
    <w:rsid w:val="001B6D8F"/>
    <w:rsid w:val="001B6EED"/>
    <w:rsid w:val="001B725F"/>
    <w:rsid w:val="001B7284"/>
    <w:rsid w:val="001B734B"/>
    <w:rsid w:val="001B74D9"/>
    <w:rsid w:val="001B76C6"/>
    <w:rsid w:val="001B7B06"/>
    <w:rsid w:val="001B7CAF"/>
    <w:rsid w:val="001B7DC8"/>
    <w:rsid w:val="001C00D7"/>
    <w:rsid w:val="001C02DE"/>
    <w:rsid w:val="001C0583"/>
    <w:rsid w:val="001C0600"/>
    <w:rsid w:val="001C07C6"/>
    <w:rsid w:val="001C0B22"/>
    <w:rsid w:val="001C0B84"/>
    <w:rsid w:val="001C0E79"/>
    <w:rsid w:val="001C109A"/>
    <w:rsid w:val="001C1D9D"/>
    <w:rsid w:val="001C1DAA"/>
    <w:rsid w:val="001C2190"/>
    <w:rsid w:val="001C2959"/>
    <w:rsid w:val="001C2D39"/>
    <w:rsid w:val="001C2DE0"/>
    <w:rsid w:val="001C3014"/>
    <w:rsid w:val="001C37CA"/>
    <w:rsid w:val="001C39C9"/>
    <w:rsid w:val="001C3AFE"/>
    <w:rsid w:val="001C3BBD"/>
    <w:rsid w:val="001C3DAF"/>
    <w:rsid w:val="001C40EA"/>
    <w:rsid w:val="001C4510"/>
    <w:rsid w:val="001C5C4D"/>
    <w:rsid w:val="001C5D92"/>
    <w:rsid w:val="001C5F11"/>
    <w:rsid w:val="001C631F"/>
    <w:rsid w:val="001C6375"/>
    <w:rsid w:val="001C664C"/>
    <w:rsid w:val="001C67CB"/>
    <w:rsid w:val="001C681B"/>
    <w:rsid w:val="001C695D"/>
    <w:rsid w:val="001C6A10"/>
    <w:rsid w:val="001C6CCC"/>
    <w:rsid w:val="001C70BF"/>
    <w:rsid w:val="001C75DD"/>
    <w:rsid w:val="001C76A3"/>
    <w:rsid w:val="001C7980"/>
    <w:rsid w:val="001C7B93"/>
    <w:rsid w:val="001C7C2A"/>
    <w:rsid w:val="001C7C87"/>
    <w:rsid w:val="001C7F42"/>
    <w:rsid w:val="001D00B1"/>
    <w:rsid w:val="001D0666"/>
    <w:rsid w:val="001D0722"/>
    <w:rsid w:val="001D0926"/>
    <w:rsid w:val="001D0943"/>
    <w:rsid w:val="001D0A52"/>
    <w:rsid w:val="001D0AC5"/>
    <w:rsid w:val="001D0B3D"/>
    <w:rsid w:val="001D0B74"/>
    <w:rsid w:val="001D0D6F"/>
    <w:rsid w:val="001D1324"/>
    <w:rsid w:val="001D13CA"/>
    <w:rsid w:val="001D172A"/>
    <w:rsid w:val="001D1773"/>
    <w:rsid w:val="001D1AFA"/>
    <w:rsid w:val="001D1DA9"/>
    <w:rsid w:val="001D266E"/>
    <w:rsid w:val="001D2855"/>
    <w:rsid w:val="001D2870"/>
    <w:rsid w:val="001D2A5A"/>
    <w:rsid w:val="001D2BA1"/>
    <w:rsid w:val="001D2BA4"/>
    <w:rsid w:val="001D2BCF"/>
    <w:rsid w:val="001D2C76"/>
    <w:rsid w:val="001D2CB5"/>
    <w:rsid w:val="001D32FF"/>
    <w:rsid w:val="001D3535"/>
    <w:rsid w:val="001D35F9"/>
    <w:rsid w:val="001D361A"/>
    <w:rsid w:val="001D397C"/>
    <w:rsid w:val="001D39D6"/>
    <w:rsid w:val="001D3A6C"/>
    <w:rsid w:val="001D3A96"/>
    <w:rsid w:val="001D3ADC"/>
    <w:rsid w:val="001D3B84"/>
    <w:rsid w:val="001D40E1"/>
    <w:rsid w:val="001D436D"/>
    <w:rsid w:val="001D4D40"/>
    <w:rsid w:val="001D550C"/>
    <w:rsid w:val="001D5D0B"/>
    <w:rsid w:val="001D606A"/>
    <w:rsid w:val="001D61E2"/>
    <w:rsid w:val="001D62F7"/>
    <w:rsid w:val="001D66B8"/>
    <w:rsid w:val="001D6EA4"/>
    <w:rsid w:val="001D6FA9"/>
    <w:rsid w:val="001D705E"/>
    <w:rsid w:val="001D70BB"/>
    <w:rsid w:val="001D70FD"/>
    <w:rsid w:val="001D711A"/>
    <w:rsid w:val="001D7377"/>
    <w:rsid w:val="001D766C"/>
    <w:rsid w:val="001D785A"/>
    <w:rsid w:val="001D7BDD"/>
    <w:rsid w:val="001D7C2D"/>
    <w:rsid w:val="001D7CC2"/>
    <w:rsid w:val="001D7EFB"/>
    <w:rsid w:val="001E002C"/>
    <w:rsid w:val="001E06AE"/>
    <w:rsid w:val="001E086D"/>
    <w:rsid w:val="001E08CA"/>
    <w:rsid w:val="001E0AE9"/>
    <w:rsid w:val="001E0EC6"/>
    <w:rsid w:val="001E0EFA"/>
    <w:rsid w:val="001E0F53"/>
    <w:rsid w:val="001E0FF1"/>
    <w:rsid w:val="001E1352"/>
    <w:rsid w:val="001E17DF"/>
    <w:rsid w:val="001E1879"/>
    <w:rsid w:val="001E1AE1"/>
    <w:rsid w:val="001E1D30"/>
    <w:rsid w:val="001E2B1E"/>
    <w:rsid w:val="001E319B"/>
    <w:rsid w:val="001E32C6"/>
    <w:rsid w:val="001E339C"/>
    <w:rsid w:val="001E346C"/>
    <w:rsid w:val="001E365F"/>
    <w:rsid w:val="001E3794"/>
    <w:rsid w:val="001E37FA"/>
    <w:rsid w:val="001E381B"/>
    <w:rsid w:val="001E3DDC"/>
    <w:rsid w:val="001E3E8E"/>
    <w:rsid w:val="001E408A"/>
    <w:rsid w:val="001E40CC"/>
    <w:rsid w:val="001E43F9"/>
    <w:rsid w:val="001E45F1"/>
    <w:rsid w:val="001E481D"/>
    <w:rsid w:val="001E4BB4"/>
    <w:rsid w:val="001E4CE8"/>
    <w:rsid w:val="001E4EE4"/>
    <w:rsid w:val="001E552A"/>
    <w:rsid w:val="001E5843"/>
    <w:rsid w:val="001E5860"/>
    <w:rsid w:val="001E5A41"/>
    <w:rsid w:val="001E5E66"/>
    <w:rsid w:val="001E64A7"/>
    <w:rsid w:val="001E6708"/>
    <w:rsid w:val="001E67C3"/>
    <w:rsid w:val="001E6A0C"/>
    <w:rsid w:val="001E6B60"/>
    <w:rsid w:val="001E6B6D"/>
    <w:rsid w:val="001E6C88"/>
    <w:rsid w:val="001E6E78"/>
    <w:rsid w:val="001E72B3"/>
    <w:rsid w:val="001E7312"/>
    <w:rsid w:val="001E744F"/>
    <w:rsid w:val="001E7586"/>
    <w:rsid w:val="001E762E"/>
    <w:rsid w:val="001E7724"/>
    <w:rsid w:val="001E7AC9"/>
    <w:rsid w:val="001F0372"/>
    <w:rsid w:val="001F0448"/>
    <w:rsid w:val="001F0535"/>
    <w:rsid w:val="001F0548"/>
    <w:rsid w:val="001F0C8B"/>
    <w:rsid w:val="001F0F8A"/>
    <w:rsid w:val="001F10CC"/>
    <w:rsid w:val="001F1215"/>
    <w:rsid w:val="001F1750"/>
    <w:rsid w:val="001F17B3"/>
    <w:rsid w:val="001F18EE"/>
    <w:rsid w:val="001F200D"/>
    <w:rsid w:val="001F2188"/>
    <w:rsid w:val="001F218D"/>
    <w:rsid w:val="001F2699"/>
    <w:rsid w:val="001F26E9"/>
    <w:rsid w:val="001F2B92"/>
    <w:rsid w:val="001F2BD0"/>
    <w:rsid w:val="001F2C2E"/>
    <w:rsid w:val="001F2D0B"/>
    <w:rsid w:val="001F2E65"/>
    <w:rsid w:val="001F313A"/>
    <w:rsid w:val="001F31AB"/>
    <w:rsid w:val="001F3283"/>
    <w:rsid w:val="001F3849"/>
    <w:rsid w:val="001F38A2"/>
    <w:rsid w:val="001F3BEB"/>
    <w:rsid w:val="001F3C37"/>
    <w:rsid w:val="001F3DC1"/>
    <w:rsid w:val="001F3F95"/>
    <w:rsid w:val="001F401A"/>
    <w:rsid w:val="001F44C6"/>
    <w:rsid w:val="001F4706"/>
    <w:rsid w:val="001F4733"/>
    <w:rsid w:val="001F4F3E"/>
    <w:rsid w:val="001F4F4B"/>
    <w:rsid w:val="001F5243"/>
    <w:rsid w:val="001F5254"/>
    <w:rsid w:val="001F52D2"/>
    <w:rsid w:val="001F55D2"/>
    <w:rsid w:val="001F5895"/>
    <w:rsid w:val="001F6146"/>
    <w:rsid w:val="001F625F"/>
    <w:rsid w:val="001F64A7"/>
    <w:rsid w:val="001F64B2"/>
    <w:rsid w:val="001F6544"/>
    <w:rsid w:val="001F6806"/>
    <w:rsid w:val="001F68AC"/>
    <w:rsid w:val="001F6E71"/>
    <w:rsid w:val="001F70E4"/>
    <w:rsid w:val="001F735C"/>
    <w:rsid w:val="001F7549"/>
    <w:rsid w:val="001F7559"/>
    <w:rsid w:val="001F7848"/>
    <w:rsid w:val="001F7909"/>
    <w:rsid w:val="001F79BF"/>
    <w:rsid w:val="002001F3"/>
    <w:rsid w:val="002002E5"/>
    <w:rsid w:val="00200400"/>
    <w:rsid w:val="002008A4"/>
    <w:rsid w:val="00200970"/>
    <w:rsid w:val="00200D5F"/>
    <w:rsid w:val="00201688"/>
    <w:rsid w:val="00201E9F"/>
    <w:rsid w:val="002020B9"/>
    <w:rsid w:val="00202120"/>
    <w:rsid w:val="00202402"/>
    <w:rsid w:val="00202639"/>
    <w:rsid w:val="00202BF8"/>
    <w:rsid w:val="00202DAA"/>
    <w:rsid w:val="00202EDB"/>
    <w:rsid w:val="00202F2C"/>
    <w:rsid w:val="002031BD"/>
    <w:rsid w:val="0020320A"/>
    <w:rsid w:val="002033B6"/>
    <w:rsid w:val="00203531"/>
    <w:rsid w:val="002039BB"/>
    <w:rsid w:val="00203EEF"/>
    <w:rsid w:val="00203FF7"/>
    <w:rsid w:val="002040C1"/>
    <w:rsid w:val="0020436F"/>
    <w:rsid w:val="002043EA"/>
    <w:rsid w:val="002047B5"/>
    <w:rsid w:val="00204829"/>
    <w:rsid w:val="00204942"/>
    <w:rsid w:val="00204A38"/>
    <w:rsid w:val="00204CFE"/>
    <w:rsid w:val="00204DAA"/>
    <w:rsid w:val="0020504F"/>
    <w:rsid w:val="002050D2"/>
    <w:rsid w:val="002052A6"/>
    <w:rsid w:val="002055A2"/>
    <w:rsid w:val="002055AD"/>
    <w:rsid w:val="0020565E"/>
    <w:rsid w:val="00205BC4"/>
    <w:rsid w:val="00205D92"/>
    <w:rsid w:val="00205E5D"/>
    <w:rsid w:val="0020644A"/>
    <w:rsid w:val="00206470"/>
    <w:rsid w:val="0020649C"/>
    <w:rsid w:val="0020650B"/>
    <w:rsid w:val="002069A8"/>
    <w:rsid w:val="00206A5F"/>
    <w:rsid w:val="00206CF7"/>
    <w:rsid w:val="00206DDF"/>
    <w:rsid w:val="0020711D"/>
    <w:rsid w:val="0020755C"/>
    <w:rsid w:val="00207710"/>
    <w:rsid w:val="0020773E"/>
    <w:rsid w:val="002077B5"/>
    <w:rsid w:val="002077F9"/>
    <w:rsid w:val="00207840"/>
    <w:rsid w:val="00207ABD"/>
    <w:rsid w:val="00207FF0"/>
    <w:rsid w:val="0021006F"/>
    <w:rsid w:val="002101B2"/>
    <w:rsid w:val="002101E7"/>
    <w:rsid w:val="00210E1F"/>
    <w:rsid w:val="00211234"/>
    <w:rsid w:val="0021127E"/>
    <w:rsid w:val="002116E6"/>
    <w:rsid w:val="002118E1"/>
    <w:rsid w:val="00211A6B"/>
    <w:rsid w:val="00211A8E"/>
    <w:rsid w:val="00211B9A"/>
    <w:rsid w:val="00211BF2"/>
    <w:rsid w:val="002123D7"/>
    <w:rsid w:val="0021251B"/>
    <w:rsid w:val="002127DD"/>
    <w:rsid w:val="0021287A"/>
    <w:rsid w:val="00212B79"/>
    <w:rsid w:val="00212D1A"/>
    <w:rsid w:val="0021325C"/>
    <w:rsid w:val="00213B37"/>
    <w:rsid w:val="00213B7C"/>
    <w:rsid w:val="00214045"/>
    <w:rsid w:val="00214489"/>
    <w:rsid w:val="00214593"/>
    <w:rsid w:val="0021459F"/>
    <w:rsid w:val="00214638"/>
    <w:rsid w:val="00214873"/>
    <w:rsid w:val="00214C6E"/>
    <w:rsid w:val="00214E30"/>
    <w:rsid w:val="00214F22"/>
    <w:rsid w:val="002156C3"/>
    <w:rsid w:val="0021593C"/>
    <w:rsid w:val="002159C7"/>
    <w:rsid w:val="00215A1E"/>
    <w:rsid w:val="00215A34"/>
    <w:rsid w:val="00215C42"/>
    <w:rsid w:val="00215F3D"/>
    <w:rsid w:val="00215F6C"/>
    <w:rsid w:val="00216026"/>
    <w:rsid w:val="002160AA"/>
    <w:rsid w:val="00216152"/>
    <w:rsid w:val="002162A6"/>
    <w:rsid w:val="002164C4"/>
    <w:rsid w:val="002165D6"/>
    <w:rsid w:val="00216B27"/>
    <w:rsid w:val="00216D90"/>
    <w:rsid w:val="00217380"/>
    <w:rsid w:val="002177AB"/>
    <w:rsid w:val="002178B0"/>
    <w:rsid w:val="00217FD2"/>
    <w:rsid w:val="00220131"/>
    <w:rsid w:val="002201BB"/>
    <w:rsid w:val="002201DD"/>
    <w:rsid w:val="002204A7"/>
    <w:rsid w:val="002206AB"/>
    <w:rsid w:val="00220732"/>
    <w:rsid w:val="00220B62"/>
    <w:rsid w:val="00220F80"/>
    <w:rsid w:val="00221016"/>
    <w:rsid w:val="0022123E"/>
    <w:rsid w:val="002213AF"/>
    <w:rsid w:val="00221912"/>
    <w:rsid w:val="00221FBC"/>
    <w:rsid w:val="00222013"/>
    <w:rsid w:val="002222D1"/>
    <w:rsid w:val="00222494"/>
    <w:rsid w:val="002224AF"/>
    <w:rsid w:val="002224EB"/>
    <w:rsid w:val="00222B85"/>
    <w:rsid w:val="00222C32"/>
    <w:rsid w:val="00222CDE"/>
    <w:rsid w:val="00222D7D"/>
    <w:rsid w:val="00223688"/>
    <w:rsid w:val="00224189"/>
    <w:rsid w:val="00224234"/>
    <w:rsid w:val="00224937"/>
    <w:rsid w:val="00224A47"/>
    <w:rsid w:val="00224D33"/>
    <w:rsid w:val="00224EDF"/>
    <w:rsid w:val="00225003"/>
    <w:rsid w:val="002250B5"/>
    <w:rsid w:val="00225639"/>
    <w:rsid w:val="00225670"/>
    <w:rsid w:val="00225D32"/>
    <w:rsid w:val="002261AC"/>
    <w:rsid w:val="00226538"/>
    <w:rsid w:val="002268D5"/>
    <w:rsid w:val="00226B7A"/>
    <w:rsid w:val="00226C08"/>
    <w:rsid w:val="00226D23"/>
    <w:rsid w:val="00226E63"/>
    <w:rsid w:val="00226E82"/>
    <w:rsid w:val="002271C3"/>
    <w:rsid w:val="0022722E"/>
    <w:rsid w:val="002272B2"/>
    <w:rsid w:val="00227545"/>
    <w:rsid w:val="00227564"/>
    <w:rsid w:val="00227766"/>
    <w:rsid w:val="00227802"/>
    <w:rsid w:val="00227D0F"/>
    <w:rsid w:val="00227F50"/>
    <w:rsid w:val="00230039"/>
    <w:rsid w:val="00230147"/>
    <w:rsid w:val="002303FD"/>
    <w:rsid w:val="002304F9"/>
    <w:rsid w:val="00230783"/>
    <w:rsid w:val="00230CC0"/>
    <w:rsid w:val="00231511"/>
    <w:rsid w:val="00231751"/>
    <w:rsid w:val="002317F3"/>
    <w:rsid w:val="002322C8"/>
    <w:rsid w:val="00232587"/>
    <w:rsid w:val="00232959"/>
    <w:rsid w:val="0023295D"/>
    <w:rsid w:val="00232A11"/>
    <w:rsid w:val="00232A5E"/>
    <w:rsid w:val="00232FB6"/>
    <w:rsid w:val="00233029"/>
    <w:rsid w:val="002330F5"/>
    <w:rsid w:val="002333F3"/>
    <w:rsid w:val="0023363E"/>
    <w:rsid w:val="002338AF"/>
    <w:rsid w:val="0023393B"/>
    <w:rsid w:val="00233983"/>
    <w:rsid w:val="00233A32"/>
    <w:rsid w:val="00233B5B"/>
    <w:rsid w:val="00233DB4"/>
    <w:rsid w:val="00233FA2"/>
    <w:rsid w:val="00234719"/>
    <w:rsid w:val="002349CD"/>
    <w:rsid w:val="00234B62"/>
    <w:rsid w:val="00234D20"/>
    <w:rsid w:val="00234FF9"/>
    <w:rsid w:val="00235037"/>
    <w:rsid w:val="0023504B"/>
    <w:rsid w:val="002351CB"/>
    <w:rsid w:val="00235202"/>
    <w:rsid w:val="002353BC"/>
    <w:rsid w:val="00235516"/>
    <w:rsid w:val="002359E6"/>
    <w:rsid w:val="00235F58"/>
    <w:rsid w:val="00236374"/>
    <w:rsid w:val="002365EE"/>
    <w:rsid w:val="00236E80"/>
    <w:rsid w:val="00237157"/>
    <w:rsid w:val="002371FD"/>
    <w:rsid w:val="002377BB"/>
    <w:rsid w:val="002377C8"/>
    <w:rsid w:val="0023787B"/>
    <w:rsid w:val="002378BB"/>
    <w:rsid w:val="00237DFA"/>
    <w:rsid w:val="00237E27"/>
    <w:rsid w:val="00237F34"/>
    <w:rsid w:val="0024017E"/>
    <w:rsid w:val="0024080D"/>
    <w:rsid w:val="0024086F"/>
    <w:rsid w:val="00240B23"/>
    <w:rsid w:val="00241161"/>
    <w:rsid w:val="002411D6"/>
    <w:rsid w:val="0024121C"/>
    <w:rsid w:val="002412C5"/>
    <w:rsid w:val="00241383"/>
    <w:rsid w:val="002418C4"/>
    <w:rsid w:val="00241C82"/>
    <w:rsid w:val="00242094"/>
    <w:rsid w:val="00242972"/>
    <w:rsid w:val="00242BD5"/>
    <w:rsid w:val="00242EA4"/>
    <w:rsid w:val="00242EC5"/>
    <w:rsid w:val="00242F53"/>
    <w:rsid w:val="00243131"/>
    <w:rsid w:val="002432F3"/>
    <w:rsid w:val="00243476"/>
    <w:rsid w:val="002436E1"/>
    <w:rsid w:val="00243A6B"/>
    <w:rsid w:val="00243D3C"/>
    <w:rsid w:val="00243E24"/>
    <w:rsid w:val="00243EDE"/>
    <w:rsid w:val="00244024"/>
    <w:rsid w:val="00244721"/>
    <w:rsid w:val="002447C8"/>
    <w:rsid w:val="002448F5"/>
    <w:rsid w:val="00244927"/>
    <w:rsid w:val="00244EB7"/>
    <w:rsid w:val="002450B2"/>
    <w:rsid w:val="002453D3"/>
    <w:rsid w:val="00245697"/>
    <w:rsid w:val="002457DB"/>
    <w:rsid w:val="002457F6"/>
    <w:rsid w:val="00245999"/>
    <w:rsid w:val="00245D7C"/>
    <w:rsid w:val="00245EC6"/>
    <w:rsid w:val="00245F15"/>
    <w:rsid w:val="00245F2F"/>
    <w:rsid w:val="00246184"/>
    <w:rsid w:val="00246718"/>
    <w:rsid w:val="00246AC5"/>
    <w:rsid w:val="00246C3B"/>
    <w:rsid w:val="00246C86"/>
    <w:rsid w:val="00246D64"/>
    <w:rsid w:val="00246DD1"/>
    <w:rsid w:val="00246F5E"/>
    <w:rsid w:val="002477E2"/>
    <w:rsid w:val="0024780F"/>
    <w:rsid w:val="00247B42"/>
    <w:rsid w:val="0025041E"/>
    <w:rsid w:val="00250644"/>
    <w:rsid w:val="0025073A"/>
    <w:rsid w:val="0025077E"/>
    <w:rsid w:val="00250C83"/>
    <w:rsid w:val="00250F42"/>
    <w:rsid w:val="00250FBE"/>
    <w:rsid w:val="00251143"/>
    <w:rsid w:val="002513D2"/>
    <w:rsid w:val="002515D7"/>
    <w:rsid w:val="00251697"/>
    <w:rsid w:val="00251737"/>
    <w:rsid w:val="002517C0"/>
    <w:rsid w:val="0025196B"/>
    <w:rsid w:val="00251EFD"/>
    <w:rsid w:val="00252001"/>
    <w:rsid w:val="0025243D"/>
    <w:rsid w:val="002524B3"/>
    <w:rsid w:val="00252620"/>
    <w:rsid w:val="0025273F"/>
    <w:rsid w:val="0025279C"/>
    <w:rsid w:val="00252869"/>
    <w:rsid w:val="002528E6"/>
    <w:rsid w:val="00252AC8"/>
    <w:rsid w:val="00252BFB"/>
    <w:rsid w:val="0025313D"/>
    <w:rsid w:val="00253713"/>
    <w:rsid w:val="00253C17"/>
    <w:rsid w:val="00253EA0"/>
    <w:rsid w:val="002540DA"/>
    <w:rsid w:val="00254118"/>
    <w:rsid w:val="0025458D"/>
    <w:rsid w:val="00254723"/>
    <w:rsid w:val="00254A2A"/>
    <w:rsid w:val="00254BF3"/>
    <w:rsid w:val="0025532B"/>
    <w:rsid w:val="00255432"/>
    <w:rsid w:val="002555FC"/>
    <w:rsid w:val="00255763"/>
    <w:rsid w:val="002557A5"/>
    <w:rsid w:val="002558CF"/>
    <w:rsid w:val="00255933"/>
    <w:rsid w:val="00255C96"/>
    <w:rsid w:val="00255FCA"/>
    <w:rsid w:val="00256120"/>
    <w:rsid w:val="002561BD"/>
    <w:rsid w:val="002561EB"/>
    <w:rsid w:val="00256379"/>
    <w:rsid w:val="002565FA"/>
    <w:rsid w:val="00256626"/>
    <w:rsid w:val="00256AFB"/>
    <w:rsid w:val="00256B2C"/>
    <w:rsid w:val="00256C0E"/>
    <w:rsid w:val="00256F57"/>
    <w:rsid w:val="0025702F"/>
    <w:rsid w:val="00257461"/>
    <w:rsid w:val="00257840"/>
    <w:rsid w:val="00257A32"/>
    <w:rsid w:val="00257B20"/>
    <w:rsid w:val="00257C6E"/>
    <w:rsid w:val="00257F6A"/>
    <w:rsid w:val="00260152"/>
    <w:rsid w:val="002606AC"/>
    <w:rsid w:val="00260741"/>
    <w:rsid w:val="00260772"/>
    <w:rsid w:val="00260B16"/>
    <w:rsid w:val="00260C53"/>
    <w:rsid w:val="00260D02"/>
    <w:rsid w:val="00260DC7"/>
    <w:rsid w:val="00260E9F"/>
    <w:rsid w:val="00260F15"/>
    <w:rsid w:val="0026111F"/>
    <w:rsid w:val="0026148F"/>
    <w:rsid w:val="00261BFC"/>
    <w:rsid w:val="00261C1E"/>
    <w:rsid w:val="00261E63"/>
    <w:rsid w:val="0026251A"/>
    <w:rsid w:val="00262750"/>
    <w:rsid w:val="00262821"/>
    <w:rsid w:val="00262B60"/>
    <w:rsid w:val="00262D10"/>
    <w:rsid w:val="00262DBF"/>
    <w:rsid w:val="002631A2"/>
    <w:rsid w:val="00263383"/>
    <w:rsid w:val="002633F3"/>
    <w:rsid w:val="002634F4"/>
    <w:rsid w:val="002636AA"/>
    <w:rsid w:val="00263A84"/>
    <w:rsid w:val="002640D2"/>
    <w:rsid w:val="0026420D"/>
    <w:rsid w:val="0026433C"/>
    <w:rsid w:val="002645F0"/>
    <w:rsid w:val="0026464E"/>
    <w:rsid w:val="00264EE0"/>
    <w:rsid w:val="00265067"/>
    <w:rsid w:val="0026542B"/>
    <w:rsid w:val="0026551C"/>
    <w:rsid w:val="002658C6"/>
    <w:rsid w:val="00265A1F"/>
    <w:rsid w:val="00265B2A"/>
    <w:rsid w:val="00265B3E"/>
    <w:rsid w:val="00265DA6"/>
    <w:rsid w:val="00265F7E"/>
    <w:rsid w:val="00265FD5"/>
    <w:rsid w:val="00266101"/>
    <w:rsid w:val="0026617D"/>
    <w:rsid w:val="002662B2"/>
    <w:rsid w:val="002663CF"/>
    <w:rsid w:val="0026641D"/>
    <w:rsid w:val="00266755"/>
    <w:rsid w:val="00266825"/>
    <w:rsid w:val="00266A03"/>
    <w:rsid w:val="00266A67"/>
    <w:rsid w:val="00266C27"/>
    <w:rsid w:val="00266EF7"/>
    <w:rsid w:val="002671AA"/>
    <w:rsid w:val="00267267"/>
    <w:rsid w:val="0026759B"/>
    <w:rsid w:val="00267E24"/>
    <w:rsid w:val="00267E34"/>
    <w:rsid w:val="00267F0D"/>
    <w:rsid w:val="00267F25"/>
    <w:rsid w:val="002708A5"/>
    <w:rsid w:val="00270A9D"/>
    <w:rsid w:val="00271788"/>
    <w:rsid w:val="0027179F"/>
    <w:rsid w:val="002720E2"/>
    <w:rsid w:val="002721B7"/>
    <w:rsid w:val="00272293"/>
    <w:rsid w:val="00272591"/>
    <w:rsid w:val="00272624"/>
    <w:rsid w:val="0027262A"/>
    <w:rsid w:val="002727C5"/>
    <w:rsid w:val="00272942"/>
    <w:rsid w:val="002730F0"/>
    <w:rsid w:val="002732E0"/>
    <w:rsid w:val="00273584"/>
    <w:rsid w:val="00273734"/>
    <w:rsid w:val="002737B4"/>
    <w:rsid w:val="00273A87"/>
    <w:rsid w:val="00273B88"/>
    <w:rsid w:val="00273ECC"/>
    <w:rsid w:val="00273F37"/>
    <w:rsid w:val="00274068"/>
    <w:rsid w:val="002744BB"/>
    <w:rsid w:val="0027493C"/>
    <w:rsid w:val="00274AA3"/>
    <w:rsid w:val="00274C26"/>
    <w:rsid w:val="00274EB8"/>
    <w:rsid w:val="00274F0A"/>
    <w:rsid w:val="00275353"/>
    <w:rsid w:val="00275441"/>
    <w:rsid w:val="00275B76"/>
    <w:rsid w:val="00275B91"/>
    <w:rsid w:val="00275C7E"/>
    <w:rsid w:val="00275DAE"/>
    <w:rsid w:val="0027650F"/>
    <w:rsid w:val="00276601"/>
    <w:rsid w:val="00276863"/>
    <w:rsid w:val="0027692D"/>
    <w:rsid w:val="00276936"/>
    <w:rsid w:val="002769E8"/>
    <w:rsid w:val="00276C8B"/>
    <w:rsid w:val="00276D71"/>
    <w:rsid w:val="00276FD3"/>
    <w:rsid w:val="00277920"/>
    <w:rsid w:val="00277A87"/>
    <w:rsid w:val="00277CD0"/>
    <w:rsid w:val="00277F88"/>
    <w:rsid w:val="002800D6"/>
    <w:rsid w:val="00280207"/>
    <w:rsid w:val="0028035B"/>
    <w:rsid w:val="00280388"/>
    <w:rsid w:val="002808FA"/>
    <w:rsid w:val="00280C33"/>
    <w:rsid w:val="002810A9"/>
    <w:rsid w:val="002812C4"/>
    <w:rsid w:val="0028139F"/>
    <w:rsid w:val="00281577"/>
    <w:rsid w:val="00281600"/>
    <w:rsid w:val="0028185F"/>
    <w:rsid w:val="002818BA"/>
    <w:rsid w:val="002818C5"/>
    <w:rsid w:val="00281BCA"/>
    <w:rsid w:val="0028210B"/>
    <w:rsid w:val="002821A3"/>
    <w:rsid w:val="002821ED"/>
    <w:rsid w:val="00282405"/>
    <w:rsid w:val="002826F2"/>
    <w:rsid w:val="0028280D"/>
    <w:rsid w:val="002829E0"/>
    <w:rsid w:val="00282D31"/>
    <w:rsid w:val="002830C1"/>
    <w:rsid w:val="00283176"/>
    <w:rsid w:val="00283437"/>
    <w:rsid w:val="00283631"/>
    <w:rsid w:val="00283CAF"/>
    <w:rsid w:val="00284382"/>
    <w:rsid w:val="002845AF"/>
    <w:rsid w:val="00284626"/>
    <w:rsid w:val="002849EF"/>
    <w:rsid w:val="00284F31"/>
    <w:rsid w:val="00285191"/>
    <w:rsid w:val="00285331"/>
    <w:rsid w:val="002853F7"/>
    <w:rsid w:val="002855E5"/>
    <w:rsid w:val="002857C6"/>
    <w:rsid w:val="002857DA"/>
    <w:rsid w:val="00285AA2"/>
    <w:rsid w:val="00285E22"/>
    <w:rsid w:val="00286480"/>
    <w:rsid w:val="00286B4F"/>
    <w:rsid w:val="00286F85"/>
    <w:rsid w:val="0028755A"/>
    <w:rsid w:val="00287D47"/>
    <w:rsid w:val="00287FEA"/>
    <w:rsid w:val="002902DF"/>
    <w:rsid w:val="002904B5"/>
    <w:rsid w:val="002905D2"/>
    <w:rsid w:val="00290C36"/>
    <w:rsid w:val="00290D90"/>
    <w:rsid w:val="00290E62"/>
    <w:rsid w:val="002914C9"/>
    <w:rsid w:val="002916C5"/>
    <w:rsid w:val="0029175C"/>
    <w:rsid w:val="00291CB3"/>
    <w:rsid w:val="00291D77"/>
    <w:rsid w:val="00291E47"/>
    <w:rsid w:val="00292082"/>
    <w:rsid w:val="002921E3"/>
    <w:rsid w:val="00292400"/>
    <w:rsid w:val="0029251B"/>
    <w:rsid w:val="002925ED"/>
    <w:rsid w:val="0029284B"/>
    <w:rsid w:val="00292E08"/>
    <w:rsid w:val="00293119"/>
    <w:rsid w:val="002933B7"/>
    <w:rsid w:val="002934B2"/>
    <w:rsid w:val="0029358E"/>
    <w:rsid w:val="00293663"/>
    <w:rsid w:val="00293A4D"/>
    <w:rsid w:val="00293E92"/>
    <w:rsid w:val="00293EC8"/>
    <w:rsid w:val="0029433B"/>
    <w:rsid w:val="00294771"/>
    <w:rsid w:val="002949A9"/>
    <w:rsid w:val="00294B0D"/>
    <w:rsid w:val="00294C6B"/>
    <w:rsid w:val="00294E1B"/>
    <w:rsid w:val="00295016"/>
    <w:rsid w:val="002952F9"/>
    <w:rsid w:val="00295617"/>
    <w:rsid w:val="00295A02"/>
    <w:rsid w:val="00295B2B"/>
    <w:rsid w:val="002961C0"/>
    <w:rsid w:val="00296598"/>
    <w:rsid w:val="00296775"/>
    <w:rsid w:val="002967D0"/>
    <w:rsid w:val="00296821"/>
    <w:rsid w:val="00296840"/>
    <w:rsid w:val="00296DCA"/>
    <w:rsid w:val="00296EBF"/>
    <w:rsid w:val="00297007"/>
    <w:rsid w:val="0029754C"/>
    <w:rsid w:val="0029762C"/>
    <w:rsid w:val="0029779C"/>
    <w:rsid w:val="00297974"/>
    <w:rsid w:val="00297BD6"/>
    <w:rsid w:val="00297C19"/>
    <w:rsid w:val="00297E6B"/>
    <w:rsid w:val="00297ECC"/>
    <w:rsid w:val="002A0127"/>
    <w:rsid w:val="002A027A"/>
    <w:rsid w:val="002A039B"/>
    <w:rsid w:val="002A064E"/>
    <w:rsid w:val="002A0B2D"/>
    <w:rsid w:val="002A0B7E"/>
    <w:rsid w:val="002A14C6"/>
    <w:rsid w:val="002A1CB5"/>
    <w:rsid w:val="002A1CF2"/>
    <w:rsid w:val="002A20F4"/>
    <w:rsid w:val="002A2291"/>
    <w:rsid w:val="002A22DD"/>
    <w:rsid w:val="002A26BB"/>
    <w:rsid w:val="002A28DA"/>
    <w:rsid w:val="002A2AE6"/>
    <w:rsid w:val="002A2C40"/>
    <w:rsid w:val="002A2E92"/>
    <w:rsid w:val="002A2F87"/>
    <w:rsid w:val="002A2FC1"/>
    <w:rsid w:val="002A3209"/>
    <w:rsid w:val="002A3393"/>
    <w:rsid w:val="002A3500"/>
    <w:rsid w:val="002A36F8"/>
    <w:rsid w:val="002A3933"/>
    <w:rsid w:val="002A3D39"/>
    <w:rsid w:val="002A40F2"/>
    <w:rsid w:val="002A41A3"/>
    <w:rsid w:val="002A44B7"/>
    <w:rsid w:val="002A48BA"/>
    <w:rsid w:val="002A5535"/>
    <w:rsid w:val="002A560C"/>
    <w:rsid w:val="002A5683"/>
    <w:rsid w:val="002A56B0"/>
    <w:rsid w:val="002A5903"/>
    <w:rsid w:val="002A63F4"/>
    <w:rsid w:val="002A68B6"/>
    <w:rsid w:val="002A6BFE"/>
    <w:rsid w:val="002A6C4B"/>
    <w:rsid w:val="002A6CC1"/>
    <w:rsid w:val="002A719A"/>
    <w:rsid w:val="002A7715"/>
    <w:rsid w:val="002A7747"/>
    <w:rsid w:val="002A7C92"/>
    <w:rsid w:val="002B013A"/>
    <w:rsid w:val="002B0329"/>
    <w:rsid w:val="002B03DF"/>
    <w:rsid w:val="002B03F8"/>
    <w:rsid w:val="002B05C9"/>
    <w:rsid w:val="002B07C0"/>
    <w:rsid w:val="002B0CF6"/>
    <w:rsid w:val="002B0F62"/>
    <w:rsid w:val="002B0F99"/>
    <w:rsid w:val="002B12D5"/>
    <w:rsid w:val="002B1357"/>
    <w:rsid w:val="002B1659"/>
    <w:rsid w:val="002B169A"/>
    <w:rsid w:val="002B18EB"/>
    <w:rsid w:val="002B1AAD"/>
    <w:rsid w:val="002B1B78"/>
    <w:rsid w:val="002B1E32"/>
    <w:rsid w:val="002B1FAD"/>
    <w:rsid w:val="002B1FEB"/>
    <w:rsid w:val="002B20F1"/>
    <w:rsid w:val="002B2371"/>
    <w:rsid w:val="002B25E1"/>
    <w:rsid w:val="002B25F8"/>
    <w:rsid w:val="002B272E"/>
    <w:rsid w:val="002B2A09"/>
    <w:rsid w:val="002B2F13"/>
    <w:rsid w:val="002B2F28"/>
    <w:rsid w:val="002B313A"/>
    <w:rsid w:val="002B31F9"/>
    <w:rsid w:val="002B32D5"/>
    <w:rsid w:val="002B32D8"/>
    <w:rsid w:val="002B36E5"/>
    <w:rsid w:val="002B3757"/>
    <w:rsid w:val="002B42DB"/>
    <w:rsid w:val="002B4320"/>
    <w:rsid w:val="002B4780"/>
    <w:rsid w:val="002B4814"/>
    <w:rsid w:val="002B48D8"/>
    <w:rsid w:val="002B4BDB"/>
    <w:rsid w:val="002B4DCC"/>
    <w:rsid w:val="002B4EF8"/>
    <w:rsid w:val="002B50A9"/>
    <w:rsid w:val="002B5428"/>
    <w:rsid w:val="002B59E2"/>
    <w:rsid w:val="002B5C83"/>
    <w:rsid w:val="002B5EBB"/>
    <w:rsid w:val="002B5EC1"/>
    <w:rsid w:val="002B69D4"/>
    <w:rsid w:val="002B6FCF"/>
    <w:rsid w:val="002B7B99"/>
    <w:rsid w:val="002B7BBC"/>
    <w:rsid w:val="002C02DA"/>
    <w:rsid w:val="002C07C2"/>
    <w:rsid w:val="002C097C"/>
    <w:rsid w:val="002C0C28"/>
    <w:rsid w:val="002C0CD8"/>
    <w:rsid w:val="002C12A9"/>
    <w:rsid w:val="002C13F8"/>
    <w:rsid w:val="002C16B7"/>
    <w:rsid w:val="002C1917"/>
    <w:rsid w:val="002C1AB7"/>
    <w:rsid w:val="002C1D49"/>
    <w:rsid w:val="002C1EDA"/>
    <w:rsid w:val="002C1F15"/>
    <w:rsid w:val="002C2055"/>
    <w:rsid w:val="002C2115"/>
    <w:rsid w:val="002C215F"/>
    <w:rsid w:val="002C2173"/>
    <w:rsid w:val="002C22DF"/>
    <w:rsid w:val="002C2A80"/>
    <w:rsid w:val="002C2C98"/>
    <w:rsid w:val="002C3046"/>
    <w:rsid w:val="002C314E"/>
    <w:rsid w:val="002C3155"/>
    <w:rsid w:val="002C331D"/>
    <w:rsid w:val="002C3632"/>
    <w:rsid w:val="002C36B5"/>
    <w:rsid w:val="002C3B6A"/>
    <w:rsid w:val="002C3E60"/>
    <w:rsid w:val="002C3ED9"/>
    <w:rsid w:val="002C3FFA"/>
    <w:rsid w:val="002C464E"/>
    <w:rsid w:val="002C486C"/>
    <w:rsid w:val="002C495A"/>
    <w:rsid w:val="002C497B"/>
    <w:rsid w:val="002C4E0B"/>
    <w:rsid w:val="002C50AE"/>
    <w:rsid w:val="002C5345"/>
    <w:rsid w:val="002C55E8"/>
    <w:rsid w:val="002C56B0"/>
    <w:rsid w:val="002C581E"/>
    <w:rsid w:val="002C59EB"/>
    <w:rsid w:val="002C5AE4"/>
    <w:rsid w:val="002C5C10"/>
    <w:rsid w:val="002C5DCE"/>
    <w:rsid w:val="002C5F3D"/>
    <w:rsid w:val="002C632A"/>
    <w:rsid w:val="002C6331"/>
    <w:rsid w:val="002C6610"/>
    <w:rsid w:val="002C6724"/>
    <w:rsid w:val="002C6782"/>
    <w:rsid w:val="002C6A07"/>
    <w:rsid w:val="002C6BC8"/>
    <w:rsid w:val="002C6C34"/>
    <w:rsid w:val="002C6D09"/>
    <w:rsid w:val="002C6EE6"/>
    <w:rsid w:val="002C6FE2"/>
    <w:rsid w:val="002C7344"/>
    <w:rsid w:val="002C7489"/>
    <w:rsid w:val="002C758C"/>
    <w:rsid w:val="002C75AE"/>
    <w:rsid w:val="002C78C4"/>
    <w:rsid w:val="002C7957"/>
    <w:rsid w:val="002C7A6C"/>
    <w:rsid w:val="002C7B7D"/>
    <w:rsid w:val="002C7C8A"/>
    <w:rsid w:val="002D03AA"/>
    <w:rsid w:val="002D03BE"/>
    <w:rsid w:val="002D08CE"/>
    <w:rsid w:val="002D0BF3"/>
    <w:rsid w:val="002D0DF2"/>
    <w:rsid w:val="002D0EB3"/>
    <w:rsid w:val="002D115C"/>
    <w:rsid w:val="002D14F8"/>
    <w:rsid w:val="002D1B7D"/>
    <w:rsid w:val="002D1D2C"/>
    <w:rsid w:val="002D1F20"/>
    <w:rsid w:val="002D1FAE"/>
    <w:rsid w:val="002D2212"/>
    <w:rsid w:val="002D26D8"/>
    <w:rsid w:val="002D276C"/>
    <w:rsid w:val="002D27A4"/>
    <w:rsid w:val="002D2993"/>
    <w:rsid w:val="002D2B25"/>
    <w:rsid w:val="002D2B51"/>
    <w:rsid w:val="002D2BE1"/>
    <w:rsid w:val="002D3096"/>
    <w:rsid w:val="002D32FC"/>
    <w:rsid w:val="002D360C"/>
    <w:rsid w:val="002D3760"/>
    <w:rsid w:val="002D3815"/>
    <w:rsid w:val="002D38BB"/>
    <w:rsid w:val="002D3E3D"/>
    <w:rsid w:val="002D420D"/>
    <w:rsid w:val="002D4424"/>
    <w:rsid w:val="002D49B6"/>
    <w:rsid w:val="002D4D6E"/>
    <w:rsid w:val="002D4E3B"/>
    <w:rsid w:val="002D5023"/>
    <w:rsid w:val="002D5907"/>
    <w:rsid w:val="002D5A45"/>
    <w:rsid w:val="002D5AF9"/>
    <w:rsid w:val="002D5B58"/>
    <w:rsid w:val="002D5C09"/>
    <w:rsid w:val="002D65B1"/>
    <w:rsid w:val="002D65C1"/>
    <w:rsid w:val="002D6726"/>
    <w:rsid w:val="002D6758"/>
    <w:rsid w:val="002D6C64"/>
    <w:rsid w:val="002D6E39"/>
    <w:rsid w:val="002D6FB8"/>
    <w:rsid w:val="002D7222"/>
    <w:rsid w:val="002D7281"/>
    <w:rsid w:val="002D79DA"/>
    <w:rsid w:val="002D7A1B"/>
    <w:rsid w:val="002D7A5D"/>
    <w:rsid w:val="002D7B68"/>
    <w:rsid w:val="002E0337"/>
    <w:rsid w:val="002E03C1"/>
    <w:rsid w:val="002E04DD"/>
    <w:rsid w:val="002E070C"/>
    <w:rsid w:val="002E0F5B"/>
    <w:rsid w:val="002E1068"/>
    <w:rsid w:val="002E10DA"/>
    <w:rsid w:val="002E153D"/>
    <w:rsid w:val="002E15F3"/>
    <w:rsid w:val="002E170F"/>
    <w:rsid w:val="002E1B47"/>
    <w:rsid w:val="002E1D21"/>
    <w:rsid w:val="002E1E09"/>
    <w:rsid w:val="002E1FD1"/>
    <w:rsid w:val="002E2382"/>
    <w:rsid w:val="002E25F6"/>
    <w:rsid w:val="002E2756"/>
    <w:rsid w:val="002E28DC"/>
    <w:rsid w:val="002E2D0C"/>
    <w:rsid w:val="002E30B7"/>
    <w:rsid w:val="002E3252"/>
    <w:rsid w:val="002E3625"/>
    <w:rsid w:val="002E3ED0"/>
    <w:rsid w:val="002E41FD"/>
    <w:rsid w:val="002E4339"/>
    <w:rsid w:val="002E43D9"/>
    <w:rsid w:val="002E43F5"/>
    <w:rsid w:val="002E48BC"/>
    <w:rsid w:val="002E48BE"/>
    <w:rsid w:val="002E494C"/>
    <w:rsid w:val="002E5037"/>
    <w:rsid w:val="002E5160"/>
    <w:rsid w:val="002E5756"/>
    <w:rsid w:val="002E5D1A"/>
    <w:rsid w:val="002E5E5C"/>
    <w:rsid w:val="002E5FE1"/>
    <w:rsid w:val="002E62FA"/>
    <w:rsid w:val="002E6571"/>
    <w:rsid w:val="002E6B53"/>
    <w:rsid w:val="002E6DB4"/>
    <w:rsid w:val="002E7301"/>
    <w:rsid w:val="002E74C7"/>
    <w:rsid w:val="002E75B3"/>
    <w:rsid w:val="002E776A"/>
    <w:rsid w:val="002E776B"/>
    <w:rsid w:val="002F0508"/>
    <w:rsid w:val="002F0782"/>
    <w:rsid w:val="002F0AEE"/>
    <w:rsid w:val="002F0CED"/>
    <w:rsid w:val="002F0D82"/>
    <w:rsid w:val="002F0F40"/>
    <w:rsid w:val="002F1197"/>
    <w:rsid w:val="002F12C4"/>
    <w:rsid w:val="002F1AEA"/>
    <w:rsid w:val="002F291B"/>
    <w:rsid w:val="002F2AF0"/>
    <w:rsid w:val="002F2CE2"/>
    <w:rsid w:val="002F2E58"/>
    <w:rsid w:val="002F2F49"/>
    <w:rsid w:val="002F3294"/>
    <w:rsid w:val="002F366B"/>
    <w:rsid w:val="002F37B3"/>
    <w:rsid w:val="002F38C5"/>
    <w:rsid w:val="002F3C82"/>
    <w:rsid w:val="002F3F8C"/>
    <w:rsid w:val="002F40F0"/>
    <w:rsid w:val="002F44D1"/>
    <w:rsid w:val="002F4550"/>
    <w:rsid w:val="002F48CB"/>
    <w:rsid w:val="002F4DEB"/>
    <w:rsid w:val="002F4F1F"/>
    <w:rsid w:val="002F505F"/>
    <w:rsid w:val="002F531B"/>
    <w:rsid w:val="002F579C"/>
    <w:rsid w:val="002F5A62"/>
    <w:rsid w:val="002F5C30"/>
    <w:rsid w:val="002F5FC6"/>
    <w:rsid w:val="002F6061"/>
    <w:rsid w:val="002F64F2"/>
    <w:rsid w:val="002F6D39"/>
    <w:rsid w:val="002F7076"/>
    <w:rsid w:val="002F71F2"/>
    <w:rsid w:val="002F758E"/>
    <w:rsid w:val="002F7597"/>
    <w:rsid w:val="002F75B2"/>
    <w:rsid w:val="002F7669"/>
    <w:rsid w:val="002F79A5"/>
    <w:rsid w:val="002F7B13"/>
    <w:rsid w:val="002F7BDB"/>
    <w:rsid w:val="00300404"/>
    <w:rsid w:val="003008E7"/>
    <w:rsid w:val="00300A6E"/>
    <w:rsid w:val="00300E48"/>
    <w:rsid w:val="0030104F"/>
    <w:rsid w:val="003011D6"/>
    <w:rsid w:val="00301392"/>
    <w:rsid w:val="0030177A"/>
    <w:rsid w:val="00301D59"/>
    <w:rsid w:val="00301E8F"/>
    <w:rsid w:val="00301FE6"/>
    <w:rsid w:val="0030233B"/>
    <w:rsid w:val="0030237C"/>
    <w:rsid w:val="003023A5"/>
    <w:rsid w:val="003024B0"/>
    <w:rsid w:val="003024CA"/>
    <w:rsid w:val="003025D6"/>
    <w:rsid w:val="003028AC"/>
    <w:rsid w:val="003029B8"/>
    <w:rsid w:val="00302A55"/>
    <w:rsid w:val="003030FD"/>
    <w:rsid w:val="003037E4"/>
    <w:rsid w:val="00303869"/>
    <w:rsid w:val="00303B08"/>
    <w:rsid w:val="00303D79"/>
    <w:rsid w:val="00303DD6"/>
    <w:rsid w:val="00303EE9"/>
    <w:rsid w:val="00304C11"/>
    <w:rsid w:val="00304D1C"/>
    <w:rsid w:val="00304DBA"/>
    <w:rsid w:val="0030527C"/>
    <w:rsid w:val="003052A6"/>
    <w:rsid w:val="00305896"/>
    <w:rsid w:val="00306194"/>
    <w:rsid w:val="00306310"/>
    <w:rsid w:val="003063F4"/>
    <w:rsid w:val="003068D3"/>
    <w:rsid w:val="00306ED9"/>
    <w:rsid w:val="0030714F"/>
    <w:rsid w:val="003077D4"/>
    <w:rsid w:val="00307900"/>
    <w:rsid w:val="00307A2A"/>
    <w:rsid w:val="00307CC5"/>
    <w:rsid w:val="003101E8"/>
    <w:rsid w:val="00310229"/>
    <w:rsid w:val="0031051A"/>
    <w:rsid w:val="003106F6"/>
    <w:rsid w:val="00310B91"/>
    <w:rsid w:val="00311024"/>
    <w:rsid w:val="00311411"/>
    <w:rsid w:val="00311A02"/>
    <w:rsid w:val="00311C49"/>
    <w:rsid w:val="00311D0A"/>
    <w:rsid w:val="00311E00"/>
    <w:rsid w:val="00311E03"/>
    <w:rsid w:val="00311F54"/>
    <w:rsid w:val="00312041"/>
    <w:rsid w:val="003124A1"/>
    <w:rsid w:val="00312636"/>
    <w:rsid w:val="003129EB"/>
    <w:rsid w:val="00312F19"/>
    <w:rsid w:val="00312F66"/>
    <w:rsid w:val="0031326E"/>
    <w:rsid w:val="003133C7"/>
    <w:rsid w:val="00313499"/>
    <w:rsid w:val="00313C1D"/>
    <w:rsid w:val="00313CB7"/>
    <w:rsid w:val="00314228"/>
    <w:rsid w:val="00314396"/>
    <w:rsid w:val="003143FE"/>
    <w:rsid w:val="0031477C"/>
    <w:rsid w:val="00314B09"/>
    <w:rsid w:val="00315379"/>
    <w:rsid w:val="003155F1"/>
    <w:rsid w:val="00315610"/>
    <w:rsid w:val="003156E1"/>
    <w:rsid w:val="00315DDE"/>
    <w:rsid w:val="00315E02"/>
    <w:rsid w:val="00316108"/>
    <w:rsid w:val="00316193"/>
    <w:rsid w:val="003164B4"/>
    <w:rsid w:val="00316A0A"/>
    <w:rsid w:val="00316C50"/>
    <w:rsid w:val="0031701C"/>
    <w:rsid w:val="00317220"/>
    <w:rsid w:val="003174AA"/>
    <w:rsid w:val="003174BA"/>
    <w:rsid w:val="003175AE"/>
    <w:rsid w:val="00317771"/>
    <w:rsid w:val="00317917"/>
    <w:rsid w:val="00320184"/>
    <w:rsid w:val="0032019B"/>
    <w:rsid w:val="003201CB"/>
    <w:rsid w:val="003202EB"/>
    <w:rsid w:val="003204CA"/>
    <w:rsid w:val="0032090E"/>
    <w:rsid w:val="00320F2F"/>
    <w:rsid w:val="00320F64"/>
    <w:rsid w:val="00321398"/>
    <w:rsid w:val="00321731"/>
    <w:rsid w:val="0032192D"/>
    <w:rsid w:val="00321B4D"/>
    <w:rsid w:val="00321D83"/>
    <w:rsid w:val="003224C3"/>
    <w:rsid w:val="00322666"/>
    <w:rsid w:val="00322AA5"/>
    <w:rsid w:val="00322AEE"/>
    <w:rsid w:val="00322C8A"/>
    <w:rsid w:val="00322F33"/>
    <w:rsid w:val="00322FE9"/>
    <w:rsid w:val="0032309F"/>
    <w:rsid w:val="003230A3"/>
    <w:rsid w:val="003230CB"/>
    <w:rsid w:val="00323723"/>
    <w:rsid w:val="00323756"/>
    <w:rsid w:val="00323873"/>
    <w:rsid w:val="00323A03"/>
    <w:rsid w:val="00323E82"/>
    <w:rsid w:val="00323F49"/>
    <w:rsid w:val="00323FE0"/>
    <w:rsid w:val="003242F9"/>
    <w:rsid w:val="0032440E"/>
    <w:rsid w:val="00324642"/>
    <w:rsid w:val="00324752"/>
    <w:rsid w:val="00324807"/>
    <w:rsid w:val="003248EC"/>
    <w:rsid w:val="00324C88"/>
    <w:rsid w:val="00325147"/>
    <w:rsid w:val="0032594F"/>
    <w:rsid w:val="00325AA2"/>
    <w:rsid w:val="00325D90"/>
    <w:rsid w:val="00325D99"/>
    <w:rsid w:val="00325DD1"/>
    <w:rsid w:val="00325E70"/>
    <w:rsid w:val="00325EF5"/>
    <w:rsid w:val="00325F0C"/>
    <w:rsid w:val="00325F7C"/>
    <w:rsid w:val="003260A8"/>
    <w:rsid w:val="00326A42"/>
    <w:rsid w:val="00326FAC"/>
    <w:rsid w:val="00327186"/>
    <w:rsid w:val="00327345"/>
    <w:rsid w:val="00327404"/>
    <w:rsid w:val="00327736"/>
    <w:rsid w:val="00327B4B"/>
    <w:rsid w:val="00327C7D"/>
    <w:rsid w:val="00327E23"/>
    <w:rsid w:val="00327F93"/>
    <w:rsid w:val="003303BC"/>
    <w:rsid w:val="00330829"/>
    <w:rsid w:val="00330867"/>
    <w:rsid w:val="00330A9E"/>
    <w:rsid w:val="00330C42"/>
    <w:rsid w:val="00330C86"/>
    <w:rsid w:val="00330DA3"/>
    <w:rsid w:val="00330E0E"/>
    <w:rsid w:val="0033130C"/>
    <w:rsid w:val="003316B3"/>
    <w:rsid w:val="00331A81"/>
    <w:rsid w:val="00331D73"/>
    <w:rsid w:val="00331E42"/>
    <w:rsid w:val="00331EE8"/>
    <w:rsid w:val="003321BA"/>
    <w:rsid w:val="0033242F"/>
    <w:rsid w:val="003326B7"/>
    <w:rsid w:val="0033283B"/>
    <w:rsid w:val="00332856"/>
    <w:rsid w:val="00332E00"/>
    <w:rsid w:val="003331EF"/>
    <w:rsid w:val="0033399B"/>
    <w:rsid w:val="00333B75"/>
    <w:rsid w:val="00333DB9"/>
    <w:rsid w:val="00333DBC"/>
    <w:rsid w:val="00333ED7"/>
    <w:rsid w:val="00333F88"/>
    <w:rsid w:val="00333FA0"/>
    <w:rsid w:val="0033407F"/>
    <w:rsid w:val="00334110"/>
    <w:rsid w:val="003345A7"/>
    <w:rsid w:val="003345DB"/>
    <w:rsid w:val="003345EC"/>
    <w:rsid w:val="00334C21"/>
    <w:rsid w:val="003353BD"/>
    <w:rsid w:val="00335B2A"/>
    <w:rsid w:val="00335D11"/>
    <w:rsid w:val="00335F7C"/>
    <w:rsid w:val="00335F8F"/>
    <w:rsid w:val="00335FF7"/>
    <w:rsid w:val="003364A7"/>
    <w:rsid w:val="00336BF4"/>
    <w:rsid w:val="00336C15"/>
    <w:rsid w:val="00336CC9"/>
    <w:rsid w:val="00336D0D"/>
    <w:rsid w:val="00337361"/>
    <w:rsid w:val="0033768D"/>
    <w:rsid w:val="00337D4B"/>
    <w:rsid w:val="00337D5F"/>
    <w:rsid w:val="003400E5"/>
    <w:rsid w:val="003401E5"/>
    <w:rsid w:val="00340228"/>
    <w:rsid w:val="00340311"/>
    <w:rsid w:val="00340410"/>
    <w:rsid w:val="003408DB"/>
    <w:rsid w:val="00340D60"/>
    <w:rsid w:val="00340D6C"/>
    <w:rsid w:val="0034162E"/>
    <w:rsid w:val="003417C6"/>
    <w:rsid w:val="00341B1C"/>
    <w:rsid w:val="00341BC3"/>
    <w:rsid w:val="00341DAC"/>
    <w:rsid w:val="00342079"/>
    <w:rsid w:val="00342103"/>
    <w:rsid w:val="00342460"/>
    <w:rsid w:val="003424A1"/>
    <w:rsid w:val="003426F8"/>
    <w:rsid w:val="00342876"/>
    <w:rsid w:val="00342B69"/>
    <w:rsid w:val="0034320F"/>
    <w:rsid w:val="00343439"/>
    <w:rsid w:val="00343517"/>
    <w:rsid w:val="00343592"/>
    <w:rsid w:val="0034394A"/>
    <w:rsid w:val="00343A52"/>
    <w:rsid w:val="00343A66"/>
    <w:rsid w:val="00343ADF"/>
    <w:rsid w:val="00343C2F"/>
    <w:rsid w:val="003441CB"/>
    <w:rsid w:val="003443B7"/>
    <w:rsid w:val="00344509"/>
    <w:rsid w:val="00344B99"/>
    <w:rsid w:val="003450C2"/>
    <w:rsid w:val="0034572D"/>
    <w:rsid w:val="0034588F"/>
    <w:rsid w:val="00345E8E"/>
    <w:rsid w:val="0034610C"/>
    <w:rsid w:val="00346154"/>
    <w:rsid w:val="003463B3"/>
    <w:rsid w:val="00346494"/>
    <w:rsid w:val="00346829"/>
    <w:rsid w:val="00346E3C"/>
    <w:rsid w:val="00347639"/>
    <w:rsid w:val="003476AE"/>
    <w:rsid w:val="003479B0"/>
    <w:rsid w:val="00347BD4"/>
    <w:rsid w:val="00350009"/>
    <w:rsid w:val="003500C9"/>
    <w:rsid w:val="003501D4"/>
    <w:rsid w:val="00350323"/>
    <w:rsid w:val="00350464"/>
    <w:rsid w:val="003504CC"/>
    <w:rsid w:val="00350894"/>
    <w:rsid w:val="00350AC9"/>
    <w:rsid w:val="00350B94"/>
    <w:rsid w:val="00350BB2"/>
    <w:rsid w:val="00350BC0"/>
    <w:rsid w:val="00350BD7"/>
    <w:rsid w:val="00350D25"/>
    <w:rsid w:val="00350E78"/>
    <w:rsid w:val="00350E90"/>
    <w:rsid w:val="00351044"/>
    <w:rsid w:val="0035129F"/>
    <w:rsid w:val="00351348"/>
    <w:rsid w:val="00351670"/>
    <w:rsid w:val="0035173D"/>
    <w:rsid w:val="00351A0D"/>
    <w:rsid w:val="00351A59"/>
    <w:rsid w:val="00351FAB"/>
    <w:rsid w:val="003522D0"/>
    <w:rsid w:val="00352524"/>
    <w:rsid w:val="00352B4B"/>
    <w:rsid w:val="00352D19"/>
    <w:rsid w:val="00352ECF"/>
    <w:rsid w:val="00352ED0"/>
    <w:rsid w:val="003530F3"/>
    <w:rsid w:val="003532AE"/>
    <w:rsid w:val="0035369F"/>
    <w:rsid w:val="003538B2"/>
    <w:rsid w:val="00353A6B"/>
    <w:rsid w:val="00353F98"/>
    <w:rsid w:val="0035402A"/>
    <w:rsid w:val="0035407D"/>
    <w:rsid w:val="00354303"/>
    <w:rsid w:val="0035444E"/>
    <w:rsid w:val="003547B2"/>
    <w:rsid w:val="00354BB4"/>
    <w:rsid w:val="00354C65"/>
    <w:rsid w:val="00354D8D"/>
    <w:rsid w:val="00355006"/>
    <w:rsid w:val="003552C6"/>
    <w:rsid w:val="003553BF"/>
    <w:rsid w:val="00355482"/>
    <w:rsid w:val="0035568A"/>
    <w:rsid w:val="003556B1"/>
    <w:rsid w:val="003559C8"/>
    <w:rsid w:val="00355B6E"/>
    <w:rsid w:val="00355BCB"/>
    <w:rsid w:val="00355CB9"/>
    <w:rsid w:val="00355D3A"/>
    <w:rsid w:val="00355E19"/>
    <w:rsid w:val="00356597"/>
    <w:rsid w:val="00356AC8"/>
    <w:rsid w:val="00356E31"/>
    <w:rsid w:val="00357009"/>
    <w:rsid w:val="00357153"/>
    <w:rsid w:val="00357193"/>
    <w:rsid w:val="0035728D"/>
    <w:rsid w:val="00357373"/>
    <w:rsid w:val="003574C5"/>
    <w:rsid w:val="00357640"/>
    <w:rsid w:val="00357660"/>
    <w:rsid w:val="00357DA7"/>
    <w:rsid w:val="00360422"/>
    <w:rsid w:val="0036055E"/>
    <w:rsid w:val="003607FE"/>
    <w:rsid w:val="003608F6"/>
    <w:rsid w:val="00360B24"/>
    <w:rsid w:val="00360B7C"/>
    <w:rsid w:val="00360D2B"/>
    <w:rsid w:val="0036112D"/>
    <w:rsid w:val="003617EF"/>
    <w:rsid w:val="00361AF6"/>
    <w:rsid w:val="00361BEE"/>
    <w:rsid w:val="00361D2F"/>
    <w:rsid w:val="00361F0D"/>
    <w:rsid w:val="00362030"/>
    <w:rsid w:val="003621C5"/>
    <w:rsid w:val="0036254E"/>
    <w:rsid w:val="0036275B"/>
    <w:rsid w:val="003627A8"/>
    <w:rsid w:val="003629E6"/>
    <w:rsid w:val="00362A7B"/>
    <w:rsid w:val="00362A9F"/>
    <w:rsid w:val="00362D17"/>
    <w:rsid w:val="003634EE"/>
    <w:rsid w:val="00363CDE"/>
    <w:rsid w:val="00363D8B"/>
    <w:rsid w:val="00363DF8"/>
    <w:rsid w:val="00364054"/>
    <w:rsid w:val="0036466B"/>
    <w:rsid w:val="00364842"/>
    <w:rsid w:val="00364A47"/>
    <w:rsid w:val="00365004"/>
    <w:rsid w:val="00365431"/>
    <w:rsid w:val="00365564"/>
    <w:rsid w:val="003656D0"/>
    <w:rsid w:val="00365B4D"/>
    <w:rsid w:val="00365BC1"/>
    <w:rsid w:val="00365D84"/>
    <w:rsid w:val="00365E42"/>
    <w:rsid w:val="003661E3"/>
    <w:rsid w:val="003662FA"/>
    <w:rsid w:val="003663E9"/>
    <w:rsid w:val="003663FF"/>
    <w:rsid w:val="0036651F"/>
    <w:rsid w:val="00366A50"/>
    <w:rsid w:val="00366DA1"/>
    <w:rsid w:val="00367857"/>
    <w:rsid w:val="00367A08"/>
    <w:rsid w:val="00367D2D"/>
    <w:rsid w:val="003700DF"/>
    <w:rsid w:val="00370450"/>
    <w:rsid w:val="00370865"/>
    <w:rsid w:val="0037091C"/>
    <w:rsid w:val="00370CC3"/>
    <w:rsid w:val="00371242"/>
    <w:rsid w:val="003713EA"/>
    <w:rsid w:val="003713F5"/>
    <w:rsid w:val="00371770"/>
    <w:rsid w:val="003718F3"/>
    <w:rsid w:val="00371984"/>
    <w:rsid w:val="00371FAB"/>
    <w:rsid w:val="00371FF4"/>
    <w:rsid w:val="003721A3"/>
    <w:rsid w:val="00372374"/>
    <w:rsid w:val="0037248E"/>
    <w:rsid w:val="003725D0"/>
    <w:rsid w:val="00372895"/>
    <w:rsid w:val="00372B6E"/>
    <w:rsid w:val="00372B99"/>
    <w:rsid w:val="00373155"/>
    <w:rsid w:val="003739E6"/>
    <w:rsid w:val="00373BDD"/>
    <w:rsid w:val="00373C61"/>
    <w:rsid w:val="00373CB0"/>
    <w:rsid w:val="00373F4D"/>
    <w:rsid w:val="003740D2"/>
    <w:rsid w:val="00374382"/>
    <w:rsid w:val="00374526"/>
    <w:rsid w:val="0037452C"/>
    <w:rsid w:val="00374ABD"/>
    <w:rsid w:val="00374C37"/>
    <w:rsid w:val="0037541A"/>
    <w:rsid w:val="0037559A"/>
    <w:rsid w:val="00375D79"/>
    <w:rsid w:val="00375D7E"/>
    <w:rsid w:val="0037609F"/>
    <w:rsid w:val="0037627D"/>
    <w:rsid w:val="003763A2"/>
    <w:rsid w:val="00376448"/>
    <w:rsid w:val="003765C6"/>
    <w:rsid w:val="00376683"/>
    <w:rsid w:val="00376C77"/>
    <w:rsid w:val="00376E0C"/>
    <w:rsid w:val="0037713A"/>
    <w:rsid w:val="00377286"/>
    <w:rsid w:val="00377423"/>
    <w:rsid w:val="0037743A"/>
    <w:rsid w:val="0037748A"/>
    <w:rsid w:val="003776E4"/>
    <w:rsid w:val="003776F3"/>
    <w:rsid w:val="003777C5"/>
    <w:rsid w:val="00377E26"/>
    <w:rsid w:val="00377E76"/>
    <w:rsid w:val="00380A70"/>
    <w:rsid w:val="00380AFD"/>
    <w:rsid w:val="00380B7C"/>
    <w:rsid w:val="00380D5A"/>
    <w:rsid w:val="0038106F"/>
    <w:rsid w:val="0038141C"/>
    <w:rsid w:val="00381592"/>
    <w:rsid w:val="003816EB"/>
    <w:rsid w:val="0038177F"/>
    <w:rsid w:val="003817FA"/>
    <w:rsid w:val="003819F6"/>
    <w:rsid w:val="00381CD4"/>
    <w:rsid w:val="00381F0F"/>
    <w:rsid w:val="00382427"/>
    <w:rsid w:val="003824DA"/>
    <w:rsid w:val="0038250C"/>
    <w:rsid w:val="00382788"/>
    <w:rsid w:val="003828BE"/>
    <w:rsid w:val="00382918"/>
    <w:rsid w:val="003831C6"/>
    <w:rsid w:val="003831E6"/>
    <w:rsid w:val="003833E3"/>
    <w:rsid w:val="003837AF"/>
    <w:rsid w:val="003838FC"/>
    <w:rsid w:val="00383A00"/>
    <w:rsid w:val="00384018"/>
    <w:rsid w:val="00384096"/>
    <w:rsid w:val="00384196"/>
    <w:rsid w:val="003846C6"/>
    <w:rsid w:val="003848C9"/>
    <w:rsid w:val="003848E3"/>
    <w:rsid w:val="00385448"/>
    <w:rsid w:val="00385B64"/>
    <w:rsid w:val="00385EEE"/>
    <w:rsid w:val="003860A5"/>
    <w:rsid w:val="003861C2"/>
    <w:rsid w:val="003861D5"/>
    <w:rsid w:val="00386514"/>
    <w:rsid w:val="003868F7"/>
    <w:rsid w:val="00386EAF"/>
    <w:rsid w:val="00386F1F"/>
    <w:rsid w:val="00387312"/>
    <w:rsid w:val="003873B6"/>
    <w:rsid w:val="00387646"/>
    <w:rsid w:val="00387BF9"/>
    <w:rsid w:val="00387D2B"/>
    <w:rsid w:val="00387E27"/>
    <w:rsid w:val="00387F8B"/>
    <w:rsid w:val="00387FFE"/>
    <w:rsid w:val="00390360"/>
    <w:rsid w:val="00390493"/>
    <w:rsid w:val="003904DE"/>
    <w:rsid w:val="003907B4"/>
    <w:rsid w:val="00390A6F"/>
    <w:rsid w:val="00390F02"/>
    <w:rsid w:val="00390FAD"/>
    <w:rsid w:val="00391365"/>
    <w:rsid w:val="0039141F"/>
    <w:rsid w:val="0039147D"/>
    <w:rsid w:val="00391508"/>
    <w:rsid w:val="0039153C"/>
    <w:rsid w:val="00391705"/>
    <w:rsid w:val="0039186F"/>
    <w:rsid w:val="003919FC"/>
    <w:rsid w:val="00391AED"/>
    <w:rsid w:val="00391E6E"/>
    <w:rsid w:val="00391F82"/>
    <w:rsid w:val="0039248F"/>
    <w:rsid w:val="00392662"/>
    <w:rsid w:val="0039267C"/>
    <w:rsid w:val="00392BCC"/>
    <w:rsid w:val="0039316B"/>
    <w:rsid w:val="003934E3"/>
    <w:rsid w:val="00393555"/>
    <w:rsid w:val="003936FA"/>
    <w:rsid w:val="003938DB"/>
    <w:rsid w:val="003938E2"/>
    <w:rsid w:val="00393F27"/>
    <w:rsid w:val="00393F98"/>
    <w:rsid w:val="003941D8"/>
    <w:rsid w:val="00394338"/>
    <w:rsid w:val="0039449D"/>
    <w:rsid w:val="003945D7"/>
    <w:rsid w:val="00394674"/>
    <w:rsid w:val="003946C6"/>
    <w:rsid w:val="00394717"/>
    <w:rsid w:val="00394A59"/>
    <w:rsid w:val="00394A7E"/>
    <w:rsid w:val="00394D1C"/>
    <w:rsid w:val="003951C9"/>
    <w:rsid w:val="0039564A"/>
    <w:rsid w:val="0039579F"/>
    <w:rsid w:val="003957A6"/>
    <w:rsid w:val="00395BB1"/>
    <w:rsid w:val="00396307"/>
    <w:rsid w:val="003967BC"/>
    <w:rsid w:val="003968B0"/>
    <w:rsid w:val="00396A68"/>
    <w:rsid w:val="00396EC9"/>
    <w:rsid w:val="00396FF3"/>
    <w:rsid w:val="003971EF"/>
    <w:rsid w:val="00397302"/>
    <w:rsid w:val="003973DF"/>
    <w:rsid w:val="0039755E"/>
    <w:rsid w:val="003977A8"/>
    <w:rsid w:val="00397829"/>
    <w:rsid w:val="003979FF"/>
    <w:rsid w:val="003A02E9"/>
    <w:rsid w:val="003A04D8"/>
    <w:rsid w:val="003A08A3"/>
    <w:rsid w:val="003A0CD6"/>
    <w:rsid w:val="003A0D31"/>
    <w:rsid w:val="003A167B"/>
    <w:rsid w:val="003A1854"/>
    <w:rsid w:val="003A1CD6"/>
    <w:rsid w:val="003A1EA4"/>
    <w:rsid w:val="003A1ECB"/>
    <w:rsid w:val="003A1EFB"/>
    <w:rsid w:val="003A2007"/>
    <w:rsid w:val="003A286B"/>
    <w:rsid w:val="003A2AB2"/>
    <w:rsid w:val="003A2AC8"/>
    <w:rsid w:val="003A2EFA"/>
    <w:rsid w:val="003A2F79"/>
    <w:rsid w:val="003A2FA0"/>
    <w:rsid w:val="003A3146"/>
    <w:rsid w:val="003A3224"/>
    <w:rsid w:val="003A3596"/>
    <w:rsid w:val="003A36FF"/>
    <w:rsid w:val="003A373A"/>
    <w:rsid w:val="003A38A7"/>
    <w:rsid w:val="003A3CB8"/>
    <w:rsid w:val="003A3E5F"/>
    <w:rsid w:val="003A3E64"/>
    <w:rsid w:val="003A3EE3"/>
    <w:rsid w:val="003A4055"/>
    <w:rsid w:val="003A4142"/>
    <w:rsid w:val="003A471C"/>
    <w:rsid w:val="003A4A74"/>
    <w:rsid w:val="003A4D8B"/>
    <w:rsid w:val="003A52ED"/>
    <w:rsid w:val="003A5707"/>
    <w:rsid w:val="003A57B6"/>
    <w:rsid w:val="003A5975"/>
    <w:rsid w:val="003A5ABD"/>
    <w:rsid w:val="003A5BEF"/>
    <w:rsid w:val="003A5EBF"/>
    <w:rsid w:val="003A6134"/>
    <w:rsid w:val="003A646A"/>
    <w:rsid w:val="003A65A9"/>
    <w:rsid w:val="003A675A"/>
    <w:rsid w:val="003A677D"/>
    <w:rsid w:val="003A6CAB"/>
    <w:rsid w:val="003A6E38"/>
    <w:rsid w:val="003A6EF5"/>
    <w:rsid w:val="003A720A"/>
    <w:rsid w:val="003A734A"/>
    <w:rsid w:val="003A73D2"/>
    <w:rsid w:val="003A74B3"/>
    <w:rsid w:val="003A75FC"/>
    <w:rsid w:val="003A7713"/>
    <w:rsid w:val="003B030D"/>
    <w:rsid w:val="003B0D93"/>
    <w:rsid w:val="003B0DD5"/>
    <w:rsid w:val="003B120F"/>
    <w:rsid w:val="003B15BC"/>
    <w:rsid w:val="003B179B"/>
    <w:rsid w:val="003B17E4"/>
    <w:rsid w:val="003B194E"/>
    <w:rsid w:val="003B1974"/>
    <w:rsid w:val="003B1C1C"/>
    <w:rsid w:val="003B1D07"/>
    <w:rsid w:val="003B1EF3"/>
    <w:rsid w:val="003B27C6"/>
    <w:rsid w:val="003B291D"/>
    <w:rsid w:val="003B2C19"/>
    <w:rsid w:val="003B2EE4"/>
    <w:rsid w:val="003B2EEB"/>
    <w:rsid w:val="003B2F35"/>
    <w:rsid w:val="003B3225"/>
    <w:rsid w:val="003B3327"/>
    <w:rsid w:val="003B3600"/>
    <w:rsid w:val="003B379E"/>
    <w:rsid w:val="003B38BB"/>
    <w:rsid w:val="003B3A05"/>
    <w:rsid w:val="003B40BC"/>
    <w:rsid w:val="003B4170"/>
    <w:rsid w:val="003B4194"/>
    <w:rsid w:val="003B41EC"/>
    <w:rsid w:val="003B42D1"/>
    <w:rsid w:val="003B469A"/>
    <w:rsid w:val="003B4743"/>
    <w:rsid w:val="003B4A0F"/>
    <w:rsid w:val="003B4A3D"/>
    <w:rsid w:val="003B4D84"/>
    <w:rsid w:val="003B52FD"/>
    <w:rsid w:val="003B575A"/>
    <w:rsid w:val="003B597E"/>
    <w:rsid w:val="003B6507"/>
    <w:rsid w:val="003B6B50"/>
    <w:rsid w:val="003B6D95"/>
    <w:rsid w:val="003B6DD1"/>
    <w:rsid w:val="003B6E7B"/>
    <w:rsid w:val="003B6EA7"/>
    <w:rsid w:val="003B6F9A"/>
    <w:rsid w:val="003B733C"/>
    <w:rsid w:val="003B73D2"/>
    <w:rsid w:val="003B73D8"/>
    <w:rsid w:val="003B7480"/>
    <w:rsid w:val="003B75C2"/>
    <w:rsid w:val="003B7857"/>
    <w:rsid w:val="003B7992"/>
    <w:rsid w:val="003B7C90"/>
    <w:rsid w:val="003C0231"/>
    <w:rsid w:val="003C02B6"/>
    <w:rsid w:val="003C05AF"/>
    <w:rsid w:val="003C07CF"/>
    <w:rsid w:val="003C09A4"/>
    <w:rsid w:val="003C09C8"/>
    <w:rsid w:val="003C0C86"/>
    <w:rsid w:val="003C0DB9"/>
    <w:rsid w:val="003C143C"/>
    <w:rsid w:val="003C19F7"/>
    <w:rsid w:val="003C1A84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8AF"/>
    <w:rsid w:val="003C3A6C"/>
    <w:rsid w:val="003C3A92"/>
    <w:rsid w:val="003C3D45"/>
    <w:rsid w:val="003C3F66"/>
    <w:rsid w:val="003C450C"/>
    <w:rsid w:val="003C4B57"/>
    <w:rsid w:val="003C4BA1"/>
    <w:rsid w:val="003C4CF5"/>
    <w:rsid w:val="003C4D17"/>
    <w:rsid w:val="003C4FD1"/>
    <w:rsid w:val="003C5552"/>
    <w:rsid w:val="003C575D"/>
    <w:rsid w:val="003C60E2"/>
    <w:rsid w:val="003C618E"/>
    <w:rsid w:val="003C6248"/>
    <w:rsid w:val="003C62B6"/>
    <w:rsid w:val="003C6410"/>
    <w:rsid w:val="003C65EC"/>
    <w:rsid w:val="003C678C"/>
    <w:rsid w:val="003C6BBF"/>
    <w:rsid w:val="003C6C1B"/>
    <w:rsid w:val="003C6F40"/>
    <w:rsid w:val="003C71A6"/>
    <w:rsid w:val="003C7228"/>
    <w:rsid w:val="003C7230"/>
    <w:rsid w:val="003C7245"/>
    <w:rsid w:val="003C7291"/>
    <w:rsid w:val="003C72A3"/>
    <w:rsid w:val="003C732A"/>
    <w:rsid w:val="003C734D"/>
    <w:rsid w:val="003C748C"/>
    <w:rsid w:val="003C78FD"/>
    <w:rsid w:val="003C790A"/>
    <w:rsid w:val="003C7BC9"/>
    <w:rsid w:val="003C7DCF"/>
    <w:rsid w:val="003D04D0"/>
    <w:rsid w:val="003D077B"/>
    <w:rsid w:val="003D0BF5"/>
    <w:rsid w:val="003D0E4A"/>
    <w:rsid w:val="003D110B"/>
    <w:rsid w:val="003D13A6"/>
    <w:rsid w:val="003D14C2"/>
    <w:rsid w:val="003D17F6"/>
    <w:rsid w:val="003D1D58"/>
    <w:rsid w:val="003D1DE2"/>
    <w:rsid w:val="003D1E96"/>
    <w:rsid w:val="003D23D2"/>
    <w:rsid w:val="003D242A"/>
    <w:rsid w:val="003D2462"/>
    <w:rsid w:val="003D25BB"/>
    <w:rsid w:val="003D266F"/>
    <w:rsid w:val="003D2733"/>
    <w:rsid w:val="003D2772"/>
    <w:rsid w:val="003D2940"/>
    <w:rsid w:val="003D2951"/>
    <w:rsid w:val="003D299F"/>
    <w:rsid w:val="003D2CBF"/>
    <w:rsid w:val="003D2FA4"/>
    <w:rsid w:val="003D3040"/>
    <w:rsid w:val="003D3245"/>
    <w:rsid w:val="003D35B6"/>
    <w:rsid w:val="003D36D6"/>
    <w:rsid w:val="003D377A"/>
    <w:rsid w:val="003D3A74"/>
    <w:rsid w:val="003D3BB3"/>
    <w:rsid w:val="003D3C99"/>
    <w:rsid w:val="003D3D7A"/>
    <w:rsid w:val="003D3F80"/>
    <w:rsid w:val="003D41CB"/>
    <w:rsid w:val="003D4256"/>
    <w:rsid w:val="003D48A8"/>
    <w:rsid w:val="003D5B1A"/>
    <w:rsid w:val="003D5C1A"/>
    <w:rsid w:val="003D5DBA"/>
    <w:rsid w:val="003D5F15"/>
    <w:rsid w:val="003D6015"/>
    <w:rsid w:val="003D618D"/>
    <w:rsid w:val="003D65CC"/>
    <w:rsid w:val="003D66AF"/>
    <w:rsid w:val="003D66F0"/>
    <w:rsid w:val="003D6A4F"/>
    <w:rsid w:val="003D6B91"/>
    <w:rsid w:val="003D6D34"/>
    <w:rsid w:val="003D6EC0"/>
    <w:rsid w:val="003D70B3"/>
    <w:rsid w:val="003D7844"/>
    <w:rsid w:val="003D7CF9"/>
    <w:rsid w:val="003D7D0E"/>
    <w:rsid w:val="003D7D1D"/>
    <w:rsid w:val="003D7D5B"/>
    <w:rsid w:val="003E002B"/>
    <w:rsid w:val="003E00A1"/>
    <w:rsid w:val="003E01DC"/>
    <w:rsid w:val="003E03AD"/>
    <w:rsid w:val="003E0482"/>
    <w:rsid w:val="003E0618"/>
    <w:rsid w:val="003E0819"/>
    <w:rsid w:val="003E0C21"/>
    <w:rsid w:val="003E124F"/>
    <w:rsid w:val="003E129F"/>
    <w:rsid w:val="003E1354"/>
    <w:rsid w:val="003E1551"/>
    <w:rsid w:val="003E1594"/>
    <w:rsid w:val="003E18DB"/>
    <w:rsid w:val="003E1900"/>
    <w:rsid w:val="003E1BDE"/>
    <w:rsid w:val="003E1EE7"/>
    <w:rsid w:val="003E1F6C"/>
    <w:rsid w:val="003E21B7"/>
    <w:rsid w:val="003E21E1"/>
    <w:rsid w:val="003E22D2"/>
    <w:rsid w:val="003E243B"/>
    <w:rsid w:val="003E2690"/>
    <w:rsid w:val="003E27C5"/>
    <w:rsid w:val="003E27FD"/>
    <w:rsid w:val="003E3062"/>
    <w:rsid w:val="003E3115"/>
    <w:rsid w:val="003E3263"/>
    <w:rsid w:val="003E3363"/>
    <w:rsid w:val="003E35C1"/>
    <w:rsid w:val="003E3690"/>
    <w:rsid w:val="003E3AD7"/>
    <w:rsid w:val="003E3BA1"/>
    <w:rsid w:val="003E3DBA"/>
    <w:rsid w:val="003E40F0"/>
    <w:rsid w:val="003E411F"/>
    <w:rsid w:val="003E4273"/>
    <w:rsid w:val="003E4538"/>
    <w:rsid w:val="003E45A2"/>
    <w:rsid w:val="003E4B01"/>
    <w:rsid w:val="003E4F07"/>
    <w:rsid w:val="003E5043"/>
    <w:rsid w:val="003E533C"/>
    <w:rsid w:val="003E5A45"/>
    <w:rsid w:val="003E5BE2"/>
    <w:rsid w:val="003E5D93"/>
    <w:rsid w:val="003E5DE3"/>
    <w:rsid w:val="003E5F33"/>
    <w:rsid w:val="003E6137"/>
    <w:rsid w:val="003E65E2"/>
    <w:rsid w:val="003E6E69"/>
    <w:rsid w:val="003E7132"/>
    <w:rsid w:val="003E7530"/>
    <w:rsid w:val="003E7B4B"/>
    <w:rsid w:val="003E7B84"/>
    <w:rsid w:val="003E7BC6"/>
    <w:rsid w:val="003E7DA9"/>
    <w:rsid w:val="003F0001"/>
    <w:rsid w:val="003F0315"/>
    <w:rsid w:val="003F0598"/>
    <w:rsid w:val="003F0724"/>
    <w:rsid w:val="003F0742"/>
    <w:rsid w:val="003F0F54"/>
    <w:rsid w:val="003F134D"/>
    <w:rsid w:val="003F161E"/>
    <w:rsid w:val="003F178B"/>
    <w:rsid w:val="003F1945"/>
    <w:rsid w:val="003F1AD6"/>
    <w:rsid w:val="003F1ADA"/>
    <w:rsid w:val="003F1D96"/>
    <w:rsid w:val="003F23E9"/>
    <w:rsid w:val="003F272D"/>
    <w:rsid w:val="003F2896"/>
    <w:rsid w:val="003F2B9E"/>
    <w:rsid w:val="003F2DE8"/>
    <w:rsid w:val="003F3C7E"/>
    <w:rsid w:val="003F4470"/>
    <w:rsid w:val="003F46E5"/>
    <w:rsid w:val="003F47CD"/>
    <w:rsid w:val="003F48D9"/>
    <w:rsid w:val="003F4A40"/>
    <w:rsid w:val="003F505A"/>
    <w:rsid w:val="003F5088"/>
    <w:rsid w:val="003F50A2"/>
    <w:rsid w:val="003F55F3"/>
    <w:rsid w:val="003F56E7"/>
    <w:rsid w:val="003F5B74"/>
    <w:rsid w:val="003F5D35"/>
    <w:rsid w:val="003F6155"/>
    <w:rsid w:val="003F68A8"/>
    <w:rsid w:val="003F691A"/>
    <w:rsid w:val="003F6BD9"/>
    <w:rsid w:val="003F6C2C"/>
    <w:rsid w:val="003F6EFA"/>
    <w:rsid w:val="003F6F21"/>
    <w:rsid w:val="003F7137"/>
    <w:rsid w:val="003F7206"/>
    <w:rsid w:val="003F76FC"/>
    <w:rsid w:val="003F7822"/>
    <w:rsid w:val="003F7874"/>
    <w:rsid w:val="003F7882"/>
    <w:rsid w:val="003F79D2"/>
    <w:rsid w:val="00400029"/>
    <w:rsid w:val="004001A1"/>
    <w:rsid w:val="00400254"/>
    <w:rsid w:val="00400297"/>
    <w:rsid w:val="0040033A"/>
    <w:rsid w:val="004005CB"/>
    <w:rsid w:val="00400690"/>
    <w:rsid w:val="0040071A"/>
    <w:rsid w:val="00401109"/>
    <w:rsid w:val="00401247"/>
    <w:rsid w:val="00401254"/>
    <w:rsid w:val="0040154F"/>
    <w:rsid w:val="00401565"/>
    <w:rsid w:val="004017DB"/>
    <w:rsid w:val="004019AB"/>
    <w:rsid w:val="00401AED"/>
    <w:rsid w:val="00401C19"/>
    <w:rsid w:val="00401C55"/>
    <w:rsid w:val="00401D79"/>
    <w:rsid w:val="00402061"/>
    <w:rsid w:val="0040209E"/>
    <w:rsid w:val="004021FA"/>
    <w:rsid w:val="00402EEC"/>
    <w:rsid w:val="004030F1"/>
    <w:rsid w:val="0040333E"/>
    <w:rsid w:val="0040340B"/>
    <w:rsid w:val="0040389D"/>
    <w:rsid w:val="00403A59"/>
    <w:rsid w:val="00403D9F"/>
    <w:rsid w:val="00404475"/>
    <w:rsid w:val="00404553"/>
    <w:rsid w:val="004046AB"/>
    <w:rsid w:val="004047B3"/>
    <w:rsid w:val="00404E6D"/>
    <w:rsid w:val="00404ECB"/>
    <w:rsid w:val="00405000"/>
    <w:rsid w:val="004051DB"/>
    <w:rsid w:val="004052F1"/>
    <w:rsid w:val="004055E3"/>
    <w:rsid w:val="00405F01"/>
    <w:rsid w:val="00405F60"/>
    <w:rsid w:val="00406082"/>
    <w:rsid w:val="0040624F"/>
    <w:rsid w:val="004062F8"/>
    <w:rsid w:val="004063DF"/>
    <w:rsid w:val="00406D34"/>
    <w:rsid w:val="00406DF5"/>
    <w:rsid w:val="00406EAE"/>
    <w:rsid w:val="0040714C"/>
    <w:rsid w:val="0040733B"/>
    <w:rsid w:val="004073BB"/>
    <w:rsid w:val="0040749C"/>
    <w:rsid w:val="004076D9"/>
    <w:rsid w:val="00407875"/>
    <w:rsid w:val="00407A27"/>
    <w:rsid w:val="00407BA1"/>
    <w:rsid w:val="0041018F"/>
    <w:rsid w:val="0041019F"/>
    <w:rsid w:val="00410235"/>
    <w:rsid w:val="0041072E"/>
    <w:rsid w:val="00410864"/>
    <w:rsid w:val="00410E0B"/>
    <w:rsid w:val="00411168"/>
    <w:rsid w:val="00411467"/>
    <w:rsid w:val="00411D07"/>
    <w:rsid w:val="00411D5F"/>
    <w:rsid w:val="00411D90"/>
    <w:rsid w:val="004127D6"/>
    <w:rsid w:val="004129E2"/>
    <w:rsid w:val="00412BED"/>
    <w:rsid w:val="00412F80"/>
    <w:rsid w:val="0041305F"/>
    <w:rsid w:val="00413A72"/>
    <w:rsid w:val="00413C56"/>
    <w:rsid w:val="00413CAE"/>
    <w:rsid w:val="0041428F"/>
    <w:rsid w:val="004144F3"/>
    <w:rsid w:val="00414504"/>
    <w:rsid w:val="00414544"/>
    <w:rsid w:val="00414606"/>
    <w:rsid w:val="00414995"/>
    <w:rsid w:val="00414E87"/>
    <w:rsid w:val="00415376"/>
    <w:rsid w:val="004153CE"/>
    <w:rsid w:val="00415928"/>
    <w:rsid w:val="00415B89"/>
    <w:rsid w:val="00415FB3"/>
    <w:rsid w:val="0041617A"/>
    <w:rsid w:val="004161C7"/>
    <w:rsid w:val="00416428"/>
    <w:rsid w:val="0041645D"/>
    <w:rsid w:val="00416508"/>
    <w:rsid w:val="00416644"/>
    <w:rsid w:val="00416EBE"/>
    <w:rsid w:val="00417550"/>
    <w:rsid w:val="00417690"/>
    <w:rsid w:val="004178F5"/>
    <w:rsid w:val="0041793B"/>
    <w:rsid w:val="004179B1"/>
    <w:rsid w:val="00417A74"/>
    <w:rsid w:val="00417AA3"/>
    <w:rsid w:val="00417F0A"/>
    <w:rsid w:val="00417F81"/>
    <w:rsid w:val="004202D0"/>
    <w:rsid w:val="004204FC"/>
    <w:rsid w:val="00420519"/>
    <w:rsid w:val="00420CB5"/>
    <w:rsid w:val="00420D9E"/>
    <w:rsid w:val="0042120B"/>
    <w:rsid w:val="004213E8"/>
    <w:rsid w:val="00421B8F"/>
    <w:rsid w:val="00421DE8"/>
    <w:rsid w:val="00421E86"/>
    <w:rsid w:val="00422946"/>
    <w:rsid w:val="00422C25"/>
    <w:rsid w:val="00422DB0"/>
    <w:rsid w:val="00423178"/>
    <w:rsid w:val="00423919"/>
    <w:rsid w:val="00423AB6"/>
    <w:rsid w:val="00423B61"/>
    <w:rsid w:val="00423C3A"/>
    <w:rsid w:val="00423F4E"/>
    <w:rsid w:val="004240BE"/>
    <w:rsid w:val="004240E0"/>
    <w:rsid w:val="004244C9"/>
    <w:rsid w:val="00424887"/>
    <w:rsid w:val="00424967"/>
    <w:rsid w:val="00424B1C"/>
    <w:rsid w:val="00424E04"/>
    <w:rsid w:val="00424E17"/>
    <w:rsid w:val="004253CA"/>
    <w:rsid w:val="004257D8"/>
    <w:rsid w:val="004259E8"/>
    <w:rsid w:val="00425E11"/>
    <w:rsid w:val="00425FF8"/>
    <w:rsid w:val="004260AD"/>
    <w:rsid w:val="00426218"/>
    <w:rsid w:val="0042626D"/>
    <w:rsid w:val="00426486"/>
    <w:rsid w:val="00426873"/>
    <w:rsid w:val="004268E3"/>
    <w:rsid w:val="00426D21"/>
    <w:rsid w:val="00426EBD"/>
    <w:rsid w:val="004270D0"/>
    <w:rsid w:val="00427615"/>
    <w:rsid w:val="0042765E"/>
    <w:rsid w:val="004278AC"/>
    <w:rsid w:val="00427948"/>
    <w:rsid w:val="00427AC6"/>
    <w:rsid w:val="00430086"/>
    <w:rsid w:val="00430147"/>
    <w:rsid w:val="004305E2"/>
    <w:rsid w:val="00430DFD"/>
    <w:rsid w:val="004313AE"/>
    <w:rsid w:val="004313E8"/>
    <w:rsid w:val="00431645"/>
    <w:rsid w:val="00431B1A"/>
    <w:rsid w:val="00431D63"/>
    <w:rsid w:val="00431DFA"/>
    <w:rsid w:val="0043230D"/>
    <w:rsid w:val="0043270E"/>
    <w:rsid w:val="00432AC4"/>
    <w:rsid w:val="00433084"/>
    <w:rsid w:val="004330AA"/>
    <w:rsid w:val="00433146"/>
    <w:rsid w:val="00433290"/>
    <w:rsid w:val="004332CE"/>
    <w:rsid w:val="00433326"/>
    <w:rsid w:val="0043387E"/>
    <w:rsid w:val="004338A5"/>
    <w:rsid w:val="004339E9"/>
    <w:rsid w:val="00433A40"/>
    <w:rsid w:val="00433B83"/>
    <w:rsid w:val="00433D73"/>
    <w:rsid w:val="0043426C"/>
    <w:rsid w:val="00434485"/>
    <w:rsid w:val="00434637"/>
    <w:rsid w:val="00434767"/>
    <w:rsid w:val="004347B0"/>
    <w:rsid w:val="00434EA8"/>
    <w:rsid w:val="00435034"/>
    <w:rsid w:val="0043512A"/>
    <w:rsid w:val="004351FD"/>
    <w:rsid w:val="00435321"/>
    <w:rsid w:val="004353C4"/>
    <w:rsid w:val="0043574F"/>
    <w:rsid w:val="004359D3"/>
    <w:rsid w:val="00435BAB"/>
    <w:rsid w:val="00435C04"/>
    <w:rsid w:val="00435C38"/>
    <w:rsid w:val="00435D80"/>
    <w:rsid w:val="00435F3F"/>
    <w:rsid w:val="00435FA5"/>
    <w:rsid w:val="0043637C"/>
    <w:rsid w:val="00436693"/>
    <w:rsid w:val="00436CBC"/>
    <w:rsid w:val="0043762A"/>
    <w:rsid w:val="0043764A"/>
    <w:rsid w:val="004377E7"/>
    <w:rsid w:val="00437B94"/>
    <w:rsid w:val="00437DA9"/>
    <w:rsid w:val="00440324"/>
    <w:rsid w:val="00440A81"/>
    <w:rsid w:val="00440C29"/>
    <w:rsid w:val="00440FAA"/>
    <w:rsid w:val="004410AF"/>
    <w:rsid w:val="004411FE"/>
    <w:rsid w:val="00441224"/>
    <w:rsid w:val="00441271"/>
    <w:rsid w:val="00441843"/>
    <w:rsid w:val="00441887"/>
    <w:rsid w:val="004418A8"/>
    <w:rsid w:val="00441AF7"/>
    <w:rsid w:val="0044231A"/>
    <w:rsid w:val="0044255C"/>
    <w:rsid w:val="00442709"/>
    <w:rsid w:val="004429CE"/>
    <w:rsid w:val="00442EF4"/>
    <w:rsid w:val="00443099"/>
    <w:rsid w:val="004433ED"/>
    <w:rsid w:val="00443444"/>
    <w:rsid w:val="00443522"/>
    <w:rsid w:val="00443944"/>
    <w:rsid w:val="00443AD2"/>
    <w:rsid w:val="00443B02"/>
    <w:rsid w:val="00443ED0"/>
    <w:rsid w:val="00443F8B"/>
    <w:rsid w:val="00444241"/>
    <w:rsid w:val="0044443A"/>
    <w:rsid w:val="00444631"/>
    <w:rsid w:val="004447A2"/>
    <w:rsid w:val="00444840"/>
    <w:rsid w:val="00444887"/>
    <w:rsid w:val="004448FB"/>
    <w:rsid w:val="00444B42"/>
    <w:rsid w:val="00445149"/>
    <w:rsid w:val="00445221"/>
    <w:rsid w:val="004453AC"/>
    <w:rsid w:val="004453B0"/>
    <w:rsid w:val="004455C9"/>
    <w:rsid w:val="00445AFE"/>
    <w:rsid w:val="00445D2B"/>
    <w:rsid w:val="00445E6D"/>
    <w:rsid w:val="00445F88"/>
    <w:rsid w:val="00446101"/>
    <w:rsid w:val="004464F5"/>
    <w:rsid w:val="00446504"/>
    <w:rsid w:val="0044657D"/>
    <w:rsid w:val="00446806"/>
    <w:rsid w:val="00446B9E"/>
    <w:rsid w:val="00446DD0"/>
    <w:rsid w:val="00447970"/>
    <w:rsid w:val="00450076"/>
    <w:rsid w:val="0045022E"/>
    <w:rsid w:val="00450397"/>
    <w:rsid w:val="00450A29"/>
    <w:rsid w:val="00450A57"/>
    <w:rsid w:val="00450B5D"/>
    <w:rsid w:val="00450D75"/>
    <w:rsid w:val="00451006"/>
    <w:rsid w:val="004511F2"/>
    <w:rsid w:val="00451406"/>
    <w:rsid w:val="004515D0"/>
    <w:rsid w:val="004518A4"/>
    <w:rsid w:val="004519EF"/>
    <w:rsid w:val="00451E17"/>
    <w:rsid w:val="00451E6C"/>
    <w:rsid w:val="0045231E"/>
    <w:rsid w:val="00452375"/>
    <w:rsid w:val="004524D3"/>
    <w:rsid w:val="004526D2"/>
    <w:rsid w:val="00452A3A"/>
    <w:rsid w:val="00452B9C"/>
    <w:rsid w:val="00452E24"/>
    <w:rsid w:val="00453159"/>
    <w:rsid w:val="00453245"/>
    <w:rsid w:val="0045338F"/>
    <w:rsid w:val="00453798"/>
    <w:rsid w:val="00453891"/>
    <w:rsid w:val="00453C8E"/>
    <w:rsid w:val="004544D5"/>
    <w:rsid w:val="0045464B"/>
    <w:rsid w:val="004546A6"/>
    <w:rsid w:val="00454852"/>
    <w:rsid w:val="00454EC6"/>
    <w:rsid w:val="00454ED3"/>
    <w:rsid w:val="00455150"/>
    <w:rsid w:val="0045522B"/>
    <w:rsid w:val="00455231"/>
    <w:rsid w:val="00455291"/>
    <w:rsid w:val="00455293"/>
    <w:rsid w:val="00455A18"/>
    <w:rsid w:val="00455AE8"/>
    <w:rsid w:val="00455D95"/>
    <w:rsid w:val="00455EB1"/>
    <w:rsid w:val="00455F38"/>
    <w:rsid w:val="0045641C"/>
    <w:rsid w:val="00456566"/>
    <w:rsid w:val="004565FF"/>
    <w:rsid w:val="00456734"/>
    <w:rsid w:val="00456A21"/>
    <w:rsid w:val="00456AAB"/>
    <w:rsid w:val="00456B14"/>
    <w:rsid w:val="00456C57"/>
    <w:rsid w:val="00456CDA"/>
    <w:rsid w:val="00456EC4"/>
    <w:rsid w:val="00457607"/>
    <w:rsid w:val="004577B1"/>
    <w:rsid w:val="0045780C"/>
    <w:rsid w:val="00457A55"/>
    <w:rsid w:val="00457AD2"/>
    <w:rsid w:val="00457E43"/>
    <w:rsid w:val="00457E5D"/>
    <w:rsid w:val="00457FAC"/>
    <w:rsid w:val="00460206"/>
    <w:rsid w:val="00460212"/>
    <w:rsid w:val="00460239"/>
    <w:rsid w:val="004604A0"/>
    <w:rsid w:val="004607BA"/>
    <w:rsid w:val="00460838"/>
    <w:rsid w:val="00460C78"/>
    <w:rsid w:val="00460F7F"/>
    <w:rsid w:val="004611CD"/>
    <w:rsid w:val="0046174F"/>
    <w:rsid w:val="00461B8C"/>
    <w:rsid w:val="00461DEE"/>
    <w:rsid w:val="00461FBE"/>
    <w:rsid w:val="0046250C"/>
    <w:rsid w:val="00462593"/>
    <w:rsid w:val="00462782"/>
    <w:rsid w:val="00462884"/>
    <w:rsid w:val="00462A06"/>
    <w:rsid w:val="0046313F"/>
    <w:rsid w:val="00463316"/>
    <w:rsid w:val="0046331F"/>
    <w:rsid w:val="00463410"/>
    <w:rsid w:val="00463618"/>
    <w:rsid w:val="00463626"/>
    <w:rsid w:val="0046382F"/>
    <w:rsid w:val="00463849"/>
    <w:rsid w:val="00463A2C"/>
    <w:rsid w:val="004642B5"/>
    <w:rsid w:val="004644ED"/>
    <w:rsid w:val="00464537"/>
    <w:rsid w:val="004645C8"/>
    <w:rsid w:val="004649CC"/>
    <w:rsid w:val="00464B01"/>
    <w:rsid w:val="00464B3A"/>
    <w:rsid w:val="00464C19"/>
    <w:rsid w:val="00464D20"/>
    <w:rsid w:val="00464E27"/>
    <w:rsid w:val="004654B5"/>
    <w:rsid w:val="00465662"/>
    <w:rsid w:val="00465AC8"/>
    <w:rsid w:val="00465BFE"/>
    <w:rsid w:val="00465C7D"/>
    <w:rsid w:val="00465D0C"/>
    <w:rsid w:val="004663F5"/>
    <w:rsid w:val="004664E2"/>
    <w:rsid w:val="004665D2"/>
    <w:rsid w:val="0046684B"/>
    <w:rsid w:val="004669AA"/>
    <w:rsid w:val="00466BD5"/>
    <w:rsid w:val="00466E00"/>
    <w:rsid w:val="0046707B"/>
    <w:rsid w:val="004670C1"/>
    <w:rsid w:val="004672B7"/>
    <w:rsid w:val="004674E8"/>
    <w:rsid w:val="0046750C"/>
    <w:rsid w:val="00467590"/>
    <w:rsid w:val="004677FC"/>
    <w:rsid w:val="00467913"/>
    <w:rsid w:val="00467A19"/>
    <w:rsid w:val="00467AC3"/>
    <w:rsid w:val="00467D33"/>
    <w:rsid w:val="00467D35"/>
    <w:rsid w:val="00467F11"/>
    <w:rsid w:val="004702D8"/>
    <w:rsid w:val="004702ED"/>
    <w:rsid w:val="004704CE"/>
    <w:rsid w:val="00470751"/>
    <w:rsid w:val="00470AD3"/>
    <w:rsid w:val="00470B69"/>
    <w:rsid w:val="00470C49"/>
    <w:rsid w:val="00470E15"/>
    <w:rsid w:val="00470E5F"/>
    <w:rsid w:val="00470EA6"/>
    <w:rsid w:val="00470EE5"/>
    <w:rsid w:val="00471117"/>
    <w:rsid w:val="004713EA"/>
    <w:rsid w:val="004714B5"/>
    <w:rsid w:val="004716C4"/>
    <w:rsid w:val="004716EA"/>
    <w:rsid w:val="0047198F"/>
    <w:rsid w:val="00471D98"/>
    <w:rsid w:val="00472353"/>
    <w:rsid w:val="00472390"/>
    <w:rsid w:val="00472C3D"/>
    <w:rsid w:val="00472D0D"/>
    <w:rsid w:val="00472FD7"/>
    <w:rsid w:val="00473054"/>
    <w:rsid w:val="004732B9"/>
    <w:rsid w:val="0047366F"/>
    <w:rsid w:val="00473819"/>
    <w:rsid w:val="00473858"/>
    <w:rsid w:val="004739F8"/>
    <w:rsid w:val="00473BBB"/>
    <w:rsid w:val="00473F47"/>
    <w:rsid w:val="00473FAA"/>
    <w:rsid w:val="00473FF4"/>
    <w:rsid w:val="004741E7"/>
    <w:rsid w:val="00474333"/>
    <w:rsid w:val="00474386"/>
    <w:rsid w:val="004743B4"/>
    <w:rsid w:val="004744FB"/>
    <w:rsid w:val="004748D6"/>
    <w:rsid w:val="00474B5F"/>
    <w:rsid w:val="00474DC4"/>
    <w:rsid w:val="00475004"/>
    <w:rsid w:val="004750BC"/>
    <w:rsid w:val="0047512B"/>
    <w:rsid w:val="004752AE"/>
    <w:rsid w:val="004752E9"/>
    <w:rsid w:val="0047532A"/>
    <w:rsid w:val="004754E4"/>
    <w:rsid w:val="00475827"/>
    <w:rsid w:val="00475A30"/>
    <w:rsid w:val="00475C89"/>
    <w:rsid w:val="00475CE7"/>
    <w:rsid w:val="004762B1"/>
    <w:rsid w:val="00476859"/>
    <w:rsid w:val="004768FB"/>
    <w:rsid w:val="004769FD"/>
    <w:rsid w:val="00476BA1"/>
    <w:rsid w:val="00476C3C"/>
    <w:rsid w:val="00476C49"/>
    <w:rsid w:val="00476DEF"/>
    <w:rsid w:val="004771C2"/>
    <w:rsid w:val="004771E7"/>
    <w:rsid w:val="00477268"/>
    <w:rsid w:val="004772CD"/>
    <w:rsid w:val="0047733F"/>
    <w:rsid w:val="004778FC"/>
    <w:rsid w:val="00477AFC"/>
    <w:rsid w:val="00477D3C"/>
    <w:rsid w:val="00477D6D"/>
    <w:rsid w:val="004805F7"/>
    <w:rsid w:val="0048073E"/>
    <w:rsid w:val="00480B86"/>
    <w:rsid w:val="00480C1F"/>
    <w:rsid w:val="00481691"/>
    <w:rsid w:val="0048187D"/>
    <w:rsid w:val="00481A47"/>
    <w:rsid w:val="00481D9F"/>
    <w:rsid w:val="00481ED1"/>
    <w:rsid w:val="004821DE"/>
    <w:rsid w:val="004822F6"/>
    <w:rsid w:val="00482367"/>
    <w:rsid w:val="00482524"/>
    <w:rsid w:val="00482C2C"/>
    <w:rsid w:val="004831B5"/>
    <w:rsid w:val="0048347E"/>
    <w:rsid w:val="004837E0"/>
    <w:rsid w:val="00483B4D"/>
    <w:rsid w:val="00483CE1"/>
    <w:rsid w:val="00483D03"/>
    <w:rsid w:val="004845C3"/>
    <w:rsid w:val="00484F78"/>
    <w:rsid w:val="004853DD"/>
    <w:rsid w:val="004855FC"/>
    <w:rsid w:val="004857A4"/>
    <w:rsid w:val="00485BD3"/>
    <w:rsid w:val="00485C26"/>
    <w:rsid w:val="00485C89"/>
    <w:rsid w:val="00485D0D"/>
    <w:rsid w:val="00485E81"/>
    <w:rsid w:val="00485ECD"/>
    <w:rsid w:val="004860DF"/>
    <w:rsid w:val="0048612F"/>
    <w:rsid w:val="004862C2"/>
    <w:rsid w:val="004864CC"/>
    <w:rsid w:val="004865EF"/>
    <w:rsid w:val="00486774"/>
    <w:rsid w:val="00486EE8"/>
    <w:rsid w:val="00487286"/>
    <w:rsid w:val="00487BB6"/>
    <w:rsid w:val="00487CEF"/>
    <w:rsid w:val="00490424"/>
    <w:rsid w:val="0049062B"/>
    <w:rsid w:val="00490C12"/>
    <w:rsid w:val="00491105"/>
    <w:rsid w:val="004913F4"/>
    <w:rsid w:val="0049146D"/>
    <w:rsid w:val="00491550"/>
    <w:rsid w:val="0049155D"/>
    <w:rsid w:val="0049183D"/>
    <w:rsid w:val="004922D3"/>
    <w:rsid w:val="004924F4"/>
    <w:rsid w:val="0049252F"/>
    <w:rsid w:val="00492557"/>
    <w:rsid w:val="0049293B"/>
    <w:rsid w:val="00492BC4"/>
    <w:rsid w:val="00492C70"/>
    <w:rsid w:val="00492D35"/>
    <w:rsid w:val="00493238"/>
    <w:rsid w:val="004932E3"/>
    <w:rsid w:val="00493313"/>
    <w:rsid w:val="0049349C"/>
    <w:rsid w:val="00493505"/>
    <w:rsid w:val="004936D1"/>
    <w:rsid w:val="004937B4"/>
    <w:rsid w:val="00493C3D"/>
    <w:rsid w:val="00493F9B"/>
    <w:rsid w:val="00494102"/>
    <w:rsid w:val="0049414A"/>
    <w:rsid w:val="0049424D"/>
    <w:rsid w:val="00494457"/>
    <w:rsid w:val="00494868"/>
    <w:rsid w:val="00494B75"/>
    <w:rsid w:val="00494B97"/>
    <w:rsid w:val="00494E42"/>
    <w:rsid w:val="00495053"/>
    <w:rsid w:val="0049505B"/>
    <w:rsid w:val="004953CD"/>
    <w:rsid w:val="00495748"/>
    <w:rsid w:val="00495A00"/>
    <w:rsid w:val="00495F47"/>
    <w:rsid w:val="0049618D"/>
    <w:rsid w:val="00496E1E"/>
    <w:rsid w:val="00497537"/>
    <w:rsid w:val="004975F2"/>
    <w:rsid w:val="00497602"/>
    <w:rsid w:val="00497D6A"/>
    <w:rsid w:val="004A0106"/>
    <w:rsid w:val="004A02BE"/>
    <w:rsid w:val="004A02CD"/>
    <w:rsid w:val="004A0338"/>
    <w:rsid w:val="004A043A"/>
    <w:rsid w:val="004A0500"/>
    <w:rsid w:val="004A07AF"/>
    <w:rsid w:val="004A09D3"/>
    <w:rsid w:val="004A0B2E"/>
    <w:rsid w:val="004A0CD9"/>
    <w:rsid w:val="004A0EA6"/>
    <w:rsid w:val="004A11DD"/>
    <w:rsid w:val="004A1239"/>
    <w:rsid w:val="004A1600"/>
    <w:rsid w:val="004A1616"/>
    <w:rsid w:val="004A17C5"/>
    <w:rsid w:val="004A1A09"/>
    <w:rsid w:val="004A1C26"/>
    <w:rsid w:val="004A1C59"/>
    <w:rsid w:val="004A1F6D"/>
    <w:rsid w:val="004A2264"/>
    <w:rsid w:val="004A25F8"/>
    <w:rsid w:val="004A288C"/>
    <w:rsid w:val="004A289F"/>
    <w:rsid w:val="004A28BA"/>
    <w:rsid w:val="004A2E64"/>
    <w:rsid w:val="004A2F5E"/>
    <w:rsid w:val="004A34FF"/>
    <w:rsid w:val="004A3B45"/>
    <w:rsid w:val="004A3EB5"/>
    <w:rsid w:val="004A4418"/>
    <w:rsid w:val="004A4432"/>
    <w:rsid w:val="004A465B"/>
    <w:rsid w:val="004A49A4"/>
    <w:rsid w:val="004A4A89"/>
    <w:rsid w:val="004A4F09"/>
    <w:rsid w:val="004A5110"/>
    <w:rsid w:val="004A51A4"/>
    <w:rsid w:val="004A51B5"/>
    <w:rsid w:val="004A53CE"/>
    <w:rsid w:val="004A5492"/>
    <w:rsid w:val="004A5751"/>
    <w:rsid w:val="004A578D"/>
    <w:rsid w:val="004A59CB"/>
    <w:rsid w:val="004A5A79"/>
    <w:rsid w:val="004A5C89"/>
    <w:rsid w:val="004A5F3F"/>
    <w:rsid w:val="004A65B9"/>
    <w:rsid w:val="004A67E7"/>
    <w:rsid w:val="004A699B"/>
    <w:rsid w:val="004A6F8A"/>
    <w:rsid w:val="004A747B"/>
    <w:rsid w:val="004A7627"/>
    <w:rsid w:val="004A7706"/>
    <w:rsid w:val="004A7B31"/>
    <w:rsid w:val="004A7CF3"/>
    <w:rsid w:val="004B051D"/>
    <w:rsid w:val="004B06BE"/>
    <w:rsid w:val="004B0843"/>
    <w:rsid w:val="004B0D95"/>
    <w:rsid w:val="004B10ED"/>
    <w:rsid w:val="004B135B"/>
    <w:rsid w:val="004B137B"/>
    <w:rsid w:val="004B16C5"/>
    <w:rsid w:val="004B18A2"/>
    <w:rsid w:val="004B1CC4"/>
    <w:rsid w:val="004B1EA3"/>
    <w:rsid w:val="004B2075"/>
    <w:rsid w:val="004B20FC"/>
    <w:rsid w:val="004B212C"/>
    <w:rsid w:val="004B221A"/>
    <w:rsid w:val="004B2452"/>
    <w:rsid w:val="004B24DD"/>
    <w:rsid w:val="004B2635"/>
    <w:rsid w:val="004B268E"/>
    <w:rsid w:val="004B28E9"/>
    <w:rsid w:val="004B2A36"/>
    <w:rsid w:val="004B2C3A"/>
    <w:rsid w:val="004B2CDA"/>
    <w:rsid w:val="004B3093"/>
    <w:rsid w:val="004B3249"/>
    <w:rsid w:val="004B327B"/>
    <w:rsid w:val="004B337D"/>
    <w:rsid w:val="004B3590"/>
    <w:rsid w:val="004B35C8"/>
    <w:rsid w:val="004B376B"/>
    <w:rsid w:val="004B3B27"/>
    <w:rsid w:val="004B3BC1"/>
    <w:rsid w:val="004B3EA7"/>
    <w:rsid w:val="004B3FBF"/>
    <w:rsid w:val="004B475F"/>
    <w:rsid w:val="004B4877"/>
    <w:rsid w:val="004B49BC"/>
    <w:rsid w:val="004B4CA0"/>
    <w:rsid w:val="004B60BE"/>
    <w:rsid w:val="004B6930"/>
    <w:rsid w:val="004B6A02"/>
    <w:rsid w:val="004B6A06"/>
    <w:rsid w:val="004B6A30"/>
    <w:rsid w:val="004B6AC4"/>
    <w:rsid w:val="004B6C3D"/>
    <w:rsid w:val="004B6C68"/>
    <w:rsid w:val="004B6CE7"/>
    <w:rsid w:val="004B6D78"/>
    <w:rsid w:val="004B6F57"/>
    <w:rsid w:val="004B72B1"/>
    <w:rsid w:val="004B745D"/>
    <w:rsid w:val="004B74CD"/>
    <w:rsid w:val="004B778E"/>
    <w:rsid w:val="004B7A34"/>
    <w:rsid w:val="004B7A8D"/>
    <w:rsid w:val="004B7C8E"/>
    <w:rsid w:val="004C00A3"/>
    <w:rsid w:val="004C0168"/>
    <w:rsid w:val="004C0223"/>
    <w:rsid w:val="004C02A5"/>
    <w:rsid w:val="004C058E"/>
    <w:rsid w:val="004C059E"/>
    <w:rsid w:val="004C070B"/>
    <w:rsid w:val="004C080E"/>
    <w:rsid w:val="004C0AFA"/>
    <w:rsid w:val="004C0D22"/>
    <w:rsid w:val="004C1058"/>
    <w:rsid w:val="004C129F"/>
    <w:rsid w:val="004C1347"/>
    <w:rsid w:val="004C13AA"/>
    <w:rsid w:val="004C14C7"/>
    <w:rsid w:val="004C14E1"/>
    <w:rsid w:val="004C1986"/>
    <w:rsid w:val="004C1C8B"/>
    <w:rsid w:val="004C1DE1"/>
    <w:rsid w:val="004C1F3D"/>
    <w:rsid w:val="004C231F"/>
    <w:rsid w:val="004C24EA"/>
    <w:rsid w:val="004C2543"/>
    <w:rsid w:val="004C2583"/>
    <w:rsid w:val="004C2826"/>
    <w:rsid w:val="004C2906"/>
    <w:rsid w:val="004C2947"/>
    <w:rsid w:val="004C2B3A"/>
    <w:rsid w:val="004C30B9"/>
    <w:rsid w:val="004C342B"/>
    <w:rsid w:val="004C3623"/>
    <w:rsid w:val="004C3834"/>
    <w:rsid w:val="004C39FA"/>
    <w:rsid w:val="004C3ADD"/>
    <w:rsid w:val="004C403D"/>
    <w:rsid w:val="004C4248"/>
    <w:rsid w:val="004C437E"/>
    <w:rsid w:val="004C469F"/>
    <w:rsid w:val="004C480B"/>
    <w:rsid w:val="004C4B9B"/>
    <w:rsid w:val="004C4EB7"/>
    <w:rsid w:val="004C5188"/>
    <w:rsid w:val="004C531E"/>
    <w:rsid w:val="004C54CD"/>
    <w:rsid w:val="004C579D"/>
    <w:rsid w:val="004C597F"/>
    <w:rsid w:val="004C5A3E"/>
    <w:rsid w:val="004C5E5A"/>
    <w:rsid w:val="004C6138"/>
    <w:rsid w:val="004C62CD"/>
    <w:rsid w:val="004C667E"/>
    <w:rsid w:val="004C69B1"/>
    <w:rsid w:val="004C6B30"/>
    <w:rsid w:val="004C6FEE"/>
    <w:rsid w:val="004C7317"/>
    <w:rsid w:val="004C75EF"/>
    <w:rsid w:val="004C7785"/>
    <w:rsid w:val="004C7810"/>
    <w:rsid w:val="004C7823"/>
    <w:rsid w:val="004C793C"/>
    <w:rsid w:val="004C7C08"/>
    <w:rsid w:val="004C7C95"/>
    <w:rsid w:val="004D0114"/>
    <w:rsid w:val="004D0961"/>
    <w:rsid w:val="004D09A4"/>
    <w:rsid w:val="004D0B93"/>
    <w:rsid w:val="004D0BBD"/>
    <w:rsid w:val="004D0BFB"/>
    <w:rsid w:val="004D0C5D"/>
    <w:rsid w:val="004D0DAD"/>
    <w:rsid w:val="004D0DB7"/>
    <w:rsid w:val="004D0E34"/>
    <w:rsid w:val="004D0E55"/>
    <w:rsid w:val="004D0E80"/>
    <w:rsid w:val="004D17F7"/>
    <w:rsid w:val="004D18D6"/>
    <w:rsid w:val="004D196F"/>
    <w:rsid w:val="004D1B1D"/>
    <w:rsid w:val="004D1E29"/>
    <w:rsid w:val="004D1FD1"/>
    <w:rsid w:val="004D21AF"/>
    <w:rsid w:val="004D2464"/>
    <w:rsid w:val="004D2959"/>
    <w:rsid w:val="004D2B92"/>
    <w:rsid w:val="004D2BF5"/>
    <w:rsid w:val="004D2C14"/>
    <w:rsid w:val="004D2CC9"/>
    <w:rsid w:val="004D2EF0"/>
    <w:rsid w:val="004D307D"/>
    <w:rsid w:val="004D3900"/>
    <w:rsid w:val="004D3955"/>
    <w:rsid w:val="004D39CB"/>
    <w:rsid w:val="004D3A0B"/>
    <w:rsid w:val="004D3C6D"/>
    <w:rsid w:val="004D3D6A"/>
    <w:rsid w:val="004D3E8C"/>
    <w:rsid w:val="004D48DA"/>
    <w:rsid w:val="004D4A06"/>
    <w:rsid w:val="004D4E18"/>
    <w:rsid w:val="004D525B"/>
    <w:rsid w:val="004D52B3"/>
    <w:rsid w:val="004D535B"/>
    <w:rsid w:val="004D5567"/>
    <w:rsid w:val="004D5938"/>
    <w:rsid w:val="004D5D87"/>
    <w:rsid w:val="004D5DCD"/>
    <w:rsid w:val="004D5E37"/>
    <w:rsid w:val="004D5EC0"/>
    <w:rsid w:val="004D5FD6"/>
    <w:rsid w:val="004D624B"/>
    <w:rsid w:val="004D65FC"/>
    <w:rsid w:val="004D660A"/>
    <w:rsid w:val="004D664F"/>
    <w:rsid w:val="004D69CD"/>
    <w:rsid w:val="004D6D3D"/>
    <w:rsid w:val="004D6E50"/>
    <w:rsid w:val="004D7198"/>
    <w:rsid w:val="004D71C7"/>
    <w:rsid w:val="004D75FE"/>
    <w:rsid w:val="004D79E1"/>
    <w:rsid w:val="004E040D"/>
    <w:rsid w:val="004E09E1"/>
    <w:rsid w:val="004E0BE4"/>
    <w:rsid w:val="004E0EBC"/>
    <w:rsid w:val="004E14C3"/>
    <w:rsid w:val="004E1617"/>
    <w:rsid w:val="004E1634"/>
    <w:rsid w:val="004E1812"/>
    <w:rsid w:val="004E1B53"/>
    <w:rsid w:val="004E1BA9"/>
    <w:rsid w:val="004E1E80"/>
    <w:rsid w:val="004E2047"/>
    <w:rsid w:val="004E2175"/>
    <w:rsid w:val="004E2325"/>
    <w:rsid w:val="004E25F6"/>
    <w:rsid w:val="004E293D"/>
    <w:rsid w:val="004E2A2B"/>
    <w:rsid w:val="004E2E28"/>
    <w:rsid w:val="004E38C0"/>
    <w:rsid w:val="004E3B5D"/>
    <w:rsid w:val="004E3D77"/>
    <w:rsid w:val="004E3D83"/>
    <w:rsid w:val="004E40A3"/>
    <w:rsid w:val="004E410B"/>
    <w:rsid w:val="004E4113"/>
    <w:rsid w:val="004E4291"/>
    <w:rsid w:val="004E44D9"/>
    <w:rsid w:val="004E4983"/>
    <w:rsid w:val="004E4AFB"/>
    <w:rsid w:val="004E4CF3"/>
    <w:rsid w:val="004E4FE0"/>
    <w:rsid w:val="004E5183"/>
    <w:rsid w:val="004E53C6"/>
    <w:rsid w:val="004E5650"/>
    <w:rsid w:val="004E5BDA"/>
    <w:rsid w:val="004E5DA6"/>
    <w:rsid w:val="004E5DD3"/>
    <w:rsid w:val="004E5F16"/>
    <w:rsid w:val="004E649B"/>
    <w:rsid w:val="004E657C"/>
    <w:rsid w:val="004E712A"/>
    <w:rsid w:val="004E7184"/>
    <w:rsid w:val="004E7344"/>
    <w:rsid w:val="004E74CF"/>
    <w:rsid w:val="004E7AC9"/>
    <w:rsid w:val="004E7E39"/>
    <w:rsid w:val="004F0788"/>
    <w:rsid w:val="004F0FB1"/>
    <w:rsid w:val="004F10E8"/>
    <w:rsid w:val="004F132C"/>
    <w:rsid w:val="004F13BD"/>
    <w:rsid w:val="004F1711"/>
    <w:rsid w:val="004F1B3D"/>
    <w:rsid w:val="004F1C14"/>
    <w:rsid w:val="004F2108"/>
    <w:rsid w:val="004F2219"/>
    <w:rsid w:val="004F2381"/>
    <w:rsid w:val="004F253E"/>
    <w:rsid w:val="004F2666"/>
    <w:rsid w:val="004F2676"/>
    <w:rsid w:val="004F26FF"/>
    <w:rsid w:val="004F2809"/>
    <w:rsid w:val="004F291E"/>
    <w:rsid w:val="004F2B92"/>
    <w:rsid w:val="004F2BA9"/>
    <w:rsid w:val="004F2C78"/>
    <w:rsid w:val="004F2CDC"/>
    <w:rsid w:val="004F2D46"/>
    <w:rsid w:val="004F2D7A"/>
    <w:rsid w:val="004F2F13"/>
    <w:rsid w:val="004F34A0"/>
    <w:rsid w:val="004F38D5"/>
    <w:rsid w:val="004F392F"/>
    <w:rsid w:val="004F3D12"/>
    <w:rsid w:val="004F3DB4"/>
    <w:rsid w:val="004F3E49"/>
    <w:rsid w:val="004F4078"/>
    <w:rsid w:val="004F42D1"/>
    <w:rsid w:val="004F4337"/>
    <w:rsid w:val="004F4453"/>
    <w:rsid w:val="004F4495"/>
    <w:rsid w:val="004F476A"/>
    <w:rsid w:val="004F48D9"/>
    <w:rsid w:val="004F4B8F"/>
    <w:rsid w:val="004F4DAD"/>
    <w:rsid w:val="004F4E5F"/>
    <w:rsid w:val="004F505E"/>
    <w:rsid w:val="004F5069"/>
    <w:rsid w:val="004F52D1"/>
    <w:rsid w:val="004F52E6"/>
    <w:rsid w:val="004F53E2"/>
    <w:rsid w:val="004F5441"/>
    <w:rsid w:val="004F5708"/>
    <w:rsid w:val="004F5E3A"/>
    <w:rsid w:val="004F5EE5"/>
    <w:rsid w:val="004F65F1"/>
    <w:rsid w:val="004F6889"/>
    <w:rsid w:val="004F6A7F"/>
    <w:rsid w:val="004F6AB4"/>
    <w:rsid w:val="004F6C7C"/>
    <w:rsid w:val="004F6FC9"/>
    <w:rsid w:val="004F76C7"/>
    <w:rsid w:val="004F790E"/>
    <w:rsid w:val="004F7B83"/>
    <w:rsid w:val="004F7CD5"/>
    <w:rsid w:val="0050041C"/>
    <w:rsid w:val="0050043F"/>
    <w:rsid w:val="005005F2"/>
    <w:rsid w:val="0050078F"/>
    <w:rsid w:val="00500E2C"/>
    <w:rsid w:val="0050117C"/>
    <w:rsid w:val="005012C7"/>
    <w:rsid w:val="005016AC"/>
    <w:rsid w:val="005016D0"/>
    <w:rsid w:val="005018DE"/>
    <w:rsid w:val="00501A3C"/>
    <w:rsid w:val="00501E0F"/>
    <w:rsid w:val="00501E47"/>
    <w:rsid w:val="00501F84"/>
    <w:rsid w:val="005024C7"/>
    <w:rsid w:val="00502687"/>
    <w:rsid w:val="005028BC"/>
    <w:rsid w:val="00502DAC"/>
    <w:rsid w:val="00502F4A"/>
    <w:rsid w:val="005030F3"/>
    <w:rsid w:val="00503257"/>
    <w:rsid w:val="0050380B"/>
    <w:rsid w:val="00503AAD"/>
    <w:rsid w:val="00503D08"/>
    <w:rsid w:val="00503FEF"/>
    <w:rsid w:val="00504172"/>
    <w:rsid w:val="00504682"/>
    <w:rsid w:val="00504789"/>
    <w:rsid w:val="005049CE"/>
    <w:rsid w:val="00504C31"/>
    <w:rsid w:val="00504CCD"/>
    <w:rsid w:val="00504CD7"/>
    <w:rsid w:val="00504EAB"/>
    <w:rsid w:val="00505088"/>
    <w:rsid w:val="00505476"/>
    <w:rsid w:val="005057EC"/>
    <w:rsid w:val="00505821"/>
    <w:rsid w:val="00505CA2"/>
    <w:rsid w:val="00505F5B"/>
    <w:rsid w:val="005062E9"/>
    <w:rsid w:val="005062EF"/>
    <w:rsid w:val="0050635B"/>
    <w:rsid w:val="005064FB"/>
    <w:rsid w:val="005069B7"/>
    <w:rsid w:val="00506C3F"/>
    <w:rsid w:val="00506E36"/>
    <w:rsid w:val="00507192"/>
    <w:rsid w:val="005075A2"/>
    <w:rsid w:val="00507901"/>
    <w:rsid w:val="00507A84"/>
    <w:rsid w:val="00507B2E"/>
    <w:rsid w:val="00507E55"/>
    <w:rsid w:val="0051038F"/>
    <w:rsid w:val="00510556"/>
    <w:rsid w:val="00510815"/>
    <w:rsid w:val="0051082D"/>
    <w:rsid w:val="00510A86"/>
    <w:rsid w:val="005110CE"/>
    <w:rsid w:val="005110DB"/>
    <w:rsid w:val="0051148D"/>
    <w:rsid w:val="005114A0"/>
    <w:rsid w:val="005114CA"/>
    <w:rsid w:val="0051152B"/>
    <w:rsid w:val="00511913"/>
    <w:rsid w:val="00511939"/>
    <w:rsid w:val="00511A2F"/>
    <w:rsid w:val="00511AEC"/>
    <w:rsid w:val="00511B5B"/>
    <w:rsid w:val="0051237A"/>
    <w:rsid w:val="0051239F"/>
    <w:rsid w:val="0051243D"/>
    <w:rsid w:val="005129B7"/>
    <w:rsid w:val="00512AA8"/>
    <w:rsid w:val="00512B3A"/>
    <w:rsid w:val="005132B9"/>
    <w:rsid w:val="00513702"/>
    <w:rsid w:val="005139BD"/>
    <w:rsid w:val="00513BE3"/>
    <w:rsid w:val="00514239"/>
    <w:rsid w:val="00514444"/>
    <w:rsid w:val="0051449D"/>
    <w:rsid w:val="00514753"/>
    <w:rsid w:val="005148F2"/>
    <w:rsid w:val="00514E11"/>
    <w:rsid w:val="005151E1"/>
    <w:rsid w:val="0051536C"/>
    <w:rsid w:val="00515494"/>
    <w:rsid w:val="00515507"/>
    <w:rsid w:val="005158FF"/>
    <w:rsid w:val="00515A79"/>
    <w:rsid w:val="00515D84"/>
    <w:rsid w:val="0051614E"/>
    <w:rsid w:val="00516250"/>
    <w:rsid w:val="00516265"/>
    <w:rsid w:val="00516305"/>
    <w:rsid w:val="00516B8D"/>
    <w:rsid w:val="00516C42"/>
    <w:rsid w:val="00517305"/>
    <w:rsid w:val="00517418"/>
    <w:rsid w:val="005175D8"/>
    <w:rsid w:val="0051776A"/>
    <w:rsid w:val="005178DA"/>
    <w:rsid w:val="005179D3"/>
    <w:rsid w:val="005203F1"/>
    <w:rsid w:val="00520813"/>
    <w:rsid w:val="005208CA"/>
    <w:rsid w:val="005208F8"/>
    <w:rsid w:val="005209A1"/>
    <w:rsid w:val="00520A0D"/>
    <w:rsid w:val="00520C06"/>
    <w:rsid w:val="00520CAD"/>
    <w:rsid w:val="00520D7A"/>
    <w:rsid w:val="005215B3"/>
    <w:rsid w:val="00521743"/>
    <w:rsid w:val="00521B21"/>
    <w:rsid w:val="00521E1A"/>
    <w:rsid w:val="00521F2B"/>
    <w:rsid w:val="00521F4D"/>
    <w:rsid w:val="005222E5"/>
    <w:rsid w:val="005222F6"/>
    <w:rsid w:val="0052232F"/>
    <w:rsid w:val="0052241B"/>
    <w:rsid w:val="00522665"/>
    <w:rsid w:val="00522797"/>
    <w:rsid w:val="00522910"/>
    <w:rsid w:val="00522C88"/>
    <w:rsid w:val="00522DF6"/>
    <w:rsid w:val="00522EBA"/>
    <w:rsid w:val="00522FDA"/>
    <w:rsid w:val="00523518"/>
    <w:rsid w:val="00523B7F"/>
    <w:rsid w:val="00523FD3"/>
    <w:rsid w:val="00524895"/>
    <w:rsid w:val="00524A5A"/>
    <w:rsid w:val="00524FD4"/>
    <w:rsid w:val="00525172"/>
    <w:rsid w:val="0052557E"/>
    <w:rsid w:val="005255A4"/>
    <w:rsid w:val="0052583B"/>
    <w:rsid w:val="005258A2"/>
    <w:rsid w:val="00525A06"/>
    <w:rsid w:val="00525A8B"/>
    <w:rsid w:val="00525C50"/>
    <w:rsid w:val="00525CE6"/>
    <w:rsid w:val="00525D25"/>
    <w:rsid w:val="00525D3E"/>
    <w:rsid w:val="00525D78"/>
    <w:rsid w:val="00525F40"/>
    <w:rsid w:val="0052621C"/>
    <w:rsid w:val="00526540"/>
    <w:rsid w:val="00526AD6"/>
    <w:rsid w:val="00526FF2"/>
    <w:rsid w:val="00527036"/>
    <w:rsid w:val="005271BB"/>
    <w:rsid w:val="005272FC"/>
    <w:rsid w:val="00527380"/>
    <w:rsid w:val="0052774B"/>
    <w:rsid w:val="005277AB"/>
    <w:rsid w:val="0052787E"/>
    <w:rsid w:val="00527B8E"/>
    <w:rsid w:val="00527D4A"/>
    <w:rsid w:val="00527E74"/>
    <w:rsid w:val="00530217"/>
    <w:rsid w:val="0053066A"/>
    <w:rsid w:val="00530AED"/>
    <w:rsid w:val="00530C04"/>
    <w:rsid w:val="00530DD7"/>
    <w:rsid w:val="005312C1"/>
    <w:rsid w:val="005317D7"/>
    <w:rsid w:val="0053224B"/>
    <w:rsid w:val="0053245A"/>
    <w:rsid w:val="0053247E"/>
    <w:rsid w:val="005326EF"/>
    <w:rsid w:val="00532D4A"/>
    <w:rsid w:val="005330D7"/>
    <w:rsid w:val="005331D7"/>
    <w:rsid w:val="00533425"/>
    <w:rsid w:val="00533B77"/>
    <w:rsid w:val="00533D8E"/>
    <w:rsid w:val="00533DC5"/>
    <w:rsid w:val="00533DFA"/>
    <w:rsid w:val="00533DFC"/>
    <w:rsid w:val="00534F3A"/>
    <w:rsid w:val="00535322"/>
    <w:rsid w:val="005363AE"/>
    <w:rsid w:val="005365A8"/>
    <w:rsid w:val="005368A9"/>
    <w:rsid w:val="005369A8"/>
    <w:rsid w:val="00536F43"/>
    <w:rsid w:val="005371E9"/>
    <w:rsid w:val="00537402"/>
    <w:rsid w:val="005374C0"/>
    <w:rsid w:val="005378DB"/>
    <w:rsid w:val="005378F3"/>
    <w:rsid w:val="005378FE"/>
    <w:rsid w:val="00537C5B"/>
    <w:rsid w:val="005400D2"/>
    <w:rsid w:val="0054010C"/>
    <w:rsid w:val="00540611"/>
    <w:rsid w:val="005406A9"/>
    <w:rsid w:val="005407C3"/>
    <w:rsid w:val="0054080A"/>
    <w:rsid w:val="00540857"/>
    <w:rsid w:val="005409E6"/>
    <w:rsid w:val="00540BCA"/>
    <w:rsid w:val="00540C8E"/>
    <w:rsid w:val="00540CBF"/>
    <w:rsid w:val="00541515"/>
    <w:rsid w:val="005415A8"/>
    <w:rsid w:val="00541836"/>
    <w:rsid w:val="005419E6"/>
    <w:rsid w:val="00541B6F"/>
    <w:rsid w:val="005420D9"/>
    <w:rsid w:val="005422F1"/>
    <w:rsid w:val="0054260F"/>
    <w:rsid w:val="00542649"/>
    <w:rsid w:val="005431B5"/>
    <w:rsid w:val="0054331D"/>
    <w:rsid w:val="00543409"/>
    <w:rsid w:val="00543480"/>
    <w:rsid w:val="005435DD"/>
    <w:rsid w:val="00543BC8"/>
    <w:rsid w:val="00543CA4"/>
    <w:rsid w:val="00543D00"/>
    <w:rsid w:val="00543ECD"/>
    <w:rsid w:val="0054407D"/>
    <w:rsid w:val="0054414F"/>
    <w:rsid w:val="0054464B"/>
    <w:rsid w:val="005446C7"/>
    <w:rsid w:val="005448BA"/>
    <w:rsid w:val="00544DEE"/>
    <w:rsid w:val="00545011"/>
    <w:rsid w:val="005451AF"/>
    <w:rsid w:val="0054527D"/>
    <w:rsid w:val="00545328"/>
    <w:rsid w:val="00545379"/>
    <w:rsid w:val="00545915"/>
    <w:rsid w:val="00545B90"/>
    <w:rsid w:val="00545BA2"/>
    <w:rsid w:val="0054600C"/>
    <w:rsid w:val="0054611C"/>
    <w:rsid w:val="00546125"/>
    <w:rsid w:val="005462E6"/>
    <w:rsid w:val="00546AD8"/>
    <w:rsid w:val="00546BE4"/>
    <w:rsid w:val="00546D1D"/>
    <w:rsid w:val="00546D3D"/>
    <w:rsid w:val="00546F97"/>
    <w:rsid w:val="00547484"/>
    <w:rsid w:val="00547489"/>
    <w:rsid w:val="00547811"/>
    <w:rsid w:val="005478EB"/>
    <w:rsid w:val="00547951"/>
    <w:rsid w:val="005479A6"/>
    <w:rsid w:val="00547B68"/>
    <w:rsid w:val="00547BA6"/>
    <w:rsid w:val="00547C6D"/>
    <w:rsid w:val="00547D3E"/>
    <w:rsid w:val="00547E22"/>
    <w:rsid w:val="00547E99"/>
    <w:rsid w:val="00547F68"/>
    <w:rsid w:val="005502E0"/>
    <w:rsid w:val="00550371"/>
    <w:rsid w:val="00550585"/>
    <w:rsid w:val="005507AE"/>
    <w:rsid w:val="005508ED"/>
    <w:rsid w:val="00550DBC"/>
    <w:rsid w:val="0055101B"/>
    <w:rsid w:val="00551516"/>
    <w:rsid w:val="005516A4"/>
    <w:rsid w:val="00551790"/>
    <w:rsid w:val="00551DEB"/>
    <w:rsid w:val="00551FA3"/>
    <w:rsid w:val="005520BF"/>
    <w:rsid w:val="00552424"/>
    <w:rsid w:val="005525B0"/>
    <w:rsid w:val="005527E5"/>
    <w:rsid w:val="00552821"/>
    <w:rsid w:val="0055297E"/>
    <w:rsid w:val="00552AAD"/>
    <w:rsid w:val="00552BC4"/>
    <w:rsid w:val="005531F5"/>
    <w:rsid w:val="0055354F"/>
    <w:rsid w:val="005535EF"/>
    <w:rsid w:val="0055369C"/>
    <w:rsid w:val="005538A2"/>
    <w:rsid w:val="00553A56"/>
    <w:rsid w:val="00553B68"/>
    <w:rsid w:val="00553C9E"/>
    <w:rsid w:val="00553F05"/>
    <w:rsid w:val="005547F0"/>
    <w:rsid w:val="00554937"/>
    <w:rsid w:val="00554E6C"/>
    <w:rsid w:val="0055544D"/>
    <w:rsid w:val="00555C0B"/>
    <w:rsid w:val="005561E5"/>
    <w:rsid w:val="005563E4"/>
    <w:rsid w:val="005563FA"/>
    <w:rsid w:val="00556632"/>
    <w:rsid w:val="0055708C"/>
    <w:rsid w:val="005575D0"/>
    <w:rsid w:val="0055777A"/>
    <w:rsid w:val="005579CA"/>
    <w:rsid w:val="00557AC4"/>
    <w:rsid w:val="00557ADA"/>
    <w:rsid w:val="0056067F"/>
    <w:rsid w:val="00560DE2"/>
    <w:rsid w:val="00560FEF"/>
    <w:rsid w:val="00561791"/>
    <w:rsid w:val="005617F1"/>
    <w:rsid w:val="00561E55"/>
    <w:rsid w:val="00562054"/>
    <w:rsid w:val="00562674"/>
    <w:rsid w:val="00562869"/>
    <w:rsid w:val="00562923"/>
    <w:rsid w:val="00562AC1"/>
    <w:rsid w:val="00562B97"/>
    <w:rsid w:val="00562BE7"/>
    <w:rsid w:val="00562D19"/>
    <w:rsid w:val="005630C8"/>
    <w:rsid w:val="005631AC"/>
    <w:rsid w:val="00563335"/>
    <w:rsid w:val="00563356"/>
    <w:rsid w:val="00563569"/>
    <w:rsid w:val="0056392B"/>
    <w:rsid w:val="005643C9"/>
    <w:rsid w:val="00564A24"/>
    <w:rsid w:val="00564EE9"/>
    <w:rsid w:val="005651B3"/>
    <w:rsid w:val="005652F1"/>
    <w:rsid w:val="00565406"/>
    <w:rsid w:val="005655AE"/>
    <w:rsid w:val="00565CE2"/>
    <w:rsid w:val="00565D3F"/>
    <w:rsid w:val="00565E79"/>
    <w:rsid w:val="0056619C"/>
    <w:rsid w:val="0056621E"/>
    <w:rsid w:val="005665D1"/>
    <w:rsid w:val="005665F9"/>
    <w:rsid w:val="00566696"/>
    <w:rsid w:val="00566935"/>
    <w:rsid w:val="005669ED"/>
    <w:rsid w:val="00566CCE"/>
    <w:rsid w:val="00566CF8"/>
    <w:rsid w:val="00566E42"/>
    <w:rsid w:val="00566E82"/>
    <w:rsid w:val="00567C35"/>
    <w:rsid w:val="005700FF"/>
    <w:rsid w:val="005701EF"/>
    <w:rsid w:val="00570311"/>
    <w:rsid w:val="005705AE"/>
    <w:rsid w:val="005705DB"/>
    <w:rsid w:val="00570734"/>
    <w:rsid w:val="005707DD"/>
    <w:rsid w:val="005709E2"/>
    <w:rsid w:val="00570F52"/>
    <w:rsid w:val="00570FB1"/>
    <w:rsid w:val="00571230"/>
    <w:rsid w:val="005713AE"/>
    <w:rsid w:val="0057150D"/>
    <w:rsid w:val="00571569"/>
    <w:rsid w:val="0057161F"/>
    <w:rsid w:val="00571785"/>
    <w:rsid w:val="005718B0"/>
    <w:rsid w:val="00571A54"/>
    <w:rsid w:val="00571CC5"/>
    <w:rsid w:val="00571F26"/>
    <w:rsid w:val="00571FD7"/>
    <w:rsid w:val="005720AF"/>
    <w:rsid w:val="00572456"/>
    <w:rsid w:val="0057245F"/>
    <w:rsid w:val="00572465"/>
    <w:rsid w:val="005726BF"/>
    <w:rsid w:val="005728E8"/>
    <w:rsid w:val="00572B03"/>
    <w:rsid w:val="00572B5E"/>
    <w:rsid w:val="00572C5C"/>
    <w:rsid w:val="00572D0E"/>
    <w:rsid w:val="005733D5"/>
    <w:rsid w:val="0057345A"/>
    <w:rsid w:val="00573914"/>
    <w:rsid w:val="0057396F"/>
    <w:rsid w:val="00573C54"/>
    <w:rsid w:val="00573EC5"/>
    <w:rsid w:val="00573F72"/>
    <w:rsid w:val="00574187"/>
    <w:rsid w:val="0057424F"/>
    <w:rsid w:val="00574443"/>
    <w:rsid w:val="0057475B"/>
    <w:rsid w:val="00574C2A"/>
    <w:rsid w:val="00574CCE"/>
    <w:rsid w:val="00574D58"/>
    <w:rsid w:val="00574F3D"/>
    <w:rsid w:val="00575325"/>
    <w:rsid w:val="0057543B"/>
    <w:rsid w:val="005758E0"/>
    <w:rsid w:val="005759FB"/>
    <w:rsid w:val="00575BE9"/>
    <w:rsid w:val="00575BEF"/>
    <w:rsid w:val="00575C9C"/>
    <w:rsid w:val="00575D53"/>
    <w:rsid w:val="00575EC1"/>
    <w:rsid w:val="00576293"/>
    <w:rsid w:val="005762D5"/>
    <w:rsid w:val="0057649F"/>
    <w:rsid w:val="00576AC7"/>
    <w:rsid w:val="005776DE"/>
    <w:rsid w:val="00577723"/>
    <w:rsid w:val="005779E0"/>
    <w:rsid w:val="00577CA9"/>
    <w:rsid w:val="00577EAA"/>
    <w:rsid w:val="00577F9F"/>
    <w:rsid w:val="00580005"/>
    <w:rsid w:val="0058012A"/>
    <w:rsid w:val="00580520"/>
    <w:rsid w:val="00580727"/>
    <w:rsid w:val="005808BF"/>
    <w:rsid w:val="00580D4C"/>
    <w:rsid w:val="005811E5"/>
    <w:rsid w:val="0058136D"/>
    <w:rsid w:val="005815C9"/>
    <w:rsid w:val="0058199A"/>
    <w:rsid w:val="00581B2D"/>
    <w:rsid w:val="00581FE6"/>
    <w:rsid w:val="00582139"/>
    <w:rsid w:val="00582167"/>
    <w:rsid w:val="00582284"/>
    <w:rsid w:val="00582761"/>
    <w:rsid w:val="0058285F"/>
    <w:rsid w:val="00582CE7"/>
    <w:rsid w:val="00582D7D"/>
    <w:rsid w:val="00582D86"/>
    <w:rsid w:val="00582E10"/>
    <w:rsid w:val="00582F44"/>
    <w:rsid w:val="0058310C"/>
    <w:rsid w:val="005831CF"/>
    <w:rsid w:val="005831E2"/>
    <w:rsid w:val="0058326C"/>
    <w:rsid w:val="00583951"/>
    <w:rsid w:val="00583ACF"/>
    <w:rsid w:val="00583BF9"/>
    <w:rsid w:val="00583DC2"/>
    <w:rsid w:val="005841B6"/>
    <w:rsid w:val="005841DF"/>
    <w:rsid w:val="00584244"/>
    <w:rsid w:val="005842E6"/>
    <w:rsid w:val="0058492B"/>
    <w:rsid w:val="00584C45"/>
    <w:rsid w:val="00584DB3"/>
    <w:rsid w:val="00584E57"/>
    <w:rsid w:val="00584F04"/>
    <w:rsid w:val="0058514E"/>
    <w:rsid w:val="005851A7"/>
    <w:rsid w:val="00585448"/>
    <w:rsid w:val="005859F2"/>
    <w:rsid w:val="00585D08"/>
    <w:rsid w:val="00585D35"/>
    <w:rsid w:val="00585DEC"/>
    <w:rsid w:val="00585E0A"/>
    <w:rsid w:val="00586024"/>
    <w:rsid w:val="0058634F"/>
    <w:rsid w:val="00586918"/>
    <w:rsid w:val="00586C5B"/>
    <w:rsid w:val="00586CCE"/>
    <w:rsid w:val="00586E31"/>
    <w:rsid w:val="00586F89"/>
    <w:rsid w:val="0058722E"/>
    <w:rsid w:val="0058749A"/>
    <w:rsid w:val="00587841"/>
    <w:rsid w:val="00587A4B"/>
    <w:rsid w:val="00587A84"/>
    <w:rsid w:val="00587C51"/>
    <w:rsid w:val="00587CEA"/>
    <w:rsid w:val="00587D02"/>
    <w:rsid w:val="0059015F"/>
    <w:rsid w:val="0059048A"/>
    <w:rsid w:val="00590E68"/>
    <w:rsid w:val="00590EFE"/>
    <w:rsid w:val="005910C0"/>
    <w:rsid w:val="005911C6"/>
    <w:rsid w:val="0059123E"/>
    <w:rsid w:val="00591299"/>
    <w:rsid w:val="005913F6"/>
    <w:rsid w:val="00591826"/>
    <w:rsid w:val="0059188B"/>
    <w:rsid w:val="00591C70"/>
    <w:rsid w:val="00591CCD"/>
    <w:rsid w:val="00591DC4"/>
    <w:rsid w:val="00591ED0"/>
    <w:rsid w:val="00592512"/>
    <w:rsid w:val="00592694"/>
    <w:rsid w:val="0059289F"/>
    <w:rsid w:val="00592955"/>
    <w:rsid w:val="00592A8F"/>
    <w:rsid w:val="00592AC3"/>
    <w:rsid w:val="00592CAE"/>
    <w:rsid w:val="00592E06"/>
    <w:rsid w:val="00592FC3"/>
    <w:rsid w:val="00593558"/>
    <w:rsid w:val="00593576"/>
    <w:rsid w:val="005936C1"/>
    <w:rsid w:val="00593B52"/>
    <w:rsid w:val="00593BF6"/>
    <w:rsid w:val="00593E2F"/>
    <w:rsid w:val="00593F78"/>
    <w:rsid w:val="00594128"/>
    <w:rsid w:val="00594173"/>
    <w:rsid w:val="005941DD"/>
    <w:rsid w:val="0059439F"/>
    <w:rsid w:val="00594597"/>
    <w:rsid w:val="00594779"/>
    <w:rsid w:val="0059481B"/>
    <w:rsid w:val="00594862"/>
    <w:rsid w:val="00594B3D"/>
    <w:rsid w:val="00594B52"/>
    <w:rsid w:val="00594BA2"/>
    <w:rsid w:val="00594D14"/>
    <w:rsid w:val="00594D6B"/>
    <w:rsid w:val="005958F1"/>
    <w:rsid w:val="00595AAC"/>
    <w:rsid w:val="00595B55"/>
    <w:rsid w:val="00595BF1"/>
    <w:rsid w:val="00595F26"/>
    <w:rsid w:val="00596078"/>
    <w:rsid w:val="0059608C"/>
    <w:rsid w:val="0059612D"/>
    <w:rsid w:val="00596363"/>
    <w:rsid w:val="00596880"/>
    <w:rsid w:val="00596D3D"/>
    <w:rsid w:val="00596FEF"/>
    <w:rsid w:val="00597348"/>
    <w:rsid w:val="005973F2"/>
    <w:rsid w:val="00597464"/>
    <w:rsid w:val="00597492"/>
    <w:rsid w:val="005974C1"/>
    <w:rsid w:val="005974C7"/>
    <w:rsid w:val="00597570"/>
    <w:rsid w:val="00597788"/>
    <w:rsid w:val="005977A3"/>
    <w:rsid w:val="005977B0"/>
    <w:rsid w:val="005978D4"/>
    <w:rsid w:val="00597ACA"/>
    <w:rsid w:val="005A0040"/>
    <w:rsid w:val="005A0201"/>
    <w:rsid w:val="005A056A"/>
    <w:rsid w:val="005A080D"/>
    <w:rsid w:val="005A0F8D"/>
    <w:rsid w:val="005A1259"/>
    <w:rsid w:val="005A1274"/>
    <w:rsid w:val="005A181F"/>
    <w:rsid w:val="005A1AB0"/>
    <w:rsid w:val="005A1BBB"/>
    <w:rsid w:val="005A1DF3"/>
    <w:rsid w:val="005A211C"/>
    <w:rsid w:val="005A22C5"/>
    <w:rsid w:val="005A23C7"/>
    <w:rsid w:val="005A26F5"/>
    <w:rsid w:val="005A27BA"/>
    <w:rsid w:val="005A28D9"/>
    <w:rsid w:val="005A29B7"/>
    <w:rsid w:val="005A2B50"/>
    <w:rsid w:val="005A2CDC"/>
    <w:rsid w:val="005A2CE9"/>
    <w:rsid w:val="005A3039"/>
    <w:rsid w:val="005A313E"/>
    <w:rsid w:val="005A3276"/>
    <w:rsid w:val="005A32B5"/>
    <w:rsid w:val="005A337F"/>
    <w:rsid w:val="005A3BB4"/>
    <w:rsid w:val="005A3D54"/>
    <w:rsid w:val="005A3E45"/>
    <w:rsid w:val="005A4383"/>
    <w:rsid w:val="005A453D"/>
    <w:rsid w:val="005A46C9"/>
    <w:rsid w:val="005A473C"/>
    <w:rsid w:val="005A480E"/>
    <w:rsid w:val="005A482D"/>
    <w:rsid w:val="005A4C16"/>
    <w:rsid w:val="005A4C4B"/>
    <w:rsid w:val="005A4DDD"/>
    <w:rsid w:val="005A5114"/>
    <w:rsid w:val="005A5420"/>
    <w:rsid w:val="005A5569"/>
    <w:rsid w:val="005A55CE"/>
    <w:rsid w:val="005A5AB1"/>
    <w:rsid w:val="005A5BA2"/>
    <w:rsid w:val="005A5F17"/>
    <w:rsid w:val="005A613A"/>
    <w:rsid w:val="005A629B"/>
    <w:rsid w:val="005A6485"/>
    <w:rsid w:val="005A65CF"/>
    <w:rsid w:val="005A66B5"/>
    <w:rsid w:val="005A67AA"/>
    <w:rsid w:val="005A6886"/>
    <w:rsid w:val="005A68FC"/>
    <w:rsid w:val="005A6B28"/>
    <w:rsid w:val="005A6B6D"/>
    <w:rsid w:val="005A6F4C"/>
    <w:rsid w:val="005A6F64"/>
    <w:rsid w:val="005A70DF"/>
    <w:rsid w:val="005A72CE"/>
    <w:rsid w:val="005A746F"/>
    <w:rsid w:val="005A7564"/>
    <w:rsid w:val="005A76DA"/>
    <w:rsid w:val="005A78FB"/>
    <w:rsid w:val="005A7D6D"/>
    <w:rsid w:val="005B02F1"/>
    <w:rsid w:val="005B03E1"/>
    <w:rsid w:val="005B047D"/>
    <w:rsid w:val="005B0957"/>
    <w:rsid w:val="005B0AA0"/>
    <w:rsid w:val="005B0BD4"/>
    <w:rsid w:val="005B1050"/>
    <w:rsid w:val="005B125D"/>
    <w:rsid w:val="005B14E6"/>
    <w:rsid w:val="005B1878"/>
    <w:rsid w:val="005B1EC6"/>
    <w:rsid w:val="005B2287"/>
    <w:rsid w:val="005B254A"/>
    <w:rsid w:val="005B2643"/>
    <w:rsid w:val="005B2A02"/>
    <w:rsid w:val="005B2D4A"/>
    <w:rsid w:val="005B2D9D"/>
    <w:rsid w:val="005B3018"/>
    <w:rsid w:val="005B385F"/>
    <w:rsid w:val="005B43C7"/>
    <w:rsid w:val="005B4932"/>
    <w:rsid w:val="005B4A8E"/>
    <w:rsid w:val="005B4BB8"/>
    <w:rsid w:val="005B4F42"/>
    <w:rsid w:val="005B5350"/>
    <w:rsid w:val="005B57A5"/>
    <w:rsid w:val="005B587F"/>
    <w:rsid w:val="005B60FA"/>
    <w:rsid w:val="005B6320"/>
    <w:rsid w:val="005B638F"/>
    <w:rsid w:val="005B652C"/>
    <w:rsid w:val="005B6905"/>
    <w:rsid w:val="005B69B4"/>
    <w:rsid w:val="005B6C16"/>
    <w:rsid w:val="005B6C45"/>
    <w:rsid w:val="005B6D78"/>
    <w:rsid w:val="005B72F7"/>
    <w:rsid w:val="005B79D0"/>
    <w:rsid w:val="005C02B8"/>
    <w:rsid w:val="005C0427"/>
    <w:rsid w:val="005C06FF"/>
    <w:rsid w:val="005C0BA3"/>
    <w:rsid w:val="005C0BBB"/>
    <w:rsid w:val="005C0BD8"/>
    <w:rsid w:val="005C114F"/>
    <w:rsid w:val="005C12AE"/>
    <w:rsid w:val="005C18A6"/>
    <w:rsid w:val="005C194F"/>
    <w:rsid w:val="005C1EE4"/>
    <w:rsid w:val="005C2082"/>
    <w:rsid w:val="005C21C7"/>
    <w:rsid w:val="005C23BB"/>
    <w:rsid w:val="005C2C10"/>
    <w:rsid w:val="005C2E20"/>
    <w:rsid w:val="005C32F2"/>
    <w:rsid w:val="005C335B"/>
    <w:rsid w:val="005C40EE"/>
    <w:rsid w:val="005C439B"/>
    <w:rsid w:val="005C4557"/>
    <w:rsid w:val="005C47F3"/>
    <w:rsid w:val="005C48B3"/>
    <w:rsid w:val="005C4A48"/>
    <w:rsid w:val="005C4CD1"/>
    <w:rsid w:val="005C529E"/>
    <w:rsid w:val="005C53B3"/>
    <w:rsid w:val="005C5A8B"/>
    <w:rsid w:val="005C5B4E"/>
    <w:rsid w:val="005C5E17"/>
    <w:rsid w:val="005C5E63"/>
    <w:rsid w:val="005C5FED"/>
    <w:rsid w:val="005C603A"/>
    <w:rsid w:val="005C60B1"/>
    <w:rsid w:val="005C6504"/>
    <w:rsid w:val="005C6813"/>
    <w:rsid w:val="005C6D6B"/>
    <w:rsid w:val="005C7525"/>
    <w:rsid w:val="005C758C"/>
    <w:rsid w:val="005C786F"/>
    <w:rsid w:val="005C7E6D"/>
    <w:rsid w:val="005C7F7A"/>
    <w:rsid w:val="005D0080"/>
    <w:rsid w:val="005D036D"/>
    <w:rsid w:val="005D0375"/>
    <w:rsid w:val="005D06FE"/>
    <w:rsid w:val="005D0797"/>
    <w:rsid w:val="005D0EF9"/>
    <w:rsid w:val="005D103E"/>
    <w:rsid w:val="005D10F3"/>
    <w:rsid w:val="005D1110"/>
    <w:rsid w:val="005D125C"/>
    <w:rsid w:val="005D1260"/>
    <w:rsid w:val="005D187B"/>
    <w:rsid w:val="005D1CFE"/>
    <w:rsid w:val="005D1EC3"/>
    <w:rsid w:val="005D1F1C"/>
    <w:rsid w:val="005D21AC"/>
    <w:rsid w:val="005D2233"/>
    <w:rsid w:val="005D24AE"/>
    <w:rsid w:val="005D2606"/>
    <w:rsid w:val="005D2773"/>
    <w:rsid w:val="005D28FE"/>
    <w:rsid w:val="005D29CC"/>
    <w:rsid w:val="005D2D09"/>
    <w:rsid w:val="005D3032"/>
    <w:rsid w:val="005D315B"/>
    <w:rsid w:val="005D3255"/>
    <w:rsid w:val="005D3804"/>
    <w:rsid w:val="005D3912"/>
    <w:rsid w:val="005D39B0"/>
    <w:rsid w:val="005D3D00"/>
    <w:rsid w:val="005D40A9"/>
    <w:rsid w:val="005D416A"/>
    <w:rsid w:val="005D4310"/>
    <w:rsid w:val="005D4787"/>
    <w:rsid w:val="005D4903"/>
    <w:rsid w:val="005D497E"/>
    <w:rsid w:val="005D498A"/>
    <w:rsid w:val="005D4A01"/>
    <w:rsid w:val="005D4AE5"/>
    <w:rsid w:val="005D4E73"/>
    <w:rsid w:val="005D5F28"/>
    <w:rsid w:val="005D64F9"/>
    <w:rsid w:val="005D70ED"/>
    <w:rsid w:val="005D72EB"/>
    <w:rsid w:val="005D7E96"/>
    <w:rsid w:val="005E0181"/>
    <w:rsid w:val="005E01CA"/>
    <w:rsid w:val="005E02D7"/>
    <w:rsid w:val="005E03AA"/>
    <w:rsid w:val="005E045A"/>
    <w:rsid w:val="005E0774"/>
    <w:rsid w:val="005E0D20"/>
    <w:rsid w:val="005E0D6D"/>
    <w:rsid w:val="005E0E1B"/>
    <w:rsid w:val="005E10E6"/>
    <w:rsid w:val="005E12DC"/>
    <w:rsid w:val="005E1382"/>
    <w:rsid w:val="005E14CC"/>
    <w:rsid w:val="005E17DE"/>
    <w:rsid w:val="005E19DB"/>
    <w:rsid w:val="005E1B79"/>
    <w:rsid w:val="005E20DC"/>
    <w:rsid w:val="005E2126"/>
    <w:rsid w:val="005E237E"/>
    <w:rsid w:val="005E2395"/>
    <w:rsid w:val="005E2408"/>
    <w:rsid w:val="005E2456"/>
    <w:rsid w:val="005E2597"/>
    <w:rsid w:val="005E2621"/>
    <w:rsid w:val="005E2838"/>
    <w:rsid w:val="005E295A"/>
    <w:rsid w:val="005E2960"/>
    <w:rsid w:val="005E2BBF"/>
    <w:rsid w:val="005E3206"/>
    <w:rsid w:val="005E3524"/>
    <w:rsid w:val="005E3A4B"/>
    <w:rsid w:val="005E3A8A"/>
    <w:rsid w:val="005E3E65"/>
    <w:rsid w:val="005E4131"/>
    <w:rsid w:val="005E44AA"/>
    <w:rsid w:val="005E46A9"/>
    <w:rsid w:val="005E490F"/>
    <w:rsid w:val="005E4B77"/>
    <w:rsid w:val="005E4F12"/>
    <w:rsid w:val="005E4F68"/>
    <w:rsid w:val="005E5053"/>
    <w:rsid w:val="005E51D8"/>
    <w:rsid w:val="005E55F3"/>
    <w:rsid w:val="005E5661"/>
    <w:rsid w:val="005E5842"/>
    <w:rsid w:val="005E585C"/>
    <w:rsid w:val="005E58F9"/>
    <w:rsid w:val="005E596F"/>
    <w:rsid w:val="005E5BA1"/>
    <w:rsid w:val="005E6092"/>
    <w:rsid w:val="005E6186"/>
    <w:rsid w:val="005E6348"/>
    <w:rsid w:val="005E6ADD"/>
    <w:rsid w:val="005E6E6D"/>
    <w:rsid w:val="005E6ED1"/>
    <w:rsid w:val="005E7468"/>
    <w:rsid w:val="005E764D"/>
    <w:rsid w:val="005E77BB"/>
    <w:rsid w:val="005E7AFE"/>
    <w:rsid w:val="005E7CBB"/>
    <w:rsid w:val="005E7F3E"/>
    <w:rsid w:val="005E7FED"/>
    <w:rsid w:val="005F0396"/>
    <w:rsid w:val="005F03CF"/>
    <w:rsid w:val="005F05AC"/>
    <w:rsid w:val="005F05D5"/>
    <w:rsid w:val="005F05F8"/>
    <w:rsid w:val="005F0715"/>
    <w:rsid w:val="005F0767"/>
    <w:rsid w:val="005F07A3"/>
    <w:rsid w:val="005F0A28"/>
    <w:rsid w:val="005F0AAD"/>
    <w:rsid w:val="005F0B53"/>
    <w:rsid w:val="005F0BCA"/>
    <w:rsid w:val="005F0D4D"/>
    <w:rsid w:val="005F0E3B"/>
    <w:rsid w:val="005F0F6B"/>
    <w:rsid w:val="005F0FA7"/>
    <w:rsid w:val="005F100C"/>
    <w:rsid w:val="005F113E"/>
    <w:rsid w:val="005F11D2"/>
    <w:rsid w:val="005F1236"/>
    <w:rsid w:val="005F1426"/>
    <w:rsid w:val="005F17A0"/>
    <w:rsid w:val="005F17EF"/>
    <w:rsid w:val="005F18C7"/>
    <w:rsid w:val="005F21E5"/>
    <w:rsid w:val="005F2363"/>
    <w:rsid w:val="005F23DE"/>
    <w:rsid w:val="005F2766"/>
    <w:rsid w:val="005F2A8F"/>
    <w:rsid w:val="005F2C41"/>
    <w:rsid w:val="005F2CAA"/>
    <w:rsid w:val="005F311E"/>
    <w:rsid w:val="005F3871"/>
    <w:rsid w:val="005F38B6"/>
    <w:rsid w:val="005F392F"/>
    <w:rsid w:val="005F3A6D"/>
    <w:rsid w:val="005F3B29"/>
    <w:rsid w:val="005F3C93"/>
    <w:rsid w:val="005F3D09"/>
    <w:rsid w:val="005F3D22"/>
    <w:rsid w:val="005F477D"/>
    <w:rsid w:val="005F4C57"/>
    <w:rsid w:val="005F4D7D"/>
    <w:rsid w:val="005F5A48"/>
    <w:rsid w:val="005F5E4E"/>
    <w:rsid w:val="005F5FDA"/>
    <w:rsid w:val="005F647D"/>
    <w:rsid w:val="005F64E2"/>
    <w:rsid w:val="005F67E4"/>
    <w:rsid w:val="005F6807"/>
    <w:rsid w:val="005F68A5"/>
    <w:rsid w:val="005F6BFA"/>
    <w:rsid w:val="005F6C18"/>
    <w:rsid w:val="005F6C4C"/>
    <w:rsid w:val="005F6C8C"/>
    <w:rsid w:val="005F6D08"/>
    <w:rsid w:val="005F6DD7"/>
    <w:rsid w:val="005F7174"/>
    <w:rsid w:val="005F73F3"/>
    <w:rsid w:val="005F74AE"/>
    <w:rsid w:val="005F7A87"/>
    <w:rsid w:val="005F7C80"/>
    <w:rsid w:val="005F7E69"/>
    <w:rsid w:val="005F7EB8"/>
    <w:rsid w:val="005F7F5B"/>
    <w:rsid w:val="006002C5"/>
    <w:rsid w:val="00600A40"/>
    <w:rsid w:val="00600AFF"/>
    <w:rsid w:val="00600D60"/>
    <w:rsid w:val="00600F10"/>
    <w:rsid w:val="0060104F"/>
    <w:rsid w:val="00601429"/>
    <w:rsid w:val="00601601"/>
    <w:rsid w:val="00601674"/>
    <w:rsid w:val="0060170A"/>
    <w:rsid w:val="00601888"/>
    <w:rsid w:val="00601C4A"/>
    <w:rsid w:val="006020DB"/>
    <w:rsid w:val="00602254"/>
    <w:rsid w:val="00602E98"/>
    <w:rsid w:val="00602F21"/>
    <w:rsid w:val="00602F28"/>
    <w:rsid w:val="0060309B"/>
    <w:rsid w:val="00603198"/>
    <w:rsid w:val="00603277"/>
    <w:rsid w:val="00603456"/>
    <w:rsid w:val="00603761"/>
    <w:rsid w:val="00603A85"/>
    <w:rsid w:val="00603FB1"/>
    <w:rsid w:val="00604627"/>
    <w:rsid w:val="0060471A"/>
    <w:rsid w:val="0060482D"/>
    <w:rsid w:val="00604A9B"/>
    <w:rsid w:val="00604C23"/>
    <w:rsid w:val="00604D42"/>
    <w:rsid w:val="00605275"/>
    <w:rsid w:val="006057BC"/>
    <w:rsid w:val="00605BAD"/>
    <w:rsid w:val="00605D3E"/>
    <w:rsid w:val="00605FF7"/>
    <w:rsid w:val="006061D5"/>
    <w:rsid w:val="0060641C"/>
    <w:rsid w:val="00606692"/>
    <w:rsid w:val="00606C11"/>
    <w:rsid w:val="00606DF9"/>
    <w:rsid w:val="00607155"/>
    <w:rsid w:val="00607291"/>
    <w:rsid w:val="006072A0"/>
    <w:rsid w:val="006079EB"/>
    <w:rsid w:val="00607BEE"/>
    <w:rsid w:val="00607FBB"/>
    <w:rsid w:val="00607FBC"/>
    <w:rsid w:val="006100FC"/>
    <w:rsid w:val="00610483"/>
    <w:rsid w:val="006104EE"/>
    <w:rsid w:val="00610EAE"/>
    <w:rsid w:val="00611564"/>
    <w:rsid w:val="0061170C"/>
    <w:rsid w:val="00611A07"/>
    <w:rsid w:val="00611C7C"/>
    <w:rsid w:val="00611E34"/>
    <w:rsid w:val="00611E93"/>
    <w:rsid w:val="00611F78"/>
    <w:rsid w:val="00612012"/>
    <w:rsid w:val="0061206E"/>
    <w:rsid w:val="00612206"/>
    <w:rsid w:val="0061239C"/>
    <w:rsid w:val="006124A0"/>
    <w:rsid w:val="00612601"/>
    <w:rsid w:val="00612970"/>
    <w:rsid w:val="006129AC"/>
    <w:rsid w:val="00612AA6"/>
    <w:rsid w:val="00612C66"/>
    <w:rsid w:val="0061303D"/>
    <w:rsid w:val="006132E0"/>
    <w:rsid w:val="00613329"/>
    <w:rsid w:val="006133A1"/>
    <w:rsid w:val="00613508"/>
    <w:rsid w:val="00613534"/>
    <w:rsid w:val="006135CD"/>
    <w:rsid w:val="00613961"/>
    <w:rsid w:val="00613B96"/>
    <w:rsid w:val="00614539"/>
    <w:rsid w:val="00614619"/>
    <w:rsid w:val="0061468C"/>
    <w:rsid w:val="00614B69"/>
    <w:rsid w:val="00614DBB"/>
    <w:rsid w:val="0061505C"/>
    <w:rsid w:val="0061509B"/>
    <w:rsid w:val="006150E5"/>
    <w:rsid w:val="006152E0"/>
    <w:rsid w:val="006154D5"/>
    <w:rsid w:val="00615997"/>
    <w:rsid w:val="00615AA3"/>
    <w:rsid w:val="00615F80"/>
    <w:rsid w:val="006160FA"/>
    <w:rsid w:val="006163D2"/>
    <w:rsid w:val="006166FD"/>
    <w:rsid w:val="006167AC"/>
    <w:rsid w:val="0061690B"/>
    <w:rsid w:val="00616AE4"/>
    <w:rsid w:val="006170A3"/>
    <w:rsid w:val="006170A6"/>
    <w:rsid w:val="006171B1"/>
    <w:rsid w:val="006171F7"/>
    <w:rsid w:val="00617695"/>
    <w:rsid w:val="00617AF0"/>
    <w:rsid w:val="00617B54"/>
    <w:rsid w:val="006205F2"/>
    <w:rsid w:val="006208F5"/>
    <w:rsid w:val="00620BAA"/>
    <w:rsid w:val="00620D51"/>
    <w:rsid w:val="00620E28"/>
    <w:rsid w:val="00620F1A"/>
    <w:rsid w:val="00621395"/>
    <w:rsid w:val="0062145F"/>
    <w:rsid w:val="006214A0"/>
    <w:rsid w:val="00621779"/>
    <w:rsid w:val="00621A28"/>
    <w:rsid w:val="00621C93"/>
    <w:rsid w:val="00621E24"/>
    <w:rsid w:val="00622191"/>
    <w:rsid w:val="006224A7"/>
    <w:rsid w:val="00622580"/>
    <w:rsid w:val="0062281B"/>
    <w:rsid w:val="00622BF1"/>
    <w:rsid w:val="00622C25"/>
    <w:rsid w:val="00622E95"/>
    <w:rsid w:val="0062341F"/>
    <w:rsid w:val="006234CA"/>
    <w:rsid w:val="0062367D"/>
    <w:rsid w:val="006238D8"/>
    <w:rsid w:val="00623E99"/>
    <w:rsid w:val="00623F18"/>
    <w:rsid w:val="0062404C"/>
    <w:rsid w:val="00624112"/>
    <w:rsid w:val="0062489E"/>
    <w:rsid w:val="00624F76"/>
    <w:rsid w:val="00625087"/>
    <w:rsid w:val="00625216"/>
    <w:rsid w:val="00625547"/>
    <w:rsid w:val="00625633"/>
    <w:rsid w:val="006256A2"/>
    <w:rsid w:val="0062584D"/>
    <w:rsid w:val="00625A17"/>
    <w:rsid w:val="00625BD4"/>
    <w:rsid w:val="00625C3A"/>
    <w:rsid w:val="00625C68"/>
    <w:rsid w:val="00626008"/>
    <w:rsid w:val="0062616D"/>
    <w:rsid w:val="00626274"/>
    <w:rsid w:val="0062658A"/>
    <w:rsid w:val="0062680C"/>
    <w:rsid w:val="0062680E"/>
    <w:rsid w:val="00626CD0"/>
    <w:rsid w:val="006273BD"/>
    <w:rsid w:val="006273BF"/>
    <w:rsid w:val="006273EF"/>
    <w:rsid w:val="006274BB"/>
    <w:rsid w:val="00627523"/>
    <w:rsid w:val="0062757E"/>
    <w:rsid w:val="006276F1"/>
    <w:rsid w:val="006276F4"/>
    <w:rsid w:val="00627859"/>
    <w:rsid w:val="00627929"/>
    <w:rsid w:val="00627F51"/>
    <w:rsid w:val="0063026A"/>
    <w:rsid w:val="00630838"/>
    <w:rsid w:val="00630FC6"/>
    <w:rsid w:val="0063131E"/>
    <w:rsid w:val="00631473"/>
    <w:rsid w:val="00631BAF"/>
    <w:rsid w:val="00631E79"/>
    <w:rsid w:val="00632160"/>
    <w:rsid w:val="0063220C"/>
    <w:rsid w:val="0063246B"/>
    <w:rsid w:val="006328F2"/>
    <w:rsid w:val="00632C66"/>
    <w:rsid w:val="00632DF3"/>
    <w:rsid w:val="00632F91"/>
    <w:rsid w:val="00633C2E"/>
    <w:rsid w:val="00633E08"/>
    <w:rsid w:val="0063444B"/>
    <w:rsid w:val="0063497B"/>
    <w:rsid w:val="00634AAE"/>
    <w:rsid w:val="00634CA2"/>
    <w:rsid w:val="00634DFF"/>
    <w:rsid w:val="00634F26"/>
    <w:rsid w:val="00634F88"/>
    <w:rsid w:val="006354F4"/>
    <w:rsid w:val="00635B9C"/>
    <w:rsid w:val="00635C8A"/>
    <w:rsid w:val="006362AD"/>
    <w:rsid w:val="00636680"/>
    <w:rsid w:val="006366AA"/>
    <w:rsid w:val="006367F7"/>
    <w:rsid w:val="00636879"/>
    <w:rsid w:val="00636950"/>
    <w:rsid w:val="00636EAE"/>
    <w:rsid w:val="00636F56"/>
    <w:rsid w:val="00637104"/>
    <w:rsid w:val="00637609"/>
    <w:rsid w:val="006376C3"/>
    <w:rsid w:val="00637CAF"/>
    <w:rsid w:val="00637CC2"/>
    <w:rsid w:val="00637CD6"/>
    <w:rsid w:val="00637E21"/>
    <w:rsid w:val="006402F8"/>
    <w:rsid w:val="00640653"/>
    <w:rsid w:val="006406E5"/>
    <w:rsid w:val="0064119C"/>
    <w:rsid w:val="006411FE"/>
    <w:rsid w:val="006414BC"/>
    <w:rsid w:val="006417E4"/>
    <w:rsid w:val="00641825"/>
    <w:rsid w:val="00641E54"/>
    <w:rsid w:val="00641FC4"/>
    <w:rsid w:val="00642096"/>
    <w:rsid w:val="006420F4"/>
    <w:rsid w:val="0064262E"/>
    <w:rsid w:val="006429CE"/>
    <w:rsid w:val="00642FCA"/>
    <w:rsid w:val="00643329"/>
    <w:rsid w:val="006434F1"/>
    <w:rsid w:val="00643A87"/>
    <w:rsid w:val="00643B3D"/>
    <w:rsid w:val="00643DA7"/>
    <w:rsid w:val="00643E1A"/>
    <w:rsid w:val="00644524"/>
    <w:rsid w:val="00644802"/>
    <w:rsid w:val="0064480A"/>
    <w:rsid w:val="00644ADD"/>
    <w:rsid w:val="00644B3B"/>
    <w:rsid w:val="00644B40"/>
    <w:rsid w:val="00644C77"/>
    <w:rsid w:val="00644CF0"/>
    <w:rsid w:val="00644E8F"/>
    <w:rsid w:val="00645C9B"/>
    <w:rsid w:val="00645E06"/>
    <w:rsid w:val="00645EA3"/>
    <w:rsid w:val="00645FB5"/>
    <w:rsid w:val="0064642B"/>
    <w:rsid w:val="0064646A"/>
    <w:rsid w:val="006464C4"/>
    <w:rsid w:val="00646728"/>
    <w:rsid w:val="00646890"/>
    <w:rsid w:val="00646A5B"/>
    <w:rsid w:val="00646B28"/>
    <w:rsid w:val="00646C7D"/>
    <w:rsid w:val="00646E08"/>
    <w:rsid w:val="006470CE"/>
    <w:rsid w:val="0064710D"/>
    <w:rsid w:val="0064757A"/>
    <w:rsid w:val="006479D0"/>
    <w:rsid w:val="00647AF3"/>
    <w:rsid w:val="00647C01"/>
    <w:rsid w:val="00650154"/>
    <w:rsid w:val="0065020A"/>
    <w:rsid w:val="0065027A"/>
    <w:rsid w:val="006505A8"/>
    <w:rsid w:val="00650BAA"/>
    <w:rsid w:val="00651135"/>
    <w:rsid w:val="0065146C"/>
    <w:rsid w:val="006517F5"/>
    <w:rsid w:val="006518E0"/>
    <w:rsid w:val="00652206"/>
    <w:rsid w:val="006522B5"/>
    <w:rsid w:val="0065236D"/>
    <w:rsid w:val="00652446"/>
    <w:rsid w:val="006524F0"/>
    <w:rsid w:val="00652628"/>
    <w:rsid w:val="0065278D"/>
    <w:rsid w:val="00652871"/>
    <w:rsid w:val="00652983"/>
    <w:rsid w:val="00652F31"/>
    <w:rsid w:val="006530EF"/>
    <w:rsid w:val="006530F3"/>
    <w:rsid w:val="00653135"/>
    <w:rsid w:val="00653198"/>
    <w:rsid w:val="00653934"/>
    <w:rsid w:val="00653958"/>
    <w:rsid w:val="00653AA0"/>
    <w:rsid w:val="00653BC4"/>
    <w:rsid w:val="00653C0E"/>
    <w:rsid w:val="00653F23"/>
    <w:rsid w:val="00653FC4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5A"/>
    <w:rsid w:val="006554C4"/>
    <w:rsid w:val="0065555F"/>
    <w:rsid w:val="006556C6"/>
    <w:rsid w:val="00655E31"/>
    <w:rsid w:val="006563C8"/>
    <w:rsid w:val="00656627"/>
    <w:rsid w:val="00656B0A"/>
    <w:rsid w:val="00656E1C"/>
    <w:rsid w:val="006570C2"/>
    <w:rsid w:val="0065747F"/>
    <w:rsid w:val="00657EA7"/>
    <w:rsid w:val="006604F4"/>
    <w:rsid w:val="006607F5"/>
    <w:rsid w:val="00660811"/>
    <w:rsid w:val="00660890"/>
    <w:rsid w:val="00660917"/>
    <w:rsid w:val="00660963"/>
    <w:rsid w:val="0066098C"/>
    <w:rsid w:val="00660E4B"/>
    <w:rsid w:val="00660FC0"/>
    <w:rsid w:val="0066107F"/>
    <w:rsid w:val="00661110"/>
    <w:rsid w:val="0066127F"/>
    <w:rsid w:val="006619B0"/>
    <w:rsid w:val="00661E28"/>
    <w:rsid w:val="0066233C"/>
    <w:rsid w:val="00662433"/>
    <w:rsid w:val="006627D3"/>
    <w:rsid w:val="00662850"/>
    <w:rsid w:val="0066295F"/>
    <w:rsid w:val="00662CFA"/>
    <w:rsid w:val="00663162"/>
    <w:rsid w:val="00663246"/>
    <w:rsid w:val="00663621"/>
    <w:rsid w:val="00663795"/>
    <w:rsid w:val="00663C52"/>
    <w:rsid w:val="00663D5E"/>
    <w:rsid w:val="00663D66"/>
    <w:rsid w:val="00663FCE"/>
    <w:rsid w:val="006642AE"/>
    <w:rsid w:val="00664C19"/>
    <w:rsid w:val="00664C4E"/>
    <w:rsid w:val="00664FD2"/>
    <w:rsid w:val="0066569D"/>
    <w:rsid w:val="00665FFA"/>
    <w:rsid w:val="006662AD"/>
    <w:rsid w:val="006665FE"/>
    <w:rsid w:val="006666A4"/>
    <w:rsid w:val="0066692B"/>
    <w:rsid w:val="00666C6C"/>
    <w:rsid w:val="00666E60"/>
    <w:rsid w:val="00666F46"/>
    <w:rsid w:val="0066710A"/>
    <w:rsid w:val="00667519"/>
    <w:rsid w:val="00667984"/>
    <w:rsid w:val="006679D1"/>
    <w:rsid w:val="00667F7A"/>
    <w:rsid w:val="006702B3"/>
    <w:rsid w:val="00670476"/>
    <w:rsid w:val="006709B1"/>
    <w:rsid w:val="00670ABB"/>
    <w:rsid w:val="00670CB0"/>
    <w:rsid w:val="00670E20"/>
    <w:rsid w:val="00670EF1"/>
    <w:rsid w:val="00671008"/>
    <w:rsid w:val="006713B1"/>
    <w:rsid w:val="00671448"/>
    <w:rsid w:val="00671879"/>
    <w:rsid w:val="006726FF"/>
    <w:rsid w:val="0067307A"/>
    <w:rsid w:val="0067334D"/>
    <w:rsid w:val="0067337F"/>
    <w:rsid w:val="00673837"/>
    <w:rsid w:val="006739E3"/>
    <w:rsid w:val="00673A2A"/>
    <w:rsid w:val="00673A93"/>
    <w:rsid w:val="00673C6C"/>
    <w:rsid w:val="00673D12"/>
    <w:rsid w:val="00673D53"/>
    <w:rsid w:val="00673EF2"/>
    <w:rsid w:val="00673FFB"/>
    <w:rsid w:val="00674A68"/>
    <w:rsid w:val="0067500A"/>
    <w:rsid w:val="00675440"/>
    <w:rsid w:val="00675A4F"/>
    <w:rsid w:val="00675AA6"/>
    <w:rsid w:val="00675D2A"/>
    <w:rsid w:val="006760BD"/>
    <w:rsid w:val="006763F4"/>
    <w:rsid w:val="0067650D"/>
    <w:rsid w:val="00676548"/>
    <w:rsid w:val="006766B9"/>
    <w:rsid w:val="006768DD"/>
    <w:rsid w:val="00676926"/>
    <w:rsid w:val="00676C51"/>
    <w:rsid w:val="00676C6E"/>
    <w:rsid w:val="00676E28"/>
    <w:rsid w:val="00676E95"/>
    <w:rsid w:val="00676F40"/>
    <w:rsid w:val="00677109"/>
    <w:rsid w:val="00677120"/>
    <w:rsid w:val="00677164"/>
    <w:rsid w:val="00677213"/>
    <w:rsid w:val="00677296"/>
    <w:rsid w:val="0067744C"/>
    <w:rsid w:val="00677491"/>
    <w:rsid w:val="006775AB"/>
    <w:rsid w:val="00677CE7"/>
    <w:rsid w:val="00677E31"/>
    <w:rsid w:val="006802E2"/>
    <w:rsid w:val="00680481"/>
    <w:rsid w:val="00680714"/>
    <w:rsid w:val="00680814"/>
    <w:rsid w:val="00680BB5"/>
    <w:rsid w:val="006810C2"/>
    <w:rsid w:val="006810C3"/>
    <w:rsid w:val="00681336"/>
    <w:rsid w:val="006818A7"/>
    <w:rsid w:val="00681BE3"/>
    <w:rsid w:val="00681C1E"/>
    <w:rsid w:val="00681D70"/>
    <w:rsid w:val="00681F33"/>
    <w:rsid w:val="00682475"/>
    <w:rsid w:val="0068262A"/>
    <w:rsid w:val="00682828"/>
    <w:rsid w:val="006828A0"/>
    <w:rsid w:val="00682904"/>
    <w:rsid w:val="00682994"/>
    <w:rsid w:val="00682C5A"/>
    <w:rsid w:val="00682E97"/>
    <w:rsid w:val="00682EB5"/>
    <w:rsid w:val="00682EF9"/>
    <w:rsid w:val="00683346"/>
    <w:rsid w:val="006833B6"/>
    <w:rsid w:val="006833D7"/>
    <w:rsid w:val="00683465"/>
    <w:rsid w:val="006834A0"/>
    <w:rsid w:val="0068359C"/>
    <w:rsid w:val="0068366E"/>
    <w:rsid w:val="00683698"/>
    <w:rsid w:val="0068379A"/>
    <w:rsid w:val="0068381F"/>
    <w:rsid w:val="00683BB0"/>
    <w:rsid w:val="00683C42"/>
    <w:rsid w:val="00683DF2"/>
    <w:rsid w:val="00683F45"/>
    <w:rsid w:val="006840FB"/>
    <w:rsid w:val="0068438D"/>
    <w:rsid w:val="006844A5"/>
    <w:rsid w:val="006844AB"/>
    <w:rsid w:val="0068455E"/>
    <w:rsid w:val="006845A5"/>
    <w:rsid w:val="006845BE"/>
    <w:rsid w:val="006848D3"/>
    <w:rsid w:val="00684A65"/>
    <w:rsid w:val="00684C0F"/>
    <w:rsid w:val="00685424"/>
    <w:rsid w:val="006855DE"/>
    <w:rsid w:val="0068567F"/>
    <w:rsid w:val="00685749"/>
    <w:rsid w:val="00685820"/>
    <w:rsid w:val="0068597C"/>
    <w:rsid w:val="00685E56"/>
    <w:rsid w:val="00685ECC"/>
    <w:rsid w:val="0068618D"/>
    <w:rsid w:val="00686266"/>
    <w:rsid w:val="00686335"/>
    <w:rsid w:val="006868D4"/>
    <w:rsid w:val="00686A8B"/>
    <w:rsid w:val="00686C1E"/>
    <w:rsid w:val="00686D24"/>
    <w:rsid w:val="00686EB1"/>
    <w:rsid w:val="00686FAD"/>
    <w:rsid w:val="00686FD2"/>
    <w:rsid w:val="00686FD8"/>
    <w:rsid w:val="00687071"/>
    <w:rsid w:val="006870BE"/>
    <w:rsid w:val="00687243"/>
    <w:rsid w:val="006877E0"/>
    <w:rsid w:val="00687805"/>
    <w:rsid w:val="00687A03"/>
    <w:rsid w:val="00687C6F"/>
    <w:rsid w:val="00687D44"/>
    <w:rsid w:val="006901C9"/>
    <w:rsid w:val="00690431"/>
    <w:rsid w:val="00690705"/>
    <w:rsid w:val="00690765"/>
    <w:rsid w:val="0069090F"/>
    <w:rsid w:val="00690A94"/>
    <w:rsid w:val="00690AFD"/>
    <w:rsid w:val="006912D8"/>
    <w:rsid w:val="00691353"/>
    <w:rsid w:val="006914F0"/>
    <w:rsid w:val="00691748"/>
    <w:rsid w:val="00691809"/>
    <w:rsid w:val="006922C9"/>
    <w:rsid w:val="0069238D"/>
    <w:rsid w:val="006925E6"/>
    <w:rsid w:val="00692755"/>
    <w:rsid w:val="00692BAF"/>
    <w:rsid w:val="00692C1E"/>
    <w:rsid w:val="00692C49"/>
    <w:rsid w:val="00692EE4"/>
    <w:rsid w:val="006931E1"/>
    <w:rsid w:val="006934DE"/>
    <w:rsid w:val="0069355A"/>
    <w:rsid w:val="006937B8"/>
    <w:rsid w:val="006937DB"/>
    <w:rsid w:val="0069385D"/>
    <w:rsid w:val="00693FAC"/>
    <w:rsid w:val="006942C6"/>
    <w:rsid w:val="006943EA"/>
    <w:rsid w:val="0069452E"/>
    <w:rsid w:val="00694623"/>
    <w:rsid w:val="0069464F"/>
    <w:rsid w:val="00694805"/>
    <w:rsid w:val="00694903"/>
    <w:rsid w:val="00694916"/>
    <w:rsid w:val="00694BF6"/>
    <w:rsid w:val="00694E39"/>
    <w:rsid w:val="00695235"/>
    <w:rsid w:val="00695407"/>
    <w:rsid w:val="00695633"/>
    <w:rsid w:val="00695971"/>
    <w:rsid w:val="00695C18"/>
    <w:rsid w:val="00695F8B"/>
    <w:rsid w:val="00696029"/>
    <w:rsid w:val="006961FB"/>
    <w:rsid w:val="0069650C"/>
    <w:rsid w:val="006966E3"/>
    <w:rsid w:val="0069693B"/>
    <w:rsid w:val="00696990"/>
    <w:rsid w:val="00696F58"/>
    <w:rsid w:val="006970CF"/>
    <w:rsid w:val="00697147"/>
    <w:rsid w:val="0069718E"/>
    <w:rsid w:val="0069744A"/>
    <w:rsid w:val="006977A1"/>
    <w:rsid w:val="00697CD4"/>
    <w:rsid w:val="00697CEE"/>
    <w:rsid w:val="00697FF7"/>
    <w:rsid w:val="006A049B"/>
    <w:rsid w:val="006A0612"/>
    <w:rsid w:val="006A0618"/>
    <w:rsid w:val="006A0745"/>
    <w:rsid w:val="006A089B"/>
    <w:rsid w:val="006A0A4D"/>
    <w:rsid w:val="006A0BE9"/>
    <w:rsid w:val="006A0C89"/>
    <w:rsid w:val="006A0DE8"/>
    <w:rsid w:val="006A0F87"/>
    <w:rsid w:val="006A109F"/>
    <w:rsid w:val="006A1995"/>
    <w:rsid w:val="006A1F8A"/>
    <w:rsid w:val="006A1FC9"/>
    <w:rsid w:val="006A21C7"/>
    <w:rsid w:val="006A2213"/>
    <w:rsid w:val="006A22CD"/>
    <w:rsid w:val="006A2358"/>
    <w:rsid w:val="006A2542"/>
    <w:rsid w:val="006A26A5"/>
    <w:rsid w:val="006A26C7"/>
    <w:rsid w:val="006A2AF4"/>
    <w:rsid w:val="006A2CFD"/>
    <w:rsid w:val="006A2ECA"/>
    <w:rsid w:val="006A3083"/>
    <w:rsid w:val="006A374C"/>
    <w:rsid w:val="006A3A51"/>
    <w:rsid w:val="006A405E"/>
    <w:rsid w:val="006A428E"/>
    <w:rsid w:val="006A4718"/>
    <w:rsid w:val="006A4DED"/>
    <w:rsid w:val="006A4F03"/>
    <w:rsid w:val="006A4FCC"/>
    <w:rsid w:val="006A502E"/>
    <w:rsid w:val="006A5058"/>
    <w:rsid w:val="006A513A"/>
    <w:rsid w:val="006A524C"/>
    <w:rsid w:val="006A5491"/>
    <w:rsid w:val="006A575E"/>
    <w:rsid w:val="006A5779"/>
    <w:rsid w:val="006A588E"/>
    <w:rsid w:val="006A59A9"/>
    <w:rsid w:val="006A5D9B"/>
    <w:rsid w:val="006A5E7F"/>
    <w:rsid w:val="006A601E"/>
    <w:rsid w:val="006A662F"/>
    <w:rsid w:val="006A6DC7"/>
    <w:rsid w:val="006A7255"/>
    <w:rsid w:val="006A7379"/>
    <w:rsid w:val="006A74FF"/>
    <w:rsid w:val="006A75CD"/>
    <w:rsid w:val="006A7CF5"/>
    <w:rsid w:val="006A7EFD"/>
    <w:rsid w:val="006B004F"/>
    <w:rsid w:val="006B00FE"/>
    <w:rsid w:val="006B0724"/>
    <w:rsid w:val="006B09EB"/>
    <w:rsid w:val="006B0A68"/>
    <w:rsid w:val="006B0B4E"/>
    <w:rsid w:val="006B0CDB"/>
    <w:rsid w:val="006B127A"/>
    <w:rsid w:val="006B142B"/>
    <w:rsid w:val="006B166E"/>
    <w:rsid w:val="006B1B0B"/>
    <w:rsid w:val="006B1E2F"/>
    <w:rsid w:val="006B1EB7"/>
    <w:rsid w:val="006B229E"/>
    <w:rsid w:val="006B22B8"/>
    <w:rsid w:val="006B23F8"/>
    <w:rsid w:val="006B2626"/>
    <w:rsid w:val="006B26FF"/>
    <w:rsid w:val="006B281D"/>
    <w:rsid w:val="006B2AA2"/>
    <w:rsid w:val="006B2DF1"/>
    <w:rsid w:val="006B334F"/>
    <w:rsid w:val="006B33DA"/>
    <w:rsid w:val="006B3561"/>
    <w:rsid w:val="006B368B"/>
    <w:rsid w:val="006B3798"/>
    <w:rsid w:val="006B3893"/>
    <w:rsid w:val="006B38AC"/>
    <w:rsid w:val="006B3A65"/>
    <w:rsid w:val="006B4605"/>
    <w:rsid w:val="006B4658"/>
    <w:rsid w:val="006B4B53"/>
    <w:rsid w:val="006B4C28"/>
    <w:rsid w:val="006B4CC6"/>
    <w:rsid w:val="006B4D2C"/>
    <w:rsid w:val="006B5625"/>
    <w:rsid w:val="006B56D9"/>
    <w:rsid w:val="006B575A"/>
    <w:rsid w:val="006B5783"/>
    <w:rsid w:val="006B57F2"/>
    <w:rsid w:val="006B5925"/>
    <w:rsid w:val="006B5929"/>
    <w:rsid w:val="006B5981"/>
    <w:rsid w:val="006B5C0E"/>
    <w:rsid w:val="006B6160"/>
    <w:rsid w:val="006B624D"/>
    <w:rsid w:val="006B63D7"/>
    <w:rsid w:val="006B64D6"/>
    <w:rsid w:val="006B658A"/>
    <w:rsid w:val="006B68C5"/>
    <w:rsid w:val="006B695B"/>
    <w:rsid w:val="006B6A34"/>
    <w:rsid w:val="006B6B81"/>
    <w:rsid w:val="006B6C5E"/>
    <w:rsid w:val="006B704E"/>
    <w:rsid w:val="006B720D"/>
    <w:rsid w:val="006B7808"/>
    <w:rsid w:val="006B79A9"/>
    <w:rsid w:val="006B7AD8"/>
    <w:rsid w:val="006B7CE4"/>
    <w:rsid w:val="006B7D95"/>
    <w:rsid w:val="006B7F08"/>
    <w:rsid w:val="006B7F85"/>
    <w:rsid w:val="006C00AA"/>
    <w:rsid w:val="006C03F4"/>
    <w:rsid w:val="006C061A"/>
    <w:rsid w:val="006C068A"/>
    <w:rsid w:val="006C0C3C"/>
    <w:rsid w:val="006C117A"/>
    <w:rsid w:val="006C11EC"/>
    <w:rsid w:val="006C1328"/>
    <w:rsid w:val="006C13EB"/>
    <w:rsid w:val="006C151B"/>
    <w:rsid w:val="006C173B"/>
    <w:rsid w:val="006C1C70"/>
    <w:rsid w:val="006C1CC1"/>
    <w:rsid w:val="006C1F05"/>
    <w:rsid w:val="006C21DD"/>
    <w:rsid w:val="006C249D"/>
    <w:rsid w:val="006C2715"/>
    <w:rsid w:val="006C2828"/>
    <w:rsid w:val="006C2980"/>
    <w:rsid w:val="006C2E0E"/>
    <w:rsid w:val="006C319A"/>
    <w:rsid w:val="006C31E1"/>
    <w:rsid w:val="006C3201"/>
    <w:rsid w:val="006C32A3"/>
    <w:rsid w:val="006C3310"/>
    <w:rsid w:val="006C352B"/>
    <w:rsid w:val="006C35B8"/>
    <w:rsid w:val="006C3801"/>
    <w:rsid w:val="006C3A39"/>
    <w:rsid w:val="006C3AF5"/>
    <w:rsid w:val="006C3B22"/>
    <w:rsid w:val="006C3FAD"/>
    <w:rsid w:val="006C460C"/>
    <w:rsid w:val="006C4918"/>
    <w:rsid w:val="006C4970"/>
    <w:rsid w:val="006C4AF2"/>
    <w:rsid w:val="006C4B9F"/>
    <w:rsid w:val="006C4E05"/>
    <w:rsid w:val="006C4EDA"/>
    <w:rsid w:val="006C5374"/>
    <w:rsid w:val="006C5444"/>
    <w:rsid w:val="006C5645"/>
    <w:rsid w:val="006C57B0"/>
    <w:rsid w:val="006C58A6"/>
    <w:rsid w:val="006C6142"/>
    <w:rsid w:val="006C6221"/>
    <w:rsid w:val="006C64EB"/>
    <w:rsid w:val="006C690C"/>
    <w:rsid w:val="006C6B83"/>
    <w:rsid w:val="006C6E30"/>
    <w:rsid w:val="006C6EE0"/>
    <w:rsid w:val="006C71FD"/>
    <w:rsid w:val="006C74CC"/>
    <w:rsid w:val="006C74E6"/>
    <w:rsid w:val="006C7634"/>
    <w:rsid w:val="006C7776"/>
    <w:rsid w:val="006C7875"/>
    <w:rsid w:val="006C79B0"/>
    <w:rsid w:val="006C7CB7"/>
    <w:rsid w:val="006C7D66"/>
    <w:rsid w:val="006D0653"/>
    <w:rsid w:val="006D09C1"/>
    <w:rsid w:val="006D0B94"/>
    <w:rsid w:val="006D10D7"/>
    <w:rsid w:val="006D1841"/>
    <w:rsid w:val="006D1A51"/>
    <w:rsid w:val="006D1B35"/>
    <w:rsid w:val="006D1BA1"/>
    <w:rsid w:val="006D1C5A"/>
    <w:rsid w:val="006D1D30"/>
    <w:rsid w:val="006D1FD4"/>
    <w:rsid w:val="006D202A"/>
    <w:rsid w:val="006D2369"/>
    <w:rsid w:val="006D2393"/>
    <w:rsid w:val="006D24C8"/>
    <w:rsid w:val="006D2568"/>
    <w:rsid w:val="006D26F5"/>
    <w:rsid w:val="006D282D"/>
    <w:rsid w:val="006D29C5"/>
    <w:rsid w:val="006D2D43"/>
    <w:rsid w:val="006D2DC9"/>
    <w:rsid w:val="006D2E48"/>
    <w:rsid w:val="006D2F35"/>
    <w:rsid w:val="006D385D"/>
    <w:rsid w:val="006D3A77"/>
    <w:rsid w:val="006D3EA2"/>
    <w:rsid w:val="006D4087"/>
    <w:rsid w:val="006D421F"/>
    <w:rsid w:val="006D48E9"/>
    <w:rsid w:val="006D4D25"/>
    <w:rsid w:val="006D5013"/>
    <w:rsid w:val="006D569A"/>
    <w:rsid w:val="006D5BF1"/>
    <w:rsid w:val="006D5E47"/>
    <w:rsid w:val="006D5F83"/>
    <w:rsid w:val="006D6019"/>
    <w:rsid w:val="006D610E"/>
    <w:rsid w:val="006D61CD"/>
    <w:rsid w:val="006D62E2"/>
    <w:rsid w:val="006D6773"/>
    <w:rsid w:val="006D6817"/>
    <w:rsid w:val="006D6A9D"/>
    <w:rsid w:val="006D6DF5"/>
    <w:rsid w:val="006D72B9"/>
    <w:rsid w:val="006D7813"/>
    <w:rsid w:val="006D7938"/>
    <w:rsid w:val="006D7B7C"/>
    <w:rsid w:val="006D7C15"/>
    <w:rsid w:val="006E0556"/>
    <w:rsid w:val="006E0FBD"/>
    <w:rsid w:val="006E0FC6"/>
    <w:rsid w:val="006E1092"/>
    <w:rsid w:val="006E1215"/>
    <w:rsid w:val="006E1312"/>
    <w:rsid w:val="006E1494"/>
    <w:rsid w:val="006E149F"/>
    <w:rsid w:val="006E15D1"/>
    <w:rsid w:val="006E1619"/>
    <w:rsid w:val="006E1920"/>
    <w:rsid w:val="006E1AAA"/>
    <w:rsid w:val="006E1B5B"/>
    <w:rsid w:val="006E1D72"/>
    <w:rsid w:val="006E1FB9"/>
    <w:rsid w:val="006E20BC"/>
    <w:rsid w:val="006E2260"/>
    <w:rsid w:val="006E22F7"/>
    <w:rsid w:val="006E25A0"/>
    <w:rsid w:val="006E284F"/>
    <w:rsid w:val="006E29D5"/>
    <w:rsid w:val="006E2AE9"/>
    <w:rsid w:val="006E2B7F"/>
    <w:rsid w:val="006E2C6B"/>
    <w:rsid w:val="006E2DC8"/>
    <w:rsid w:val="006E2F82"/>
    <w:rsid w:val="006E30CA"/>
    <w:rsid w:val="006E3134"/>
    <w:rsid w:val="006E328F"/>
    <w:rsid w:val="006E357B"/>
    <w:rsid w:val="006E36A8"/>
    <w:rsid w:val="006E36F1"/>
    <w:rsid w:val="006E391B"/>
    <w:rsid w:val="006E3A27"/>
    <w:rsid w:val="006E4288"/>
    <w:rsid w:val="006E4338"/>
    <w:rsid w:val="006E4465"/>
    <w:rsid w:val="006E44CD"/>
    <w:rsid w:val="006E479E"/>
    <w:rsid w:val="006E4927"/>
    <w:rsid w:val="006E495A"/>
    <w:rsid w:val="006E4AE4"/>
    <w:rsid w:val="006E4AF7"/>
    <w:rsid w:val="006E4D71"/>
    <w:rsid w:val="006E4DB6"/>
    <w:rsid w:val="006E4F71"/>
    <w:rsid w:val="006E5049"/>
    <w:rsid w:val="006E52D8"/>
    <w:rsid w:val="006E576A"/>
    <w:rsid w:val="006E5A7F"/>
    <w:rsid w:val="006E5B27"/>
    <w:rsid w:val="006E5CA1"/>
    <w:rsid w:val="006E600A"/>
    <w:rsid w:val="006E64AF"/>
    <w:rsid w:val="006E6712"/>
    <w:rsid w:val="006E68C0"/>
    <w:rsid w:val="006E69D1"/>
    <w:rsid w:val="006E6B4C"/>
    <w:rsid w:val="006E728C"/>
    <w:rsid w:val="006E74AD"/>
    <w:rsid w:val="006E7611"/>
    <w:rsid w:val="006E7889"/>
    <w:rsid w:val="006E7BB7"/>
    <w:rsid w:val="006E7BF3"/>
    <w:rsid w:val="006E7C5A"/>
    <w:rsid w:val="006E7E92"/>
    <w:rsid w:val="006F03C0"/>
    <w:rsid w:val="006F05BA"/>
    <w:rsid w:val="006F08BE"/>
    <w:rsid w:val="006F09F1"/>
    <w:rsid w:val="006F0A72"/>
    <w:rsid w:val="006F0AB7"/>
    <w:rsid w:val="006F0FF8"/>
    <w:rsid w:val="006F1039"/>
    <w:rsid w:val="006F13D0"/>
    <w:rsid w:val="006F13E2"/>
    <w:rsid w:val="006F178B"/>
    <w:rsid w:val="006F1AB8"/>
    <w:rsid w:val="006F1AEB"/>
    <w:rsid w:val="006F1EFE"/>
    <w:rsid w:val="006F214A"/>
    <w:rsid w:val="006F2336"/>
    <w:rsid w:val="006F25AC"/>
    <w:rsid w:val="006F25F4"/>
    <w:rsid w:val="006F2697"/>
    <w:rsid w:val="006F26B3"/>
    <w:rsid w:val="006F2893"/>
    <w:rsid w:val="006F2A9C"/>
    <w:rsid w:val="006F3056"/>
    <w:rsid w:val="006F3166"/>
    <w:rsid w:val="006F33D4"/>
    <w:rsid w:val="006F3D41"/>
    <w:rsid w:val="006F4058"/>
    <w:rsid w:val="006F432C"/>
    <w:rsid w:val="006F48B1"/>
    <w:rsid w:val="006F4941"/>
    <w:rsid w:val="006F4AC2"/>
    <w:rsid w:val="006F4B18"/>
    <w:rsid w:val="006F4C63"/>
    <w:rsid w:val="006F4C75"/>
    <w:rsid w:val="006F4CC8"/>
    <w:rsid w:val="006F4FEA"/>
    <w:rsid w:val="006F50FE"/>
    <w:rsid w:val="006F57F8"/>
    <w:rsid w:val="006F5D32"/>
    <w:rsid w:val="006F5FDD"/>
    <w:rsid w:val="006F65F2"/>
    <w:rsid w:val="006F6871"/>
    <w:rsid w:val="006F69A1"/>
    <w:rsid w:val="006F6C49"/>
    <w:rsid w:val="006F7210"/>
    <w:rsid w:val="006F7791"/>
    <w:rsid w:val="006F7991"/>
    <w:rsid w:val="006F7A52"/>
    <w:rsid w:val="006F7A71"/>
    <w:rsid w:val="006F7A7C"/>
    <w:rsid w:val="006F7DE1"/>
    <w:rsid w:val="006F7E44"/>
    <w:rsid w:val="006F7EF0"/>
    <w:rsid w:val="0070039B"/>
    <w:rsid w:val="007004ED"/>
    <w:rsid w:val="0070068E"/>
    <w:rsid w:val="00700826"/>
    <w:rsid w:val="00700899"/>
    <w:rsid w:val="00700AB8"/>
    <w:rsid w:val="00700B05"/>
    <w:rsid w:val="00700C2F"/>
    <w:rsid w:val="00700E21"/>
    <w:rsid w:val="007014E7"/>
    <w:rsid w:val="007015C9"/>
    <w:rsid w:val="007017E1"/>
    <w:rsid w:val="007022EE"/>
    <w:rsid w:val="007024B4"/>
    <w:rsid w:val="00702737"/>
    <w:rsid w:val="00702872"/>
    <w:rsid w:val="00702925"/>
    <w:rsid w:val="00702AEE"/>
    <w:rsid w:val="00702BCD"/>
    <w:rsid w:val="007031C8"/>
    <w:rsid w:val="007032CA"/>
    <w:rsid w:val="007032D8"/>
    <w:rsid w:val="007034FB"/>
    <w:rsid w:val="007037CC"/>
    <w:rsid w:val="00703907"/>
    <w:rsid w:val="00703A28"/>
    <w:rsid w:val="00703A6C"/>
    <w:rsid w:val="00703DAF"/>
    <w:rsid w:val="00703DB4"/>
    <w:rsid w:val="00703E13"/>
    <w:rsid w:val="00703F07"/>
    <w:rsid w:val="00703F85"/>
    <w:rsid w:val="00703FA5"/>
    <w:rsid w:val="00704037"/>
    <w:rsid w:val="0070480C"/>
    <w:rsid w:val="00704824"/>
    <w:rsid w:val="007049FA"/>
    <w:rsid w:val="00704B3E"/>
    <w:rsid w:val="00704CB3"/>
    <w:rsid w:val="00704CD7"/>
    <w:rsid w:val="00705299"/>
    <w:rsid w:val="0070538B"/>
    <w:rsid w:val="00705797"/>
    <w:rsid w:val="00705836"/>
    <w:rsid w:val="007058FA"/>
    <w:rsid w:val="00705A25"/>
    <w:rsid w:val="00705CCE"/>
    <w:rsid w:val="00705DF6"/>
    <w:rsid w:val="00706102"/>
    <w:rsid w:val="00706106"/>
    <w:rsid w:val="00706483"/>
    <w:rsid w:val="0070678C"/>
    <w:rsid w:val="00706921"/>
    <w:rsid w:val="00706A28"/>
    <w:rsid w:val="00706F89"/>
    <w:rsid w:val="00706FF1"/>
    <w:rsid w:val="00707113"/>
    <w:rsid w:val="00707606"/>
    <w:rsid w:val="0070786C"/>
    <w:rsid w:val="007079FB"/>
    <w:rsid w:val="00707C68"/>
    <w:rsid w:val="00707C77"/>
    <w:rsid w:val="00707D1D"/>
    <w:rsid w:val="00707E46"/>
    <w:rsid w:val="00707F16"/>
    <w:rsid w:val="00707F67"/>
    <w:rsid w:val="0071017B"/>
    <w:rsid w:val="00710545"/>
    <w:rsid w:val="00710817"/>
    <w:rsid w:val="00710A04"/>
    <w:rsid w:val="00710A40"/>
    <w:rsid w:val="00710E0E"/>
    <w:rsid w:val="00710E5D"/>
    <w:rsid w:val="00710EBC"/>
    <w:rsid w:val="00710FBF"/>
    <w:rsid w:val="0071160C"/>
    <w:rsid w:val="00711B70"/>
    <w:rsid w:val="00711C38"/>
    <w:rsid w:val="007121E8"/>
    <w:rsid w:val="0071220F"/>
    <w:rsid w:val="007122CA"/>
    <w:rsid w:val="0071283D"/>
    <w:rsid w:val="00712C6E"/>
    <w:rsid w:val="00712D34"/>
    <w:rsid w:val="00712E1D"/>
    <w:rsid w:val="00712EAF"/>
    <w:rsid w:val="00713059"/>
    <w:rsid w:val="0071310D"/>
    <w:rsid w:val="00713353"/>
    <w:rsid w:val="007133F0"/>
    <w:rsid w:val="0071352F"/>
    <w:rsid w:val="00713B28"/>
    <w:rsid w:val="00713D7C"/>
    <w:rsid w:val="00713DA0"/>
    <w:rsid w:val="00714088"/>
    <w:rsid w:val="007141CD"/>
    <w:rsid w:val="007142E5"/>
    <w:rsid w:val="00714381"/>
    <w:rsid w:val="0071451A"/>
    <w:rsid w:val="00714540"/>
    <w:rsid w:val="0071455E"/>
    <w:rsid w:val="007146BC"/>
    <w:rsid w:val="00714806"/>
    <w:rsid w:val="00714A02"/>
    <w:rsid w:val="007151D9"/>
    <w:rsid w:val="007152D3"/>
    <w:rsid w:val="007153EC"/>
    <w:rsid w:val="007154F8"/>
    <w:rsid w:val="0071592D"/>
    <w:rsid w:val="00715B77"/>
    <w:rsid w:val="00715BDD"/>
    <w:rsid w:val="007161F7"/>
    <w:rsid w:val="00716458"/>
    <w:rsid w:val="00716467"/>
    <w:rsid w:val="00716475"/>
    <w:rsid w:val="00716542"/>
    <w:rsid w:val="007165DA"/>
    <w:rsid w:val="00716893"/>
    <w:rsid w:val="00716C89"/>
    <w:rsid w:val="00716F7F"/>
    <w:rsid w:val="00716F9D"/>
    <w:rsid w:val="00717049"/>
    <w:rsid w:val="007170B5"/>
    <w:rsid w:val="00717569"/>
    <w:rsid w:val="00717845"/>
    <w:rsid w:val="00717B83"/>
    <w:rsid w:val="00717B84"/>
    <w:rsid w:val="00717D3D"/>
    <w:rsid w:val="007204C0"/>
    <w:rsid w:val="00720ACC"/>
    <w:rsid w:val="00720BCD"/>
    <w:rsid w:val="007213D6"/>
    <w:rsid w:val="00721878"/>
    <w:rsid w:val="007218CA"/>
    <w:rsid w:val="00721A72"/>
    <w:rsid w:val="00721C8A"/>
    <w:rsid w:val="00721E40"/>
    <w:rsid w:val="007221C6"/>
    <w:rsid w:val="0072229F"/>
    <w:rsid w:val="007224A4"/>
    <w:rsid w:val="00722552"/>
    <w:rsid w:val="007225B3"/>
    <w:rsid w:val="007225CF"/>
    <w:rsid w:val="007226E6"/>
    <w:rsid w:val="00723021"/>
    <w:rsid w:val="007230D1"/>
    <w:rsid w:val="00723533"/>
    <w:rsid w:val="007237B2"/>
    <w:rsid w:val="00723AE0"/>
    <w:rsid w:val="00723BD8"/>
    <w:rsid w:val="00724072"/>
    <w:rsid w:val="007242EE"/>
    <w:rsid w:val="007243FA"/>
    <w:rsid w:val="0072448E"/>
    <w:rsid w:val="007247D1"/>
    <w:rsid w:val="007248E6"/>
    <w:rsid w:val="0072496D"/>
    <w:rsid w:val="007256AE"/>
    <w:rsid w:val="0072575E"/>
    <w:rsid w:val="007257D5"/>
    <w:rsid w:val="00725CB3"/>
    <w:rsid w:val="00725CFC"/>
    <w:rsid w:val="0072630E"/>
    <w:rsid w:val="007263BC"/>
    <w:rsid w:val="00726604"/>
    <w:rsid w:val="007267E0"/>
    <w:rsid w:val="00726916"/>
    <w:rsid w:val="00726AA7"/>
    <w:rsid w:val="00726E50"/>
    <w:rsid w:val="007272C3"/>
    <w:rsid w:val="007276AA"/>
    <w:rsid w:val="007276F9"/>
    <w:rsid w:val="00727704"/>
    <w:rsid w:val="00727892"/>
    <w:rsid w:val="00727965"/>
    <w:rsid w:val="00727A32"/>
    <w:rsid w:val="00727C0B"/>
    <w:rsid w:val="00727E32"/>
    <w:rsid w:val="00727EB4"/>
    <w:rsid w:val="00730624"/>
    <w:rsid w:val="00730BA6"/>
    <w:rsid w:val="007317FF"/>
    <w:rsid w:val="007318C2"/>
    <w:rsid w:val="007319DA"/>
    <w:rsid w:val="00731A53"/>
    <w:rsid w:val="00731B4D"/>
    <w:rsid w:val="00731B5D"/>
    <w:rsid w:val="00731B99"/>
    <w:rsid w:val="00731DCF"/>
    <w:rsid w:val="0073212E"/>
    <w:rsid w:val="007323A5"/>
    <w:rsid w:val="0073247D"/>
    <w:rsid w:val="007327DB"/>
    <w:rsid w:val="00732838"/>
    <w:rsid w:val="00732855"/>
    <w:rsid w:val="0073327A"/>
    <w:rsid w:val="00733624"/>
    <w:rsid w:val="00733713"/>
    <w:rsid w:val="00733DD2"/>
    <w:rsid w:val="00733E3B"/>
    <w:rsid w:val="00733F0A"/>
    <w:rsid w:val="00734223"/>
    <w:rsid w:val="00734426"/>
    <w:rsid w:val="00734499"/>
    <w:rsid w:val="0073463D"/>
    <w:rsid w:val="0073467A"/>
    <w:rsid w:val="007346EF"/>
    <w:rsid w:val="00734BD1"/>
    <w:rsid w:val="00734CB2"/>
    <w:rsid w:val="00734FEE"/>
    <w:rsid w:val="0073581C"/>
    <w:rsid w:val="00735AE6"/>
    <w:rsid w:val="00735D0F"/>
    <w:rsid w:val="00735FE8"/>
    <w:rsid w:val="00736463"/>
    <w:rsid w:val="007364A1"/>
    <w:rsid w:val="00736600"/>
    <w:rsid w:val="007367E7"/>
    <w:rsid w:val="00736A09"/>
    <w:rsid w:val="00736BAE"/>
    <w:rsid w:val="00736D73"/>
    <w:rsid w:val="00736DE0"/>
    <w:rsid w:val="00736EF4"/>
    <w:rsid w:val="00737154"/>
    <w:rsid w:val="0073717B"/>
    <w:rsid w:val="00737579"/>
    <w:rsid w:val="0073757F"/>
    <w:rsid w:val="00737858"/>
    <w:rsid w:val="00737CAF"/>
    <w:rsid w:val="00737DB8"/>
    <w:rsid w:val="007404E4"/>
    <w:rsid w:val="00740528"/>
    <w:rsid w:val="00740CB0"/>
    <w:rsid w:val="00740F02"/>
    <w:rsid w:val="00741097"/>
    <w:rsid w:val="0074134E"/>
    <w:rsid w:val="00741408"/>
    <w:rsid w:val="00741585"/>
    <w:rsid w:val="00741645"/>
    <w:rsid w:val="00741904"/>
    <w:rsid w:val="00741D90"/>
    <w:rsid w:val="0074229B"/>
    <w:rsid w:val="00742462"/>
    <w:rsid w:val="007424D6"/>
    <w:rsid w:val="007428FE"/>
    <w:rsid w:val="007429FC"/>
    <w:rsid w:val="00742DC1"/>
    <w:rsid w:val="00742FBB"/>
    <w:rsid w:val="00743077"/>
    <w:rsid w:val="007430C4"/>
    <w:rsid w:val="007430CC"/>
    <w:rsid w:val="0074318C"/>
    <w:rsid w:val="007435F2"/>
    <w:rsid w:val="00743783"/>
    <w:rsid w:val="007437E7"/>
    <w:rsid w:val="00743874"/>
    <w:rsid w:val="007440CE"/>
    <w:rsid w:val="00744476"/>
    <w:rsid w:val="00744638"/>
    <w:rsid w:val="0074463A"/>
    <w:rsid w:val="007447EB"/>
    <w:rsid w:val="007449BE"/>
    <w:rsid w:val="00744ACA"/>
    <w:rsid w:val="00744C6E"/>
    <w:rsid w:val="00744C7D"/>
    <w:rsid w:val="00744F1B"/>
    <w:rsid w:val="00744FDF"/>
    <w:rsid w:val="007450CC"/>
    <w:rsid w:val="007451FE"/>
    <w:rsid w:val="00745643"/>
    <w:rsid w:val="007456E9"/>
    <w:rsid w:val="00745D5C"/>
    <w:rsid w:val="00745DF6"/>
    <w:rsid w:val="00745E46"/>
    <w:rsid w:val="00745EF2"/>
    <w:rsid w:val="00745F6C"/>
    <w:rsid w:val="00746010"/>
    <w:rsid w:val="0074603D"/>
    <w:rsid w:val="007461B7"/>
    <w:rsid w:val="0074632E"/>
    <w:rsid w:val="007464D1"/>
    <w:rsid w:val="007465E1"/>
    <w:rsid w:val="007468DC"/>
    <w:rsid w:val="007468E1"/>
    <w:rsid w:val="00746A02"/>
    <w:rsid w:val="00746AB1"/>
    <w:rsid w:val="00746AC7"/>
    <w:rsid w:val="00746C48"/>
    <w:rsid w:val="00746C9F"/>
    <w:rsid w:val="007471DB"/>
    <w:rsid w:val="00747303"/>
    <w:rsid w:val="007474FF"/>
    <w:rsid w:val="007479D3"/>
    <w:rsid w:val="00747A5B"/>
    <w:rsid w:val="00747A7D"/>
    <w:rsid w:val="00747D2D"/>
    <w:rsid w:val="00750408"/>
    <w:rsid w:val="00750483"/>
    <w:rsid w:val="0075066D"/>
    <w:rsid w:val="00750CB6"/>
    <w:rsid w:val="00750D1A"/>
    <w:rsid w:val="00750F72"/>
    <w:rsid w:val="0075121A"/>
    <w:rsid w:val="007515AF"/>
    <w:rsid w:val="007517B0"/>
    <w:rsid w:val="00751D3B"/>
    <w:rsid w:val="00751EAC"/>
    <w:rsid w:val="0075237B"/>
    <w:rsid w:val="007523EB"/>
    <w:rsid w:val="007524A3"/>
    <w:rsid w:val="007527E6"/>
    <w:rsid w:val="007529BC"/>
    <w:rsid w:val="00752D0E"/>
    <w:rsid w:val="00752E8C"/>
    <w:rsid w:val="00752EC4"/>
    <w:rsid w:val="007535EE"/>
    <w:rsid w:val="00753D36"/>
    <w:rsid w:val="00753D90"/>
    <w:rsid w:val="00753E06"/>
    <w:rsid w:val="0075408F"/>
    <w:rsid w:val="0075429D"/>
    <w:rsid w:val="0075449F"/>
    <w:rsid w:val="00754711"/>
    <w:rsid w:val="007547FA"/>
    <w:rsid w:val="00754885"/>
    <w:rsid w:val="007548C4"/>
    <w:rsid w:val="00754CE7"/>
    <w:rsid w:val="00754F45"/>
    <w:rsid w:val="00755013"/>
    <w:rsid w:val="007551A1"/>
    <w:rsid w:val="007551B7"/>
    <w:rsid w:val="00755609"/>
    <w:rsid w:val="00755910"/>
    <w:rsid w:val="00755963"/>
    <w:rsid w:val="00755DED"/>
    <w:rsid w:val="00755F10"/>
    <w:rsid w:val="00755FAB"/>
    <w:rsid w:val="00756004"/>
    <w:rsid w:val="007562D1"/>
    <w:rsid w:val="00756538"/>
    <w:rsid w:val="0075656E"/>
    <w:rsid w:val="0075664E"/>
    <w:rsid w:val="007566EE"/>
    <w:rsid w:val="00756AF5"/>
    <w:rsid w:val="00756BCC"/>
    <w:rsid w:val="00756BF9"/>
    <w:rsid w:val="0075749C"/>
    <w:rsid w:val="00757634"/>
    <w:rsid w:val="007576A6"/>
    <w:rsid w:val="00757A76"/>
    <w:rsid w:val="00757BC8"/>
    <w:rsid w:val="00757C00"/>
    <w:rsid w:val="00757E39"/>
    <w:rsid w:val="00757EBA"/>
    <w:rsid w:val="00757F44"/>
    <w:rsid w:val="00757F77"/>
    <w:rsid w:val="00757F84"/>
    <w:rsid w:val="00760230"/>
    <w:rsid w:val="0076029F"/>
    <w:rsid w:val="00760387"/>
    <w:rsid w:val="00760D49"/>
    <w:rsid w:val="00760DCB"/>
    <w:rsid w:val="00761A88"/>
    <w:rsid w:val="00761B78"/>
    <w:rsid w:val="00761C16"/>
    <w:rsid w:val="00761C56"/>
    <w:rsid w:val="007620FF"/>
    <w:rsid w:val="0076238D"/>
    <w:rsid w:val="007625A9"/>
    <w:rsid w:val="00762AFC"/>
    <w:rsid w:val="00762F3A"/>
    <w:rsid w:val="00763301"/>
    <w:rsid w:val="007633BE"/>
    <w:rsid w:val="007634DF"/>
    <w:rsid w:val="0076363B"/>
    <w:rsid w:val="00763A42"/>
    <w:rsid w:val="00763B90"/>
    <w:rsid w:val="007640D9"/>
    <w:rsid w:val="0076427C"/>
    <w:rsid w:val="007642A3"/>
    <w:rsid w:val="007642A9"/>
    <w:rsid w:val="00764700"/>
    <w:rsid w:val="00764856"/>
    <w:rsid w:val="00764B0A"/>
    <w:rsid w:val="00764C5F"/>
    <w:rsid w:val="00764D3A"/>
    <w:rsid w:val="007650CA"/>
    <w:rsid w:val="0076511E"/>
    <w:rsid w:val="0076516B"/>
    <w:rsid w:val="00765810"/>
    <w:rsid w:val="0076582B"/>
    <w:rsid w:val="00765C95"/>
    <w:rsid w:val="00765CBB"/>
    <w:rsid w:val="00765E6D"/>
    <w:rsid w:val="00765EA2"/>
    <w:rsid w:val="00766115"/>
    <w:rsid w:val="00766150"/>
    <w:rsid w:val="007663A4"/>
    <w:rsid w:val="007663CD"/>
    <w:rsid w:val="007664B1"/>
    <w:rsid w:val="00766620"/>
    <w:rsid w:val="007666FE"/>
    <w:rsid w:val="007667F9"/>
    <w:rsid w:val="0076695B"/>
    <w:rsid w:val="00766A9A"/>
    <w:rsid w:val="00766A9E"/>
    <w:rsid w:val="00766B33"/>
    <w:rsid w:val="00766E07"/>
    <w:rsid w:val="00766F63"/>
    <w:rsid w:val="00767758"/>
    <w:rsid w:val="00767B89"/>
    <w:rsid w:val="00767F68"/>
    <w:rsid w:val="00767FFE"/>
    <w:rsid w:val="007705D5"/>
    <w:rsid w:val="00770908"/>
    <w:rsid w:val="0077099F"/>
    <w:rsid w:val="00770F56"/>
    <w:rsid w:val="0077116A"/>
    <w:rsid w:val="007711AB"/>
    <w:rsid w:val="007715B8"/>
    <w:rsid w:val="00771657"/>
    <w:rsid w:val="0077176D"/>
    <w:rsid w:val="007717B5"/>
    <w:rsid w:val="00771811"/>
    <w:rsid w:val="00771F32"/>
    <w:rsid w:val="0077210F"/>
    <w:rsid w:val="007723BF"/>
    <w:rsid w:val="007723F7"/>
    <w:rsid w:val="0077246D"/>
    <w:rsid w:val="007726A7"/>
    <w:rsid w:val="0077273D"/>
    <w:rsid w:val="007727C5"/>
    <w:rsid w:val="00772A78"/>
    <w:rsid w:val="0077301B"/>
    <w:rsid w:val="007734D4"/>
    <w:rsid w:val="00773D30"/>
    <w:rsid w:val="00773D3A"/>
    <w:rsid w:val="00773DE0"/>
    <w:rsid w:val="007743A5"/>
    <w:rsid w:val="0077485C"/>
    <w:rsid w:val="00774962"/>
    <w:rsid w:val="00774A9E"/>
    <w:rsid w:val="00774E45"/>
    <w:rsid w:val="00774EE9"/>
    <w:rsid w:val="00774F51"/>
    <w:rsid w:val="00774FB6"/>
    <w:rsid w:val="00774FFF"/>
    <w:rsid w:val="0077510C"/>
    <w:rsid w:val="007752BF"/>
    <w:rsid w:val="00775317"/>
    <w:rsid w:val="00775431"/>
    <w:rsid w:val="00775623"/>
    <w:rsid w:val="00775AFB"/>
    <w:rsid w:val="00775D3C"/>
    <w:rsid w:val="00775F9C"/>
    <w:rsid w:val="007762F0"/>
    <w:rsid w:val="0077689F"/>
    <w:rsid w:val="0077693A"/>
    <w:rsid w:val="0077694F"/>
    <w:rsid w:val="007769AE"/>
    <w:rsid w:val="00776A60"/>
    <w:rsid w:val="00776AF2"/>
    <w:rsid w:val="00776E58"/>
    <w:rsid w:val="00776EF6"/>
    <w:rsid w:val="0077778D"/>
    <w:rsid w:val="007778CA"/>
    <w:rsid w:val="00777B1C"/>
    <w:rsid w:val="00777F1D"/>
    <w:rsid w:val="00780594"/>
    <w:rsid w:val="00780780"/>
    <w:rsid w:val="007807F2"/>
    <w:rsid w:val="0078107B"/>
    <w:rsid w:val="00781174"/>
    <w:rsid w:val="00781523"/>
    <w:rsid w:val="0078152C"/>
    <w:rsid w:val="007815F2"/>
    <w:rsid w:val="00781D14"/>
    <w:rsid w:val="00781DB6"/>
    <w:rsid w:val="00781DFE"/>
    <w:rsid w:val="0078213B"/>
    <w:rsid w:val="0078224C"/>
    <w:rsid w:val="007822AE"/>
    <w:rsid w:val="0078249D"/>
    <w:rsid w:val="0078255F"/>
    <w:rsid w:val="007827F8"/>
    <w:rsid w:val="00782A5E"/>
    <w:rsid w:val="00782F18"/>
    <w:rsid w:val="00782FDE"/>
    <w:rsid w:val="0078386A"/>
    <w:rsid w:val="00783A27"/>
    <w:rsid w:val="00783A84"/>
    <w:rsid w:val="00783B05"/>
    <w:rsid w:val="00783B6D"/>
    <w:rsid w:val="00783E88"/>
    <w:rsid w:val="00784018"/>
    <w:rsid w:val="0078435F"/>
    <w:rsid w:val="007843CA"/>
    <w:rsid w:val="00784400"/>
    <w:rsid w:val="00784417"/>
    <w:rsid w:val="0078444D"/>
    <w:rsid w:val="00784562"/>
    <w:rsid w:val="0078469C"/>
    <w:rsid w:val="007846CC"/>
    <w:rsid w:val="00784B0D"/>
    <w:rsid w:val="00784D01"/>
    <w:rsid w:val="00784D90"/>
    <w:rsid w:val="00784DA3"/>
    <w:rsid w:val="00784F64"/>
    <w:rsid w:val="00785091"/>
    <w:rsid w:val="007859DF"/>
    <w:rsid w:val="00785BB0"/>
    <w:rsid w:val="00785BD2"/>
    <w:rsid w:val="00785E42"/>
    <w:rsid w:val="00785F2C"/>
    <w:rsid w:val="007864AC"/>
    <w:rsid w:val="007865BF"/>
    <w:rsid w:val="00786770"/>
    <w:rsid w:val="00786939"/>
    <w:rsid w:val="00786A4C"/>
    <w:rsid w:val="00786D3A"/>
    <w:rsid w:val="00786E65"/>
    <w:rsid w:val="00786F2E"/>
    <w:rsid w:val="00787024"/>
    <w:rsid w:val="00787A9A"/>
    <w:rsid w:val="00787C44"/>
    <w:rsid w:val="00787C7A"/>
    <w:rsid w:val="00787CD6"/>
    <w:rsid w:val="00787D8A"/>
    <w:rsid w:val="00787DF5"/>
    <w:rsid w:val="00787FD5"/>
    <w:rsid w:val="007904A0"/>
    <w:rsid w:val="007905E1"/>
    <w:rsid w:val="007906C5"/>
    <w:rsid w:val="00790827"/>
    <w:rsid w:val="00790A5C"/>
    <w:rsid w:val="00790BFF"/>
    <w:rsid w:val="00790DA7"/>
    <w:rsid w:val="00790FB9"/>
    <w:rsid w:val="00791100"/>
    <w:rsid w:val="00791261"/>
    <w:rsid w:val="00791CA8"/>
    <w:rsid w:val="00791DF1"/>
    <w:rsid w:val="0079206C"/>
    <w:rsid w:val="0079223F"/>
    <w:rsid w:val="007923BE"/>
    <w:rsid w:val="007924DE"/>
    <w:rsid w:val="0079268D"/>
    <w:rsid w:val="007926E1"/>
    <w:rsid w:val="007927D0"/>
    <w:rsid w:val="00792F2E"/>
    <w:rsid w:val="0079303D"/>
    <w:rsid w:val="00793153"/>
    <w:rsid w:val="00793225"/>
    <w:rsid w:val="0079324B"/>
    <w:rsid w:val="007932BE"/>
    <w:rsid w:val="0079332F"/>
    <w:rsid w:val="00793804"/>
    <w:rsid w:val="00793C72"/>
    <w:rsid w:val="00793C80"/>
    <w:rsid w:val="00793E50"/>
    <w:rsid w:val="00793F1E"/>
    <w:rsid w:val="0079491E"/>
    <w:rsid w:val="00794FB3"/>
    <w:rsid w:val="0079507B"/>
    <w:rsid w:val="007950D3"/>
    <w:rsid w:val="007951AA"/>
    <w:rsid w:val="007952ED"/>
    <w:rsid w:val="0079531C"/>
    <w:rsid w:val="00795422"/>
    <w:rsid w:val="007954EE"/>
    <w:rsid w:val="00795842"/>
    <w:rsid w:val="007958C3"/>
    <w:rsid w:val="00795D49"/>
    <w:rsid w:val="0079607B"/>
    <w:rsid w:val="00796132"/>
    <w:rsid w:val="007965EE"/>
    <w:rsid w:val="0079674D"/>
    <w:rsid w:val="0079686E"/>
    <w:rsid w:val="007968BB"/>
    <w:rsid w:val="0079697E"/>
    <w:rsid w:val="00796BC3"/>
    <w:rsid w:val="0079707A"/>
    <w:rsid w:val="0079725D"/>
    <w:rsid w:val="007976FE"/>
    <w:rsid w:val="00797CC1"/>
    <w:rsid w:val="00797E4A"/>
    <w:rsid w:val="00797EBE"/>
    <w:rsid w:val="00797EF2"/>
    <w:rsid w:val="00797F62"/>
    <w:rsid w:val="00797F8B"/>
    <w:rsid w:val="007A01B8"/>
    <w:rsid w:val="007A04F2"/>
    <w:rsid w:val="007A056B"/>
    <w:rsid w:val="007A06F0"/>
    <w:rsid w:val="007A08FF"/>
    <w:rsid w:val="007A0ABE"/>
    <w:rsid w:val="007A0E35"/>
    <w:rsid w:val="007A10B2"/>
    <w:rsid w:val="007A1680"/>
    <w:rsid w:val="007A16EB"/>
    <w:rsid w:val="007A1845"/>
    <w:rsid w:val="007A1DA2"/>
    <w:rsid w:val="007A1E8E"/>
    <w:rsid w:val="007A22EA"/>
    <w:rsid w:val="007A2EF3"/>
    <w:rsid w:val="007A32D6"/>
    <w:rsid w:val="007A32E6"/>
    <w:rsid w:val="007A3722"/>
    <w:rsid w:val="007A3802"/>
    <w:rsid w:val="007A3965"/>
    <w:rsid w:val="007A3BDD"/>
    <w:rsid w:val="007A44AB"/>
    <w:rsid w:val="007A45D0"/>
    <w:rsid w:val="007A475B"/>
    <w:rsid w:val="007A47AF"/>
    <w:rsid w:val="007A4C74"/>
    <w:rsid w:val="007A4D5C"/>
    <w:rsid w:val="007A4DDE"/>
    <w:rsid w:val="007A5129"/>
    <w:rsid w:val="007A53FB"/>
    <w:rsid w:val="007A562A"/>
    <w:rsid w:val="007A5A5E"/>
    <w:rsid w:val="007A5BE8"/>
    <w:rsid w:val="007A6092"/>
    <w:rsid w:val="007A6180"/>
    <w:rsid w:val="007A641D"/>
    <w:rsid w:val="007A6458"/>
    <w:rsid w:val="007A6725"/>
    <w:rsid w:val="007A6CA0"/>
    <w:rsid w:val="007A6E4B"/>
    <w:rsid w:val="007A6EE3"/>
    <w:rsid w:val="007A6EFA"/>
    <w:rsid w:val="007A72F6"/>
    <w:rsid w:val="007A7326"/>
    <w:rsid w:val="007A75EF"/>
    <w:rsid w:val="007A75F7"/>
    <w:rsid w:val="007A78EA"/>
    <w:rsid w:val="007A7CD4"/>
    <w:rsid w:val="007A7D5E"/>
    <w:rsid w:val="007A7F50"/>
    <w:rsid w:val="007B006C"/>
    <w:rsid w:val="007B0083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3F6"/>
    <w:rsid w:val="007B2459"/>
    <w:rsid w:val="007B2482"/>
    <w:rsid w:val="007B2EC8"/>
    <w:rsid w:val="007B32EC"/>
    <w:rsid w:val="007B33B9"/>
    <w:rsid w:val="007B3AC6"/>
    <w:rsid w:val="007B3BBB"/>
    <w:rsid w:val="007B3F26"/>
    <w:rsid w:val="007B3F70"/>
    <w:rsid w:val="007B40C0"/>
    <w:rsid w:val="007B4D93"/>
    <w:rsid w:val="007B4F14"/>
    <w:rsid w:val="007B50FB"/>
    <w:rsid w:val="007B538D"/>
    <w:rsid w:val="007B5563"/>
    <w:rsid w:val="007B562A"/>
    <w:rsid w:val="007B5727"/>
    <w:rsid w:val="007B5A68"/>
    <w:rsid w:val="007B5B9E"/>
    <w:rsid w:val="007B5DC3"/>
    <w:rsid w:val="007B63B7"/>
    <w:rsid w:val="007B6443"/>
    <w:rsid w:val="007B647C"/>
    <w:rsid w:val="007B663D"/>
    <w:rsid w:val="007B6647"/>
    <w:rsid w:val="007B68C8"/>
    <w:rsid w:val="007B6BB7"/>
    <w:rsid w:val="007B6BC6"/>
    <w:rsid w:val="007B7006"/>
    <w:rsid w:val="007B700C"/>
    <w:rsid w:val="007B7511"/>
    <w:rsid w:val="007B7645"/>
    <w:rsid w:val="007B76BA"/>
    <w:rsid w:val="007B7B45"/>
    <w:rsid w:val="007B7BB4"/>
    <w:rsid w:val="007B7E1A"/>
    <w:rsid w:val="007C0234"/>
    <w:rsid w:val="007C02CE"/>
    <w:rsid w:val="007C0404"/>
    <w:rsid w:val="007C0543"/>
    <w:rsid w:val="007C0630"/>
    <w:rsid w:val="007C074F"/>
    <w:rsid w:val="007C0815"/>
    <w:rsid w:val="007C09B3"/>
    <w:rsid w:val="007C1135"/>
    <w:rsid w:val="007C15BC"/>
    <w:rsid w:val="007C17F5"/>
    <w:rsid w:val="007C1B5B"/>
    <w:rsid w:val="007C1CBB"/>
    <w:rsid w:val="007C1F84"/>
    <w:rsid w:val="007C218E"/>
    <w:rsid w:val="007C24D2"/>
    <w:rsid w:val="007C2656"/>
    <w:rsid w:val="007C2670"/>
    <w:rsid w:val="007C26AC"/>
    <w:rsid w:val="007C2A1C"/>
    <w:rsid w:val="007C2C2D"/>
    <w:rsid w:val="007C2C37"/>
    <w:rsid w:val="007C2C77"/>
    <w:rsid w:val="007C2D67"/>
    <w:rsid w:val="007C2E76"/>
    <w:rsid w:val="007C3096"/>
    <w:rsid w:val="007C30E0"/>
    <w:rsid w:val="007C31CA"/>
    <w:rsid w:val="007C32B0"/>
    <w:rsid w:val="007C341D"/>
    <w:rsid w:val="007C346A"/>
    <w:rsid w:val="007C36E7"/>
    <w:rsid w:val="007C3A4F"/>
    <w:rsid w:val="007C3C83"/>
    <w:rsid w:val="007C3F13"/>
    <w:rsid w:val="007C423B"/>
    <w:rsid w:val="007C42CE"/>
    <w:rsid w:val="007C4395"/>
    <w:rsid w:val="007C439E"/>
    <w:rsid w:val="007C4611"/>
    <w:rsid w:val="007C48FB"/>
    <w:rsid w:val="007C4908"/>
    <w:rsid w:val="007C4CB0"/>
    <w:rsid w:val="007C4CC2"/>
    <w:rsid w:val="007C51BF"/>
    <w:rsid w:val="007C51EA"/>
    <w:rsid w:val="007C5449"/>
    <w:rsid w:val="007C56E5"/>
    <w:rsid w:val="007C5808"/>
    <w:rsid w:val="007C5A80"/>
    <w:rsid w:val="007C5F7F"/>
    <w:rsid w:val="007C64FB"/>
    <w:rsid w:val="007C6D06"/>
    <w:rsid w:val="007C70AA"/>
    <w:rsid w:val="007C70B9"/>
    <w:rsid w:val="007C71EB"/>
    <w:rsid w:val="007C7373"/>
    <w:rsid w:val="007C740C"/>
    <w:rsid w:val="007C764E"/>
    <w:rsid w:val="007C79C2"/>
    <w:rsid w:val="007D02B8"/>
    <w:rsid w:val="007D09C5"/>
    <w:rsid w:val="007D0A77"/>
    <w:rsid w:val="007D0A8B"/>
    <w:rsid w:val="007D1248"/>
    <w:rsid w:val="007D151D"/>
    <w:rsid w:val="007D1582"/>
    <w:rsid w:val="007D1595"/>
    <w:rsid w:val="007D1773"/>
    <w:rsid w:val="007D1B4B"/>
    <w:rsid w:val="007D1F00"/>
    <w:rsid w:val="007D1FB1"/>
    <w:rsid w:val="007D1FB9"/>
    <w:rsid w:val="007D2057"/>
    <w:rsid w:val="007D21B8"/>
    <w:rsid w:val="007D232B"/>
    <w:rsid w:val="007D23AD"/>
    <w:rsid w:val="007D242F"/>
    <w:rsid w:val="007D246C"/>
    <w:rsid w:val="007D2478"/>
    <w:rsid w:val="007D257F"/>
    <w:rsid w:val="007D25EC"/>
    <w:rsid w:val="007D2863"/>
    <w:rsid w:val="007D299E"/>
    <w:rsid w:val="007D2F57"/>
    <w:rsid w:val="007D347C"/>
    <w:rsid w:val="007D36E0"/>
    <w:rsid w:val="007D3719"/>
    <w:rsid w:val="007D38A7"/>
    <w:rsid w:val="007D3A08"/>
    <w:rsid w:val="007D3E58"/>
    <w:rsid w:val="007D42B8"/>
    <w:rsid w:val="007D4326"/>
    <w:rsid w:val="007D460E"/>
    <w:rsid w:val="007D4F06"/>
    <w:rsid w:val="007D503D"/>
    <w:rsid w:val="007D50DB"/>
    <w:rsid w:val="007D50FA"/>
    <w:rsid w:val="007D5175"/>
    <w:rsid w:val="007D52FE"/>
    <w:rsid w:val="007D53E6"/>
    <w:rsid w:val="007D58D9"/>
    <w:rsid w:val="007D59EB"/>
    <w:rsid w:val="007D5C45"/>
    <w:rsid w:val="007D5C53"/>
    <w:rsid w:val="007D619E"/>
    <w:rsid w:val="007D62B2"/>
    <w:rsid w:val="007D62F2"/>
    <w:rsid w:val="007D65D4"/>
    <w:rsid w:val="007D67BA"/>
    <w:rsid w:val="007D682F"/>
    <w:rsid w:val="007D6852"/>
    <w:rsid w:val="007D6F1C"/>
    <w:rsid w:val="007D6FAB"/>
    <w:rsid w:val="007D70AA"/>
    <w:rsid w:val="007D7507"/>
    <w:rsid w:val="007D752D"/>
    <w:rsid w:val="007D7F6E"/>
    <w:rsid w:val="007D7FD0"/>
    <w:rsid w:val="007D7FD6"/>
    <w:rsid w:val="007E010C"/>
    <w:rsid w:val="007E048D"/>
    <w:rsid w:val="007E0935"/>
    <w:rsid w:val="007E09DF"/>
    <w:rsid w:val="007E0B38"/>
    <w:rsid w:val="007E0CE6"/>
    <w:rsid w:val="007E1447"/>
    <w:rsid w:val="007E1B43"/>
    <w:rsid w:val="007E1CC1"/>
    <w:rsid w:val="007E1D60"/>
    <w:rsid w:val="007E1F15"/>
    <w:rsid w:val="007E1F47"/>
    <w:rsid w:val="007E2072"/>
    <w:rsid w:val="007E24CF"/>
    <w:rsid w:val="007E259A"/>
    <w:rsid w:val="007E278F"/>
    <w:rsid w:val="007E2A30"/>
    <w:rsid w:val="007E2CE0"/>
    <w:rsid w:val="007E3725"/>
    <w:rsid w:val="007E37E6"/>
    <w:rsid w:val="007E3B36"/>
    <w:rsid w:val="007E3B74"/>
    <w:rsid w:val="007E4480"/>
    <w:rsid w:val="007E4503"/>
    <w:rsid w:val="007E4899"/>
    <w:rsid w:val="007E499A"/>
    <w:rsid w:val="007E4ABF"/>
    <w:rsid w:val="007E4BBC"/>
    <w:rsid w:val="007E4F4C"/>
    <w:rsid w:val="007E4F54"/>
    <w:rsid w:val="007E53E4"/>
    <w:rsid w:val="007E5472"/>
    <w:rsid w:val="007E550B"/>
    <w:rsid w:val="007E5742"/>
    <w:rsid w:val="007E575A"/>
    <w:rsid w:val="007E5BA7"/>
    <w:rsid w:val="007E5BC3"/>
    <w:rsid w:val="007E5CA2"/>
    <w:rsid w:val="007E61D6"/>
    <w:rsid w:val="007E6469"/>
    <w:rsid w:val="007E64DC"/>
    <w:rsid w:val="007E665C"/>
    <w:rsid w:val="007E6684"/>
    <w:rsid w:val="007E68D9"/>
    <w:rsid w:val="007E77E2"/>
    <w:rsid w:val="007E78B9"/>
    <w:rsid w:val="007E7963"/>
    <w:rsid w:val="007E7DEF"/>
    <w:rsid w:val="007E7E83"/>
    <w:rsid w:val="007F0242"/>
    <w:rsid w:val="007F0327"/>
    <w:rsid w:val="007F0690"/>
    <w:rsid w:val="007F0814"/>
    <w:rsid w:val="007F085A"/>
    <w:rsid w:val="007F0A95"/>
    <w:rsid w:val="007F0D38"/>
    <w:rsid w:val="007F0EB4"/>
    <w:rsid w:val="007F141F"/>
    <w:rsid w:val="007F166D"/>
    <w:rsid w:val="007F176D"/>
    <w:rsid w:val="007F1919"/>
    <w:rsid w:val="007F1922"/>
    <w:rsid w:val="007F1AD8"/>
    <w:rsid w:val="007F1B52"/>
    <w:rsid w:val="007F1D46"/>
    <w:rsid w:val="007F1EA2"/>
    <w:rsid w:val="007F2174"/>
    <w:rsid w:val="007F2350"/>
    <w:rsid w:val="007F24DC"/>
    <w:rsid w:val="007F25C0"/>
    <w:rsid w:val="007F2A3D"/>
    <w:rsid w:val="007F2E05"/>
    <w:rsid w:val="007F2F79"/>
    <w:rsid w:val="007F32E2"/>
    <w:rsid w:val="007F3923"/>
    <w:rsid w:val="007F3DFA"/>
    <w:rsid w:val="007F3F39"/>
    <w:rsid w:val="007F4116"/>
    <w:rsid w:val="007F421E"/>
    <w:rsid w:val="007F4432"/>
    <w:rsid w:val="007F44E9"/>
    <w:rsid w:val="007F4561"/>
    <w:rsid w:val="007F4A1A"/>
    <w:rsid w:val="007F4ADB"/>
    <w:rsid w:val="007F4CB5"/>
    <w:rsid w:val="007F51A5"/>
    <w:rsid w:val="007F52A9"/>
    <w:rsid w:val="007F554D"/>
    <w:rsid w:val="007F5A1A"/>
    <w:rsid w:val="007F5AAB"/>
    <w:rsid w:val="007F5C82"/>
    <w:rsid w:val="007F5CDE"/>
    <w:rsid w:val="007F5FA9"/>
    <w:rsid w:val="007F63D2"/>
    <w:rsid w:val="007F63E5"/>
    <w:rsid w:val="007F63FA"/>
    <w:rsid w:val="007F69B1"/>
    <w:rsid w:val="007F6ABE"/>
    <w:rsid w:val="007F6E06"/>
    <w:rsid w:val="007F70A8"/>
    <w:rsid w:val="007F721D"/>
    <w:rsid w:val="007F750F"/>
    <w:rsid w:val="007F7573"/>
    <w:rsid w:val="007F758A"/>
    <w:rsid w:val="007F75E8"/>
    <w:rsid w:val="007F7689"/>
    <w:rsid w:val="0080063F"/>
    <w:rsid w:val="00800844"/>
    <w:rsid w:val="00800C48"/>
    <w:rsid w:val="00800C70"/>
    <w:rsid w:val="00800E4E"/>
    <w:rsid w:val="008015F4"/>
    <w:rsid w:val="0080164C"/>
    <w:rsid w:val="00801724"/>
    <w:rsid w:val="00801869"/>
    <w:rsid w:val="008019A4"/>
    <w:rsid w:val="00801CC2"/>
    <w:rsid w:val="00801E2A"/>
    <w:rsid w:val="00801FE1"/>
    <w:rsid w:val="00802009"/>
    <w:rsid w:val="00802081"/>
    <w:rsid w:val="0080227A"/>
    <w:rsid w:val="00802380"/>
    <w:rsid w:val="008023E9"/>
    <w:rsid w:val="008025DE"/>
    <w:rsid w:val="008026BF"/>
    <w:rsid w:val="00802774"/>
    <w:rsid w:val="008029EC"/>
    <w:rsid w:val="00802ADC"/>
    <w:rsid w:val="00803289"/>
    <w:rsid w:val="0080336F"/>
    <w:rsid w:val="0080375E"/>
    <w:rsid w:val="00803E86"/>
    <w:rsid w:val="0080402C"/>
    <w:rsid w:val="00804183"/>
    <w:rsid w:val="00804282"/>
    <w:rsid w:val="008043B1"/>
    <w:rsid w:val="0080473E"/>
    <w:rsid w:val="00804DF5"/>
    <w:rsid w:val="00804F2B"/>
    <w:rsid w:val="00804F5C"/>
    <w:rsid w:val="00805126"/>
    <w:rsid w:val="00805226"/>
    <w:rsid w:val="008052EE"/>
    <w:rsid w:val="00805ACB"/>
    <w:rsid w:val="0080637A"/>
    <w:rsid w:val="0080649C"/>
    <w:rsid w:val="00806620"/>
    <w:rsid w:val="00806956"/>
    <w:rsid w:val="008071A7"/>
    <w:rsid w:val="00807A0C"/>
    <w:rsid w:val="00807BEE"/>
    <w:rsid w:val="0081038A"/>
    <w:rsid w:val="00810564"/>
    <w:rsid w:val="008105CD"/>
    <w:rsid w:val="008106A0"/>
    <w:rsid w:val="008107D4"/>
    <w:rsid w:val="00810940"/>
    <w:rsid w:val="00810C7B"/>
    <w:rsid w:val="00810CE8"/>
    <w:rsid w:val="008114E8"/>
    <w:rsid w:val="008123B6"/>
    <w:rsid w:val="008125DA"/>
    <w:rsid w:val="00812901"/>
    <w:rsid w:val="00812E00"/>
    <w:rsid w:val="00813060"/>
    <w:rsid w:val="00813235"/>
    <w:rsid w:val="00813520"/>
    <w:rsid w:val="00813774"/>
    <w:rsid w:val="00813C9F"/>
    <w:rsid w:val="00813D1F"/>
    <w:rsid w:val="00813E94"/>
    <w:rsid w:val="00813F86"/>
    <w:rsid w:val="00814B2F"/>
    <w:rsid w:val="00814D33"/>
    <w:rsid w:val="0081515D"/>
    <w:rsid w:val="00815679"/>
    <w:rsid w:val="0081592D"/>
    <w:rsid w:val="00815C29"/>
    <w:rsid w:val="00815DF0"/>
    <w:rsid w:val="00816236"/>
    <w:rsid w:val="0081660A"/>
    <w:rsid w:val="0081671C"/>
    <w:rsid w:val="00816A40"/>
    <w:rsid w:val="00816CE1"/>
    <w:rsid w:val="0081732C"/>
    <w:rsid w:val="0081736F"/>
    <w:rsid w:val="0081738C"/>
    <w:rsid w:val="00817527"/>
    <w:rsid w:val="0081775D"/>
    <w:rsid w:val="0081789E"/>
    <w:rsid w:val="00817FE2"/>
    <w:rsid w:val="0082002C"/>
    <w:rsid w:val="0082036A"/>
    <w:rsid w:val="008206A4"/>
    <w:rsid w:val="008208F3"/>
    <w:rsid w:val="00820BF5"/>
    <w:rsid w:val="00820E1C"/>
    <w:rsid w:val="00821355"/>
    <w:rsid w:val="0082140D"/>
    <w:rsid w:val="0082144D"/>
    <w:rsid w:val="00821578"/>
    <w:rsid w:val="008220D2"/>
    <w:rsid w:val="008223B0"/>
    <w:rsid w:val="008225D1"/>
    <w:rsid w:val="008226B9"/>
    <w:rsid w:val="00822776"/>
    <w:rsid w:val="00822841"/>
    <w:rsid w:val="00822865"/>
    <w:rsid w:val="00822B7A"/>
    <w:rsid w:val="00822F79"/>
    <w:rsid w:val="0082311A"/>
    <w:rsid w:val="00823462"/>
    <w:rsid w:val="008234CA"/>
    <w:rsid w:val="008236BA"/>
    <w:rsid w:val="00823A97"/>
    <w:rsid w:val="00823A9E"/>
    <w:rsid w:val="00823D30"/>
    <w:rsid w:val="00823DAA"/>
    <w:rsid w:val="00823F6F"/>
    <w:rsid w:val="0082406F"/>
    <w:rsid w:val="00824098"/>
    <w:rsid w:val="00824360"/>
    <w:rsid w:val="008244EC"/>
    <w:rsid w:val="00824521"/>
    <w:rsid w:val="00824687"/>
    <w:rsid w:val="00824A49"/>
    <w:rsid w:val="00824DF9"/>
    <w:rsid w:val="008255D4"/>
    <w:rsid w:val="008255DA"/>
    <w:rsid w:val="00825615"/>
    <w:rsid w:val="00825946"/>
    <w:rsid w:val="00825C5C"/>
    <w:rsid w:val="00825C63"/>
    <w:rsid w:val="00825F2E"/>
    <w:rsid w:val="00825F3D"/>
    <w:rsid w:val="0082600C"/>
    <w:rsid w:val="008261C5"/>
    <w:rsid w:val="008263CB"/>
    <w:rsid w:val="008265FC"/>
    <w:rsid w:val="00826699"/>
    <w:rsid w:val="00826C3B"/>
    <w:rsid w:val="00826FEC"/>
    <w:rsid w:val="008273CB"/>
    <w:rsid w:val="00827476"/>
    <w:rsid w:val="0082797D"/>
    <w:rsid w:val="00827C90"/>
    <w:rsid w:val="00827EA8"/>
    <w:rsid w:val="008305A5"/>
    <w:rsid w:val="008306F8"/>
    <w:rsid w:val="0083071E"/>
    <w:rsid w:val="0083078F"/>
    <w:rsid w:val="008308C6"/>
    <w:rsid w:val="008309D8"/>
    <w:rsid w:val="00830A23"/>
    <w:rsid w:val="008313A0"/>
    <w:rsid w:val="008314B9"/>
    <w:rsid w:val="008315C1"/>
    <w:rsid w:val="00831B8D"/>
    <w:rsid w:val="00831C5E"/>
    <w:rsid w:val="00831D1F"/>
    <w:rsid w:val="00831E05"/>
    <w:rsid w:val="00832271"/>
    <w:rsid w:val="008327F5"/>
    <w:rsid w:val="008328D7"/>
    <w:rsid w:val="00832AA0"/>
    <w:rsid w:val="00832EE1"/>
    <w:rsid w:val="00833008"/>
    <w:rsid w:val="0083300F"/>
    <w:rsid w:val="00833360"/>
    <w:rsid w:val="00833397"/>
    <w:rsid w:val="008333A6"/>
    <w:rsid w:val="00833A26"/>
    <w:rsid w:val="00833CA2"/>
    <w:rsid w:val="00833DD3"/>
    <w:rsid w:val="00834704"/>
    <w:rsid w:val="00834B73"/>
    <w:rsid w:val="00834CEE"/>
    <w:rsid w:val="00834E12"/>
    <w:rsid w:val="008354FF"/>
    <w:rsid w:val="0083554F"/>
    <w:rsid w:val="0083558A"/>
    <w:rsid w:val="00835648"/>
    <w:rsid w:val="0083569C"/>
    <w:rsid w:val="0083588D"/>
    <w:rsid w:val="008358A9"/>
    <w:rsid w:val="0083595E"/>
    <w:rsid w:val="00835C80"/>
    <w:rsid w:val="00835DC2"/>
    <w:rsid w:val="00835EF5"/>
    <w:rsid w:val="00835F2A"/>
    <w:rsid w:val="00835FDA"/>
    <w:rsid w:val="00836581"/>
    <w:rsid w:val="0083669C"/>
    <w:rsid w:val="00836B1D"/>
    <w:rsid w:val="00836EFE"/>
    <w:rsid w:val="0083723A"/>
    <w:rsid w:val="0083768C"/>
    <w:rsid w:val="008376FB"/>
    <w:rsid w:val="008379A0"/>
    <w:rsid w:val="00837B26"/>
    <w:rsid w:val="00840036"/>
    <w:rsid w:val="008407ED"/>
    <w:rsid w:val="0084083E"/>
    <w:rsid w:val="008409C8"/>
    <w:rsid w:val="00840A01"/>
    <w:rsid w:val="00841867"/>
    <w:rsid w:val="00841C9B"/>
    <w:rsid w:val="00841EB8"/>
    <w:rsid w:val="00842007"/>
    <w:rsid w:val="00842344"/>
    <w:rsid w:val="00842856"/>
    <w:rsid w:val="008428D5"/>
    <w:rsid w:val="00842DB7"/>
    <w:rsid w:val="00842E99"/>
    <w:rsid w:val="008430F6"/>
    <w:rsid w:val="0084335F"/>
    <w:rsid w:val="008437E1"/>
    <w:rsid w:val="00843E7F"/>
    <w:rsid w:val="00843F4D"/>
    <w:rsid w:val="00844223"/>
    <w:rsid w:val="00844690"/>
    <w:rsid w:val="00844ABE"/>
    <w:rsid w:val="00844B7C"/>
    <w:rsid w:val="00844D33"/>
    <w:rsid w:val="00844F85"/>
    <w:rsid w:val="00844FC5"/>
    <w:rsid w:val="00845313"/>
    <w:rsid w:val="008454BB"/>
    <w:rsid w:val="008455C5"/>
    <w:rsid w:val="00845B4B"/>
    <w:rsid w:val="00845CE5"/>
    <w:rsid w:val="00845DB5"/>
    <w:rsid w:val="00845E4D"/>
    <w:rsid w:val="00845F9C"/>
    <w:rsid w:val="00846214"/>
    <w:rsid w:val="00846552"/>
    <w:rsid w:val="0084665B"/>
    <w:rsid w:val="00846698"/>
    <w:rsid w:val="0084691E"/>
    <w:rsid w:val="008469E2"/>
    <w:rsid w:val="00846FE2"/>
    <w:rsid w:val="00847156"/>
    <w:rsid w:val="00847572"/>
    <w:rsid w:val="00847670"/>
    <w:rsid w:val="0084779A"/>
    <w:rsid w:val="0084783D"/>
    <w:rsid w:val="00847B32"/>
    <w:rsid w:val="00847C0A"/>
    <w:rsid w:val="0085019D"/>
    <w:rsid w:val="0085036A"/>
    <w:rsid w:val="008503B1"/>
    <w:rsid w:val="008503BF"/>
    <w:rsid w:val="008503F2"/>
    <w:rsid w:val="00850C53"/>
    <w:rsid w:val="00850C88"/>
    <w:rsid w:val="00850F45"/>
    <w:rsid w:val="00851005"/>
    <w:rsid w:val="0085106C"/>
    <w:rsid w:val="008510BE"/>
    <w:rsid w:val="00851426"/>
    <w:rsid w:val="008514A1"/>
    <w:rsid w:val="008516EE"/>
    <w:rsid w:val="00851892"/>
    <w:rsid w:val="00851BEC"/>
    <w:rsid w:val="00852570"/>
    <w:rsid w:val="008527A2"/>
    <w:rsid w:val="008528FE"/>
    <w:rsid w:val="00852988"/>
    <w:rsid w:val="00852B67"/>
    <w:rsid w:val="00852B91"/>
    <w:rsid w:val="00852D4A"/>
    <w:rsid w:val="0085302E"/>
    <w:rsid w:val="00853094"/>
    <w:rsid w:val="008530E1"/>
    <w:rsid w:val="008530FE"/>
    <w:rsid w:val="00853143"/>
    <w:rsid w:val="0085323C"/>
    <w:rsid w:val="00853687"/>
    <w:rsid w:val="008536DB"/>
    <w:rsid w:val="0085373E"/>
    <w:rsid w:val="00853979"/>
    <w:rsid w:val="00853C1C"/>
    <w:rsid w:val="008541E5"/>
    <w:rsid w:val="0085421F"/>
    <w:rsid w:val="0085445A"/>
    <w:rsid w:val="0085456B"/>
    <w:rsid w:val="008549F6"/>
    <w:rsid w:val="008550EC"/>
    <w:rsid w:val="008551EE"/>
    <w:rsid w:val="008552D9"/>
    <w:rsid w:val="00855591"/>
    <w:rsid w:val="00855B93"/>
    <w:rsid w:val="00856679"/>
    <w:rsid w:val="00856AEC"/>
    <w:rsid w:val="00856D8E"/>
    <w:rsid w:val="0085725D"/>
    <w:rsid w:val="00857451"/>
    <w:rsid w:val="008574FB"/>
    <w:rsid w:val="00857512"/>
    <w:rsid w:val="008575F4"/>
    <w:rsid w:val="008576CD"/>
    <w:rsid w:val="008576F0"/>
    <w:rsid w:val="00857C54"/>
    <w:rsid w:val="0086024B"/>
    <w:rsid w:val="0086065F"/>
    <w:rsid w:val="00860741"/>
    <w:rsid w:val="00860B42"/>
    <w:rsid w:val="00860E3F"/>
    <w:rsid w:val="00861267"/>
    <w:rsid w:val="00861279"/>
    <w:rsid w:val="008613F7"/>
    <w:rsid w:val="008618B2"/>
    <w:rsid w:val="00861AB2"/>
    <w:rsid w:val="00862013"/>
    <w:rsid w:val="008620A6"/>
    <w:rsid w:val="008623EC"/>
    <w:rsid w:val="00862650"/>
    <w:rsid w:val="0086279E"/>
    <w:rsid w:val="00862C2A"/>
    <w:rsid w:val="00863195"/>
    <w:rsid w:val="008634CF"/>
    <w:rsid w:val="0086388D"/>
    <w:rsid w:val="00863902"/>
    <w:rsid w:val="008639AB"/>
    <w:rsid w:val="00863D73"/>
    <w:rsid w:val="00863EC3"/>
    <w:rsid w:val="00863F31"/>
    <w:rsid w:val="008646F2"/>
    <w:rsid w:val="00864A0E"/>
    <w:rsid w:val="00864AD8"/>
    <w:rsid w:val="00865599"/>
    <w:rsid w:val="008655C2"/>
    <w:rsid w:val="008655D0"/>
    <w:rsid w:val="0086594F"/>
    <w:rsid w:val="00865A64"/>
    <w:rsid w:val="00865D81"/>
    <w:rsid w:val="00865EBD"/>
    <w:rsid w:val="00866195"/>
    <w:rsid w:val="00866217"/>
    <w:rsid w:val="008666CE"/>
    <w:rsid w:val="0086691A"/>
    <w:rsid w:val="00866923"/>
    <w:rsid w:val="00866B60"/>
    <w:rsid w:val="00866BE1"/>
    <w:rsid w:val="00866D21"/>
    <w:rsid w:val="00866E11"/>
    <w:rsid w:val="00867173"/>
    <w:rsid w:val="00867299"/>
    <w:rsid w:val="008672F5"/>
    <w:rsid w:val="00867336"/>
    <w:rsid w:val="008674B2"/>
    <w:rsid w:val="00867B32"/>
    <w:rsid w:val="00867D63"/>
    <w:rsid w:val="00867EED"/>
    <w:rsid w:val="00870CEF"/>
    <w:rsid w:val="00870DB3"/>
    <w:rsid w:val="0087136F"/>
    <w:rsid w:val="008713CC"/>
    <w:rsid w:val="008717FB"/>
    <w:rsid w:val="00871890"/>
    <w:rsid w:val="0087191B"/>
    <w:rsid w:val="008719A4"/>
    <w:rsid w:val="008719D4"/>
    <w:rsid w:val="00871BB7"/>
    <w:rsid w:val="00871C28"/>
    <w:rsid w:val="00871DAF"/>
    <w:rsid w:val="00871F85"/>
    <w:rsid w:val="00872025"/>
    <w:rsid w:val="00872F7B"/>
    <w:rsid w:val="00873329"/>
    <w:rsid w:val="0087366F"/>
    <w:rsid w:val="0087374A"/>
    <w:rsid w:val="008738D7"/>
    <w:rsid w:val="00873A9D"/>
    <w:rsid w:val="00873FD9"/>
    <w:rsid w:val="008741E9"/>
    <w:rsid w:val="008744CF"/>
    <w:rsid w:val="00874B5B"/>
    <w:rsid w:val="00874B60"/>
    <w:rsid w:val="00874D14"/>
    <w:rsid w:val="00874FF4"/>
    <w:rsid w:val="00875675"/>
    <w:rsid w:val="00875B69"/>
    <w:rsid w:val="008761A1"/>
    <w:rsid w:val="0087620E"/>
    <w:rsid w:val="008763F7"/>
    <w:rsid w:val="008765C0"/>
    <w:rsid w:val="008766C0"/>
    <w:rsid w:val="00876735"/>
    <w:rsid w:val="00876B82"/>
    <w:rsid w:val="00876DCE"/>
    <w:rsid w:val="00876E19"/>
    <w:rsid w:val="0087725D"/>
    <w:rsid w:val="00877262"/>
    <w:rsid w:val="00877277"/>
    <w:rsid w:val="008772AD"/>
    <w:rsid w:val="008772E5"/>
    <w:rsid w:val="008773AC"/>
    <w:rsid w:val="0087779F"/>
    <w:rsid w:val="00877DC5"/>
    <w:rsid w:val="008800D1"/>
    <w:rsid w:val="00880563"/>
    <w:rsid w:val="00880BC5"/>
    <w:rsid w:val="00880D0F"/>
    <w:rsid w:val="00880EAC"/>
    <w:rsid w:val="0088155C"/>
    <w:rsid w:val="00881689"/>
    <w:rsid w:val="008817FA"/>
    <w:rsid w:val="00881875"/>
    <w:rsid w:val="00881C98"/>
    <w:rsid w:val="008820C9"/>
    <w:rsid w:val="00882339"/>
    <w:rsid w:val="00882500"/>
    <w:rsid w:val="00882518"/>
    <w:rsid w:val="008826A9"/>
    <w:rsid w:val="008827ED"/>
    <w:rsid w:val="0088290A"/>
    <w:rsid w:val="00882B0C"/>
    <w:rsid w:val="00882B4D"/>
    <w:rsid w:val="00882FA3"/>
    <w:rsid w:val="00882FA5"/>
    <w:rsid w:val="008834A6"/>
    <w:rsid w:val="00883623"/>
    <w:rsid w:val="00883646"/>
    <w:rsid w:val="00883A51"/>
    <w:rsid w:val="00883D25"/>
    <w:rsid w:val="00883E6F"/>
    <w:rsid w:val="0088415A"/>
    <w:rsid w:val="00884317"/>
    <w:rsid w:val="0088487D"/>
    <w:rsid w:val="00884953"/>
    <w:rsid w:val="00884B6A"/>
    <w:rsid w:val="00884B99"/>
    <w:rsid w:val="00884BEB"/>
    <w:rsid w:val="00884C4A"/>
    <w:rsid w:val="00884EEE"/>
    <w:rsid w:val="0088539C"/>
    <w:rsid w:val="008854AA"/>
    <w:rsid w:val="00885B5C"/>
    <w:rsid w:val="00885BBA"/>
    <w:rsid w:val="00885BDB"/>
    <w:rsid w:val="00886278"/>
    <w:rsid w:val="008862B4"/>
    <w:rsid w:val="008864A3"/>
    <w:rsid w:val="00886E4F"/>
    <w:rsid w:val="00886ED9"/>
    <w:rsid w:val="00887018"/>
    <w:rsid w:val="008870FB"/>
    <w:rsid w:val="00887285"/>
    <w:rsid w:val="00887387"/>
    <w:rsid w:val="00887750"/>
    <w:rsid w:val="008879F0"/>
    <w:rsid w:val="00887D89"/>
    <w:rsid w:val="00887DF6"/>
    <w:rsid w:val="00887F44"/>
    <w:rsid w:val="00887FDB"/>
    <w:rsid w:val="0089019E"/>
    <w:rsid w:val="008901EF"/>
    <w:rsid w:val="008905FD"/>
    <w:rsid w:val="0089069D"/>
    <w:rsid w:val="008907A6"/>
    <w:rsid w:val="00890BC6"/>
    <w:rsid w:val="00890C34"/>
    <w:rsid w:val="0089125F"/>
    <w:rsid w:val="00891260"/>
    <w:rsid w:val="008914E3"/>
    <w:rsid w:val="00891937"/>
    <w:rsid w:val="00891AC9"/>
    <w:rsid w:val="00891CB2"/>
    <w:rsid w:val="00891D06"/>
    <w:rsid w:val="00891E28"/>
    <w:rsid w:val="00891E82"/>
    <w:rsid w:val="00892513"/>
    <w:rsid w:val="008930F2"/>
    <w:rsid w:val="0089322C"/>
    <w:rsid w:val="008934C6"/>
    <w:rsid w:val="008937AE"/>
    <w:rsid w:val="00893F0D"/>
    <w:rsid w:val="00893F45"/>
    <w:rsid w:val="00893FF2"/>
    <w:rsid w:val="0089404B"/>
    <w:rsid w:val="008944B8"/>
    <w:rsid w:val="008945FC"/>
    <w:rsid w:val="008946DA"/>
    <w:rsid w:val="0089502D"/>
    <w:rsid w:val="008950D5"/>
    <w:rsid w:val="008950F7"/>
    <w:rsid w:val="00895511"/>
    <w:rsid w:val="008959A8"/>
    <w:rsid w:val="008959CB"/>
    <w:rsid w:val="00895D1A"/>
    <w:rsid w:val="00895EAD"/>
    <w:rsid w:val="00896299"/>
    <w:rsid w:val="008965B7"/>
    <w:rsid w:val="0089675E"/>
    <w:rsid w:val="0089677D"/>
    <w:rsid w:val="00896905"/>
    <w:rsid w:val="00896A4E"/>
    <w:rsid w:val="00896AFD"/>
    <w:rsid w:val="00896B9D"/>
    <w:rsid w:val="00896C18"/>
    <w:rsid w:val="00896DD3"/>
    <w:rsid w:val="00896F8A"/>
    <w:rsid w:val="00897266"/>
    <w:rsid w:val="008972AA"/>
    <w:rsid w:val="008973F1"/>
    <w:rsid w:val="008A007C"/>
    <w:rsid w:val="008A0372"/>
    <w:rsid w:val="008A0A07"/>
    <w:rsid w:val="008A0DE6"/>
    <w:rsid w:val="008A1198"/>
    <w:rsid w:val="008A1278"/>
    <w:rsid w:val="008A1531"/>
    <w:rsid w:val="008A1908"/>
    <w:rsid w:val="008A1E19"/>
    <w:rsid w:val="008A20D7"/>
    <w:rsid w:val="008A2105"/>
    <w:rsid w:val="008A219E"/>
    <w:rsid w:val="008A25E6"/>
    <w:rsid w:val="008A270C"/>
    <w:rsid w:val="008A27A6"/>
    <w:rsid w:val="008A2AD9"/>
    <w:rsid w:val="008A2E8A"/>
    <w:rsid w:val="008A2F4C"/>
    <w:rsid w:val="008A3032"/>
    <w:rsid w:val="008A329C"/>
    <w:rsid w:val="008A33C4"/>
    <w:rsid w:val="008A35B9"/>
    <w:rsid w:val="008A3C18"/>
    <w:rsid w:val="008A3CF1"/>
    <w:rsid w:val="008A3D0B"/>
    <w:rsid w:val="008A3F92"/>
    <w:rsid w:val="008A4647"/>
    <w:rsid w:val="008A46FF"/>
    <w:rsid w:val="008A4A56"/>
    <w:rsid w:val="008A4AA3"/>
    <w:rsid w:val="008A4AB9"/>
    <w:rsid w:val="008A4F2F"/>
    <w:rsid w:val="008A4F60"/>
    <w:rsid w:val="008A4FB3"/>
    <w:rsid w:val="008A50A6"/>
    <w:rsid w:val="008A5124"/>
    <w:rsid w:val="008A5695"/>
    <w:rsid w:val="008A56B0"/>
    <w:rsid w:val="008A5796"/>
    <w:rsid w:val="008A5A8F"/>
    <w:rsid w:val="008A5AAD"/>
    <w:rsid w:val="008A6294"/>
    <w:rsid w:val="008A6425"/>
    <w:rsid w:val="008A6BF0"/>
    <w:rsid w:val="008A6CD3"/>
    <w:rsid w:val="008A6CF3"/>
    <w:rsid w:val="008A6E26"/>
    <w:rsid w:val="008A72E5"/>
    <w:rsid w:val="008A77DE"/>
    <w:rsid w:val="008A78B1"/>
    <w:rsid w:val="008A7905"/>
    <w:rsid w:val="008A7B39"/>
    <w:rsid w:val="008A7C9E"/>
    <w:rsid w:val="008A7FE4"/>
    <w:rsid w:val="008B0270"/>
    <w:rsid w:val="008B02E8"/>
    <w:rsid w:val="008B0593"/>
    <w:rsid w:val="008B07C1"/>
    <w:rsid w:val="008B0946"/>
    <w:rsid w:val="008B0A8E"/>
    <w:rsid w:val="008B0B39"/>
    <w:rsid w:val="008B0FB8"/>
    <w:rsid w:val="008B0FDF"/>
    <w:rsid w:val="008B11D4"/>
    <w:rsid w:val="008B1271"/>
    <w:rsid w:val="008B15D0"/>
    <w:rsid w:val="008B1A8C"/>
    <w:rsid w:val="008B1D86"/>
    <w:rsid w:val="008B201A"/>
    <w:rsid w:val="008B2303"/>
    <w:rsid w:val="008B23E4"/>
    <w:rsid w:val="008B2978"/>
    <w:rsid w:val="008B298A"/>
    <w:rsid w:val="008B2EDE"/>
    <w:rsid w:val="008B32D5"/>
    <w:rsid w:val="008B34E9"/>
    <w:rsid w:val="008B367A"/>
    <w:rsid w:val="008B40EC"/>
    <w:rsid w:val="008B4105"/>
    <w:rsid w:val="008B4144"/>
    <w:rsid w:val="008B4258"/>
    <w:rsid w:val="008B448A"/>
    <w:rsid w:val="008B4884"/>
    <w:rsid w:val="008B48D2"/>
    <w:rsid w:val="008B4D0E"/>
    <w:rsid w:val="008B4D50"/>
    <w:rsid w:val="008B5000"/>
    <w:rsid w:val="008B526F"/>
    <w:rsid w:val="008B52FA"/>
    <w:rsid w:val="008B552E"/>
    <w:rsid w:val="008B57CD"/>
    <w:rsid w:val="008B5836"/>
    <w:rsid w:val="008B5E0A"/>
    <w:rsid w:val="008B602F"/>
    <w:rsid w:val="008B61E7"/>
    <w:rsid w:val="008B62AF"/>
    <w:rsid w:val="008B65EB"/>
    <w:rsid w:val="008B6AD6"/>
    <w:rsid w:val="008B6F38"/>
    <w:rsid w:val="008B70E1"/>
    <w:rsid w:val="008B71E5"/>
    <w:rsid w:val="008B71FF"/>
    <w:rsid w:val="008B73FC"/>
    <w:rsid w:val="008B7469"/>
    <w:rsid w:val="008B747D"/>
    <w:rsid w:val="008B766C"/>
    <w:rsid w:val="008B78D2"/>
    <w:rsid w:val="008B7B5F"/>
    <w:rsid w:val="008B7DC8"/>
    <w:rsid w:val="008B7E74"/>
    <w:rsid w:val="008C012D"/>
    <w:rsid w:val="008C01B0"/>
    <w:rsid w:val="008C05DB"/>
    <w:rsid w:val="008C093E"/>
    <w:rsid w:val="008C099B"/>
    <w:rsid w:val="008C0B06"/>
    <w:rsid w:val="008C0CD1"/>
    <w:rsid w:val="008C1166"/>
    <w:rsid w:val="008C14AC"/>
    <w:rsid w:val="008C15A8"/>
    <w:rsid w:val="008C17FD"/>
    <w:rsid w:val="008C1B35"/>
    <w:rsid w:val="008C1BD6"/>
    <w:rsid w:val="008C1D38"/>
    <w:rsid w:val="008C1E81"/>
    <w:rsid w:val="008C1FE8"/>
    <w:rsid w:val="008C247D"/>
    <w:rsid w:val="008C24A3"/>
    <w:rsid w:val="008C251A"/>
    <w:rsid w:val="008C25CF"/>
    <w:rsid w:val="008C2607"/>
    <w:rsid w:val="008C298D"/>
    <w:rsid w:val="008C2C61"/>
    <w:rsid w:val="008C2ECE"/>
    <w:rsid w:val="008C34C8"/>
    <w:rsid w:val="008C3603"/>
    <w:rsid w:val="008C3D17"/>
    <w:rsid w:val="008C4076"/>
    <w:rsid w:val="008C41AD"/>
    <w:rsid w:val="008C4204"/>
    <w:rsid w:val="008C4463"/>
    <w:rsid w:val="008C461D"/>
    <w:rsid w:val="008C4A29"/>
    <w:rsid w:val="008C4B50"/>
    <w:rsid w:val="008C4C46"/>
    <w:rsid w:val="008C505B"/>
    <w:rsid w:val="008C53E7"/>
    <w:rsid w:val="008C542D"/>
    <w:rsid w:val="008C5762"/>
    <w:rsid w:val="008C5AF0"/>
    <w:rsid w:val="008C5D1F"/>
    <w:rsid w:val="008C5D73"/>
    <w:rsid w:val="008C5EA2"/>
    <w:rsid w:val="008C6103"/>
    <w:rsid w:val="008C612E"/>
    <w:rsid w:val="008C66F9"/>
    <w:rsid w:val="008C687F"/>
    <w:rsid w:val="008C68F7"/>
    <w:rsid w:val="008C6A1B"/>
    <w:rsid w:val="008C6BC0"/>
    <w:rsid w:val="008C6CD6"/>
    <w:rsid w:val="008C6D23"/>
    <w:rsid w:val="008C6FCE"/>
    <w:rsid w:val="008C764D"/>
    <w:rsid w:val="008C76A0"/>
    <w:rsid w:val="008C78EB"/>
    <w:rsid w:val="008C7914"/>
    <w:rsid w:val="008C7A75"/>
    <w:rsid w:val="008C7F63"/>
    <w:rsid w:val="008D0263"/>
    <w:rsid w:val="008D059C"/>
    <w:rsid w:val="008D065C"/>
    <w:rsid w:val="008D082D"/>
    <w:rsid w:val="008D083F"/>
    <w:rsid w:val="008D096C"/>
    <w:rsid w:val="008D0A4D"/>
    <w:rsid w:val="008D0AC7"/>
    <w:rsid w:val="008D0FE3"/>
    <w:rsid w:val="008D11DF"/>
    <w:rsid w:val="008D1384"/>
    <w:rsid w:val="008D1501"/>
    <w:rsid w:val="008D192D"/>
    <w:rsid w:val="008D195C"/>
    <w:rsid w:val="008D1DDB"/>
    <w:rsid w:val="008D2B13"/>
    <w:rsid w:val="008D2E31"/>
    <w:rsid w:val="008D32AA"/>
    <w:rsid w:val="008D3570"/>
    <w:rsid w:val="008D39FE"/>
    <w:rsid w:val="008D4AF5"/>
    <w:rsid w:val="008D4B89"/>
    <w:rsid w:val="008D5292"/>
    <w:rsid w:val="008D52BF"/>
    <w:rsid w:val="008D55A7"/>
    <w:rsid w:val="008D55D5"/>
    <w:rsid w:val="008D5647"/>
    <w:rsid w:val="008D59E4"/>
    <w:rsid w:val="008D5B04"/>
    <w:rsid w:val="008D618A"/>
    <w:rsid w:val="008D64DF"/>
    <w:rsid w:val="008D6519"/>
    <w:rsid w:val="008D6629"/>
    <w:rsid w:val="008D6767"/>
    <w:rsid w:val="008D68EF"/>
    <w:rsid w:val="008D6EC7"/>
    <w:rsid w:val="008D7479"/>
    <w:rsid w:val="008D7B95"/>
    <w:rsid w:val="008E0218"/>
    <w:rsid w:val="008E0260"/>
    <w:rsid w:val="008E0855"/>
    <w:rsid w:val="008E0ACF"/>
    <w:rsid w:val="008E0ADD"/>
    <w:rsid w:val="008E0CBC"/>
    <w:rsid w:val="008E1221"/>
    <w:rsid w:val="008E13C7"/>
    <w:rsid w:val="008E177E"/>
    <w:rsid w:val="008E18BF"/>
    <w:rsid w:val="008E1A69"/>
    <w:rsid w:val="008E1A6E"/>
    <w:rsid w:val="008E1E4B"/>
    <w:rsid w:val="008E1E81"/>
    <w:rsid w:val="008E1F4A"/>
    <w:rsid w:val="008E1F95"/>
    <w:rsid w:val="008E20C4"/>
    <w:rsid w:val="008E2168"/>
    <w:rsid w:val="008E2184"/>
    <w:rsid w:val="008E293F"/>
    <w:rsid w:val="008E2B87"/>
    <w:rsid w:val="008E2E69"/>
    <w:rsid w:val="008E34F8"/>
    <w:rsid w:val="008E3C86"/>
    <w:rsid w:val="008E3DD2"/>
    <w:rsid w:val="008E44EF"/>
    <w:rsid w:val="008E4680"/>
    <w:rsid w:val="008E475C"/>
    <w:rsid w:val="008E47BD"/>
    <w:rsid w:val="008E4CEB"/>
    <w:rsid w:val="008E4E33"/>
    <w:rsid w:val="008E523A"/>
    <w:rsid w:val="008E53BD"/>
    <w:rsid w:val="008E549A"/>
    <w:rsid w:val="008E57EC"/>
    <w:rsid w:val="008E58A5"/>
    <w:rsid w:val="008E58C7"/>
    <w:rsid w:val="008E5B55"/>
    <w:rsid w:val="008E5F7E"/>
    <w:rsid w:val="008E6112"/>
    <w:rsid w:val="008E615B"/>
    <w:rsid w:val="008E620F"/>
    <w:rsid w:val="008E635F"/>
    <w:rsid w:val="008E652B"/>
    <w:rsid w:val="008E658F"/>
    <w:rsid w:val="008E669D"/>
    <w:rsid w:val="008E6B0B"/>
    <w:rsid w:val="008E6C96"/>
    <w:rsid w:val="008E6D54"/>
    <w:rsid w:val="008E6DBB"/>
    <w:rsid w:val="008E6F2A"/>
    <w:rsid w:val="008E7432"/>
    <w:rsid w:val="008E7516"/>
    <w:rsid w:val="008E759B"/>
    <w:rsid w:val="008E768D"/>
    <w:rsid w:val="008E76D1"/>
    <w:rsid w:val="008E7A51"/>
    <w:rsid w:val="008E7B7D"/>
    <w:rsid w:val="008E7DB5"/>
    <w:rsid w:val="008E7F74"/>
    <w:rsid w:val="008F00F0"/>
    <w:rsid w:val="008F0233"/>
    <w:rsid w:val="008F0778"/>
    <w:rsid w:val="008F0C51"/>
    <w:rsid w:val="008F0FBC"/>
    <w:rsid w:val="008F12C5"/>
    <w:rsid w:val="008F12EE"/>
    <w:rsid w:val="008F148B"/>
    <w:rsid w:val="008F14FB"/>
    <w:rsid w:val="008F1739"/>
    <w:rsid w:val="008F189A"/>
    <w:rsid w:val="008F19D1"/>
    <w:rsid w:val="008F1D04"/>
    <w:rsid w:val="008F1D41"/>
    <w:rsid w:val="008F2095"/>
    <w:rsid w:val="008F2425"/>
    <w:rsid w:val="008F2468"/>
    <w:rsid w:val="008F2639"/>
    <w:rsid w:val="008F269F"/>
    <w:rsid w:val="008F26A3"/>
    <w:rsid w:val="008F30B1"/>
    <w:rsid w:val="008F38B0"/>
    <w:rsid w:val="008F3909"/>
    <w:rsid w:val="008F398C"/>
    <w:rsid w:val="008F3B86"/>
    <w:rsid w:val="008F3E5B"/>
    <w:rsid w:val="008F3EBA"/>
    <w:rsid w:val="008F3F4A"/>
    <w:rsid w:val="008F4441"/>
    <w:rsid w:val="008F485B"/>
    <w:rsid w:val="008F4A34"/>
    <w:rsid w:val="008F4AF3"/>
    <w:rsid w:val="008F4CAE"/>
    <w:rsid w:val="008F5051"/>
    <w:rsid w:val="008F513C"/>
    <w:rsid w:val="008F526B"/>
    <w:rsid w:val="008F555E"/>
    <w:rsid w:val="008F5595"/>
    <w:rsid w:val="008F58F3"/>
    <w:rsid w:val="008F5974"/>
    <w:rsid w:val="008F5992"/>
    <w:rsid w:val="008F59E4"/>
    <w:rsid w:val="008F5CC4"/>
    <w:rsid w:val="008F5FDB"/>
    <w:rsid w:val="008F6176"/>
    <w:rsid w:val="008F61C9"/>
    <w:rsid w:val="008F6207"/>
    <w:rsid w:val="008F645B"/>
    <w:rsid w:val="008F653C"/>
    <w:rsid w:val="008F6721"/>
    <w:rsid w:val="008F6ABC"/>
    <w:rsid w:val="008F702C"/>
    <w:rsid w:val="008F7091"/>
    <w:rsid w:val="008F7094"/>
    <w:rsid w:val="008F7400"/>
    <w:rsid w:val="008F74C5"/>
    <w:rsid w:val="008F763F"/>
    <w:rsid w:val="008F79B7"/>
    <w:rsid w:val="008F7C46"/>
    <w:rsid w:val="008F7D72"/>
    <w:rsid w:val="008F7DF5"/>
    <w:rsid w:val="008F7E39"/>
    <w:rsid w:val="009001EC"/>
    <w:rsid w:val="0090050A"/>
    <w:rsid w:val="009008DB"/>
    <w:rsid w:val="009008FB"/>
    <w:rsid w:val="0090097B"/>
    <w:rsid w:val="00900B56"/>
    <w:rsid w:val="00900C63"/>
    <w:rsid w:val="00900EE7"/>
    <w:rsid w:val="00901063"/>
    <w:rsid w:val="00901235"/>
    <w:rsid w:val="0090182F"/>
    <w:rsid w:val="0090186F"/>
    <w:rsid w:val="0090220E"/>
    <w:rsid w:val="009029BB"/>
    <w:rsid w:val="00902C0B"/>
    <w:rsid w:val="00902C4C"/>
    <w:rsid w:val="00902DD5"/>
    <w:rsid w:val="00903541"/>
    <w:rsid w:val="00903AA7"/>
    <w:rsid w:val="00904134"/>
    <w:rsid w:val="009043A8"/>
    <w:rsid w:val="009045BE"/>
    <w:rsid w:val="00904724"/>
    <w:rsid w:val="00904CAE"/>
    <w:rsid w:val="00904EF5"/>
    <w:rsid w:val="00905334"/>
    <w:rsid w:val="009057FB"/>
    <w:rsid w:val="00905B5E"/>
    <w:rsid w:val="00905CD6"/>
    <w:rsid w:val="00905E84"/>
    <w:rsid w:val="0090605F"/>
    <w:rsid w:val="0090620F"/>
    <w:rsid w:val="00906248"/>
    <w:rsid w:val="00906371"/>
    <w:rsid w:val="00906746"/>
    <w:rsid w:val="00906A28"/>
    <w:rsid w:val="00906D1B"/>
    <w:rsid w:val="00906E26"/>
    <w:rsid w:val="00906F05"/>
    <w:rsid w:val="0090719F"/>
    <w:rsid w:val="009074B5"/>
    <w:rsid w:val="00907506"/>
    <w:rsid w:val="00907C68"/>
    <w:rsid w:val="00907CA5"/>
    <w:rsid w:val="00907D1B"/>
    <w:rsid w:val="00907DC6"/>
    <w:rsid w:val="00907EF8"/>
    <w:rsid w:val="00907FF6"/>
    <w:rsid w:val="00910A77"/>
    <w:rsid w:val="00910B19"/>
    <w:rsid w:val="00910B59"/>
    <w:rsid w:val="00910D5A"/>
    <w:rsid w:val="00910DD4"/>
    <w:rsid w:val="00910E7E"/>
    <w:rsid w:val="00911293"/>
    <w:rsid w:val="00911358"/>
    <w:rsid w:val="00911372"/>
    <w:rsid w:val="00911A40"/>
    <w:rsid w:val="00911C4D"/>
    <w:rsid w:val="00911DF2"/>
    <w:rsid w:val="0091211A"/>
    <w:rsid w:val="009122B1"/>
    <w:rsid w:val="0091234D"/>
    <w:rsid w:val="00912991"/>
    <w:rsid w:val="00912B61"/>
    <w:rsid w:val="00912BC0"/>
    <w:rsid w:val="00912CA6"/>
    <w:rsid w:val="00912CB7"/>
    <w:rsid w:val="009131B7"/>
    <w:rsid w:val="009132C0"/>
    <w:rsid w:val="009132D9"/>
    <w:rsid w:val="00913593"/>
    <w:rsid w:val="009138DA"/>
    <w:rsid w:val="009139A2"/>
    <w:rsid w:val="00913C1C"/>
    <w:rsid w:val="00913CBA"/>
    <w:rsid w:val="00913FC2"/>
    <w:rsid w:val="009147BF"/>
    <w:rsid w:val="0091489C"/>
    <w:rsid w:val="009149B9"/>
    <w:rsid w:val="00914C01"/>
    <w:rsid w:val="00914D4A"/>
    <w:rsid w:val="00915360"/>
    <w:rsid w:val="009154B5"/>
    <w:rsid w:val="00915691"/>
    <w:rsid w:val="009157F5"/>
    <w:rsid w:val="009157F6"/>
    <w:rsid w:val="00916003"/>
    <w:rsid w:val="0091614A"/>
    <w:rsid w:val="0091630C"/>
    <w:rsid w:val="00916358"/>
    <w:rsid w:val="00916A2A"/>
    <w:rsid w:val="00916C51"/>
    <w:rsid w:val="00916F1D"/>
    <w:rsid w:val="00916F41"/>
    <w:rsid w:val="00916F9A"/>
    <w:rsid w:val="00917248"/>
    <w:rsid w:val="0091740E"/>
    <w:rsid w:val="00917699"/>
    <w:rsid w:val="0091773A"/>
    <w:rsid w:val="00917D0F"/>
    <w:rsid w:val="009200C4"/>
    <w:rsid w:val="00920266"/>
    <w:rsid w:val="00920947"/>
    <w:rsid w:val="00920952"/>
    <w:rsid w:val="00920C3A"/>
    <w:rsid w:val="0092108E"/>
    <w:rsid w:val="0092188C"/>
    <w:rsid w:val="00921DF0"/>
    <w:rsid w:val="00921ECC"/>
    <w:rsid w:val="00921F28"/>
    <w:rsid w:val="0092238F"/>
    <w:rsid w:val="0092260D"/>
    <w:rsid w:val="00922ADE"/>
    <w:rsid w:val="00922BE5"/>
    <w:rsid w:val="00923037"/>
    <w:rsid w:val="009232DE"/>
    <w:rsid w:val="00923B0B"/>
    <w:rsid w:val="009242E4"/>
    <w:rsid w:val="009243D1"/>
    <w:rsid w:val="009244DA"/>
    <w:rsid w:val="009247A5"/>
    <w:rsid w:val="00924C36"/>
    <w:rsid w:val="00924DA7"/>
    <w:rsid w:val="0092514C"/>
    <w:rsid w:val="009256FB"/>
    <w:rsid w:val="0092580B"/>
    <w:rsid w:val="009259A2"/>
    <w:rsid w:val="00925C80"/>
    <w:rsid w:val="0092606D"/>
    <w:rsid w:val="009261EE"/>
    <w:rsid w:val="0092625D"/>
    <w:rsid w:val="00926687"/>
    <w:rsid w:val="00926808"/>
    <w:rsid w:val="0092682B"/>
    <w:rsid w:val="009269C9"/>
    <w:rsid w:val="0092772A"/>
    <w:rsid w:val="00927768"/>
    <w:rsid w:val="0092799A"/>
    <w:rsid w:val="00927C99"/>
    <w:rsid w:val="00927E85"/>
    <w:rsid w:val="00927F93"/>
    <w:rsid w:val="00930171"/>
    <w:rsid w:val="0093055A"/>
    <w:rsid w:val="009306B9"/>
    <w:rsid w:val="0093084C"/>
    <w:rsid w:val="0093086F"/>
    <w:rsid w:val="0093091D"/>
    <w:rsid w:val="009309DB"/>
    <w:rsid w:val="00930E64"/>
    <w:rsid w:val="009312F1"/>
    <w:rsid w:val="0093151E"/>
    <w:rsid w:val="009319CA"/>
    <w:rsid w:val="00931C25"/>
    <w:rsid w:val="00931FA1"/>
    <w:rsid w:val="0093208B"/>
    <w:rsid w:val="0093229F"/>
    <w:rsid w:val="00932624"/>
    <w:rsid w:val="009327C2"/>
    <w:rsid w:val="00932B26"/>
    <w:rsid w:val="00932DC6"/>
    <w:rsid w:val="00932EC2"/>
    <w:rsid w:val="00932FF1"/>
    <w:rsid w:val="00933382"/>
    <w:rsid w:val="009335F5"/>
    <w:rsid w:val="00933690"/>
    <w:rsid w:val="00933811"/>
    <w:rsid w:val="00933D3F"/>
    <w:rsid w:val="00933D8A"/>
    <w:rsid w:val="00933FAC"/>
    <w:rsid w:val="00934020"/>
    <w:rsid w:val="009343CB"/>
    <w:rsid w:val="00934545"/>
    <w:rsid w:val="0093491E"/>
    <w:rsid w:val="0093528C"/>
    <w:rsid w:val="0093536B"/>
    <w:rsid w:val="00935919"/>
    <w:rsid w:val="0093593B"/>
    <w:rsid w:val="009359D6"/>
    <w:rsid w:val="00935CB4"/>
    <w:rsid w:val="0093606A"/>
    <w:rsid w:val="00936161"/>
    <w:rsid w:val="00936336"/>
    <w:rsid w:val="00936374"/>
    <w:rsid w:val="00936641"/>
    <w:rsid w:val="009366F7"/>
    <w:rsid w:val="00936C3A"/>
    <w:rsid w:val="00936F4D"/>
    <w:rsid w:val="009370E5"/>
    <w:rsid w:val="00937178"/>
    <w:rsid w:val="009374F6"/>
    <w:rsid w:val="0093762F"/>
    <w:rsid w:val="00937644"/>
    <w:rsid w:val="00937745"/>
    <w:rsid w:val="0093776F"/>
    <w:rsid w:val="009379E2"/>
    <w:rsid w:val="0094053C"/>
    <w:rsid w:val="009405F6"/>
    <w:rsid w:val="009407C0"/>
    <w:rsid w:val="00940F7F"/>
    <w:rsid w:val="00941363"/>
    <w:rsid w:val="00941A0E"/>
    <w:rsid w:val="00941D5C"/>
    <w:rsid w:val="00941EFA"/>
    <w:rsid w:val="00941FD0"/>
    <w:rsid w:val="0094242A"/>
    <w:rsid w:val="0094242D"/>
    <w:rsid w:val="00942584"/>
    <w:rsid w:val="00942C5B"/>
    <w:rsid w:val="00943114"/>
    <w:rsid w:val="00943154"/>
    <w:rsid w:val="0094343F"/>
    <w:rsid w:val="0094362A"/>
    <w:rsid w:val="0094364A"/>
    <w:rsid w:val="009439E2"/>
    <w:rsid w:val="00943A8C"/>
    <w:rsid w:val="00943B08"/>
    <w:rsid w:val="00943C07"/>
    <w:rsid w:val="009440DD"/>
    <w:rsid w:val="0094418C"/>
    <w:rsid w:val="0094423E"/>
    <w:rsid w:val="00945096"/>
    <w:rsid w:val="00945127"/>
    <w:rsid w:val="00945483"/>
    <w:rsid w:val="0094548E"/>
    <w:rsid w:val="0094568F"/>
    <w:rsid w:val="0094584A"/>
    <w:rsid w:val="00945863"/>
    <w:rsid w:val="009459EA"/>
    <w:rsid w:val="00945B31"/>
    <w:rsid w:val="009464F9"/>
    <w:rsid w:val="0094672C"/>
    <w:rsid w:val="00946861"/>
    <w:rsid w:val="00946FD8"/>
    <w:rsid w:val="009470C0"/>
    <w:rsid w:val="0094720D"/>
    <w:rsid w:val="009473B0"/>
    <w:rsid w:val="0094742F"/>
    <w:rsid w:val="009475F5"/>
    <w:rsid w:val="009477A5"/>
    <w:rsid w:val="00947ACF"/>
    <w:rsid w:val="00947C9D"/>
    <w:rsid w:val="00947DE8"/>
    <w:rsid w:val="00950179"/>
    <w:rsid w:val="0095022C"/>
    <w:rsid w:val="0095025F"/>
    <w:rsid w:val="00950795"/>
    <w:rsid w:val="00950B14"/>
    <w:rsid w:val="00950B36"/>
    <w:rsid w:val="009511A1"/>
    <w:rsid w:val="00951654"/>
    <w:rsid w:val="00951668"/>
    <w:rsid w:val="009517CC"/>
    <w:rsid w:val="0095185A"/>
    <w:rsid w:val="00951A85"/>
    <w:rsid w:val="00951D1F"/>
    <w:rsid w:val="00951E28"/>
    <w:rsid w:val="00951EE2"/>
    <w:rsid w:val="00951F10"/>
    <w:rsid w:val="00952072"/>
    <w:rsid w:val="009520A3"/>
    <w:rsid w:val="00952360"/>
    <w:rsid w:val="009524ED"/>
    <w:rsid w:val="009525DB"/>
    <w:rsid w:val="00952982"/>
    <w:rsid w:val="00952C07"/>
    <w:rsid w:val="00952D22"/>
    <w:rsid w:val="0095304E"/>
    <w:rsid w:val="0095358C"/>
    <w:rsid w:val="00953C0A"/>
    <w:rsid w:val="00953DAE"/>
    <w:rsid w:val="0095472E"/>
    <w:rsid w:val="00954D3A"/>
    <w:rsid w:val="00954DBF"/>
    <w:rsid w:val="00954E9F"/>
    <w:rsid w:val="009550DA"/>
    <w:rsid w:val="00955174"/>
    <w:rsid w:val="0095569A"/>
    <w:rsid w:val="00955B10"/>
    <w:rsid w:val="00955B11"/>
    <w:rsid w:val="00955CB2"/>
    <w:rsid w:val="00955D86"/>
    <w:rsid w:val="00955E00"/>
    <w:rsid w:val="00955FBA"/>
    <w:rsid w:val="009566A9"/>
    <w:rsid w:val="009567BE"/>
    <w:rsid w:val="00956C8C"/>
    <w:rsid w:val="00956FA3"/>
    <w:rsid w:val="009571C9"/>
    <w:rsid w:val="00957317"/>
    <w:rsid w:val="009574F9"/>
    <w:rsid w:val="0095762B"/>
    <w:rsid w:val="009577AE"/>
    <w:rsid w:val="0095787E"/>
    <w:rsid w:val="00957B80"/>
    <w:rsid w:val="00957B90"/>
    <w:rsid w:val="00957EBF"/>
    <w:rsid w:val="00960135"/>
    <w:rsid w:val="00960692"/>
    <w:rsid w:val="00960CB0"/>
    <w:rsid w:val="00960EEF"/>
    <w:rsid w:val="0096151D"/>
    <w:rsid w:val="009615CF"/>
    <w:rsid w:val="009616C9"/>
    <w:rsid w:val="00961988"/>
    <w:rsid w:val="00961F17"/>
    <w:rsid w:val="00961F75"/>
    <w:rsid w:val="00962319"/>
    <w:rsid w:val="0096234F"/>
    <w:rsid w:val="009625B5"/>
    <w:rsid w:val="00962816"/>
    <w:rsid w:val="00962C54"/>
    <w:rsid w:val="00962C79"/>
    <w:rsid w:val="00962E11"/>
    <w:rsid w:val="00962F8C"/>
    <w:rsid w:val="00963219"/>
    <w:rsid w:val="009632DA"/>
    <w:rsid w:val="009637BB"/>
    <w:rsid w:val="00963F4F"/>
    <w:rsid w:val="00964080"/>
    <w:rsid w:val="009643CF"/>
    <w:rsid w:val="00964498"/>
    <w:rsid w:val="00964597"/>
    <w:rsid w:val="0096484D"/>
    <w:rsid w:val="00964CE7"/>
    <w:rsid w:val="00964DFB"/>
    <w:rsid w:val="00965619"/>
    <w:rsid w:val="0096567D"/>
    <w:rsid w:val="00965758"/>
    <w:rsid w:val="009657D3"/>
    <w:rsid w:val="00965959"/>
    <w:rsid w:val="00965A20"/>
    <w:rsid w:val="00965B90"/>
    <w:rsid w:val="00965ED7"/>
    <w:rsid w:val="00965F50"/>
    <w:rsid w:val="009661FD"/>
    <w:rsid w:val="009662D0"/>
    <w:rsid w:val="009663E1"/>
    <w:rsid w:val="00966E54"/>
    <w:rsid w:val="00967352"/>
    <w:rsid w:val="00967619"/>
    <w:rsid w:val="009676A1"/>
    <w:rsid w:val="00967881"/>
    <w:rsid w:val="00967AEF"/>
    <w:rsid w:val="00967E54"/>
    <w:rsid w:val="0097014E"/>
    <w:rsid w:val="00970154"/>
    <w:rsid w:val="009701E5"/>
    <w:rsid w:val="0097099E"/>
    <w:rsid w:val="009709F8"/>
    <w:rsid w:val="00970A39"/>
    <w:rsid w:val="00970A42"/>
    <w:rsid w:val="00970C1A"/>
    <w:rsid w:val="00970C66"/>
    <w:rsid w:val="00970DC1"/>
    <w:rsid w:val="00970FF0"/>
    <w:rsid w:val="00971230"/>
    <w:rsid w:val="00971466"/>
    <w:rsid w:val="009715D8"/>
    <w:rsid w:val="00971676"/>
    <w:rsid w:val="00971B60"/>
    <w:rsid w:val="00971D77"/>
    <w:rsid w:val="00972D2C"/>
    <w:rsid w:val="00972DE2"/>
    <w:rsid w:val="00972F99"/>
    <w:rsid w:val="0097399F"/>
    <w:rsid w:val="0097424F"/>
    <w:rsid w:val="00974424"/>
    <w:rsid w:val="00974EA4"/>
    <w:rsid w:val="00974FAC"/>
    <w:rsid w:val="00974FC3"/>
    <w:rsid w:val="009751F1"/>
    <w:rsid w:val="0097521F"/>
    <w:rsid w:val="0097563B"/>
    <w:rsid w:val="009758F8"/>
    <w:rsid w:val="00975FB3"/>
    <w:rsid w:val="009763DB"/>
    <w:rsid w:val="0097658D"/>
    <w:rsid w:val="00976645"/>
    <w:rsid w:val="00976657"/>
    <w:rsid w:val="009769FB"/>
    <w:rsid w:val="00976A21"/>
    <w:rsid w:val="00976AA0"/>
    <w:rsid w:val="00976AA5"/>
    <w:rsid w:val="00976AF7"/>
    <w:rsid w:val="00976C79"/>
    <w:rsid w:val="00976CC5"/>
    <w:rsid w:val="00976E20"/>
    <w:rsid w:val="0097723E"/>
    <w:rsid w:val="009773D1"/>
    <w:rsid w:val="0097761B"/>
    <w:rsid w:val="00977726"/>
    <w:rsid w:val="00977BB6"/>
    <w:rsid w:val="00977C6A"/>
    <w:rsid w:val="00977CD6"/>
    <w:rsid w:val="0098006E"/>
    <w:rsid w:val="00980242"/>
    <w:rsid w:val="0098036F"/>
    <w:rsid w:val="00980430"/>
    <w:rsid w:val="009804D6"/>
    <w:rsid w:val="00980911"/>
    <w:rsid w:val="00980C19"/>
    <w:rsid w:val="00980CD1"/>
    <w:rsid w:val="00980E71"/>
    <w:rsid w:val="00980FBE"/>
    <w:rsid w:val="00980FD0"/>
    <w:rsid w:val="00980FD4"/>
    <w:rsid w:val="009812C0"/>
    <w:rsid w:val="0098134F"/>
    <w:rsid w:val="009814AE"/>
    <w:rsid w:val="00981B18"/>
    <w:rsid w:val="00981B70"/>
    <w:rsid w:val="00981D42"/>
    <w:rsid w:val="0098231E"/>
    <w:rsid w:val="0098265E"/>
    <w:rsid w:val="00982B3E"/>
    <w:rsid w:val="00982C1B"/>
    <w:rsid w:val="00982C9F"/>
    <w:rsid w:val="0098307A"/>
    <w:rsid w:val="00983223"/>
    <w:rsid w:val="00983290"/>
    <w:rsid w:val="00983377"/>
    <w:rsid w:val="00983541"/>
    <w:rsid w:val="00983764"/>
    <w:rsid w:val="00983886"/>
    <w:rsid w:val="0098407E"/>
    <w:rsid w:val="009842E4"/>
    <w:rsid w:val="00984481"/>
    <w:rsid w:val="009845D2"/>
    <w:rsid w:val="009848D2"/>
    <w:rsid w:val="00984985"/>
    <w:rsid w:val="00984A77"/>
    <w:rsid w:val="00984C7F"/>
    <w:rsid w:val="00984CF2"/>
    <w:rsid w:val="00984DF7"/>
    <w:rsid w:val="00984ED3"/>
    <w:rsid w:val="00984FE5"/>
    <w:rsid w:val="00985194"/>
    <w:rsid w:val="009853E2"/>
    <w:rsid w:val="00985597"/>
    <w:rsid w:val="00985826"/>
    <w:rsid w:val="00985891"/>
    <w:rsid w:val="00985B61"/>
    <w:rsid w:val="00985BEA"/>
    <w:rsid w:val="00985CE2"/>
    <w:rsid w:val="00985EE5"/>
    <w:rsid w:val="00986185"/>
    <w:rsid w:val="0098648D"/>
    <w:rsid w:val="009865F7"/>
    <w:rsid w:val="00986A62"/>
    <w:rsid w:val="00986D5E"/>
    <w:rsid w:val="00986F8A"/>
    <w:rsid w:val="0098710E"/>
    <w:rsid w:val="0098712A"/>
    <w:rsid w:val="0098742D"/>
    <w:rsid w:val="00987457"/>
    <w:rsid w:val="00987922"/>
    <w:rsid w:val="00987D5E"/>
    <w:rsid w:val="00987DD7"/>
    <w:rsid w:val="00987E0D"/>
    <w:rsid w:val="00987E2D"/>
    <w:rsid w:val="00987F1A"/>
    <w:rsid w:val="00987F87"/>
    <w:rsid w:val="0099001A"/>
    <w:rsid w:val="009901B4"/>
    <w:rsid w:val="00990E4E"/>
    <w:rsid w:val="00990E4F"/>
    <w:rsid w:val="00990E55"/>
    <w:rsid w:val="00990EAB"/>
    <w:rsid w:val="00990FA9"/>
    <w:rsid w:val="009911BD"/>
    <w:rsid w:val="009912E6"/>
    <w:rsid w:val="00991AEC"/>
    <w:rsid w:val="00991B05"/>
    <w:rsid w:val="00991B12"/>
    <w:rsid w:val="00991BE0"/>
    <w:rsid w:val="00991D12"/>
    <w:rsid w:val="00991DD2"/>
    <w:rsid w:val="00991EED"/>
    <w:rsid w:val="00991F9C"/>
    <w:rsid w:val="00991FE5"/>
    <w:rsid w:val="009920FA"/>
    <w:rsid w:val="0099221B"/>
    <w:rsid w:val="009925E1"/>
    <w:rsid w:val="009927E9"/>
    <w:rsid w:val="00992896"/>
    <w:rsid w:val="009928D0"/>
    <w:rsid w:val="00992E0D"/>
    <w:rsid w:val="00992F4A"/>
    <w:rsid w:val="009930FC"/>
    <w:rsid w:val="009935A8"/>
    <w:rsid w:val="009936DE"/>
    <w:rsid w:val="00993809"/>
    <w:rsid w:val="009939A4"/>
    <w:rsid w:val="00993A83"/>
    <w:rsid w:val="00993C43"/>
    <w:rsid w:val="00993D2D"/>
    <w:rsid w:val="0099406D"/>
    <w:rsid w:val="00994204"/>
    <w:rsid w:val="00994550"/>
    <w:rsid w:val="00994859"/>
    <w:rsid w:val="00994AF8"/>
    <w:rsid w:val="00994B80"/>
    <w:rsid w:val="00994EAA"/>
    <w:rsid w:val="00994FB8"/>
    <w:rsid w:val="0099511E"/>
    <w:rsid w:val="00995A7B"/>
    <w:rsid w:val="00995BEE"/>
    <w:rsid w:val="00995E89"/>
    <w:rsid w:val="00996217"/>
    <w:rsid w:val="0099650C"/>
    <w:rsid w:val="00996860"/>
    <w:rsid w:val="009977BF"/>
    <w:rsid w:val="009977C1"/>
    <w:rsid w:val="009A0025"/>
    <w:rsid w:val="009A059C"/>
    <w:rsid w:val="009A07D9"/>
    <w:rsid w:val="009A08E7"/>
    <w:rsid w:val="009A0AD7"/>
    <w:rsid w:val="009A0C91"/>
    <w:rsid w:val="009A0CC4"/>
    <w:rsid w:val="009A0F5C"/>
    <w:rsid w:val="009A0FD1"/>
    <w:rsid w:val="009A1563"/>
    <w:rsid w:val="009A15C7"/>
    <w:rsid w:val="009A1E2D"/>
    <w:rsid w:val="009A1EC0"/>
    <w:rsid w:val="009A2006"/>
    <w:rsid w:val="009A2482"/>
    <w:rsid w:val="009A2F64"/>
    <w:rsid w:val="009A2F7B"/>
    <w:rsid w:val="009A2FA7"/>
    <w:rsid w:val="009A30EC"/>
    <w:rsid w:val="009A3238"/>
    <w:rsid w:val="009A32A2"/>
    <w:rsid w:val="009A3701"/>
    <w:rsid w:val="009A384E"/>
    <w:rsid w:val="009A39F7"/>
    <w:rsid w:val="009A3B7D"/>
    <w:rsid w:val="009A3D81"/>
    <w:rsid w:val="009A3EDB"/>
    <w:rsid w:val="009A41FE"/>
    <w:rsid w:val="009A4A17"/>
    <w:rsid w:val="009A4B8E"/>
    <w:rsid w:val="009A4D07"/>
    <w:rsid w:val="009A5177"/>
    <w:rsid w:val="009A55D7"/>
    <w:rsid w:val="009A5925"/>
    <w:rsid w:val="009A5A2A"/>
    <w:rsid w:val="009A5ADF"/>
    <w:rsid w:val="009A5CFD"/>
    <w:rsid w:val="009A5D4D"/>
    <w:rsid w:val="009A5E5B"/>
    <w:rsid w:val="009A64D3"/>
    <w:rsid w:val="009A6C05"/>
    <w:rsid w:val="009A6E01"/>
    <w:rsid w:val="009A7610"/>
    <w:rsid w:val="009A79EA"/>
    <w:rsid w:val="009B02FE"/>
    <w:rsid w:val="009B040E"/>
    <w:rsid w:val="009B081C"/>
    <w:rsid w:val="009B126A"/>
    <w:rsid w:val="009B13F9"/>
    <w:rsid w:val="009B14F7"/>
    <w:rsid w:val="009B151F"/>
    <w:rsid w:val="009B1573"/>
    <w:rsid w:val="009B15F6"/>
    <w:rsid w:val="009B18FC"/>
    <w:rsid w:val="009B21C5"/>
    <w:rsid w:val="009B22D7"/>
    <w:rsid w:val="009B22EC"/>
    <w:rsid w:val="009B26EE"/>
    <w:rsid w:val="009B29F5"/>
    <w:rsid w:val="009B2A75"/>
    <w:rsid w:val="009B2D04"/>
    <w:rsid w:val="009B2DC7"/>
    <w:rsid w:val="009B2E53"/>
    <w:rsid w:val="009B35DE"/>
    <w:rsid w:val="009B35E0"/>
    <w:rsid w:val="009B35E2"/>
    <w:rsid w:val="009B36F9"/>
    <w:rsid w:val="009B3DC8"/>
    <w:rsid w:val="009B3E42"/>
    <w:rsid w:val="009B40D7"/>
    <w:rsid w:val="009B46D7"/>
    <w:rsid w:val="009B491E"/>
    <w:rsid w:val="009B496B"/>
    <w:rsid w:val="009B49C5"/>
    <w:rsid w:val="009B4EF3"/>
    <w:rsid w:val="009B4F19"/>
    <w:rsid w:val="009B4F85"/>
    <w:rsid w:val="009B50FF"/>
    <w:rsid w:val="009B599B"/>
    <w:rsid w:val="009B59FA"/>
    <w:rsid w:val="009B5A48"/>
    <w:rsid w:val="009B5C2B"/>
    <w:rsid w:val="009B5C4B"/>
    <w:rsid w:val="009B5F25"/>
    <w:rsid w:val="009B60EB"/>
    <w:rsid w:val="009B6378"/>
    <w:rsid w:val="009B65AD"/>
    <w:rsid w:val="009B6765"/>
    <w:rsid w:val="009B6991"/>
    <w:rsid w:val="009B6D5E"/>
    <w:rsid w:val="009B6EDB"/>
    <w:rsid w:val="009B711A"/>
    <w:rsid w:val="009B7528"/>
    <w:rsid w:val="009B7924"/>
    <w:rsid w:val="009B7BC1"/>
    <w:rsid w:val="009B7C68"/>
    <w:rsid w:val="009C0020"/>
    <w:rsid w:val="009C0306"/>
    <w:rsid w:val="009C0427"/>
    <w:rsid w:val="009C0438"/>
    <w:rsid w:val="009C0515"/>
    <w:rsid w:val="009C06FD"/>
    <w:rsid w:val="009C0903"/>
    <w:rsid w:val="009C0C3B"/>
    <w:rsid w:val="009C0E58"/>
    <w:rsid w:val="009C138B"/>
    <w:rsid w:val="009C141A"/>
    <w:rsid w:val="009C15CF"/>
    <w:rsid w:val="009C1849"/>
    <w:rsid w:val="009C1EA9"/>
    <w:rsid w:val="009C2208"/>
    <w:rsid w:val="009C25D7"/>
    <w:rsid w:val="009C2798"/>
    <w:rsid w:val="009C298F"/>
    <w:rsid w:val="009C2ADB"/>
    <w:rsid w:val="009C2E64"/>
    <w:rsid w:val="009C2FDE"/>
    <w:rsid w:val="009C2FFC"/>
    <w:rsid w:val="009C33FF"/>
    <w:rsid w:val="009C388D"/>
    <w:rsid w:val="009C3B40"/>
    <w:rsid w:val="009C3B63"/>
    <w:rsid w:val="009C3BDA"/>
    <w:rsid w:val="009C3CB1"/>
    <w:rsid w:val="009C41B4"/>
    <w:rsid w:val="009C435F"/>
    <w:rsid w:val="009C43BF"/>
    <w:rsid w:val="009C4AA8"/>
    <w:rsid w:val="009C4BE3"/>
    <w:rsid w:val="009C4D19"/>
    <w:rsid w:val="009C53A7"/>
    <w:rsid w:val="009C5646"/>
    <w:rsid w:val="009C5918"/>
    <w:rsid w:val="009C5C2D"/>
    <w:rsid w:val="009C66CC"/>
    <w:rsid w:val="009C66EF"/>
    <w:rsid w:val="009C67A5"/>
    <w:rsid w:val="009C6830"/>
    <w:rsid w:val="009C683A"/>
    <w:rsid w:val="009C6947"/>
    <w:rsid w:val="009C6C46"/>
    <w:rsid w:val="009C6E88"/>
    <w:rsid w:val="009C72B8"/>
    <w:rsid w:val="009C7312"/>
    <w:rsid w:val="009C758D"/>
    <w:rsid w:val="009C7941"/>
    <w:rsid w:val="009C799D"/>
    <w:rsid w:val="009C7B09"/>
    <w:rsid w:val="009C7CEF"/>
    <w:rsid w:val="009C7D64"/>
    <w:rsid w:val="009C7D84"/>
    <w:rsid w:val="009D0319"/>
    <w:rsid w:val="009D05A3"/>
    <w:rsid w:val="009D05DA"/>
    <w:rsid w:val="009D083B"/>
    <w:rsid w:val="009D0889"/>
    <w:rsid w:val="009D0B36"/>
    <w:rsid w:val="009D0B5A"/>
    <w:rsid w:val="009D0F59"/>
    <w:rsid w:val="009D1068"/>
    <w:rsid w:val="009D108F"/>
    <w:rsid w:val="009D1B86"/>
    <w:rsid w:val="009D1FB4"/>
    <w:rsid w:val="009D2294"/>
    <w:rsid w:val="009D2622"/>
    <w:rsid w:val="009D2779"/>
    <w:rsid w:val="009D2B2F"/>
    <w:rsid w:val="009D2BD6"/>
    <w:rsid w:val="009D30DE"/>
    <w:rsid w:val="009D36FE"/>
    <w:rsid w:val="009D371C"/>
    <w:rsid w:val="009D3AF4"/>
    <w:rsid w:val="009D3CA2"/>
    <w:rsid w:val="009D3D9A"/>
    <w:rsid w:val="009D41F7"/>
    <w:rsid w:val="009D43A2"/>
    <w:rsid w:val="009D4456"/>
    <w:rsid w:val="009D4937"/>
    <w:rsid w:val="009D4A5F"/>
    <w:rsid w:val="009D4B61"/>
    <w:rsid w:val="009D4D26"/>
    <w:rsid w:val="009D4D85"/>
    <w:rsid w:val="009D5014"/>
    <w:rsid w:val="009D54E3"/>
    <w:rsid w:val="009D57E8"/>
    <w:rsid w:val="009D5964"/>
    <w:rsid w:val="009D5B61"/>
    <w:rsid w:val="009D5ED1"/>
    <w:rsid w:val="009D60F7"/>
    <w:rsid w:val="009D62E9"/>
    <w:rsid w:val="009D665E"/>
    <w:rsid w:val="009D66D5"/>
    <w:rsid w:val="009D6D8D"/>
    <w:rsid w:val="009D72C5"/>
    <w:rsid w:val="009D78CA"/>
    <w:rsid w:val="009D7B86"/>
    <w:rsid w:val="009D7C81"/>
    <w:rsid w:val="009D7EAB"/>
    <w:rsid w:val="009E0077"/>
    <w:rsid w:val="009E06E9"/>
    <w:rsid w:val="009E0A19"/>
    <w:rsid w:val="009E0A58"/>
    <w:rsid w:val="009E0BD5"/>
    <w:rsid w:val="009E0BFA"/>
    <w:rsid w:val="009E1258"/>
    <w:rsid w:val="009E15FD"/>
    <w:rsid w:val="009E1848"/>
    <w:rsid w:val="009E19FB"/>
    <w:rsid w:val="009E1A54"/>
    <w:rsid w:val="009E1A8C"/>
    <w:rsid w:val="009E284A"/>
    <w:rsid w:val="009E2AF6"/>
    <w:rsid w:val="009E2DFE"/>
    <w:rsid w:val="009E3103"/>
    <w:rsid w:val="009E365A"/>
    <w:rsid w:val="009E375C"/>
    <w:rsid w:val="009E3AD9"/>
    <w:rsid w:val="009E3B07"/>
    <w:rsid w:val="009E40DA"/>
    <w:rsid w:val="009E43DE"/>
    <w:rsid w:val="009E4490"/>
    <w:rsid w:val="009E456A"/>
    <w:rsid w:val="009E45C9"/>
    <w:rsid w:val="009E45CA"/>
    <w:rsid w:val="009E49F3"/>
    <w:rsid w:val="009E4B28"/>
    <w:rsid w:val="009E5305"/>
    <w:rsid w:val="009E5320"/>
    <w:rsid w:val="009E53AE"/>
    <w:rsid w:val="009E5919"/>
    <w:rsid w:val="009E59B8"/>
    <w:rsid w:val="009E5B4D"/>
    <w:rsid w:val="009E5D6D"/>
    <w:rsid w:val="009E62F8"/>
    <w:rsid w:val="009E63C0"/>
    <w:rsid w:val="009E6559"/>
    <w:rsid w:val="009E6706"/>
    <w:rsid w:val="009E6A46"/>
    <w:rsid w:val="009E6A4B"/>
    <w:rsid w:val="009E6AE0"/>
    <w:rsid w:val="009E6B2C"/>
    <w:rsid w:val="009E6D31"/>
    <w:rsid w:val="009E6E7D"/>
    <w:rsid w:val="009E70E5"/>
    <w:rsid w:val="009E70FA"/>
    <w:rsid w:val="009E74CF"/>
    <w:rsid w:val="009E753B"/>
    <w:rsid w:val="009E754B"/>
    <w:rsid w:val="009E757F"/>
    <w:rsid w:val="009E7903"/>
    <w:rsid w:val="009E7E5F"/>
    <w:rsid w:val="009E7F0F"/>
    <w:rsid w:val="009F0875"/>
    <w:rsid w:val="009F0976"/>
    <w:rsid w:val="009F0F82"/>
    <w:rsid w:val="009F14DB"/>
    <w:rsid w:val="009F164C"/>
    <w:rsid w:val="009F1CA5"/>
    <w:rsid w:val="009F1CD3"/>
    <w:rsid w:val="009F20DB"/>
    <w:rsid w:val="009F2760"/>
    <w:rsid w:val="009F2820"/>
    <w:rsid w:val="009F2B68"/>
    <w:rsid w:val="009F2C4C"/>
    <w:rsid w:val="009F2CB8"/>
    <w:rsid w:val="009F2E3E"/>
    <w:rsid w:val="009F36C7"/>
    <w:rsid w:val="009F3B7D"/>
    <w:rsid w:val="009F3C22"/>
    <w:rsid w:val="009F3F9B"/>
    <w:rsid w:val="009F406E"/>
    <w:rsid w:val="009F4313"/>
    <w:rsid w:val="009F4DA9"/>
    <w:rsid w:val="009F51E4"/>
    <w:rsid w:val="009F5939"/>
    <w:rsid w:val="009F5C81"/>
    <w:rsid w:val="009F5C9E"/>
    <w:rsid w:val="009F5CC7"/>
    <w:rsid w:val="009F5DD9"/>
    <w:rsid w:val="009F65A6"/>
    <w:rsid w:val="009F65BE"/>
    <w:rsid w:val="009F674D"/>
    <w:rsid w:val="009F6782"/>
    <w:rsid w:val="009F6B95"/>
    <w:rsid w:val="009F6BB9"/>
    <w:rsid w:val="009F6D77"/>
    <w:rsid w:val="009F6E8A"/>
    <w:rsid w:val="009F7131"/>
    <w:rsid w:val="009F7362"/>
    <w:rsid w:val="009F7677"/>
    <w:rsid w:val="009F7869"/>
    <w:rsid w:val="009F79BC"/>
    <w:rsid w:val="009F79EB"/>
    <w:rsid w:val="009F7C48"/>
    <w:rsid w:val="009F7E9A"/>
    <w:rsid w:val="00A0003D"/>
    <w:rsid w:val="00A006E5"/>
    <w:rsid w:val="00A00CD8"/>
    <w:rsid w:val="00A00DF1"/>
    <w:rsid w:val="00A00E7C"/>
    <w:rsid w:val="00A01194"/>
    <w:rsid w:val="00A01243"/>
    <w:rsid w:val="00A0199E"/>
    <w:rsid w:val="00A01DDC"/>
    <w:rsid w:val="00A01E2F"/>
    <w:rsid w:val="00A025CE"/>
    <w:rsid w:val="00A02916"/>
    <w:rsid w:val="00A029AA"/>
    <w:rsid w:val="00A02A13"/>
    <w:rsid w:val="00A02AD1"/>
    <w:rsid w:val="00A02B2D"/>
    <w:rsid w:val="00A02D55"/>
    <w:rsid w:val="00A02DD3"/>
    <w:rsid w:val="00A02F67"/>
    <w:rsid w:val="00A0312C"/>
    <w:rsid w:val="00A0334E"/>
    <w:rsid w:val="00A03566"/>
    <w:rsid w:val="00A0380E"/>
    <w:rsid w:val="00A03928"/>
    <w:rsid w:val="00A03BB2"/>
    <w:rsid w:val="00A03E02"/>
    <w:rsid w:val="00A03FF7"/>
    <w:rsid w:val="00A04195"/>
    <w:rsid w:val="00A04227"/>
    <w:rsid w:val="00A042C1"/>
    <w:rsid w:val="00A04415"/>
    <w:rsid w:val="00A044E2"/>
    <w:rsid w:val="00A0456E"/>
    <w:rsid w:val="00A0464B"/>
    <w:rsid w:val="00A04AA1"/>
    <w:rsid w:val="00A05054"/>
    <w:rsid w:val="00A05202"/>
    <w:rsid w:val="00A0551F"/>
    <w:rsid w:val="00A05647"/>
    <w:rsid w:val="00A05C49"/>
    <w:rsid w:val="00A05E06"/>
    <w:rsid w:val="00A05E11"/>
    <w:rsid w:val="00A05F3D"/>
    <w:rsid w:val="00A06418"/>
    <w:rsid w:val="00A065EA"/>
    <w:rsid w:val="00A068F3"/>
    <w:rsid w:val="00A069C7"/>
    <w:rsid w:val="00A06B93"/>
    <w:rsid w:val="00A06D88"/>
    <w:rsid w:val="00A07037"/>
    <w:rsid w:val="00A073EC"/>
    <w:rsid w:val="00A07581"/>
    <w:rsid w:val="00A077BB"/>
    <w:rsid w:val="00A07A8D"/>
    <w:rsid w:val="00A07D22"/>
    <w:rsid w:val="00A102AC"/>
    <w:rsid w:val="00A1048D"/>
    <w:rsid w:val="00A105B1"/>
    <w:rsid w:val="00A105E9"/>
    <w:rsid w:val="00A105F0"/>
    <w:rsid w:val="00A10749"/>
    <w:rsid w:val="00A10936"/>
    <w:rsid w:val="00A10BB1"/>
    <w:rsid w:val="00A10CEF"/>
    <w:rsid w:val="00A1107D"/>
    <w:rsid w:val="00A11166"/>
    <w:rsid w:val="00A11195"/>
    <w:rsid w:val="00A115F6"/>
    <w:rsid w:val="00A1168E"/>
    <w:rsid w:val="00A11729"/>
    <w:rsid w:val="00A119DD"/>
    <w:rsid w:val="00A11AB5"/>
    <w:rsid w:val="00A11B96"/>
    <w:rsid w:val="00A11C65"/>
    <w:rsid w:val="00A11E35"/>
    <w:rsid w:val="00A11EDA"/>
    <w:rsid w:val="00A121E8"/>
    <w:rsid w:val="00A12368"/>
    <w:rsid w:val="00A1274B"/>
    <w:rsid w:val="00A12970"/>
    <w:rsid w:val="00A12AE7"/>
    <w:rsid w:val="00A12FAB"/>
    <w:rsid w:val="00A13115"/>
    <w:rsid w:val="00A133F4"/>
    <w:rsid w:val="00A1345E"/>
    <w:rsid w:val="00A13513"/>
    <w:rsid w:val="00A13572"/>
    <w:rsid w:val="00A136E0"/>
    <w:rsid w:val="00A137D2"/>
    <w:rsid w:val="00A13A62"/>
    <w:rsid w:val="00A13EC3"/>
    <w:rsid w:val="00A1454D"/>
    <w:rsid w:val="00A14655"/>
    <w:rsid w:val="00A147D5"/>
    <w:rsid w:val="00A14950"/>
    <w:rsid w:val="00A14E61"/>
    <w:rsid w:val="00A15412"/>
    <w:rsid w:val="00A15854"/>
    <w:rsid w:val="00A15EA0"/>
    <w:rsid w:val="00A15F5D"/>
    <w:rsid w:val="00A167DF"/>
    <w:rsid w:val="00A168D0"/>
    <w:rsid w:val="00A168FA"/>
    <w:rsid w:val="00A16B0C"/>
    <w:rsid w:val="00A17145"/>
    <w:rsid w:val="00A200F0"/>
    <w:rsid w:val="00A204EC"/>
    <w:rsid w:val="00A20566"/>
    <w:rsid w:val="00A20574"/>
    <w:rsid w:val="00A20666"/>
    <w:rsid w:val="00A209A2"/>
    <w:rsid w:val="00A20F14"/>
    <w:rsid w:val="00A21233"/>
    <w:rsid w:val="00A21458"/>
    <w:rsid w:val="00A21577"/>
    <w:rsid w:val="00A21A43"/>
    <w:rsid w:val="00A21B11"/>
    <w:rsid w:val="00A21C8B"/>
    <w:rsid w:val="00A21DCA"/>
    <w:rsid w:val="00A21EC1"/>
    <w:rsid w:val="00A223DE"/>
    <w:rsid w:val="00A226A2"/>
    <w:rsid w:val="00A228DE"/>
    <w:rsid w:val="00A2295D"/>
    <w:rsid w:val="00A22FBE"/>
    <w:rsid w:val="00A23510"/>
    <w:rsid w:val="00A2354F"/>
    <w:rsid w:val="00A23755"/>
    <w:rsid w:val="00A239A4"/>
    <w:rsid w:val="00A239B3"/>
    <w:rsid w:val="00A239B8"/>
    <w:rsid w:val="00A23A58"/>
    <w:rsid w:val="00A23DC5"/>
    <w:rsid w:val="00A23E9D"/>
    <w:rsid w:val="00A240D1"/>
    <w:rsid w:val="00A24553"/>
    <w:rsid w:val="00A248C5"/>
    <w:rsid w:val="00A24A33"/>
    <w:rsid w:val="00A24CFD"/>
    <w:rsid w:val="00A24D45"/>
    <w:rsid w:val="00A24EB2"/>
    <w:rsid w:val="00A25140"/>
    <w:rsid w:val="00A252D5"/>
    <w:rsid w:val="00A25485"/>
    <w:rsid w:val="00A2594A"/>
    <w:rsid w:val="00A25B9E"/>
    <w:rsid w:val="00A25CEE"/>
    <w:rsid w:val="00A25DFB"/>
    <w:rsid w:val="00A263E3"/>
    <w:rsid w:val="00A26480"/>
    <w:rsid w:val="00A26CD8"/>
    <w:rsid w:val="00A26F82"/>
    <w:rsid w:val="00A2738D"/>
    <w:rsid w:val="00A274AA"/>
    <w:rsid w:val="00A2786B"/>
    <w:rsid w:val="00A27DA1"/>
    <w:rsid w:val="00A27E60"/>
    <w:rsid w:val="00A27FC4"/>
    <w:rsid w:val="00A304F5"/>
    <w:rsid w:val="00A305C5"/>
    <w:rsid w:val="00A3069E"/>
    <w:rsid w:val="00A30723"/>
    <w:rsid w:val="00A30B71"/>
    <w:rsid w:val="00A30BE9"/>
    <w:rsid w:val="00A30EDE"/>
    <w:rsid w:val="00A31001"/>
    <w:rsid w:val="00A31031"/>
    <w:rsid w:val="00A3108A"/>
    <w:rsid w:val="00A314AD"/>
    <w:rsid w:val="00A31583"/>
    <w:rsid w:val="00A31A24"/>
    <w:rsid w:val="00A31AC2"/>
    <w:rsid w:val="00A31BCF"/>
    <w:rsid w:val="00A320F1"/>
    <w:rsid w:val="00A32337"/>
    <w:rsid w:val="00A327CE"/>
    <w:rsid w:val="00A32B81"/>
    <w:rsid w:val="00A33335"/>
    <w:rsid w:val="00A334AB"/>
    <w:rsid w:val="00A33528"/>
    <w:rsid w:val="00A335E0"/>
    <w:rsid w:val="00A3360D"/>
    <w:rsid w:val="00A33676"/>
    <w:rsid w:val="00A33A21"/>
    <w:rsid w:val="00A33F78"/>
    <w:rsid w:val="00A33FAF"/>
    <w:rsid w:val="00A3413B"/>
    <w:rsid w:val="00A341C9"/>
    <w:rsid w:val="00A34523"/>
    <w:rsid w:val="00A34683"/>
    <w:rsid w:val="00A34BBD"/>
    <w:rsid w:val="00A34D32"/>
    <w:rsid w:val="00A355DD"/>
    <w:rsid w:val="00A35630"/>
    <w:rsid w:val="00A3575F"/>
    <w:rsid w:val="00A357A8"/>
    <w:rsid w:val="00A3588D"/>
    <w:rsid w:val="00A35D55"/>
    <w:rsid w:val="00A3630F"/>
    <w:rsid w:val="00A36354"/>
    <w:rsid w:val="00A36399"/>
    <w:rsid w:val="00A365ED"/>
    <w:rsid w:val="00A3676C"/>
    <w:rsid w:val="00A3686A"/>
    <w:rsid w:val="00A368BE"/>
    <w:rsid w:val="00A3695D"/>
    <w:rsid w:val="00A36F91"/>
    <w:rsid w:val="00A370DA"/>
    <w:rsid w:val="00A3724E"/>
    <w:rsid w:val="00A37317"/>
    <w:rsid w:val="00A3752E"/>
    <w:rsid w:val="00A3760D"/>
    <w:rsid w:val="00A37765"/>
    <w:rsid w:val="00A3777F"/>
    <w:rsid w:val="00A37801"/>
    <w:rsid w:val="00A37802"/>
    <w:rsid w:val="00A379A5"/>
    <w:rsid w:val="00A37AE8"/>
    <w:rsid w:val="00A37CF8"/>
    <w:rsid w:val="00A37E9B"/>
    <w:rsid w:val="00A4007C"/>
    <w:rsid w:val="00A40199"/>
    <w:rsid w:val="00A402FC"/>
    <w:rsid w:val="00A40437"/>
    <w:rsid w:val="00A40512"/>
    <w:rsid w:val="00A406C3"/>
    <w:rsid w:val="00A4099C"/>
    <w:rsid w:val="00A40ACF"/>
    <w:rsid w:val="00A40EB5"/>
    <w:rsid w:val="00A41354"/>
    <w:rsid w:val="00A416A2"/>
    <w:rsid w:val="00A4178D"/>
    <w:rsid w:val="00A4191C"/>
    <w:rsid w:val="00A419A3"/>
    <w:rsid w:val="00A41F68"/>
    <w:rsid w:val="00A421FC"/>
    <w:rsid w:val="00A42410"/>
    <w:rsid w:val="00A437C8"/>
    <w:rsid w:val="00A43923"/>
    <w:rsid w:val="00A43A1A"/>
    <w:rsid w:val="00A43B04"/>
    <w:rsid w:val="00A4410D"/>
    <w:rsid w:val="00A443E1"/>
    <w:rsid w:val="00A447C9"/>
    <w:rsid w:val="00A44894"/>
    <w:rsid w:val="00A45021"/>
    <w:rsid w:val="00A453E5"/>
    <w:rsid w:val="00A459D4"/>
    <w:rsid w:val="00A45B8B"/>
    <w:rsid w:val="00A460D8"/>
    <w:rsid w:val="00A46498"/>
    <w:rsid w:val="00A4653B"/>
    <w:rsid w:val="00A46779"/>
    <w:rsid w:val="00A4708D"/>
    <w:rsid w:val="00A470A6"/>
    <w:rsid w:val="00A476DF"/>
    <w:rsid w:val="00A47E16"/>
    <w:rsid w:val="00A5006E"/>
    <w:rsid w:val="00A50213"/>
    <w:rsid w:val="00A50F04"/>
    <w:rsid w:val="00A51026"/>
    <w:rsid w:val="00A51598"/>
    <w:rsid w:val="00A516FE"/>
    <w:rsid w:val="00A51B41"/>
    <w:rsid w:val="00A51FCE"/>
    <w:rsid w:val="00A5233C"/>
    <w:rsid w:val="00A525A6"/>
    <w:rsid w:val="00A528D3"/>
    <w:rsid w:val="00A528E1"/>
    <w:rsid w:val="00A52A8C"/>
    <w:rsid w:val="00A52B86"/>
    <w:rsid w:val="00A52EB1"/>
    <w:rsid w:val="00A5329D"/>
    <w:rsid w:val="00A5334B"/>
    <w:rsid w:val="00A53393"/>
    <w:rsid w:val="00A53855"/>
    <w:rsid w:val="00A53DEF"/>
    <w:rsid w:val="00A53EE0"/>
    <w:rsid w:val="00A54246"/>
    <w:rsid w:val="00A54831"/>
    <w:rsid w:val="00A5496A"/>
    <w:rsid w:val="00A54DF5"/>
    <w:rsid w:val="00A54E8F"/>
    <w:rsid w:val="00A54F0A"/>
    <w:rsid w:val="00A550C4"/>
    <w:rsid w:val="00A55504"/>
    <w:rsid w:val="00A5580C"/>
    <w:rsid w:val="00A55A06"/>
    <w:rsid w:val="00A55BE9"/>
    <w:rsid w:val="00A55C19"/>
    <w:rsid w:val="00A55CB3"/>
    <w:rsid w:val="00A560F4"/>
    <w:rsid w:val="00A561D1"/>
    <w:rsid w:val="00A564EA"/>
    <w:rsid w:val="00A566E2"/>
    <w:rsid w:val="00A567FC"/>
    <w:rsid w:val="00A56952"/>
    <w:rsid w:val="00A56AD8"/>
    <w:rsid w:val="00A570DA"/>
    <w:rsid w:val="00A571CC"/>
    <w:rsid w:val="00A57256"/>
    <w:rsid w:val="00A576B0"/>
    <w:rsid w:val="00A57776"/>
    <w:rsid w:val="00A57B6B"/>
    <w:rsid w:val="00A57EF9"/>
    <w:rsid w:val="00A601D6"/>
    <w:rsid w:val="00A60326"/>
    <w:rsid w:val="00A60422"/>
    <w:rsid w:val="00A60B22"/>
    <w:rsid w:val="00A60C9D"/>
    <w:rsid w:val="00A60CFC"/>
    <w:rsid w:val="00A6102D"/>
    <w:rsid w:val="00A6103E"/>
    <w:rsid w:val="00A61786"/>
    <w:rsid w:val="00A61836"/>
    <w:rsid w:val="00A6184D"/>
    <w:rsid w:val="00A61AFA"/>
    <w:rsid w:val="00A61C57"/>
    <w:rsid w:val="00A61CBB"/>
    <w:rsid w:val="00A61DA2"/>
    <w:rsid w:val="00A61DDD"/>
    <w:rsid w:val="00A62042"/>
    <w:rsid w:val="00A62087"/>
    <w:rsid w:val="00A62125"/>
    <w:rsid w:val="00A62221"/>
    <w:rsid w:val="00A62305"/>
    <w:rsid w:val="00A628CD"/>
    <w:rsid w:val="00A63264"/>
    <w:rsid w:val="00A632A6"/>
    <w:rsid w:val="00A635B3"/>
    <w:rsid w:val="00A63A40"/>
    <w:rsid w:val="00A63A67"/>
    <w:rsid w:val="00A63B63"/>
    <w:rsid w:val="00A63BEC"/>
    <w:rsid w:val="00A63DD2"/>
    <w:rsid w:val="00A6441E"/>
    <w:rsid w:val="00A6466F"/>
    <w:rsid w:val="00A646E9"/>
    <w:rsid w:val="00A6472E"/>
    <w:rsid w:val="00A64771"/>
    <w:rsid w:val="00A64C6E"/>
    <w:rsid w:val="00A64DCB"/>
    <w:rsid w:val="00A64E07"/>
    <w:rsid w:val="00A651CB"/>
    <w:rsid w:val="00A655AA"/>
    <w:rsid w:val="00A65669"/>
    <w:rsid w:val="00A65DF5"/>
    <w:rsid w:val="00A65E67"/>
    <w:rsid w:val="00A662F2"/>
    <w:rsid w:val="00A663C1"/>
    <w:rsid w:val="00A6697A"/>
    <w:rsid w:val="00A669DA"/>
    <w:rsid w:val="00A66A40"/>
    <w:rsid w:val="00A66A8E"/>
    <w:rsid w:val="00A6729C"/>
    <w:rsid w:val="00A6746B"/>
    <w:rsid w:val="00A6754B"/>
    <w:rsid w:val="00A67BCF"/>
    <w:rsid w:val="00A67EEB"/>
    <w:rsid w:val="00A7012B"/>
    <w:rsid w:val="00A705B0"/>
    <w:rsid w:val="00A706BD"/>
    <w:rsid w:val="00A70E12"/>
    <w:rsid w:val="00A70E38"/>
    <w:rsid w:val="00A71193"/>
    <w:rsid w:val="00A7122C"/>
    <w:rsid w:val="00A7142F"/>
    <w:rsid w:val="00A71637"/>
    <w:rsid w:val="00A717BF"/>
    <w:rsid w:val="00A718EF"/>
    <w:rsid w:val="00A71950"/>
    <w:rsid w:val="00A71BB5"/>
    <w:rsid w:val="00A7218A"/>
    <w:rsid w:val="00A7269D"/>
    <w:rsid w:val="00A72970"/>
    <w:rsid w:val="00A72C7F"/>
    <w:rsid w:val="00A72D06"/>
    <w:rsid w:val="00A72DCA"/>
    <w:rsid w:val="00A73104"/>
    <w:rsid w:val="00A731AA"/>
    <w:rsid w:val="00A731B6"/>
    <w:rsid w:val="00A7342C"/>
    <w:rsid w:val="00A73460"/>
    <w:rsid w:val="00A736CD"/>
    <w:rsid w:val="00A737EC"/>
    <w:rsid w:val="00A73893"/>
    <w:rsid w:val="00A73B96"/>
    <w:rsid w:val="00A73C6D"/>
    <w:rsid w:val="00A73CC7"/>
    <w:rsid w:val="00A73EF2"/>
    <w:rsid w:val="00A7451B"/>
    <w:rsid w:val="00A7468E"/>
    <w:rsid w:val="00A747A1"/>
    <w:rsid w:val="00A74970"/>
    <w:rsid w:val="00A74C27"/>
    <w:rsid w:val="00A74D89"/>
    <w:rsid w:val="00A74FD4"/>
    <w:rsid w:val="00A750B1"/>
    <w:rsid w:val="00A751D9"/>
    <w:rsid w:val="00A75A4E"/>
    <w:rsid w:val="00A75BA8"/>
    <w:rsid w:val="00A75E10"/>
    <w:rsid w:val="00A760E0"/>
    <w:rsid w:val="00A764A5"/>
    <w:rsid w:val="00A7677F"/>
    <w:rsid w:val="00A7698F"/>
    <w:rsid w:val="00A76B47"/>
    <w:rsid w:val="00A76BBD"/>
    <w:rsid w:val="00A76D10"/>
    <w:rsid w:val="00A76D75"/>
    <w:rsid w:val="00A76DF7"/>
    <w:rsid w:val="00A76E8D"/>
    <w:rsid w:val="00A80153"/>
    <w:rsid w:val="00A80439"/>
    <w:rsid w:val="00A804C3"/>
    <w:rsid w:val="00A8084B"/>
    <w:rsid w:val="00A80A0B"/>
    <w:rsid w:val="00A80D48"/>
    <w:rsid w:val="00A81DDF"/>
    <w:rsid w:val="00A81FDF"/>
    <w:rsid w:val="00A820C0"/>
    <w:rsid w:val="00A82219"/>
    <w:rsid w:val="00A8222E"/>
    <w:rsid w:val="00A823C5"/>
    <w:rsid w:val="00A82ADC"/>
    <w:rsid w:val="00A82E55"/>
    <w:rsid w:val="00A82EA1"/>
    <w:rsid w:val="00A8301A"/>
    <w:rsid w:val="00A833AA"/>
    <w:rsid w:val="00A834B6"/>
    <w:rsid w:val="00A83594"/>
    <w:rsid w:val="00A83618"/>
    <w:rsid w:val="00A836AA"/>
    <w:rsid w:val="00A836C1"/>
    <w:rsid w:val="00A8386F"/>
    <w:rsid w:val="00A83A44"/>
    <w:rsid w:val="00A83B4F"/>
    <w:rsid w:val="00A83CDF"/>
    <w:rsid w:val="00A83D9A"/>
    <w:rsid w:val="00A8410F"/>
    <w:rsid w:val="00A841B9"/>
    <w:rsid w:val="00A84288"/>
    <w:rsid w:val="00A84901"/>
    <w:rsid w:val="00A84ADE"/>
    <w:rsid w:val="00A84BBD"/>
    <w:rsid w:val="00A84E96"/>
    <w:rsid w:val="00A84EA6"/>
    <w:rsid w:val="00A84F48"/>
    <w:rsid w:val="00A84FE1"/>
    <w:rsid w:val="00A85222"/>
    <w:rsid w:val="00A8528F"/>
    <w:rsid w:val="00A854F3"/>
    <w:rsid w:val="00A85555"/>
    <w:rsid w:val="00A86074"/>
    <w:rsid w:val="00A86129"/>
    <w:rsid w:val="00A8613B"/>
    <w:rsid w:val="00A861CE"/>
    <w:rsid w:val="00A8669F"/>
    <w:rsid w:val="00A8697E"/>
    <w:rsid w:val="00A86996"/>
    <w:rsid w:val="00A86A2C"/>
    <w:rsid w:val="00A86C15"/>
    <w:rsid w:val="00A86F44"/>
    <w:rsid w:val="00A87303"/>
    <w:rsid w:val="00A87519"/>
    <w:rsid w:val="00A875F7"/>
    <w:rsid w:val="00A875FC"/>
    <w:rsid w:val="00A877CA"/>
    <w:rsid w:val="00A87965"/>
    <w:rsid w:val="00A87AB9"/>
    <w:rsid w:val="00A87AFF"/>
    <w:rsid w:val="00A90413"/>
    <w:rsid w:val="00A90505"/>
    <w:rsid w:val="00A9070A"/>
    <w:rsid w:val="00A90A8C"/>
    <w:rsid w:val="00A90AAC"/>
    <w:rsid w:val="00A90B75"/>
    <w:rsid w:val="00A90DA8"/>
    <w:rsid w:val="00A91158"/>
    <w:rsid w:val="00A91398"/>
    <w:rsid w:val="00A9159A"/>
    <w:rsid w:val="00A9173D"/>
    <w:rsid w:val="00A91907"/>
    <w:rsid w:val="00A91954"/>
    <w:rsid w:val="00A91BED"/>
    <w:rsid w:val="00A91BFD"/>
    <w:rsid w:val="00A91EBB"/>
    <w:rsid w:val="00A923D7"/>
    <w:rsid w:val="00A92750"/>
    <w:rsid w:val="00A92850"/>
    <w:rsid w:val="00A92874"/>
    <w:rsid w:val="00A92C55"/>
    <w:rsid w:val="00A92CA3"/>
    <w:rsid w:val="00A92D60"/>
    <w:rsid w:val="00A92F92"/>
    <w:rsid w:val="00A93245"/>
    <w:rsid w:val="00A93551"/>
    <w:rsid w:val="00A93D86"/>
    <w:rsid w:val="00A94497"/>
    <w:rsid w:val="00A9491F"/>
    <w:rsid w:val="00A94980"/>
    <w:rsid w:val="00A94FF4"/>
    <w:rsid w:val="00A9573E"/>
    <w:rsid w:val="00A95763"/>
    <w:rsid w:val="00A96194"/>
    <w:rsid w:val="00A9686C"/>
    <w:rsid w:val="00A969FE"/>
    <w:rsid w:val="00A96B85"/>
    <w:rsid w:val="00A96D94"/>
    <w:rsid w:val="00A97B1E"/>
    <w:rsid w:val="00A97CC6"/>
    <w:rsid w:val="00AA0093"/>
    <w:rsid w:val="00AA0132"/>
    <w:rsid w:val="00AA0AFA"/>
    <w:rsid w:val="00AA0C0E"/>
    <w:rsid w:val="00AA11FA"/>
    <w:rsid w:val="00AA1C2F"/>
    <w:rsid w:val="00AA208A"/>
    <w:rsid w:val="00AA2123"/>
    <w:rsid w:val="00AA21DA"/>
    <w:rsid w:val="00AA2BE8"/>
    <w:rsid w:val="00AA3260"/>
    <w:rsid w:val="00AA33D1"/>
    <w:rsid w:val="00AA342E"/>
    <w:rsid w:val="00AA371C"/>
    <w:rsid w:val="00AA37FD"/>
    <w:rsid w:val="00AA386D"/>
    <w:rsid w:val="00AA3940"/>
    <w:rsid w:val="00AA3B75"/>
    <w:rsid w:val="00AA3BBA"/>
    <w:rsid w:val="00AA3CE9"/>
    <w:rsid w:val="00AA3D80"/>
    <w:rsid w:val="00AA3ED4"/>
    <w:rsid w:val="00AA3F85"/>
    <w:rsid w:val="00AA411E"/>
    <w:rsid w:val="00AA41C9"/>
    <w:rsid w:val="00AA429C"/>
    <w:rsid w:val="00AA469B"/>
    <w:rsid w:val="00AA47E2"/>
    <w:rsid w:val="00AA4A80"/>
    <w:rsid w:val="00AA4B72"/>
    <w:rsid w:val="00AA4F84"/>
    <w:rsid w:val="00AA526B"/>
    <w:rsid w:val="00AA55EE"/>
    <w:rsid w:val="00AA56DC"/>
    <w:rsid w:val="00AA5807"/>
    <w:rsid w:val="00AA5A4F"/>
    <w:rsid w:val="00AA5A9B"/>
    <w:rsid w:val="00AA5CBC"/>
    <w:rsid w:val="00AA60A3"/>
    <w:rsid w:val="00AA6440"/>
    <w:rsid w:val="00AA64DD"/>
    <w:rsid w:val="00AA6B0A"/>
    <w:rsid w:val="00AA6C9E"/>
    <w:rsid w:val="00AA6F74"/>
    <w:rsid w:val="00AA749E"/>
    <w:rsid w:val="00AA75A4"/>
    <w:rsid w:val="00AA777B"/>
    <w:rsid w:val="00AA7875"/>
    <w:rsid w:val="00AA795B"/>
    <w:rsid w:val="00AA7A37"/>
    <w:rsid w:val="00AA7AC1"/>
    <w:rsid w:val="00AA7B59"/>
    <w:rsid w:val="00AA7BD6"/>
    <w:rsid w:val="00AA7C92"/>
    <w:rsid w:val="00AA7E27"/>
    <w:rsid w:val="00AB03AA"/>
    <w:rsid w:val="00AB08F7"/>
    <w:rsid w:val="00AB0905"/>
    <w:rsid w:val="00AB095B"/>
    <w:rsid w:val="00AB0A5B"/>
    <w:rsid w:val="00AB1312"/>
    <w:rsid w:val="00AB169B"/>
    <w:rsid w:val="00AB1724"/>
    <w:rsid w:val="00AB1983"/>
    <w:rsid w:val="00AB1DE9"/>
    <w:rsid w:val="00AB1E06"/>
    <w:rsid w:val="00AB2508"/>
    <w:rsid w:val="00AB25A8"/>
    <w:rsid w:val="00AB283D"/>
    <w:rsid w:val="00AB2953"/>
    <w:rsid w:val="00AB2EDD"/>
    <w:rsid w:val="00AB2F44"/>
    <w:rsid w:val="00AB3027"/>
    <w:rsid w:val="00AB32A4"/>
    <w:rsid w:val="00AB3319"/>
    <w:rsid w:val="00AB345C"/>
    <w:rsid w:val="00AB3559"/>
    <w:rsid w:val="00AB3695"/>
    <w:rsid w:val="00AB3D2C"/>
    <w:rsid w:val="00AB4059"/>
    <w:rsid w:val="00AB41B0"/>
    <w:rsid w:val="00AB45E1"/>
    <w:rsid w:val="00AB49B1"/>
    <w:rsid w:val="00AB49EB"/>
    <w:rsid w:val="00AB51FC"/>
    <w:rsid w:val="00AB52B9"/>
    <w:rsid w:val="00AB5312"/>
    <w:rsid w:val="00AB5401"/>
    <w:rsid w:val="00AB545F"/>
    <w:rsid w:val="00AB5497"/>
    <w:rsid w:val="00AB559F"/>
    <w:rsid w:val="00AB5614"/>
    <w:rsid w:val="00AB5815"/>
    <w:rsid w:val="00AB5CFB"/>
    <w:rsid w:val="00AB61DA"/>
    <w:rsid w:val="00AB6247"/>
    <w:rsid w:val="00AB625E"/>
    <w:rsid w:val="00AB69EA"/>
    <w:rsid w:val="00AB6B0C"/>
    <w:rsid w:val="00AB6C64"/>
    <w:rsid w:val="00AB6DE6"/>
    <w:rsid w:val="00AB6F0D"/>
    <w:rsid w:val="00AB6F45"/>
    <w:rsid w:val="00AB7211"/>
    <w:rsid w:val="00AB7775"/>
    <w:rsid w:val="00AB78B2"/>
    <w:rsid w:val="00AB7ED2"/>
    <w:rsid w:val="00AB7FD7"/>
    <w:rsid w:val="00AC0028"/>
    <w:rsid w:val="00AC018A"/>
    <w:rsid w:val="00AC06B4"/>
    <w:rsid w:val="00AC0873"/>
    <w:rsid w:val="00AC08B7"/>
    <w:rsid w:val="00AC0B68"/>
    <w:rsid w:val="00AC0CD0"/>
    <w:rsid w:val="00AC1485"/>
    <w:rsid w:val="00AC1662"/>
    <w:rsid w:val="00AC18E4"/>
    <w:rsid w:val="00AC1969"/>
    <w:rsid w:val="00AC1E86"/>
    <w:rsid w:val="00AC1FC7"/>
    <w:rsid w:val="00AC2062"/>
    <w:rsid w:val="00AC2509"/>
    <w:rsid w:val="00AC28FB"/>
    <w:rsid w:val="00AC2E06"/>
    <w:rsid w:val="00AC30B8"/>
    <w:rsid w:val="00AC30EB"/>
    <w:rsid w:val="00AC3179"/>
    <w:rsid w:val="00AC333B"/>
    <w:rsid w:val="00AC335D"/>
    <w:rsid w:val="00AC3398"/>
    <w:rsid w:val="00AC382B"/>
    <w:rsid w:val="00AC38C7"/>
    <w:rsid w:val="00AC3913"/>
    <w:rsid w:val="00AC3C9A"/>
    <w:rsid w:val="00AC4021"/>
    <w:rsid w:val="00AC4298"/>
    <w:rsid w:val="00AC4335"/>
    <w:rsid w:val="00AC4CA0"/>
    <w:rsid w:val="00AC4E87"/>
    <w:rsid w:val="00AC4FCB"/>
    <w:rsid w:val="00AC50CC"/>
    <w:rsid w:val="00AC50FC"/>
    <w:rsid w:val="00AC52BA"/>
    <w:rsid w:val="00AC545B"/>
    <w:rsid w:val="00AC5560"/>
    <w:rsid w:val="00AC5BD9"/>
    <w:rsid w:val="00AC5E98"/>
    <w:rsid w:val="00AC631B"/>
    <w:rsid w:val="00AC63FF"/>
    <w:rsid w:val="00AC6412"/>
    <w:rsid w:val="00AC652F"/>
    <w:rsid w:val="00AC659D"/>
    <w:rsid w:val="00AC6ACD"/>
    <w:rsid w:val="00AC6BCB"/>
    <w:rsid w:val="00AC6C4F"/>
    <w:rsid w:val="00AC6C75"/>
    <w:rsid w:val="00AC6C7B"/>
    <w:rsid w:val="00AC6F89"/>
    <w:rsid w:val="00AC7326"/>
    <w:rsid w:val="00AC73BC"/>
    <w:rsid w:val="00AC7645"/>
    <w:rsid w:val="00AC77E5"/>
    <w:rsid w:val="00AC7CBC"/>
    <w:rsid w:val="00AC7E2E"/>
    <w:rsid w:val="00AC7FD6"/>
    <w:rsid w:val="00AD014C"/>
    <w:rsid w:val="00AD0678"/>
    <w:rsid w:val="00AD06B0"/>
    <w:rsid w:val="00AD0A66"/>
    <w:rsid w:val="00AD0CC6"/>
    <w:rsid w:val="00AD0D24"/>
    <w:rsid w:val="00AD12EC"/>
    <w:rsid w:val="00AD1408"/>
    <w:rsid w:val="00AD1525"/>
    <w:rsid w:val="00AD1569"/>
    <w:rsid w:val="00AD17ED"/>
    <w:rsid w:val="00AD1E5C"/>
    <w:rsid w:val="00AD1F11"/>
    <w:rsid w:val="00AD2844"/>
    <w:rsid w:val="00AD288A"/>
    <w:rsid w:val="00AD29CA"/>
    <w:rsid w:val="00AD2B4B"/>
    <w:rsid w:val="00AD2EFD"/>
    <w:rsid w:val="00AD3220"/>
    <w:rsid w:val="00AD37E5"/>
    <w:rsid w:val="00AD38AE"/>
    <w:rsid w:val="00AD38CC"/>
    <w:rsid w:val="00AD3FB1"/>
    <w:rsid w:val="00AD3FB5"/>
    <w:rsid w:val="00AD4156"/>
    <w:rsid w:val="00AD4205"/>
    <w:rsid w:val="00AD4235"/>
    <w:rsid w:val="00AD4335"/>
    <w:rsid w:val="00AD49C8"/>
    <w:rsid w:val="00AD4A18"/>
    <w:rsid w:val="00AD4BEC"/>
    <w:rsid w:val="00AD4D30"/>
    <w:rsid w:val="00AD5094"/>
    <w:rsid w:val="00AD523F"/>
    <w:rsid w:val="00AD5722"/>
    <w:rsid w:val="00AD5896"/>
    <w:rsid w:val="00AD5BD3"/>
    <w:rsid w:val="00AD5BE7"/>
    <w:rsid w:val="00AD5D80"/>
    <w:rsid w:val="00AD5E92"/>
    <w:rsid w:val="00AD6284"/>
    <w:rsid w:val="00AD66DA"/>
    <w:rsid w:val="00AD672A"/>
    <w:rsid w:val="00AD6B78"/>
    <w:rsid w:val="00AD6BF0"/>
    <w:rsid w:val="00AD786F"/>
    <w:rsid w:val="00AD7ABF"/>
    <w:rsid w:val="00AD7CB7"/>
    <w:rsid w:val="00AD7E75"/>
    <w:rsid w:val="00AE020F"/>
    <w:rsid w:val="00AE02A1"/>
    <w:rsid w:val="00AE0907"/>
    <w:rsid w:val="00AE0A16"/>
    <w:rsid w:val="00AE0ACF"/>
    <w:rsid w:val="00AE0CC3"/>
    <w:rsid w:val="00AE0E52"/>
    <w:rsid w:val="00AE181D"/>
    <w:rsid w:val="00AE1A21"/>
    <w:rsid w:val="00AE1E2E"/>
    <w:rsid w:val="00AE2384"/>
    <w:rsid w:val="00AE2495"/>
    <w:rsid w:val="00AE276D"/>
    <w:rsid w:val="00AE2F24"/>
    <w:rsid w:val="00AE2FAE"/>
    <w:rsid w:val="00AE2FD7"/>
    <w:rsid w:val="00AE303B"/>
    <w:rsid w:val="00AE3132"/>
    <w:rsid w:val="00AE3185"/>
    <w:rsid w:val="00AE319A"/>
    <w:rsid w:val="00AE348F"/>
    <w:rsid w:val="00AE37E6"/>
    <w:rsid w:val="00AE3831"/>
    <w:rsid w:val="00AE41D3"/>
    <w:rsid w:val="00AE487C"/>
    <w:rsid w:val="00AE4ED8"/>
    <w:rsid w:val="00AE4F9F"/>
    <w:rsid w:val="00AE533C"/>
    <w:rsid w:val="00AE5908"/>
    <w:rsid w:val="00AE5AED"/>
    <w:rsid w:val="00AE5B87"/>
    <w:rsid w:val="00AE5BB8"/>
    <w:rsid w:val="00AE5D2A"/>
    <w:rsid w:val="00AE6359"/>
    <w:rsid w:val="00AE6807"/>
    <w:rsid w:val="00AE6B73"/>
    <w:rsid w:val="00AE6EDA"/>
    <w:rsid w:val="00AE6F3A"/>
    <w:rsid w:val="00AE70D9"/>
    <w:rsid w:val="00AE7175"/>
    <w:rsid w:val="00AE72AD"/>
    <w:rsid w:val="00AE74F8"/>
    <w:rsid w:val="00AE7958"/>
    <w:rsid w:val="00AE7C54"/>
    <w:rsid w:val="00AE7D37"/>
    <w:rsid w:val="00AE7E07"/>
    <w:rsid w:val="00AF034C"/>
    <w:rsid w:val="00AF03D8"/>
    <w:rsid w:val="00AF0769"/>
    <w:rsid w:val="00AF0ACA"/>
    <w:rsid w:val="00AF13B4"/>
    <w:rsid w:val="00AF13ED"/>
    <w:rsid w:val="00AF1561"/>
    <w:rsid w:val="00AF161A"/>
    <w:rsid w:val="00AF166D"/>
    <w:rsid w:val="00AF16F0"/>
    <w:rsid w:val="00AF1B7A"/>
    <w:rsid w:val="00AF1B7D"/>
    <w:rsid w:val="00AF1EFA"/>
    <w:rsid w:val="00AF1FCA"/>
    <w:rsid w:val="00AF22E3"/>
    <w:rsid w:val="00AF2680"/>
    <w:rsid w:val="00AF2D6E"/>
    <w:rsid w:val="00AF2E29"/>
    <w:rsid w:val="00AF325D"/>
    <w:rsid w:val="00AF328B"/>
    <w:rsid w:val="00AF3408"/>
    <w:rsid w:val="00AF3429"/>
    <w:rsid w:val="00AF3745"/>
    <w:rsid w:val="00AF3A24"/>
    <w:rsid w:val="00AF3E0B"/>
    <w:rsid w:val="00AF3E4B"/>
    <w:rsid w:val="00AF4173"/>
    <w:rsid w:val="00AF41CE"/>
    <w:rsid w:val="00AF4255"/>
    <w:rsid w:val="00AF4408"/>
    <w:rsid w:val="00AF4528"/>
    <w:rsid w:val="00AF4894"/>
    <w:rsid w:val="00AF49EE"/>
    <w:rsid w:val="00AF4F48"/>
    <w:rsid w:val="00AF578A"/>
    <w:rsid w:val="00AF57DD"/>
    <w:rsid w:val="00AF5E85"/>
    <w:rsid w:val="00AF5F92"/>
    <w:rsid w:val="00AF60A1"/>
    <w:rsid w:val="00AF6214"/>
    <w:rsid w:val="00AF6248"/>
    <w:rsid w:val="00AF6265"/>
    <w:rsid w:val="00AF6489"/>
    <w:rsid w:val="00AF6625"/>
    <w:rsid w:val="00AF67A8"/>
    <w:rsid w:val="00AF6A2E"/>
    <w:rsid w:val="00AF6A68"/>
    <w:rsid w:val="00AF6CD7"/>
    <w:rsid w:val="00AF6DF7"/>
    <w:rsid w:val="00AF6F31"/>
    <w:rsid w:val="00AF709F"/>
    <w:rsid w:val="00AF75A4"/>
    <w:rsid w:val="00AF77A4"/>
    <w:rsid w:val="00AF7BE2"/>
    <w:rsid w:val="00AF7C7C"/>
    <w:rsid w:val="00AF7DD9"/>
    <w:rsid w:val="00AF7E2D"/>
    <w:rsid w:val="00B00354"/>
    <w:rsid w:val="00B005F1"/>
    <w:rsid w:val="00B00620"/>
    <w:rsid w:val="00B007B1"/>
    <w:rsid w:val="00B00A7D"/>
    <w:rsid w:val="00B00AB8"/>
    <w:rsid w:val="00B00FC8"/>
    <w:rsid w:val="00B0133B"/>
    <w:rsid w:val="00B01559"/>
    <w:rsid w:val="00B016D9"/>
    <w:rsid w:val="00B0180D"/>
    <w:rsid w:val="00B0183D"/>
    <w:rsid w:val="00B01ABB"/>
    <w:rsid w:val="00B01CB7"/>
    <w:rsid w:val="00B01DF8"/>
    <w:rsid w:val="00B01E55"/>
    <w:rsid w:val="00B02179"/>
    <w:rsid w:val="00B022AA"/>
    <w:rsid w:val="00B02562"/>
    <w:rsid w:val="00B0266B"/>
    <w:rsid w:val="00B0274B"/>
    <w:rsid w:val="00B027E3"/>
    <w:rsid w:val="00B02DA4"/>
    <w:rsid w:val="00B02E5D"/>
    <w:rsid w:val="00B02FAB"/>
    <w:rsid w:val="00B03037"/>
    <w:rsid w:val="00B030FC"/>
    <w:rsid w:val="00B03467"/>
    <w:rsid w:val="00B03721"/>
    <w:rsid w:val="00B03C28"/>
    <w:rsid w:val="00B03F73"/>
    <w:rsid w:val="00B03FC4"/>
    <w:rsid w:val="00B04013"/>
    <w:rsid w:val="00B0447C"/>
    <w:rsid w:val="00B04AB0"/>
    <w:rsid w:val="00B04C80"/>
    <w:rsid w:val="00B0509B"/>
    <w:rsid w:val="00B052B8"/>
    <w:rsid w:val="00B05346"/>
    <w:rsid w:val="00B054CA"/>
    <w:rsid w:val="00B0598C"/>
    <w:rsid w:val="00B05BA4"/>
    <w:rsid w:val="00B05EE6"/>
    <w:rsid w:val="00B060FD"/>
    <w:rsid w:val="00B0624D"/>
    <w:rsid w:val="00B0673F"/>
    <w:rsid w:val="00B06749"/>
    <w:rsid w:val="00B069AD"/>
    <w:rsid w:val="00B06D30"/>
    <w:rsid w:val="00B0756A"/>
    <w:rsid w:val="00B0765F"/>
    <w:rsid w:val="00B07675"/>
    <w:rsid w:val="00B07B47"/>
    <w:rsid w:val="00B07D2B"/>
    <w:rsid w:val="00B07EDD"/>
    <w:rsid w:val="00B07FAA"/>
    <w:rsid w:val="00B10460"/>
    <w:rsid w:val="00B105FA"/>
    <w:rsid w:val="00B1063C"/>
    <w:rsid w:val="00B10708"/>
    <w:rsid w:val="00B108B9"/>
    <w:rsid w:val="00B10A1D"/>
    <w:rsid w:val="00B11188"/>
    <w:rsid w:val="00B1125F"/>
    <w:rsid w:val="00B113DA"/>
    <w:rsid w:val="00B117DD"/>
    <w:rsid w:val="00B11841"/>
    <w:rsid w:val="00B11969"/>
    <w:rsid w:val="00B119F0"/>
    <w:rsid w:val="00B12132"/>
    <w:rsid w:val="00B12271"/>
    <w:rsid w:val="00B12397"/>
    <w:rsid w:val="00B1260A"/>
    <w:rsid w:val="00B1266C"/>
    <w:rsid w:val="00B1277E"/>
    <w:rsid w:val="00B12C0B"/>
    <w:rsid w:val="00B12E47"/>
    <w:rsid w:val="00B1302A"/>
    <w:rsid w:val="00B1330F"/>
    <w:rsid w:val="00B138C4"/>
    <w:rsid w:val="00B13FB6"/>
    <w:rsid w:val="00B14240"/>
    <w:rsid w:val="00B14709"/>
    <w:rsid w:val="00B1475A"/>
    <w:rsid w:val="00B14A5A"/>
    <w:rsid w:val="00B14C73"/>
    <w:rsid w:val="00B14CB5"/>
    <w:rsid w:val="00B14E3D"/>
    <w:rsid w:val="00B14F8C"/>
    <w:rsid w:val="00B154D6"/>
    <w:rsid w:val="00B15523"/>
    <w:rsid w:val="00B15B5F"/>
    <w:rsid w:val="00B15C53"/>
    <w:rsid w:val="00B15FDE"/>
    <w:rsid w:val="00B164DB"/>
    <w:rsid w:val="00B166FC"/>
    <w:rsid w:val="00B16718"/>
    <w:rsid w:val="00B16746"/>
    <w:rsid w:val="00B167D0"/>
    <w:rsid w:val="00B16A14"/>
    <w:rsid w:val="00B16A9A"/>
    <w:rsid w:val="00B1700A"/>
    <w:rsid w:val="00B173E1"/>
    <w:rsid w:val="00B175A2"/>
    <w:rsid w:val="00B175AF"/>
    <w:rsid w:val="00B1773D"/>
    <w:rsid w:val="00B177D3"/>
    <w:rsid w:val="00B178A7"/>
    <w:rsid w:val="00B17A25"/>
    <w:rsid w:val="00B17C14"/>
    <w:rsid w:val="00B2003F"/>
    <w:rsid w:val="00B201E2"/>
    <w:rsid w:val="00B20405"/>
    <w:rsid w:val="00B20792"/>
    <w:rsid w:val="00B20BB2"/>
    <w:rsid w:val="00B21117"/>
    <w:rsid w:val="00B2151A"/>
    <w:rsid w:val="00B21622"/>
    <w:rsid w:val="00B218AA"/>
    <w:rsid w:val="00B218C9"/>
    <w:rsid w:val="00B222F5"/>
    <w:rsid w:val="00B2266B"/>
    <w:rsid w:val="00B228B8"/>
    <w:rsid w:val="00B22939"/>
    <w:rsid w:val="00B22B46"/>
    <w:rsid w:val="00B22D93"/>
    <w:rsid w:val="00B22F79"/>
    <w:rsid w:val="00B23549"/>
    <w:rsid w:val="00B2362D"/>
    <w:rsid w:val="00B2366E"/>
    <w:rsid w:val="00B23908"/>
    <w:rsid w:val="00B2394A"/>
    <w:rsid w:val="00B23D17"/>
    <w:rsid w:val="00B23DA1"/>
    <w:rsid w:val="00B23F73"/>
    <w:rsid w:val="00B2486D"/>
    <w:rsid w:val="00B24E8F"/>
    <w:rsid w:val="00B25263"/>
    <w:rsid w:val="00B2569E"/>
    <w:rsid w:val="00B2573F"/>
    <w:rsid w:val="00B26634"/>
    <w:rsid w:val="00B266C9"/>
    <w:rsid w:val="00B26AEA"/>
    <w:rsid w:val="00B26BC5"/>
    <w:rsid w:val="00B26D73"/>
    <w:rsid w:val="00B27857"/>
    <w:rsid w:val="00B27902"/>
    <w:rsid w:val="00B27AFC"/>
    <w:rsid w:val="00B30206"/>
    <w:rsid w:val="00B3035F"/>
    <w:rsid w:val="00B3049D"/>
    <w:rsid w:val="00B304A7"/>
    <w:rsid w:val="00B30988"/>
    <w:rsid w:val="00B30B65"/>
    <w:rsid w:val="00B30B8E"/>
    <w:rsid w:val="00B30CEA"/>
    <w:rsid w:val="00B31151"/>
    <w:rsid w:val="00B31647"/>
    <w:rsid w:val="00B317D9"/>
    <w:rsid w:val="00B319AA"/>
    <w:rsid w:val="00B319F6"/>
    <w:rsid w:val="00B3239C"/>
    <w:rsid w:val="00B3267D"/>
    <w:rsid w:val="00B32972"/>
    <w:rsid w:val="00B3297D"/>
    <w:rsid w:val="00B32B29"/>
    <w:rsid w:val="00B330E8"/>
    <w:rsid w:val="00B33265"/>
    <w:rsid w:val="00B33321"/>
    <w:rsid w:val="00B3352E"/>
    <w:rsid w:val="00B338BA"/>
    <w:rsid w:val="00B33A5B"/>
    <w:rsid w:val="00B33CED"/>
    <w:rsid w:val="00B33DC7"/>
    <w:rsid w:val="00B347C3"/>
    <w:rsid w:val="00B34A5D"/>
    <w:rsid w:val="00B34AC2"/>
    <w:rsid w:val="00B34C4D"/>
    <w:rsid w:val="00B3514A"/>
    <w:rsid w:val="00B351C7"/>
    <w:rsid w:val="00B35457"/>
    <w:rsid w:val="00B3583C"/>
    <w:rsid w:val="00B35E55"/>
    <w:rsid w:val="00B35E6B"/>
    <w:rsid w:val="00B35F0A"/>
    <w:rsid w:val="00B360F5"/>
    <w:rsid w:val="00B36100"/>
    <w:rsid w:val="00B368F9"/>
    <w:rsid w:val="00B36997"/>
    <w:rsid w:val="00B36A05"/>
    <w:rsid w:val="00B36A4D"/>
    <w:rsid w:val="00B36B60"/>
    <w:rsid w:val="00B37FE8"/>
    <w:rsid w:val="00B4028E"/>
    <w:rsid w:val="00B40432"/>
    <w:rsid w:val="00B40689"/>
    <w:rsid w:val="00B40761"/>
    <w:rsid w:val="00B40772"/>
    <w:rsid w:val="00B40794"/>
    <w:rsid w:val="00B40892"/>
    <w:rsid w:val="00B414E2"/>
    <w:rsid w:val="00B4168F"/>
    <w:rsid w:val="00B4174E"/>
    <w:rsid w:val="00B41C08"/>
    <w:rsid w:val="00B41D01"/>
    <w:rsid w:val="00B4290C"/>
    <w:rsid w:val="00B42D61"/>
    <w:rsid w:val="00B42FF5"/>
    <w:rsid w:val="00B43037"/>
    <w:rsid w:val="00B432BF"/>
    <w:rsid w:val="00B43442"/>
    <w:rsid w:val="00B435CF"/>
    <w:rsid w:val="00B4375D"/>
    <w:rsid w:val="00B43D2D"/>
    <w:rsid w:val="00B43D45"/>
    <w:rsid w:val="00B43DAB"/>
    <w:rsid w:val="00B443B4"/>
    <w:rsid w:val="00B443EE"/>
    <w:rsid w:val="00B4442A"/>
    <w:rsid w:val="00B44653"/>
    <w:rsid w:val="00B446DD"/>
    <w:rsid w:val="00B44718"/>
    <w:rsid w:val="00B4478D"/>
    <w:rsid w:val="00B4479E"/>
    <w:rsid w:val="00B44990"/>
    <w:rsid w:val="00B44BD6"/>
    <w:rsid w:val="00B44CDB"/>
    <w:rsid w:val="00B44FAC"/>
    <w:rsid w:val="00B45523"/>
    <w:rsid w:val="00B455D8"/>
    <w:rsid w:val="00B458E1"/>
    <w:rsid w:val="00B45936"/>
    <w:rsid w:val="00B4595E"/>
    <w:rsid w:val="00B45F38"/>
    <w:rsid w:val="00B46633"/>
    <w:rsid w:val="00B46D09"/>
    <w:rsid w:val="00B46F6B"/>
    <w:rsid w:val="00B47389"/>
    <w:rsid w:val="00B475FE"/>
    <w:rsid w:val="00B47615"/>
    <w:rsid w:val="00B47A9E"/>
    <w:rsid w:val="00B47CDE"/>
    <w:rsid w:val="00B47ECA"/>
    <w:rsid w:val="00B47EF8"/>
    <w:rsid w:val="00B502D1"/>
    <w:rsid w:val="00B50FDD"/>
    <w:rsid w:val="00B5106F"/>
    <w:rsid w:val="00B510ED"/>
    <w:rsid w:val="00B519D1"/>
    <w:rsid w:val="00B51A73"/>
    <w:rsid w:val="00B51ABA"/>
    <w:rsid w:val="00B51B54"/>
    <w:rsid w:val="00B51CF1"/>
    <w:rsid w:val="00B51D0A"/>
    <w:rsid w:val="00B52174"/>
    <w:rsid w:val="00B52376"/>
    <w:rsid w:val="00B52485"/>
    <w:rsid w:val="00B52546"/>
    <w:rsid w:val="00B52F70"/>
    <w:rsid w:val="00B52FBC"/>
    <w:rsid w:val="00B530CA"/>
    <w:rsid w:val="00B531D5"/>
    <w:rsid w:val="00B53D09"/>
    <w:rsid w:val="00B53EBE"/>
    <w:rsid w:val="00B53F61"/>
    <w:rsid w:val="00B53F97"/>
    <w:rsid w:val="00B54067"/>
    <w:rsid w:val="00B5469A"/>
    <w:rsid w:val="00B54716"/>
    <w:rsid w:val="00B54C56"/>
    <w:rsid w:val="00B54D9D"/>
    <w:rsid w:val="00B5547E"/>
    <w:rsid w:val="00B554B4"/>
    <w:rsid w:val="00B55862"/>
    <w:rsid w:val="00B5590A"/>
    <w:rsid w:val="00B55B18"/>
    <w:rsid w:val="00B56131"/>
    <w:rsid w:val="00B56181"/>
    <w:rsid w:val="00B5623F"/>
    <w:rsid w:val="00B56598"/>
    <w:rsid w:val="00B565CC"/>
    <w:rsid w:val="00B56650"/>
    <w:rsid w:val="00B56688"/>
    <w:rsid w:val="00B56753"/>
    <w:rsid w:val="00B56A76"/>
    <w:rsid w:val="00B56C11"/>
    <w:rsid w:val="00B57046"/>
    <w:rsid w:val="00B5705F"/>
    <w:rsid w:val="00B57664"/>
    <w:rsid w:val="00B57BD5"/>
    <w:rsid w:val="00B60012"/>
    <w:rsid w:val="00B600BC"/>
    <w:rsid w:val="00B60199"/>
    <w:rsid w:val="00B602A7"/>
    <w:rsid w:val="00B606B7"/>
    <w:rsid w:val="00B60814"/>
    <w:rsid w:val="00B60B1E"/>
    <w:rsid w:val="00B613D0"/>
    <w:rsid w:val="00B61524"/>
    <w:rsid w:val="00B615A0"/>
    <w:rsid w:val="00B61959"/>
    <w:rsid w:val="00B619B3"/>
    <w:rsid w:val="00B61AF5"/>
    <w:rsid w:val="00B61C55"/>
    <w:rsid w:val="00B61DC2"/>
    <w:rsid w:val="00B61DFA"/>
    <w:rsid w:val="00B61E42"/>
    <w:rsid w:val="00B6275E"/>
    <w:rsid w:val="00B62E14"/>
    <w:rsid w:val="00B62EDE"/>
    <w:rsid w:val="00B62F4C"/>
    <w:rsid w:val="00B62F70"/>
    <w:rsid w:val="00B630D2"/>
    <w:rsid w:val="00B63272"/>
    <w:rsid w:val="00B63699"/>
    <w:rsid w:val="00B637C1"/>
    <w:rsid w:val="00B63EF4"/>
    <w:rsid w:val="00B64015"/>
    <w:rsid w:val="00B645C0"/>
    <w:rsid w:val="00B65311"/>
    <w:rsid w:val="00B655B5"/>
    <w:rsid w:val="00B6562F"/>
    <w:rsid w:val="00B6578B"/>
    <w:rsid w:val="00B65812"/>
    <w:rsid w:val="00B66069"/>
    <w:rsid w:val="00B6687B"/>
    <w:rsid w:val="00B6690D"/>
    <w:rsid w:val="00B66BFA"/>
    <w:rsid w:val="00B66F41"/>
    <w:rsid w:val="00B671F1"/>
    <w:rsid w:val="00B6791E"/>
    <w:rsid w:val="00B67A63"/>
    <w:rsid w:val="00B67AC7"/>
    <w:rsid w:val="00B67B4C"/>
    <w:rsid w:val="00B67B6F"/>
    <w:rsid w:val="00B67D48"/>
    <w:rsid w:val="00B67DED"/>
    <w:rsid w:val="00B67F66"/>
    <w:rsid w:val="00B67FEB"/>
    <w:rsid w:val="00B7011D"/>
    <w:rsid w:val="00B70249"/>
    <w:rsid w:val="00B70434"/>
    <w:rsid w:val="00B708D6"/>
    <w:rsid w:val="00B7091C"/>
    <w:rsid w:val="00B70979"/>
    <w:rsid w:val="00B70B7A"/>
    <w:rsid w:val="00B70C08"/>
    <w:rsid w:val="00B70C93"/>
    <w:rsid w:val="00B71040"/>
    <w:rsid w:val="00B711CD"/>
    <w:rsid w:val="00B71410"/>
    <w:rsid w:val="00B71A55"/>
    <w:rsid w:val="00B71F25"/>
    <w:rsid w:val="00B71F66"/>
    <w:rsid w:val="00B71FA3"/>
    <w:rsid w:val="00B720F1"/>
    <w:rsid w:val="00B7221A"/>
    <w:rsid w:val="00B72379"/>
    <w:rsid w:val="00B7247C"/>
    <w:rsid w:val="00B7260F"/>
    <w:rsid w:val="00B727A9"/>
    <w:rsid w:val="00B72834"/>
    <w:rsid w:val="00B729D6"/>
    <w:rsid w:val="00B72CA2"/>
    <w:rsid w:val="00B72DBD"/>
    <w:rsid w:val="00B72F86"/>
    <w:rsid w:val="00B7331F"/>
    <w:rsid w:val="00B73429"/>
    <w:rsid w:val="00B7363B"/>
    <w:rsid w:val="00B73B0B"/>
    <w:rsid w:val="00B73E3C"/>
    <w:rsid w:val="00B74433"/>
    <w:rsid w:val="00B746E1"/>
    <w:rsid w:val="00B74954"/>
    <w:rsid w:val="00B75218"/>
    <w:rsid w:val="00B75228"/>
    <w:rsid w:val="00B752AE"/>
    <w:rsid w:val="00B761AF"/>
    <w:rsid w:val="00B76235"/>
    <w:rsid w:val="00B76BE1"/>
    <w:rsid w:val="00B76DDC"/>
    <w:rsid w:val="00B77272"/>
    <w:rsid w:val="00B77277"/>
    <w:rsid w:val="00B77534"/>
    <w:rsid w:val="00B7771B"/>
    <w:rsid w:val="00B77893"/>
    <w:rsid w:val="00B77AFD"/>
    <w:rsid w:val="00B77C16"/>
    <w:rsid w:val="00B77C97"/>
    <w:rsid w:val="00B77D64"/>
    <w:rsid w:val="00B77EA6"/>
    <w:rsid w:val="00B80424"/>
    <w:rsid w:val="00B804F7"/>
    <w:rsid w:val="00B8064A"/>
    <w:rsid w:val="00B8065F"/>
    <w:rsid w:val="00B80FE1"/>
    <w:rsid w:val="00B810DC"/>
    <w:rsid w:val="00B813D9"/>
    <w:rsid w:val="00B81463"/>
    <w:rsid w:val="00B8157F"/>
    <w:rsid w:val="00B81A31"/>
    <w:rsid w:val="00B81B09"/>
    <w:rsid w:val="00B81DFE"/>
    <w:rsid w:val="00B8201B"/>
    <w:rsid w:val="00B8230B"/>
    <w:rsid w:val="00B82517"/>
    <w:rsid w:val="00B82A52"/>
    <w:rsid w:val="00B82CDB"/>
    <w:rsid w:val="00B82F45"/>
    <w:rsid w:val="00B831F2"/>
    <w:rsid w:val="00B838A7"/>
    <w:rsid w:val="00B841F2"/>
    <w:rsid w:val="00B84224"/>
    <w:rsid w:val="00B843D0"/>
    <w:rsid w:val="00B84404"/>
    <w:rsid w:val="00B84511"/>
    <w:rsid w:val="00B8488F"/>
    <w:rsid w:val="00B84CE7"/>
    <w:rsid w:val="00B85161"/>
    <w:rsid w:val="00B851D0"/>
    <w:rsid w:val="00B85488"/>
    <w:rsid w:val="00B85B0A"/>
    <w:rsid w:val="00B85B1C"/>
    <w:rsid w:val="00B85BD5"/>
    <w:rsid w:val="00B85E74"/>
    <w:rsid w:val="00B863C9"/>
    <w:rsid w:val="00B86714"/>
    <w:rsid w:val="00B8681D"/>
    <w:rsid w:val="00B86B30"/>
    <w:rsid w:val="00B86D89"/>
    <w:rsid w:val="00B86F1F"/>
    <w:rsid w:val="00B875F2"/>
    <w:rsid w:val="00B8780E"/>
    <w:rsid w:val="00B8791C"/>
    <w:rsid w:val="00B87A64"/>
    <w:rsid w:val="00B90090"/>
    <w:rsid w:val="00B90134"/>
    <w:rsid w:val="00B901B5"/>
    <w:rsid w:val="00B903DF"/>
    <w:rsid w:val="00B9055A"/>
    <w:rsid w:val="00B90AAB"/>
    <w:rsid w:val="00B90D12"/>
    <w:rsid w:val="00B90F6C"/>
    <w:rsid w:val="00B90FDF"/>
    <w:rsid w:val="00B913C5"/>
    <w:rsid w:val="00B9149A"/>
    <w:rsid w:val="00B91555"/>
    <w:rsid w:val="00B91614"/>
    <w:rsid w:val="00B918BC"/>
    <w:rsid w:val="00B91B47"/>
    <w:rsid w:val="00B91D75"/>
    <w:rsid w:val="00B922C8"/>
    <w:rsid w:val="00B9259D"/>
    <w:rsid w:val="00B929E4"/>
    <w:rsid w:val="00B92E9F"/>
    <w:rsid w:val="00B93834"/>
    <w:rsid w:val="00B939F0"/>
    <w:rsid w:val="00B93A82"/>
    <w:rsid w:val="00B93C5F"/>
    <w:rsid w:val="00B93D47"/>
    <w:rsid w:val="00B940A6"/>
    <w:rsid w:val="00B94B8F"/>
    <w:rsid w:val="00B94D83"/>
    <w:rsid w:val="00B94DB8"/>
    <w:rsid w:val="00B94E6F"/>
    <w:rsid w:val="00B94E78"/>
    <w:rsid w:val="00B94FF6"/>
    <w:rsid w:val="00B950A1"/>
    <w:rsid w:val="00B950B1"/>
    <w:rsid w:val="00B951C6"/>
    <w:rsid w:val="00B954C6"/>
    <w:rsid w:val="00B955F6"/>
    <w:rsid w:val="00B9571D"/>
    <w:rsid w:val="00B95CD2"/>
    <w:rsid w:val="00B95DF6"/>
    <w:rsid w:val="00B95EB4"/>
    <w:rsid w:val="00B95EF6"/>
    <w:rsid w:val="00B9690C"/>
    <w:rsid w:val="00B96B7A"/>
    <w:rsid w:val="00B96C1C"/>
    <w:rsid w:val="00B96D92"/>
    <w:rsid w:val="00B96DE4"/>
    <w:rsid w:val="00B96F40"/>
    <w:rsid w:val="00B96FDD"/>
    <w:rsid w:val="00B97147"/>
    <w:rsid w:val="00B97244"/>
    <w:rsid w:val="00B9740B"/>
    <w:rsid w:val="00B97528"/>
    <w:rsid w:val="00B979C2"/>
    <w:rsid w:val="00B97BA8"/>
    <w:rsid w:val="00B97F6F"/>
    <w:rsid w:val="00BA0298"/>
    <w:rsid w:val="00BA02CC"/>
    <w:rsid w:val="00BA05B8"/>
    <w:rsid w:val="00BA077E"/>
    <w:rsid w:val="00BA0997"/>
    <w:rsid w:val="00BA0BED"/>
    <w:rsid w:val="00BA10EB"/>
    <w:rsid w:val="00BA115B"/>
    <w:rsid w:val="00BA12CA"/>
    <w:rsid w:val="00BA1325"/>
    <w:rsid w:val="00BA135A"/>
    <w:rsid w:val="00BA1558"/>
    <w:rsid w:val="00BA1633"/>
    <w:rsid w:val="00BA1AAB"/>
    <w:rsid w:val="00BA1BA0"/>
    <w:rsid w:val="00BA1BD9"/>
    <w:rsid w:val="00BA2232"/>
    <w:rsid w:val="00BA242C"/>
    <w:rsid w:val="00BA2901"/>
    <w:rsid w:val="00BA2AF6"/>
    <w:rsid w:val="00BA2BCF"/>
    <w:rsid w:val="00BA2DF6"/>
    <w:rsid w:val="00BA30A2"/>
    <w:rsid w:val="00BA30C8"/>
    <w:rsid w:val="00BA336D"/>
    <w:rsid w:val="00BA36D9"/>
    <w:rsid w:val="00BA3BAE"/>
    <w:rsid w:val="00BA3BD2"/>
    <w:rsid w:val="00BA40B6"/>
    <w:rsid w:val="00BA431E"/>
    <w:rsid w:val="00BA4606"/>
    <w:rsid w:val="00BA474B"/>
    <w:rsid w:val="00BA4852"/>
    <w:rsid w:val="00BA4B10"/>
    <w:rsid w:val="00BA4C61"/>
    <w:rsid w:val="00BA5120"/>
    <w:rsid w:val="00BA5258"/>
    <w:rsid w:val="00BA5402"/>
    <w:rsid w:val="00BA553A"/>
    <w:rsid w:val="00BA5CAA"/>
    <w:rsid w:val="00BA5CB7"/>
    <w:rsid w:val="00BA60EE"/>
    <w:rsid w:val="00BA6187"/>
    <w:rsid w:val="00BA66C9"/>
    <w:rsid w:val="00BA6899"/>
    <w:rsid w:val="00BA6A53"/>
    <w:rsid w:val="00BA6EF3"/>
    <w:rsid w:val="00BA74CD"/>
    <w:rsid w:val="00BA79EF"/>
    <w:rsid w:val="00BA7BC4"/>
    <w:rsid w:val="00BA7C64"/>
    <w:rsid w:val="00BA7CE4"/>
    <w:rsid w:val="00BA7F9E"/>
    <w:rsid w:val="00BB00C5"/>
    <w:rsid w:val="00BB00CB"/>
    <w:rsid w:val="00BB0E68"/>
    <w:rsid w:val="00BB130B"/>
    <w:rsid w:val="00BB1643"/>
    <w:rsid w:val="00BB19C6"/>
    <w:rsid w:val="00BB1A96"/>
    <w:rsid w:val="00BB1C61"/>
    <w:rsid w:val="00BB1C86"/>
    <w:rsid w:val="00BB220B"/>
    <w:rsid w:val="00BB2297"/>
    <w:rsid w:val="00BB229D"/>
    <w:rsid w:val="00BB26A0"/>
    <w:rsid w:val="00BB2A7E"/>
    <w:rsid w:val="00BB2D40"/>
    <w:rsid w:val="00BB30E7"/>
    <w:rsid w:val="00BB3170"/>
    <w:rsid w:val="00BB32B0"/>
    <w:rsid w:val="00BB32C9"/>
    <w:rsid w:val="00BB376F"/>
    <w:rsid w:val="00BB390E"/>
    <w:rsid w:val="00BB401C"/>
    <w:rsid w:val="00BB47A3"/>
    <w:rsid w:val="00BB484F"/>
    <w:rsid w:val="00BB496F"/>
    <w:rsid w:val="00BB4F4D"/>
    <w:rsid w:val="00BB5103"/>
    <w:rsid w:val="00BB53A6"/>
    <w:rsid w:val="00BB556E"/>
    <w:rsid w:val="00BB5596"/>
    <w:rsid w:val="00BB597D"/>
    <w:rsid w:val="00BB5C57"/>
    <w:rsid w:val="00BB5CED"/>
    <w:rsid w:val="00BB5CFD"/>
    <w:rsid w:val="00BB642A"/>
    <w:rsid w:val="00BB6458"/>
    <w:rsid w:val="00BB69CA"/>
    <w:rsid w:val="00BB6A31"/>
    <w:rsid w:val="00BB6F40"/>
    <w:rsid w:val="00BB6FC9"/>
    <w:rsid w:val="00BB6FF0"/>
    <w:rsid w:val="00BB744D"/>
    <w:rsid w:val="00BB75AF"/>
    <w:rsid w:val="00BB7657"/>
    <w:rsid w:val="00BB778D"/>
    <w:rsid w:val="00BB7A6E"/>
    <w:rsid w:val="00BC00C9"/>
    <w:rsid w:val="00BC019C"/>
    <w:rsid w:val="00BC02F0"/>
    <w:rsid w:val="00BC0507"/>
    <w:rsid w:val="00BC08D8"/>
    <w:rsid w:val="00BC0D3C"/>
    <w:rsid w:val="00BC0E74"/>
    <w:rsid w:val="00BC12A2"/>
    <w:rsid w:val="00BC173E"/>
    <w:rsid w:val="00BC175A"/>
    <w:rsid w:val="00BC176B"/>
    <w:rsid w:val="00BC1982"/>
    <w:rsid w:val="00BC2155"/>
    <w:rsid w:val="00BC2419"/>
    <w:rsid w:val="00BC24CB"/>
    <w:rsid w:val="00BC24D7"/>
    <w:rsid w:val="00BC257A"/>
    <w:rsid w:val="00BC25E2"/>
    <w:rsid w:val="00BC296B"/>
    <w:rsid w:val="00BC2D4A"/>
    <w:rsid w:val="00BC2E7B"/>
    <w:rsid w:val="00BC2FF7"/>
    <w:rsid w:val="00BC31D3"/>
    <w:rsid w:val="00BC32AB"/>
    <w:rsid w:val="00BC33B0"/>
    <w:rsid w:val="00BC3515"/>
    <w:rsid w:val="00BC352A"/>
    <w:rsid w:val="00BC352F"/>
    <w:rsid w:val="00BC374C"/>
    <w:rsid w:val="00BC3901"/>
    <w:rsid w:val="00BC3912"/>
    <w:rsid w:val="00BC3D2B"/>
    <w:rsid w:val="00BC3D7C"/>
    <w:rsid w:val="00BC40CC"/>
    <w:rsid w:val="00BC41A5"/>
    <w:rsid w:val="00BC41B1"/>
    <w:rsid w:val="00BC423E"/>
    <w:rsid w:val="00BC42AD"/>
    <w:rsid w:val="00BC431D"/>
    <w:rsid w:val="00BC44CB"/>
    <w:rsid w:val="00BC45C3"/>
    <w:rsid w:val="00BC481B"/>
    <w:rsid w:val="00BC4905"/>
    <w:rsid w:val="00BC49A9"/>
    <w:rsid w:val="00BC49CA"/>
    <w:rsid w:val="00BC5363"/>
    <w:rsid w:val="00BC5382"/>
    <w:rsid w:val="00BC54E5"/>
    <w:rsid w:val="00BC591E"/>
    <w:rsid w:val="00BC5A06"/>
    <w:rsid w:val="00BC5A49"/>
    <w:rsid w:val="00BC5B27"/>
    <w:rsid w:val="00BC5CBE"/>
    <w:rsid w:val="00BC5D5C"/>
    <w:rsid w:val="00BC5D7A"/>
    <w:rsid w:val="00BC6031"/>
    <w:rsid w:val="00BC6275"/>
    <w:rsid w:val="00BC632B"/>
    <w:rsid w:val="00BC6502"/>
    <w:rsid w:val="00BC6918"/>
    <w:rsid w:val="00BC6E94"/>
    <w:rsid w:val="00BC6F05"/>
    <w:rsid w:val="00BC768C"/>
    <w:rsid w:val="00BC769B"/>
    <w:rsid w:val="00BC772F"/>
    <w:rsid w:val="00BC7750"/>
    <w:rsid w:val="00BC776A"/>
    <w:rsid w:val="00BC7833"/>
    <w:rsid w:val="00BC7896"/>
    <w:rsid w:val="00BD00C9"/>
    <w:rsid w:val="00BD0448"/>
    <w:rsid w:val="00BD0642"/>
    <w:rsid w:val="00BD08FB"/>
    <w:rsid w:val="00BD0C1C"/>
    <w:rsid w:val="00BD0F94"/>
    <w:rsid w:val="00BD11F2"/>
    <w:rsid w:val="00BD1429"/>
    <w:rsid w:val="00BD1A60"/>
    <w:rsid w:val="00BD1C73"/>
    <w:rsid w:val="00BD1EAF"/>
    <w:rsid w:val="00BD24F1"/>
    <w:rsid w:val="00BD26ED"/>
    <w:rsid w:val="00BD2B4B"/>
    <w:rsid w:val="00BD2C3C"/>
    <w:rsid w:val="00BD2D63"/>
    <w:rsid w:val="00BD2DA6"/>
    <w:rsid w:val="00BD2E51"/>
    <w:rsid w:val="00BD3063"/>
    <w:rsid w:val="00BD3235"/>
    <w:rsid w:val="00BD33AD"/>
    <w:rsid w:val="00BD3AA7"/>
    <w:rsid w:val="00BD3BE3"/>
    <w:rsid w:val="00BD3D06"/>
    <w:rsid w:val="00BD44EE"/>
    <w:rsid w:val="00BD4784"/>
    <w:rsid w:val="00BD47F1"/>
    <w:rsid w:val="00BD4B68"/>
    <w:rsid w:val="00BD4B8D"/>
    <w:rsid w:val="00BD5239"/>
    <w:rsid w:val="00BD569A"/>
    <w:rsid w:val="00BD585C"/>
    <w:rsid w:val="00BD58B0"/>
    <w:rsid w:val="00BD5DC7"/>
    <w:rsid w:val="00BD5FDC"/>
    <w:rsid w:val="00BD604D"/>
    <w:rsid w:val="00BD6271"/>
    <w:rsid w:val="00BD6352"/>
    <w:rsid w:val="00BD63C3"/>
    <w:rsid w:val="00BD6408"/>
    <w:rsid w:val="00BD64EB"/>
    <w:rsid w:val="00BD6633"/>
    <w:rsid w:val="00BD67AB"/>
    <w:rsid w:val="00BD6811"/>
    <w:rsid w:val="00BD68D0"/>
    <w:rsid w:val="00BD6A24"/>
    <w:rsid w:val="00BD6AB9"/>
    <w:rsid w:val="00BD6C3B"/>
    <w:rsid w:val="00BD7434"/>
    <w:rsid w:val="00BD7484"/>
    <w:rsid w:val="00BD75B2"/>
    <w:rsid w:val="00BD763C"/>
    <w:rsid w:val="00BD7F61"/>
    <w:rsid w:val="00BE0391"/>
    <w:rsid w:val="00BE0695"/>
    <w:rsid w:val="00BE08D7"/>
    <w:rsid w:val="00BE0AD8"/>
    <w:rsid w:val="00BE0BCE"/>
    <w:rsid w:val="00BE0CCE"/>
    <w:rsid w:val="00BE1116"/>
    <w:rsid w:val="00BE1341"/>
    <w:rsid w:val="00BE1411"/>
    <w:rsid w:val="00BE17AE"/>
    <w:rsid w:val="00BE229E"/>
    <w:rsid w:val="00BE2712"/>
    <w:rsid w:val="00BE2998"/>
    <w:rsid w:val="00BE2D73"/>
    <w:rsid w:val="00BE2D75"/>
    <w:rsid w:val="00BE2EFD"/>
    <w:rsid w:val="00BE32B9"/>
    <w:rsid w:val="00BE3888"/>
    <w:rsid w:val="00BE39B8"/>
    <w:rsid w:val="00BE3A73"/>
    <w:rsid w:val="00BE3B62"/>
    <w:rsid w:val="00BE3CB0"/>
    <w:rsid w:val="00BE3E48"/>
    <w:rsid w:val="00BE4DD9"/>
    <w:rsid w:val="00BE4E01"/>
    <w:rsid w:val="00BE4EDD"/>
    <w:rsid w:val="00BE4FBC"/>
    <w:rsid w:val="00BE58B3"/>
    <w:rsid w:val="00BE626B"/>
    <w:rsid w:val="00BE6434"/>
    <w:rsid w:val="00BE654A"/>
    <w:rsid w:val="00BE65D7"/>
    <w:rsid w:val="00BE6735"/>
    <w:rsid w:val="00BE67AA"/>
    <w:rsid w:val="00BE6851"/>
    <w:rsid w:val="00BE6F68"/>
    <w:rsid w:val="00BE70D0"/>
    <w:rsid w:val="00BE719F"/>
    <w:rsid w:val="00BE76B4"/>
    <w:rsid w:val="00BE7ADA"/>
    <w:rsid w:val="00BE7F5A"/>
    <w:rsid w:val="00BF0150"/>
    <w:rsid w:val="00BF0440"/>
    <w:rsid w:val="00BF05BC"/>
    <w:rsid w:val="00BF089B"/>
    <w:rsid w:val="00BF0978"/>
    <w:rsid w:val="00BF0A60"/>
    <w:rsid w:val="00BF130F"/>
    <w:rsid w:val="00BF13E7"/>
    <w:rsid w:val="00BF1533"/>
    <w:rsid w:val="00BF162A"/>
    <w:rsid w:val="00BF16CB"/>
    <w:rsid w:val="00BF1904"/>
    <w:rsid w:val="00BF1B63"/>
    <w:rsid w:val="00BF1DE2"/>
    <w:rsid w:val="00BF1EB2"/>
    <w:rsid w:val="00BF230D"/>
    <w:rsid w:val="00BF26F0"/>
    <w:rsid w:val="00BF2967"/>
    <w:rsid w:val="00BF2D72"/>
    <w:rsid w:val="00BF325B"/>
    <w:rsid w:val="00BF3711"/>
    <w:rsid w:val="00BF37B9"/>
    <w:rsid w:val="00BF37E0"/>
    <w:rsid w:val="00BF3AF4"/>
    <w:rsid w:val="00BF3C0C"/>
    <w:rsid w:val="00BF3E46"/>
    <w:rsid w:val="00BF3E74"/>
    <w:rsid w:val="00BF3E8C"/>
    <w:rsid w:val="00BF3F4A"/>
    <w:rsid w:val="00BF3FFF"/>
    <w:rsid w:val="00BF43A5"/>
    <w:rsid w:val="00BF46B7"/>
    <w:rsid w:val="00BF47DF"/>
    <w:rsid w:val="00BF4A25"/>
    <w:rsid w:val="00BF4F22"/>
    <w:rsid w:val="00BF4FC6"/>
    <w:rsid w:val="00BF541B"/>
    <w:rsid w:val="00BF5537"/>
    <w:rsid w:val="00BF5764"/>
    <w:rsid w:val="00BF5C1D"/>
    <w:rsid w:val="00BF5C43"/>
    <w:rsid w:val="00BF5D3A"/>
    <w:rsid w:val="00BF5D6F"/>
    <w:rsid w:val="00BF63F9"/>
    <w:rsid w:val="00BF6AAC"/>
    <w:rsid w:val="00BF6D6A"/>
    <w:rsid w:val="00BF7040"/>
    <w:rsid w:val="00BF72B7"/>
    <w:rsid w:val="00BF7384"/>
    <w:rsid w:val="00BF775F"/>
    <w:rsid w:val="00BF7E78"/>
    <w:rsid w:val="00BF7F12"/>
    <w:rsid w:val="00C001ED"/>
    <w:rsid w:val="00C00353"/>
    <w:rsid w:val="00C0123D"/>
    <w:rsid w:val="00C0126D"/>
    <w:rsid w:val="00C01382"/>
    <w:rsid w:val="00C014EF"/>
    <w:rsid w:val="00C017FB"/>
    <w:rsid w:val="00C01B8F"/>
    <w:rsid w:val="00C01C13"/>
    <w:rsid w:val="00C02840"/>
    <w:rsid w:val="00C028F7"/>
    <w:rsid w:val="00C028FA"/>
    <w:rsid w:val="00C02D6B"/>
    <w:rsid w:val="00C031E2"/>
    <w:rsid w:val="00C0326D"/>
    <w:rsid w:val="00C0378F"/>
    <w:rsid w:val="00C03971"/>
    <w:rsid w:val="00C03AC9"/>
    <w:rsid w:val="00C03B9B"/>
    <w:rsid w:val="00C03DDD"/>
    <w:rsid w:val="00C03F24"/>
    <w:rsid w:val="00C03F7D"/>
    <w:rsid w:val="00C03FD1"/>
    <w:rsid w:val="00C040AA"/>
    <w:rsid w:val="00C049E0"/>
    <w:rsid w:val="00C04C1C"/>
    <w:rsid w:val="00C04DF3"/>
    <w:rsid w:val="00C04E10"/>
    <w:rsid w:val="00C04ECC"/>
    <w:rsid w:val="00C0503C"/>
    <w:rsid w:val="00C051B9"/>
    <w:rsid w:val="00C0523A"/>
    <w:rsid w:val="00C05735"/>
    <w:rsid w:val="00C05B72"/>
    <w:rsid w:val="00C05CE0"/>
    <w:rsid w:val="00C05EDC"/>
    <w:rsid w:val="00C062A3"/>
    <w:rsid w:val="00C0633B"/>
    <w:rsid w:val="00C064C6"/>
    <w:rsid w:val="00C0650D"/>
    <w:rsid w:val="00C065EA"/>
    <w:rsid w:val="00C066E0"/>
    <w:rsid w:val="00C067DD"/>
    <w:rsid w:val="00C06BA6"/>
    <w:rsid w:val="00C06F2A"/>
    <w:rsid w:val="00C070B0"/>
    <w:rsid w:val="00C07731"/>
    <w:rsid w:val="00C07DB9"/>
    <w:rsid w:val="00C07FF7"/>
    <w:rsid w:val="00C106AB"/>
    <w:rsid w:val="00C1071F"/>
    <w:rsid w:val="00C107AC"/>
    <w:rsid w:val="00C10A6C"/>
    <w:rsid w:val="00C10DFE"/>
    <w:rsid w:val="00C11135"/>
    <w:rsid w:val="00C111F6"/>
    <w:rsid w:val="00C1199B"/>
    <w:rsid w:val="00C11AB8"/>
    <w:rsid w:val="00C11AC9"/>
    <w:rsid w:val="00C11CCF"/>
    <w:rsid w:val="00C11D58"/>
    <w:rsid w:val="00C11E7E"/>
    <w:rsid w:val="00C121DF"/>
    <w:rsid w:val="00C1222B"/>
    <w:rsid w:val="00C12527"/>
    <w:rsid w:val="00C127D6"/>
    <w:rsid w:val="00C128CB"/>
    <w:rsid w:val="00C12C66"/>
    <w:rsid w:val="00C12C7D"/>
    <w:rsid w:val="00C12E5C"/>
    <w:rsid w:val="00C12FA3"/>
    <w:rsid w:val="00C1302A"/>
    <w:rsid w:val="00C133AB"/>
    <w:rsid w:val="00C13498"/>
    <w:rsid w:val="00C1353F"/>
    <w:rsid w:val="00C13952"/>
    <w:rsid w:val="00C13A62"/>
    <w:rsid w:val="00C1424D"/>
    <w:rsid w:val="00C14E87"/>
    <w:rsid w:val="00C150C1"/>
    <w:rsid w:val="00C1519B"/>
    <w:rsid w:val="00C15426"/>
    <w:rsid w:val="00C15687"/>
    <w:rsid w:val="00C15B68"/>
    <w:rsid w:val="00C15B93"/>
    <w:rsid w:val="00C15DC1"/>
    <w:rsid w:val="00C168D5"/>
    <w:rsid w:val="00C16CF5"/>
    <w:rsid w:val="00C16EE2"/>
    <w:rsid w:val="00C171AB"/>
    <w:rsid w:val="00C17346"/>
    <w:rsid w:val="00C174DC"/>
    <w:rsid w:val="00C1755A"/>
    <w:rsid w:val="00C178A4"/>
    <w:rsid w:val="00C17BE9"/>
    <w:rsid w:val="00C20346"/>
    <w:rsid w:val="00C20F93"/>
    <w:rsid w:val="00C21080"/>
    <w:rsid w:val="00C21404"/>
    <w:rsid w:val="00C214B2"/>
    <w:rsid w:val="00C218FE"/>
    <w:rsid w:val="00C21A24"/>
    <w:rsid w:val="00C21FB0"/>
    <w:rsid w:val="00C22074"/>
    <w:rsid w:val="00C220A7"/>
    <w:rsid w:val="00C225AB"/>
    <w:rsid w:val="00C2295C"/>
    <w:rsid w:val="00C229DA"/>
    <w:rsid w:val="00C22D5E"/>
    <w:rsid w:val="00C22EE6"/>
    <w:rsid w:val="00C23070"/>
    <w:rsid w:val="00C233C0"/>
    <w:rsid w:val="00C23539"/>
    <w:rsid w:val="00C237EA"/>
    <w:rsid w:val="00C23951"/>
    <w:rsid w:val="00C23D40"/>
    <w:rsid w:val="00C241B7"/>
    <w:rsid w:val="00C24637"/>
    <w:rsid w:val="00C248C3"/>
    <w:rsid w:val="00C249B7"/>
    <w:rsid w:val="00C24D0E"/>
    <w:rsid w:val="00C2558D"/>
    <w:rsid w:val="00C25751"/>
    <w:rsid w:val="00C257FD"/>
    <w:rsid w:val="00C25A32"/>
    <w:rsid w:val="00C25E57"/>
    <w:rsid w:val="00C25F0F"/>
    <w:rsid w:val="00C26824"/>
    <w:rsid w:val="00C26CCA"/>
    <w:rsid w:val="00C27971"/>
    <w:rsid w:val="00C27CFB"/>
    <w:rsid w:val="00C27FB4"/>
    <w:rsid w:val="00C301F9"/>
    <w:rsid w:val="00C30501"/>
    <w:rsid w:val="00C30904"/>
    <w:rsid w:val="00C30AB0"/>
    <w:rsid w:val="00C30B55"/>
    <w:rsid w:val="00C30E90"/>
    <w:rsid w:val="00C310F4"/>
    <w:rsid w:val="00C31199"/>
    <w:rsid w:val="00C313BC"/>
    <w:rsid w:val="00C3140E"/>
    <w:rsid w:val="00C315A0"/>
    <w:rsid w:val="00C31ACC"/>
    <w:rsid w:val="00C32184"/>
    <w:rsid w:val="00C324E2"/>
    <w:rsid w:val="00C32672"/>
    <w:rsid w:val="00C328A0"/>
    <w:rsid w:val="00C32CFF"/>
    <w:rsid w:val="00C32E90"/>
    <w:rsid w:val="00C337C3"/>
    <w:rsid w:val="00C33C13"/>
    <w:rsid w:val="00C343EA"/>
    <w:rsid w:val="00C34551"/>
    <w:rsid w:val="00C345CF"/>
    <w:rsid w:val="00C34A62"/>
    <w:rsid w:val="00C34B41"/>
    <w:rsid w:val="00C3508D"/>
    <w:rsid w:val="00C351CA"/>
    <w:rsid w:val="00C3529D"/>
    <w:rsid w:val="00C352AB"/>
    <w:rsid w:val="00C3537D"/>
    <w:rsid w:val="00C35457"/>
    <w:rsid w:val="00C3582D"/>
    <w:rsid w:val="00C358FB"/>
    <w:rsid w:val="00C359FF"/>
    <w:rsid w:val="00C361C4"/>
    <w:rsid w:val="00C3647F"/>
    <w:rsid w:val="00C36545"/>
    <w:rsid w:val="00C36647"/>
    <w:rsid w:val="00C36C80"/>
    <w:rsid w:val="00C36E07"/>
    <w:rsid w:val="00C36FAE"/>
    <w:rsid w:val="00C3710D"/>
    <w:rsid w:val="00C3730C"/>
    <w:rsid w:val="00C379CB"/>
    <w:rsid w:val="00C4002D"/>
    <w:rsid w:val="00C40154"/>
    <w:rsid w:val="00C40884"/>
    <w:rsid w:val="00C408DF"/>
    <w:rsid w:val="00C40B74"/>
    <w:rsid w:val="00C40E69"/>
    <w:rsid w:val="00C413CE"/>
    <w:rsid w:val="00C4160A"/>
    <w:rsid w:val="00C41962"/>
    <w:rsid w:val="00C41B46"/>
    <w:rsid w:val="00C41FE4"/>
    <w:rsid w:val="00C4243E"/>
    <w:rsid w:val="00C42D76"/>
    <w:rsid w:val="00C43349"/>
    <w:rsid w:val="00C43596"/>
    <w:rsid w:val="00C43930"/>
    <w:rsid w:val="00C43F7F"/>
    <w:rsid w:val="00C43FC7"/>
    <w:rsid w:val="00C44137"/>
    <w:rsid w:val="00C441FF"/>
    <w:rsid w:val="00C447E7"/>
    <w:rsid w:val="00C44AF8"/>
    <w:rsid w:val="00C44C74"/>
    <w:rsid w:val="00C44C93"/>
    <w:rsid w:val="00C44C98"/>
    <w:rsid w:val="00C44D2D"/>
    <w:rsid w:val="00C45176"/>
    <w:rsid w:val="00C4534E"/>
    <w:rsid w:val="00C455DB"/>
    <w:rsid w:val="00C45A47"/>
    <w:rsid w:val="00C45CB8"/>
    <w:rsid w:val="00C45CBD"/>
    <w:rsid w:val="00C45D72"/>
    <w:rsid w:val="00C461B5"/>
    <w:rsid w:val="00C46252"/>
    <w:rsid w:val="00C465BB"/>
    <w:rsid w:val="00C4678D"/>
    <w:rsid w:val="00C467AC"/>
    <w:rsid w:val="00C468EE"/>
    <w:rsid w:val="00C46B85"/>
    <w:rsid w:val="00C46D4B"/>
    <w:rsid w:val="00C471F6"/>
    <w:rsid w:val="00C472FB"/>
    <w:rsid w:val="00C47468"/>
    <w:rsid w:val="00C477AE"/>
    <w:rsid w:val="00C47821"/>
    <w:rsid w:val="00C47870"/>
    <w:rsid w:val="00C478C6"/>
    <w:rsid w:val="00C478D9"/>
    <w:rsid w:val="00C47A74"/>
    <w:rsid w:val="00C47AC3"/>
    <w:rsid w:val="00C47D13"/>
    <w:rsid w:val="00C47DD7"/>
    <w:rsid w:val="00C503D7"/>
    <w:rsid w:val="00C50720"/>
    <w:rsid w:val="00C507D2"/>
    <w:rsid w:val="00C50C3D"/>
    <w:rsid w:val="00C50C85"/>
    <w:rsid w:val="00C5110D"/>
    <w:rsid w:val="00C5134A"/>
    <w:rsid w:val="00C51488"/>
    <w:rsid w:val="00C51607"/>
    <w:rsid w:val="00C51625"/>
    <w:rsid w:val="00C51950"/>
    <w:rsid w:val="00C51EB2"/>
    <w:rsid w:val="00C5285D"/>
    <w:rsid w:val="00C528B7"/>
    <w:rsid w:val="00C52DB7"/>
    <w:rsid w:val="00C53029"/>
    <w:rsid w:val="00C5354B"/>
    <w:rsid w:val="00C53A90"/>
    <w:rsid w:val="00C53B4C"/>
    <w:rsid w:val="00C542DD"/>
    <w:rsid w:val="00C54AEE"/>
    <w:rsid w:val="00C54D19"/>
    <w:rsid w:val="00C55569"/>
    <w:rsid w:val="00C55697"/>
    <w:rsid w:val="00C557C7"/>
    <w:rsid w:val="00C55864"/>
    <w:rsid w:val="00C55A8E"/>
    <w:rsid w:val="00C55AF0"/>
    <w:rsid w:val="00C55C5B"/>
    <w:rsid w:val="00C55EF1"/>
    <w:rsid w:val="00C56266"/>
    <w:rsid w:val="00C56360"/>
    <w:rsid w:val="00C563ED"/>
    <w:rsid w:val="00C566B2"/>
    <w:rsid w:val="00C56B5F"/>
    <w:rsid w:val="00C56C5E"/>
    <w:rsid w:val="00C5702F"/>
    <w:rsid w:val="00C57400"/>
    <w:rsid w:val="00C5754B"/>
    <w:rsid w:val="00C5757F"/>
    <w:rsid w:val="00C57914"/>
    <w:rsid w:val="00C57B90"/>
    <w:rsid w:val="00C6037C"/>
    <w:rsid w:val="00C60569"/>
    <w:rsid w:val="00C60FE4"/>
    <w:rsid w:val="00C61236"/>
    <w:rsid w:val="00C614FB"/>
    <w:rsid w:val="00C6151D"/>
    <w:rsid w:val="00C615CD"/>
    <w:rsid w:val="00C61702"/>
    <w:rsid w:val="00C618D1"/>
    <w:rsid w:val="00C61EA9"/>
    <w:rsid w:val="00C62010"/>
    <w:rsid w:val="00C62864"/>
    <w:rsid w:val="00C62CBD"/>
    <w:rsid w:val="00C62D37"/>
    <w:rsid w:val="00C62DC8"/>
    <w:rsid w:val="00C62E4F"/>
    <w:rsid w:val="00C62E50"/>
    <w:rsid w:val="00C62FB4"/>
    <w:rsid w:val="00C638B3"/>
    <w:rsid w:val="00C63B76"/>
    <w:rsid w:val="00C63EBA"/>
    <w:rsid w:val="00C64148"/>
    <w:rsid w:val="00C641E5"/>
    <w:rsid w:val="00C64214"/>
    <w:rsid w:val="00C64277"/>
    <w:rsid w:val="00C648DB"/>
    <w:rsid w:val="00C64AFC"/>
    <w:rsid w:val="00C64F63"/>
    <w:rsid w:val="00C650E2"/>
    <w:rsid w:val="00C651E0"/>
    <w:rsid w:val="00C65240"/>
    <w:rsid w:val="00C65445"/>
    <w:rsid w:val="00C656B0"/>
    <w:rsid w:val="00C658D2"/>
    <w:rsid w:val="00C65EA5"/>
    <w:rsid w:val="00C65F4A"/>
    <w:rsid w:val="00C66371"/>
    <w:rsid w:val="00C66609"/>
    <w:rsid w:val="00C66A68"/>
    <w:rsid w:val="00C66CC8"/>
    <w:rsid w:val="00C66D9E"/>
    <w:rsid w:val="00C66DCA"/>
    <w:rsid w:val="00C66DED"/>
    <w:rsid w:val="00C6701D"/>
    <w:rsid w:val="00C6747F"/>
    <w:rsid w:val="00C67751"/>
    <w:rsid w:val="00C67BC3"/>
    <w:rsid w:val="00C67CF4"/>
    <w:rsid w:val="00C67DB8"/>
    <w:rsid w:val="00C67E14"/>
    <w:rsid w:val="00C70259"/>
    <w:rsid w:val="00C707B3"/>
    <w:rsid w:val="00C70CC0"/>
    <w:rsid w:val="00C70E7E"/>
    <w:rsid w:val="00C70EF8"/>
    <w:rsid w:val="00C710C0"/>
    <w:rsid w:val="00C7118F"/>
    <w:rsid w:val="00C711F3"/>
    <w:rsid w:val="00C7127E"/>
    <w:rsid w:val="00C716BC"/>
    <w:rsid w:val="00C717EF"/>
    <w:rsid w:val="00C71A87"/>
    <w:rsid w:val="00C71C1F"/>
    <w:rsid w:val="00C720C2"/>
    <w:rsid w:val="00C726BF"/>
    <w:rsid w:val="00C7284F"/>
    <w:rsid w:val="00C72874"/>
    <w:rsid w:val="00C72A1C"/>
    <w:rsid w:val="00C72A4B"/>
    <w:rsid w:val="00C72BA1"/>
    <w:rsid w:val="00C72D65"/>
    <w:rsid w:val="00C72EC9"/>
    <w:rsid w:val="00C72EDA"/>
    <w:rsid w:val="00C73040"/>
    <w:rsid w:val="00C730E8"/>
    <w:rsid w:val="00C7349E"/>
    <w:rsid w:val="00C73522"/>
    <w:rsid w:val="00C73B65"/>
    <w:rsid w:val="00C73ED7"/>
    <w:rsid w:val="00C73F41"/>
    <w:rsid w:val="00C73FA1"/>
    <w:rsid w:val="00C741B3"/>
    <w:rsid w:val="00C7433C"/>
    <w:rsid w:val="00C74343"/>
    <w:rsid w:val="00C743D1"/>
    <w:rsid w:val="00C744F2"/>
    <w:rsid w:val="00C74633"/>
    <w:rsid w:val="00C7467D"/>
    <w:rsid w:val="00C746BB"/>
    <w:rsid w:val="00C7482E"/>
    <w:rsid w:val="00C74900"/>
    <w:rsid w:val="00C74912"/>
    <w:rsid w:val="00C74A2C"/>
    <w:rsid w:val="00C74C43"/>
    <w:rsid w:val="00C74C5B"/>
    <w:rsid w:val="00C74DAE"/>
    <w:rsid w:val="00C74DE3"/>
    <w:rsid w:val="00C74E2C"/>
    <w:rsid w:val="00C74E7C"/>
    <w:rsid w:val="00C750C9"/>
    <w:rsid w:val="00C75311"/>
    <w:rsid w:val="00C75658"/>
    <w:rsid w:val="00C7589D"/>
    <w:rsid w:val="00C75969"/>
    <w:rsid w:val="00C75A20"/>
    <w:rsid w:val="00C75B45"/>
    <w:rsid w:val="00C75FCA"/>
    <w:rsid w:val="00C7610B"/>
    <w:rsid w:val="00C76110"/>
    <w:rsid w:val="00C7632C"/>
    <w:rsid w:val="00C76782"/>
    <w:rsid w:val="00C76924"/>
    <w:rsid w:val="00C76AA0"/>
    <w:rsid w:val="00C76C79"/>
    <w:rsid w:val="00C76CFE"/>
    <w:rsid w:val="00C77118"/>
    <w:rsid w:val="00C77387"/>
    <w:rsid w:val="00C7770C"/>
    <w:rsid w:val="00C77735"/>
    <w:rsid w:val="00C77F6C"/>
    <w:rsid w:val="00C77F80"/>
    <w:rsid w:val="00C80002"/>
    <w:rsid w:val="00C803FB"/>
    <w:rsid w:val="00C80685"/>
    <w:rsid w:val="00C806E5"/>
    <w:rsid w:val="00C8072F"/>
    <w:rsid w:val="00C8086E"/>
    <w:rsid w:val="00C809B1"/>
    <w:rsid w:val="00C80B43"/>
    <w:rsid w:val="00C80CFB"/>
    <w:rsid w:val="00C80DE4"/>
    <w:rsid w:val="00C80E52"/>
    <w:rsid w:val="00C80EDC"/>
    <w:rsid w:val="00C810EE"/>
    <w:rsid w:val="00C8134A"/>
    <w:rsid w:val="00C81959"/>
    <w:rsid w:val="00C81ACC"/>
    <w:rsid w:val="00C81DA7"/>
    <w:rsid w:val="00C82053"/>
    <w:rsid w:val="00C8205F"/>
    <w:rsid w:val="00C82179"/>
    <w:rsid w:val="00C823F5"/>
    <w:rsid w:val="00C824B9"/>
    <w:rsid w:val="00C825A7"/>
    <w:rsid w:val="00C82747"/>
    <w:rsid w:val="00C829F3"/>
    <w:rsid w:val="00C82A44"/>
    <w:rsid w:val="00C82F60"/>
    <w:rsid w:val="00C82FED"/>
    <w:rsid w:val="00C831E8"/>
    <w:rsid w:val="00C833F1"/>
    <w:rsid w:val="00C8346C"/>
    <w:rsid w:val="00C83500"/>
    <w:rsid w:val="00C835AB"/>
    <w:rsid w:val="00C83787"/>
    <w:rsid w:val="00C83C72"/>
    <w:rsid w:val="00C841DB"/>
    <w:rsid w:val="00C8429A"/>
    <w:rsid w:val="00C846E3"/>
    <w:rsid w:val="00C847F5"/>
    <w:rsid w:val="00C8481C"/>
    <w:rsid w:val="00C84F06"/>
    <w:rsid w:val="00C84F29"/>
    <w:rsid w:val="00C850DC"/>
    <w:rsid w:val="00C853F9"/>
    <w:rsid w:val="00C85429"/>
    <w:rsid w:val="00C85598"/>
    <w:rsid w:val="00C855BB"/>
    <w:rsid w:val="00C85763"/>
    <w:rsid w:val="00C8592E"/>
    <w:rsid w:val="00C85C82"/>
    <w:rsid w:val="00C85D04"/>
    <w:rsid w:val="00C85D89"/>
    <w:rsid w:val="00C863C6"/>
    <w:rsid w:val="00C86B43"/>
    <w:rsid w:val="00C86D35"/>
    <w:rsid w:val="00C86D73"/>
    <w:rsid w:val="00C87056"/>
    <w:rsid w:val="00C87367"/>
    <w:rsid w:val="00C8737A"/>
    <w:rsid w:val="00C87474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AD"/>
    <w:rsid w:val="00C903E0"/>
    <w:rsid w:val="00C90906"/>
    <w:rsid w:val="00C90B16"/>
    <w:rsid w:val="00C90C4B"/>
    <w:rsid w:val="00C90F0B"/>
    <w:rsid w:val="00C90F62"/>
    <w:rsid w:val="00C9103C"/>
    <w:rsid w:val="00C91248"/>
    <w:rsid w:val="00C915BD"/>
    <w:rsid w:val="00C91686"/>
    <w:rsid w:val="00C91DCD"/>
    <w:rsid w:val="00C91F1C"/>
    <w:rsid w:val="00C91FA7"/>
    <w:rsid w:val="00C92024"/>
    <w:rsid w:val="00C926CD"/>
    <w:rsid w:val="00C93763"/>
    <w:rsid w:val="00C939F6"/>
    <w:rsid w:val="00C93B35"/>
    <w:rsid w:val="00C93B86"/>
    <w:rsid w:val="00C93C8E"/>
    <w:rsid w:val="00C93D9F"/>
    <w:rsid w:val="00C94292"/>
    <w:rsid w:val="00C94462"/>
    <w:rsid w:val="00C9460C"/>
    <w:rsid w:val="00C94F61"/>
    <w:rsid w:val="00C953C2"/>
    <w:rsid w:val="00C954BC"/>
    <w:rsid w:val="00C95E81"/>
    <w:rsid w:val="00C9602B"/>
    <w:rsid w:val="00C9619E"/>
    <w:rsid w:val="00C968DA"/>
    <w:rsid w:val="00C96C85"/>
    <w:rsid w:val="00C96CCC"/>
    <w:rsid w:val="00C9703C"/>
    <w:rsid w:val="00C9729C"/>
    <w:rsid w:val="00C975FA"/>
    <w:rsid w:val="00C97854"/>
    <w:rsid w:val="00C979AF"/>
    <w:rsid w:val="00C97A3B"/>
    <w:rsid w:val="00C97AA9"/>
    <w:rsid w:val="00C97DCF"/>
    <w:rsid w:val="00CA0AE0"/>
    <w:rsid w:val="00CA0C15"/>
    <w:rsid w:val="00CA0E4A"/>
    <w:rsid w:val="00CA10F7"/>
    <w:rsid w:val="00CA13D6"/>
    <w:rsid w:val="00CA155F"/>
    <w:rsid w:val="00CA1604"/>
    <w:rsid w:val="00CA173E"/>
    <w:rsid w:val="00CA175B"/>
    <w:rsid w:val="00CA1830"/>
    <w:rsid w:val="00CA1941"/>
    <w:rsid w:val="00CA1C20"/>
    <w:rsid w:val="00CA21C6"/>
    <w:rsid w:val="00CA22F2"/>
    <w:rsid w:val="00CA237F"/>
    <w:rsid w:val="00CA2490"/>
    <w:rsid w:val="00CA29D5"/>
    <w:rsid w:val="00CA2D78"/>
    <w:rsid w:val="00CA3030"/>
    <w:rsid w:val="00CA3331"/>
    <w:rsid w:val="00CA34C8"/>
    <w:rsid w:val="00CA3696"/>
    <w:rsid w:val="00CA3790"/>
    <w:rsid w:val="00CA39DE"/>
    <w:rsid w:val="00CA3B9D"/>
    <w:rsid w:val="00CA3C1D"/>
    <w:rsid w:val="00CA3C2D"/>
    <w:rsid w:val="00CA3CE7"/>
    <w:rsid w:val="00CA415F"/>
    <w:rsid w:val="00CA492C"/>
    <w:rsid w:val="00CA4A08"/>
    <w:rsid w:val="00CA54E0"/>
    <w:rsid w:val="00CA55C0"/>
    <w:rsid w:val="00CA577E"/>
    <w:rsid w:val="00CA5ACD"/>
    <w:rsid w:val="00CA5BCF"/>
    <w:rsid w:val="00CA5F65"/>
    <w:rsid w:val="00CA6070"/>
    <w:rsid w:val="00CA64C9"/>
    <w:rsid w:val="00CA66DE"/>
    <w:rsid w:val="00CA68BF"/>
    <w:rsid w:val="00CA6D7D"/>
    <w:rsid w:val="00CA74A4"/>
    <w:rsid w:val="00CA7AE7"/>
    <w:rsid w:val="00CA7B2E"/>
    <w:rsid w:val="00CA7D15"/>
    <w:rsid w:val="00CA7D2D"/>
    <w:rsid w:val="00CB000E"/>
    <w:rsid w:val="00CB0097"/>
    <w:rsid w:val="00CB0258"/>
    <w:rsid w:val="00CB0509"/>
    <w:rsid w:val="00CB0745"/>
    <w:rsid w:val="00CB0797"/>
    <w:rsid w:val="00CB0879"/>
    <w:rsid w:val="00CB08F9"/>
    <w:rsid w:val="00CB0902"/>
    <w:rsid w:val="00CB0DE4"/>
    <w:rsid w:val="00CB159D"/>
    <w:rsid w:val="00CB15A4"/>
    <w:rsid w:val="00CB16CC"/>
    <w:rsid w:val="00CB16DB"/>
    <w:rsid w:val="00CB1752"/>
    <w:rsid w:val="00CB18AB"/>
    <w:rsid w:val="00CB18BB"/>
    <w:rsid w:val="00CB196C"/>
    <w:rsid w:val="00CB1FBF"/>
    <w:rsid w:val="00CB1FE2"/>
    <w:rsid w:val="00CB2001"/>
    <w:rsid w:val="00CB2153"/>
    <w:rsid w:val="00CB2161"/>
    <w:rsid w:val="00CB21AB"/>
    <w:rsid w:val="00CB2912"/>
    <w:rsid w:val="00CB2E78"/>
    <w:rsid w:val="00CB2E7A"/>
    <w:rsid w:val="00CB2E7D"/>
    <w:rsid w:val="00CB2F30"/>
    <w:rsid w:val="00CB2FA5"/>
    <w:rsid w:val="00CB30E4"/>
    <w:rsid w:val="00CB348B"/>
    <w:rsid w:val="00CB351A"/>
    <w:rsid w:val="00CB3624"/>
    <w:rsid w:val="00CB3660"/>
    <w:rsid w:val="00CB3C8E"/>
    <w:rsid w:val="00CB3CD2"/>
    <w:rsid w:val="00CB3D71"/>
    <w:rsid w:val="00CB3EB0"/>
    <w:rsid w:val="00CB4592"/>
    <w:rsid w:val="00CB4B98"/>
    <w:rsid w:val="00CB4DE6"/>
    <w:rsid w:val="00CB4EC2"/>
    <w:rsid w:val="00CB4FA4"/>
    <w:rsid w:val="00CB526E"/>
    <w:rsid w:val="00CB576B"/>
    <w:rsid w:val="00CB5D33"/>
    <w:rsid w:val="00CB5E55"/>
    <w:rsid w:val="00CB5F26"/>
    <w:rsid w:val="00CB5F32"/>
    <w:rsid w:val="00CB6060"/>
    <w:rsid w:val="00CB6395"/>
    <w:rsid w:val="00CB63DD"/>
    <w:rsid w:val="00CB642C"/>
    <w:rsid w:val="00CB6CF3"/>
    <w:rsid w:val="00CB6DA6"/>
    <w:rsid w:val="00CB6FAA"/>
    <w:rsid w:val="00CB7485"/>
    <w:rsid w:val="00CB76E8"/>
    <w:rsid w:val="00CB7B3F"/>
    <w:rsid w:val="00CB7B81"/>
    <w:rsid w:val="00CB7C53"/>
    <w:rsid w:val="00CB7CFB"/>
    <w:rsid w:val="00CB7D80"/>
    <w:rsid w:val="00CC0312"/>
    <w:rsid w:val="00CC05EA"/>
    <w:rsid w:val="00CC0635"/>
    <w:rsid w:val="00CC06EA"/>
    <w:rsid w:val="00CC08EC"/>
    <w:rsid w:val="00CC0ADA"/>
    <w:rsid w:val="00CC0E30"/>
    <w:rsid w:val="00CC145C"/>
    <w:rsid w:val="00CC16BA"/>
    <w:rsid w:val="00CC16C0"/>
    <w:rsid w:val="00CC179D"/>
    <w:rsid w:val="00CC17FD"/>
    <w:rsid w:val="00CC18A8"/>
    <w:rsid w:val="00CC1ABD"/>
    <w:rsid w:val="00CC1ACE"/>
    <w:rsid w:val="00CC1CB4"/>
    <w:rsid w:val="00CC1CC0"/>
    <w:rsid w:val="00CC2053"/>
    <w:rsid w:val="00CC29E4"/>
    <w:rsid w:val="00CC30A0"/>
    <w:rsid w:val="00CC3892"/>
    <w:rsid w:val="00CC3984"/>
    <w:rsid w:val="00CC3C21"/>
    <w:rsid w:val="00CC3C3F"/>
    <w:rsid w:val="00CC3D39"/>
    <w:rsid w:val="00CC3FDC"/>
    <w:rsid w:val="00CC4027"/>
    <w:rsid w:val="00CC40C5"/>
    <w:rsid w:val="00CC4235"/>
    <w:rsid w:val="00CC453E"/>
    <w:rsid w:val="00CC45AD"/>
    <w:rsid w:val="00CC4621"/>
    <w:rsid w:val="00CC475A"/>
    <w:rsid w:val="00CC4767"/>
    <w:rsid w:val="00CC47A0"/>
    <w:rsid w:val="00CC499D"/>
    <w:rsid w:val="00CC4AA2"/>
    <w:rsid w:val="00CC4CBB"/>
    <w:rsid w:val="00CC4D6E"/>
    <w:rsid w:val="00CC4FE0"/>
    <w:rsid w:val="00CC5236"/>
    <w:rsid w:val="00CC549E"/>
    <w:rsid w:val="00CC5680"/>
    <w:rsid w:val="00CC5929"/>
    <w:rsid w:val="00CC5A6A"/>
    <w:rsid w:val="00CC5C8B"/>
    <w:rsid w:val="00CC5F00"/>
    <w:rsid w:val="00CC5FAC"/>
    <w:rsid w:val="00CC6080"/>
    <w:rsid w:val="00CC6425"/>
    <w:rsid w:val="00CC64F7"/>
    <w:rsid w:val="00CC6C4E"/>
    <w:rsid w:val="00CC705B"/>
    <w:rsid w:val="00CC779B"/>
    <w:rsid w:val="00CC7C47"/>
    <w:rsid w:val="00CC7EBC"/>
    <w:rsid w:val="00CD00B3"/>
    <w:rsid w:val="00CD0124"/>
    <w:rsid w:val="00CD0539"/>
    <w:rsid w:val="00CD0799"/>
    <w:rsid w:val="00CD0D0D"/>
    <w:rsid w:val="00CD0D8E"/>
    <w:rsid w:val="00CD0F30"/>
    <w:rsid w:val="00CD1470"/>
    <w:rsid w:val="00CD170C"/>
    <w:rsid w:val="00CD1881"/>
    <w:rsid w:val="00CD1F05"/>
    <w:rsid w:val="00CD21C2"/>
    <w:rsid w:val="00CD25D4"/>
    <w:rsid w:val="00CD283E"/>
    <w:rsid w:val="00CD2891"/>
    <w:rsid w:val="00CD2ED0"/>
    <w:rsid w:val="00CD312F"/>
    <w:rsid w:val="00CD313E"/>
    <w:rsid w:val="00CD34D6"/>
    <w:rsid w:val="00CD3551"/>
    <w:rsid w:val="00CD356A"/>
    <w:rsid w:val="00CD3592"/>
    <w:rsid w:val="00CD39A7"/>
    <w:rsid w:val="00CD3A60"/>
    <w:rsid w:val="00CD3C03"/>
    <w:rsid w:val="00CD3CAB"/>
    <w:rsid w:val="00CD3DB9"/>
    <w:rsid w:val="00CD3E62"/>
    <w:rsid w:val="00CD3FF2"/>
    <w:rsid w:val="00CD42C7"/>
    <w:rsid w:val="00CD47EF"/>
    <w:rsid w:val="00CD496F"/>
    <w:rsid w:val="00CD49FA"/>
    <w:rsid w:val="00CD4D59"/>
    <w:rsid w:val="00CD5161"/>
    <w:rsid w:val="00CD5548"/>
    <w:rsid w:val="00CD5703"/>
    <w:rsid w:val="00CD597F"/>
    <w:rsid w:val="00CD5CED"/>
    <w:rsid w:val="00CD655D"/>
    <w:rsid w:val="00CD65BD"/>
    <w:rsid w:val="00CD6620"/>
    <w:rsid w:val="00CD668C"/>
    <w:rsid w:val="00CD6B54"/>
    <w:rsid w:val="00CD6D84"/>
    <w:rsid w:val="00CD6E8E"/>
    <w:rsid w:val="00CD6FEE"/>
    <w:rsid w:val="00CD6FF3"/>
    <w:rsid w:val="00CD7343"/>
    <w:rsid w:val="00CE0275"/>
    <w:rsid w:val="00CE07AE"/>
    <w:rsid w:val="00CE09AE"/>
    <w:rsid w:val="00CE0DBE"/>
    <w:rsid w:val="00CE1343"/>
    <w:rsid w:val="00CE1884"/>
    <w:rsid w:val="00CE1CE7"/>
    <w:rsid w:val="00CE1FCF"/>
    <w:rsid w:val="00CE2529"/>
    <w:rsid w:val="00CE27D8"/>
    <w:rsid w:val="00CE29AD"/>
    <w:rsid w:val="00CE2B71"/>
    <w:rsid w:val="00CE2D1C"/>
    <w:rsid w:val="00CE3098"/>
    <w:rsid w:val="00CE38AD"/>
    <w:rsid w:val="00CE3CED"/>
    <w:rsid w:val="00CE3D50"/>
    <w:rsid w:val="00CE3F54"/>
    <w:rsid w:val="00CE4236"/>
    <w:rsid w:val="00CE45DE"/>
    <w:rsid w:val="00CE48A4"/>
    <w:rsid w:val="00CE48C4"/>
    <w:rsid w:val="00CE49F4"/>
    <w:rsid w:val="00CE4A03"/>
    <w:rsid w:val="00CE4A8F"/>
    <w:rsid w:val="00CE4F22"/>
    <w:rsid w:val="00CE539B"/>
    <w:rsid w:val="00CE552B"/>
    <w:rsid w:val="00CE58FE"/>
    <w:rsid w:val="00CE5973"/>
    <w:rsid w:val="00CE5CD2"/>
    <w:rsid w:val="00CE5D9A"/>
    <w:rsid w:val="00CE5F52"/>
    <w:rsid w:val="00CE6016"/>
    <w:rsid w:val="00CE627C"/>
    <w:rsid w:val="00CE66C0"/>
    <w:rsid w:val="00CE6883"/>
    <w:rsid w:val="00CE6D1A"/>
    <w:rsid w:val="00CE6FA4"/>
    <w:rsid w:val="00CE71A3"/>
    <w:rsid w:val="00CE7405"/>
    <w:rsid w:val="00CE78A6"/>
    <w:rsid w:val="00CE798B"/>
    <w:rsid w:val="00CE7BA7"/>
    <w:rsid w:val="00CE7C4B"/>
    <w:rsid w:val="00CE7D55"/>
    <w:rsid w:val="00CE7F4F"/>
    <w:rsid w:val="00CF064F"/>
    <w:rsid w:val="00CF0671"/>
    <w:rsid w:val="00CF081D"/>
    <w:rsid w:val="00CF0AF5"/>
    <w:rsid w:val="00CF0B07"/>
    <w:rsid w:val="00CF109E"/>
    <w:rsid w:val="00CF10F1"/>
    <w:rsid w:val="00CF1246"/>
    <w:rsid w:val="00CF13DC"/>
    <w:rsid w:val="00CF1EC2"/>
    <w:rsid w:val="00CF228C"/>
    <w:rsid w:val="00CF2337"/>
    <w:rsid w:val="00CF24A8"/>
    <w:rsid w:val="00CF27C9"/>
    <w:rsid w:val="00CF2B36"/>
    <w:rsid w:val="00CF2EC2"/>
    <w:rsid w:val="00CF2F2D"/>
    <w:rsid w:val="00CF317A"/>
    <w:rsid w:val="00CF31D5"/>
    <w:rsid w:val="00CF340C"/>
    <w:rsid w:val="00CF3631"/>
    <w:rsid w:val="00CF3942"/>
    <w:rsid w:val="00CF396E"/>
    <w:rsid w:val="00CF3EF1"/>
    <w:rsid w:val="00CF3F23"/>
    <w:rsid w:val="00CF3FA5"/>
    <w:rsid w:val="00CF4480"/>
    <w:rsid w:val="00CF44B0"/>
    <w:rsid w:val="00CF4E44"/>
    <w:rsid w:val="00CF4F62"/>
    <w:rsid w:val="00CF52C0"/>
    <w:rsid w:val="00CF5A4E"/>
    <w:rsid w:val="00CF5A98"/>
    <w:rsid w:val="00CF5D0E"/>
    <w:rsid w:val="00CF6029"/>
    <w:rsid w:val="00CF61FE"/>
    <w:rsid w:val="00CF633E"/>
    <w:rsid w:val="00CF63FB"/>
    <w:rsid w:val="00CF68BB"/>
    <w:rsid w:val="00CF6EE0"/>
    <w:rsid w:val="00CF6FF4"/>
    <w:rsid w:val="00CF6FFA"/>
    <w:rsid w:val="00CF7129"/>
    <w:rsid w:val="00CF731C"/>
    <w:rsid w:val="00CF7498"/>
    <w:rsid w:val="00CF797E"/>
    <w:rsid w:val="00CF7CBF"/>
    <w:rsid w:val="00CF7F8B"/>
    <w:rsid w:val="00CF7FDA"/>
    <w:rsid w:val="00D0005E"/>
    <w:rsid w:val="00D001A4"/>
    <w:rsid w:val="00D0035D"/>
    <w:rsid w:val="00D004EE"/>
    <w:rsid w:val="00D00CDB"/>
    <w:rsid w:val="00D00F57"/>
    <w:rsid w:val="00D00F7C"/>
    <w:rsid w:val="00D015E0"/>
    <w:rsid w:val="00D016B6"/>
    <w:rsid w:val="00D016C8"/>
    <w:rsid w:val="00D01A7C"/>
    <w:rsid w:val="00D022CD"/>
    <w:rsid w:val="00D02350"/>
    <w:rsid w:val="00D02362"/>
    <w:rsid w:val="00D02424"/>
    <w:rsid w:val="00D0247F"/>
    <w:rsid w:val="00D026ED"/>
    <w:rsid w:val="00D0286B"/>
    <w:rsid w:val="00D02B1C"/>
    <w:rsid w:val="00D03061"/>
    <w:rsid w:val="00D03713"/>
    <w:rsid w:val="00D03891"/>
    <w:rsid w:val="00D039CD"/>
    <w:rsid w:val="00D03DC5"/>
    <w:rsid w:val="00D04106"/>
    <w:rsid w:val="00D0438F"/>
    <w:rsid w:val="00D04726"/>
    <w:rsid w:val="00D04C77"/>
    <w:rsid w:val="00D04DD5"/>
    <w:rsid w:val="00D04EFD"/>
    <w:rsid w:val="00D04FD0"/>
    <w:rsid w:val="00D05143"/>
    <w:rsid w:val="00D0530B"/>
    <w:rsid w:val="00D053FA"/>
    <w:rsid w:val="00D05619"/>
    <w:rsid w:val="00D05902"/>
    <w:rsid w:val="00D05A90"/>
    <w:rsid w:val="00D05A91"/>
    <w:rsid w:val="00D05B14"/>
    <w:rsid w:val="00D05D2E"/>
    <w:rsid w:val="00D067EF"/>
    <w:rsid w:val="00D068A8"/>
    <w:rsid w:val="00D06C61"/>
    <w:rsid w:val="00D06EF2"/>
    <w:rsid w:val="00D070DC"/>
    <w:rsid w:val="00D0764F"/>
    <w:rsid w:val="00D078E2"/>
    <w:rsid w:val="00D07BBA"/>
    <w:rsid w:val="00D07BFE"/>
    <w:rsid w:val="00D07E6A"/>
    <w:rsid w:val="00D10315"/>
    <w:rsid w:val="00D1052B"/>
    <w:rsid w:val="00D10A03"/>
    <w:rsid w:val="00D10D39"/>
    <w:rsid w:val="00D1199D"/>
    <w:rsid w:val="00D11A98"/>
    <w:rsid w:val="00D11E37"/>
    <w:rsid w:val="00D11E88"/>
    <w:rsid w:val="00D11F4A"/>
    <w:rsid w:val="00D1228D"/>
    <w:rsid w:val="00D12670"/>
    <w:rsid w:val="00D1292B"/>
    <w:rsid w:val="00D12AAD"/>
    <w:rsid w:val="00D12AC1"/>
    <w:rsid w:val="00D12C31"/>
    <w:rsid w:val="00D130F0"/>
    <w:rsid w:val="00D132B1"/>
    <w:rsid w:val="00D133B7"/>
    <w:rsid w:val="00D134E7"/>
    <w:rsid w:val="00D136DB"/>
    <w:rsid w:val="00D1399A"/>
    <w:rsid w:val="00D13A07"/>
    <w:rsid w:val="00D13AB6"/>
    <w:rsid w:val="00D13ADE"/>
    <w:rsid w:val="00D141B7"/>
    <w:rsid w:val="00D1425F"/>
    <w:rsid w:val="00D14C6D"/>
    <w:rsid w:val="00D14CB8"/>
    <w:rsid w:val="00D151A4"/>
    <w:rsid w:val="00D15C46"/>
    <w:rsid w:val="00D15CB9"/>
    <w:rsid w:val="00D161BD"/>
    <w:rsid w:val="00D1636E"/>
    <w:rsid w:val="00D1667D"/>
    <w:rsid w:val="00D168F7"/>
    <w:rsid w:val="00D1694E"/>
    <w:rsid w:val="00D16C71"/>
    <w:rsid w:val="00D16D18"/>
    <w:rsid w:val="00D16E08"/>
    <w:rsid w:val="00D17276"/>
    <w:rsid w:val="00D1776F"/>
    <w:rsid w:val="00D178D5"/>
    <w:rsid w:val="00D17902"/>
    <w:rsid w:val="00D17967"/>
    <w:rsid w:val="00D17D15"/>
    <w:rsid w:val="00D17D74"/>
    <w:rsid w:val="00D17E85"/>
    <w:rsid w:val="00D202BB"/>
    <w:rsid w:val="00D202BC"/>
    <w:rsid w:val="00D205A3"/>
    <w:rsid w:val="00D20680"/>
    <w:rsid w:val="00D20896"/>
    <w:rsid w:val="00D20BC1"/>
    <w:rsid w:val="00D20C3A"/>
    <w:rsid w:val="00D21124"/>
    <w:rsid w:val="00D21332"/>
    <w:rsid w:val="00D2134C"/>
    <w:rsid w:val="00D22236"/>
    <w:rsid w:val="00D22331"/>
    <w:rsid w:val="00D22752"/>
    <w:rsid w:val="00D229E1"/>
    <w:rsid w:val="00D22F60"/>
    <w:rsid w:val="00D2355B"/>
    <w:rsid w:val="00D23B9C"/>
    <w:rsid w:val="00D23FFD"/>
    <w:rsid w:val="00D240E3"/>
    <w:rsid w:val="00D241E3"/>
    <w:rsid w:val="00D247CA"/>
    <w:rsid w:val="00D248B9"/>
    <w:rsid w:val="00D248F4"/>
    <w:rsid w:val="00D24A67"/>
    <w:rsid w:val="00D24B47"/>
    <w:rsid w:val="00D24CF4"/>
    <w:rsid w:val="00D24E28"/>
    <w:rsid w:val="00D24FD2"/>
    <w:rsid w:val="00D252F4"/>
    <w:rsid w:val="00D259A2"/>
    <w:rsid w:val="00D25F9F"/>
    <w:rsid w:val="00D260C5"/>
    <w:rsid w:val="00D2611B"/>
    <w:rsid w:val="00D2681A"/>
    <w:rsid w:val="00D2698E"/>
    <w:rsid w:val="00D26F01"/>
    <w:rsid w:val="00D271D1"/>
    <w:rsid w:val="00D2752F"/>
    <w:rsid w:val="00D275D9"/>
    <w:rsid w:val="00D302DA"/>
    <w:rsid w:val="00D30309"/>
    <w:rsid w:val="00D30340"/>
    <w:rsid w:val="00D30493"/>
    <w:rsid w:val="00D30A70"/>
    <w:rsid w:val="00D30B2F"/>
    <w:rsid w:val="00D30B40"/>
    <w:rsid w:val="00D30C20"/>
    <w:rsid w:val="00D30C84"/>
    <w:rsid w:val="00D30D07"/>
    <w:rsid w:val="00D31200"/>
    <w:rsid w:val="00D314D3"/>
    <w:rsid w:val="00D31683"/>
    <w:rsid w:val="00D31731"/>
    <w:rsid w:val="00D317A6"/>
    <w:rsid w:val="00D317CD"/>
    <w:rsid w:val="00D3181F"/>
    <w:rsid w:val="00D319F6"/>
    <w:rsid w:val="00D31A40"/>
    <w:rsid w:val="00D320B8"/>
    <w:rsid w:val="00D322D9"/>
    <w:rsid w:val="00D32328"/>
    <w:rsid w:val="00D3250C"/>
    <w:rsid w:val="00D32765"/>
    <w:rsid w:val="00D32769"/>
    <w:rsid w:val="00D32F4C"/>
    <w:rsid w:val="00D32FF8"/>
    <w:rsid w:val="00D3335A"/>
    <w:rsid w:val="00D33974"/>
    <w:rsid w:val="00D33C65"/>
    <w:rsid w:val="00D34408"/>
    <w:rsid w:val="00D344CA"/>
    <w:rsid w:val="00D34508"/>
    <w:rsid w:val="00D34623"/>
    <w:rsid w:val="00D3482E"/>
    <w:rsid w:val="00D349C2"/>
    <w:rsid w:val="00D34AB1"/>
    <w:rsid w:val="00D34C53"/>
    <w:rsid w:val="00D355E6"/>
    <w:rsid w:val="00D355F5"/>
    <w:rsid w:val="00D3561E"/>
    <w:rsid w:val="00D358AA"/>
    <w:rsid w:val="00D358ED"/>
    <w:rsid w:val="00D35E73"/>
    <w:rsid w:val="00D36338"/>
    <w:rsid w:val="00D36AB2"/>
    <w:rsid w:val="00D36D3F"/>
    <w:rsid w:val="00D36F54"/>
    <w:rsid w:val="00D36FB5"/>
    <w:rsid w:val="00D3712F"/>
    <w:rsid w:val="00D373D4"/>
    <w:rsid w:val="00D37B33"/>
    <w:rsid w:val="00D37BD0"/>
    <w:rsid w:val="00D37C6F"/>
    <w:rsid w:val="00D403FC"/>
    <w:rsid w:val="00D40659"/>
    <w:rsid w:val="00D40887"/>
    <w:rsid w:val="00D40908"/>
    <w:rsid w:val="00D4092C"/>
    <w:rsid w:val="00D409D6"/>
    <w:rsid w:val="00D40A37"/>
    <w:rsid w:val="00D40BBD"/>
    <w:rsid w:val="00D40E31"/>
    <w:rsid w:val="00D4106F"/>
    <w:rsid w:val="00D4139B"/>
    <w:rsid w:val="00D41766"/>
    <w:rsid w:val="00D41B4A"/>
    <w:rsid w:val="00D41E3B"/>
    <w:rsid w:val="00D41EBA"/>
    <w:rsid w:val="00D420A7"/>
    <w:rsid w:val="00D42386"/>
    <w:rsid w:val="00D423FC"/>
    <w:rsid w:val="00D4277D"/>
    <w:rsid w:val="00D428AF"/>
    <w:rsid w:val="00D42AE6"/>
    <w:rsid w:val="00D42AF7"/>
    <w:rsid w:val="00D42E68"/>
    <w:rsid w:val="00D42F01"/>
    <w:rsid w:val="00D4302B"/>
    <w:rsid w:val="00D433D1"/>
    <w:rsid w:val="00D434C4"/>
    <w:rsid w:val="00D436B6"/>
    <w:rsid w:val="00D437A5"/>
    <w:rsid w:val="00D43989"/>
    <w:rsid w:val="00D43A9A"/>
    <w:rsid w:val="00D43B86"/>
    <w:rsid w:val="00D43B9C"/>
    <w:rsid w:val="00D43E9B"/>
    <w:rsid w:val="00D43F28"/>
    <w:rsid w:val="00D4409E"/>
    <w:rsid w:val="00D44622"/>
    <w:rsid w:val="00D44749"/>
    <w:rsid w:val="00D44ADA"/>
    <w:rsid w:val="00D44B0F"/>
    <w:rsid w:val="00D44BB9"/>
    <w:rsid w:val="00D44BD7"/>
    <w:rsid w:val="00D44C1C"/>
    <w:rsid w:val="00D44C8D"/>
    <w:rsid w:val="00D44DE8"/>
    <w:rsid w:val="00D4501B"/>
    <w:rsid w:val="00D45112"/>
    <w:rsid w:val="00D456F0"/>
    <w:rsid w:val="00D4573C"/>
    <w:rsid w:val="00D45801"/>
    <w:rsid w:val="00D45FFD"/>
    <w:rsid w:val="00D460C8"/>
    <w:rsid w:val="00D4636F"/>
    <w:rsid w:val="00D4640A"/>
    <w:rsid w:val="00D464EB"/>
    <w:rsid w:val="00D46653"/>
    <w:rsid w:val="00D46D73"/>
    <w:rsid w:val="00D470C8"/>
    <w:rsid w:val="00D47709"/>
    <w:rsid w:val="00D47E36"/>
    <w:rsid w:val="00D506A2"/>
    <w:rsid w:val="00D5084A"/>
    <w:rsid w:val="00D50A02"/>
    <w:rsid w:val="00D50B51"/>
    <w:rsid w:val="00D5105E"/>
    <w:rsid w:val="00D51214"/>
    <w:rsid w:val="00D5157C"/>
    <w:rsid w:val="00D51628"/>
    <w:rsid w:val="00D51E0B"/>
    <w:rsid w:val="00D5213E"/>
    <w:rsid w:val="00D5289E"/>
    <w:rsid w:val="00D53042"/>
    <w:rsid w:val="00D53288"/>
    <w:rsid w:val="00D5366D"/>
    <w:rsid w:val="00D536E4"/>
    <w:rsid w:val="00D53889"/>
    <w:rsid w:val="00D5398A"/>
    <w:rsid w:val="00D53F4D"/>
    <w:rsid w:val="00D53FF9"/>
    <w:rsid w:val="00D540FE"/>
    <w:rsid w:val="00D54263"/>
    <w:rsid w:val="00D542B3"/>
    <w:rsid w:val="00D544B3"/>
    <w:rsid w:val="00D546F2"/>
    <w:rsid w:val="00D546FD"/>
    <w:rsid w:val="00D547E2"/>
    <w:rsid w:val="00D54A11"/>
    <w:rsid w:val="00D54C73"/>
    <w:rsid w:val="00D54F02"/>
    <w:rsid w:val="00D55905"/>
    <w:rsid w:val="00D5591D"/>
    <w:rsid w:val="00D559B1"/>
    <w:rsid w:val="00D56268"/>
    <w:rsid w:val="00D562CC"/>
    <w:rsid w:val="00D562EA"/>
    <w:rsid w:val="00D563F5"/>
    <w:rsid w:val="00D56508"/>
    <w:rsid w:val="00D565AB"/>
    <w:rsid w:val="00D56995"/>
    <w:rsid w:val="00D56D3A"/>
    <w:rsid w:val="00D56EFF"/>
    <w:rsid w:val="00D56F5D"/>
    <w:rsid w:val="00D57505"/>
    <w:rsid w:val="00D575E8"/>
    <w:rsid w:val="00D576DE"/>
    <w:rsid w:val="00D578A8"/>
    <w:rsid w:val="00D57B21"/>
    <w:rsid w:val="00D57BD1"/>
    <w:rsid w:val="00D57E68"/>
    <w:rsid w:val="00D57F45"/>
    <w:rsid w:val="00D60019"/>
    <w:rsid w:val="00D60110"/>
    <w:rsid w:val="00D6053F"/>
    <w:rsid w:val="00D60833"/>
    <w:rsid w:val="00D60884"/>
    <w:rsid w:val="00D60BBE"/>
    <w:rsid w:val="00D60BEF"/>
    <w:rsid w:val="00D60DCB"/>
    <w:rsid w:val="00D60F8D"/>
    <w:rsid w:val="00D61411"/>
    <w:rsid w:val="00D614C1"/>
    <w:rsid w:val="00D6173F"/>
    <w:rsid w:val="00D6193F"/>
    <w:rsid w:val="00D61D61"/>
    <w:rsid w:val="00D61E2D"/>
    <w:rsid w:val="00D62179"/>
    <w:rsid w:val="00D621C1"/>
    <w:rsid w:val="00D62398"/>
    <w:rsid w:val="00D623A7"/>
    <w:rsid w:val="00D62A48"/>
    <w:rsid w:val="00D62CFF"/>
    <w:rsid w:val="00D63578"/>
    <w:rsid w:val="00D63771"/>
    <w:rsid w:val="00D63EB4"/>
    <w:rsid w:val="00D63EE7"/>
    <w:rsid w:val="00D63F02"/>
    <w:rsid w:val="00D63F47"/>
    <w:rsid w:val="00D63F71"/>
    <w:rsid w:val="00D63FA1"/>
    <w:rsid w:val="00D63FD9"/>
    <w:rsid w:val="00D64702"/>
    <w:rsid w:val="00D64C2D"/>
    <w:rsid w:val="00D64CDE"/>
    <w:rsid w:val="00D64DBD"/>
    <w:rsid w:val="00D64DE5"/>
    <w:rsid w:val="00D65433"/>
    <w:rsid w:val="00D65AB0"/>
    <w:rsid w:val="00D65CFE"/>
    <w:rsid w:val="00D66434"/>
    <w:rsid w:val="00D665FA"/>
    <w:rsid w:val="00D66728"/>
    <w:rsid w:val="00D667B7"/>
    <w:rsid w:val="00D669B4"/>
    <w:rsid w:val="00D669D3"/>
    <w:rsid w:val="00D669E7"/>
    <w:rsid w:val="00D6734A"/>
    <w:rsid w:val="00D675BB"/>
    <w:rsid w:val="00D67FBE"/>
    <w:rsid w:val="00D70047"/>
    <w:rsid w:val="00D700B7"/>
    <w:rsid w:val="00D70B58"/>
    <w:rsid w:val="00D70D02"/>
    <w:rsid w:val="00D70E68"/>
    <w:rsid w:val="00D71061"/>
    <w:rsid w:val="00D7118E"/>
    <w:rsid w:val="00D711E8"/>
    <w:rsid w:val="00D712EC"/>
    <w:rsid w:val="00D713D2"/>
    <w:rsid w:val="00D71BE1"/>
    <w:rsid w:val="00D71DF9"/>
    <w:rsid w:val="00D71E2B"/>
    <w:rsid w:val="00D71FDF"/>
    <w:rsid w:val="00D72038"/>
    <w:rsid w:val="00D72664"/>
    <w:rsid w:val="00D72774"/>
    <w:rsid w:val="00D72848"/>
    <w:rsid w:val="00D729A0"/>
    <w:rsid w:val="00D72A12"/>
    <w:rsid w:val="00D72B5F"/>
    <w:rsid w:val="00D72D3C"/>
    <w:rsid w:val="00D72D61"/>
    <w:rsid w:val="00D72E99"/>
    <w:rsid w:val="00D73291"/>
    <w:rsid w:val="00D73A5A"/>
    <w:rsid w:val="00D73B64"/>
    <w:rsid w:val="00D73EBE"/>
    <w:rsid w:val="00D73F72"/>
    <w:rsid w:val="00D74798"/>
    <w:rsid w:val="00D74955"/>
    <w:rsid w:val="00D74A5D"/>
    <w:rsid w:val="00D75105"/>
    <w:rsid w:val="00D75163"/>
    <w:rsid w:val="00D75363"/>
    <w:rsid w:val="00D755C5"/>
    <w:rsid w:val="00D757E6"/>
    <w:rsid w:val="00D7593A"/>
    <w:rsid w:val="00D75B31"/>
    <w:rsid w:val="00D75CBC"/>
    <w:rsid w:val="00D75CBE"/>
    <w:rsid w:val="00D75D17"/>
    <w:rsid w:val="00D75D79"/>
    <w:rsid w:val="00D7645D"/>
    <w:rsid w:val="00D7653A"/>
    <w:rsid w:val="00D76546"/>
    <w:rsid w:val="00D76CA2"/>
    <w:rsid w:val="00D76CF8"/>
    <w:rsid w:val="00D76D64"/>
    <w:rsid w:val="00D76EED"/>
    <w:rsid w:val="00D7722F"/>
    <w:rsid w:val="00D77291"/>
    <w:rsid w:val="00D7766C"/>
    <w:rsid w:val="00D77CA1"/>
    <w:rsid w:val="00D802D6"/>
    <w:rsid w:val="00D80542"/>
    <w:rsid w:val="00D809B5"/>
    <w:rsid w:val="00D817F9"/>
    <w:rsid w:val="00D8215B"/>
    <w:rsid w:val="00D82452"/>
    <w:rsid w:val="00D8265C"/>
    <w:rsid w:val="00D82842"/>
    <w:rsid w:val="00D82A0A"/>
    <w:rsid w:val="00D82D0E"/>
    <w:rsid w:val="00D82D61"/>
    <w:rsid w:val="00D8315A"/>
    <w:rsid w:val="00D83589"/>
    <w:rsid w:val="00D83629"/>
    <w:rsid w:val="00D838FF"/>
    <w:rsid w:val="00D83B21"/>
    <w:rsid w:val="00D83C53"/>
    <w:rsid w:val="00D83CAD"/>
    <w:rsid w:val="00D8431D"/>
    <w:rsid w:val="00D84660"/>
    <w:rsid w:val="00D84933"/>
    <w:rsid w:val="00D84B70"/>
    <w:rsid w:val="00D84D90"/>
    <w:rsid w:val="00D85171"/>
    <w:rsid w:val="00D852BE"/>
    <w:rsid w:val="00D8540F"/>
    <w:rsid w:val="00D85AB5"/>
    <w:rsid w:val="00D85B3F"/>
    <w:rsid w:val="00D861D7"/>
    <w:rsid w:val="00D8656D"/>
    <w:rsid w:val="00D8659D"/>
    <w:rsid w:val="00D865E4"/>
    <w:rsid w:val="00D866AC"/>
    <w:rsid w:val="00D86783"/>
    <w:rsid w:val="00D868EA"/>
    <w:rsid w:val="00D87050"/>
    <w:rsid w:val="00D8710E"/>
    <w:rsid w:val="00D87143"/>
    <w:rsid w:val="00D87518"/>
    <w:rsid w:val="00D87537"/>
    <w:rsid w:val="00D875CB"/>
    <w:rsid w:val="00D87652"/>
    <w:rsid w:val="00D876E6"/>
    <w:rsid w:val="00D8791E"/>
    <w:rsid w:val="00D87BA1"/>
    <w:rsid w:val="00D87BA2"/>
    <w:rsid w:val="00D90028"/>
    <w:rsid w:val="00D90315"/>
    <w:rsid w:val="00D90524"/>
    <w:rsid w:val="00D905BA"/>
    <w:rsid w:val="00D905E3"/>
    <w:rsid w:val="00D90BB1"/>
    <w:rsid w:val="00D90C7B"/>
    <w:rsid w:val="00D90FC6"/>
    <w:rsid w:val="00D91270"/>
    <w:rsid w:val="00D91405"/>
    <w:rsid w:val="00D91730"/>
    <w:rsid w:val="00D91E43"/>
    <w:rsid w:val="00D91E98"/>
    <w:rsid w:val="00D92CD2"/>
    <w:rsid w:val="00D930D2"/>
    <w:rsid w:val="00D93531"/>
    <w:rsid w:val="00D936D8"/>
    <w:rsid w:val="00D93745"/>
    <w:rsid w:val="00D9380D"/>
    <w:rsid w:val="00D939CF"/>
    <w:rsid w:val="00D939F4"/>
    <w:rsid w:val="00D93AC9"/>
    <w:rsid w:val="00D93C15"/>
    <w:rsid w:val="00D93FC9"/>
    <w:rsid w:val="00D940BD"/>
    <w:rsid w:val="00D940D0"/>
    <w:rsid w:val="00D94335"/>
    <w:rsid w:val="00D9457E"/>
    <w:rsid w:val="00D945E1"/>
    <w:rsid w:val="00D945FD"/>
    <w:rsid w:val="00D948D0"/>
    <w:rsid w:val="00D9495B"/>
    <w:rsid w:val="00D949C8"/>
    <w:rsid w:val="00D949EE"/>
    <w:rsid w:val="00D94AAD"/>
    <w:rsid w:val="00D94CD8"/>
    <w:rsid w:val="00D94F8A"/>
    <w:rsid w:val="00D9529B"/>
    <w:rsid w:val="00D95354"/>
    <w:rsid w:val="00D955CC"/>
    <w:rsid w:val="00D9561F"/>
    <w:rsid w:val="00D958F9"/>
    <w:rsid w:val="00D959D5"/>
    <w:rsid w:val="00D959DF"/>
    <w:rsid w:val="00D95B20"/>
    <w:rsid w:val="00D95E6A"/>
    <w:rsid w:val="00D96043"/>
    <w:rsid w:val="00D960EB"/>
    <w:rsid w:val="00D961F6"/>
    <w:rsid w:val="00D963C1"/>
    <w:rsid w:val="00D9679D"/>
    <w:rsid w:val="00D96833"/>
    <w:rsid w:val="00D96A16"/>
    <w:rsid w:val="00D96BE7"/>
    <w:rsid w:val="00D96DD2"/>
    <w:rsid w:val="00D9730C"/>
    <w:rsid w:val="00D974A1"/>
    <w:rsid w:val="00D97F0D"/>
    <w:rsid w:val="00DA0252"/>
    <w:rsid w:val="00DA02D7"/>
    <w:rsid w:val="00DA039B"/>
    <w:rsid w:val="00DA03E1"/>
    <w:rsid w:val="00DA04F4"/>
    <w:rsid w:val="00DA0500"/>
    <w:rsid w:val="00DA0C55"/>
    <w:rsid w:val="00DA0FCE"/>
    <w:rsid w:val="00DA127B"/>
    <w:rsid w:val="00DA1BB3"/>
    <w:rsid w:val="00DA21FF"/>
    <w:rsid w:val="00DA2621"/>
    <w:rsid w:val="00DA2671"/>
    <w:rsid w:val="00DA2736"/>
    <w:rsid w:val="00DA278E"/>
    <w:rsid w:val="00DA2C9A"/>
    <w:rsid w:val="00DA2EDC"/>
    <w:rsid w:val="00DA30D8"/>
    <w:rsid w:val="00DA31C8"/>
    <w:rsid w:val="00DA3206"/>
    <w:rsid w:val="00DA3251"/>
    <w:rsid w:val="00DA3997"/>
    <w:rsid w:val="00DA39DF"/>
    <w:rsid w:val="00DA3D68"/>
    <w:rsid w:val="00DA3F28"/>
    <w:rsid w:val="00DA40C9"/>
    <w:rsid w:val="00DA4385"/>
    <w:rsid w:val="00DA498F"/>
    <w:rsid w:val="00DA4A73"/>
    <w:rsid w:val="00DA4B3A"/>
    <w:rsid w:val="00DA4E2D"/>
    <w:rsid w:val="00DA4FBD"/>
    <w:rsid w:val="00DA4FD0"/>
    <w:rsid w:val="00DA4FEF"/>
    <w:rsid w:val="00DA5105"/>
    <w:rsid w:val="00DA53B9"/>
    <w:rsid w:val="00DA5448"/>
    <w:rsid w:val="00DA5B4E"/>
    <w:rsid w:val="00DA5F14"/>
    <w:rsid w:val="00DA600D"/>
    <w:rsid w:val="00DA62CE"/>
    <w:rsid w:val="00DA645C"/>
    <w:rsid w:val="00DA69EE"/>
    <w:rsid w:val="00DA6CEA"/>
    <w:rsid w:val="00DA6E81"/>
    <w:rsid w:val="00DA7000"/>
    <w:rsid w:val="00DA717C"/>
    <w:rsid w:val="00DA732C"/>
    <w:rsid w:val="00DA7355"/>
    <w:rsid w:val="00DA738E"/>
    <w:rsid w:val="00DA7418"/>
    <w:rsid w:val="00DA7479"/>
    <w:rsid w:val="00DA74CC"/>
    <w:rsid w:val="00DA7587"/>
    <w:rsid w:val="00DA7A35"/>
    <w:rsid w:val="00DA7BC7"/>
    <w:rsid w:val="00DA7E94"/>
    <w:rsid w:val="00DA7F63"/>
    <w:rsid w:val="00DB017E"/>
    <w:rsid w:val="00DB0379"/>
    <w:rsid w:val="00DB0892"/>
    <w:rsid w:val="00DB0EEB"/>
    <w:rsid w:val="00DB13FA"/>
    <w:rsid w:val="00DB150F"/>
    <w:rsid w:val="00DB1575"/>
    <w:rsid w:val="00DB1BDA"/>
    <w:rsid w:val="00DB1DF3"/>
    <w:rsid w:val="00DB268C"/>
    <w:rsid w:val="00DB28CD"/>
    <w:rsid w:val="00DB2CBC"/>
    <w:rsid w:val="00DB2CBE"/>
    <w:rsid w:val="00DB2F42"/>
    <w:rsid w:val="00DB345C"/>
    <w:rsid w:val="00DB3BFF"/>
    <w:rsid w:val="00DB3C15"/>
    <w:rsid w:val="00DB3C20"/>
    <w:rsid w:val="00DB3D28"/>
    <w:rsid w:val="00DB407E"/>
    <w:rsid w:val="00DB4489"/>
    <w:rsid w:val="00DB4525"/>
    <w:rsid w:val="00DB4565"/>
    <w:rsid w:val="00DB45B2"/>
    <w:rsid w:val="00DB4C97"/>
    <w:rsid w:val="00DB4CD2"/>
    <w:rsid w:val="00DB4D65"/>
    <w:rsid w:val="00DB4ECB"/>
    <w:rsid w:val="00DB5208"/>
    <w:rsid w:val="00DB52EF"/>
    <w:rsid w:val="00DB532D"/>
    <w:rsid w:val="00DB5549"/>
    <w:rsid w:val="00DB572B"/>
    <w:rsid w:val="00DB586A"/>
    <w:rsid w:val="00DB59EE"/>
    <w:rsid w:val="00DB5A4C"/>
    <w:rsid w:val="00DB5A7C"/>
    <w:rsid w:val="00DB5B86"/>
    <w:rsid w:val="00DB5DF0"/>
    <w:rsid w:val="00DB5EA6"/>
    <w:rsid w:val="00DB5F0E"/>
    <w:rsid w:val="00DB698B"/>
    <w:rsid w:val="00DB699B"/>
    <w:rsid w:val="00DB6DAE"/>
    <w:rsid w:val="00DB6E2C"/>
    <w:rsid w:val="00DB7008"/>
    <w:rsid w:val="00DB71E0"/>
    <w:rsid w:val="00DB722A"/>
    <w:rsid w:val="00DB72EF"/>
    <w:rsid w:val="00DB7707"/>
    <w:rsid w:val="00DB7885"/>
    <w:rsid w:val="00DB7A9B"/>
    <w:rsid w:val="00DB7C88"/>
    <w:rsid w:val="00DB7E6C"/>
    <w:rsid w:val="00DC007C"/>
    <w:rsid w:val="00DC00B8"/>
    <w:rsid w:val="00DC00C9"/>
    <w:rsid w:val="00DC03E6"/>
    <w:rsid w:val="00DC065D"/>
    <w:rsid w:val="00DC0724"/>
    <w:rsid w:val="00DC0CF8"/>
    <w:rsid w:val="00DC0D12"/>
    <w:rsid w:val="00DC0DE4"/>
    <w:rsid w:val="00DC1191"/>
    <w:rsid w:val="00DC1306"/>
    <w:rsid w:val="00DC15E2"/>
    <w:rsid w:val="00DC1715"/>
    <w:rsid w:val="00DC17FB"/>
    <w:rsid w:val="00DC18CB"/>
    <w:rsid w:val="00DC1906"/>
    <w:rsid w:val="00DC1A0D"/>
    <w:rsid w:val="00DC1A25"/>
    <w:rsid w:val="00DC1C41"/>
    <w:rsid w:val="00DC2426"/>
    <w:rsid w:val="00DC2529"/>
    <w:rsid w:val="00DC2670"/>
    <w:rsid w:val="00DC2725"/>
    <w:rsid w:val="00DC2784"/>
    <w:rsid w:val="00DC2895"/>
    <w:rsid w:val="00DC2A29"/>
    <w:rsid w:val="00DC2CA5"/>
    <w:rsid w:val="00DC2F45"/>
    <w:rsid w:val="00DC2F7C"/>
    <w:rsid w:val="00DC3147"/>
    <w:rsid w:val="00DC3A12"/>
    <w:rsid w:val="00DC3A8E"/>
    <w:rsid w:val="00DC3C0C"/>
    <w:rsid w:val="00DC3CD4"/>
    <w:rsid w:val="00DC3CFB"/>
    <w:rsid w:val="00DC3E80"/>
    <w:rsid w:val="00DC4035"/>
    <w:rsid w:val="00DC411A"/>
    <w:rsid w:val="00DC4134"/>
    <w:rsid w:val="00DC4766"/>
    <w:rsid w:val="00DC488F"/>
    <w:rsid w:val="00DC48A5"/>
    <w:rsid w:val="00DC4AE9"/>
    <w:rsid w:val="00DC4D71"/>
    <w:rsid w:val="00DC5022"/>
    <w:rsid w:val="00DC57A4"/>
    <w:rsid w:val="00DC5B34"/>
    <w:rsid w:val="00DC5C08"/>
    <w:rsid w:val="00DC5C9E"/>
    <w:rsid w:val="00DC5D3A"/>
    <w:rsid w:val="00DC5FE6"/>
    <w:rsid w:val="00DC604D"/>
    <w:rsid w:val="00DC688A"/>
    <w:rsid w:val="00DC6A14"/>
    <w:rsid w:val="00DC6C0E"/>
    <w:rsid w:val="00DC7309"/>
    <w:rsid w:val="00DC7443"/>
    <w:rsid w:val="00DC7978"/>
    <w:rsid w:val="00DC7A56"/>
    <w:rsid w:val="00DC7DEB"/>
    <w:rsid w:val="00DD0475"/>
    <w:rsid w:val="00DD055F"/>
    <w:rsid w:val="00DD0BD8"/>
    <w:rsid w:val="00DD0D7D"/>
    <w:rsid w:val="00DD1216"/>
    <w:rsid w:val="00DD156E"/>
    <w:rsid w:val="00DD1C0F"/>
    <w:rsid w:val="00DD1E7C"/>
    <w:rsid w:val="00DD223A"/>
    <w:rsid w:val="00DD22C1"/>
    <w:rsid w:val="00DD22FD"/>
    <w:rsid w:val="00DD2310"/>
    <w:rsid w:val="00DD251A"/>
    <w:rsid w:val="00DD2930"/>
    <w:rsid w:val="00DD2B98"/>
    <w:rsid w:val="00DD2D65"/>
    <w:rsid w:val="00DD2E3C"/>
    <w:rsid w:val="00DD36AE"/>
    <w:rsid w:val="00DD3AC1"/>
    <w:rsid w:val="00DD3C73"/>
    <w:rsid w:val="00DD3CDF"/>
    <w:rsid w:val="00DD3CFF"/>
    <w:rsid w:val="00DD3D1C"/>
    <w:rsid w:val="00DD3FAF"/>
    <w:rsid w:val="00DD40F8"/>
    <w:rsid w:val="00DD4282"/>
    <w:rsid w:val="00DD42B6"/>
    <w:rsid w:val="00DD44DB"/>
    <w:rsid w:val="00DD46A8"/>
    <w:rsid w:val="00DD4768"/>
    <w:rsid w:val="00DD4A08"/>
    <w:rsid w:val="00DD4A2A"/>
    <w:rsid w:val="00DD4A99"/>
    <w:rsid w:val="00DD4B37"/>
    <w:rsid w:val="00DD4C87"/>
    <w:rsid w:val="00DD4F7E"/>
    <w:rsid w:val="00DD4FC2"/>
    <w:rsid w:val="00DD5484"/>
    <w:rsid w:val="00DD54CD"/>
    <w:rsid w:val="00DD577C"/>
    <w:rsid w:val="00DD59F0"/>
    <w:rsid w:val="00DD5CD2"/>
    <w:rsid w:val="00DD5EE6"/>
    <w:rsid w:val="00DD6046"/>
    <w:rsid w:val="00DD6053"/>
    <w:rsid w:val="00DD631F"/>
    <w:rsid w:val="00DD6434"/>
    <w:rsid w:val="00DD65BB"/>
    <w:rsid w:val="00DD669E"/>
    <w:rsid w:val="00DD66F0"/>
    <w:rsid w:val="00DD69F3"/>
    <w:rsid w:val="00DD6D09"/>
    <w:rsid w:val="00DD6D0E"/>
    <w:rsid w:val="00DD6EB1"/>
    <w:rsid w:val="00DD6EC5"/>
    <w:rsid w:val="00DD70A4"/>
    <w:rsid w:val="00DD712D"/>
    <w:rsid w:val="00DD74D9"/>
    <w:rsid w:val="00DD77C7"/>
    <w:rsid w:val="00DD77E4"/>
    <w:rsid w:val="00DD7C4A"/>
    <w:rsid w:val="00DE02CB"/>
    <w:rsid w:val="00DE07C1"/>
    <w:rsid w:val="00DE0E23"/>
    <w:rsid w:val="00DE0E8D"/>
    <w:rsid w:val="00DE0F25"/>
    <w:rsid w:val="00DE121D"/>
    <w:rsid w:val="00DE1337"/>
    <w:rsid w:val="00DE1414"/>
    <w:rsid w:val="00DE14CF"/>
    <w:rsid w:val="00DE15C6"/>
    <w:rsid w:val="00DE1615"/>
    <w:rsid w:val="00DE1708"/>
    <w:rsid w:val="00DE182F"/>
    <w:rsid w:val="00DE187B"/>
    <w:rsid w:val="00DE18B2"/>
    <w:rsid w:val="00DE1976"/>
    <w:rsid w:val="00DE2061"/>
    <w:rsid w:val="00DE226E"/>
    <w:rsid w:val="00DE25AE"/>
    <w:rsid w:val="00DE2863"/>
    <w:rsid w:val="00DE2F0D"/>
    <w:rsid w:val="00DE31FC"/>
    <w:rsid w:val="00DE32A0"/>
    <w:rsid w:val="00DE357C"/>
    <w:rsid w:val="00DE36C8"/>
    <w:rsid w:val="00DE377B"/>
    <w:rsid w:val="00DE3B72"/>
    <w:rsid w:val="00DE3C1A"/>
    <w:rsid w:val="00DE3CD7"/>
    <w:rsid w:val="00DE3E54"/>
    <w:rsid w:val="00DE4008"/>
    <w:rsid w:val="00DE40A6"/>
    <w:rsid w:val="00DE48BF"/>
    <w:rsid w:val="00DE4B27"/>
    <w:rsid w:val="00DE4F25"/>
    <w:rsid w:val="00DE50A1"/>
    <w:rsid w:val="00DE5222"/>
    <w:rsid w:val="00DE525D"/>
    <w:rsid w:val="00DE54E6"/>
    <w:rsid w:val="00DE55E2"/>
    <w:rsid w:val="00DE5792"/>
    <w:rsid w:val="00DE57A3"/>
    <w:rsid w:val="00DE5DC6"/>
    <w:rsid w:val="00DE6454"/>
    <w:rsid w:val="00DE646E"/>
    <w:rsid w:val="00DE68AC"/>
    <w:rsid w:val="00DE6EFF"/>
    <w:rsid w:val="00DE6FE7"/>
    <w:rsid w:val="00DE7164"/>
    <w:rsid w:val="00DE7BAF"/>
    <w:rsid w:val="00DE7E7B"/>
    <w:rsid w:val="00DE7FE2"/>
    <w:rsid w:val="00DF0457"/>
    <w:rsid w:val="00DF060A"/>
    <w:rsid w:val="00DF08B4"/>
    <w:rsid w:val="00DF0983"/>
    <w:rsid w:val="00DF0AEF"/>
    <w:rsid w:val="00DF133F"/>
    <w:rsid w:val="00DF160C"/>
    <w:rsid w:val="00DF1988"/>
    <w:rsid w:val="00DF1AD1"/>
    <w:rsid w:val="00DF1B14"/>
    <w:rsid w:val="00DF1F60"/>
    <w:rsid w:val="00DF2385"/>
    <w:rsid w:val="00DF2978"/>
    <w:rsid w:val="00DF2AD9"/>
    <w:rsid w:val="00DF2CEF"/>
    <w:rsid w:val="00DF2D07"/>
    <w:rsid w:val="00DF342A"/>
    <w:rsid w:val="00DF3B21"/>
    <w:rsid w:val="00DF3C93"/>
    <w:rsid w:val="00DF402C"/>
    <w:rsid w:val="00DF40A5"/>
    <w:rsid w:val="00DF4232"/>
    <w:rsid w:val="00DF45BB"/>
    <w:rsid w:val="00DF4996"/>
    <w:rsid w:val="00DF4AE8"/>
    <w:rsid w:val="00DF4DA1"/>
    <w:rsid w:val="00DF50E4"/>
    <w:rsid w:val="00DF5203"/>
    <w:rsid w:val="00DF56A5"/>
    <w:rsid w:val="00DF5CC3"/>
    <w:rsid w:val="00DF5F77"/>
    <w:rsid w:val="00DF6007"/>
    <w:rsid w:val="00DF6249"/>
    <w:rsid w:val="00DF632B"/>
    <w:rsid w:val="00DF642C"/>
    <w:rsid w:val="00DF64A0"/>
    <w:rsid w:val="00DF662A"/>
    <w:rsid w:val="00DF6641"/>
    <w:rsid w:val="00DF69DD"/>
    <w:rsid w:val="00DF6B30"/>
    <w:rsid w:val="00DF6B36"/>
    <w:rsid w:val="00DF6BF2"/>
    <w:rsid w:val="00DF6CCB"/>
    <w:rsid w:val="00DF6E65"/>
    <w:rsid w:val="00DF711A"/>
    <w:rsid w:val="00DF718E"/>
    <w:rsid w:val="00DF7223"/>
    <w:rsid w:val="00DF7378"/>
    <w:rsid w:val="00DF76A8"/>
    <w:rsid w:val="00DF78C8"/>
    <w:rsid w:val="00DF78F0"/>
    <w:rsid w:val="00DF7A9E"/>
    <w:rsid w:val="00DF7EA5"/>
    <w:rsid w:val="00E00398"/>
    <w:rsid w:val="00E0054C"/>
    <w:rsid w:val="00E00A8D"/>
    <w:rsid w:val="00E00EA2"/>
    <w:rsid w:val="00E01988"/>
    <w:rsid w:val="00E01C32"/>
    <w:rsid w:val="00E0213D"/>
    <w:rsid w:val="00E0235B"/>
    <w:rsid w:val="00E0235F"/>
    <w:rsid w:val="00E024E4"/>
    <w:rsid w:val="00E02B36"/>
    <w:rsid w:val="00E02CE1"/>
    <w:rsid w:val="00E031FE"/>
    <w:rsid w:val="00E033A0"/>
    <w:rsid w:val="00E038B4"/>
    <w:rsid w:val="00E03D7B"/>
    <w:rsid w:val="00E03E2B"/>
    <w:rsid w:val="00E04106"/>
    <w:rsid w:val="00E04225"/>
    <w:rsid w:val="00E04237"/>
    <w:rsid w:val="00E0448D"/>
    <w:rsid w:val="00E0477C"/>
    <w:rsid w:val="00E04AF9"/>
    <w:rsid w:val="00E04DFC"/>
    <w:rsid w:val="00E05340"/>
    <w:rsid w:val="00E057F1"/>
    <w:rsid w:val="00E05A51"/>
    <w:rsid w:val="00E05B01"/>
    <w:rsid w:val="00E05F8C"/>
    <w:rsid w:val="00E0608E"/>
    <w:rsid w:val="00E06188"/>
    <w:rsid w:val="00E06353"/>
    <w:rsid w:val="00E068F1"/>
    <w:rsid w:val="00E06AEF"/>
    <w:rsid w:val="00E06DE1"/>
    <w:rsid w:val="00E06DE8"/>
    <w:rsid w:val="00E06E21"/>
    <w:rsid w:val="00E06E47"/>
    <w:rsid w:val="00E07118"/>
    <w:rsid w:val="00E07273"/>
    <w:rsid w:val="00E072EC"/>
    <w:rsid w:val="00E073BE"/>
    <w:rsid w:val="00E07702"/>
    <w:rsid w:val="00E07A5C"/>
    <w:rsid w:val="00E07BF9"/>
    <w:rsid w:val="00E07E59"/>
    <w:rsid w:val="00E10049"/>
    <w:rsid w:val="00E103E4"/>
    <w:rsid w:val="00E10708"/>
    <w:rsid w:val="00E1072D"/>
    <w:rsid w:val="00E10A77"/>
    <w:rsid w:val="00E10AD2"/>
    <w:rsid w:val="00E10D5D"/>
    <w:rsid w:val="00E11099"/>
    <w:rsid w:val="00E1109E"/>
    <w:rsid w:val="00E11645"/>
    <w:rsid w:val="00E11C58"/>
    <w:rsid w:val="00E124B0"/>
    <w:rsid w:val="00E12721"/>
    <w:rsid w:val="00E12845"/>
    <w:rsid w:val="00E12A4B"/>
    <w:rsid w:val="00E12CC5"/>
    <w:rsid w:val="00E12FF1"/>
    <w:rsid w:val="00E13027"/>
    <w:rsid w:val="00E13639"/>
    <w:rsid w:val="00E13685"/>
    <w:rsid w:val="00E1380A"/>
    <w:rsid w:val="00E13BA2"/>
    <w:rsid w:val="00E14813"/>
    <w:rsid w:val="00E148E2"/>
    <w:rsid w:val="00E14B2A"/>
    <w:rsid w:val="00E14E26"/>
    <w:rsid w:val="00E15427"/>
    <w:rsid w:val="00E15598"/>
    <w:rsid w:val="00E1587B"/>
    <w:rsid w:val="00E15A12"/>
    <w:rsid w:val="00E15A17"/>
    <w:rsid w:val="00E15A9B"/>
    <w:rsid w:val="00E15B52"/>
    <w:rsid w:val="00E15DB7"/>
    <w:rsid w:val="00E16ACF"/>
    <w:rsid w:val="00E16B29"/>
    <w:rsid w:val="00E16B6A"/>
    <w:rsid w:val="00E16D30"/>
    <w:rsid w:val="00E16E94"/>
    <w:rsid w:val="00E16F04"/>
    <w:rsid w:val="00E172CC"/>
    <w:rsid w:val="00E17370"/>
    <w:rsid w:val="00E20064"/>
    <w:rsid w:val="00E2015A"/>
    <w:rsid w:val="00E20420"/>
    <w:rsid w:val="00E2049C"/>
    <w:rsid w:val="00E208F0"/>
    <w:rsid w:val="00E20F47"/>
    <w:rsid w:val="00E21102"/>
    <w:rsid w:val="00E21420"/>
    <w:rsid w:val="00E21507"/>
    <w:rsid w:val="00E21829"/>
    <w:rsid w:val="00E2192D"/>
    <w:rsid w:val="00E21C6F"/>
    <w:rsid w:val="00E21D1B"/>
    <w:rsid w:val="00E21FAB"/>
    <w:rsid w:val="00E2228B"/>
    <w:rsid w:val="00E2235C"/>
    <w:rsid w:val="00E22769"/>
    <w:rsid w:val="00E22862"/>
    <w:rsid w:val="00E22AE0"/>
    <w:rsid w:val="00E22BD2"/>
    <w:rsid w:val="00E22D76"/>
    <w:rsid w:val="00E22E0D"/>
    <w:rsid w:val="00E23569"/>
    <w:rsid w:val="00E238D9"/>
    <w:rsid w:val="00E23B5D"/>
    <w:rsid w:val="00E23CCC"/>
    <w:rsid w:val="00E23D46"/>
    <w:rsid w:val="00E23E3D"/>
    <w:rsid w:val="00E23F5B"/>
    <w:rsid w:val="00E23FF8"/>
    <w:rsid w:val="00E245A3"/>
    <w:rsid w:val="00E24646"/>
    <w:rsid w:val="00E24772"/>
    <w:rsid w:val="00E24B28"/>
    <w:rsid w:val="00E24D2D"/>
    <w:rsid w:val="00E24EE0"/>
    <w:rsid w:val="00E252C0"/>
    <w:rsid w:val="00E2543C"/>
    <w:rsid w:val="00E256E4"/>
    <w:rsid w:val="00E257F6"/>
    <w:rsid w:val="00E258CF"/>
    <w:rsid w:val="00E25C00"/>
    <w:rsid w:val="00E25D72"/>
    <w:rsid w:val="00E261B0"/>
    <w:rsid w:val="00E2671F"/>
    <w:rsid w:val="00E26746"/>
    <w:rsid w:val="00E26948"/>
    <w:rsid w:val="00E2694A"/>
    <w:rsid w:val="00E26AFD"/>
    <w:rsid w:val="00E26D00"/>
    <w:rsid w:val="00E2768C"/>
    <w:rsid w:val="00E27870"/>
    <w:rsid w:val="00E279CE"/>
    <w:rsid w:val="00E27A4F"/>
    <w:rsid w:val="00E27E50"/>
    <w:rsid w:val="00E30004"/>
    <w:rsid w:val="00E300EC"/>
    <w:rsid w:val="00E30188"/>
    <w:rsid w:val="00E30383"/>
    <w:rsid w:val="00E3080A"/>
    <w:rsid w:val="00E308B9"/>
    <w:rsid w:val="00E308C0"/>
    <w:rsid w:val="00E30BBC"/>
    <w:rsid w:val="00E30F18"/>
    <w:rsid w:val="00E313A7"/>
    <w:rsid w:val="00E315BC"/>
    <w:rsid w:val="00E31612"/>
    <w:rsid w:val="00E31708"/>
    <w:rsid w:val="00E31B98"/>
    <w:rsid w:val="00E31FB0"/>
    <w:rsid w:val="00E3200A"/>
    <w:rsid w:val="00E320E0"/>
    <w:rsid w:val="00E322AB"/>
    <w:rsid w:val="00E32407"/>
    <w:rsid w:val="00E32460"/>
    <w:rsid w:val="00E3273B"/>
    <w:rsid w:val="00E3284A"/>
    <w:rsid w:val="00E32B94"/>
    <w:rsid w:val="00E32C9A"/>
    <w:rsid w:val="00E33149"/>
    <w:rsid w:val="00E33150"/>
    <w:rsid w:val="00E33301"/>
    <w:rsid w:val="00E3338F"/>
    <w:rsid w:val="00E333A2"/>
    <w:rsid w:val="00E334CC"/>
    <w:rsid w:val="00E3353D"/>
    <w:rsid w:val="00E338FD"/>
    <w:rsid w:val="00E33EC1"/>
    <w:rsid w:val="00E34057"/>
    <w:rsid w:val="00E34678"/>
    <w:rsid w:val="00E346A2"/>
    <w:rsid w:val="00E346AB"/>
    <w:rsid w:val="00E34AB8"/>
    <w:rsid w:val="00E34B5B"/>
    <w:rsid w:val="00E34EF5"/>
    <w:rsid w:val="00E34FCC"/>
    <w:rsid w:val="00E34FD2"/>
    <w:rsid w:val="00E35851"/>
    <w:rsid w:val="00E35B89"/>
    <w:rsid w:val="00E35F51"/>
    <w:rsid w:val="00E3602C"/>
    <w:rsid w:val="00E363AC"/>
    <w:rsid w:val="00E363E4"/>
    <w:rsid w:val="00E366DF"/>
    <w:rsid w:val="00E36774"/>
    <w:rsid w:val="00E36D45"/>
    <w:rsid w:val="00E36DE3"/>
    <w:rsid w:val="00E36EC5"/>
    <w:rsid w:val="00E37126"/>
    <w:rsid w:val="00E37735"/>
    <w:rsid w:val="00E37A6F"/>
    <w:rsid w:val="00E37AFC"/>
    <w:rsid w:val="00E4036E"/>
    <w:rsid w:val="00E40410"/>
    <w:rsid w:val="00E404B1"/>
    <w:rsid w:val="00E40DC8"/>
    <w:rsid w:val="00E41370"/>
    <w:rsid w:val="00E41518"/>
    <w:rsid w:val="00E418AA"/>
    <w:rsid w:val="00E41B75"/>
    <w:rsid w:val="00E41DA0"/>
    <w:rsid w:val="00E41EC9"/>
    <w:rsid w:val="00E4205D"/>
    <w:rsid w:val="00E42205"/>
    <w:rsid w:val="00E4226E"/>
    <w:rsid w:val="00E422A6"/>
    <w:rsid w:val="00E423CF"/>
    <w:rsid w:val="00E424CE"/>
    <w:rsid w:val="00E42811"/>
    <w:rsid w:val="00E42B3F"/>
    <w:rsid w:val="00E42B4F"/>
    <w:rsid w:val="00E42F95"/>
    <w:rsid w:val="00E431DD"/>
    <w:rsid w:val="00E43398"/>
    <w:rsid w:val="00E4359F"/>
    <w:rsid w:val="00E43841"/>
    <w:rsid w:val="00E43856"/>
    <w:rsid w:val="00E43F64"/>
    <w:rsid w:val="00E442D0"/>
    <w:rsid w:val="00E4435B"/>
    <w:rsid w:val="00E44AD1"/>
    <w:rsid w:val="00E44B44"/>
    <w:rsid w:val="00E44C85"/>
    <w:rsid w:val="00E44EFF"/>
    <w:rsid w:val="00E44FBA"/>
    <w:rsid w:val="00E45078"/>
    <w:rsid w:val="00E45083"/>
    <w:rsid w:val="00E450A5"/>
    <w:rsid w:val="00E451AB"/>
    <w:rsid w:val="00E456E2"/>
    <w:rsid w:val="00E4573E"/>
    <w:rsid w:val="00E45790"/>
    <w:rsid w:val="00E45B30"/>
    <w:rsid w:val="00E45F5E"/>
    <w:rsid w:val="00E45FBE"/>
    <w:rsid w:val="00E4630C"/>
    <w:rsid w:val="00E465DD"/>
    <w:rsid w:val="00E465E5"/>
    <w:rsid w:val="00E4662E"/>
    <w:rsid w:val="00E4666F"/>
    <w:rsid w:val="00E468C3"/>
    <w:rsid w:val="00E469DB"/>
    <w:rsid w:val="00E46BEC"/>
    <w:rsid w:val="00E46C3E"/>
    <w:rsid w:val="00E46C8B"/>
    <w:rsid w:val="00E4716F"/>
    <w:rsid w:val="00E4741D"/>
    <w:rsid w:val="00E474CA"/>
    <w:rsid w:val="00E4756E"/>
    <w:rsid w:val="00E4766A"/>
    <w:rsid w:val="00E47878"/>
    <w:rsid w:val="00E47E3A"/>
    <w:rsid w:val="00E502D5"/>
    <w:rsid w:val="00E503A4"/>
    <w:rsid w:val="00E50422"/>
    <w:rsid w:val="00E50B4D"/>
    <w:rsid w:val="00E50D45"/>
    <w:rsid w:val="00E50E0E"/>
    <w:rsid w:val="00E51841"/>
    <w:rsid w:val="00E51F14"/>
    <w:rsid w:val="00E51F1B"/>
    <w:rsid w:val="00E52269"/>
    <w:rsid w:val="00E523F9"/>
    <w:rsid w:val="00E52620"/>
    <w:rsid w:val="00E52914"/>
    <w:rsid w:val="00E52A92"/>
    <w:rsid w:val="00E52C33"/>
    <w:rsid w:val="00E52D46"/>
    <w:rsid w:val="00E5322E"/>
    <w:rsid w:val="00E5339F"/>
    <w:rsid w:val="00E5379C"/>
    <w:rsid w:val="00E537AC"/>
    <w:rsid w:val="00E53C8D"/>
    <w:rsid w:val="00E53E0A"/>
    <w:rsid w:val="00E53EF4"/>
    <w:rsid w:val="00E54197"/>
    <w:rsid w:val="00E5426E"/>
    <w:rsid w:val="00E54791"/>
    <w:rsid w:val="00E54FEE"/>
    <w:rsid w:val="00E553FD"/>
    <w:rsid w:val="00E555A4"/>
    <w:rsid w:val="00E55A96"/>
    <w:rsid w:val="00E55D9B"/>
    <w:rsid w:val="00E5658D"/>
    <w:rsid w:val="00E5671A"/>
    <w:rsid w:val="00E568A5"/>
    <w:rsid w:val="00E56DE6"/>
    <w:rsid w:val="00E573DB"/>
    <w:rsid w:val="00E57E53"/>
    <w:rsid w:val="00E57F52"/>
    <w:rsid w:val="00E601EC"/>
    <w:rsid w:val="00E605E3"/>
    <w:rsid w:val="00E6098D"/>
    <w:rsid w:val="00E60AB2"/>
    <w:rsid w:val="00E60C7D"/>
    <w:rsid w:val="00E60D51"/>
    <w:rsid w:val="00E60FC2"/>
    <w:rsid w:val="00E6157C"/>
    <w:rsid w:val="00E616CB"/>
    <w:rsid w:val="00E61913"/>
    <w:rsid w:val="00E61CFC"/>
    <w:rsid w:val="00E61EDD"/>
    <w:rsid w:val="00E6204D"/>
    <w:rsid w:val="00E6236C"/>
    <w:rsid w:val="00E62BE9"/>
    <w:rsid w:val="00E62EAF"/>
    <w:rsid w:val="00E63059"/>
    <w:rsid w:val="00E636D0"/>
    <w:rsid w:val="00E63854"/>
    <w:rsid w:val="00E638EC"/>
    <w:rsid w:val="00E639FA"/>
    <w:rsid w:val="00E6402F"/>
    <w:rsid w:val="00E6423B"/>
    <w:rsid w:val="00E64515"/>
    <w:rsid w:val="00E646B7"/>
    <w:rsid w:val="00E6473F"/>
    <w:rsid w:val="00E6492E"/>
    <w:rsid w:val="00E64B36"/>
    <w:rsid w:val="00E64DBC"/>
    <w:rsid w:val="00E64DED"/>
    <w:rsid w:val="00E64F6E"/>
    <w:rsid w:val="00E65947"/>
    <w:rsid w:val="00E65A47"/>
    <w:rsid w:val="00E65C1F"/>
    <w:rsid w:val="00E65DCD"/>
    <w:rsid w:val="00E65FAF"/>
    <w:rsid w:val="00E663CA"/>
    <w:rsid w:val="00E664D3"/>
    <w:rsid w:val="00E666AF"/>
    <w:rsid w:val="00E666DF"/>
    <w:rsid w:val="00E668F2"/>
    <w:rsid w:val="00E66A66"/>
    <w:rsid w:val="00E66D09"/>
    <w:rsid w:val="00E66F60"/>
    <w:rsid w:val="00E66FA0"/>
    <w:rsid w:val="00E66FE5"/>
    <w:rsid w:val="00E67057"/>
    <w:rsid w:val="00E673FD"/>
    <w:rsid w:val="00E67796"/>
    <w:rsid w:val="00E67B2B"/>
    <w:rsid w:val="00E67B8A"/>
    <w:rsid w:val="00E67BA4"/>
    <w:rsid w:val="00E67D71"/>
    <w:rsid w:val="00E67DE3"/>
    <w:rsid w:val="00E7025D"/>
    <w:rsid w:val="00E70954"/>
    <w:rsid w:val="00E70978"/>
    <w:rsid w:val="00E70A69"/>
    <w:rsid w:val="00E70BEF"/>
    <w:rsid w:val="00E71859"/>
    <w:rsid w:val="00E71ADC"/>
    <w:rsid w:val="00E71B82"/>
    <w:rsid w:val="00E72264"/>
    <w:rsid w:val="00E7227F"/>
    <w:rsid w:val="00E726F4"/>
    <w:rsid w:val="00E727EF"/>
    <w:rsid w:val="00E728F7"/>
    <w:rsid w:val="00E72EFE"/>
    <w:rsid w:val="00E73010"/>
    <w:rsid w:val="00E73164"/>
    <w:rsid w:val="00E73222"/>
    <w:rsid w:val="00E7334C"/>
    <w:rsid w:val="00E73579"/>
    <w:rsid w:val="00E73D3D"/>
    <w:rsid w:val="00E73DBE"/>
    <w:rsid w:val="00E73DF2"/>
    <w:rsid w:val="00E74145"/>
    <w:rsid w:val="00E74186"/>
    <w:rsid w:val="00E741F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8C6"/>
    <w:rsid w:val="00E759F5"/>
    <w:rsid w:val="00E75B08"/>
    <w:rsid w:val="00E75B2D"/>
    <w:rsid w:val="00E75BAB"/>
    <w:rsid w:val="00E766D9"/>
    <w:rsid w:val="00E7697C"/>
    <w:rsid w:val="00E77014"/>
    <w:rsid w:val="00E7702D"/>
    <w:rsid w:val="00E7704B"/>
    <w:rsid w:val="00E7710D"/>
    <w:rsid w:val="00E77495"/>
    <w:rsid w:val="00E775CE"/>
    <w:rsid w:val="00E7792D"/>
    <w:rsid w:val="00E77C82"/>
    <w:rsid w:val="00E77E2E"/>
    <w:rsid w:val="00E77E39"/>
    <w:rsid w:val="00E8017D"/>
    <w:rsid w:val="00E80415"/>
    <w:rsid w:val="00E8041C"/>
    <w:rsid w:val="00E8045E"/>
    <w:rsid w:val="00E807B4"/>
    <w:rsid w:val="00E80A9C"/>
    <w:rsid w:val="00E80F4C"/>
    <w:rsid w:val="00E81183"/>
    <w:rsid w:val="00E812AF"/>
    <w:rsid w:val="00E8133B"/>
    <w:rsid w:val="00E814AE"/>
    <w:rsid w:val="00E817A5"/>
    <w:rsid w:val="00E81807"/>
    <w:rsid w:val="00E81ECD"/>
    <w:rsid w:val="00E82349"/>
    <w:rsid w:val="00E82781"/>
    <w:rsid w:val="00E831E4"/>
    <w:rsid w:val="00E8340A"/>
    <w:rsid w:val="00E8346E"/>
    <w:rsid w:val="00E8350F"/>
    <w:rsid w:val="00E83836"/>
    <w:rsid w:val="00E83A85"/>
    <w:rsid w:val="00E83CA2"/>
    <w:rsid w:val="00E83D12"/>
    <w:rsid w:val="00E83D43"/>
    <w:rsid w:val="00E8406A"/>
    <w:rsid w:val="00E84078"/>
    <w:rsid w:val="00E84123"/>
    <w:rsid w:val="00E841C2"/>
    <w:rsid w:val="00E84594"/>
    <w:rsid w:val="00E84680"/>
    <w:rsid w:val="00E8470F"/>
    <w:rsid w:val="00E84E03"/>
    <w:rsid w:val="00E857DC"/>
    <w:rsid w:val="00E85C55"/>
    <w:rsid w:val="00E85D43"/>
    <w:rsid w:val="00E85D44"/>
    <w:rsid w:val="00E85F42"/>
    <w:rsid w:val="00E85FBC"/>
    <w:rsid w:val="00E8630C"/>
    <w:rsid w:val="00E86443"/>
    <w:rsid w:val="00E8648C"/>
    <w:rsid w:val="00E86492"/>
    <w:rsid w:val="00E86697"/>
    <w:rsid w:val="00E868A3"/>
    <w:rsid w:val="00E87036"/>
    <w:rsid w:val="00E8714B"/>
    <w:rsid w:val="00E873D1"/>
    <w:rsid w:val="00E875B3"/>
    <w:rsid w:val="00E876CA"/>
    <w:rsid w:val="00E877C0"/>
    <w:rsid w:val="00E87BFF"/>
    <w:rsid w:val="00E90153"/>
    <w:rsid w:val="00E905DF"/>
    <w:rsid w:val="00E913AB"/>
    <w:rsid w:val="00E91420"/>
    <w:rsid w:val="00E915A0"/>
    <w:rsid w:val="00E91906"/>
    <w:rsid w:val="00E91A18"/>
    <w:rsid w:val="00E92533"/>
    <w:rsid w:val="00E92683"/>
    <w:rsid w:val="00E92771"/>
    <w:rsid w:val="00E9280B"/>
    <w:rsid w:val="00E929CA"/>
    <w:rsid w:val="00E92A0C"/>
    <w:rsid w:val="00E92E6F"/>
    <w:rsid w:val="00E92E8A"/>
    <w:rsid w:val="00E93203"/>
    <w:rsid w:val="00E9326A"/>
    <w:rsid w:val="00E93366"/>
    <w:rsid w:val="00E93A97"/>
    <w:rsid w:val="00E93BA2"/>
    <w:rsid w:val="00E940B3"/>
    <w:rsid w:val="00E94196"/>
    <w:rsid w:val="00E943AB"/>
    <w:rsid w:val="00E94747"/>
    <w:rsid w:val="00E94A1A"/>
    <w:rsid w:val="00E94D73"/>
    <w:rsid w:val="00E95457"/>
    <w:rsid w:val="00E95708"/>
    <w:rsid w:val="00E95FDA"/>
    <w:rsid w:val="00E96699"/>
    <w:rsid w:val="00E966DF"/>
    <w:rsid w:val="00E967A8"/>
    <w:rsid w:val="00E96C6D"/>
    <w:rsid w:val="00E9729D"/>
    <w:rsid w:val="00E9749B"/>
    <w:rsid w:val="00E974BF"/>
    <w:rsid w:val="00E97DD9"/>
    <w:rsid w:val="00EA02C2"/>
    <w:rsid w:val="00EA03CB"/>
    <w:rsid w:val="00EA042E"/>
    <w:rsid w:val="00EA045F"/>
    <w:rsid w:val="00EA060A"/>
    <w:rsid w:val="00EA06E6"/>
    <w:rsid w:val="00EA079E"/>
    <w:rsid w:val="00EA0886"/>
    <w:rsid w:val="00EA0D02"/>
    <w:rsid w:val="00EA0E00"/>
    <w:rsid w:val="00EA12CA"/>
    <w:rsid w:val="00EA1459"/>
    <w:rsid w:val="00EA14D0"/>
    <w:rsid w:val="00EA1629"/>
    <w:rsid w:val="00EA187A"/>
    <w:rsid w:val="00EA1966"/>
    <w:rsid w:val="00EA1F05"/>
    <w:rsid w:val="00EA21CA"/>
    <w:rsid w:val="00EA23AD"/>
    <w:rsid w:val="00EA25C5"/>
    <w:rsid w:val="00EA29C4"/>
    <w:rsid w:val="00EA2A91"/>
    <w:rsid w:val="00EA2F53"/>
    <w:rsid w:val="00EA3354"/>
    <w:rsid w:val="00EA34BE"/>
    <w:rsid w:val="00EA358A"/>
    <w:rsid w:val="00EA35EF"/>
    <w:rsid w:val="00EA3A8D"/>
    <w:rsid w:val="00EA3B2E"/>
    <w:rsid w:val="00EA3D41"/>
    <w:rsid w:val="00EA3E24"/>
    <w:rsid w:val="00EA3E89"/>
    <w:rsid w:val="00EA4227"/>
    <w:rsid w:val="00EA439D"/>
    <w:rsid w:val="00EA45AB"/>
    <w:rsid w:val="00EA4609"/>
    <w:rsid w:val="00EA4718"/>
    <w:rsid w:val="00EA472D"/>
    <w:rsid w:val="00EA4984"/>
    <w:rsid w:val="00EA49A3"/>
    <w:rsid w:val="00EA4DC6"/>
    <w:rsid w:val="00EA4E1F"/>
    <w:rsid w:val="00EA4F4A"/>
    <w:rsid w:val="00EA569B"/>
    <w:rsid w:val="00EA5B58"/>
    <w:rsid w:val="00EA5BB7"/>
    <w:rsid w:val="00EA5C50"/>
    <w:rsid w:val="00EA5C56"/>
    <w:rsid w:val="00EA5F64"/>
    <w:rsid w:val="00EA628D"/>
    <w:rsid w:val="00EA6416"/>
    <w:rsid w:val="00EA646C"/>
    <w:rsid w:val="00EA650C"/>
    <w:rsid w:val="00EA65EB"/>
    <w:rsid w:val="00EA6607"/>
    <w:rsid w:val="00EA669D"/>
    <w:rsid w:val="00EA66BF"/>
    <w:rsid w:val="00EA6794"/>
    <w:rsid w:val="00EA68A4"/>
    <w:rsid w:val="00EA7728"/>
    <w:rsid w:val="00EA789E"/>
    <w:rsid w:val="00EA78C8"/>
    <w:rsid w:val="00EA7AE7"/>
    <w:rsid w:val="00EA7B36"/>
    <w:rsid w:val="00EB037E"/>
    <w:rsid w:val="00EB07DF"/>
    <w:rsid w:val="00EB0958"/>
    <w:rsid w:val="00EB0FB3"/>
    <w:rsid w:val="00EB116C"/>
    <w:rsid w:val="00EB15C7"/>
    <w:rsid w:val="00EB1969"/>
    <w:rsid w:val="00EB1977"/>
    <w:rsid w:val="00EB1AD6"/>
    <w:rsid w:val="00EB1AFA"/>
    <w:rsid w:val="00EB1E23"/>
    <w:rsid w:val="00EB264D"/>
    <w:rsid w:val="00EB294F"/>
    <w:rsid w:val="00EB2B3B"/>
    <w:rsid w:val="00EB2D2E"/>
    <w:rsid w:val="00EB2DEC"/>
    <w:rsid w:val="00EB2EF3"/>
    <w:rsid w:val="00EB3223"/>
    <w:rsid w:val="00EB3328"/>
    <w:rsid w:val="00EB3A11"/>
    <w:rsid w:val="00EB3BE2"/>
    <w:rsid w:val="00EB3C6B"/>
    <w:rsid w:val="00EB3D30"/>
    <w:rsid w:val="00EB3F3A"/>
    <w:rsid w:val="00EB42E7"/>
    <w:rsid w:val="00EB440F"/>
    <w:rsid w:val="00EB445E"/>
    <w:rsid w:val="00EB4735"/>
    <w:rsid w:val="00EB49EA"/>
    <w:rsid w:val="00EB4C9A"/>
    <w:rsid w:val="00EB50E5"/>
    <w:rsid w:val="00EB51E7"/>
    <w:rsid w:val="00EB537B"/>
    <w:rsid w:val="00EB5677"/>
    <w:rsid w:val="00EB5BCC"/>
    <w:rsid w:val="00EB5D0C"/>
    <w:rsid w:val="00EB5E25"/>
    <w:rsid w:val="00EB62DF"/>
    <w:rsid w:val="00EB64A3"/>
    <w:rsid w:val="00EB6844"/>
    <w:rsid w:val="00EB69E0"/>
    <w:rsid w:val="00EB6F08"/>
    <w:rsid w:val="00EB6F5A"/>
    <w:rsid w:val="00EB707F"/>
    <w:rsid w:val="00EB70F3"/>
    <w:rsid w:val="00EB784F"/>
    <w:rsid w:val="00EB78E5"/>
    <w:rsid w:val="00EB7BAB"/>
    <w:rsid w:val="00EB7EB3"/>
    <w:rsid w:val="00EB7EF7"/>
    <w:rsid w:val="00EC0781"/>
    <w:rsid w:val="00EC0A72"/>
    <w:rsid w:val="00EC0E65"/>
    <w:rsid w:val="00EC138B"/>
    <w:rsid w:val="00EC1DB9"/>
    <w:rsid w:val="00EC1DBA"/>
    <w:rsid w:val="00EC1FF7"/>
    <w:rsid w:val="00EC20EE"/>
    <w:rsid w:val="00EC246A"/>
    <w:rsid w:val="00EC2F7C"/>
    <w:rsid w:val="00EC31CE"/>
    <w:rsid w:val="00EC31D2"/>
    <w:rsid w:val="00EC32ED"/>
    <w:rsid w:val="00EC3844"/>
    <w:rsid w:val="00EC387C"/>
    <w:rsid w:val="00EC3A47"/>
    <w:rsid w:val="00EC3E62"/>
    <w:rsid w:val="00EC4117"/>
    <w:rsid w:val="00EC4417"/>
    <w:rsid w:val="00EC442A"/>
    <w:rsid w:val="00EC45FC"/>
    <w:rsid w:val="00EC4971"/>
    <w:rsid w:val="00EC4AC7"/>
    <w:rsid w:val="00EC531A"/>
    <w:rsid w:val="00EC5335"/>
    <w:rsid w:val="00EC5586"/>
    <w:rsid w:val="00EC5883"/>
    <w:rsid w:val="00EC5C58"/>
    <w:rsid w:val="00EC5D85"/>
    <w:rsid w:val="00EC5EBD"/>
    <w:rsid w:val="00EC61A0"/>
    <w:rsid w:val="00EC6344"/>
    <w:rsid w:val="00EC637A"/>
    <w:rsid w:val="00EC6481"/>
    <w:rsid w:val="00EC65D8"/>
    <w:rsid w:val="00EC6B7C"/>
    <w:rsid w:val="00EC6B9D"/>
    <w:rsid w:val="00EC6DF7"/>
    <w:rsid w:val="00EC6EC4"/>
    <w:rsid w:val="00EC6F41"/>
    <w:rsid w:val="00EC704C"/>
    <w:rsid w:val="00EC7052"/>
    <w:rsid w:val="00EC713B"/>
    <w:rsid w:val="00EC73DB"/>
    <w:rsid w:val="00EC74AB"/>
    <w:rsid w:val="00EC7800"/>
    <w:rsid w:val="00EC7985"/>
    <w:rsid w:val="00EC7CAC"/>
    <w:rsid w:val="00EC7CC4"/>
    <w:rsid w:val="00ED0235"/>
    <w:rsid w:val="00ED0850"/>
    <w:rsid w:val="00ED0951"/>
    <w:rsid w:val="00ED0B95"/>
    <w:rsid w:val="00ED0C6F"/>
    <w:rsid w:val="00ED1008"/>
    <w:rsid w:val="00ED1115"/>
    <w:rsid w:val="00ED1150"/>
    <w:rsid w:val="00ED116E"/>
    <w:rsid w:val="00ED1919"/>
    <w:rsid w:val="00ED1AC3"/>
    <w:rsid w:val="00ED1AD1"/>
    <w:rsid w:val="00ED1BA7"/>
    <w:rsid w:val="00ED1C1F"/>
    <w:rsid w:val="00ED1E96"/>
    <w:rsid w:val="00ED203B"/>
    <w:rsid w:val="00ED20F2"/>
    <w:rsid w:val="00ED2132"/>
    <w:rsid w:val="00ED25AC"/>
    <w:rsid w:val="00ED269A"/>
    <w:rsid w:val="00ED2727"/>
    <w:rsid w:val="00ED2837"/>
    <w:rsid w:val="00ED2A73"/>
    <w:rsid w:val="00ED3246"/>
    <w:rsid w:val="00ED3579"/>
    <w:rsid w:val="00ED35B8"/>
    <w:rsid w:val="00ED388D"/>
    <w:rsid w:val="00ED39EB"/>
    <w:rsid w:val="00ED3A69"/>
    <w:rsid w:val="00ED3C79"/>
    <w:rsid w:val="00ED44CC"/>
    <w:rsid w:val="00ED47E4"/>
    <w:rsid w:val="00ED48EE"/>
    <w:rsid w:val="00ED4A42"/>
    <w:rsid w:val="00ED4BE5"/>
    <w:rsid w:val="00ED5498"/>
    <w:rsid w:val="00ED564D"/>
    <w:rsid w:val="00ED5651"/>
    <w:rsid w:val="00ED567E"/>
    <w:rsid w:val="00ED56B2"/>
    <w:rsid w:val="00ED5AB4"/>
    <w:rsid w:val="00ED5D25"/>
    <w:rsid w:val="00ED6397"/>
    <w:rsid w:val="00ED66B7"/>
    <w:rsid w:val="00ED6C54"/>
    <w:rsid w:val="00ED6D93"/>
    <w:rsid w:val="00ED6DDB"/>
    <w:rsid w:val="00ED6FFC"/>
    <w:rsid w:val="00ED78AA"/>
    <w:rsid w:val="00ED797F"/>
    <w:rsid w:val="00ED7B78"/>
    <w:rsid w:val="00ED7D53"/>
    <w:rsid w:val="00ED7DF9"/>
    <w:rsid w:val="00EE013F"/>
    <w:rsid w:val="00EE046E"/>
    <w:rsid w:val="00EE069C"/>
    <w:rsid w:val="00EE0B05"/>
    <w:rsid w:val="00EE0B62"/>
    <w:rsid w:val="00EE0D68"/>
    <w:rsid w:val="00EE10A2"/>
    <w:rsid w:val="00EE1202"/>
    <w:rsid w:val="00EE1426"/>
    <w:rsid w:val="00EE1501"/>
    <w:rsid w:val="00EE1593"/>
    <w:rsid w:val="00EE1BF2"/>
    <w:rsid w:val="00EE1DC9"/>
    <w:rsid w:val="00EE1E67"/>
    <w:rsid w:val="00EE220C"/>
    <w:rsid w:val="00EE2293"/>
    <w:rsid w:val="00EE252A"/>
    <w:rsid w:val="00EE263A"/>
    <w:rsid w:val="00EE26CB"/>
    <w:rsid w:val="00EE274C"/>
    <w:rsid w:val="00EE2C79"/>
    <w:rsid w:val="00EE2CD7"/>
    <w:rsid w:val="00EE2DC8"/>
    <w:rsid w:val="00EE2E10"/>
    <w:rsid w:val="00EE2F5F"/>
    <w:rsid w:val="00EE2FE4"/>
    <w:rsid w:val="00EE3066"/>
    <w:rsid w:val="00EE31B7"/>
    <w:rsid w:val="00EE329A"/>
    <w:rsid w:val="00EE3467"/>
    <w:rsid w:val="00EE3563"/>
    <w:rsid w:val="00EE370E"/>
    <w:rsid w:val="00EE390D"/>
    <w:rsid w:val="00EE3C4F"/>
    <w:rsid w:val="00EE3CBA"/>
    <w:rsid w:val="00EE40AD"/>
    <w:rsid w:val="00EE43C9"/>
    <w:rsid w:val="00EE4A92"/>
    <w:rsid w:val="00EE4EA1"/>
    <w:rsid w:val="00EE4EBD"/>
    <w:rsid w:val="00EE501E"/>
    <w:rsid w:val="00EE5277"/>
    <w:rsid w:val="00EE53E4"/>
    <w:rsid w:val="00EE55AE"/>
    <w:rsid w:val="00EE5616"/>
    <w:rsid w:val="00EE57C2"/>
    <w:rsid w:val="00EE5835"/>
    <w:rsid w:val="00EE590E"/>
    <w:rsid w:val="00EE5B9B"/>
    <w:rsid w:val="00EE5D22"/>
    <w:rsid w:val="00EE5E74"/>
    <w:rsid w:val="00EE61F6"/>
    <w:rsid w:val="00EE6292"/>
    <w:rsid w:val="00EE6814"/>
    <w:rsid w:val="00EE6A08"/>
    <w:rsid w:val="00EE6E0A"/>
    <w:rsid w:val="00EE71EF"/>
    <w:rsid w:val="00EE7246"/>
    <w:rsid w:val="00EE743E"/>
    <w:rsid w:val="00EE7549"/>
    <w:rsid w:val="00EE7685"/>
    <w:rsid w:val="00EE76A3"/>
    <w:rsid w:val="00EE76AE"/>
    <w:rsid w:val="00EE76F9"/>
    <w:rsid w:val="00EE7825"/>
    <w:rsid w:val="00EE78C2"/>
    <w:rsid w:val="00EE78E1"/>
    <w:rsid w:val="00EE791F"/>
    <w:rsid w:val="00EE7EB8"/>
    <w:rsid w:val="00EF0169"/>
    <w:rsid w:val="00EF0504"/>
    <w:rsid w:val="00EF08C8"/>
    <w:rsid w:val="00EF09FD"/>
    <w:rsid w:val="00EF0BFB"/>
    <w:rsid w:val="00EF0E06"/>
    <w:rsid w:val="00EF0EB0"/>
    <w:rsid w:val="00EF1427"/>
    <w:rsid w:val="00EF1516"/>
    <w:rsid w:val="00EF177B"/>
    <w:rsid w:val="00EF1806"/>
    <w:rsid w:val="00EF1C83"/>
    <w:rsid w:val="00EF1CA0"/>
    <w:rsid w:val="00EF1E81"/>
    <w:rsid w:val="00EF1FCE"/>
    <w:rsid w:val="00EF20B2"/>
    <w:rsid w:val="00EF21B4"/>
    <w:rsid w:val="00EF2384"/>
    <w:rsid w:val="00EF23AA"/>
    <w:rsid w:val="00EF252F"/>
    <w:rsid w:val="00EF254A"/>
    <w:rsid w:val="00EF261F"/>
    <w:rsid w:val="00EF2E0D"/>
    <w:rsid w:val="00EF2E6A"/>
    <w:rsid w:val="00EF3439"/>
    <w:rsid w:val="00EF366E"/>
    <w:rsid w:val="00EF3779"/>
    <w:rsid w:val="00EF3987"/>
    <w:rsid w:val="00EF3B2E"/>
    <w:rsid w:val="00EF4408"/>
    <w:rsid w:val="00EF4440"/>
    <w:rsid w:val="00EF467C"/>
    <w:rsid w:val="00EF46AC"/>
    <w:rsid w:val="00EF46D5"/>
    <w:rsid w:val="00EF475C"/>
    <w:rsid w:val="00EF49C3"/>
    <w:rsid w:val="00EF5467"/>
    <w:rsid w:val="00EF549C"/>
    <w:rsid w:val="00EF5546"/>
    <w:rsid w:val="00EF55AB"/>
    <w:rsid w:val="00EF58C8"/>
    <w:rsid w:val="00EF5B70"/>
    <w:rsid w:val="00EF5C5F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C98"/>
    <w:rsid w:val="00EF7ECC"/>
    <w:rsid w:val="00F001C9"/>
    <w:rsid w:val="00F002A4"/>
    <w:rsid w:val="00F00486"/>
    <w:rsid w:val="00F00815"/>
    <w:rsid w:val="00F0098C"/>
    <w:rsid w:val="00F0102E"/>
    <w:rsid w:val="00F011CD"/>
    <w:rsid w:val="00F012B6"/>
    <w:rsid w:val="00F013FF"/>
    <w:rsid w:val="00F0154A"/>
    <w:rsid w:val="00F01557"/>
    <w:rsid w:val="00F018C7"/>
    <w:rsid w:val="00F01AE7"/>
    <w:rsid w:val="00F0205E"/>
    <w:rsid w:val="00F02081"/>
    <w:rsid w:val="00F020C0"/>
    <w:rsid w:val="00F02107"/>
    <w:rsid w:val="00F029B0"/>
    <w:rsid w:val="00F02C57"/>
    <w:rsid w:val="00F02E3D"/>
    <w:rsid w:val="00F03076"/>
    <w:rsid w:val="00F032BA"/>
    <w:rsid w:val="00F032BD"/>
    <w:rsid w:val="00F0335B"/>
    <w:rsid w:val="00F036C1"/>
    <w:rsid w:val="00F037B5"/>
    <w:rsid w:val="00F03916"/>
    <w:rsid w:val="00F03A44"/>
    <w:rsid w:val="00F0403A"/>
    <w:rsid w:val="00F0414D"/>
    <w:rsid w:val="00F04344"/>
    <w:rsid w:val="00F046B2"/>
    <w:rsid w:val="00F04808"/>
    <w:rsid w:val="00F05672"/>
    <w:rsid w:val="00F05756"/>
    <w:rsid w:val="00F05775"/>
    <w:rsid w:val="00F057B2"/>
    <w:rsid w:val="00F05B2A"/>
    <w:rsid w:val="00F05B85"/>
    <w:rsid w:val="00F05C9E"/>
    <w:rsid w:val="00F05E31"/>
    <w:rsid w:val="00F05EF2"/>
    <w:rsid w:val="00F060E5"/>
    <w:rsid w:val="00F06133"/>
    <w:rsid w:val="00F0634B"/>
    <w:rsid w:val="00F063F6"/>
    <w:rsid w:val="00F06D7D"/>
    <w:rsid w:val="00F071FE"/>
    <w:rsid w:val="00F0744F"/>
    <w:rsid w:val="00F075B9"/>
    <w:rsid w:val="00F078C2"/>
    <w:rsid w:val="00F07A77"/>
    <w:rsid w:val="00F07ADF"/>
    <w:rsid w:val="00F10303"/>
    <w:rsid w:val="00F10500"/>
    <w:rsid w:val="00F105EC"/>
    <w:rsid w:val="00F10D7C"/>
    <w:rsid w:val="00F10E0D"/>
    <w:rsid w:val="00F10EEE"/>
    <w:rsid w:val="00F11052"/>
    <w:rsid w:val="00F11276"/>
    <w:rsid w:val="00F119BF"/>
    <w:rsid w:val="00F11AAD"/>
    <w:rsid w:val="00F11AEC"/>
    <w:rsid w:val="00F11CBC"/>
    <w:rsid w:val="00F1203C"/>
    <w:rsid w:val="00F126A7"/>
    <w:rsid w:val="00F12CA4"/>
    <w:rsid w:val="00F13081"/>
    <w:rsid w:val="00F130FE"/>
    <w:rsid w:val="00F1320F"/>
    <w:rsid w:val="00F13DE5"/>
    <w:rsid w:val="00F140F9"/>
    <w:rsid w:val="00F14141"/>
    <w:rsid w:val="00F1426B"/>
    <w:rsid w:val="00F142A3"/>
    <w:rsid w:val="00F143DA"/>
    <w:rsid w:val="00F14576"/>
    <w:rsid w:val="00F145B8"/>
    <w:rsid w:val="00F145FD"/>
    <w:rsid w:val="00F147BA"/>
    <w:rsid w:val="00F149B0"/>
    <w:rsid w:val="00F14C8F"/>
    <w:rsid w:val="00F14CC9"/>
    <w:rsid w:val="00F14F5D"/>
    <w:rsid w:val="00F15002"/>
    <w:rsid w:val="00F151E8"/>
    <w:rsid w:val="00F15631"/>
    <w:rsid w:val="00F15737"/>
    <w:rsid w:val="00F157B5"/>
    <w:rsid w:val="00F159AE"/>
    <w:rsid w:val="00F15AF9"/>
    <w:rsid w:val="00F15C41"/>
    <w:rsid w:val="00F164F4"/>
    <w:rsid w:val="00F1680F"/>
    <w:rsid w:val="00F16DEB"/>
    <w:rsid w:val="00F1701A"/>
    <w:rsid w:val="00F172C5"/>
    <w:rsid w:val="00F174FB"/>
    <w:rsid w:val="00F175DB"/>
    <w:rsid w:val="00F17794"/>
    <w:rsid w:val="00F17A6D"/>
    <w:rsid w:val="00F17C1B"/>
    <w:rsid w:val="00F17E72"/>
    <w:rsid w:val="00F17F3B"/>
    <w:rsid w:val="00F20132"/>
    <w:rsid w:val="00F201E9"/>
    <w:rsid w:val="00F202BD"/>
    <w:rsid w:val="00F20477"/>
    <w:rsid w:val="00F2063F"/>
    <w:rsid w:val="00F20936"/>
    <w:rsid w:val="00F209BA"/>
    <w:rsid w:val="00F209F3"/>
    <w:rsid w:val="00F20F0D"/>
    <w:rsid w:val="00F20FB9"/>
    <w:rsid w:val="00F20FC5"/>
    <w:rsid w:val="00F21104"/>
    <w:rsid w:val="00F21957"/>
    <w:rsid w:val="00F21A95"/>
    <w:rsid w:val="00F21C1B"/>
    <w:rsid w:val="00F21E81"/>
    <w:rsid w:val="00F22348"/>
    <w:rsid w:val="00F223F9"/>
    <w:rsid w:val="00F22432"/>
    <w:rsid w:val="00F225E3"/>
    <w:rsid w:val="00F2273A"/>
    <w:rsid w:val="00F227BF"/>
    <w:rsid w:val="00F22863"/>
    <w:rsid w:val="00F229AC"/>
    <w:rsid w:val="00F229EC"/>
    <w:rsid w:val="00F22E04"/>
    <w:rsid w:val="00F22E5F"/>
    <w:rsid w:val="00F22EC0"/>
    <w:rsid w:val="00F23391"/>
    <w:rsid w:val="00F23AA0"/>
    <w:rsid w:val="00F23C30"/>
    <w:rsid w:val="00F23C34"/>
    <w:rsid w:val="00F24078"/>
    <w:rsid w:val="00F2416D"/>
    <w:rsid w:val="00F243A1"/>
    <w:rsid w:val="00F24400"/>
    <w:rsid w:val="00F2477B"/>
    <w:rsid w:val="00F24929"/>
    <w:rsid w:val="00F24A8D"/>
    <w:rsid w:val="00F24AD9"/>
    <w:rsid w:val="00F24C4C"/>
    <w:rsid w:val="00F24E7C"/>
    <w:rsid w:val="00F24F42"/>
    <w:rsid w:val="00F24FAE"/>
    <w:rsid w:val="00F250E4"/>
    <w:rsid w:val="00F25610"/>
    <w:rsid w:val="00F25840"/>
    <w:rsid w:val="00F260B0"/>
    <w:rsid w:val="00F263CE"/>
    <w:rsid w:val="00F26B36"/>
    <w:rsid w:val="00F26B9F"/>
    <w:rsid w:val="00F26E5C"/>
    <w:rsid w:val="00F26EE9"/>
    <w:rsid w:val="00F26F5A"/>
    <w:rsid w:val="00F270EC"/>
    <w:rsid w:val="00F2718A"/>
    <w:rsid w:val="00F27226"/>
    <w:rsid w:val="00F27494"/>
    <w:rsid w:val="00F279E4"/>
    <w:rsid w:val="00F27B12"/>
    <w:rsid w:val="00F27B27"/>
    <w:rsid w:val="00F27D10"/>
    <w:rsid w:val="00F27F38"/>
    <w:rsid w:val="00F300C9"/>
    <w:rsid w:val="00F3049D"/>
    <w:rsid w:val="00F305E8"/>
    <w:rsid w:val="00F30649"/>
    <w:rsid w:val="00F30851"/>
    <w:rsid w:val="00F30A9B"/>
    <w:rsid w:val="00F30C85"/>
    <w:rsid w:val="00F30DFC"/>
    <w:rsid w:val="00F30EAD"/>
    <w:rsid w:val="00F3104A"/>
    <w:rsid w:val="00F31272"/>
    <w:rsid w:val="00F31890"/>
    <w:rsid w:val="00F31CBD"/>
    <w:rsid w:val="00F31DBB"/>
    <w:rsid w:val="00F321D1"/>
    <w:rsid w:val="00F32353"/>
    <w:rsid w:val="00F324D3"/>
    <w:rsid w:val="00F32673"/>
    <w:rsid w:val="00F328F8"/>
    <w:rsid w:val="00F32D96"/>
    <w:rsid w:val="00F32DBD"/>
    <w:rsid w:val="00F331CA"/>
    <w:rsid w:val="00F335EB"/>
    <w:rsid w:val="00F3393D"/>
    <w:rsid w:val="00F33A4B"/>
    <w:rsid w:val="00F33DAF"/>
    <w:rsid w:val="00F34122"/>
    <w:rsid w:val="00F34133"/>
    <w:rsid w:val="00F34307"/>
    <w:rsid w:val="00F347AF"/>
    <w:rsid w:val="00F34D79"/>
    <w:rsid w:val="00F34E35"/>
    <w:rsid w:val="00F34E4B"/>
    <w:rsid w:val="00F34F47"/>
    <w:rsid w:val="00F3515E"/>
    <w:rsid w:val="00F35442"/>
    <w:rsid w:val="00F35553"/>
    <w:rsid w:val="00F35627"/>
    <w:rsid w:val="00F356C1"/>
    <w:rsid w:val="00F3681A"/>
    <w:rsid w:val="00F36AA5"/>
    <w:rsid w:val="00F36C76"/>
    <w:rsid w:val="00F36DC3"/>
    <w:rsid w:val="00F37209"/>
    <w:rsid w:val="00F372A1"/>
    <w:rsid w:val="00F372E3"/>
    <w:rsid w:val="00F37D1D"/>
    <w:rsid w:val="00F37E13"/>
    <w:rsid w:val="00F37E81"/>
    <w:rsid w:val="00F37EF1"/>
    <w:rsid w:val="00F40056"/>
    <w:rsid w:val="00F40829"/>
    <w:rsid w:val="00F413FD"/>
    <w:rsid w:val="00F41731"/>
    <w:rsid w:val="00F4177C"/>
    <w:rsid w:val="00F418F2"/>
    <w:rsid w:val="00F41B89"/>
    <w:rsid w:val="00F41E1A"/>
    <w:rsid w:val="00F41FEF"/>
    <w:rsid w:val="00F42278"/>
    <w:rsid w:val="00F4307D"/>
    <w:rsid w:val="00F43691"/>
    <w:rsid w:val="00F439B2"/>
    <w:rsid w:val="00F43DDC"/>
    <w:rsid w:val="00F44098"/>
    <w:rsid w:val="00F440C3"/>
    <w:rsid w:val="00F443FB"/>
    <w:rsid w:val="00F44451"/>
    <w:rsid w:val="00F44860"/>
    <w:rsid w:val="00F449C1"/>
    <w:rsid w:val="00F44D2B"/>
    <w:rsid w:val="00F45162"/>
    <w:rsid w:val="00F45271"/>
    <w:rsid w:val="00F4543F"/>
    <w:rsid w:val="00F4547D"/>
    <w:rsid w:val="00F454F6"/>
    <w:rsid w:val="00F4558A"/>
    <w:rsid w:val="00F45BA3"/>
    <w:rsid w:val="00F46473"/>
    <w:rsid w:val="00F46E9D"/>
    <w:rsid w:val="00F46F06"/>
    <w:rsid w:val="00F47359"/>
    <w:rsid w:val="00F47472"/>
    <w:rsid w:val="00F477FF"/>
    <w:rsid w:val="00F4799D"/>
    <w:rsid w:val="00F479B9"/>
    <w:rsid w:val="00F47B23"/>
    <w:rsid w:val="00F47F85"/>
    <w:rsid w:val="00F502C9"/>
    <w:rsid w:val="00F506D1"/>
    <w:rsid w:val="00F508A5"/>
    <w:rsid w:val="00F508ED"/>
    <w:rsid w:val="00F50987"/>
    <w:rsid w:val="00F50B80"/>
    <w:rsid w:val="00F50F74"/>
    <w:rsid w:val="00F511A4"/>
    <w:rsid w:val="00F511B1"/>
    <w:rsid w:val="00F5152B"/>
    <w:rsid w:val="00F51785"/>
    <w:rsid w:val="00F517D9"/>
    <w:rsid w:val="00F52629"/>
    <w:rsid w:val="00F526DC"/>
    <w:rsid w:val="00F52828"/>
    <w:rsid w:val="00F52A8C"/>
    <w:rsid w:val="00F52B38"/>
    <w:rsid w:val="00F52E13"/>
    <w:rsid w:val="00F52E42"/>
    <w:rsid w:val="00F52E6D"/>
    <w:rsid w:val="00F53C42"/>
    <w:rsid w:val="00F53DAA"/>
    <w:rsid w:val="00F53E6E"/>
    <w:rsid w:val="00F53F5C"/>
    <w:rsid w:val="00F54072"/>
    <w:rsid w:val="00F54156"/>
    <w:rsid w:val="00F543BB"/>
    <w:rsid w:val="00F543D1"/>
    <w:rsid w:val="00F54420"/>
    <w:rsid w:val="00F5487A"/>
    <w:rsid w:val="00F54949"/>
    <w:rsid w:val="00F54B72"/>
    <w:rsid w:val="00F54BF2"/>
    <w:rsid w:val="00F54DCB"/>
    <w:rsid w:val="00F54EAE"/>
    <w:rsid w:val="00F55087"/>
    <w:rsid w:val="00F551FC"/>
    <w:rsid w:val="00F5548E"/>
    <w:rsid w:val="00F5561F"/>
    <w:rsid w:val="00F557D1"/>
    <w:rsid w:val="00F559D2"/>
    <w:rsid w:val="00F55AAE"/>
    <w:rsid w:val="00F55B87"/>
    <w:rsid w:val="00F55E43"/>
    <w:rsid w:val="00F55E46"/>
    <w:rsid w:val="00F5631C"/>
    <w:rsid w:val="00F56C01"/>
    <w:rsid w:val="00F5738E"/>
    <w:rsid w:val="00F573CC"/>
    <w:rsid w:val="00F574A9"/>
    <w:rsid w:val="00F574F5"/>
    <w:rsid w:val="00F57660"/>
    <w:rsid w:val="00F576AF"/>
    <w:rsid w:val="00F57782"/>
    <w:rsid w:val="00F57861"/>
    <w:rsid w:val="00F57D76"/>
    <w:rsid w:val="00F57E6C"/>
    <w:rsid w:val="00F57F01"/>
    <w:rsid w:val="00F60105"/>
    <w:rsid w:val="00F604A5"/>
    <w:rsid w:val="00F604F1"/>
    <w:rsid w:val="00F60599"/>
    <w:rsid w:val="00F606BC"/>
    <w:rsid w:val="00F6079E"/>
    <w:rsid w:val="00F60C42"/>
    <w:rsid w:val="00F60F5B"/>
    <w:rsid w:val="00F60F76"/>
    <w:rsid w:val="00F6102F"/>
    <w:rsid w:val="00F617EB"/>
    <w:rsid w:val="00F61808"/>
    <w:rsid w:val="00F61AD0"/>
    <w:rsid w:val="00F61C0C"/>
    <w:rsid w:val="00F61CB1"/>
    <w:rsid w:val="00F62088"/>
    <w:rsid w:val="00F62090"/>
    <w:rsid w:val="00F62105"/>
    <w:rsid w:val="00F62441"/>
    <w:rsid w:val="00F6252C"/>
    <w:rsid w:val="00F62780"/>
    <w:rsid w:val="00F627BF"/>
    <w:rsid w:val="00F628BE"/>
    <w:rsid w:val="00F62913"/>
    <w:rsid w:val="00F629E3"/>
    <w:rsid w:val="00F633DA"/>
    <w:rsid w:val="00F637BB"/>
    <w:rsid w:val="00F6387A"/>
    <w:rsid w:val="00F639F2"/>
    <w:rsid w:val="00F63A44"/>
    <w:rsid w:val="00F63CF2"/>
    <w:rsid w:val="00F63DCE"/>
    <w:rsid w:val="00F63EC7"/>
    <w:rsid w:val="00F63F70"/>
    <w:rsid w:val="00F6413B"/>
    <w:rsid w:val="00F64186"/>
    <w:rsid w:val="00F6428A"/>
    <w:rsid w:val="00F646EA"/>
    <w:rsid w:val="00F648A7"/>
    <w:rsid w:val="00F64A2C"/>
    <w:rsid w:val="00F64BA5"/>
    <w:rsid w:val="00F64EF2"/>
    <w:rsid w:val="00F65A11"/>
    <w:rsid w:val="00F65AC9"/>
    <w:rsid w:val="00F65C9B"/>
    <w:rsid w:val="00F65D4D"/>
    <w:rsid w:val="00F65F85"/>
    <w:rsid w:val="00F66151"/>
    <w:rsid w:val="00F661A0"/>
    <w:rsid w:val="00F6626B"/>
    <w:rsid w:val="00F66336"/>
    <w:rsid w:val="00F66CFE"/>
    <w:rsid w:val="00F67033"/>
    <w:rsid w:val="00F67119"/>
    <w:rsid w:val="00F6718F"/>
    <w:rsid w:val="00F6737C"/>
    <w:rsid w:val="00F6738A"/>
    <w:rsid w:val="00F675CA"/>
    <w:rsid w:val="00F677C4"/>
    <w:rsid w:val="00F67A0B"/>
    <w:rsid w:val="00F67BBE"/>
    <w:rsid w:val="00F67E77"/>
    <w:rsid w:val="00F70877"/>
    <w:rsid w:val="00F70AAD"/>
    <w:rsid w:val="00F70B00"/>
    <w:rsid w:val="00F70F5C"/>
    <w:rsid w:val="00F70F87"/>
    <w:rsid w:val="00F70FC2"/>
    <w:rsid w:val="00F710D4"/>
    <w:rsid w:val="00F711AE"/>
    <w:rsid w:val="00F71605"/>
    <w:rsid w:val="00F71643"/>
    <w:rsid w:val="00F71778"/>
    <w:rsid w:val="00F719E0"/>
    <w:rsid w:val="00F71AD2"/>
    <w:rsid w:val="00F71BAC"/>
    <w:rsid w:val="00F7207D"/>
    <w:rsid w:val="00F720A8"/>
    <w:rsid w:val="00F72743"/>
    <w:rsid w:val="00F72B35"/>
    <w:rsid w:val="00F72C68"/>
    <w:rsid w:val="00F730D7"/>
    <w:rsid w:val="00F73667"/>
    <w:rsid w:val="00F739A5"/>
    <w:rsid w:val="00F73B27"/>
    <w:rsid w:val="00F73C61"/>
    <w:rsid w:val="00F741FE"/>
    <w:rsid w:val="00F74BB4"/>
    <w:rsid w:val="00F74C90"/>
    <w:rsid w:val="00F74FA8"/>
    <w:rsid w:val="00F7564A"/>
    <w:rsid w:val="00F758B4"/>
    <w:rsid w:val="00F758FF"/>
    <w:rsid w:val="00F75C8D"/>
    <w:rsid w:val="00F75DF7"/>
    <w:rsid w:val="00F75DFB"/>
    <w:rsid w:val="00F75E0B"/>
    <w:rsid w:val="00F7639D"/>
    <w:rsid w:val="00F76589"/>
    <w:rsid w:val="00F76B71"/>
    <w:rsid w:val="00F76BB3"/>
    <w:rsid w:val="00F76C80"/>
    <w:rsid w:val="00F770DE"/>
    <w:rsid w:val="00F77146"/>
    <w:rsid w:val="00F77515"/>
    <w:rsid w:val="00F776BD"/>
    <w:rsid w:val="00F77B43"/>
    <w:rsid w:val="00F77C39"/>
    <w:rsid w:val="00F77CB8"/>
    <w:rsid w:val="00F8024D"/>
    <w:rsid w:val="00F80467"/>
    <w:rsid w:val="00F805CE"/>
    <w:rsid w:val="00F80E09"/>
    <w:rsid w:val="00F81165"/>
    <w:rsid w:val="00F81198"/>
    <w:rsid w:val="00F81206"/>
    <w:rsid w:val="00F813F9"/>
    <w:rsid w:val="00F814CF"/>
    <w:rsid w:val="00F815F5"/>
    <w:rsid w:val="00F8183B"/>
    <w:rsid w:val="00F81B40"/>
    <w:rsid w:val="00F81C32"/>
    <w:rsid w:val="00F81DA3"/>
    <w:rsid w:val="00F81F02"/>
    <w:rsid w:val="00F82315"/>
    <w:rsid w:val="00F8248F"/>
    <w:rsid w:val="00F825B7"/>
    <w:rsid w:val="00F82658"/>
    <w:rsid w:val="00F826D8"/>
    <w:rsid w:val="00F82BA0"/>
    <w:rsid w:val="00F82C66"/>
    <w:rsid w:val="00F82C81"/>
    <w:rsid w:val="00F82D19"/>
    <w:rsid w:val="00F82D48"/>
    <w:rsid w:val="00F82DAF"/>
    <w:rsid w:val="00F83146"/>
    <w:rsid w:val="00F831AB"/>
    <w:rsid w:val="00F831B4"/>
    <w:rsid w:val="00F83807"/>
    <w:rsid w:val="00F8389E"/>
    <w:rsid w:val="00F83F75"/>
    <w:rsid w:val="00F8419E"/>
    <w:rsid w:val="00F843F5"/>
    <w:rsid w:val="00F8444E"/>
    <w:rsid w:val="00F84D29"/>
    <w:rsid w:val="00F84E59"/>
    <w:rsid w:val="00F851CF"/>
    <w:rsid w:val="00F85235"/>
    <w:rsid w:val="00F85315"/>
    <w:rsid w:val="00F854A9"/>
    <w:rsid w:val="00F8550E"/>
    <w:rsid w:val="00F855CB"/>
    <w:rsid w:val="00F8577D"/>
    <w:rsid w:val="00F85BDC"/>
    <w:rsid w:val="00F85C37"/>
    <w:rsid w:val="00F85C7F"/>
    <w:rsid w:val="00F85E0C"/>
    <w:rsid w:val="00F85E16"/>
    <w:rsid w:val="00F861DF"/>
    <w:rsid w:val="00F864DD"/>
    <w:rsid w:val="00F869AC"/>
    <w:rsid w:val="00F86A76"/>
    <w:rsid w:val="00F86AE6"/>
    <w:rsid w:val="00F86BAA"/>
    <w:rsid w:val="00F86C31"/>
    <w:rsid w:val="00F86FB8"/>
    <w:rsid w:val="00F8704E"/>
    <w:rsid w:val="00F87082"/>
    <w:rsid w:val="00F8728D"/>
    <w:rsid w:val="00F87A21"/>
    <w:rsid w:val="00F87C2F"/>
    <w:rsid w:val="00F901DD"/>
    <w:rsid w:val="00F9043D"/>
    <w:rsid w:val="00F90608"/>
    <w:rsid w:val="00F90901"/>
    <w:rsid w:val="00F90B1F"/>
    <w:rsid w:val="00F90B2D"/>
    <w:rsid w:val="00F90BBB"/>
    <w:rsid w:val="00F90BF3"/>
    <w:rsid w:val="00F914F5"/>
    <w:rsid w:val="00F91A41"/>
    <w:rsid w:val="00F91ABC"/>
    <w:rsid w:val="00F91DFD"/>
    <w:rsid w:val="00F91F19"/>
    <w:rsid w:val="00F9220C"/>
    <w:rsid w:val="00F92433"/>
    <w:rsid w:val="00F9278C"/>
    <w:rsid w:val="00F9288E"/>
    <w:rsid w:val="00F92BD3"/>
    <w:rsid w:val="00F92F3C"/>
    <w:rsid w:val="00F93381"/>
    <w:rsid w:val="00F9351B"/>
    <w:rsid w:val="00F935DA"/>
    <w:rsid w:val="00F937E0"/>
    <w:rsid w:val="00F93A34"/>
    <w:rsid w:val="00F93A72"/>
    <w:rsid w:val="00F93C3A"/>
    <w:rsid w:val="00F9431C"/>
    <w:rsid w:val="00F94687"/>
    <w:rsid w:val="00F946C8"/>
    <w:rsid w:val="00F948B1"/>
    <w:rsid w:val="00F94C42"/>
    <w:rsid w:val="00F94E56"/>
    <w:rsid w:val="00F951EE"/>
    <w:rsid w:val="00F9525F"/>
    <w:rsid w:val="00F95261"/>
    <w:rsid w:val="00F95C81"/>
    <w:rsid w:val="00F95D82"/>
    <w:rsid w:val="00F95E61"/>
    <w:rsid w:val="00F95F3E"/>
    <w:rsid w:val="00F9634D"/>
    <w:rsid w:val="00F964E0"/>
    <w:rsid w:val="00F96896"/>
    <w:rsid w:val="00F96BFF"/>
    <w:rsid w:val="00F97334"/>
    <w:rsid w:val="00F97563"/>
    <w:rsid w:val="00F97793"/>
    <w:rsid w:val="00FA01D6"/>
    <w:rsid w:val="00FA0207"/>
    <w:rsid w:val="00FA05F7"/>
    <w:rsid w:val="00FA086D"/>
    <w:rsid w:val="00FA0874"/>
    <w:rsid w:val="00FA0896"/>
    <w:rsid w:val="00FA0C2C"/>
    <w:rsid w:val="00FA0EC0"/>
    <w:rsid w:val="00FA0F94"/>
    <w:rsid w:val="00FA1372"/>
    <w:rsid w:val="00FA14F4"/>
    <w:rsid w:val="00FA1C57"/>
    <w:rsid w:val="00FA1D13"/>
    <w:rsid w:val="00FA1D19"/>
    <w:rsid w:val="00FA2015"/>
    <w:rsid w:val="00FA20EC"/>
    <w:rsid w:val="00FA22BA"/>
    <w:rsid w:val="00FA231A"/>
    <w:rsid w:val="00FA24C9"/>
    <w:rsid w:val="00FA29B2"/>
    <w:rsid w:val="00FA2CA6"/>
    <w:rsid w:val="00FA2E14"/>
    <w:rsid w:val="00FA3593"/>
    <w:rsid w:val="00FA3611"/>
    <w:rsid w:val="00FA3A90"/>
    <w:rsid w:val="00FA4205"/>
    <w:rsid w:val="00FA4224"/>
    <w:rsid w:val="00FA4523"/>
    <w:rsid w:val="00FA454D"/>
    <w:rsid w:val="00FA461E"/>
    <w:rsid w:val="00FA4955"/>
    <w:rsid w:val="00FA4D1A"/>
    <w:rsid w:val="00FA50DD"/>
    <w:rsid w:val="00FA516D"/>
    <w:rsid w:val="00FA51AE"/>
    <w:rsid w:val="00FA5250"/>
    <w:rsid w:val="00FA54C6"/>
    <w:rsid w:val="00FA55BE"/>
    <w:rsid w:val="00FA566C"/>
    <w:rsid w:val="00FA56A1"/>
    <w:rsid w:val="00FA57FE"/>
    <w:rsid w:val="00FA58A3"/>
    <w:rsid w:val="00FA599D"/>
    <w:rsid w:val="00FA5A2C"/>
    <w:rsid w:val="00FA5BB6"/>
    <w:rsid w:val="00FA5EB1"/>
    <w:rsid w:val="00FA6201"/>
    <w:rsid w:val="00FA62D5"/>
    <w:rsid w:val="00FA64D5"/>
    <w:rsid w:val="00FA65B8"/>
    <w:rsid w:val="00FA68CC"/>
    <w:rsid w:val="00FA6B1B"/>
    <w:rsid w:val="00FA6CF2"/>
    <w:rsid w:val="00FA6F58"/>
    <w:rsid w:val="00FA6F8F"/>
    <w:rsid w:val="00FA7045"/>
    <w:rsid w:val="00FA7200"/>
    <w:rsid w:val="00FA785D"/>
    <w:rsid w:val="00FA78BE"/>
    <w:rsid w:val="00FA7DD0"/>
    <w:rsid w:val="00FA7DE5"/>
    <w:rsid w:val="00FB035A"/>
    <w:rsid w:val="00FB05A9"/>
    <w:rsid w:val="00FB069F"/>
    <w:rsid w:val="00FB0C7F"/>
    <w:rsid w:val="00FB0F9D"/>
    <w:rsid w:val="00FB0FB6"/>
    <w:rsid w:val="00FB139B"/>
    <w:rsid w:val="00FB1453"/>
    <w:rsid w:val="00FB1590"/>
    <w:rsid w:val="00FB16C8"/>
    <w:rsid w:val="00FB189E"/>
    <w:rsid w:val="00FB1C75"/>
    <w:rsid w:val="00FB2313"/>
    <w:rsid w:val="00FB23BE"/>
    <w:rsid w:val="00FB2C7A"/>
    <w:rsid w:val="00FB3509"/>
    <w:rsid w:val="00FB3823"/>
    <w:rsid w:val="00FB3991"/>
    <w:rsid w:val="00FB3D02"/>
    <w:rsid w:val="00FB3D6A"/>
    <w:rsid w:val="00FB3F5F"/>
    <w:rsid w:val="00FB42B2"/>
    <w:rsid w:val="00FB43BF"/>
    <w:rsid w:val="00FB43D1"/>
    <w:rsid w:val="00FB4564"/>
    <w:rsid w:val="00FB4597"/>
    <w:rsid w:val="00FB485B"/>
    <w:rsid w:val="00FB4A51"/>
    <w:rsid w:val="00FB4DAB"/>
    <w:rsid w:val="00FB4FBC"/>
    <w:rsid w:val="00FB52E8"/>
    <w:rsid w:val="00FB5311"/>
    <w:rsid w:val="00FB5A97"/>
    <w:rsid w:val="00FB5C96"/>
    <w:rsid w:val="00FB5CD3"/>
    <w:rsid w:val="00FB6390"/>
    <w:rsid w:val="00FB63CB"/>
    <w:rsid w:val="00FB64C1"/>
    <w:rsid w:val="00FB64F7"/>
    <w:rsid w:val="00FB674C"/>
    <w:rsid w:val="00FB7013"/>
    <w:rsid w:val="00FB784B"/>
    <w:rsid w:val="00FB7888"/>
    <w:rsid w:val="00FB7960"/>
    <w:rsid w:val="00FB79A1"/>
    <w:rsid w:val="00FB7A6A"/>
    <w:rsid w:val="00FB7ADB"/>
    <w:rsid w:val="00FB7B67"/>
    <w:rsid w:val="00FB7D3D"/>
    <w:rsid w:val="00FC0059"/>
    <w:rsid w:val="00FC0162"/>
    <w:rsid w:val="00FC0254"/>
    <w:rsid w:val="00FC0418"/>
    <w:rsid w:val="00FC06E5"/>
    <w:rsid w:val="00FC080D"/>
    <w:rsid w:val="00FC0881"/>
    <w:rsid w:val="00FC0944"/>
    <w:rsid w:val="00FC0C22"/>
    <w:rsid w:val="00FC0CB9"/>
    <w:rsid w:val="00FC0CCB"/>
    <w:rsid w:val="00FC0EFB"/>
    <w:rsid w:val="00FC1044"/>
    <w:rsid w:val="00FC10BF"/>
    <w:rsid w:val="00FC10FD"/>
    <w:rsid w:val="00FC1358"/>
    <w:rsid w:val="00FC154F"/>
    <w:rsid w:val="00FC15C0"/>
    <w:rsid w:val="00FC1A10"/>
    <w:rsid w:val="00FC1B42"/>
    <w:rsid w:val="00FC1C0D"/>
    <w:rsid w:val="00FC21F3"/>
    <w:rsid w:val="00FC22FA"/>
    <w:rsid w:val="00FC243E"/>
    <w:rsid w:val="00FC26E0"/>
    <w:rsid w:val="00FC2717"/>
    <w:rsid w:val="00FC284B"/>
    <w:rsid w:val="00FC29A6"/>
    <w:rsid w:val="00FC2A7D"/>
    <w:rsid w:val="00FC2BD3"/>
    <w:rsid w:val="00FC2C7C"/>
    <w:rsid w:val="00FC2EB4"/>
    <w:rsid w:val="00FC32FB"/>
    <w:rsid w:val="00FC333F"/>
    <w:rsid w:val="00FC38AF"/>
    <w:rsid w:val="00FC3B7F"/>
    <w:rsid w:val="00FC3D09"/>
    <w:rsid w:val="00FC3D5E"/>
    <w:rsid w:val="00FC3DC2"/>
    <w:rsid w:val="00FC3F61"/>
    <w:rsid w:val="00FC416B"/>
    <w:rsid w:val="00FC4194"/>
    <w:rsid w:val="00FC45EC"/>
    <w:rsid w:val="00FC478B"/>
    <w:rsid w:val="00FC4B71"/>
    <w:rsid w:val="00FC4BAB"/>
    <w:rsid w:val="00FC501D"/>
    <w:rsid w:val="00FC51F0"/>
    <w:rsid w:val="00FC52EA"/>
    <w:rsid w:val="00FC53F3"/>
    <w:rsid w:val="00FC549A"/>
    <w:rsid w:val="00FC551E"/>
    <w:rsid w:val="00FC59B4"/>
    <w:rsid w:val="00FC5A67"/>
    <w:rsid w:val="00FC5A8E"/>
    <w:rsid w:val="00FC5B7F"/>
    <w:rsid w:val="00FC5BA5"/>
    <w:rsid w:val="00FC5D0C"/>
    <w:rsid w:val="00FC5DD4"/>
    <w:rsid w:val="00FC5F0A"/>
    <w:rsid w:val="00FC5F10"/>
    <w:rsid w:val="00FC611C"/>
    <w:rsid w:val="00FC650D"/>
    <w:rsid w:val="00FC652E"/>
    <w:rsid w:val="00FC65EB"/>
    <w:rsid w:val="00FC65FA"/>
    <w:rsid w:val="00FC67CF"/>
    <w:rsid w:val="00FC6912"/>
    <w:rsid w:val="00FC6B8D"/>
    <w:rsid w:val="00FC6E8A"/>
    <w:rsid w:val="00FC705E"/>
    <w:rsid w:val="00FC79CD"/>
    <w:rsid w:val="00FC7AF9"/>
    <w:rsid w:val="00FC7CAE"/>
    <w:rsid w:val="00FD05AF"/>
    <w:rsid w:val="00FD05C2"/>
    <w:rsid w:val="00FD074C"/>
    <w:rsid w:val="00FD0AB4"/>
    <w:rsid w:val="00FD0E2B"/>
    <w:rsid w:val="00FD0E65"/>
    <w:rsid w:val="00FD0F2C"/>
    <w:rsid w:val="00FD0F47"/>
    <w:rsid w:val="00FD1245"/>
    <w:rsid w:val="00FD14B0"/>
    <w:rsid w:val="00FD19EC"/>
    <w:rsid w:val="00FD1AF5"/>
    <w:rsid w:val="00FD1BFF"/>
    <w:rsid w:val="00FD1E9B"/>
    <w:rsid w:val="00FD2065"/>
    <w:rsid w:val="00FD20F8"/>
    <w:rsid w:val="00FD2110"/>
    <w:rsid w:val="00FD217F"/>
    <w:rsid w:val="00FD27B0"/>
    <w:rsid w:val="00FD2DC6"/>
    <w:rsid w:val="00FD3003"/>
    <w:rsid w:val="00FD3257"/>
    <w:rsid w:val="00FD36D7"/>
    <w:rsid w:val="00FD37C2"/>
    <w:rsid w:val="00FD387D"/>
    <w:rsid w:val="00FD3D35"/>
    <w:rsid w:val="00FD3EF7"/>
    <w:rsid w:val="00FD4396"/>
    <w:rsid w:val="00FD4482"/>
    <w:rsid w:val="00FD4915"/>
    <w:rsid w:val="00FD4B0F"/>
    <w:rsid w:val="00FD4B8B"/>
    <w:rsid w:val="00FD4CFD"/>
    <w:rsid w:val="00FD519F"/>
    <w:rsid w:val="00FD520C"/>
    <w:rsid w:val="00FD52E4"/>
    <w:rsid w:val="00FD53A2"/>
    <w:rsid w:val="00FD549C"/>
    <w:rsid w:val="00FD54CB"/>
    <w:rsid w:val="00FD583E"/>
    <w:rsid w:val="00FD599E"/>
    <w:rsid w:val="00FD5AD2"/>
    <w:rsid w:val="00FD5B31"/>
    <w:rsid w:val="00FD5B91"/>
    <w:rsid w:val="00FD5BB9"/>
    <w:rsid w:val="00FD5FCC"/>
    <w:rsid w:val="00FD6027"/>
    <w:rsid w:val="00FD602B"/>
    <w:rsid w:val="00FD605A"/>
    <w:rsid w:val="00FD665A"/>
    <w:rsid w:val="00FD67B1"/>
    <w:rsid w:val="00FD6C68"/>
    <w:rsid w:val="00FD6E6B"/>
    <w:rsid w:val="00FD6FD5"/>
    <w:rsid w:val="00FD7162"/>
    <w:rsid w:val="00FD73BA"/>
    <w:rsid w:val="00FD77C8"/>
    <w:rsid w:val="00FD7BC2"/>
    <w:rsid w:val="00FD7BF5"/>
    <w:rsid w:val="00FD7C83"/>
    <w:rsid w:val="00FD7D51"/>
    <w:rsid w:val="00FD7E28"/>
    <w:rsid w:val="00FD7E41"/>
    <w:rsid w:val="00FE0155"/>
    <w:rsid w:val="00FE015E"/>
    <w:rsid w:val="00FE01AB"/>
    <w:rsid w:val="00FE031F"/>
    <w:rsid w:val="00FE0406"/>
    <w:rsid w:val="00FE0574"/>
    <w:rsid w:val="00FE0682"/>
    <w:rsid w:val="00FE06B7"/>
    <w:rsid w:val="00FE0738"/>
    <w:rsid w:val="00FE07A7"/>
    <w:rsid w:val="00FE0881"/>
    <w:rsid w:val="00FE08CA"/>
    <w:rsid w:val="00FE08F0"/>
    <w:rsid w:val="00FE0AEE"/>
    <w:rsid w:val="00FE0E45"/>
    <w:rsid w:val="00FE10AE"/>
    <w:rsid w:val="00FE13CB"/>
    <w:rsid w:val="00FE1953"/>
    <w:rsid w:val="00FE1E65"/>
    <w:rsid w:val="00FE2139"/>
    <w:rsid w:val="00FE21FA"/>
    <w:rsid w:val="00FE2235"/>
    <w:rsid w:val="00FE22E6"/>
    <w:rsid w:val="00FE25CD"/>
    <w:rsid w:val="00FE29DC"/>
    <w:rsid w:val="00FE2C8A"/>
    <w:rsid w:val="00FE2D81"/>
    <w:rsid w:val="00FE2F88"/>
    <w:rsid w:val="00FE3775"/>
    <w:rsid w:val="00FE37D9"/>
    <w:rsid w:val="00FE388A"/>
    <w:rsid w:val="00FE3992"/>
    <w:rsid w:val="00FE39E1"/>
    <w:rsid w:val="00FE3F8D"/>
    <w:rsid w:val="00FE4208"/>
    <w:rsid w:val="00FE45D8"/>
    <w:rsid w:val="00FE4725"/>
    <w:rsid w:val="00FE4B87"/>
    <w:rsid w:val="00FE4DC3"/>
    <w:rsid w:val="00FE5534"/>
    <w:rsid w:val="00FE5928"/>
    <w:rsid w:val="00FE5CF3"/>
    <w:rsid w:val="00FE6120"/>
    <w:rsid w:val="00FE6281"/>
    <w:rsid w:val="00FE6397"/>
    <w:rsid w:val="00FE659D"/>
    <w:rsid w:val="00FE68C4"/>
    <w:rsid w:val="00FE6C84"/>
    <w:rsid w:val="00FE6D81"/>
    <w:rsid w:val="00FE6DFA"/>
    <w:rsid w:val="00FE6E47"/>
    <w:rsid w:val="00FE7600"/>
    <w:rsid w:val="00FE7610"/>
    <w:rsid w:val="00FF03FB"/>
    <w:rsid w:val="00FF059F"/>
    <w:rsid w:val="00FF085D"/>
    <w:rsid w:val="00FF0CE1"/>
    <w:rsid w:val="00FF1228"/>
    <w:rsid w:val="00FF1DD1"/>
    <w:rsid w:val="00FF215D"/>
    <w:rsid w:val="00FF2244"/>
    <w:rsid w:val="00FF23FB"/>
    <w:rsid w:val="00FF28F8"/>
    <w:rsid w:val="00FF2DB6"/>
    <w:rsid w:val="00FF31EA"/>
    <w:rsid w:val="00FF323D"/>
    <w:rsid w:val="00FF398C"/>
    <w:rsid w:val="00FF3ABC"/>
    <w:rsid w:val="00FF3BC7"/>
    <w:rsid w:val="00FF40F1"/>
    <w:rsid w:val="00FF4220"/>
    <w:rsid w:val="00FF42C7"/>
    <w:rsid w:val="00FF42CB"/>
    <w:rsid w:val="00FF4340"/>
    <w:rsid w:val="00FF451F"/>
    <w:rsid w:val="00FF4602"/>
    <w:rsid w:val="00FF4833"/>
    <w:rsid w:val="00FF4A52"/>
    <w:rsid w:val="00FF4CFE"/>
    <w:rsid w:val="00FF4D28"/>
    <w:rsid w:val="00FF4EA1"/>
    <w:rsid w:val="00FF4F66"/>
    <w:rsid w:val="00FF4F89"/>
    <w:rsid w:val="00FF4FCB"/>
    <w:rsid w:val="00FF5271"/>
    <w:rsid w:val="00FF5A63"/>
    <w:rsid w:val="00FF5A73"/>
    <w:rsid w:val="00FF5AEB"/>
    <w:rsid w:val="00FF5BE2"/>
    <w:rsid w:val="00FF6542"/>
    <w:rsid w:val="00FF666C"/>
    <w:rsid w:val="00FF679B"/>
    <w:rsid w:val="00FF6948"/>
    <w:rsid w:val="00FF6E34"/>
    <w:rsid w:val="00FF71F3"/>
    <w:rsid w:val="00FF7723"/>
    <w:rsid w:val="00FF7947"/>
    <w:rsid w:val="00FF7AEB"/>
    <w:rsid w:val="00FF7C45"/>
    <w:rsid w:val="00FF7DA7"/>
    <w:rsid w:val="00FF7DDC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3A0F8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6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uiPriority w:val="99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91211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9121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0C63E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31349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B17E4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B17E4"/>
    <w:rPr>
      <w:rFonts w:ascii="Angsana New" w:hAnsi="Angsana New"/>
      <w:sz w:val="30"/>
      <w:szCs w:val="30"/>
    </w:rPr>
  </w:style>
  <w:style w:type="paragraph" w:customStyle="1" w:styleId="Pa47">
    <w:name w:val="Pa47"/>
    <w:basedOn w:val="Normal"/>
    <w:next w:val="Normal"/>
    <w:uiPriority w:val="99"/>
    <w:rsid w:val="004C731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6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uiPriority w:val="99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91211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9121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0C63E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31349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B17E4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B17E4"/>
    <w:rPr>
      <w:rFonts w:ascii="Angsana New" w:hAnsi="Angsana New"/>
      <w:sz w:val="30"/>
      <w:szCs w:val="30"/>
    </w:rPr>
  </w:style>
  <w:style w:type="paragraph" w:customStyle="1" w:styleId="Pa47">
    <w:name w:val="Pa47"/>
    <w:basedOn w:val="Normal"/>
    <w:next w:val="Normal"/>
    <w:uiPriority w:val="99"/>
    <w:rsid w:val="004C731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footer" Target="footer13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23" Type="http://schemas.openxmlformats.org/officeDocument/2006/relationships/footer" Target="footer12.xml"/><Relationship Id="rId10" Type="http://schemas.openxmlformats.org/officeDocument/2006/relationships/footer" Target="footer1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5.xml"/><Relationship Id="rId22" Type="http://schemas.openxmlformats.org/officeDocument/2006/relationships/footer" Target="footer1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30DD8-D363-4CFD-90D2-B1273F5A4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3760</TotalTime>
  <Pages>111</Pages>
  <Words>23073</Words>
  <Characters>131519</Characters>
  <Application>Microsoft Office Word</Application>
  <DocSecurity>0</DocSecurity>
  <Lines>1095</Lines>
  <Paragraphs>308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154284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Theppinta, Hataiput</dc:creator>
  <cp:keywords/>
  <cp:lastModifiedBy>sureeporn</cp:lastModifiedBy>
  <cp:revision>650</cp:revision>
  <cp:lastPrinted>2022-02-21T09:41:00Z</cp:lastPrinted>
  <dcterms:created xsi:type="dcterms:W3CDTF">2022-01-10T08:18:00Z</dcterms:created>
  <dcterms:modified xsi:type="dcterms:W3CDTF">2022-02-23T10:51:00Z</dcterms:modified>
</cp:coreProperties>
</file>