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AFDAE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2BF2D7C6" w14:textId="77777777" w:rsidR="00AF3B93" w:rsidRPr="009E3BC3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1E4C9F6C" w14:textId="77777777" w:rsidR="00AF3B9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C8CB990" w14:textId="77777777" w:rsidR="004D4FDD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4E47A3DF" w14:textId="77777777" w:rsidR="00D54AB4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D668DC3" w14:textId="77777777" w:rsidR="009C002F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592CF5" w14:textId="749A9BBC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555FA0" w14:textId="271889DA" w:rsidR="00C67855" w:rsidRPr="001B6824" w:rsidRDefault="00C67855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B6824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421E98E8" w14:textId="77777777" w:rsidR="00E42053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1E0F80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2ADCD752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53D32DD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9E3BC3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7D52C77" w14:textId="77777777" w:rsidR="00152E97" w:rsidRPr="009E3BC3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817A586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E35ECC9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5C98C1A" w14:textId="77777777" w:rsidR="00C44260" w:rsidRPr="009E3BC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701073F2" w14:textId="77777777" w:rsidR="00C44260" w:rsidRPr="009E3BC3" w:rsidRDefault="003F20A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23CF516" w14:textId="26F99946" w:rsidR="003F20A7" w:rsidRDefault="009278B9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ประมาณการหนี้สินสำหรับ</w:t>
      </w:r>
      <w:r w:rsidR="003F20A7" w:rsidRPr="009E3BC3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ผลประโยชน์พนักงาน</w:t>
      </w:r>
    </w:p>
    <w:p w14:paraId="5079D4E4" w14:textId="3FA00B2E" w:rsidR="001B6824" w:rsidRPr="009E3BC3" w:rsidRDefault="001B682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ส่วนเกินทุนและสำรอง</w:t>
      </w:r>
    </w:p>
    <w:p w14:paraId="257EB172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9E3BC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9E3BC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F86DE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19D48A8" w14:textId="77777777" w:rsidR="00B7788D" w:rsidRPr="009E3BC3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F913BF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7D4B2C" w:rsidRPr="009E3BC3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43776180" w14:textId="77777777" w:rsidR="00117FF0" w:rsidRPr="009E3BC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5E4408B" w14:textId="77777777" w:rsidR="00AF182C" w:rsidRPr="009E3BC3" w:rsidRDefault="00AF182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08CF48E" w14:textId="77777777" w:rsidR="00946664" w:rsidRPr="009E3BC3" w:rsidRDefault="00946664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A8EC02E" w14:textId="77777777" w:rsidR="00261320" w:rsidRPr="009E3BC3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6F8153" w14:textId="77777777" w:rsidR="009141D2" w:rsidRPr="009E3BC3" w:rsidRDefault="00F24E5D" w:rsidP="009141D2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C1141B" w14:textId="77777777" w:rsidR="003057D6" w:rsidRPr="009E3BC3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</w:rPr>
        <w:br w:type="page"/>
      </w:r>
      <w:r w:rsidR="003057D6" w:rsidRPr="009E3BC3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232D508A" w14:textId="77777777" w:rsidR="0083298D" w:rsidRPr="009E3BC3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7402" w14:textId="3C4BF516" w:rsidR="0083298D" w:rsidRPr="009E3BC3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9E3BC3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9E3BC3">
        <w:rPr>
          <w:rFonts w:asciiTheme="majorBidi" w:hAnsiTheme="majorBidi" w:cstheme="majorBidi"/>
          <w:sz w:val="30"/>
          <w:szCs w:val="30"/>
          <w:cs/>
        </w:rPr>
        <w:t>งบการเงินนี้เมื่อวันที่</w:t>
      </w:r>
      <w:r w:rsidR="009141D2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 xml:space="preserve">23 </w:t>
      </w:r>
      <w:r w:rsidR="00C67855" w:rsidRPr="00C67855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C67855" w:rsidRPr="00C67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7855" w:rsidRPr="00C67855">
        <w:rPr>
          <w:rFonts w:asciiTheme="majorBidi" w:hAnsiTheme="majorBidi" w:cstheme="majorBidi"/>
          <w:sz w:val="30"/>
          <w:szCs w:val="30"/>
        </w:rPr>
        <w:t>2565</w:t>
      </w:r>
    </w:p>
    <w:p w14:paraId="2DAA3B35" w14:textId="77777777" w:rsidR="0083298D" w:rsidRPr="009E3BC3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AE28DB" w14:textId="77777777" w:rsidR="003057D6" w:rsidRPr="009E3BC3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2625A23" w14:textId="77777777" w:rsidR="0083298D" w:rsidRPr="009E3BC3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8BEDD" w14:textId="4B45E541" w:rsidR="00362F94" w:rsidRPr="009E3BC3" w:rsidRDefault="005D220D" w:rsidP="005F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อิชิตัน กรุ๊ป จำกัด</w:t>
      </w:r>
      <w:r w:rsidR="00D33DB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33DB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39208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92086" w:rsidRPr="009E3BC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2553</w:t>
      </w:r>
      <w:r w:rsidR="00925D9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และจดทะเบียนกับตลาดหลักทรัพย์แห่งประเทศไทยเมื่อเดือนเมษายน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04852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925D91" w:rsidRPr="009E3BC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62F94" w:rsidRPr="009E3BC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02F0F6F" w14:textId="77777777" w:rsidR="00362F94" w:rsidRPr="009E3BC3" w:rsidRDefault="00362F94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FE56C" w14:textId="6DE7A33D" w:rsidR="00293CA3" w:rsidRPr="009E3BC3" w:rsidRDefault="00404852" w:rsidP="0036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293CA3" w:rsidRPr="009E3BC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8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อาคารทีวัน ชั้น </w:t>
      </w:r>
      <w:r w:rsidR="008852A1" w:rsidRPr="009E3BC3">
        <w:rPr>
          <w:rFonts w:asciiTheme="majorBidi" w:hAnsiTheme="majorBidi" w:cstheme="majorBidi"/>
          <w:sz w:val="30"/>
          <w:szCs w:val="30"/>
        </w:rPr>
        <w:t>42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>-</w:t>
      </w:r>
      <w:r w:rsidR="008852A1" w:rsidRPr="009E3BC3">
        <w:rPr>
          <w:rFonts w:asciiTheme="majorBidi" w:hAnsiTheme="majorBidi" w:cstheme="majorBidi"/>
          <w:sz w:val="30"/>
          <w:szCs w:val="30"/>
        </w:rPr>
        <w:t>44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ซอยสุขุมวิท </w:t>
      </w:r>
      <w:r w:rsidR="008852A1" w:rsidRPr="009E3BC3">
        <w:rPr>
          <w:rFonts w:asciiTheme="majorBidi" w:hAnsiTheme="majorBidi" w:cstheme="majorBidi"/>
          <w:sz w:val="30"/>
          <w:szCs w:val="30"/>
        </w:rPr>
        <w:t>40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แขวงพระโขนง เขตคลองเตย กรุงเทพมหานคร </w:t>
      </w:r>
      <w:r w:rsidR="008852A1" w:rsidRPr="009E3BC3">
        <w:rPr>
          <w:rFonts w:asciiTheme="majorBidi" w:hAnsiTheme="majorBidi" w:cstheme="majorBidi"/>
          <w:sz w:val="30"/>
          <w:szCs w:val="30"/>
        </w:rPr>
        <w:t>10110</w:t>
      </w:r>
      <w:r w:rsidR="00AE5558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  <w:r w:rsidR="00BC5F4C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C140BE" w14:textId="77777777" w:rsidR="00097C35" w:rsidRPr="009E3BC3" w:rsidRDefault="00097C35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D9111" w14:textId="2C1ED9E2" w:rsidR="00097C35" w:rsidRPr="009E3BC3" w:rsidRDefault="00362F94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สำนักงานสาขาตั้งอยู่เลขที่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111</w:t>
      </w:r>
      <w:r w:rsidRPr="009E3BC3">
        <w:rPr>
          <w:rFonts w:asciiTheme="majorBidi" w:hAnsiTheme="majorBidi" w:cstheme="majorBidi"/>
          <w:sz w:val="30"/>
          <w:szCs w:val="30"/>
        </w:rPr>
        <w:t>/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สวนอุตสาหกรรมโรจนะ </w:t>
      </w:r>
      <w:r w:rsidRPr="009E3BC3">
        <w:rPr>
          <w:rFonts w:asciiTheme="majorBidi" w:hAnsiTheme="majorBidi" w:cstheme="majorBidi"/>
          <w:sz w:val="30"/>
          <w:szCs w:val="30"/>
          <w:cs/>
        </w:rPr>
        <w:t>ตำบลอุทัย อำเภออุทัย จังหวัดพระนครศรีอยุธยา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13120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ประเทศไทย</w:t>
      </w:r>
    </w:p>
    <w:p w14:paraId="4E12FD0F" w14:textId="77777777" w:rsidR="00A32433" w:rsidRPr="009E3BC3" w:rsidRDefault="00A32433" w:rsidP="00293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1804" w14:textId="56ABB42B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</w:t>
      </w:r>
      <w:r w:rsidR="008D6760" w:rsidRPr="009E3BC3">
        <w:rPr>
          <w:rFonts w:asciiTheme="majorBidi" w:hAnsiTheme="majorBidi" w:cstheme="majorBidi"/>
          <w:sz w:val="30"/>
          <w:szCs w:val="30"/>
          <w:cs/>
        </w:rPr>
        <w:t>ถือหุ้นรายใหญ่ในระหว่างปีได้แก่</w:t>
      </w:r>
      <w:r w:rsidR="00696D40" w:rsidRPr="009E3BC3">
        <w:rPr>
          <w:rFonts w:asciiTheme="majorBidi" w:hAnsiTheme="majorBidi" w:cstheme="majorBidi"/>
          <w:sz w:val="30"/>
          <w:szCs w:val="30"/>
          <w:cs/>
        </w:rPr>
        <w:t>ครอบครัว</w:t>
      </w:r>
      <w:r w:rsidRPr="009E3BC3">
        <w:rPr>
          <w:rFonts w:asciiTheme="majorBidi" w:hAnsiTheme="majorBidi" w:cstheme="majorBidi"/>
          <w:sz w:val="30"/>
          <w:szCs w:val="30"/>
          <w:cs/>
        </w:rPr>
        <w:t>ภาสกรนที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>ของบริษัท ณ วันที่</w:t>
      </w:r>
      <w:r w:rsidR="00481274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1B6824">
        <w:rPr>
          <w:rFonts w:asciiTheme="majorBidi" w:hAnsiTheme="majorBidi" w:cstheme="majorBidi"/>
          <w:sz w:val="30"/>
          <w:szCs w:val="30"/>
        </w:rPr>
        <w:t>4</w:t>
      </w:r>
      <w:r w:rsidR="00866901" w:rsidRPr="009E3BC3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Pr="009E3BC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70487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="004B2D38">
        <w:rPr>
          <w:rFonts w:asciiTheme="majorBidi" w:hAnsiTheme="majorBidi" w:cstheme="majorBidi"/>
          <w:sz w:val="30"/>
          <w:szCs w:val="30"/>
        </w:rPr>
        <w:t>2</w:t>
      </w:r>
    </w:p>
    <w:p w14:paraId="453D3D0D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BEF44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E3BC3">
        <w:rPr>
          <w:rFonts w:asciiTheme="majorBidi" w:hAnsiTheme="majorBidi" w:cstheme="majorBidi"/>
          <w:sz w:val="30"/>
          <w:szCs w:val="30"/>
          <w:cs/>
        </w:rPr>
        <w:t>่ายเครื่องดื่ม</w:t>
      </w:r>
    </w:p>
    <w:p w14:paraId="36F6F1D9" w14:textId="77777777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8EC1F" w14:textId="52C63E48" w:rsidR="00ED1533" w:rsidRPr="009E3BC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รายละเอียดของการร่วม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D53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1B6824">
        <w:rPr>
          <w:rFonts w:asciiTheme="majorBidi" w:hAnsiTheme="majorBidi" w:cstheme="majorBidi"/>
          <w:sz w:val="30"/>
          <w:szCs w:val="30"/>
        </w:rPr>
        <w:t>4</w:t>
      </w:r>
      <w:r w:rsidR="00834F97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1B6824">
        <w:rPr>
          <w:rFonts w:asciiTheme="majorBidi" w:hAnsiTheme="majorBidi" w:cstheme="majorBidi"/>
          <w:sz w:val="30"/>
          <w:szCs w:val="30"/>
        </w:rPr>
        <w:t>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9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10</w:t>
      </w:r>
      <w:r w:rsidR="00225AE3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225AE3" w:rsidRPr="009E3BC3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D773660" w14:textId="77777777" w:rsidR="00F87FFB" w:rsidRPr="009E3BC3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E0E43" w14:textId="77777777" w:rsidR="004D4FDD" w:rsidRPr="009E3BC3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34646E92" w14:textId="77777777" w:rsidR="00794629" w:rsidRPr="009E3BC3" w:rsidRDefault="0079462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9C12A9B" w14:textId="0480C9C8" w:rsidR="005B7DD4" w:rsidRDefault="004D4FDD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9E6D6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DC19B2" w:rsidRPr="009E3BC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42A5D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BE5C1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73249" w:rsidRPr="009E3BC3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B43A60" w:rsidRPr="009E3BC3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171086">
        <w:rPr>
          <w:rFonts w:asciiTheme="majorBidi" w:hAnsiTheme="majorBidi" w:cstheme="majorBidi"/>
          <w:sz w:val="30"/>
          <w:szCs w:val="30"/>
        </w:rPr>
        <w:t xml:space="preserve">            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8D6CA2" w:rsidRPr="001B6824">
        <w:rPr>
          <w:rFonts w:asciiTheme="majorBidi" w:hAnsiTheme="majorBidi" w:cstheme="majorBidi"/>
          <w:spacing w:val="-2"/>
          <w:sz w:val="30"/>
          <w:szCs w:val="30"/>
          <w:cs/>
        </w:rPr>
        <w:t>นำเสนอ</w:t>
      </w:r>
      <w:r w:rsidR="006D44F7" w:rsidRPr="001B6824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เป็นเงินบาท</w:t>
      </w:r>
      <w:r w:rsidR="00ED092D" w:rsidRPr="001B6824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5143D40" w14:textId="085493CB" w:rsidR="00052C4C" w:rsidRDefault="00052C4C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D7D1EC6" w14:textId="24DCCABB" w:rsidR="002E1C1F" w:rsidRPr="002E1C1F" w:rsidRDefault="002E1C1F" w:rsidP="00B56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2E1C1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1C1F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3B71F7A" w14:textId="77777777" w:rsidR="002E1C1F" w:rsidRPr="002E1C1F" w:rsidRDefault="002E1C1F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1C1F">
        <w:rPr>
          <w:rFonts w:asciiTheme="majorBidi" w:hAnsiTheme="majorBidi" w:cstheme="majorBidi"/>
          <w:sz w:val="30"/>
          <w:szCs w:val="30"/>
        </w:rPr>
        <w:t> </w:t>
      </w:r>
    </w:p>
    <w:p w14:paraId="7AE7BE58" w14:textId="77777777" w:rsidR="00411A21" w:rsidRPr="009E3BC3" w:rsidRDefault="00411A21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77E2A7C" w14:textId="77777777" w:rsidR="00C46E60" w:rsidRPr="009E3BC3" w:rsidRDefault="00C46E6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09BE8" w14:textId="6EE979E5" w:rsidR="00BC6240" w:rsidRPr="009E3BC3" w:rsidRDefault="00411A21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F0220E" w:rsidRPr="009E3BC3">
        <w:rPr>
          <w:rFonts w:asciiTheme="majorBidi" w:hAnsiTheme="majorBidi" w:cstheme="majorBidi"/>
          <w:sz w:val="30"/>
          <w:szCs w:val="30"/>
          <w:cs/>
        </w:rPr>
        <w:t>ที่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รายงาน </w:t>
      </w:r>
    </w:p>
    <w:p w14:paraId="19D9EA5A" w14:textId="77777777" w:rsidR="005E30EE" w:rsidRPr="009E3BC3" w:rsidRDefault="005E30EE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034B8" w14:textId="77777777" w:rsidR="003F6E5B" w:rsidRPr="009E3BC3" w:rsidRDefault="004536E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AF34F43" w14:textId="77777777" w:rsidR="00AB6DB0" w:rsidRPr="009E3BC3" w:rsidRDefault="00AB6DB0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47DB5" w14:textId="77777777" w:rsidR="003F6E5B" w:rsidRPr="009E3BC3" w:rsidRDefault="003F6E5B" w:rsidP="00AB6DB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ประกอบด้วยงบการเงินของบริษัท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ส่วนได้เสียของ</w:t>
      </w:r>
      <w:r w:rsidR="004536E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8E4C73" w:rsidRPr="009E3BC3">
        <w:rPr>
          <w:rFonts w:asciiTheme="majorBidi" w:hAnsiTheme="majorBidi" w:cstheme="majorBidi"/>
          <w:sz w:val="30"/>
          <w:szCs w:val="30"/>
          <w:cs/>
        </w:rPr>
        <w:t>บริษัทใน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5E30EE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</w:p>
    <w:p w14:paraId="0FC73D5B" w14:textId="77777777" w:rsidR="003F6E5B" w:rsidRPr="009E3BC3" w:rsidRDefault="003F6E5B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89932A" w14:textId="77777777" w:rsidR="006C1CA3" w:rsidRPr="009E3BC3" w:rsidRDefault="006C1CA3" w:rsidP="006C1CA3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DDFB18F" w14:textId="77777777" w:rsidR="006C1CA3" w:rsidRPr="009E3BC3" w:rsidRDefault="006C1CA3" w:rsidP="0071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BAC17" w14:textId="77777777" w:rsidR="006C1CA3" w:rsidRPr="009E3BC3" w:rsidRDefault="006C1CA3" w:rsidP="006C1CA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B1BD16A" w14:textId="77777777" w:rsidR="00171086" w:rsidRDefault="00171086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A62578" w14:textId="17185259" w:rsidR="00651B89" w:rsidRPr="009E3BC3" w:rsidRDefault="00651B89" w:rsidP="0017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0EF8629C" w14:textId="77777777" w:rsidR="00651B89" w:rsidRPr="009E3BC3" w:rsidRDefault="00651B89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9EBB15E" w14:textId="798E9FFD" w:rsidR="00651B89" w:rsidRPr="009E3BC3" w:rsidRDefault="00651B89" w:rsidP="00651B8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39123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E3BC3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20053EB" w14:textId="77777777" w:rsidR="006C1CA3" w:rsidRPr="009E3BC3" w:rsidRDefault="006C1CA3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A02002" w14:textId="155E468D" w:rsidR="00152E97" w:rsidRPr="009E3BC3" w:rsidRDefault="00B21A4E" w:rsidP="0015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6F8CB0F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192F296" w14:textId="77777777" w:rsidR="00152E97" w:rsidRPr="009E3BC3" w:rsidRDefault="00BD6D94" w:rsidP="0015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ร่วมกันในสินทรัพย์และภาระผูกพันร่วมกันในหนี้สินที่เกี่ยวข้องกับการร่วมการงานนั้น</w:t>
      </w:r>
    </w:p>
    <w:p w14:paraId="2D71532A" w14:textId="77777777" w:rsidR="008059ED" w:rsidRPr="009E3BC3" w:rsidRDefault="008059ED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62F979" w14:textId="4D0AA7DD" w:rsidR="00F605CE" w:rsidRPr="009E3BC3" w:rsidRDefault="0039123D" w:rsidP="00B92AF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กลุ่มบริษัทรับรู้เงินลงทุนใน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Pr="007E7AB0">
        <w:rPr>
          <w:rFonts w:asciiTheme="majorBidi" w:hAnsiTheme="majorBidi" w:cstheme="majorBidi" w:hint="cs"/>
          <w:spacing w:val="-2"/>
          <w:sz w:val="30"/>
          <w:szCs w:val="30"/>
          <w:cs/>
        </w:rPr>
        <w:t>ในงบการเงินรวมด้วย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วิธีส่วนได้เสีย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52E97" w:rsidRPr="007E7AB0">
        <w:rPr>
          <w:rFonts w:asciiTheme="majorBidi" w:hAnsiTheme="majorBidi" w:cstheme="majorBidi"/>
          <w:spacing w:val="-2"/>
          <w:sz w:val="30"/>
          <w:szCs w:val="30"/>
          <w:cs/>
        </w:rPr>
        <w:t>โดยรับรู้รายการเมื่อเริ่มแรกด้วยราคาทุน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ซึ่งรวมถึงต้นทุน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การทำรายการ ภายหลังการรับรู้รายการเริ่มแรก </w:t>
      </w:r>
      <w:r w:rsidR="00B92AF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เงินปันผลรับ </w:t>
      </w:r>
      <w:r w:rsidR="00152E97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</w:t>
      </w:r>
      <w:r w:rsidR="00152E97" w:rsidRPr="009E3BC3">
        <w:rPr>
          <w:rFonts w:asciiTheme="majorBidi" w:hAnsiTheme="majorBidi" w:cstheme="majorBidi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จะถูกบันทึกในงบการเงินรวมจนถึงวันที่การควบคุมร่วม</w:t>
      </w:r>
      <w:r>
        <w:rPr>
          <w:rFonts w:asciiTheme="majorBidi" w:hAnsiTheme="majorBidi" w:cstheme="majorBidi" w:hint="cs"/>
          <w:sz w:val="30"/>
          <w:szCs w:val="30"/>
          <w:cs/>
        </w:rPr>
        <w:t>สิ้นสุดลง</w:t>
      </w:r>
    </w:p>
    <w:p w14:paraId="6F9030AC" w14:textId="5E6247A2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3B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09A81C17" w14:textId="77777777" w:rsidR="00152E97" w:rsidRPr="009E3BC3" w:rsidRDefault="00152E97" w:rsidP="00152E97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14A5D86" w14:textId="77777777" w:rsidR="00152E97" w:rsidRPr="009E3BC3" w:rsidRDefault="00152E97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F295E0" w14:textId="77777777" w:rsidR="00152E97" w:rsidRPr="009E3BC3" w:rsidRDefault="00152E97" w:rsidP="00152E9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</w:t>
      </w:r>
      <w:r w:rsidR="00AF68A6" w:rsidRPr="009E3BC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ซึ่งเป็นผลมาจาก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รายการระหว่างกิจการในกลุ่ม</w:t>
      </w:r>
      <w:r w:rsidR="00AF68A6" w:rsidRPr="009E3BC3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ถูก</w:t>
      </w:r>
      <w:r w:rsidR="00651B89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ตัดรายการในการจัดทำงบการเงินรวม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กำไรที่ยังไม่เกิดขึ้นจริงซึ่งเป็นผลมาจาก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รายการกับ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</w:t>
      </w:r>
      <w:r w:rsidR="00651B89" w:rsidRPr="009E3BC3">
        <w:rPr>
          <w:rFonts w:asciiTheme="majorBidi" w:hAnsiTheme="majorBidi" w:cstheme="majorBidi"/>
          <w:sz w:val="30"/>
          <w:szCs w:val="30"/>
          <w:cs/>
        </w:rPr>
        <w:t xml:space="preserve">ได้เสียในกิจการที่ถูกลงทุนนั้น 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E3BC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316C950F" w14:textId="77777777" w:rsidR="00DE5D0C" w:rsidRPr="009E3BC3" w:rsidRDefault="00DE5D0C" w:rsidP="00F605C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D6C6AA2" w14:textId="77777777" w:rsidR="001B6824" w:rsidRPr="001B6824" w:rsidRDefault="001B6824" w:rsidP="001B68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B68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เงินลงทุนในบริษัทย่อยและการร่วมค้า</w:t>
      </w:r>
    </w:p>
    <w:p w14:paraId="11AFBFB7" w14:textId="1F7B40E9" w:rsidR="0074420D" w:rsidRDefault="0074420D" w:rsidP="00744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3901C6E" w14:textId="72078C42" w:rsidR="001B6824" w:rsidRPr="002E1C1F" w:rsidRDefault="001B6824" w:rsidP="002E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th-TH"/>
        </w:rPr>
      </w:pP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เงินลงทุนในบริษัทย่อยและการร่วมค้าในงบการเงินเฉพาะกิจการของบริษัท</w:t>
      </w:r>
      <w:r w:rsidRPr="002E1C1F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Pr="002E1C1F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วัดมูลค่าด้วยราคาทุนหักค่าเผื่อการด้อยค่า</w:t>
      </w:r>
      <w:r w:rsid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กรณีที่บริษัทจำหน่ายเงินลงทุนบางส่วน</w:t>
      </w:r>
      <w:r w:rsidR="00A64B14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ต้นทุนเงินลงทุนคำนวณโดยวิธีถัวเฉลี่ยถ่วงน้ำหนัก</w:t>
      </w:r>
      <w:r w:rsidR="007F40A6" w:rsidRPr="007F40A6">
        <w:rPr>
          <w:rFonts w:asciiTheme="majorBidi" w:hAnsiTheme="majorBidi" w:cs="Angsana New"/>
          <w:spacing w:val="-4"/>
          <w:sz w:val="30"/>
          <w:szCs w:val="30"/>
          <w:cs/>
          <w:lang w:val="th-TH"/>
        </w:rPr>
        <w:t xml:space="preserve"> </w:t>
      </w:r>
      <w:r w:rsidR="007F40A6" w:rsidRPr="007F40A6">
        <w:rPr>
          <w:rFonts w:asciiTheme="majorBidi" w:hAnsiTheme="majorBidi" w:cs="Angsana New" w:hint="cs"/>
          <w:spacing w:val="-4"/>
          <w:sz w:val="30"/>
          <w:szCs w:val="30"/>
          <w:cs/>
          <w:lang w:val="th-TH"/>
        </w:rPr>
        <w:t>กำไรหรือขาดทุนจากการขายเงินลงทุนบันทึกในกำไรหรือขาดทุน</w:t>
      </w:r>
    </w:p>
    <w:p w14:paraId="0A9F7D4F" w14:textId="77777777" w:rsidR="001B6824" w:rsidRPr="001B6824" w:rsidRDefault="001B6824" w:rsidP="001B6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0E52E65" w14:textId="77777777" w:rsidR="00D80AAE" w:rsidRPr="009E3BC3" w:rsidRDefault="00D80AA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3331B0F5" w14:textId="77777777" w:rsidR="00D80AAE" w:rsidRPr="009E3BC3" w:rsidRDefault="00D80AAE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45E7FCC" w14:textId="77777777" w:rsidR="00D169EF" w:rsidRPr="009E3BC3" w:rsidRDefault="00D169E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</w:p>
    <w:p w14:paraId="085971F4" w14:textId="77777777" w:rsidR="00D921E4" w:rsidRPr="009E3BC3" w:rsidRDefault="00D921E4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48A1CFB" w14:textId="77083875" w:rsidR="00D169EF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แปลงค่าเป็นสกุลเงินที่ใช้ในการดำเนินงานของแต่ละบริษัทในกลุ่มบริษัท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วันที่เกิดรายการ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7F40A6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วันที่รายงาน</w:t>
      </w:r>
      <w:r w:rsidRPr="007F40A6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 </w:t>
      </w:r>
    </w:p>
    <w:p w14:paraId="1CCA6C30" w14:textId="77777777" w:rsidR="007F40A6" w:rsidRPr="009E3BC3" w:rsidRDefault="007F40A6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897F234" w14:textId="20F33A9F" w:rsidR="00D169EF" w:rsidRDefault="008F6ACB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0A0E561" w14:textId="77777777" w:rsidR="005B7DD4" w:rsidRDefault="005B7DD4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B7DD4" w:rsidSect="00E02AD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0A064F7E" w14:textId="1D430EF1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F244D58" w14:textId="77777777" w:rsidR="003569AB" w:rsidRPr="009E3BC3" w:rsidRDefault="003569AB" w:rsidP="00BC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EB80821" w14:textId="77777777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151CA7B1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59F2A4" w14:textId="407AA52F" w:rsidR="00D169EF" w:rsidRPr="009E3BC3" w:rsidRDefault="00D169EF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052C4C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20BE400B" w14:textId="77777777" w:rsidR="00E66892" w:rsidRPr="009E3BC3" w:rsidRDefault="00E66892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DAB9DE5" w14:textId="2DEAF3E4" w:rsidR="00D169EF" w:rsidRPr="009E3BC3" w:rsidRDefault="00D169EF" w:rsidP="00D169EF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52C4C">
        <w:rPr>
          <w:rFonts w:asciiTheme="majorBidi" w:hAnsiTheme="majorBidi" w:cstheme="majorBidi"/>
          <w:sz w:val="30"/>
          <w:szCs w:val="30"/>
          <w:cs/>
        </w:rPr>
        <w:t>ผลต่างจากอัตร</w:t>
      </w:r>
      <w:r w:rsidR="00651B89" w:rsidRPr="00052C4C">
        <w:rPr>
          <w:rFonts w:asciiTheme="majorBidi" w:hAnsiTheme="majorBidi" w:cstheme="majorBidi"/>
          <w:sz w:val="30"/>
          <w:szCs w:val="30"/>
          <w:cs/>
        </w:rPr>
        <w:t>าแลกเปลี่ยนที่เกิดจากการแปลงค่า</w:t>
      </w:r>
      <w:r w:rsidRPr="00052C4C">
        <w:rPr>
          <w:rFonts w:asciiTheme="majorBidi" w:hAnsiTheme="majorBidi" w:cstheme="majorBidi"/>
          <w:sz w:val="30"/>
          <w:szCs w:val="30"/>
          <w:cs/>
        </w:rPr>
        <w:t>บันทึกในกำไรขาดทุนเบ็ดเสร็จอื่น และแสดงเป็นรายการผลต่างจากอัตราแลกเปลี่ยน</w:t>
      </w:r>
      <w:r w:rsidR="00EA0D76" w:rsidRPr="00052C4C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052C4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BD520FF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5FC96D" w14:textId="4362CEAA" w:rsidR="00FF7B4D" w:rsidRDefault="00FF7B4D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ร่วมกัน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51E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</w:t>
      </w:r>
      <w:r w:rsidR="003F27D6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บริษัทจำหน่ายเงินลงทุนในการร่วมค้าเพียงบางส่วนโดยที่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บริษัทยังคงมีการควบคุมร่วมที่มีสาระสำคัญอยู่ </w:t>
      </w:r>
      <w:r w:rsidR="00C43838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บริษัทต้องจัดประเภทยอดสะสมบางส่วนที่เกี่ยวข้องเป็นกำไรหรือขาดทุน</w:t>
      </w:r>
    </w:p>
    <w:p w14:paraId="409F27F3" w14:textId="77777777" w:rsidR="001B6824" w:rsidRPr="009E3BC3" w:rsidRDefault="001B6824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DEC41" w14:textId="2BA31F7C" w:rsidR="00D169EF" w:rsidRDefault="00D169EF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</w:t>
      </w:r>
      <w:r w:rsidR="00EA0D76">
        <w:rPr>
          <w:rFonts w:asciiTheme="majorBidi" w:hAnsiTheme="majorBidi" w:cstheme="majorBidi" w:hint="cs"/>
          <w:sz w:val="30"/>
          <w:szCs w:val="30"/>
          <w:cs/>
        </w:rPr>
        <w:t>จากการแปลงค่าหน่วยงานต่างประเทศ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7C4596" w:rsidRPr="009E3BC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9E3BC3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2BFB9291" w14:textId="77777777" w:rsidR="008A2250" w:rsidRDefault="008A2250" w:rsidP="00D169E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C9E2D" w14:textId="726885B9" w:rsidR="005377F1" w:rsidRPr="009E3BC3" w:rsidRDefault="005377F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77CF5CB" w14:textId="77777777" w:rsidR="005377F1" w:rsidRPr="009E3BC3" w:rsidRDefault="005377F1" w:rsidP="0035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9741" w14:textId="1E54AF21" w:rsidR="000A7499" w:rsidRPr="009E3BC3" w:rsidRDefault="000A7499" w:rsidP="000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B682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64E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CF97CDE" w14:textId="77777777" w:rsidR="000A7499" w:rsidRPr="009E3BC3" w:rsidRDefault="000A7499" w:rsidP="00C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679BA" w14:textId="4E81CE66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สินทรัพย์ทางการเงินและหนี้สินทางการเงิน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นอกเหนือจากลูกหนี้การค้า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ดูหมายเหตุ</w:t>
      </w:r>
      <w:r w:rsidR="007E7AB0"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ประกอบงบการเงิน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ข้อ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 xml:space="preserve"> </w:t>
      </w:r>
      <w:r w:rsidR="00A56CD8">
        <w:rPr>
          <w:rFonts w:asciiTheme="majorBidi" w:eastAsia="Calibri" w:hAnsiTheme="majorBidi" w:cs="Angsana New"/>
          <w:color w:val="000000"/>
          <w:spacing w:val="-6"/>
          <w:sz w:val="30"/>
          <w:szCs w:val="30"/>
        </w:rPr>
        <w:t>3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(</w:t>
      </w:r>
      <w:r w:rsidRPr="007E7AB0">
        <w:rPr>
          <w:rFonts w:asciiTheme="majorBidi" w:eastAsia="Calibri" w:hAnsiTheme="majorBidi" w:cs="Angsana New" w:hint="cs"/>
          <w:color w:val="000000"/>
          <w:spacing w:val="-6"/>
          <w:sz w:val="30"/>
          <w:szCs w:val="30"/>
          <w:cs/>
        </w:rPr>
        <w:t>ฉ</w:t>
      </w:r>
      <w:r w:rsidRPr="007E7AB0">
        <w:rPr>
          <w:rFonts w:asciiTheme="majorBidi" w:eastAsia="Calibri" w:hAnsiTheme="majorBidi" w:cs="Angsana New"/>
          <w:color w:val="000000"/>
          <w:spacing w:val="-6"/>
          <w:sz w:val="30"/>
          <w:szCs w:val="30"/>
          <w:cs/>
        </w:rPr>
        <w:t>))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D97D06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D97D06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250090F" w14:textId="77777777" w:rsidR="00D97D06" w:rsidRDefault="00D97D06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EB66E64" w14:textId="2E998328" w:rsidR="000A7499" w:rsidRDefault="000A7499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</w:t>
      </w:r>
      <w:r w:rsidR="00B15BC0" w:rsidRPr="009E3BC3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496721" w14:textId="77777777" w:rsidR="008E70A5" w:rsidRDefault="008E70A5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6DC7A97" w14:textId="65A114BC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ดอกเบี้ยจ่าย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E7AB0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E7AB0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0FA4DD9" w14:textId="77777777" w:rsidR="007E7AB0" w:rsidRDefault="007E7AB0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2495369F" w14:textId="6E135623" w:rsidR="00995263" w:rsidRDefault="00995263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รายได้ดอกเบี้ย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B6824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1B682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2AE3417" w14:textId="00114B3F" w:rsidR="001B6824" w:rsidRDefault="001B6824" w:rsidP="00995263">
      <w:pPr>
        <w:shd w:val="clear" w:color="auto" w:fill="FFFFFF"/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</w:p>
    <w:p w14:paraId="3510F190" w14:textId="024A132D" w:rsidR="000A7499" w:rsidRPr="009E3BC3" w:rsidRDefault="000A7499" w:rsidP="003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952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995263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9E3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บัญชี</w:t>
      </w:r>
      <w:r w:rsidR="00995263"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660FE426" w14:textId="77777777" w:rsidR="000A7499" w:rsidRPr="009E3BC3" w:rsidRDefault="000A7499" w:rsidP="0048057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45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1546D1D" w14:textId="2EC3143F" w:rsidR="000A7499" w:rsidRDefault="000A7499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D6DCF" w:rsidRPr="009E3BC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EC8789" w14:textId="77777777" w:rsidR="0020045A" w:rsidRPr="009E3BC3" w:rsidRDefault="0020045A" w:rsidP="00AD7818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61E8C4" w14:textId="77777777" w:rsidR="000A7499" w:rsidRPr="009E3BC3" w:rsidRDefault="000A7499" w:rsidP="003F39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058E8"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B9605" w14:textId="77777777" w:rsidR="003B51B7" w:rsidRPr="009E3BC3" w:rsidRDefault="003B51B7" w:rsidP="004832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10A6A4" w14:textId="194DFCCB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รับรู้ในกำไรหรือขาดทุน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5CD5980D" w14:textId="77777777" w:rsidR="00995263" w:rsidRPr="00995263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ADE1F3E" w14:textId="1784882A" w:rsidR="00391CA4" w:rsidRDefault="0099526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995263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  <w:r w:rsidRPr="00995263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52685ECA" w14:textId="21D4E7C8" w:rsidR="00942A03" w:rsidRDefault="00942A03" w:rsidP="00995263">
      <w:pPr>
        <w:tabs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8E56CF7" w14:textId="34F71CEB" w:rsidR="00942A03" w:rsidRDefault="00942A03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942A03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71D4335" w14:textId="77777777" w:rsidR="007E7AB0" w:rsidRPr="00726807" w:rsidRDefault="007E7AB0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2CD8FD80" w14:textId="233F982F" w:rsidR="001549A8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3572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ด้วยราคาทุนตัดจำหน่าย </w:t>
      </w:r>
    </w:p>
    <w:p w14:paraId="59BE0995" w14:textId="77777777" w:rsidR="00FD02D0" w:rsidRDefault="00FD02D0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79B1CA" w14:textId="7E0FB5E0" w:rsidR="001549A8" w:rsidRPr="00E40214" w:rsidRDefault="001549A8" w:rsidP="001549A8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77F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D77F40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A67E47" w14:textId="77777777" w:rsidR="001549A8" w:rsidRPr="00E40214" w:rsidRDefault="001549A8" w:rsidP="001549A8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40475936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C364A48" w14:textId="7777777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9CC6195" w14:textId="7B87A4E8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E7AB0">
        <w:rPr>
          <w:rFonts w:asciiTheme="majorBidi" w:hAnsiTheme="majorBidi" w:cs="Angsana New" w:hint="cs"/>
          <w:color w:val="000000"/>
          <w:spacing w:val="-4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ด้วยผลขาดทุนด้านเครดิตที่คาดว่าจะเกิดขึ้นในอีก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052C4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4021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50C85829" w14:textId="77777777" w:rsidR="001549A8" w:rsidRPr="009E3BC3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0EAFE3A" w14:textId="77777777" w:rsidR="001549A8" w:rsidRPr="00E40214" w:rsidRDefault="001549A8" w:rsidP="001549A8">
      <w:pPr>
        <w:tabs>
          <w:tab w:val="left" w:pos="63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227CF09" w14:textId="22A1FC92" w:rsidR="001549A8" w:rsidRPr="00E40214" w:rsidRDefault="001549A8" w:rsidP="00054F94">
      <w:pPr>
        <w:tabs>
          <w:tab w:val="clear" w:pos="1644"/>
          <w:tab w:val="left" w:pos="630"/>
          <w:tab w:val="left" w:pos="720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อีกทั้งกลุ่มบริษัทไม่มีสิทธิใน</w:t>
      </w:r>
      <w:r w:rsidR="00054F9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การไล่เบี้ย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C3E6F8E" w14:textId="122BC203" w:rsidR="001549A8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/>
          <w:color w:val="000000"/>
          <w:sz w:val="30"/>
          <w:szCs w:val="30"/>
        </w:rPr>
        <w:t>365</w:t>
      </w:r>
      <w:r w:rsidRPr="00E402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40214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3BE9DDF" w14:textId="77777777" w:rsidR="001549A8" w:rsidRPr="00971DBF" w:rsidRDefault="001549A8" w:rsidP="001549A8">
      <w:pPr>
        <w:tabs>
          <w:tab w:val="clear" w:pos="1644"/>
          <w:tab w:val="left" w:pos="630"/>
          <w:tab w:val="left" w:pos="72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49B376" w14:textId="7DE1A99D" w:rsidR="00E04524" w:rsidRPr="00726807" w:rsidRDefault="00E04524" w:rsidP="00942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726807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549A8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26807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48413DDC" w14:textId="09EEECFA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05F44F" w14:textId="2C36EC03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17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08E2974" w14:textId="77777777" w:rsid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C353593" w14:textId="6B82A474" w:rsidR="00E04524" w:rsidRPr="00726807" w:rsidRDefault="00726807" w:rsidP="00726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47" w:hanging="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2680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549A8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="00E04524" w:rsidRPr="0072680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04524" w:rsidRPr="0072680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4CDF4A80" w14:textId="76887700" w:rsidR="00E04524" w:rsidRPr="00726807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6C4A3249" w14:textId="74740CC5" w:rsidR="00E04524" w:rsidRDefault="00E04524" w:rsidP="00E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7247890" w14:textId="558B5FF8" w:rsidR="00052C4C" w:rsidRDefault="000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sz w:val="30"/>
          <w:szCs w:val="30"/>
        </w:rPr>
      </w:pPr>
    </w:p>
    <w:p w14:paraId="0854BD92" w14:textId="77777777" w:rsidR="00926C99" w:rsidRPr="001549A8" w:rsidRDefault="00926C99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</w:t>
      </w:r>
      <w:r w:rsidRPr="001549A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5F94AC7" w14:textId="77777777" w:rsidR="00926C99" w:rsidRPr="009E3BC3" w:rsidRDefault="00926C99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37B68BBC" w14:textId="333C3A0C" w:rsidR="003569AB" w:rsidRPr="009E3BC3" w:rsidRDefault="00C037D0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</w:t>
      </w:r>
      <w:r w:rsidR="00A517BD" w:rsidRPr="009E3BC3">
        <w:rPr>
          <w:rFonts w:asciiTheme="majorBidi" w:hAnsiTheme="majorBidi" w:cstheme="majorBidi"/>
          <w:sz w:val="30"/>
          <w:szCs w:val="30"/>
          <w:cs/>
        </w:rPr>
        <w:t>บด้วย ยอดเงินสด ยอดเงินฝากสถาบันการเงิน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และเงินลงทุนระยะสั้นที่มีสภาพคล่องสูง</w:t>
      </w:r>
      <w:r w:rsidR="006D7E2B" w:rsidRPr="006D7E2B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11B8429" w14:textId="77777777" w:rsidR="005377F1" w:rsidRPr="009E3BC3" w:rsidRDefault="005377F1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  <w:r w:rsidRPr="009E3BC3">
        <w:rPr>
          <w:rFonts w:asciiTheme="majorBidi" w:eastAsia="Calibri" w:hAnsiTheme="majorBidi" w:cstheme="majorBidi"/>
          <w:i/>
          <w:iCs/>
          <w:sz w:val="26"/>
          <w:szCs w:val="26"/>
          <w:cs/>
        </w:rPr>
        <w:tab/>
      </w:r>
    </w:p>
    <w:p w14:paraId="47AA0311" w14:textId="77777777" w:rsidR="00377FA6" w:rsidRPr="009E3BC3" w:rsidRDefault="00377FA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0448BD9" w14:textId="77777777" w:rsidR="00377FA6" w:rsidRPr="009E3BC3" w:rsidRDefault="00377FA6" w:rsidP="004235A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eastAsia="Calibri" w:hAnsiTheme="majorBidi" w:cstheme="majorBidi"/>
          <w:i/>
          <w:iCs/>
          <w:sz w:val="26"/>
          <w:szCs w:val="26"/>
          <w:cs/>
        </w:rPr>
      </w:pPr>
    </w:p>
    <w:p w14:paraId="0080D4D5" w14:textId="3E3BCF48" w:rsidR="00A70F3C" w:rsidRPr="00726807" w:rsidRDefault="00C45C20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9D1001" w:rsidRPr="00726807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  <w:r w:rsidR="009D1001" w:rsidRPr="00726807">
        <w:rPr>
          <w:rFonts w:asciiTheme="majorBidi" w:hAnsiTheme="majorBidi"/>
          <w:sz w:val="30"/>
          <w:szCs w:val="30"/>
          <w:cs/>
        </w:rPr>
        <w:t xml:space="preserve">   </w:t>
      </w:r>
    </w:p>
    <w:p w14:paraId="28F8E0C6" w14:textId="77777777" w:rsidR="009D1001" w:rsidRPr="0072680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i/>
          <w:iCs/>
          <w:sz w:val="26"/>
          <w:szCs w:val="26"/>
        </w:rPr>
      </w:pPr>
    </w:p>
    <w:p w14:paraId="0296E426" w14:textId="448AEBDC" w:rsidR="00184FB7" w:rsidRDefault="009D1001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</w:p>
    <w:p w14:paraId="20872B25" w14:textId="77777777" w:rsidR="00E02AD6" w:rsidRDefault="00E02AD6" w:rsidP="009D100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727B0" w14:textId="42B7B652" w:rsidR="00134A68" w:rsidRPr="009E3BC3" w:rsidRDefault="00ED6FB8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7FA35B9" w14:textId="77777777" w:rsidR="00134A68" w:rsidRPr="009E3BC3" w:rsidRDefault="00134A6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07EE1" w14:textId="742B84CC" w:rsidR="007D6D5A" w:rsidRDefault="009E3293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ราคาทุ</w:t>
      </w:r>
      <w:r w:rsidR="002B7512" w:rsidRPr="009E3BC3">
        <w:rPr>
          <w:rFonts w:asciiTheme="majorBidi" w:hAnsiTheme="majorBidi" w:cstheme="majorBidi"/>
          <w:sz w:val="30"/>
          <w:szCs w:val="30"/>
          <w:cs/>
        </w:rPr>
        <w:t>นหรือมูลค่าสุทธิที่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จะได้รับแล้วแต่ราคาใดจะต่ำกว่า</w:t>
      </w:r>
      <w:r w:rsidR="007268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>ใช้</w:t>
      </w:r>
      <w:r w:rsidR="00C037D0" w:rsidRPr="009E3BC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="0033214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ทั้งนี้</w:t>
      </w:r>
      <w:r w:rsidR="00726807" w:rsidRPr="00726807">
        <w:rPr>
          <w:rFonts w:asciiTheme="majorBidi" w:hAnsiTheme="majorBidi"/>
          <w:sz w:val="30"/>
          <w:szCs w:val="30"/>
          <w:cs/>
        </w:rPr>
        <w:t xml:space="preserve"> </w:t>
      </w:r>
      <w:r w:rsidR="00726807" w:rsidRPr="0072680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4926C50" w14:textId="77777777" w:rsidR="001549A8" w:rsidRDefault="001549A8" w:rsidP="00726807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0D5C72F" w14:textId="77777777" w:rsidR="00E02AD6" w:rsidRDefault="00E02AD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E02AD6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D407E64" w14:textId="7C8EE435" w:rsidR="00F412C4" w:rsidRPr="009E3BC3" w:rsidRDefault="001D03FA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E3D9785" w14:textId="77777777" w:rsidR="00F412C4" w:rsidRPr="00357CB1" w:rsidRDefault="00F412C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28AE89D" w14:textId="5ECCF7C5" w:rsidR="00BC004B" w:rsidRDefault="00C037D0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</w:t>
      </w:r>
      <w:r w:rsidR="00C07CAC" w:rsidRPr="009E3BC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ด้วย</w:t>
      </w:r>
      <w:r w:rsidR="00B757D8" w:rsidRPr="009E3BC3">
        <w:rPr>
          <w:rFonts w:asciiTheme="majorBidi" w:hAnsiTheme="majorBidi" w:cstheme="majorBidi"/>
          <w:sz w:val="30"/>
          <w:szCs w:val="30"/>
          <w:cs/>
        </w:rPr>
        <w:t>ราคาทุนหักค่าเสื่</w:t>
      </w:r>
      <w:r w:rsidRPr="009E3BC3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F45CE1" w:rsidRPr="009E3BC3">
        <w:rPr>
          <w:rFonts w:asciiTheme="majorBidi" w:hAnsiTheme="majorBidi" w:cstheme="majorBidi"/>
          <w:sz w:val="30"/>
          <w:szCs w:val="30"/>
          <w:cs/>
        </w:rPr>
        <w:t>ผล</w:t>
      </w:r>
      <w:r w:rsidR="007D088E" w:rsidRPr="009E3BC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549A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784A2F02" w14:textId="77777777" w:rsidR="00397504" w:rsidRPr="00357CB1" w:rsidRDefault="0039750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360B4" w14:textId="7BDB654F" w:rsidR="007D088E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วข้องกับการได้มาของสินทรัพย์</w:t>
      </w:r>
      <w:r w:rsidR="00052C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="00055FF7" w:rsidRPr="00055FF7">
        <w:rPr>
          <w:rFonts w:asciiTheme="majorBidi" w:hAnsiTheme="majorBidi"/>
          <w:sz w:val="30"/>
          <w:szCs w:val="30"/>
          <w:cs/>
        </w:rPr>
        <w:t xml:space="preserve"> </w:t>
      </w:r>
      <w:r w:rsidR="00055FF7" w:rsidRPr="00055FF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9E7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080C6B" w:rsidRPr="009E3BC3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 xml:space="preserve"> สำหรับเครื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่องมือที่ควบคุมโดยลิขสิทธิ์ซอฟต์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แวร์ซึ่งไม่สามารถ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ทำงานได้โดยปราศจากลิขสิทธิ์ซอฟต์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แวร์นั้นให้</w:t>
      </w:r>
      <w:r w:rsidR="00A219A1" w:rsidRPr="009E3BC3">
        <w:rPr>
          <w:rFonts w:asciiTheme="majorBidi" w:hAnsiTheme="majorBidi" w:cstheme="majorBidi"/>
          <w:sz w:val="30"/>
          <w:szCs w:val="30"/>
          <w:cs/>
        </w:rPr>
        <w:t>ถือว่า</w:t>
      </w:r>
      <w:r w:rsidR="00A55A61" w:rsidRPr="009E3BC3">
        <w:rPr>
          <w:rFonts w:asciiTheme="majorBidi" w:hAnsiTheme="majorBidi" w:cstheme="majorBidi"/>
          <w:sz w:val="30"/>
          <w:szCs w:val="30"/>
          <w:cs/>
        </w:rPr>
        <w:t>ลิขสิทธิ์ซอฟต์</w:t>
      </w:r>
      <w:r w:rsidR="00376028" w:rsidRPr="009E3BC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2ACA76AB" w14:textId="77777777" w:rsidR="00F82598" w:rsidRPr="00357CB1" w:rsidRDefault="00F82598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70D0AA" w14:textId="6FE731D3" w:rsidR="00184FB7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และอุปกรณ์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  <w:r w:rsidRPr="009D1001">
        <w:rPr>
          <w:rFonts w:asciiTheme="majorBidi" w:hAnsiTheme="majorBidi"/>
          <w:sz w:val="30"/>
          <w:szCs w:val="30"/>
          <w:cs/>
        </w:rPr>
        <w:t xml:space="preserve"> </w:t>
      </w:r>
    </w:p>
    <w:p w14:paraId="136F68A3" w14:textId="77777777" w:rsidR="009D1001" w:rsidRPr="00357CB1" w:rsidRDefault="009D1001" w:rsidP="009D1001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331A1" w14:textId="40A27C6A" w:rsidR="00873FB4" w:rsidRPr="009E3BC3" w:rsidRDefault="00873FB4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C23C920" w14:textId="77777777" w:rsidR="007D088E" w:rsidRPr="00357CB1" w:rsidRDefault="007D088E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B5A50" w14:textId="6B93638A" w:rsidR="003C1DE7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055FF7">
        <w:rPr>
          <w:rFonts w:asciiTheme="majorBidi" w:hAnsiTheme="majorBidi" w:hint="cs"/>
          <w:spacing w:val="-10"/>
          <w:sz w:val="30"/>
          <w:szCs w:val="30"/>
          <w:cs/>
        </w:rPr>
        <w:t>และสามารถวัดมูลค่าต้นทุนของ</w:t>
      </w:r>
      <w:r w:rsidRPr="00055FF7">
        <w:rPr>
          <w:rFonts w:asciiTheme="majorBidi" w:hAnsiTheme="majorBidi" w:hint="cs"/>
          <w:spacing w:val="10"/>
          <w:sz w:val="30"/>
          <w:szCs w:val="30"/>
          <w:cs/>
        </w:rPr>
        <w:t>รายการนั้น</w:t>
      </w:r>
      <w:r w:rsidRPr="00726807">
        <w:rPr>
          <w:rFonts w:asciiTheme="majorBidi" w:hAnsiTheme="majorBidi" w:hint="cs"/>
          <w:sz w:val="30"/>
          <w:szCs w:val="30"/>
          <w:cs/>
        </w:rPr>
        <w:t>ได้อย่างน่าเชื่อถือ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52D7117" w14:textId="77777777" w:rsidR="003C1DE7" w:rsidRPr="00357CB1" w:rsidRDefault="003C1DE7" w:rsidP="0058651E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D451B" w14:textId="77777777" w:rsidR="005D1629" w:rsidRPr="009E3BC3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2510722" w14:textId="77777777" w:rsidR="005D1629" w:rsidRPr="00357CB1" w:rsidRDefault="005D1629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A93A" w14:textId="7EA8BF75" w:rsidR="00F0725C" w:rsidRDefault="003C1DE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55FF7">
        <w:rPr>
          <w:rFonts w:asciiTheme="majorBidi" w:hAnsiTheme="majorBidi" w:hint="cs"/>
          <w:sz w:val="30"/>
          <w:szCs w:val="30"/>
          <w:cs/>
        </w:rPr>
        <w:t>และติดตั้ง</w:t>
      </w:r>
      <w:r w:rsidRPr="00726807">
        <w:rPr>
          <w:rFonts w:asciiTheme="majorBidi" w:hAnsiTheme="majorBidi"/>
          <w:sz w:val="30"/>
          <w:szCs w:val="30"/>
          <w:cs/>
        </w:rPr>
        <w:t xml:space="preserve">  </w:t>
      </w:r>
    </w:p>
    <w:p w14:paraId="2AC5F12D" w14:textId="77777777" w:rsidR="00055FF7" w:rsidRPr="00357CB1" w:rsidRDefault="00055FF7" w:rsidP="00B16945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28"/>
          <w:szCs w:val="28"/>
        </w:rPr>
      </w:pPr>
    </w:p>
    <w:p w14:paraId="69211357" w14:textId="6C825201" w:rsidR="00184FB7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726807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ประมาณการอายุการให้ประโยชน์ของสินทรัพย์แสดงได้ดังนี้</w:t>
      </w:r>
    </w:p>
    <w:p w14:paraId="5E90E660" w14:textId="77777777" w:rsidR="003C1DE7" w:rsidRPr="00357CB1" w:rsidRDefault="003C1DE7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x-none" w:eastAsia="x-none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7290"/>
        <w:gridCol w:w="1080"/>
      </w:tblGrid>
      <w:tr w:rsidR="002F3E36" w:rsidRPr="009E3BC3" w14:paraId="589B6358" w14:textId="77777777" w:rsidTr="00F24C32">
        <w:tc>
          <w:tcPr>
            <w:tcW w:w="7290" w:type="dxa"/>
          </w:tcPr>
          <w:p w14:paraId="34EFDB9B" w14:textId="77777777" w:rsidR="002F3E36" w:rsidRPr="009E3BC3" w:rsidRDefault="002F3E3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0C88B78" w14:textId="52431FC1" w:rsidR="002F3E36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13374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2388C5E7" w14:textId="77777777" w:rsidTr="00F24C32">
        <w:trPr>
          <w:trHeight w:val="434"/>
        </w:trPr>
        <w:tc>
          <w:tcPr>
            <w:tcW w:w="7290" w:type="dxa"/>
          </w:tcPr>
          <w:p w14:paraId="5C3EFE69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อาคาร</w:t>
            </w:r>
            <w:r w:rsidR="002F3E36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และส่วนปรับปรุงอาคาร</w:t>
            </w:r>
          </w:p>
        </w:tc>
        <w:tc>
          <w:tcPr>
            <w:tcW w:w="1080" w:type="dxa"/>
          </w:tcPr>
          <w:p w14:paraId="77B2DB02" w14:textId="7257A8A1" w:rsidR="00DE6110" w:rsidRPr="009E3BC3" w:rsidRDefault="008852A1" w:rsidP="00B16945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577C588" w14:textId="77777777" w:rsidTr="00F24C32">
        <w:tc>
          <w:tcPr>
            <w:tcW w:w="7290" w:type="dxa"/>
          </w:tcPr>
          <w:p w14:paraId="511CF13B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โรงงาน</w:t>
            </w:r>
          </w:p>
        </w:tc>
        <w:tc>
          <w:tcPr>
            <w:tcW w:w="1080" w:type="dxa"/>
          </w:tcPr>
          <w:p w14:paraId="5E5F34C1" w14:textId="4DE8FAF2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110FC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092DE2" w:rsidRPr="009E3BC3" w14:paraId="301977FC" w14:textId="77777777" w:rsidTr="00F24C32">
        <w:tc>
          <w:tcPr>
            <w:tcW w:w="7290" w:type="dxa"/>
          </w:tcPr>
          <w:p w14:paraId="5EE197B8" w14:textId="77777777" w:rsidR="00092DE2" w:rsidRPr="009E3BC3" w:rsidRDefault="00092DE2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0F865938" w14:textId="4AA7F7A4" w:rsidR="00092DE2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98096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-</w:t>
            </w:r>
            <w:r w:rsidR="008B7FD8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092DE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739D4" w:rsidRPr="009E3BC3" w14:paraId="183119EB" w14:textId="77777777" w:rsidTr="00F24C32">
        <w:tc>
          <w:tcPr>
            <w:tcW w:w="7290" w:type="dxa"/>
          </w:tcPr>
          <w:p w14:paraId="5C1CD2B1" w14:textId="77777777" w:rsidR="005739D4" w:rsidRPr="009E3BC3" w:rsidRDefault="005739D4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เครื่องมือและเครื่องใช้</w:t>
            </w:r>
          </w:p>
        </w:tc>
        <w:tc>
          <w:tcPr>
            <w:tcW w:w="1080" w:type="dxa"/>
          </w:tcPr>
          <w:p w14:paraId="58CBA977" w14:textId="715E1D2A" w:rsidR="005739D4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F5440C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DE6110" w:rsidRPr="009E3BC3" w14:paraId="0AE71FC5" w14:textId="77777777" w:rsidTr="00F24C32">
        <w:tc>
          <w:tcPr>
            <w:tcW w:w="7290" w:type="dxa"/>
          </w:tcPr>
          <w:p w14:paraId="2EBBFE20" w14:textId="77777777" w:rsidR="00DE6110" w:rsidRPr="009E3BC3" w:rsidRDefault="00DE6110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1080" w:type="dxa"/>
          </w:tcPr>
          <w:p w14:paraId="7D10DC7A" w14:textId="6F3D2870" w:rsidR="00DE6110" w:rsidRPr="009E3BC3" w:rsidRDefault="008852A1" w:rsidP="00B16945">
            <w:pPr>
              <w:pStyle w:val="BodyText2"/>
              <w:tabs>
                <w:tab w:val="left" w:pos="540"/>
              </w:tabs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E611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0C0AA45D" w14:textId="77777777" w:rsidR="00FE330A" w:rsidRPr="009E3BC3" w:rsidRDefault="006505C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503B03" w14:textId="77777777" w:rsidR="00FE330A" w:rsidRPr="009E3BC3" w:rsidRDefault="00FE330A" w:rsidP="003E3610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113F45" w14:textId="77EE8E16" w:rsidR="003C1DE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</w:t>
      </w:r>
      <w:r w:rsidR="00055FF7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055FF7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สินทรัพย์ไม่มีตัวตน</w:t>
      </w:r>
      <w:r w:rsidR="00055FF7">
        <w:rPr>
          <w:rFonts w:asciiTheme="majorBidi" w:hAnsiTheme="majorBidi" w:hint="cs"/>
          <w:sz w:val="30"/>
          <w:szCs w:val="30"/>
          <w:cs/>
        </w:rPr>
        <w:t>อื่นๆ</w:t>
      </w:r>
      <w:r w:rsidR="007E7AB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7E7AB0">
        <w:rPr>
          <w:rFonts w:asciiTheme="majorBidi" w:hAnsiTheme="majorBidi" w:hint="cs"/>
          <w:sz w:val="30"/>
          <w:szCs w:val="30"/>
          <w:cs/>
        </w:rPr>
        <w:t>ผล</w:t>
      </w:r>
      <w:r w:rsidRPr="00726807">
        <w:rPr>
          <w:rFonts w:asciiTheme="majorBidi" w:hAnsiTheme="majorBidi" w:hint="cs"/>
          <w:sz w:val="30"/>
          <w:szCs w:val="30"/>
          <w:cs/>
        </w:rPr>
        <w:t>ขาดทุนจากการด้อยค่า</w:t>
      </w:r>
      <w:r w:rsidR="007E7AB0">
        <w:rPr>
          <w:rFonts w:asciiTheme="majorBidi" w:hAnsiTheme="majorBidi" w:hint="cs"/>
          <w:sz w:val="30"/>
          <w:szCs w:val="30"/>
          <w:cs/>
        </w:rPr>
        <w:t>สะสม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7DDCC468" w14:textId="77777777" w:rsidR="00055FF7" w:rsidRDefault="00055FF7" w:rsidP="00AF331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</w:pPr>
    </w:p>
    <w:p w14:paraId="3BD9B005" w14:textId="3DB98863" w:rsid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55FF7">
        <w:rPr>
          <w:rFonts w:asciiTheme="majorBidi" w:hAnsiTheme="majorBidi" w:hint="cs"/>
          <w:i/>
          <w:iCs/>
          <w:sz w:val="30"/>
          <w:szCs w:val="30"/>
          <w:cs/>
        </w:rPr>
        <w:t>ค่าตัดจำหน่าย</w:t>
      </w:r>
    </w:p>
    <w:p w14:paraId="11B206F3" w14:textId="77777777" w:rsidR="00055FF7" w:rsidRPr="00055FF7" w:rsidRDefault="00055FF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3FD68C0" w14:textId="77777777" w:rsidR="00344E9D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726807">
        <w:rPr>
          <w:rFonts w:asciiTheme="majorBidi" w:hAnsiTheme="majorBidi"/>
          <w:sz w:val="30"/>
          <w:szCs w:val="30"/>
          <w:cs/>
        </w:rPr>
        <w:t xml:space="preserve"> </w:t>
      </w:r>
    </w:p>
    <w:p w14:paraId="7F571133" w14:textId="77777777" w:rsidR="00344E9D" w:rsidRDefault="00344E9D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</w:p>
    <w:p w14:paraId="308F94DB" w14:textId="7BA8371B" w:rsidR="00184FB7" w:rsidRPr="00726807" w:rsidRDefault="003C1DE7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726807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91F1F39" w14:textId="77777777" w:rsidR="003F118B" w:rsidRPr="003F118B" w:rsidRDefault="003F118B" w:rsidP="003F118B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620"/>
        <w:gridCol w:w="1080"/>
        <w:gridCol w:w="810"/>
      </w:tblGrid>
      <w:tr w:rsidR="00520992" w:rsidRPr="009E3BC3" w14:paraId="74045ED6" w14:textId="77777777" w:rsidTr="00A159C7">
        <w:trPr>
          <w:gridAfter w:val="1"/>
          <w:wAfter w:w="810" w:type="dxa"/>
          <w:trHeight w:val="434"/>
        </w:trPr>
        <w:tc>
          <w:tcPr>
            <w:tcW w:w="7290" w:type="dxa"/>
            <w:gridSpan w:val="2"/>
          </w:tcPr>
          <w:p w14:paraId="0F4E5780" w14:textId="77777777" w:rsidR="00520992" w:rsidRPr="009E3BC3" w:rsidRDefault="00A55A61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ค่าลิขสิทธิ์ซอฟต์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แวร์</w:t>
            </w:r>
          </w:p>
        </w:tc>
        <w:tc>
          <w:tcPr>
            <w:tcW w:w="1080" w:type="dxa"/>
          </w:tcPr>
          <w:p w14:paraId="4B7F76FB" w14:textId="37CA99C0" w:rsidR="00520992" w:rsidRPr="009E3BC3" w:rsidRDefault="008852A1" w:rsidP="00906591">
            <w:pPr>
              <w:pStyle w:val="BodyText2"/>
              <w:tabs>
                <w:tab w:val="left" w:pos="336"/>
              </w:tabs>
              <w:ind w:left="0" w:firstLine="4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520992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</w:tr>
      <w:tr w:rsidR="005C5D2A" w:rsidRPr="009E3BC3" w14:paraId="08B17F27" w14:textId="77777777" w:rsidTr="00A159C7">
        <w:trPr>
          <w:trHeight w:val="434"/>
        </w:trPr>
        <w:tc>
          <w:tcPr>
            <w:tcW w:w="5670" w:type="dxa"/>
          </w:tcPr>
          <w:p w14:paraId="66B727E8" w14:textId="77777777" w:rsidR="005C5D2A" w:rsidRPr="009E3BC3" w:rsidRDefault="000F53F6" w:rsidP="000F53F6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สิทธิในการใช้</w:t>
            </w:r>
            <w:r w:rsidR="00906591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ครื่องหมายการค้า</w:t>
            </w:r>
          </w:p>
        </w:tc>
        <w:tc>
          <w:tcPr>
            <w:tcW w:w="3510" w:type="dxa"/>
            <w:gridSpan w:val="3"/>
          </w:tcPr>
          <w:p w14:paraId="1B82EC57" w14:textId="77777777" w:rsidR="005C5D2A" w:rsidRPr="009E3BC3" w:rsidRDefault="005C5D2A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  <w:tr w:rsidR="000F53F6" w:rsidRPr="009E3BC3" w14:paraId="7BB1616E" w14:textId="77777777" w:rsidTr="00A159C7">
        <w:trPr>
          <w:trHeight w:val="434"/>
        </w:trPr>
        <w:tc>
          <w:tcPr>
            <w:tcW w:w="5670" w:type="dxa"/>
          </w:tcPr>
          <w:p w14:paraId="1C67C1D4" w14:textId="77777777" w:rsidR="000F53F6" w:rsidRPr="009E3BC3" w:rsidRDefault="000F53F6" w:rsidP="00B16945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สูตรการผลิต</w:t>
            </w:r>
          </w:p>
        </w:tc>
        <w:tc>
          <w:tcPr>
            <w:tcW w:w="3510" w:type="dxa"/>
            <w:gridSpan w:val="3"/>
          </w:tcPr>
          <w:p w14:paraId="5383A081" w14:textId="77777777" w:rsidR="000F53F6" w:rsidRPr="009E3BC3" w:rsidRDefault="000F53F6" w:rsidP="005C5D2A">
            <w:pPr>
              <w:pStyle w:val="BodyText2"/>
              <w:ind w:left="0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อายุการให้ประโยชน์ไม่ทราบแน่นอน</w:t>
            </w:r>
          </w:p>
        </w:tc>
      </w:tr>
    </w:tbl>
    <w:p w14:paraId="5EF3C0BB" w14:textId="6F3F68C6" w:rsidR="00916F0C" w:rsidRDefault="00916F0C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24DE6" w14:textId="77777777" w:rsidR="00137B46" w:rsidRPr="009E3BC3" w:rsidRDefault="00137B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7C835841" w14:textId="77777777" w:rsidR="00137B46" w:rsidRPr="009E3BC3" w:rsidRDefault="00137B46" w:rsidP="001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637D8A1" w14:textId="16B2F1FB" w:rsidR="00184FB7" w:rsidRPr="00726807" w:rsidRDefault="003F118B" w:rsidP="003F118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72680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วันเริ่มต้นของสัญญา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6807">
        <w:rPr>
          <w:rFonts w:asciiTheme="majorBidi" w:hAnsiTheme="majorBidi" w:cstheme="majorBidi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C30100E" w14:textId="77777777" w:rsidR="00137B46" w:rsidRPr="00726807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AE4AC5E" w14:textId="037BE5A3" w:rsidR="00137B46" w:rsidRPr="009E3BC3" w:rsidRDefault="00137B46" w:rsidP="00137B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680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AB2B6F" w:rsidRPr="00726807">
        <w:rPr>
          <w:rFonts w:asciiTheme="majorBidi" w:hAnsiTheme="majorBidi" w:cs="Angsana New" w:hint="cs"/>
          <w:sz w:val="30"/>
          <w:szCs w:val="30"/>
          <w:cs/>
        </w:rPr>
        <w:t>ของแต่ละส่วนประกอบ</w:t>
      </w:r>
      <w:r w:rsidRPr="007268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CA4" w:rsidRPr="00726807">
        <w:rPr>
          <w:rFonts w:asciiTheme="majorBidi" w:hAnsiTheme="majorBidi" w:cstheme="majorBidi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44E9D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31B596B3" w14:textId="77777777" w:rsidR="00137B46" w:rsidRPr="009E3BC3" w:rsidRDefault="00137B46" w:rsidP="00152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</w:p>
    <w:p w14:paraId="1E6310F2" w14:textId="0ED9379E" w:rsidR="00137B46" w:rsidRDefault="00137B46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E37635E" w14:textId="77777777" w:rsidR="00916F0C" w:rsidRPr="009E3BC3" w:rsidRDefault="00916F0C" w:rsidP="00137B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A9D2F" w14:textId="77777777" w:rsidR="00693385" w:rsidRDefault="00693385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  <w:cs/>
        </w:rPr>
        <w:sectPr w:rsidR="00693385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701BC8" w14:textId="4F18F6C5" w:rsidR="00137B46" w:rsidRDefault="00137B4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148AE"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สะสม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และปรับปรุง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37E6D" w:rsidRPr="009E3BC3">
        <w:rPr>
          <w:rFonts w:asciiTheme="majorBidi" w:eastAsia="Calibri" w:hAnsiTheme="majorBidi" w:cstheme="majorBidi"/>
          <w:b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เงินจ่ายล่วงหน้ากับต้นทุนทางตรงเริ่มแรก</w:t>
      </w:r>
      <w:r w:rsidR="002819A0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052C4C">
        <w:rPr>
          <w:rFonts w:asciiTheme="majorBidi" w:eastAsia="Calibri" w:hAnsiTheme="majorBidi" w:cstheme="majorBidi"/>
          <w:b/>
          <w:sz w:val="30"/>
          <w:szCs w:val="30"/>
        </w:rPr>
        <w:t xml:space="preserve"> 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ในกรณี</w:t>
      </w:r>
      <w:r w:rsidR="00052C4C">
        <w:rPr>
          <w:rFonts w:asciiTheme="majorBidi" w:eastAsia="Calibri" w:hAnsiTheme="majorBidi" w:cstheme="majorBidi" w:hint="cs"/>
          <w:b/>
          <w:sz w:val="30"/>
          <w:szCs w:val="30"/>
          <w:cs/>
        </w:rPr>
        <w:t>นี้</w:t>
      </w:r>
      <w:r w:rsidR="00344E9D">
        <w:rPr>
          <w:rFonts w:asciiTheme="majorBidi" w:eastAsia="Calibri" w:hAnsiTheme="majorBidi" w:cstheme="majorBidi" w:hint="cs"/>
          <w:b/>
          <w:sz w:val="30"/>
          <w:szCs w:val="30"/>
          <w:cs/>
        </w:rPr>
        <w:t>จะบันทึก</w:t>
      </w:r>
      <w:r w:rsidRPr="009E3BC3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BBFD3D0" w14:textId="77777777" w:rsidR="00C36696" w:rsidRDefault="00C36696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79533EE5" w14:textId="1ED5D55D" w:rsidR="00137B46" w:rsidRPr="009E3BC3" w:rsidRDefault="00137B46" w:rsidP="000D5229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E3B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</w:t>
      </w:r>
      <w:r w:rsidRPr="00726807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ต้องจ่ายทั้งหมดตามสัญญา</w:t>
      </w:r>
      <w:r w:rsidR="002B3214" w:rsidRPr="00726807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B3214" w:rsidRPr="00726807">
        <w:rPr>
          <w:rFonts w:asciiTheme="majorBidi" w:hAnsiTheme="majorBidi" w:cs="Angsana New" w:hint="cs"/>
          <w:b/>
          <w:sz w:val="30"/>
          <w:szCs w:val="30"/>
          <w:cs/>
        </w:rPr>
        <w:t>ทั้งนี้กลุ่มบริษัท</w:t>
      </w:r>
      <w:r w:rsidR="002B3214" w:rsidRPr="002B3214">
        <w:rPr>
          <w:rFonts w:asciiTheme="majorBidi" w:hAnsiTheme="majorBidi" w:cs="Angsana New" w:hint="cs"/>
          <w:b/>
          <w:sz w:val="30"/>
          <w:szCs w:val="30"/>
          <w:cs/>
        </w:rPr>
        <w:t xml:space="preserve"> ใช้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อัตราดอกเบี้ยตามนัยของสัญญาเช่า</w:t>
      </w:r>
      <w:r w:rsidR="000D5229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9E3BC3">
        <w:rPr>
          <w:rFonts w:asciiTheme="majorBidi" w:hAnsiTheme="majorBidi" w:cstheme="majorBidi"/>
          <w:b/>
          <w:sz w:val="30"/>
          <w:szCs w:val="30"/>
          <w:cs/>
        </w:rPr>
        <w:t xml:space="preserve">อัตราดอกเบี้ยเงินกู้ยืมส่วนเพิ่มของกลุ่มบริษัท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DE55DD" w14:textId="77777777" w:rsidR="002B3214" w:rsidRDefault="002B3214" w:rsidP="00137B46">
      <w:pPr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</w:p>
    <w:p w14:paraId="350F3D84" w14:textId="24B7D01D" w:rsidR="00E530E7" w:rsidRDefault="00137B4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วัดมูลค่าใหม่เมื่อมีการเปลี่ยนแปลงอายุสัญญาเช่า หรือ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มี</w:t>
      </w:r>
      <w:r w:rsidRPr="000E56D4">
        <w:rPr>
          <w:rFonts w:asciiTheme="majorBidi" w:hAnsiTheme="majorBidi" w:cs="Angsana New"/>
          <w:b/>
          <w:spacing w:val="-2"/>
          <w:sz w:val="30"/>
          <w:szCs w:val="30"/>
          <w:cs/>
        </w:rPr>
        <w:t>การเปลี่ยนแปลงการประเมินการใช้สิทธิ</w:t>
      </w:r>
      <w:r w:rsidR="00344E9D" w:rsidRPr="000E56D4">
        <w:rPr>
          <w:rFonts w:asciiTheme="majorBidi" w:hAnsiTheme="majorBidi" w:cs="Angsana New" w:hint="cs"/>
          <w:b/>
          <w:spacing w:val="-2"/>
          <w:sz w:val="30"/>
          <w:szCs w:val="30"/>
          <w:cs/>
        </w:rPr>
        <w:t>ที่ระบุในสัญญาเช่า</w:t>
      </w:r>
      <w:r w:rsidRPr="00344E9D">
        <w:rPr>
          <w:rFonts w:asciiTheme="majorBidi" w:hAnsiTheme="majorBidi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ยกเว้นสัญญาเช่าที่ได้รับส่วนลดค่าเช่าจากสถานการณ์</w:t>
      </w:r>
      <w:r w:rsidR="00344E9D" w:rsidRPr="00344E9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1675F4">
        <w:rPr>
          <w:rFonts w:asciiTheme="majorBidi" w:hAnsiTheme="majorBidi" w:cs="Angsana New"/>
          <w:bCs/>
          <w:sz w:val="30"/>
          <w:szCs w:val="30"/>
        </w:rPr>
        <w:t xml:space="preserve">COVID-19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และกลุ่มบริษัทเลือกไม่ประเมินว่าการได้รับส่วนลดค่าเช่าเป็นการเปลี่ยนแปลงสัญญาเช่า</w:t>
      </w:r>
      <w:r w:rsidR="00344E9D" w:rsidRPr="00344E9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344E9D" w:rsidRPr="00344E9D">
        <w:rPr>
          <w:rFonts w:asciiTheme="majorBidi" w:hAnsiTheme="majorBidi" w:cs="Angsana New" w:hint="cs"/>
          <w:b/>
          <w:sz w:val="30"/>
          <w:szCs w:val="30"/>
          <w:cs/>
        </w:rPr>
        <w:t>จะปรับปรุงผลกระทบ</w:t>
      </w:r>
      <w:r w:rsidR="00735995">
        <w:rPr>
          <w:rFonts w:asciiTheme="majorBidi" w:hAnsiTheme="majorBidi" w:cs="Angsana New" w:hint="cs"/>
          <w:b/>
          <w:sz w:val="30"/>
          <w:szCs w:val="30"/>
          <w:cs/>
        </w:rPr>
        <w:t>ใน</w:t>
      </w:r>
      <w:r w:rsidR="009F6BF0">
        <w:rPr>
          <w:rFonts w:asciiTheme="majorBidi" w:hAnsiTheme="majorBidi" w:cs="Angsana New" w:hint="cs"/>
          <w:b/>
          <w:sz w:val="30"/>
          <w:szCs w:val="30"/>
          <w:cs/>
        </w:rPr>
        <w:t>กำไรหรือขาดทุน</w:t>
      </w:r>
    </w:p>
    <w:p w14:paraId="3AB7B63D" w14:textId="77777777" w:rsidR="00C36696" w:rsidRDefault="00C36696" w:rsidP="00C36696">
      <w:pPr>
        <w:ind w:left="540"/>
        <w:jc w:val="thaiDistribute"/>
        <w:rPr>
          <w:rFonts w:asciiTheme="majorBidi" w:hAnsiTheme="majorBidi" w:cs="Angsana New"/>
          <w:b/>
          <w:sz w:val="30"/>
          <w:szCs w:val="30"/>
        </w:rPr>
      </w:pPr>
    </w:p>
    <w:p w14:paraId="787E23B0" w14:textId="3879BB8A" w:rsidR="0085019E" w:rsidRPr="009E3BC3" w:rsidRDefault="0085019E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A2C148F" w14:textId="77777777" w:rsidR="0085019E" w:rsidRPr="009E3BC3" w:rsidRDefault="0085019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25C3029A" w14:textId="77777777" w:rsidR="00F26384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br/>
        <w:t>ให้ประโยชน์ไม่ทราบแน่นอนจะประมาณมูลค่าที่คาดว่าจะได้รับคืนทุกปีในช่วงเวลาเดียวกัน</w:t>
      </w:r>
    </w:p>
    <w:p w14:paraId="281D6653" w14:textId="7BBD3C66" w:rsidR="00920D18" w:rsidRPr="009E3BC3" w:rsidRDefault="00920D18" w:rsidP="00920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16A9F26" w14:textId="4FAB41EC" w:rsidR="00920D18" w:rsidRPr="009E3BC3" w:rsidRDefault="00920D1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ขาดทุนจากการด้อยค่ารับรู้</w:t>
      </w:r>
      <w:r w:rsidR="00344E9D">
        <w:rPr>
          <w:rFonts w:asciiTheme="majorBidi" w:hAnsiTheme="majorBidi" w:cstheme="majorBidi" w:hint="cs"/>
          <w:sz w:val="30"/>
          <w:szCs w:val="30"/>
          <w:cs/>
          <w:lang w:val="th-TH"/>
        </w:rPr>
        <w:t>ในกำไรหรือขาดทุน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เมื่อมูลค่าตามบัญชีของสินทรัพย์</w:t>
      </w:r>
      <w:r w:rsidRPr="009E3BC3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B633BB" w:rsidRPr="00B633B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B633BB" w:rsidRPr="00B633BB">
        <w:rPr>
          <w:rFonts w:asciiTheme="majorBidi" w:hAnsiTheme="majorBidi" w:cs="Angsana New" w:hint="cs"/>
          <w:sz w:val="30"/>
          <w:szCs w:val="30"/>
          <w:cs/>
          <w:lang w:val="th-TH"/>
        </w:rPr>
        <w:t>ในกรณีนี้จะรับรู้ในส่วนของผู้ถือหุ้น</w:t>
      </w:r>
    </w:p>
    <w:p w14:paraId="390A97AD" w14:textId="77777777" w:rsidR="005368BD" w:rsidRDefault="005368BD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sectPr w:rsidR="005368BD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8F01569" w14:textId="39E8F4F8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4D720DB3" w14:textId="77777777" w:rsidR="00A1424F" w:rsidRPr="009E3BC3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845A7B" w14:textId="0FDCC0DD" w:rsidR="00A1424F" w:rsidRDefault="00A1424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มูลค่าที่คาดว่าจะได้รับคืน</w:t>
      </w:r>
      <w:r w:rsidR="00DF33D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DF882C" w14:textId="77777777" w:rsidR="00E453AE" w:rsidRPr="009E3BC3" w:rsidRDefault="00E453AE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08ECD" w14:textId="02E3C98C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08030A1F" w14:textId="77777777" w:rsidR="00FD3ED3" w:rsidRPr="009E3BC3" w:rsidRDefault="00FD3E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A7EAD9" w14:textId="34217FB8" w:rsidR="00A84055" w:rsidRDefault="00A84055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ขาดทุนจากการด้อยค่าของสินทรัพย์ที่เคยรับรู้ในงวดก่อน</w:t>
      </w:r>
      <w:r w:rsidR="00622F5D">
        <w:rPr>
          <w:rFonts w:asciiTheme="majorBidi" w:hAnsiTheme="majorBidi" w:cstheme="majorBidi" w:hint="cs"/>
          <w:sz w:val="30"/>
          <w:szCs w:val="30"/>
          <w:cs/>
          <w:lang w:val="th-TH"/>
        </w:rPr>
        <w:t>จะถูกกลับรายการ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2D90D0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894399" w14:textId="26101066" w:rsidR="00B35646" w:rsidRPr="009E3BC3" w:rsidRDefault="00B35646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B633B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2F31E1F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D7676D" w14:textId="77777777" w:rsidR="00B35646" w:rsidRPr="009E3BC3" w:rsidRDefault="00E74E98" w:rsidP="00E74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B35646"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โครงการสมทบเงิน</w:t>
      </w:r>
    </w:p>
    <w:p w14:paraId="69A7841B" w14:textId="77777777" w:rsidR="00B35646" w:rsidRPr="009E3BC3" w:rsidRDefault="00B3564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0A3B66" w14:textId="493B4AE5" w:rsidR="000C5232" w:rsidRPr="00E4021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B4FD86" w14:textId="77777777" w:rsidR="00E40214" w:rsidRPr="00E40214" w:rsidRDefault="00E4021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95635E" w14:textId="77777777" w:rsidR="00BA3AB4" w:rsidRPr="00E40214" w:rsidRDefault="00BA3AB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021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2011C02D" w14:textId="77777777" w:rsidR="00C832F4" w:rsidRPr="00E40214" w:rsidRDefault="00C832F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678B8A9" w14:textId="1A82C93A" w:rsidR="00F26384" w:rsidRDefault="00971DB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633BB">
        <w:rPr>
          <w:rFonts w:asciiTheme="majorBidi" w:hAnsiTheme="majorBidi" w:cs="Angsana New" w:hint="cs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E40214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</w:t>
      </w:r>
      <w:r w:rsidR="0039318F">
        <w:rPr>
          <w:rFonts w:asciiTheme="majorBidi" w:hAnsiTheme="majorBidi" w:cs="Angsana New"/>
          <w:i/>
          <w:sz w:val="30"/>
          <w:szCs w:val="30"/>
          <w:cs/>
        </w:rPr>
        <w:br/>
      </w:r>
      <w:r w:rsidRPr="00E40214">
        <w:rPr>
          <w:rFonts w:asciiTheme="majorBidi" w:hAnsiTheme="majorBidi" w:cs="Angsana New" w:hint="cs"/>
          <w:i/>
          <w:sz w:val="30"/>
          <w:szCs w:val="30"/>
          <w:cs/>
        </w:rPr>
        <w:t>คิดลดแต่ละหน่วยที่ประมาณการไว้</w:t>
      </w:r>
      <w:r w:rsidRPr="00971DBF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96F80B4" w14:textId="77777777" w:rsidR="00A479B1" w:rsidRPr="009E3BC3" w:rsidRDefault="00A479B1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55FC4A3" w14:textId="77777777" w:rsidR="00123033" w:rsidRDefault="0012303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  <w:sectPr w:rsidR="00123033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8DE51C" w14:textId="63191C4E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</w:t>
      </w:r>
      <w:r w:rsidRPr="009E3BC3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19B37B0" w14:textId="77777777" w:rsidR="00EA1D76" w:rsidRPr="009E3BC3" w:rsidRDefault="00EA1D7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6AB456F1" w14:textId="77777777" w:rsidR="0019311B" w:rsidRPr="009E3BC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3784D12" w14:textId="77777777" w:rsidR="00CF01D6" w:rsidRPr="009E3BC3" w:rsidRDefault="00CF01D6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9316622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ผลประโยชน์ระยะสั้นของพนักงาน</w:t>
      </w:r>
    </w:p>
    <w:p w14:paraId="572801D7" w14:textId="77777777" w:rsidR="00D67FD3" w:rsidRPr="009E3BC3" w:rsidRDefault="00D67FD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</w:pPr>
    </w:p>
    <w:p w14:paraId="34DB66A1" w14:textId="5607750F" w:rsidR="00D67FD3" w:rsidRDefault="0019311B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E3BC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E3BC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F27D6" w:rsidRPr="009E3BC3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92682BA" w14:textId="77777777" w:rsidR="00123033" w:rsidRDefault="00123033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0D6906" w14:textId="06FE699E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2882AFD2" w14:textId="77777777" w:rsidR="007132F9" w:rsidRPr="009E3BC3" w:rsidRDefault="007132F9" w:rsidP="0071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</w:rPr>
      </w:pPr>
    </w:p>
    <w:p w14:paraId="389FDE4F" w14:textId="6D645C0B" w:rsidR="007132F9" w:rsidRDefault="00F347B3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สำหรับคู่ค้าซึ่งให้สิทธิและใช้สิทธิทันที รับรู้เป็นค่าใช้จ่ายทันที</w:t>
      </w:r>
    </w:p>
    <w:p w14:paraId="3E2C0277" w14:textId="39675B6F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70DE9" w14:textId="77777777" w:rsidR="000D431F" w:rsidRPr="009E3BC3" w:rsidRDefault="000D431F" w:rsidP="000D431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8DD540C" w14:textId="77777777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/>
          <w:cs/>
        </w:rPr>
      </w:pPr>
    </w:p>
    <w:p w14:paraId="3DEE373D" w14:textId="77777777" w:rsidR="000D431F" w:rsidRPr="009E3BC3" w:rsidRDefault="000D431F" w:rsidP="000D431F">
      <w:pPr>
        <w:pStyle w:val="BodyText2"/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B80BF" w14:textId="77777777" w:rsidR="000D431F" w:rsidRDefault="000D431F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07EEC" w14:textId="77777777" w:rsidR="001549A8" w:rsidRPr="001549A8" w:rsidRDefault="001549A8" w:rsidP="001549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1549A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91D976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</w:p>
    <w:p w14:paraId="5D504068" w14:textId="4ABBDE9A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หากไม่มีตลาดหลัก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6AC3CCFD" w14:textId="4DAB04C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/>
          <w:sz w:val="30"/>
          <w:szCs w:val="30"/>
        </w:rPr>
      </w:pPr>
    </w:p>
    <w:p w14:paraId="749C05BC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ดังนี้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</w:p>
    <w:p w14:paraId="2094F8DB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0E1BB145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1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508DC2A" w14:textId="77777777" w:rsidR="009E5FF5" w:rsidRDefault="001549A8" w:rsidP="009E5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2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proofErr w:type="gramEnd"/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นอกเหนือจาก</w:t>
      </w:r>
      <w:r w:rsidR="009E5FF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 </w:t>
      </w:r>
    </w:p>
    <w:p w14:paraId="716D2C6B" w14:textId="52588E8A" w:rsidR="001549A8" w:rsidRPr="009E5FF5" w:rsidRDefault="009E5FF5" w:rsidP="00D0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  <w:tab w:val="left" w:pos="81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D072CE">
        <w:rPr>
          <w:rFonts w:asciiTheme="majorBidi" w:eastAsia="EucrosiaUPCBold" w:hAnsiTheme="majorBidi" w:hint="cs"/>
          <w:sz w:val="30"/>
          <w:szCs w:val="30"/>
          <w:cs/>
        </w:rPr>
        <w:t xml:space="preserve">  </w:t>
      </w:r>
      <w:r w:rsidR="001549A8" w:rsidRPr="00D072CE">
        <w:rPr>
          <w:rFonts w:ascii="Angsana New" w:eastAsia="EucrosiaUPCBold" w:hAnsi="Angsana New" w:cs="Angsana New" w:hint="cs"/>
          <w:sz w:val="30"/>
          <w:szCs w:val="30"/>
          <w:cs/>
        </w:rPr>
        <w:t>ราคาเสนอ</w:t>
      </w:r>
      <w:r w:rsidR="001549A8"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ซื้อขายซึ่งรวมอยู่ในข้อมูลระดับ</w:t>
      </w:r>
      <w:r w:rsidR="001549A8"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="001549A8" w:rsidRPr="00726807">
        <w:rPr>
          <w:rFonts w:asciiTheme="majorBidi" w:eastAsia="EucrosiaUPCBold" w:hAnsiTheme="majorBidi"/>
          <w:sz w:val="30"/>
          <w:szCs w:val="30"/>
        </w:rPr>
        <w:t>1</w:t>
      </w:r>
    </w:p>
    <w:p w14:paraId="044DEB87" w14:textId="77777777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/>
          <w:sz w:val="30"/>
          <w:szCs w:val="30"/>
        </w:rPr>
        <w:t>-</w:t>
      </w:r>
      <w:r w:rsidRPr="00726807">
        <w:rPr>
          <w:rFonts w:asciiTheme="majorBidi" w:eastAsia="EucrosiaUPCBold" w:hAnsiTheme="majorBidi"/>
          <w:sz w:val="30"/>
          <w:szCs w:val="30"/>
        </w:rPr>
        <w:tab/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ข้อมูลระดับ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proofErr w:type="gramStart"/>
      <w:r w:rsidRPr="00726807">
        <w:rPr>
          <w:rFonts w:asciiTheme="majorBidi" w:eastAsia="EucrosiaUPCBold" w:hAnsiTheme="majorBidi"/>
          <w:sz w:val="30"/>
          <w:szCs w:val="30"/>
        </w:rPr>
        <w:t>3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3C5147D3" w14:textId="0571F97C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007CAA58" w14:textId="0C840E7F" w:rsidR="00123033" w:rsidRPr="00123033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123033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48A775" w14:textId="77777777" w:rsidR="00123033" w:rsidRPr="00726807" w:rsidRDefault="00123033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</w:p>
    <w:p w14:paraId="153D42D2" w14:textId="3A22FD37" w:rsidR="001549A8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379D2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155BF5">
        <w:rPr>
          <w:rFonts w:asciiTheme="majorBidi" w:eastAsia="EucrosiaUPCBold" w:hAnsiTheme="majorBidi" w:cs="Angsana New"/>
          <w:sz w:val="30"/>
          <w:szCs w:val="30"/>
          <w:cs/>
        </w:rPr>
        <w:t xml:space="preserve">  </w:t>
      </w:r>
    </w:p>
    <w:p w14:paraId="6ED0E6F3" w14:textId="77777777" w:rsidR="000D431F" w:rsidRPr="00155BF5" w:rsidRDefault="000D431F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2E4AD7CA" w14:textId="437D0CD1" w:rsidR="001549A8" w:rsidRPr="00726807" w:rsidRDefault="001549A8" w:rsidP="0015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เช่น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726807">
        <w:rPr>
          <w:rFonts w:asciiTheme="majorBidi" w:eastAsia="EucrosiaUPCBold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26807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      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ทางการเงิน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ณ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</w:t>
      </w:r>
      <w:r w:rsidR="005F5515">
        <w:rPr>
          <w:rFonts w:asciiTheme="majorBidi" w:eastAsia="EucrosiaUPCBold" w:hAnsiTheme="majorBidi" w:cs="Angsana New" w:hint="cs"/>
          <w:sz w:val="30"/>
          <w:szCs w:val="30"/>
          <w:cs/>
        </w:rPr>
        <w:t xml:space="preserve"> </w:t>
      </w:r>
      <w:r w:rsidR="005F5515" w:rsidRPr="00726807">
        <w:rPr>
          <w:rFonts w:asciiTheme="majorBidi" w:eastAsia="EucrosiaUPCBold" w:hAnsiTheme="majorBidi"/>
          <w:sz w:val="30"/>
          <w:szCs w:val="30"/>
        </w:rPr>
        <w:t>3</w:t>
      </w:r>
      <w:r w:rsidRPr="001549A8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1549A8">
        <w:rPr>
          <w:rFonts w:asciiTheme="majorBidi" w:eastAsia="EucrosiaUPCBold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5F20F6" w14:textId="77777777" w:rsidR="001549A8" w:rsidRPr="009E3BC3" w:rsidRDefault="001549A8" w:rsidP="004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FAD68" w14:textId="77777777" w:rsidR="00753F61" w:rsidRDefault="00753F6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sectPr w:rsidR="00753F61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2A44FA4" w14:textId="263CA341" w:rsidR="00384751" w:rsidRDefault="00384751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0D43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A5E8E7D" w14:textId="588D2E8B" w:rsidR="000D431F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1196DCC6" w14:textId="7A01CFDB" w:rsidR="000D431F" w:rsidRPr="009E3BC3" w:rsidRDefault="000D431F" w:rsidP="000D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รับรู้รายได้</w:t>
      </w:r>
    </w:p>
    <w:p w14:paraId="349011CF" w14:textId="77777777" w:rsidR="00384751" w:rsidRPr="009E3BC3" w:rsidRDefault="00384751" w:rsidP="00F7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1607F3C4" w14:textId="2B5CD5DB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</w:t>
      </w:r>
      <w:r w:rsidR="0086694D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ภาษีมูลค่าเพิ่มและแสดงสุทธิจากส่วนลดการค้าและส่วนลดตามปริมาณ</w:t>
      </w:r>
    </w:p>
    <w:p w14:paraId="461D0B42" w14:textId="490AA44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F615E27" w14:textId="5E956AAC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</w:p>
    <w:p w14:paraId="4565C619" w14:textId="77777777" w:rsidR="00C45C20" w:rsidRPr="009E3BC3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C6D954E" w14:textId="7CB7FF5E" w:rsidR="00C45C20" w:rsidRDefault="00C45C2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9CCB8FA" w14:textId="77777777" w:rsidR="000E56D4" w:rsidRPr="009E3BC3" w:rsidRDefault="000E56D4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637F57" w14:textId="32ACF26F" w:rsidR="007B2448" w:rsidRPr="009E3BC3" w:rsidRDefault="0090509B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B18DC08" w14:textId="77777777" w:rsidR="007B2448" w:rsidRPr="009E3BC3" w:rsidRDefault="007B2448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E1E49" w14:textId="543FCAA4" w:rsidR="005E734A" w:rsidRPr="009E3BC3" w:rsidRDefault="005E734A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  <w:r w:rsidR="0090509B" w:rsidRPr="009E3BC3">
        <w:rPr>
          <w:rFonts w:asciiTheme="majorBidi" w:hAnsiTheme="majorBidi" w:cstheme="majorBidi"/>
          <w:sz w:val="30"/>
          <w:szCs w:val="30"/>
          <w:cs/>
          <w:lang w:val="th-TH"/>
        </w:rPr>
        <w:t>สำหรับปีประกอบด้วยภาษีเงินได้ของงวดปัจจุบัน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และภาษีเงินได้รอการตัดบัญชี 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รับรู้ในกำไรหรือขาดทุน</w:t>
      </w:r>
      <w:r w:rsidR="000D431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F9CA845" w14:textId="77777777" w:rsidR="002D48C1" w:rsidRPr="009E3BC3" w:rsidRDefault="002D48C1" w:rsidP="000A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44EB" w14:textId="2E5E5050" w:rsidR="00A5744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โดยใช้อัตราภาษีที่ประกาศใช้หรือที่คาดว่ามีผลบังคับใช้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วันที่รายงาน</w:t>
      </w:r>
      <w:r w:rsidRPr="00E40214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th-TH"/>
        </w:rPr>
        <w:t>ตลอดจนการปรับปรุงทางภาษีที่เกี่ยวกับรายการในปีก่อนๆ</w:t>
      </w:r>
    </w:p>
    <w:p w14:paraId="733BD60A" w14:textId="77777777" w:rsidR="006F30F7" w:rsidRPr="009E3BC3" w:rsidRDefault="006F30F7" w:rsidP="00C3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A6B780" w14:textId="415DC4CF" w:rsidR="00634330" w:rsidRPr="009E3BC3" w:rsidRDefault="006343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="000D431F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AF4A6D" w:rsidRPr="009E3BC3">
        <w:rPr>
          <w:rFonts w:asciiTheme="majorBidi" w:hAnsiTheme="majorBidi" w:cstheme="majorBidi"/>
          <w:sz w:val="30"/>
          <w:szCs w:val="30"/>
          <w:cs/>
        </w:rPr>
        <w:t xml:space="preserve"> และผลแตกต่</w:t>
      </w:r>
      <w:r w:rsidR="001E7473" w:rsidRPr="009E3BC3">
        <w:rPr>
          <w:rFonts w:asciiTheme="majorBidi" w:hAnsiTheme="majorBidi" w:cstheme="majorBidi"/>
          <w:sz w:val="30"/>
          <w:szCs w:val="30"/>
          <w:cs/>
        </w:rPr>
        <w:t>างที่เกี่ยวข้องกับเงินลงทุนใน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  <w:t>บริษัทย่อยและ</w:t>
      </w:r>
      <w:r w:rsidR="00AF4A6D" w:rsidRPr="009E3BC3">
        <w:rPr>
          <w:rFonts w:asciiTheme="majorBidi" w:hAnsiTheme="majorBidi" w:cstheme="majorBidi"/>
          <w:sz w:val="30"/>
          <w:szCs w:val="30"/>
          <w:cs/>
        </w:rPr>
        <w:t>การ</w:t>
      </w:r>
      <w:r w:rsidR="001E7473" w:rsidRPr="009E3BC3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="00AF4A6D" w:rsidRPr="009E3BC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12283F0" w14:textId="77777777" w:rsidR="007052B8" w:rsidRDefault="007052B8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244D4" w14:textId="77777777" w:rsidR="002F183F" w:rsidRDefault="002F183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F183F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2529047" w14:textId="67D654DB" w:rsidR="00E37653" w:rsidRPr="009E3BC3" w:rsidRDefault="00E37653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25411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FF2767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6F30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6F30F7" w:rsidRPr="00E402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ณ</w:t>
      </w:r>
      <w:r w:rsidR="006F30F7" w:rsidRPr="00E402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6F30F7" w:rsidRPr="00E402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6F30F7" w:rsidRPr="00E4021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30F7" w:rsidRPr="00E40214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4C99D24" w14:textId="77777777" w:rsidR="000A7D30" w:rsidRPr="009E3BC3" w:rsidRDefault="000A7D30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33D8" w14:textId="11C01397" w:rsidR="006266CB" w:rsidRDefault="006F30F7" w:rsidP="00F92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สินทรัพย์ภาษีเงินได้รอการตัดบัญชีจะถูกทบทวน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E4021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E4021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1ACDC62B" w14:textId="23EEB301" w:rsidR="000E56D4" w:rsidRDefault="000E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5D4A5E9" w14:textId="77777777" w:rsidR="009A478F" w:rsidRPr="009E3BC3" w:rsidRDefault="009A478F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9ED9737" w14:textId="77777777" w:rsidR="009A478F" w:rsidRPr="009E3BC3" w:rsidRDefault="009A478F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CD97B67" w14:textId="40279224" w:rsidR="00FA4855" w:rsidRPr="00143C47" w:rsidRDefault="006F30F7" w:rsidP="00B16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F30F7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ด้วยจำนวนหุ้นสามัญ</w:t>
      </w:r>
      <w:r w:rsidR="000D165C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Pr="006F30F7">
        <w:rPr>
          <w:rFonts w:asciiTheme="majorBidi" w:hAnsiTheme="majorBidi" w:cs="Angsana New" w:hint="cs"/>
          <w:sz w:val="30"/>
          <w:szCs w:val="30"/>
          <w:cs/>
          <w:lang w:val="th-TH"/>
        </w:rPr>
        <w:t>ถัวเฉลี่ยถ่วงน้ำหนักที่ออกจำหน่ายระหว่างปี</w:t>
      </w:r>
    </w:p>
    <w:p w14:paraId="7180F2D9" w14:textId="32953A76" w:rsidR="00E40214" w:rsidRDefault="00E4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AB46FA4" w14:textId="77777777" w:rsidR="00A63707" w:rsidRPr="009E3BC3" w:rsidRDefault="00A63707" w:rsidP="0055045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72BE115" w14:textId="77777777" w:rsidR="00A63707" w:rsidRPr="006E0AC3" w:rsidRDefault="00A63707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66E23B" w14:textId="44437DAD" w:rsidR="00E30119" w:rsidRDefault="00E30119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ผลการดำเนินงานของส่วนงานที่รายงานต่อประธานเจ้าหน้าที่บริหาร</w:t>
      </w:r>
      <w:r w:rsidR="003E17CE"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ของกลุ่มบริษัท </w:t>
      </w:r>
      <w:r w:rsidRPr="009E3BC3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C393561" w14:textId="77777777" w:rsidR="0012671E" w:rsidRDefault="0012671E" w:rsidP="00BA5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BD8FA08" w14:textId="77777777" w:rsidR="001C7DF8" w:rsidRPr="009E3BC3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B0C30E7" w14:textId="5304F2C1" w:rsidR="000D431F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E1C920" w14:textId="41A77A9C" w:rsidR="000D431F" w:rsidRPr="006E12FF" w:rsidRDefault="000D431F" w:rsidP="006E12F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บุคคลหรือกิจการที่เกี่ยวข้องกันหมายถึง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6E12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6E12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FF">
        <w:rPr>
          <w:rFonts w:asciiTheme="majorBidi" w:hAnsiTheme="majorBidi" w:cstheme="majorBidi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C095C25" w14:textId="77777777" w:rsidR="000D431F" w:rsidRPr="006E0AC3" w:rsidRDefault="000D431F" w:rsidP="000D431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275DE7" w14:textId="77777777" w:rsidR="0012671E" w:rsidRDefault="0012671E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2671E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652BD2" w14:textId="69C1BAC7" w:rsidR="001C7DF8" w:rsidRPr="009E3BC3" w:rsidRDefault="00AF4A6D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ความสัมพันธ์ที่มีกับการร่วม</w:t>
      </w:r>
      <w:r w:rsidR="001E7473" w:rsidRPr="009E3BC3">
        <w:rPr>
          <w:rFonts w:asciiTheme="majorBidi" w:hAnsiTheme="majorBidi" w:cstheme="majorBidi"/>
          <w:sz w:val="30"/>
          <w:szCs w:val="30"/>
          <w:cs/>
          <w:lang w:val="en-US"/>
        </w:rPr>
        <w:t>ค้า</w:t>
      </w:r>
      <w:r w:rsidR="00F216D9" w:rsidRPr="009E3BC3">
        <w:rPr>
          <w:rFonts w:asciiTheme="majorBidi" w:hAnsiTheme="majorBidi" w:cstheme="majorBidi"/>
          <w:sz w:val="30"/>
          <w:szCs w:val="30"/>
          <w:cs/>
          <w:lang w:val="en-US"/>
        </w:rPr>
        <w:t>และบริษัทย่อย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ได้เปิดเผยในหมายเหตุประกอบงบการเงิน</w:t>
      </w:r>
      <w:r w:rsidRPr="00184FB7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4021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16D9" w:rsidRPr="00184F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184FB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40214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F216D9" w:rsidRPr="00184F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84FB7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</w:t>
      </w:r>
      <w:r w:rsidR="009D7FA6" w:rsidRPr="00184FB7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9D7FA6" w:rsidRPr="009E3BC3">
        <w:rPr>
          <w:rFonts w:asciiTheme="majorBidi" w:hAnsiTheme="majorBidi" w:cstheme="majorBidi"/>
          <w:sz w:val="30"/>
          <w:szCs w:val="30"/>
          <w:cs/>
          <w:lang w:val="en-US"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54EBCDE" w14:textId="77777777" w:rsidR="0058651E" w:rsidRPr="006E0AC3" w:rsidRDefault="0058651E" w:rsidP="00FD16F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420"/>
        <w:gridCol w:w="1440"/>
        <w:gridCol w:w="4410"/>
      </w:tblGrid>
      <w:tr w:rsidR="00D85C5F" w:rsidRPr="009E3BC3" w14:paraId="0630A5E2" w14:textId="77777777" w:rsidTr="00C92172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08B05ADE" w14:textId="77777777" w:rsidR="00D85C5F" w:rsidRPr="009E3BC3" w:rsidRDefault="00D85C5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709ABA0B" w14:textId="77777777" w:rsidR="00D85C5F" w:rsidRPr="009E3BC3" w:rsidRDefault="00D85C5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7AE033D0" w14:textId="77777777" w:rsidR="00D85C5F" w:rsidRPr="009E3BC3" w:rsidRDefault="00171D75" w:rsidP="00D2090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7E10FF" w:rsidRPr="009E3BC3" w14:paraId="6FBEB972" w14:textId="77777777" w:rsidTr="00C92172">
        <w:trPr>
          <w:trHeight w:val="434"/>
          <w:tblHeader/>
        </w:trPr>
        <w:tc>
          <w:tcPr>
            <w:tcW w:w="3420" w:type="dxa"/>
            <w:shd w:val="clear" w:color="auto" w:fill="auto"/>
          </w:tcPr>
          <w:p w14:paraId="13587132" w14:textId="77777777" w:rsidR="007E10FF" w:rsidRPr="009E3BC3" w:rsidRDefault="007E10FF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FB5771" w14:textId="77777777" w:rsidR="007E10FF" w:rsidRPr="009E3BC3" w:rsidRDefault="007E10FF" w:rsidP="00E37D7C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410" w:type="dxa"/>
            <w:shd w:val="clear" w:color="auto" w:fill="auto"/>
          </w:tcPr>
          <w:p w14:paraId="3F566072" w14:textId="77777777" w:rsidR="007E10FF" w:rsidRPr="009E3BC3" w:rsidRDefault="007E10FF" w:rsidP="003554E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D85C5F" w:rsidRPr="009E3BC3" w14:paraId="26905A5B" w14:textId="77777777" w:rsidTr="00C92172">
        <w:tc>
          <w:tcPr>
            <w:tcW w:w="3420" w:type="dxa"/>
            <w:shd w:val="clear" w:color="auto" w:fill="auto"/>
          </w:tcPr>
          <w:p w14:paraId="02DD47EC" w14:textId="77777777" w:rsidR="00D85C5F" w:rsidRPr="009E3BC3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  <w:shd w:val="clear" w:color="auto" w:fill="auto"/>
          </w:tcPr>
          <w:p w14:paraId="7E1CE5CC" w14:textId="77777777" w:rsidR="00D85C5F" w:rsidRPr="009E3BC3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5A8C4BD" w14:textId="77777777" w:rsidR="00770F97" w:rsidRPr="009E3BC3" w:rsidRDefault="00770F97" w:rsidP="00255E45">
            <w:pPr>
              <w:pStyle w:val="BodyText2"/>
              <w:tabs>
                <w:tab w:val="left" w:pos="540"/>
                <w:tab w:val="left" w:pos="3882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</w:t>
            </w:r>
            <w:r w:rsidR="003266FA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ใน</w:t>
            </w:r>
            <w:r w:rsidR="00E3567F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การวางแผน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สั่งกา</w:t>
            </w:r>
            <w:r w:rsidR="003266FA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รและควบคุมกิจกรรมต่างๆ</w:t>
            </w:r>
            <w:r w:rsidR="004F398B" w:rsidRPr="009E3B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55A90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ของกิจการไม่ว่า</w:t>
            </w:r>
            <w:r w:rsidR="00655A90"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ทางตรงหรือทางอ้อม ทั้งนี้</w:t>
            </w:r>
            <w:r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รวมถึง</w:t>
            </w:r>
            <w:r w:rsidR="002058C4" w:rsidRPr="009E3BC3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  <w:r w:rsidR="002058C4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</w:t>
            </w:r>
            <w:r w:rsidR="003266FA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เป็น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กรรมการของบริษัท</w:t>
            </w:r>
          </w:p>
        </w:tc>
      </w:tr>
      <w:tr w:rsidR="00171D75" w:rsidRPr="009E3BC3" w14:paraId="63819AF0" w14:textId="77777777" w:rsidTr="00C92172">
        <w:tc>
          <w:tcPr>
            <w:tcW w:w="3420" w:type="dxa"/>
            <w:shd w:val="clear" w:color="auto" w:fill="auto"/>
          </w:tcPr>
          <w:p w14:paraId="0AE72AC8" w14:textId="77777777" w:rsidR="00171D75" w:rsidRPr="009E3BC3" w:rsidRDefault="00E70D8D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  <w:shd w:val="clear" w:color="auto" w:fill="auto"/>
          </w:tcPr>
          <w:p w14:paraId="6160E656" w14:textId="77777777" w:rsidR="00171D75" w:rsidRPr="009E3BC3" w:rsidRDefault="00E70D8D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D716D79" w14:textId="4630EA92" w:rsidR="00171D75" w:rsidRPr="009E3BC3" w:rsidRDefault="0039455D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>เป็นผู้</w:t>
            </w:r>
            <w:r w:rsidR="00B21A4E"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eastAsia="en-US"/>
              </w:rPr>
              <w:t xml:space="preserve">ถือหุ้นรายใหญ่ </w:t>
            </w:r>
          </w:p>
        </w:tc>
      </w:tr>
      <w:tr w:rsidR="00E70D8D" w:rsidRPr="009E3BC3" w14:paraId="3F04B973" w14:textId="77777777" w:rsidTr="00C92172">
        <w:tc>
          <w:tcPr>
            <w:tcW w:w="3420" w:type="dxa"/>
            <w:shd w:val="clear" w:color="auto" w:fill="auto"/>
          </w:tcPr>
          <w:p w14:paraId="7E21DD2C" w14:textId="77777777" w:rsidR="00E70D8D" w:rsidRPr="009E3BC3" w:rsidRDefault="009E3B47" w:rsidP="009703B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ไอ แอม กรีนที</w:t>
            </w:r>
            <w:r w:rsidR="00E70D8D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742EE814" w14:textId="77777777" w:rsidR="00E70D8D" w:rsidRPr="009E3BC3" w:rsidRDefault="00BC2C7A" w:rsidP="00E70D8D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68A3449" w14:textId="77777777" w:rsidR="00E70D8D" w:rsidRPr="009E3BC3" w:rsidRDefault="00D71539" w:rsidP="00255E45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</w:t>
            </w:r>
            <w:r w:rsidR="00B75E63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ผู้ถือหุ้น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ร่วมกัน</w:t>
            </w:r>
            <w:r w:rsidR="00AF4A6D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และญาติสนิทของกรรมการของบริษัทเป็นกรรมการ</w:t>
            </w:r>
          </w:p>
        </w:tc>
      </w:tr>
      <w:tr w:rsidR="000E5FE3" w:rsidRPr="009E3BC3" w14:paraId="361F9A74" w14:textId="77777777" w:rsidTr="00C92172">
        <w:tc>
          <w:tcPr>
            <w:tcW w:w="3420" w:type="dxa"/>
            <w:shd w:val="clear" w:color="auto" w:fill="auto"/>
          </w:tcPr>
          <w:p w14:paraId="1804B1BA" w14:textId="77777777" w:rsidR="000E5FE3" w:rsidRPr="00623248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  <w:shd w:val="clear" w:color="auto" w:fill="auto"/>
          </w:tcPr>
          <w:p w14:paraId="0722DD34" w14:textId="77777777" w:rsidR="000E5FE3" w:rsidRPr="00623248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F8CC2F2" w14:textId="77777777" w:rsidR="000E5FE3" w:rsidRPr="00623248" w:rsidRDefault="000E5FE3" w:rsidP="009E7A8A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  <w:tr w:rsidR="00255E45" w:rsidRPr="009E3BC3" w14:paraId="656F036B" w14:textId="77777777" w:rsidTr="00C92172">
        <w:tc>
          <w:tcPr>
            <w:tcW w:w="3420" w:type="dxa"/>
            <w:shd w:val="clear" w:color="auto" w:fill="auto"/>
          </w:tcPr>
          <w:p w14:paraId="75751420" w14:textId="77777777" w:rsidR="00255E45" w:rsidRPr="00623248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9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ตัน แอสเซ็ท จำกัด</w:t>
            </w:r>
          </w:p>
        </w:tc>
        <w:tc>
          <w:tcPr>
            <w:tcW w:w="1440" w:type="dxa"/>
            <w:shd w:val="clear" w:color="auto" w:fill="auto"/>
          </w:tcPr>
          <w:p w14:paraId="2792147A" w14:textId="77777777" w:rsidR="00255E45" w:rsidRPr="00623248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A2841BF" w14:textId="77777777" w:rsidR="00255E45" w:rsidRPr="00623248" w:rsidRDefault="00255E45" w:rsidP="00255E45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2324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มีผู้ถือหุ้นร่วมกัน</w:t>
            </w:r>
          </w:p>
        </w:tc>
      </w:tr>
    </w:tbl>
    <w:p w14:paraId="627CBC83" w14:textId="0601B43C" w:rsidR="00E40214" w:rsidRDefault="00E40214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D1D65D" w14:textId="32E51C9D" w:rsidR="00E40214" w:rsidRPr="00E40214" w:rsidRDefault="00E40214" w:rsidP="00E40214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0214">
        <w:rPr>
          <w:rFonts w:asciiTheme="majorBidi" w:hAnsiTheme="majorBidi" w:cstheme="majorBidi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E40214">
        <w:rPr>
          <w:rFonts w:asciiTheme="majorBidi" w:hAnsiTheme="majorBidi" w:cstheme="majorBidi"/>
          <w:sz w:val="30"/>
          <w:szCs w:val="30"/>
        </w:rPr>
        <w:t xml:space="preserve">31 </w:t>
      </w:r>
      <w:r w:rsidRPr="00E40214">
        <w:rPr>
          <w:rFonts w:asciiTheme="majorBidi" w:hAnsiTheme="majorBidi" w:cstheme="majorBidi" w:hint="cs"/>
          <w:sz w:val="30"/>
          <w:szCs w:val="30"/>
          <w:cs/>
        </w:rPr>
        <w:t>ธันวาคม สรุปได้ดังนี้</w:t>
      </w:r>
    </w:p>
    <w:p w14:paraId="689DCB25" w14:textId="0887361E" w:rsidR="00E40214" w:rsidRDefault="00E40214" w:rsidP="009703BA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2" w:type="dxa"/>
        <w:tblInd w:w="450" w:type="dxa"/>
        <w:tblLook w:val="0000" w:firstRow="0" w:lastRow="0" w:firstColumn="0" w:lastColumn="0" w:noHBand="0" w:noVBand="0"/>
      </w:tblPr>
      <w:tblGrid>
        <w:gridCol w:w="3817"/>
        <w:gridCol w:w="1187"/>
        <w:gridCol w:w="273"/>
        <w:gridCol w:w="1183"/>
        <w:gridCol w:w="273"/>
        <w:gridCol w:w="1182"/>
        <w:gridCol w:w="273"/>
        <w:gridCol w:w="1184"/>
      </w:tblGrid>
      <w:tr w:rsidR="00E40214" w:rsidRPr="009E3BC3" w14:paraId="753597E8" w14:textId="77777777" w:rsidTr="000F7967">
        <w:trPr>
          <w:tblHeader/>
        </w:trPr>
        <w:tc>
          <w:tcPr>
            <w:tcW w:w="3817" w:type="dxa"/>
          </w:tcPr>
          <w:p w14:paraId="4CE7A362" w14:textId="77777777" w:rsidR="00E40214" w:rsidRPr="009E3BC3" w:rsidRDefault="00E40214" w:rsidP="000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6D73C143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CCA1F4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</w:tcPr>
          <w:p w14:paraId="411F9F7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214" w:rsidRPr="009E3BC3" w14:paraId="22E38037" w14:textId="77777777" w:rsidTr="000F7967">
        <w:trPr>
          <w:tblHeader/>
        </w:trPr>
        <w:tc>
          <w:tcPr>
            <w:tcW w:w="3817" w:type="dxa"/>
          </w:tcPr>
          <w:p w14:paraId="24118CE7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87" w:type="dxa"/>
          </w:tcPr>
          <w:p w14:paraId="505749D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3FB99C3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AAF0A0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0EDE13A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78A3B15F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3AD877F5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7EC1F4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40214" w:rsidRPr="009E3BC3" w14:paraId="74ED9555" w14:textId="77777777" w:rsidTr="000F7967">
        <w:trPr>
          <w:tblHeader/>
        </w:trPr>
        <w:tc>
          <w:tcPr>
            <w:tcW w:w="3817" w:type="dxa"/>
          </w:tcPr>
          <w:p w14:paraId="0CBA77E7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7"/>
          </w:tcPr>
          <w:p w14:paraId="68969C0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40214" w:rsidRPr="009E3BC3" w14:paraId="4FA9C364" w14:textId="77777777" w:rsidTr="000F7967">
        <w:tc>
          <w:tcPr>
            <w:tcW w:w="3817" w:type="dxa"/>
          </w:tcPr>
          <w:p w14:paraId="5986CC52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7" w:type="dxa"/>
          </w:tcPr>
          <w:p w14:paraId="23595C1A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62F2404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9858DB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9B4ECC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82AB85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9EF698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AF49AA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0214" w:rsidRPr="009E3BC3" w14:paraId="636627BF" w14:textId="77777777" w:rsidTr="000F7967">
        <w:tc>
          <w:tcPr>
            <w:tcW w:w="3817" w:type="dxa"/>
          </w:tcPr>
          <w:p w14:paraId="3EB9BBD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7" w:type="dxa"/>
          </w:tcPr>
          <w:p w14:paraId="766882F1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2745535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59D41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09EBFFF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5387D5E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32E4FEC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2BCE33B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126,034</w:t>
            </w:r>
          </w:p>
        </w:tc>
      </w:tr>
      <w:tr w:rsidR="00E40214" w:rsidRPr="009E3BC3" w14:paraId="6CB547BA" w14:textId="77777777" w:rsidTr="000F7967">
        <w:tc>
          <w:tcPr>
            <w:tcW w:w="3817" w:type="dxa"/>
            <w:shd w:val="clear" w:color="auto" w:fill="auto"/>
          </w:tcPr>
          <w:p w14:paraId="610FB80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187" w:type="dxa"/>
            <w:shd w:val="clear" w:color="auto" w:fill="auto"/>
          </w:tcPr>
          <w:p w14:paraId="3312F49A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93E838B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E49764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34AD17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3852961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3543A8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15749C0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E40214" w:rsidRPr="009E3BC3" w14:paraId="5C6C6BDC" w14:textId="77777777" w:rsidTr="000F7967">
        <w:tc>
          <w:tcPr>
            <w:tcW w:w="3817" w:type="dxa"/>
          </w:tcPr>
          <w:p w14:paraId="018DA9E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7" w:type="dxa"/>
          </w:tcPr>
          <w:p w14:paraId="32BAC13B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193B985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B40F46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5EDD84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09018F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31A22B4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7CB23A1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E40214" w:rsidRPr="00557555" w14:paraId="31E871B0" w14:textId="77777777" w:rsidTr="000F7967">
        <w:tc>
          <w:tcPr>
            <w:tcW w:w="3817" w:type="dxa"/>
          </w:tcPr>
          <w:p w14:paraId="4672C48B" w14:textId="77777777" w:rsidR="00E40214" w:rsidRPr="00557555" w:rsidRDefault="00E40214" w:rsidP="004B2D38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7" w:type="dxa"/>
          </w:tcPr>
          <w:p w14:paraId="3BEAD85F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3B7B801D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auto"/>
          </w:tcPr>
          <w:p w14:paraId="0BEEBCF1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60D32C4F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</w:tcPr>
          <w:p w14:paraId="2057CCD6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6359E410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4" w:type="dxa"/>
            <w:shd w:val="clear" w:color="auto" w:fill="auto"/>
          </w:tcPr>
          <w:p w14:paraId="0A8F2E1B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0214" w:rsidRPr="009E3BC3" w14:paraId="0938E457" w14:textId="77777777" w:rsidTr="000F7967">
        <w:tc>
          <w:tcPr>
            <w:tcW w:w="3817" w:type="dxa"/>
          </w:tcPr>
          <w:p w14:paraId="3D5E4966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7" w:type="dxa"/>
          </w:tcPr>
          <w:p w14:paraId="6532AD70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434844B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DC40C95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5239A13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1DAC4F5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0C2E72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002AE8F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214" w:rsidRPr="009E3BC3" w14:paraId="34A6883C" w14:textId="77777777" w:rsidTr="000F7967">
        <w:tc>
          <w:tcPr>
            <w:tcW w:w="3817" w:type="dxa"/>
          </w:tcPr>
          <w:p w14:paraId="669C9A72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7" w:type="dxa"/>
          </w:tcPr>
          <w:p w14:paraId="20DE0284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379,709</w:t>
            </w:r>
          </w:p>
        </w:tc>
        <w:tc>
          <w:tcPr>
            <w:tcW w:w="273" w:type="dxa"/>
          </w:tcPr>
          <w:p w14:paraId="001336DB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C2C2C2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344,548</w:t>
            </w:r>
          </w:p>
        </w:tc>
        <w:tc>
          <w:tcPr>
            <w:tcW w:w="273" w:type="dxa"/>
            <w:shd w:val="clear" w:color="auto" w:fill="auto"/>
          </w:tcPr>
          <w:p w14:paraId="45A7922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89F386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379,837</w:t>
            </w:r>
          </w:p>
        </w:tc>
        <w:tc>
          <w:tcPr>
            <w:tcW w:w="273" w:type="dxa"/>
            <w:shd w:val="clear" w:color="auto" w:fill="auto"/>
          </w:tcPr>
          <w:p w14:paraId="1F4313B8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B5846F1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323,821</w:t>
            </w:r>
          </w:p>
        </w:tc>
      </w:tr>
      <w:tr w:rsidR="00E40214" w:rsidRPr="009E3BC3" w14:paraId="28F1CCAD" w14:textId="77777777" w:rsidTr="000F7967">
        <w:tc>
          <w:tcPr>
            <w:tcW w:w="3817" w:type="dxa"/>
          </w:tcPr>
          <w:p w14:paraId="73C522DC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87" w:type="dxa"/>
          </w:tcPr>
          <w:p w14:paraId="6CD7538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16,461</w:t>
            </w:r>
          </w:p>
        </w:tc>
        <w:tc>
          <w:tcPr>
            <w:tcW w:w="273" w:type="dxa"/>
          </w:tcPr>
          <w:p w14:paraId="1BAD04FE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7A543B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15,510</w:t>
            </w:r>
          </w:p>
        </w:tc>
        <w:tc>
          <w:tcPr>
            <w:tcW w:w="273" w:type="dxa"/>
            <w:shd w:val="clear" w:color="auto" w:fill="auto"/>
          </w:tcPr>
          <w:p w14:paraId="7A247DB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4F84121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16,461</w:t>
            </w:r>
          </w:p>
        </w:tc>
        <w:tc>
          <w:tcPr>
            <w:tcW w:w="273" w:type="dxa"/>
            <w:shd w:val="clear" w:color="auto" w:fill="auto"/>
          </w:tcPr>
          <w:p w14:paraId="22E772DF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42E8D5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15,510</w:t>
            </w:r>
          </w:p>
        </w:tc>
      </w:tr>
      <w:tr w:rsidR="00E40214" w:rsidRPr="00557555" w14:paraId="3F22354C" w14:textId="77777777" w:rsidTr="000F7967">
        <w:tc>
          <w:tcPr>
            <w:tcW w:w="3817" w:type="dxa"/>
          </w:tcPr>
          <w:p w14:paraId="5F45E2E9" w14:textId="77777777" w:rsidR="00E40214" w:rsidRPr="00557555" w:rsidRDefault="00E40214" w:rsidP="004B2D38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7" w:type="dxa"/>
          </w:tcPr>
          <w:p w14:paraId="171EEB39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1832B6BC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  <w:shd w:val="clear" w:color="auto" w:fill="auto"/>
          </w:tcPr>
          <w:p w14:paraId="6C9919A5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4879B67E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</w:tcPr>
          <w:p w14:paraId="005ADAD1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14:paraId="38892BA3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4" w:type="dxa"/>
            <w:shd w:val="clear" w:color="auto" w:fill="auto"/>
          </w:tcPr>
          <w:p w14:paraId="015BF066" w14:textId="77777777" w:rsidR="00E40214" w:rsidRPr="00557555" w:rsidRDefault="00E40214" w:rsidP="004B2D38">
            <w:pPr>
              <w:pStyle w:val="BodyText2"/>
              <w:tabs>
                <w:tab w:val="decimal" w:pos="88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0214" w:rsidRPr="009E3BC3" w14:paraId="23E99FF1" w14:textId="77777777" w:rsidTr="000F7967">
        <w:tc>
          <w:tcPr>
            <w:tcW w:w="3817" w:type="dxa"/>
          </w:tcPr>
          <w:p w14:paraId="1E637FF3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7" w:type="dxa"/>
          </w:tcPr>
          <w:p w14:paraId="6A305C5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C52CE3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6FBD192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47B91FD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39C6B0E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2C3D140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3F63F0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214" w:rsidRPr="009E3BC3" w14:paraId="423DD5C0" w14:textId="77777777" w:rsidTr="000F7967">
        <w:tc>
          <w:tcPr>
            <w:tcW w:w="3817" w:type="dxa"/>
          </w:tcPr>
          <w:p w14:paraId="54A9AB67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7" w:type="dxa"/>
          </w:tcPr>
          <w:p w14:paraId="0C2179DE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B4CFF41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3E95700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9BB748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772AE4B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955D1F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E223AF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214" w:rsidRPr="009E3BC3" w14:paraId="7C79B37F" w14:textId="77777777" w:rsidTr="000F7967">
        <w:tc>
          <w:tcPr>
            <w:tcW w:w="3817" w:type="dxa"/>
          </w:tcPr>
          <w:p w14:paraId="593DF86C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87" w:type="dxa"/>
          </w:tcPr>
          <w:p w14:paraId="397020A0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  <w:tc>
          <w:tcPr>
            <w:tcW w:w="273" w:type="dxa"/>
          </w:tcPr>
          <w:p w14:paraId="1DA0685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DD01073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34,645</w:t>
            </w:r>
          </w:p>
        </w:tc>
        <w:tc>
          <w:tcPr>
            <w:tcW w:w="273" w:type="dxa"/>
          </w:tcPr>
          <w:p w14:paraId="2213D7C2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E48E7FE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36,876</w:t>
            </w:r>
          </w:p>
        </w:tc>
        <w:tc>
          <w:tcPr>
            <w:tcW w:w="273" w:type="dxa"/>
          </w:tcPr>
          <w:p w14:paraId="7DF8F627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308322C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34,645</w:t>
            </w:r>
          </w:p>
        </w:tc>
      </w:tr>
      <w:tr w:rsidR="00E40214" w:rsidRPr="009E3BC3" w14:paraId="0EC572C8" w14:textId="77777777" w:rsidTr="000F7967">
        <w:tc>
          <w:tcPr>
            <w:tcW w:w="3817" w:type="dxa"/>
          </w:tcPr>
          <w:p w14:paraId="63E81675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9B26224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73" w:type="dxa"/>
          </w:tcPr>
          <w:p w14:paraId="2B6BDE8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64451757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1,391</w:t>
            </w:r>
          </w:p>
        </w:tc>
        <w:tc>
          <w:tcPr>
            <w:tcW w:w="273" w:type="dxa"/>
          </w:tcPr>
          <w:p w14:paraId="499D622F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5CC8F66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73" w:type="dxa"/>
          </w:tcPr>
          <w:p w14:paraId="03A60C3B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42FF48D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1,391</w:t>
            </w:r>
          </w:p>
        </w:tc>
      </w:tr>
      <w:tr w:rsidR="00E40214" w:rsidRPr="009E3BC3" w14:paraId="24545265" w14:textId="77777777" w:rsidTr="000F7967">
        <w:tc>
          <w:tcPr>
            <w:tcW w:w="3817" w:type="dxa"/>
          </w:tcPr>
          <w:p w14:paraId="47D126E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3DCECB0E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38,211</w:t>
            </w:r>
          </w:p>
        </w:tc>
        <w:tc>
          <w:tcPr>
            <w:tcW w:w="273" w:type="dxa"/>
          </w:tcPr>
          <w:p w14:paraId="4150AF14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4F5967AF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36,036</w:t>
            </w:r>
          </w:p>
        </w:tc>
        <w:tc>
          <w:tcPr>
            <w:tcW w:w="273" w:type="dxa"/>
          </w:tcPr>
          <w:p w14:paraId="33EB811D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CC4F586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38,211</w:t>
            </w:r>
          </w:p>
        </w:tc>
        <w:tc>
          <w:tcPr>
            <w:tcW w:w="273" w:type="dxa"/>
          </w:tcPr>
          <w:p w14:paraId="5B0BF42A" w14:textId="77777777" w:rsidR="00E40214" w:rsidRPr="009E3BC3" w:rsidRDefault="00E40214" w:rsidP="004B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74A2CB0B" w14:textId="77777777" w:rsidR="00E40214" w:rsidRPr="009E3BC3" w:rsidRDefault="00E40214" w:rsidP="004B2D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36,036</w:t>
            </w:r>
          </w:p>
        </w:tc>
      </w:tr>
    </w:tbl>
    <w:p w14:paraId="4D5C3520" w14:textId="6D189325" w:rsidR="000E56D4" w:rsidRDefault="000E56D4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87A7C" w14:textId="7C7C0506" w:rsidR="005D51CD" w:rsidRDefault="00AE4BB6" w:rsidP="00763D80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ย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 xml:space="preserve">อดคงเหลือกับบุคคลหรือกิจการที่เกี่ยวข้องกัน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D51CD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D51CD" w:rsidRPr="009E3BC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7AFBDE3" w14:textId="77777777" w:rsidR="00AA0B1E" w:rsidRPr="009E3BC3" w:rsidRDefault="00AA0B1E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9E3BC3" w14:paraId="30A0674E" w14:textId="77777777" w:rsidTr="003F54B1">
        <w:tc>
          <w:tcPr>
            <w:tcW w:w="3780" w:type="dxa"/>
          </w:tcPr>
          <w:p w14:paraId="2C149B50" w14:textId="77777777" w:rsidR="00B36F2A" w:rsidRPr="009E3BC3" w:rsidRDefault="00E5728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0" w:type="dxa"/>
            <w:gridSpan w:val="3"/>
          </w:tcPr>
          <w:p w14:paraId="2D970AA1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F8FAB" w14:textId="77777777" w:rsidR="00B36F2A" w:rsidRPr="009E3BC3" w:rsidRDefault="00B36F2A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B74A0B" w14:textId="77777777" w:rsidR="00B36F2A" w:rsidRPr="009E3BC3" w:rsidRDefault="00B36F2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B04" w:rsidRPr="009E3BC3" w14:paraId="1E30C927" w14:textId="77777777" w:rsidTr="003F54B1">
        <w:tc>
          <w:tcPr>
            <w:tcW w:w="3780" w:type="dxa"/>
          </w:tcPr>
          <w:p w14:paraId="14A7F6FA" w14:textId="77777777" w:rsidR="00CF4B04" w:rsidRPr="009E3BC3" w:rsidRDefault="00CF4B04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A8DEB" w14:textId="060FF123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E33395" w14:textId="77777777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EB258" w14:textId="729719B8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4CC44B" w14:textId="77777777" w:rsidR="00CF4B04" w:rsidRPr="009E3BC3" w:rsidRDefault="00CF4B04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3417F" w14:textId="28546D1C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C46D37" w14:textId="77777777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ECD25" w14:textId="47FA6A95" w:rsidR="00CF4B04" w:rsidRPr="009E3BC3" w:rsidRDefault="00CF4B04" w:rsidP="00557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0E1179D4" w14:textId="77777777" w:rsidTr="003F54B1">
        <w:tc>
          <w:tcPr>
            <w:tcW w:w="3780" w:type="dxa"/>
          </w:tcPr>
          <w:p w14:paraId="50A1A64C" w14:textId="77777777" w:rsidR="00CF4B04" w:rsidRPr="009E3BC3" w:rsidRDefault="00CF4B04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75963C" w14:textId="77777777" w:rsidR="00CF4B04" w:rsidRPr="009E3BC3" w:rsidRDefault="00CF4B04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57555" w:rsidRPr="009E3BC3" w14:paraId="3261B6E4" w14:textId="77777777" w:rsidTr="000C3FA8">
        <w:tc>
          <w:tcPr>
            <w:tcW w:w="3780" w:type="dxa"/>
          </w:tcPr>
          <w:p w14:paraId="4F7B816C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20EA0B" w14:textId="77777777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F91B9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624FF" w14:textId="77777777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62CB8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E5FC4" w14:textId="46E36821" w:rsidR="00557555" w:rsidRPr="009E3BC3" w:rsidRDefault="00B5483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  <w:tc>
          <w:tcPr>
            <w:tcW w:w="270" w:type="dxa"/>
          </w:tcPr>
          <w:p w14:paraId="65DCC2A2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3B849" w14:textId="6417BF4C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75,688</w:t>
            </w:r>
          </w:p>
        </w:tc>
      </w:tr>
      <w:tr w:rsidR="00557555" w:rsidRPr="009E3BC3" w14:paraId="6D329BAC" w14:textId="77777777" w:rsidTr="000C3FA8">
        <w:tc>
          <w:tcPr>
            <w:tcW w:w="3780" w:type="dxa"/>
          </w:tcPr>
          <w:p w14:paraId="69B211A8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4926" w14:textId="69C2FACD" w:rsidR="00557555" w:rsidRPr="009E3BC3" w:rsidRDefault="008674C6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</w:t>
            </w:r>
            <w:r w:rsidR="001A285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26F1EF5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36310" w14:textId="461677C3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53,717</w:t>
            </w:r>
          </w:p>
        </w:tc>
        <w:tc>
          <w:tcPr>
            <w:tcW w:w="270" w:type="dxa"/>
          </w:tcPr>
          <w:p w14:paraId="68FC3048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D52155" w14:textId="4FE5D02A" w:rsidR="00557555" w:rsidRPr="009E3BC3" w:rsidRDefault="00B5483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</w:t>
            </w:r>
            <w:r w:rsidR="001A285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646C9849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B23A1" w14:textId="2DC17502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53,430</w:t>
            </w:r>
          </w:p>
        </w:tc>
      </w:tr>
      <w:tr w:rsidR="00557555" w:rsidRPr="009E3BC3" w14:paraId="41537997" w14:textId="77777777" w:rsidTr="00B60386">
        <w:tc>
          <w:tcPr>
            <w:tcW w:w="3780" w:type="dxa"/>
          </w:tcPr>
          <w:p w14:paraId="498AFA90" w14:textId="04200CB3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B417F" w14:textId="0407E30C" w:rsidR="00557555" w:rsidRPr="009E3BC3" w:rsidRDefault="00B5483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867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2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1CCA782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432887" w14:textId="20CEB46F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53,717</w:t>
            </w:r>
          </w:p>
        </w:tc>
        <w:tc>
          <w:tcPr>
            <w:tcW w:w="270" w:type="dxa"/>
          </w:tcPr>
          <w:p w14:paraId="52769816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B5640D" w14:textId="5FF06154" w:rsidR="00557555" w:rsidRPr="009E3BC3" w:rsidRDefault="00B5483A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</w:t>
            </w:r>
            <w:r w:rsidR="001A2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CC1B52" w14:textId="77777777" w:rsidR="00557555" w:rsidRPr="009E3BC3" w:rsidRDefault="00557555" w:rsidP="00557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40CF0A" w14:textId="6C074C0A" w:rsidR="00557555" w:rsidRPr="009E3BC3" w:rsidRDefault="00557555" w:rsidP="005575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129,118</w:t>
            </w:r>
          </w:p>
        </w:tc>
      </w:tr>
      <w:tr w:rsidR="00B5483A" w:rsidRPr="009E3BC3" w14:paraId="37E77BF5" w14:textId="77777777" w:rsidTr="00B6539D">
        <w:tc>
          <w:tcPr>
            <w:tcW w:w="3780" w:type="dxa"/>
          </w:tcPr>
          <w:p w14:paraId="235FC67F" w14:textId="77777777" w:rsidR="00B5483A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3A6C7038" w14:textId="1EA0CE96" w:rsidR="00B5483A" w:rsidRPr="00AB68F4" w:rsidRDefault="00F325F5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B5483A"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82F580" w14:textId="77777777" w:rsidR="00B5483A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9F06E" w14:textId="05111EB3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98EDE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2A0AE5" w14:textId="77777777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AAB7F" w14:textId="50F0E3A8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009A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3A095B" w14:textId="77777777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8DE924" w14:textId="74FC5581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35D1B6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6A68CD" w14:textId="77777777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AFF79" w14:textId="5F438BC3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(75,688)</w:t>
            </w:r>
          </w:p>
        </w:tc>
      </w:tr>
      <w:tr w:rsidR="00B5483A" w:rsidRPr="009E3BC3" w14:paraId="36059538" w14:textId="77777777" w:rsidTr="002C494F">
        <w:tc>
          <w:tcPr>
            <w:tcW w:w="3780" w:type="dxa"/>
          </w:tcPr>
          <w:p w14:paraId="468B25EB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3A7FE3" w14:textId="5CD37440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867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A2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649074C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A9D4A9" w14:textId="62503B01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53,717</w:t>
            </w:r>
          </w:p>
        </w:tc>
        <w:tc>
          <w:tcPr>
            <w:tcW w:w="270" w:type="dxa"/>
          </w:tcPr>
          <w:p w14:paraId="7050405E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24258" w14:textId="0E7E2A45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</w:t>
            </w:r>
            <w:r w:rsidR="001A28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4780EE6" w14:textId="77777777" w:rsidR="00B5483A" w:rsidRPr="009E3BC3" w:rsidRDefault="00B5483A" w:rsidP="00B5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05ABB" w14:textId="1A9F6566" w:rsidR="00B5483A" w:rsidRPr="009E3BC3" w:rsidRDefault="00B5483A" w:rsidP="00B548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53,430</w:t>
            </w:r>
          </w:p>
        </w:tc>
      </w:tr>
    </w:tbl>
    <w:p w14:paraId="7EC767DB" w14:textId="0619E5DF" w:rsidR="00916F0C" w:rsidRDefault="00916F0C">
      <w:pPr>
        <w:rPr>
          <w:rFonts w:cstheme="min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F4B04" w:rsidRPr="009E3BC3" w14:paraId="68A150E8" w14:textId="77777777" w:rsidTr="003F54B1">
        <w:tc>
          <w:tcPr>
            <w:tcW w:w="3780" w:type="dxa"/>
          </w:tcPr>
          <w:p w14:paraId="436878AC" w14:textId="5A1E7C90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gridSpan w:val="3"/>
          </w:tcPr>
          <w:p w14:paraId="19EA4583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798310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A5D9CD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B04" w:rsidRPr="009E3BC3" w14:paraId="3D63B77F" w14:textId="77777777" w:rsidTr="003F54B1">
        <w:tc>
          <w:tcPr>
            <w:tcW w:w="3780" w:type="dxa"/>
          </w:tcPr>
          <w:p w14:paraId="0FA9C068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70D60" w14:textId="19ACA7FB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D9138A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F4BC1" w14:textId="2EE7BFE5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9A14EA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11AC5" w14:textId="641E0D8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0CAF2B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8AF8F" w14:textId="64E7D1DD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4724C20B" w14:textId="77777777" w:rsidTr="003F54B1">
        <w:tc>
          <w:tcPr>
            <w:tcW w:w="3780" w:type="dxa"/>
          </w:tcPr>
          <w:p w14:paraId="358365F8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EBA4FA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32296" w:rsidRPr="009E3BC3" w14:paraId="15E206E0" w14:textId="77777777" w:rsidTr="003F54B1">
        <w:tc>
          <w:tcPr>
            <w:tcW w:w="3780" w:type="dxa"/>
          </w:tcPr>
          <w:p w14:paraId="6834F4D0" w14:textId="77777777" w:rsidR="00932296" w:rsidRPr="009E3BC3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2A0C114" w14:textId="5B603BB7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BFD38" w14:textId="77777777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E4F31" w14:textId="5E831E37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102C2" w14:textId="77777777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3C542" w14:textId="7971C74B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70036DAF" w14:textId="77777777" w:rsidR="00932296" w:rsidRPr="009E3BC3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3C464" w14:textId="23714201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932296" w:rsidRPr="009E3BC3" w14:paraId="185C6FE6" w14:textId="77777777" w:rsidTr="002C494F">
        <w:tc>
          <w:tcPr>
            <w:tcW w:w="3780" w:type="dxa"/>
          </w:tcPr>
          <w:p w14:paraId="45C0EE70" w14:textId="77777777" w:rsidR="00932296" w:rsidRPr="00257FBA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25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7F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257FB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158820EC" w14:textId="1CD071B4" w:rsidR="00932296" w:rsidRPr="00257FBA" w:rsidRDefault="00F325F5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32296" w:rsidRPr="00257FB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B584E5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3B63C" w14:textId="7F1425E8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2CD9F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A744F3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CDF3D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D1381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670005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22EBB" w14:textId="5F676A0D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570780DE" w14:textId="77777777" w:rsidR="00932296" w:rsidRPr="00257FBA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E7A2AF" w14:textId="77777777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8EBD7" w14:textId="1D5C4CB1" w:rsidR="00932296" w:rsidRPr="00257FBA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296" w:rsidRPr="009E3BC3" w14:paraId="1AFD23ED" w14:textId="77777777" w:rsidTr="002C494F">
        <w:tc>
          <w:tcPr>
            <w:tcW w:w="3780" w:type="dxa"/>
          </w:tcPr>
          <w:p w14:paraId="5F315554" w14:textId="77777777" w:rsidR="00932296" w:rsidRPr="009E3BC3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35674" w14:textId="79EA605D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858F0" w14:textId="77777777" w:rsidR="00932296" w:rsidRPr="002C494F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B8BCE4" w14:textId="18F39073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34F2C" w14:textId="77777777" w:rsidR="00932296" w:rsidRPr="002C494F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10462" w14:textId="1AF6676C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1DC53" w14:textId="77777777" w:rsidR="00932296" w:rsidRPr="002C494F" w:rsidRDefault="00932296" w:rsidP="0093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E22E3" w14:textId="2A2BD9F6" w:rsidR="00932296" w:rsidRPr="009E3BC3" w:rsidRDefault="00932296" w:rsidP="009322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2,400</w:t>
            </w:r>
          </w:p>
        </w:tc>
      </w:tr>
    </w:tbl>
    <w:p w14:paraId="7D708C12" w14:textId="1C4F53CC" w:rsidR="00C33542" w:rsidRDefault="00C33542" w:rsidP="00B3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F7967" w:rsidRPr="009E3BC3" w14:paraId="6ED7F540" w14:textId="77777777" w:rsidTr="000F7967">
        <w:tc>
          <w:tcPr>
            <w:tcW w:w="3780" w:type="dxa"/>
          </w:tcPr>
          <w:p w14:paraId="5F47E475" w14:textId="77777777" w:rsidR="00DA1FF5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ผลขาดทุนด้านเครดิตที่</w:t>
            </w:r>
          </w:p>
          <w:p w14:paraId="1DF9048C" w14:textId="2AF58BDD" w:rsidR="000F7967" w:rsidRPr="009E3BC3" w:rsidRDefault="00DA1FF5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F79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610" w:type="dxa"/>
            <w:gridSpan w:val="3"/>
          </w:tcPr>
          <w:p w14:paraId="64B81B5F" w14:textId="77777777" w:rsidR="000F7967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02195" w14:textId="519538FD" w:rsidR="000F7967" w:rsidRPr="000F7967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855035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BF052C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62DD7D" w14:textId="05FF0713" w:rsidR="000F7967" w:rsidRP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967" w:rsidRPr="009E3BC3" w14:paraId="3CF95CD3" w14:textId="77777777" w:rsidTr="00483569">
        <w:tc>
          <w:tcPr>
            <w:tcW w:w="3780" w:type="dxa"/>
          </w:tcPr>
          <w:p w14:paraId="6DE88737" w14:textId="7C58D1C4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C9849A3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4DA10B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10FE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20ACA1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B537B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0EA253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621BE" w14:textId="77777777" w:rsidR="000F7967" w:rsidRPr="009E3BC3" w:rsidRDefault="000F7967" w:rsidP="00483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F7967" w:rsidRPr="009E3BC3" w14:paraId="3729A5FF" w14:textId="77777777" w:rsidTr="00483569">
        <w:tc>
          <w:tcPr>
            <w:tcW w:w="3780" w:type="dxa"/>
          </w:tcPr>
          <w:p w14:paraId="456AEC95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202F97B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7967" w:rsidRPr="009E3BC3" w14:paraId="10517933" w14:textId="77777777" w:rsidTr="00483569">
        <w:tc>
          <w:tcPr>
            <w:tcW w:w="3780" w:type="dxa"/>
          </w:tcPr>
          <w:p w14:paraId="53D1F7F5" w14:textId="68980573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922676B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3F8C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0C93B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4C184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099B4" w14:textId="75016C5B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(4,167)</w:t>
            </w:r>
          </w:p>
        </w:tc>
        <w:tc>
          <w:tcPr>
            <w:tcW w:w="270" w:type="dxa"/>
          </w:tcPr>
          <w:p w14:paraId="57E5636F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247963" w14:textId="56CE9A11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75,688</w:t>
            </w:r>
          </w:p>
        </w:tc>
      </w:tr>
      <w:tr w:rsidR="000F7967" w:rsidRPr="009E3BC3" w14:paraId="728799BD" w14:textId="77777777" w:rsidTr="00483569">
        <w:tc>
          <w:tcPr>
            <w:tcW w:w="3780" w:type="dxa"/>
          </w:tcPr>
          <w:p w14:paraId="34384C40" w14:textId="30163AC5" w:rsidR="000F7967" w:rsidRPr="00257FBA" w:rsidRDefault="000F7967" w:rsidP="000F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611C20" w14:textId="77777777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0B43E" w14:textId="77777777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18CF4" w14:textId="77777777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91BD8" w14:textId="77777777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956BC" w14:textId="52A355BB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14:paraId="56D1507F" w14:textId="77777777" w:rsidR="000F7967" w:rsidRPr="00257FBA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F02351" w14:textId="77777777" w:rsidR="000F7967" w:rsidRPr="00257FBA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7967" w:rsidRPr="009E3BC3" w14:paraId="2D64F996" w14:textId="77777777" w:rsidTr="00483569">
        <w:tc>
          <w:tcPr>
            <w:tcW w:w="3780" w:type="dxa"/>
          </w:tcPr>
          <w:p w14:paraId="5721D428" w14:textId="7B734B5E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4DCF8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DF926" w14:textId="77777777" w:rsidR="000F7967" w:rsidRPr="002C494F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BC0597" w14:textId="77777777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F4314" w14:textId="77777777" w:rsidR="000F7967" w:rsidRPr="002C494F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D2C35" w14:textId="30EBB83D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(1,767)</w:t>
            </w:r>
          </w:p>
        </w:tc>
        <w:tc>
          <w:tcPr>
            <w:tcW w:w="270" w:type="dxa"/>
            <w:shd w:val="clear" w:color="auto" w:fill="auto"/>
          </w:tcPr>
          <w:p w14:paraId="5A05D434" w14:textId="77777777" w:rsidR="000F7967" w:rsidRPr="002C494F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AABEC3" w14:textId="2A25BFE9" w:rsidR="000F7967" w:rsidRPr="009E3BC3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75,688</w:t>
            </w:r>
          </w:p>
        </w:tc>
      </w:tr>
      <w:tr w:rsidR="000F7967" w:rsidRPr="009E3BC3" w14:paraId="0F98FECA" w14:textId="77777777" w:rsidTr="000F7967">
        <w:tc>
          <w:tcPr>
            <w:tcW w:w="3780" w:type="dxa"/>
          </w:tcPr>
          <w:p w14:paraId="0A5D9CF4" w14:textId="77777777" w:rsidR="000F7967" w:rsidRPr="009E3BC3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5AE673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B140" w14:textId="77777777" w:rsidR="000F7967" w:rsidRPr="002C494F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67DE88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0F207" w14:textId="77777777" w:rsidR="000F7967" w:rsidRPr="002C494F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E1E298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BE91D9" w14:textId="77777777" w:rsidR="000F7967" w:rsidRPr="002C494F" w:rsidRDefault="000F7967" w:rsidP="0048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EE0740" w14:textId="77777777" w:rsidR="000F7967" w:rsidRDefault="000F7967" w:rsidP="0048356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B04" w:rsidRPr="009E3BC3" w14:paraId="372ABB08" w14:textId="77777777" w:rsidTr="0043556D">
        <w:tc>
          <w:tcPr>
            <w:tcW w:w="3780" w:type="dxa"/>
          </w:tcPr>
          <w:p w14:paraId="5C2025AA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10" w:type="dxa"/>
            <w:gridSpan w:val="3"/>
          </w:tcPr>
          <w:p w14:paraId="5851D096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BBDE90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560C83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B04" w:rsidRPr="009E3BC3" w14:paraId="3FEE9D84" w14:textId="77777777" w:rsidTr="0043556D">
        <w:tc>
          <w:tcPr>
            <w:tcW w:w="3780" w:type="dxa"/>
          </w:tcPr>
          <w:p w14:paraId="7D55F9A5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5723AD" w14:textId="59ABC3C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00A40D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25866" w14:textId="04888E89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25F414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197DB" w14:textId="34D32843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FB784F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436109" w14:textId="0BB7B31B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516B90EA" w14:textId="77777777" w:rsidTr="0043556D">
        <w:tc>
          <w:tcPr>
            <w:tcW w:w="3780" w:type="dxa"/>
          </w:tcPr>
          <w:p w14:paraId="401DA58C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64C878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18E4" w:rsidRPr="009E3BC3" w14:paraId="5B55278E" w14:textId="77777777" w:rsidTr="0043556D">
        <w:tc>
          <w:tcPr>
            <w:tcW w:w="3780" w:type="dxa"/>
          </w:tcPr>
          <w:p w14:paraId="26A33B60" w14:textId="77777777" w:rsidR="00C518E4" w:rsidRPr="009E3BC3" w:rsidRDefault="00C518E4" w:rsidP="00C5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298799" w14:textId="69AD64DB" w:rsidR="00C518E4" w:rsidRPr="009E3BC3" w:rsidRDefault="00553D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265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743DB7C" w14:textId="77777777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481B42" w14:textId="62CA35FC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2,081</w:t>
            </w:r>
          </w:p>
        </w:tc>
        <w:tc>
          <w:tcPr>
            <w:tcW w:w="270" w:type="dxa"/>
          </w:tcPr>
          <w:p w14:paraId="264A8C71" w14:textId="77777777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FAA03F" w14:textId="02EFFDB9" w:rsidR="00C518E4" w:rsidRPr="009E3BC3" w:rsidRDefault="00553D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2654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DE25884" w14:textId="77777777" w:rsidR="00C518E4" w:rsidRPr="009E3BC3" w:rsidRDefault="00C518E4" w:rsidP="00C5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6AB2AC" w14:textId="1EA318B9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2,081</w:t>
            </w:r>
          </w:p>
        </w:tc>
      </w:tr>
      <w:tr w:rsidR="00D17F32" w:rsidRPr="009E3BC3" w14:paraId="142F8CFF" w14:textId="77777777" w:rsidTr="0051717A">
        <w:tc>
          <w:tcPr>
            <w:tcW w:w="3780" w:type="dxa"/>
          </w:tcPr>
          <w:p w14:paraId="12950D83" w14:textId="6FF353DD" w:rsidR="00D17F32" w:rsidRPr="009E3BC3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10" w:type="dxa"/>
            <w:gridSpan w:val="3"/>
          </w:tcPr>
          <w:p w14:paraId="7B3426F0" w14:textId="77777777" w:rsidR="00D17F32" w:rsidRPr="009E3BC3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C6C8EA" w14:textId="77777777" w:rsidR="00D17F32" w:rsidRPr="009E3BC3" w:rsidRDefault="00D17F32" w:rsidP="0051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167912" w14:textId="77777777" w:rsidR="00D17F32" w:rsidRPr="009E3BC3" w:rsidRDefault="00D17F32" w:rsidP="005171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B04" w:rsidRPr="009E3BC3" w14:paraId="6D8829A2" w14:textId="77777777" w:rsidTr="0051717A">
        <w:tc>
          <w:tcPr>
            <w:tcW w:w="3780" w:type="dxa"/>
          </w:tcPr>
          <w:p w14:paraId="7F40C3DC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6DC16" w14:textId="74F0FBA6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5619ED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D5C29" w14:textId="15760DAF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7355A2C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13C8D" w14:textId="76DD4D89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CBCA5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ADF476" w14:textId="156CCB9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2ABC8AB2" w14:textId="77777777" w:rsidTr="0051717A">
        <w:tc>
          <w:tcPr>
            <w:tcW w:w="3780" w:type="dxa"/>
          </w:tcPr>
          <w:p w14:paraId="1BB212BB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985528C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18E4" w:rsidRPr="009E3BC3" w14:paraId="5A712758" w14:textId="77777777" w:rsidTr="0051717A">
        <w:tc>
          <w:tcPr>
            <w:tcW w:w="3780" w:type="dxa"/>
          </w:tcPr>
          <w:p w14:paraId="1E218D3B" w14:textId="77777777" w:rsidR="00C518E4" w:rsidRPr="009E3BC3" w:rsidRDefault="00C518E4" w:rsidP="00C5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33DD9D" w14:textId="550ECF8F" w:rsidR="00C518E4" w:rsidRPr="009E3BC3" w:rsidRDefault="00587B08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48C986F5" w14:textId="77777777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B444F" w14:textId="57A179B3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91,201</w:t>
            </w:r>
          </w:p>
        </w:tc>
        <w:tc>
          <w:tcPr>
            <w:tcW w:w="270" w:type="dxa"/>
          </w:tcPr>
          <w:p w14:paraId="40888CB3" w14:textId="77777777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8A8E8F" w14:textId="343D7924" w:rsidR="00C518E4" w:rsidRPr="009E3BC3" w:rsidRDefault="00587B08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4B8BF47E" w14:textId="77777777" w:rsidR="00C518E4" w:rsidRPr="009E3BC3" w:rsidRDefault="00C518E4" w:rsidP="00C5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2F58DE" w14:textId="479BA56D" w:rsidR="00C518E4" w:rsidRPr="009E3BC3" w:rsidRDefault="00C518E4" w:rsidP="00C518E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91,201</w:t>
            </w:r>
          </w:p>
        </w:tc>
      </w:tr>
    </w:tbl>
    <w:p w14:paraId="57E5ECA8" w14:textId="0EA887A2" w:rsidR="000F7967" w:rsidRDefault="000F796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002936" w14:textId="0CA89A3E" w:rsidR="00F34BE7" w:rsidRPr="00C85952" w:rsidRDefault="00F34BE7" w:rsidP="00916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29D1423" w14:textId="77777777" w:rsidR="00A41401" w:rsidRPr="009E3BC3" w:rsidRDefault="00A41401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3DDD25" w14:textId="77777777" w:rsidR="00217072" w:rsidRPr="009E3BC3" w:rsidRDefault="00217072" w:rsidP="009703B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1259C2E4" w14:textId="77777777" w:rsidR="00217072" w:rsidRPr="009E3BC3" w:rsidRDefault="00217072" w:rsidP="0021707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5FE424" w14:textId="77777777" w:rsidR="00BA5D99" w:rsidRPr="009E3BC3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สัญญาฉบับนี้มีผลบังคับใช้ตั้งแต่วันที่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8964E44" w14:textId="2CFA8EF0" w:rsidR="00916F0C" w:rsidRDefault="0018723A" w:rsidP="0018723A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ED5309" w14:textId="77777777" w:rsidR="002F4F31" w:rsidRPr="009E3BC3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สัญญาโอนสิทธิในการใช้เครื่องหมายการค้า</w:t>
      </w:r>
    </w:p>
    <w:p w14:paraId="0C976401" w14:textId="77777777" w:rsidR="002F4F31" w:rsidRPr="009E3BC3" w:rsidRDefault="002F4F31" w:rsidP="002F4F3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E424C6" w14:textId="14B3D15B" w:rsidR="002F4F31" w:rsidRPr="009E3BC3" w:rsidRDefault="002F4F31" w:rsidP="002F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11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2558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บริษัทได้ทำสัญญาโอนสิทธิในการใช้เครื่องหมายการค้ากับการร่วมค้า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 บริษัทตกลงที่จะโอนสิทธิในการใช้เครื่องหมายการค้าบางอย่างของบริษัทตามที่ระบุไว้ในสัญญาให้</w:t>
      </w:r>
      <w:r w:rsidRPr="009E3BC3">
        <w:rPr>
          <w:rFonts w:asciiTheme="majorBidi" w:hAnsiTheme="majorBidi" w:cstheme="majorBidi"/>
          <w:sz w:val="30"/>
          <w:szCs w:val="30"/>
        </w:rPr>
        <w:t xml:space="preserve">  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การร่วมค้าใช้ในประเทศอินโดนีเซีย ในการนี้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การร่วมค้าตกลงที่จะชำระค่าการโอนสิทธิดังกล่าวให้กับบริษัท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Pr="009E3BC3">
        <w:rPr>
          <w:rFonts w:asciiTheme="majorBidi" w:hAnsiTheme="majorBidi" w:cstheme="majorBidi"/>
          <w:sz w:val="30"/>
          <w:szCs w:val="30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</w:rPr>
        <w:t>000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เหรียญสหรัฐ สัญญาฉบับนี้มีผลบังคับใช้เป็นระยะเวลา </w:t>
      </w:r>
      <w:r w:rsidR="008852A1" w:rsidRPr="009E3BC3">
        <w:rPr>
          <w:rFonts w:asciiTheme="majorBidi" w:hAnsiTheme="majorBidi" w:cstheme="majorBidi"/>
          <w:sz w:val="30"/>
          <w:szCs w:val="30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ปี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 หรือสิ้นสุดทันทีที่บริษัทสิ้นสุดการเป็นผู้ถือหุ้นของ            การร่วมค้า</w:t>
      </w:r>
    </w:p>
    <w:p w14:paraId="1963926E" w14:textId="77777777" w:rsidR="00DD3D23" w:rsidRPr="009E3BC3" w:rsidRDefault="00DD3D23" w:rsidP="005F4ED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F538EA" w14:textId="73C00F9E" w:rsidR="002F4F31" w:rsidRPr="009E3BC3" w:rsidRDefault="002F4F31" w:rsidP="002F4F3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สัญญาให้สิทธิในการใช้ทรัพย์สินทางปัญญา</w:t>
      </w:r>
    </w:p>
    <w:p w14:paraId="29953044" w14:textId="77777777" w:rsidR="002F4F31" w:rsidRPr="009E3BC3" w:rsidRDefault="002F4F31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B697093" w14:textId="4FD87A96" w:rsidR="00021C5A" w:rsidRPr="009E3BC3" w:rsidRDefault="002F4F31" w:rsidP="00021C5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บริษัทได้ทำสัญญาให้สิทธิในการใช้ทรัพย์สินทางปัญญากับการร่วมค้า ภายใต้เงื่อนไขของสัญญา บริษัทตกลงที่จะให้การร่วมค้าใช้ทักษะความรู้ วิทยาการทางเทคนิคและสูตรการผลิตบางอย่างของบริษัทตามที่ระบุไว้ในสัญญาในการผลิตและจำหน่ายผลิตภัณฑ์ในประเทศอินโดนีเซีย ในการนี้ การร่วมค้าตกลง</w:t>
      </w:r>
      <w:r w:rsidRPr="009E3BC3">
        <w:rPr>
          <w:rFonts w:asciiTheme="majorBidi" w:hAnsiTheme="majorBidi" w:cstheme="majorBidi"/>
          <w:sz w:val="30"/>
          <w:szCs w:val="30"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ที่จะชำระค่าสิทธิให้กับบริษัทเป็นจำนวนเงิน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เหรียญสหรัฐต่อปี สัญญาฉบับนี้มีผลบังคับใช้จนถึงหลังจากวันที่บริษัทสิ้นสุดการเป็นผู้ถือหุ้นของการร่วมค้าเป็นระยะเวล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ปี และเมื่อสิ้นสุดสัญญาสามารถต่ออายุได้อีก</w:t>
      </w:r>
      <w:r w:rsidRPr="009E3BC3">
        <w:rPr>
          <w:rFonts w:asciiTheme="majorBidi" w:hAnsiTheme="majorBidi" w:cstheme="majorBidi"/>
          <w:sz w:val="30"/>
          <w:szCs w:val="30"/>
        </w:rPr>
        <w:t xml:space="preserve">    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ปี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ตามเงื่อนไขใหม่ที่ระบุไว้ในสัญญา</w:t>
      </w:r>
    </w:p>
    <w:p w14:paraId="7FB505C5" w14:textId="1CC0AC42" w:rsidR="000F7967" w:rsidRDefault="000F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53E5F8D" w14:textId="50B9B72C" w:rsidR="00D220CB" w:rsidRPr="009E3BC3" w:rsidRDefault="00D220CB" w:rsidP="00D220C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4E48D59" w14:textId="77777777" w:rsidR="006B00B6" w:rsidRPr="009E3BC3" w:rsidRDefault="006B00B6" w:rsidP="00232A6F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9E3BC3" w14:paraId="31D5BABB" w14:textId="77777777" w:rsidTr="00410F2D">
        <w:tc>
          <w:tcPr>
            <w:tcW w:w="3780" w:type="dxa"/>
            <w:gridSpan w:val="2"/>
          </w:tcPr>
          <w:p w14:paraId="5F0F631A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59B921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201B47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C34908" w14:textId="77777777" w:rsidR="001362F3" w:rsidRPr="009E3BC3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F4B04" w:rsidRPr="009E3BC3" w14:paraId="37ACE364" w14:textId="77777777" w:rsidTr="00410F2D">
        <w:tc>
          <w:tcPr>
            <w:tcW w:w="3780" w:type="dxa"/>
            <w:gridSpan w:val="2"/>
          </w:tcPr>
          <w:p w14:paraId="6F697777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1900C6" w14:textId="30C8319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3F7F2D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EB39E" w14:textId="682573EC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3D9F2D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02EAF" w14:textId="5FB415D1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DB9EEF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CF982" w14:textId="4FA4DD06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1D2F5A8B" w14:textId="77777777" w:rsidTr="00410F2D">
        <w:tc>
          <w:tcPr>
            <w:tcW w:w="3780" w:type="dxa"/>
            <w:gridSpan w:val="2"/>
          </w:tcPr>
          <w:p w14:paraId="7E9C5422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4E549044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F4B04" w:rsidRPr="009E3BC3" w14:paraId="397F7C70" w14:textId="77777777" w:rsidTr="00410F2D">
        <w:tc>
          <w:tcPr>
            <w:tcW w:w="3780" w:type="dxa"/>
            <w:gridSpan w:val="2"/>
          </w:tcPr>
          <w:p w14:paraId="3CB1582B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A904302" w14:textId="465261E1" w:rsidR="00CF4B04" w:rsidRPr="009E3BC3" w:rsidRDefault="00C85952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0B679852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272E" w14:textId="65FA2D4E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7E2ADBAF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ACFD2" w14:textId="1C245E93" w:rsidR="00CF4B04" w:rsidRPr="009E3BC3" w:rsidRDefault="00C85952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64437FE2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DDDB7" w14:textId="406D2BF4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CF4B04" w:rsidRPr="009E3BC3" w14:paraId="153D7812" w14:textId="77777777" w:rsidTr="00410F2D">
        <w:tc>
          <w:tcPr>
            <w:tcW w:w="3780" w:type="dxa"/>
            <w:gridSpan w:val="2"/>
          </w:tcPr>
          <w:p w14:paraId="6AD5AF0C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170" w:type="dxa"/>
          </w:tcPr>
          <w:p w14:paraId="22A961D0" w14:textId="06FB4FA5" w:rsidR="00CF4B04" w:rsidRPr="009E3BC3" w:rsidRDefault="00C85952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35AD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1A252E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12D87" w14:textId="4B5A3D88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2B0C6963" w14:textId="3C0D0758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D089" w14:textId="2C5D37D1" w:rsidR="00CF4B04" w:rsidRPr="009E3BC3" w:rsidRDefault="00B57ED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28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D3DBE1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724D9" w14:textId="4913E916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CF4B04" w:rsidRPr="009E3BC3" w14:paraId="548294EA" w14:textId="77777777" w:rsidTr="00410F2D">
        <w:tc>
          <w:tcPr>
            <w:tcW w:w="3780" w:type="dxa"/>
            <w:gridSpan w:val="2"/>
          </w:tcPr>
          <w:p w14:paraId="7233F8D8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DE5A0C" w14:textId="111FF9D6" w:rsidR="00CF4B04" w:rsidRPr="009E3BC3" w:rsidRDefault="00DB5E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40,961</w:t>
            </w:r>
          </w:p>
        </w:tc>
        <w:tc>
          <w:tcPr>
            <w:tcW w:w="270" w:type="dxa"/>
          </w:tcPr>
          <w:p w14:paraId="433167A2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61938F" w14:textId="5AAFD657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17,541</w:t>
            </w:r>
          </w:p>
        </w:tc>
        <w:tc>
          <w:tcPr>
            <w:tcW w:w="270" w:type="dxa"/>
          </w:tcPr>
          <w:p w14:paraId="0F66A966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D565D" w14:textId="3377F785" w:rsidR="00CF4B04" w:rsidRPr="009E3BC3" w:rsidRDefault="00B57ED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40,88</w:t>
            </w:r>
            <w:r w:rsidR="001A28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67235A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3E705" w14:textId="6619D126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15,150</w:t>
            </w:r>
          </w:p>
        </w:tc>
      </w:tr>
      <w:tr w:rsidR="00CF4B04" w:rsidRPr="009E3BC3" w14:paraId="6F252DDE" w14:textId="77777777" w:rsidTr="00410F2D">
        <w:tc>
          <w:tcPr>
            <w:tcW w:w="3780" w:type="dxa"/>
            <w:gridSpan w:val="2"/>
          </w:tcPr>
          <w:p w14:paraId="3097B6A4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467F0E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50EE1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98C2ED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DB3C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95E2C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E7B80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34BC35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04" w:rsidRPr="009E3BC3" w14:paraId="134C06BF" w14:textId="77777777" w:rsidTr="00410F2D">
        <w:tc>
          <w:tcPr>
            <w:tcW w:w="2790" w:type="dxa"/>
          </w:tcPr>
          <w:p w14:paraId="005D9E14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</w:tcPr>
          <w:p w14:paraId="228625A2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5E6C75" w14:textId="7E2DDC05" w:rsidR="00CF4B04" w:rsidRPr="009E3BC3" w:rsidRDefault="00DB5E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</w:t>
            </w:r>
            <w:r w:rsidR="00235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7373A3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27F15B" w14:textId="0EF34D61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17,869</w:t>
            </w:r>
          </w:p>
        </w:tc>
        <w:tc>
          <w:tcPr>
            <w:tcW w:w="270" w:type="dxa"/>
          </w:tcPr>
          <w:p w14:paraId="3363124A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C17FBD" w14:textId="15633B69" w:rsidR="00CF4B04" w:rsidRPr="009E3BC3" w:rsidRDefault="00B57ED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41,227</w:t>
            </w:r>
          </w:p>
        </w:tc>
        <w:tc>
          <w:tcPr>
            <w:tcW w:w="270" w:type="dxa"/>
          </w:tcPr>
          <w:p w14:paraId="6C4E7436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CD33E1" w14:textId="7C043878" w:rsidR="00CF4B04" w:rsidRPr="009E3BC3" w:rsidRDefault="00BD52C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15,476</w:t>
            </w:r>
          </w:p>
        </w:tc>
      </w:tr>
    </w:tbl>
    <w:p w14:paraId="66AB9637" w14:textId="17CE307A" w:rsidR="00916F0C" w:rsidRDefault="00916F0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4AE6C63B" w14:textId="762242AC" w:rsidR="00781688" w:rsidRPr="00F325F5" w:rsidRDefault="003A7AA2" w:rsidP="00232A6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325F5">
        <w:rPr>
          <w:rFonts w:asciiTheme="majorBidi" w:hAnsiTheme="majorBidi" w:cstheme="majorBidi"/>
          <w:b/>
          <w:bCs/>
          <w:sz w:val="30"/>
          <w:szCs w:val="30"/>
          <w:cs/>
        </w:rPr>
        <w:t>ล</w:t>
      </w:r>
      <w:r w:rsidR="001817CB" w:rsidRPr="00F325F5">
        <w:rPr>
          <w:rFonts w:asciiTheme="majorBidi" w:hAnsiTheme="majorBidi" w:cstheme="majorBidi"/>
          <w:b/>
          <w:bCs/>
          <w:sz w:val="30"/>
          <w:szCs w:val="30"/>
          <w:cs/>
        </w:rPr>
        <w:t>ูกหนี้</w:t>
      </w:r>
      <w:r w:rsidR="002C494F" w:rsidRPr="00F325F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</w:p>
    <w:p w14:paraId="1B64C675" w14:textId="041E47A8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2C494F" w:rsidRPr="00332885" w14:paraId="0A046D7B" w14:textId="77777777" w:rsidTr="0074420D">
        <w:trPr>
          <w:trHeight w:val="431"/>
          <w:tblHeader/>
        </w:trPr>
        <w:tc>
          <w:tcPr>
            <w:tcW w:w="2610" w:type="dxa"/>
          </w:tcPr>
          <w:p w14:paraId="108633F6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842077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DE1C44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DEF4EE5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70B27A22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94F" w:rsidRPr="00332885" w14:paraId="6D8C3316" w14:textId="77777777" w:rsidTr="0074420D">
        <w:trPr>
          <w:trHeight w:val="431"/>
          <w:tblHeader/>
        </w:trPr>
        <w:tc>
          <w:tcPr>
            <w:tcW w:w="2610" w:type="dxa"/>
          </w:tcPr>
          <w:p w14:paraId="08131BA7" w14:textId="34892E4D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189714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2A68CA0F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11C7B97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BE170A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386A389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3CB4DC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6F31997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97C23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C494F" w:rsidRPr="00332885" w14:paraId="21167E5D" w14:textId="77777777" w:rsidTr="0074420D">
        <w:trPr>
          <w:trHeight w:val="418"/>
          <w:tblHeader/>
        </w:trPr>
        <w:tc>
          <w:tcPr>
            <w:tcW w:w="2610" w:type="dxa"/>
          </w:tcPr>
          <w:p w14:paraId="3690D42B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285527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3F57A9B6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C494F" w:rsidRPr="00332885" w14:paraId="27DA9CDD" w14:textId="77777777" w:rsidTr="0074420D">
        <w:trPr>
          <w:trHeight w:val="418"/>
        </w:trPr>
        <w:tc>
          <w:tcPr>
            <w:tcW w:w="2610" w:type="dxa"/>
          </w:tcPr>
          <w:p w14:paraId="76FA880E" w14:textId="77777777" w:rsidR="002C494F" w:rsidRPr="00CA2C83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4426BDD" w14:textId="77777777" w:rsidR="002C494F" w:rsidRPr="00CA2C83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30AA9F" w14:textId="77777777" w:rsidR="002C494F" w:rsidRPr="00CA2C83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0E451D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7E61F3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806DC9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008EEF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785BA3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05CF2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94F" w:rsidRPr="00332885" w14:paraId="73C5A68F" w14:textId="77777777" w:rsidTr="0074420D">
        <w:trPr>
          <w:trHeight w:val="406"/>
        </w:trPr>
        <w:tc>
          <w:tcPr>
            <w:tcW w:w="2610" w:type="dxa"/>
          </w:tcPr>
          <w:p w14:paraId="08C081D0" w14:textId="77777777" w:rsidR="002C494F" w:rsidRPr="00CA2C83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C40AC87" w14:textId="77777777" w:rsidR="002C494F" w:rsidRPr="00CA2C83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8279813" w14:textId="35093607" w:rsidR="002C494F" w:rsidRPr="00CA2C83" w:rsidRDefault="009474F9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</w:t>
            </w:r>
            <w:r w:rsidR="001A2856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69" w:type="dxa"/>
          </w:tcPr>
          <w:p w14:paraId="6201F35B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E1DDD2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53,717</w:t>
            </w:r>
          </w:p>
        </w:tc>
        <w:tc>
          <w:tcPr>
            <w:tcW w:w="269" w:type="dxa"/>
          </w:tcPr>
          <w:p w14:paraId="1707B37C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D7D48A2" w14:textId="0C6CD3B0" w:rsidR="002C494F" w:rsidRPr="00332885" w:rsidRDefault="009474F9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</w:t>
            </w:r>
            <w:r w:rsidR="001A2856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69" w:type="dxa"/>
          </w:tcPr>
          <w:p w14:paraId="6A58253F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9DD25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53,430</w:t>
            </w:r>
          </w:p>
        </w:tc>
      </w:tr>
      <w:tr w:rsidR="002C494F" w:rsidRPr="00332885" w14:paraId="40477635" w14:textId="77777777" w:rsidTr="0074420D">
        <w:trPr>
          <w:trHeight w:val="406"/>
        </w:trPr>
        <w:tc>
          <w:tcPr>
            <w:tcW w:w="2610" w:type="dxa"/>
          </w:tcPr>
          <w:p w14:paraId="0093BF27" w14:textId="77777777" w:rsidR="002C494F" w:rsidRPr="00CA2C83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F18F0BE" w14:textId="77777777" w:rsidR="002C494F" w:rsidRPr="00CA2C83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D87DFE" w14:textId="77777777" w:rsidR="002C494F" w:rsidRPr="00CA2C83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665DD4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2A5EB6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805E01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A3502A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472236" w14:textId="77777777" w:rsidR="002C494F" w:rsidRPr="00332885" w:rsidRDefault="002C494F" w:rsidP="0074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87257" w14:textId="77777777" w:rsidR="002C494F" w:rsidRPr="00332885" w:rsidRDefault="002C494F" w:rsidP="007442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B8D" w:rsidRPr="00332885" w14:paraId="59AF0BC7" w14:textId="77777777" w:rsidTr="0074420D">
        <w:trPr>
          <w:trHeight w:val="406"/>
        </w:trPr>
        <w:tc>
          <w:tcPr>
            <w:tcW w:w="2610" w:type="dxa"/>
          </w:tcPr>
          <w:p w14:paraId="108E99D0" w14:textId="77777777" w:rsidR="00CC2B8D" w:rsidRPr="00CA2C83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 w:rsidRPr="00CA2C8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9AF69C6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79A705" w14:textId="38CA8285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B095FB4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A96405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A6ECF62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16CBF4" w14:textId="3A426B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D9B11F4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C8DF8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75,688</w:t>
            </w:r>
          </w:p>
        </w:tc>
      </w:tr>
      <w:tr w:rsidR="00CC2B8D" w:rsidRPr="00332885" w14:paraId="0D7CB2BE" w14:textId="77777777" w:rsidTr="0074420D">
        <w:trPr>
          <w:trHeight w:val="406"/>
        </w:trPr>
        <w:tc>
          <w:tcPr>
            <w:tcW w:w="2610" w:type="dxa"/>
          </w:tcPr>
          <w:p w14:paraId="2B63C356" w14:textId="77777777" w:rsidR="00CC2B8D" w:rsidRPr="002255EA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D498AB7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5B6B77" w14:textId="4BFDECBA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369E08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1595EAB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C917DB7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90CD23" w14:textId="16825B03" w:rsidR="00CC2B8D" w:rsidRPr="00D51269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71,521</w:t>
            </w:r>
          </w:p>
        </w:tc>
        <w:tc>
          <w:tcPr>
            <w:tcW w:w="269" w:type="dxa"/>
          </w:tcPr>
          <w:p w14:paraId="721ABB10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73EB1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C2B8D" w:rsidRPr="00332885" w14:paraId="49195964" w14:textId="77777777" w:rsidTr="00F37905">
        <w:trPr>
          <w:trHeight w:val="418"/>
        </w:trPr>
        <w:tc>
          <w:tcPr>
            <w:tcW w:w="2610" w:type="dxa"/>
          </w:tcPr>
          <w:p w14:paraId="03E1DD79" w14:textId="77777777" w:rsidR="00CC2B8D" w:rsidRPr="00CA2C83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FA1226" w14:textId="4D241330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96EF35" w14:textId="65E1B4EB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</w:t>
            </w:r>
            <w:r w:rsidR="001A28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69" w:type="dxa"/>
          </w:tcPr>
          <w:p w14:paraId="57638EF5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1702A84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53,717</w:t>
            </w:r>
          </w:p>
        </w:tc>
        <w:tc>
          <w:tcPr>
            <w:tcW w:w="269" w:type="dxa"/>
          </w:tcPr>
          <w:p w14:paraId="671BD7CD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232C91C" w14:textId="4A2B73C2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</w:t>
            </w:r>
            <w:r w:rsidR="001A28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15A17C1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4E261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129,118</w:t>
            </w:r>
          </w:p>
        </w:tc>
      </w:tr>
      <w:tr w:rsidR="00916F0C" w:rsidRPr="00332885" w14:paraId="5A82400D" w14:textId="77777777" w:rsidTr="00F37905">
        <w:trPr>
          <w:trHeight w:val="431"/>
        </w:trPr>
        <w:tc>
          <w:tcPr>
            <w:tcW w:w="2610" w:type="dxa"/>
          </w:tcPr>
          <w:p w14:paraId="30996ED9" w14:textId="77777777" w:rsidR="00916F0C" w:rsidRPr="00CA2C83" w:rsidRDefault="00916F0C" w:rsidP="00D5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093E4BFC" w14:textId="77777777" w:rsidR="00916F0C" w:rsidRPr="00CA2C83" w:rsidRDefault="00916F0C" w:rsidP="00D5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5F5AB29" w14:textId="77777777" w:rsidR="00916F0C" w:rsidRPr="00CA2C83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B4089B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1BAEB71" w14:textId="77777777" w:rsidR="00916F0C" w:rsidRPr="00CA2C83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AE70C51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D05718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FA9FB1F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13D870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F63040D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9F2583" w14:textId="77777777" w:rsidR="00916F0C" w:rsidRPr="00AD1F81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71,521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86EF4AC" w14:textId="77777777" w:rsidR="00916F0C" w:rsidRPr="00332885" w:rsidRDefault="00916F0C" w:rsidP="00D5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AD3B68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7CCE538" w14:textId="77777777" w:rsidR="00916F0C" w:rsidRPr="00332885" w:rsidRDefault="00916F0C" w:rsidP="00D528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75,688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C2B8D" w:rsidRPr="00332885" w14:paraId="29EB96EC" w14:textId="77777777" w:rsidTr="00916F0C">
        <w:trPr>
          <w:trHeight w:val="308"/>
        </w:trPr>
        <w:tc>
          <w:tcPr>
            <w:tcW w:w="2610" w:type="dxa"/>
          </w:tcPr>
          <w:p w14:paraId="6C871AE8" w14:textId="1E625E8D" w:rsidR="00CC2B8D" w:rsidRPr="00CA2C83" w:rsidRDefault="00916F0C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6201E5C" w14:textId="42156082" w:rsidR="00CC2B8D" w:rsidRPr="00916F0C" w:rsidRDefault="00916F0C" w:rsidP="00916F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16F0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9396E6F" w14:textId="63F8BA26" w:rsidR="00CC2B8D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69" w:type="dxa"/>
          </w:tcPr>
          <w:p w14:paraId="5B4E8F4F" w14:textId="77777777" w:rsidR="00CC2B8D" w:rsidRPr="00916F0C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DCB49F" w14:textId="320D1E25" w:rsidR="00CC2B8D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53,717</w:t>
            </w:r>
          </w:p>
        </w:tc>
        <w:tc>
          <w:tcPr>
            <w:tcW w:w="269" w:type="dxa"/>
          </w:tcPr>
          <w:p w14:paraId="010A1953" w14:textId="77777777" w:rsidR="00CC2B8D" w:rsidRPr="00916F0C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7A2571" w14:textId="31B8E773" w:rsidR="00CC2B8D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69" w:type="dxa"/>
          </w:tcPr>
          <w:p w14:paraId="17FB6B46" w14:textId="77777777" w:rsidR="00CC2B8D" w:rsidRPr="00916F0C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F07D1" w14:textId="601BF587" w:rsidR="00CC2B8D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53,430</w:t>
            </w:r>
          </w:p>
        </w:tc>
      </w:tr>
      <w:tr w:rsidR="00916F0C" w:rsidRPr="00332885" w14:paraId="269BCD08" w14:textId="77777777" w:rsidTr="00916F0C">
        <w:trPr>
          <w:trHeight w:val="308"/>
        </w:trPr>
        <w:tc>
          <w:tcPr>
            <w:tcW w:w="2610" w:type="dxa"/>
          </w:tcPr>
          <w:p w14:paraId="7BA7EE91" w14:textId="77777777" w:rsidR="00916F0C" w:rsidRPr="00CA2C83" w:rsidRDefault="00916F0C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783020" w14:textId="77777777" w:rsidR="00916F0C" w:rsidRPr="00CA2C83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1DB3AC7" w14:textId="77777777" w:rsidR="00916F0C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26AC793" w14:textId="77777777" w:rsidR="00916F0C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5771FBB" w14:textId="77777777" w:rsid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6090DCA" w14:textId="77777777" w:rsidR="00916F0C" w:rsidRP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462FBD1" w14:textId="77777777" w:rsid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336F2" w14:textId="77777777" w:rsidR="00916F0C" w:rsidRPr="00916F0C" w:rsidRDefault="00916F0C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3FE0B1" w14:textId="77777777" w:rsidR="00916F0C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C2B8D" w:rsidRPr="00C307CD" w14:paraId="58EE899E" w14:textId="77777777" w:rsidTr="0074420D">
        <w:trPr>
          <w:trHeight w:val="308"/>
        </w:trPr>
        <w:tc>
          <w:tcPr>
            <w:tcW w:w="2610" w:type="dxa"/>
          </w:tcPr>
          <w:p w14:paraId="4E09A5D7" w14:textId="77777777" w:rsidR="00CC2B8D" w:rsidRPr="00CA2C83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632BF53B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6BC741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C7D4E4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3F0539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B81FB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A6932B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68959E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07C55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B8D" w:rsidRPr="00332885" w14:paraId="07219C7F" w14:textId="77777777" w:rsidTr="0074420D">
        <w:trPr>
          <w:trHeight w:val="406"/>
        </w:trPr>
        <w:tc>
          <w:tcPr>
            <w:tcW w:w="2610" w:type="dxa"/>
          </w:tcPr>
          <w:p w14:paraId="52225557" w14:textId="77777777" w:rsidR="00CC2B8D" w:rsidRPr="00CA2C83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A30D229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FB236C" w14:textId="35980EDC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  <w:tc>
          <w:tcPr>
            <w:tcW w:w="269" w:type="dxa"/>
          </w:tcPr>
          <w:p w14:paraId="768AA65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1D76E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773,371</w:t>
            </w:r>
          </w:p>
        </w:tc>
        <w:tc>
          <w:tcPr>
            <w:tcW w:w="269" w:type="dxa"/>
          </w:tcPr>
          <w:p w14:paraId="4568825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5E3E4B" w14:textId="655104B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  <w:tc>
          <w:tcPr>
            <w:tcW w:w="269" w:type="dxa"/>
          </w:tcPr>
          <w:p w14:paraId="1B889D8A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065E3" w14:textId="5DF5FDD2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772,0</w:t>
            </w:r>
            <w:r w:rsidR="001A2856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CC2B8D" w:rsidRPr="00332885" w14:paraId="71BE3A5E" w14:textId="77777777" w:rsidTr="00916F0C">
        <w:trPr>
          <w:trHeight w:val="431"/>
        </w:trPr>
        <w:tc>
          <w:tcPr>
            <w:tcW w:w="2610" w:type="dxa"/>
          </w:tcPr>
          <w:p w14:paraId="7C925B76" w14:textId="77777777" w:rsidR="00CC2B8D" w:rsidRPr="00CA2C83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5CBAF63" w14:textId="77777777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21423A2" w14:textId="66BD4A4A" w:rsidR="00CC2B8D" w:rsidRPr="00CA2C83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</w:t>
            </w:r>
            <w:r w:rsidR="001A28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9A7E04F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550419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827,088</w:t>
            </w:r>
          </w:p>
        </w:tc>
        <w:tc>
          <w:tcPr>
            <w:tcW w:w="269" w:type="dxa"/>
          </w:tcPr>
          <w:p w14:paraId="508B2546" w14:textId="77777777" w:rsidR="00CC2B8D" w:rsidRPr="00332885" w:rsidRDefault="00CC2B8D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521C161" w14:textId="686BFCC1" w:rsidR="00CC2B8D" w:rsidRPr="00332885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69" w:type="dxa"/>
          </w:tcPr>
          <w:p w14:paraId="7B045CA2" w14:textId="77777777" w:rsidR="00CC2B8D" w:rsidRPr="00332885" w:rsidRDefault="00CC2B8D" w:rsidP="00CC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2AE1B" w14:textId="082C6BA9" w:rsidR="00CC2B8D" w:rsidRPr="00332885" w:rsidRDefault="00916F0C" w:rsidP="00CC2B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825,459</w:t>
            </w:r>
          </w:p>
        </w:tc>
      </w:tr>
    </w:tbl>
    <w:p w14:paraId="703D2AC1" w14:textId="5346096D" w:rsidR="002C494F" w:rsidRDefault="002C494F" w:rsidP="002C494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00"/>
        <w:gridCol w:w="1080"/>
        <w:gridCol w:w="270"/>
        <w:gridCol w:w="1080"/>
        <w:gridCol w:w="270"/>
        <w:gridCol w:w="1170"/>
        <w:gridCol w:w="270"/>
        <w:gridCol w:w="1170"/>
      </w:tblGrid>
      <w:tr w:rsidR="00F44A3E" w:rsidRPr="00332885" w14:paraId="7203D51E" w14:textId="77777777" w:rsidTr="00EC7460">
        <w:trPr>
          <w:trHeight w:val="428"/>
          <w:tblHeader/>
        </w:trPr>
        <w:tc>
          <w:tcPr>
            <w:tcW w:w="3960" w:type="dxa"/>
            <w:gridSpan w:val="2"/>
            <w:vAlign w:val="bottom"/>
          </w:tcPr>
          <w:p w14:paraId="0DE572B3" w14:textId="77777777" w:rsidR="00F37905" w:rsidRDefault="00F44A3E" w:rsidP="0074420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B3C0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759E30A3" w14:textId="23E9B413" w:rsidR="00F44A3E" w:rsidRPr="00332885" w:rsidRDefault="00F37905" w:rsidP="0074420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44A3E" w:rsidRPr="006B3C0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30" w:type="dxa"/>
            <w:gridSpan w:val="3"/>
          </w:tcPr>
          <w:p w14:paraId="472DA7EF" w14:textId="77777777" w:rsidR="00F37905" w:rsidRDefault="00F37905" w:rsidP="00F44A3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BCC73D" w14:textId="57ADF21A" w:rsidR="00F44A3E" w:rsidRPr="00332885" w:rsidRDefault="00F44A3E" w:rsidP="00F44A3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844D02" w14:textId="77777777" w:rsidR="00F44A3E" w:rsidRPr="00332885" w:rsidRDefault="00F44A3E" w:rsidP="0074420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82CEA28" w14:textId="77777777" w:rsidR="00F37905" w:rsidRDefault="00F37905" w:rsidP="0074420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3449E5" w14:textId="3D906985" w:rsidR="00F44A3E" w:rsidRPr="00332885" w:rsidRDefault="00F44A3E" w:rsidP="0074420D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A3E" w:rsidRPr="00332885" w14:paraId="35EAA2AA" w14:textId="77777777" w:rsidTr="00EC7460">
        <w:trPr>
          <w:trHeight w:val="380"/>
          <w:tblHeader/>
        </w:trPr>
        <w:tc>
          <w:tcPr>
            <w:tcW w:w="3060" w:type="dxa"/>
            <w:vAlign w:val="bottom"/>
          </w:tcPr>
          <w:p w14:paraId="56E78978" w14:textId="77777777" w:rsidR="00F44A3E" w:rsidRPr="00332885" w:rsidRDefault="00F44A3E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813D4B7" w14:textId="1A8C60E5" w:rsidR="00F44A3E" w:rsidRPr="00F44A3E" w:rsidRDefault="00F44A3E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4A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BAB9612" w14:textId="4A365F7C" w:rsidR="00F44A3E" w:rsidRPr="00332885" w:rsidRDefault="00F44A3E" w:rsidP="001A28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A916BE" w14:textId="77777777" w:rsidR="00F44A3E" w:rsidRPr="00332885" w:rsidRDefault="00F44A3E" w:rsidP="001A28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BD42AD9" w14:textId="22F9E4ED" w:rsidR="00F44A3E" w:rsidRPr="00332885" w:rsidRDefault="00F44A3E" w:rsidP="001A28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1B2ED5" w14:textId="77777777" w:rsidR="00F44A3E" w:rsidRPr="00332885" w:rsidRDefault="00F44A3E" w:rsidP="001A285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CB3C8" w14:textId="358B3273" w:rsidR="00F44A3E" w:rsidRPr="00332885" w:rsidRDefault="00F44A3E" w:rsidP="00F44A3E">
            <w:pPr>
              <w:tabs>
                <w:tab w:val="clear" w:pos="1871"/>
                <w:tab w:val="left" w:pos="540"/>
                <w:tab w:val="left" w:pos="12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09B72E" w14:textId="77777777" w:rsidR="00F44A3E" w:rsidRPr="00332885" w:rsidRDefault="00F44A3E" w:rsidP="001A285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2A0A" w14:textId="77777777" w:rsidR="00F44A3E" w:rsidRPr="00332885" w:rsidRDefault="00F44A3E" w:rsidP="001A285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44A3E" w:rsidRPr="00332885" w14:paraId="095BAEE9" w14:textId="77777777" w:rsidTr="00EC7460">
        <w:trPr>
          <w:trHeight w:val="428"/>
          <w:tblHeader/>
        </w:trPr>
        <w:tc>
          <w:tcPr>
            <w:tcW w:w="3060" w:type="dxa"/>
            <w:vAlign w:val="bottom"/>
          </w:tcPr>
          <w:p w14:paraId="7B3173BB" w14:textId="7C16F25F" w:rsidR="00F44A3E" w:rsidRPr="00332885" w:rsidRDefault="00F44A3E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56F3638" w14:textId="26D2AC87" w:rsidR="00F44A3E" w:rsidRPr="00332885" w:rsidRDefault="00F44A3E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A91E06E" w14:textId="05E07F0B" w:rsidR="00F44A3E" w:rsidRPr="00332885" w:rsidRDefault="00F44A3E" w:rsidP="001A285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D499C" w:rsidRPr="00332885" w14:paraId="4A360F87" w14:textId="77777777" w:rsidTr="00EC7460">
        <w:trPr>
          <w:trHeight w:val="428"/>
          <w:tblHeader/>
        </w:trPr>
        <w:tc>
          <w:tcPr>
            <w:tcW w:w="3060" w:type="dxa"/>
            <w:vAlign w:val="bottom"/>
          </w:tcPr>
          <w:p w14:paraId="51572CDD" w14:textId="3B606532" w:rsidR="005D499C" w:rsidRPr="00916F0C" w:rsidRDefault="005D499C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16F0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916F0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6F0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916F0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16F0C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916F0C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1860F314" w14:textId="77777777" w:rsidR="005D499C" w:rsidRPr="00332885" w:rsidRDefault="005D499C" w:rsidP="001A285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077C12" w14:textId="6910E404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2FA99C" w14:textId="77777777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8AB52A" w14:textId="480863C4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4F0E2" w14:textId="77777777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AA0C21" w14:textId="2D17AA5A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499C">
              <w:rPr>
                <w:rFonts w:ascii="Angsana New" w:hAnsi="Angsana New" w:cs="Angsana New"/>
                <w:sz w:val="30"/>
                <w:szCs w:val="30"/>
              </w:rPr>
              <w:t>75,688</w:t>
            </w:r>
          </w:p>
        </w:tc>
        <w:tc>
          <w:tcPr>
            <w:tcW w:w="270" w:type="dxa"/>
          </w:tcPr>
          <w:p w14:paraId="2EA03BE9" w14:textId="77777777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5A031B" w14:textId="5A50CE8D" w:rsidR="005D499C" w:rsidRPr="005D499C" w:rsidRDefault="005D499C" w:rsidP="005D499C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3662" w:rsidRPr="00332885" w14:paraId="0B5C7938" w14:textId="77777777" w:rsidTr="006772D8">
        <w:trPr>
          <w:trHeight w:val="428"/>
          <w:tblHeader/>
        </w:trPr>
        <w:tc>
          <w:tcPr>
            <w:tcW w:w="3060" w:type="dxa"/>
            <w:vAlign w:val="bottom"/>
          </w:tcPr>
          <w:p w14:paraId="15F6F9C1" w14:textId="1568286C" w:rsidR="00793662" w:rsidRPr="00916F0C" w:rsidRDefault="00793662" w:rsidP="00793662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3ED80C92" w14:textId="77777777" w:rsidR="00793662" w:rsidRPr="00332885" w:rsidRDefault="00793662" w:rsidP="00793662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67245F" w14:textId="0DF9D379" w:rsidR="00793662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AF021" w14:textId="77777777" w:rsidR="00793662" w:rsidRPr="005D499C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0B14DC" w14:textId="44328653" w:rsidR="00793662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BE61C" w14:textId="77777777" w:rsidR="00793662" w:rsidRPr="005D499C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77DC3" w14:textId="2AA72B6B" w:rsidR="00793662" w:rsidRPr="005D499C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108785" w14:textId="77777777" w:rsidR="00793662" w:rsidRPr="005D499C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2BBF73" w14:textId="6723DC81" w:rsidR="00793662" w:rsidRDefault="00D5281A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281A">
              <w:rPr>
                <w:rFonts w:ascii="Angsana New" w:hAnsi="Angsana New" w:cs="Angsana New"/>
                <w:sz w:val="30"/>
                <w:szCs w:val="30"/>
              </w:rPr>
              <w:t>75,688</w:t>
            </w:r>
          </w:p>
        </w:tc>
      </w:tr>
      <w:tr w:rsidR="00793662" w:rsidRPr="00270B7D" w14:paraId="2D8D2AED" w14:textId="77777777" w:rsidTr="006772D8">
        <w:trPr>
          <w:trHeight w:val="414"/>
          <w:tblHeader/>
        </w:trPr>
        <w:tc>
          <w:tcPr>
            <w:tcW w:w="3960" w:type="dxa"/>
            <w:gridSpan w:val="2"/>
            <w:shd w:val="clear" w:color="auto" w:fill="auto"/>
            <w:hideMark/>
          </w:tcPr>
          <w:p w14:paraId="1D51D70B" w14:textId="49940E6B" w:rsidR="00793662" w:rsidRPr="00DB16D5" w:rsidRDefault="00793662" w:rsidP="0079366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1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171B4" w14:textId="2722B4CC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B3CFBF" w14:textId="77777777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95E3" w14:textId="500CF69C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A7C15" w14:textId="77777777" w:rsidR="00793662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A1DF2" w14:textId="5337573C" w:rsidR="00793662" w:rsidRPr="00DB16D5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(4,167)</w:t>
            </w:r>
          </w:p>
        </w:tc>
        <w:tc>
          <w:tcPr>
            <w:tcW w:w="270" w:type="dxa"/>
            <w:shd w:val="clear" w:color="auto" w:fill="auto"/>
          </w:tcPr>
          <w:p w14:paraId="20ABD01E" w14:textId="77777777" w:rsidR="00793662" w:rsidRPr="00DB16D5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C478" w14:textId="77777777" w:rsidR="00793662" w:rsidRPr="00DB16D5" w:rsidRDefault="00793662" w:rsidP="007936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3662" w:rsidRPr="00332885" w14:paraId="793CAFE8" w14:textId="77777777" w:rsidTr="006772D8">
        <w:trPr>
          <w:trHeight w:val="414"/>
          <w:tblHeader/>
        </w:trPr>
        <w:tc>
          <w:tcPr>
            <w:tcW w:w="3060" w:type="dxa"/>
            <w:shd w:val="clear" w:color="auto" w:fill="auto"/>
          </w:tcPr>
          <w:p w14:paraId="4B8382F0" w14:textId="5320E76C" w:rsidR="00793662" w:rsidRPr="006B6390" w:rsidRDefault="00793662" w:rsidP="0079366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639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639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6B639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1BB49F57" w14:textId="305B0875" w:rsidR="00793662" w:rsidRPr="00F44A3E" w:rsidRDefault="00793662" w:rsidP="0079366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4A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E32AE" w14:textId="797EB259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6B3D1E" w14:textId="77777777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518CE4" w14:textId="1C5D9837" w:rsidR="00793662" w:rsidRPr="00DB16D5" w:rsidRDefault="00793662" w:rsidP="00793662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00414" w14:textId="77777777" w:rsidR="00793662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970131" w14:textId="4C16D897" w:rsidR="00793662" w:rsidRPr="00DB16D5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71,521</w:t>
            </w:r>
          </w:p>
        </w:tc>
        <w:tc>
          <w:tcPr>
            <w:tcW w:w="270" w:type="dxa"/>
            <w:shd w:val="clear" w:color="auto" w:fill="auto"/>
          </w:tcPr>
          <w:p w14:paraId="761559BD" w14:textId="77777777" w:rsidR="00793662" w:rsidRPr="00DB16D5" w:rsidRDefault="00793662" w:rsidP="00793662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0968F" w14:textId="5201FA86" w:rsidR="00793662" w:rsidRPr="00DB16D5" w:rsidRDefault="00793662" w:rsidP="0079366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75,688</w:t>
            </w:r>
          </w:p>
        </w:tc>
      </w:tr>
    </w:tbl>
    <w:p w14:paraId="18AFA0A5" w14:textId="3D3DAC76" w:rsidR="002C494F" w:rsidRDefault="002C494F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20DF80C" w14:textId="29ECF064" w:rsidR="00F325F5" w:rsidRDefault="00F325F5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ข้อมูลเกี่ยวกับความเสี่ยงด้านเครดิตเปิดเผยในหมายเหตุข้อ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200F0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.1.1)</w:t>
      </w:r>
    </w:p>
    <w:p w14:paraId="1D5AD7C6" w14:textId="77777777" w:rsidR="00D56177" w:rsidRDefault="00D56177" w:rsidP="002C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498FC" w14:textId="66AC2CD7" w:rsidR="002C494F" w:rsidRPr="002C494F" w:rsidRDefault="002C494F" w:rsidP="002C494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p w14:paraId="5B0C1D05" w14:textId="77777777" w:rsidR="0078405C" w:rsidRPr="009E3BC3" w:rsidRDefault="0078405C" w:rsidP="00BA5D99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84"/>
        <w:gridCol w:w="1192"/>
        <w:gridCol w:w="268"/>
        <w:gridCol w:w="1164"/>
        <w:gridCol w:w="268"/>
        <w:gridCol w:w="1163"/>
        <w:gridCol w:w="268"/>
        <w:gridCol w:w="1166"/>
      </w:tblGrid>
      <w:tr w:rsidR="00D055AB" w:rsidRPr="009E3BC3" w14:paraId="63E21BCB" w14:textId="77777777" w:rsidTr="00A61597">
        <w:trPr>
          <w:trHeight w:val="423"/>
        </w:trPr>
        <w:tc>
          <w:tcPr>
            <w:tcW w:w="2790" w:type="dxa"/>
          </w:tcPr>
          <w:p w14:paraId="124FB1B5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661324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4" w:type="dxa"/>
            <w:gridSpan w:val="3"/>
          </w:tcPr>
          <w:p w14:paraId="29D309F1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03119DA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16B9759F" w14:textId="77777777" w:rsidR="00D055AB" w:rsidRPr="009E3BC3" w:rsidRDefault="00D055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F4B04" w:rsidRPr="009E3BC3" w14:paraId="5D221532" w14:textId="77777777" w:rsidTr="00A61597">
        <w:trPr>
          <w:trHeight w:val="423"/>
        </w:trPr>
        <w:tc>
          <w:tcPr>
            <w:tcW w:w="2790" w:type="dxa"/>
          </w:tcPr>
          <w:p w14:paraId="74511C13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6AF033B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2" w:type="dxa"/>
          </w:tcPr>
          <w:p w14:paraId="631BD1DD" w14:textId="2623767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3D4EE68C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EF6BD8" w14:textId="32E47AFF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7A08EEEB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3C2A914" w14:textId="3A7074C5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DDD39E9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036AB9" w14:textId="356DADC5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3463E02E" w14:textId="77777777" w:rsidTr="00A61597">
        <w:trPr>
          <w:trHeight w:val="410"/>
        </w:trPr>
        <w:tc>
          <w:tcPr>
            <w:tcW w:w="2790" w:type="dxa"/>
          </w:tcPr>
          <w:p w14:paraId="7F93FEC5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6BA1C313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9" w:type="dxa"/>
            <w:gridSpan w:val="7"/>
          </w:tcPr>
          <w:p w14:paraId="37C5A551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D52CD" w:rsidRPr="009E3BC3" w14:paraId="4A84E07F" w14:textId="77777777" w:rsidTr="00A61597">
        <w:trPr>
          <w:trHeight w:val="410"/>
        </w:trPr>
        <w:tc>
          <w:tcPr>
            <w:tcW w:w="2790" w:type="dxa"/>
          </w:tcPr>
          <w:p w14:paraId="769C10AF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4" w:type="dxa"/>
          </w:tcPr>
          <w:p w14:paraId="5C3910D2" w14:textId="21D049E1" w:rsidR="00BD52CD" w:rsidRPr="00246077" w:rsidRDefault="006B3C0E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4471CE3" w14:textId="18DFF9AD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72BE6B7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A3EC170" w14:textId="3BAE7798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48FC00E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9C78ECF" w14:textId="637A12C6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BE7E1B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1F8A2A8" w14:textId="0434B36A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2,400</w:t>
            </w:r>
          </w:p>
        </w:tc>
      </w:tr>
      <w:tr w:rsidR="00BD52CD" w:rsidRPr="009E3BC3" w14:paraId="24A5F085" w14:textId="77777777" w:rsidTr="00A61597">
        <w:trPr>
          <w:trHeight w:val="410"/>
        </w:trPr>
        <w:tc>
          <w:tcPr>
            <w:tcW w:w="2790" w:type="dxa"/>
          </w:tcPr>
          <w:p w14:paraId="66A53D54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84" w:type="dxa"/>
          </w:tcPr>
          <w:p w14:paraId="6C2EAD82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5C346F1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8568FD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C1978CA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83BD723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AB9605D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B292FF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BE17DA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2CD" w:rsidRPr="009E3BC3" w14:paraId="20A9035B" w14:textId="77777777" w:rsidTr="00A61597">
        <w:trPr>
          <w:trHeight w:val="398"/>
        </w:trPr>
        <w:tc>
          <w:tcPr>
            <w:tcW w:w="2790" w:type="dxa"/>
          </w:tcPr>
          <w:p w14:paraId="0D08EE91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4" w:type="dxa"/>
          </w:tcPr>
          <w:p w14:paraId="2AB4F8C2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B7FA46" w14:textId="058BC9F5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103,370</w:t>
            </w:r>
          </w:p>
        </w:tc>
        <w:tc>
          <w:tcPr>
            <w:tcW w:w="268" w:type="dxa"/>
          </w:tcPr>
          <w:p w14:paraId="5C093A6D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913501F" w14:textId="34D99052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37,028</w:t>
            </w:r>
          </w:p>
        </w:tc>
        <w:tc>
          <w:tcPr>
            <w:tcW w:w="268" w:type="dxa"/>
          </w:tcPr>
          <w:p w14:paraId="24F59E03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DBBB061" w14:textId="4108079A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103,370</w:t>
            </w:r>
          </w:p>
        </w:tc>
        <w:tc>
          <w:tcPr>
            <w:tcW w:w="268" w:type="dxa"/>
          </w:tcPr>
          <w:p w14:paraId="246A6A88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185AF76" w14:textId="740F4EAA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37,028</w:t>
            </w:r>
          </w:p>
        </w:tc>
      </w:tr>
      <w:tr w:rsidR="00BD52CD" w:rsidRPr="009E3BC3" w14:paraId="175F18B0" w14:textId="77777777" w:rsidTr="00A61597">
        <w:trPr>
          <w:trHeight w:val="398"/>
        </w:trPr>
        <w:tc>
          <w:tcPr>
            <w:tcW w:w="2790" w:type="dxa"/>
          </w:tcPr>
          <w:p w14:paraId="2FCF7766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984" w:type="dxa"/>
          </w:tcPr>
          <w:p w14:paraId="45245F9E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7508E4" w14:textId="622114FA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2,513</w:t>
            </w:r>
          </w:p>
        </w:tc>
        <w:tc>
          <w:tcPr>
            <w:tcW w:w="268" w:type="dxa"/>
          </w:tcPr>
          <w:p w14:paraId="67E2DA28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4D82DBE" w14:textId="38E343F8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2,720</w:t>
            </w:r>
          </w:p>
        </w:tc>
        <w:tc>
          <w:tcPr>
            <w:tcW w:w="268" w:type="dxa"/>
          </w:tcPr>
          <w:p w14:paraId="745F7324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D110DC" w14:textId="54B0D714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2,502</w:t>
            </w:r>
          </w:p>
        </w:tc>
        <w:tc>
          <w:tcPr>
            <w:tcW w:w="268" w:type="dxa"/>
          </w:tcPr>
          <w:p w14:paraId="4B80873C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CD0F54C" w14:textId="4DAD5740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</w:tr>
      <w:tr w:rsidR="00BD52CD" w:rsidRPr="009E3BC3" w14:paraId="05375616" w14:textId="77777777" w:rsidTr="00A61597">
        <w:trPr>
          <w:trHeight w:val="410"/>
        </w:trPr>
        <w:tc>
          <w:tcPr>
            <w:tcW w:w="2790" w:type="dxa"/>
          </w:tcPr>
          <w:p w14:paraId="1AC87271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ภาษีมูลค่าเพิ่มระหว่างขอคืน</w:t>
            </w:r>
          </w:p>
        </w:tc>
        <w:tc>
          <w:tcPr>
            <w:tcW w:w="984" w:type="dxa"/>
          </w:tcPr>
          <w:p w14:paraId="16DB221C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B84377" w14:textId="1B01CC7B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68" w:type="dxa"/>
          </w:tcPr>
          <w:p w14:paraId="0B012E62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75D2CB5" w14:textId="561692A1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1,811</w:t>
            </w:r>
          </w:p>
        </w:tc>
        <w:tc>
          <w:tcPr>
            <w:tcW w:w="268" w:type="dxa"/>
          </w:tcPr>
          <w:p w14:paraId="5C89040D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6D60EF" w14:textId="1F37F0F6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22C6E1D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893EB4" w14:textId="27293654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2CD" w:rsidRPr="009E3BC3" w14:paraId="772BD5E8" w14:textId="77777777" w:rsidTr="00A61597">
        <w:trPr>
          <w:trHeight w:val="410"/>
        </w:trPr>
        <w:tc>
          <w:tcPr>
            <w:tcW w:w="2790" w:type="dxa"/>
          </w:tcPr>
          <w:p w14:paraId="3642D4A1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84" w:type="dxa"/>
          </w:tcPr>
          <w:p w14:paraId="3CE40346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5E65A8" w14:textId="7C28608C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68" w:type="dxa"/>
          </w:tcPr>
          <w:p w14:paraId="4A6E8D9C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3B80A0" w14:textId="2440D20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1,439</w:t>
            </w:r>
          </w:p>
        </w:tc>
        <w:tc>
          <w:tcPr>
            <w:tcW w:w="268" w:type="dxa"/>
          </w:tcPr>
          <w:p w14:paraId="1BC243A2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6A95899" w14:textId="38333545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68" w:type="dxa"/>
          </w:tcPr>
          <w:p w14:paraId="29B8A8A5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C2A8B39" w14:textId="2FCCEF42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1,439</w:t>
            </w:r>
          </w:p>
        </w:tc>
      </w:tr>
      <w:tr w:rsidR="00BD52CD" w:rsidRPr="009E3BC3" w14:paraId="374047A5" w14:textId="77777777" w:rsidTr="00A61597">
        <w:trPr>
          <w:trHeight w:val="398"/>
        </w:trPr>
        <w:tc>
          <w:tcPr>
            <w:tcW w:w="2790" w:type="dxa"/>
          </w:tcPr>
          <w:p w14:paraId="67BA1B11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ส่วนลดรับและเงินสนับสนุนค้างรับ</w:t>
            </w:r>
          </w:p>
        </w:tc>
        <w:tc>
          <w:tcPr>
            <w:tcW w:w="984" w:type="dxa"/>
          </w:tcPr>
          <w:p w14:paraId="69AD49B1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37F1086F" w14:textId="1E092FFA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4DD4AD7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CDCA5" w14:textId="7DFEBF7F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68" w:type="dxa"/>
          </w:tcPr>
          <w:p w14:paraId="3EF964CE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9D1BE4" w14:textId="1F8F6492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643A045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683184" w14:textId="76678426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BD52CD" w:rsidRPr="009E3BC3" w14:paraId="0647D07F" w14:textId="77777777" w:rsidTr="00A61597">
        <w:trPr>
          <w:trHeight w:val="398"/>
        </w:trPr>
        <w:tc>
          <w:tcPr>
            <w:tcW w:w="2790" w:type="dxa"/>
          </w:tcPr>
          <w:p w14:paraId="380946FE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4" w:type="dxa"/>
          </w:tcPr>
          <w:p w14:paraId="56F5495A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B0BDBB0" w14:textId="167E8265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F008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30F7A82F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7FBE439" w14:textId="36D44749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68" w:type="dxa"/>
          </w:tcPr>
          <w:p w14:paraId="056F2DAF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5385749" w14:textId="1993936E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F008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2D7954A7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B148EF" w14:textId="157D3DCE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BD52CD" w:rsidRPr="009E3BC3" w14:paraId="01711284" w14:textId="77777777" w:rsidTr="00A61597">
        <w:trPr>
          <w:trHeight w:val="410"/>
        </w:trPr>
        <w:tc>
          <w:tcPr>
            <w:tcW w:w="2790" w:type="dxa"/>
          </w:tcPr>
          <w:p w14:paraId="0C16392F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4B9C7785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CA2130A" w14:textId="40C16551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</w:t>
            </w:r>
            <w:r w:rsidR="00FF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68" w:type="dxa"/>
          </w:tcPr>
          <w:p w14:paraId="00C14BCA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285401B" w14:textId="385061EA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43,446</w:t>
            </w:r>
          </w:p>
        </w:tc>
        <w:tc>
          <w:tcPr>
            <w:tcW w:w="268" w:type="dxa"/>
          </w:tcPr>
          <w:p w14:paraId="1CF8F65F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6106016" w14:textId="69083C5F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108,5</w:t>
            </w:r>
            <w:r w:rsidR="00FF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8" w:type="dxa"/>
          </w:tcPr>
          <w:p w14:paraId="0D42E55A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A65761D" w14:textId="4D38583B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41,622</w:t>
            </w:r>
          </w:p>
        </w:tc>
      </w:tr>
      <w:tr w:rsidR="00BD52CD" w:rsidRPr="009E3BC3" w14:paraId="0735FDE3" w14:textId="77777777" w:rsidTr="00A61597">
        <w:trPr>
          <w:trHeight w:val="423"/>
        </w:trPr>
        <w:tc>
          <w:tcPr>
            <w:tcW w:w="2790" w:type="dxa"/>
          </w:tcPr>
          <w:p w14:paraId="69DFF0D2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</w:tcPr>
          <w:p w14:paraId="4F26A233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182951C7" w14:textId="3CFD242F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110,3</w:t>
            </w:r>
            <w:r w:rsidR="00FF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68" w:type="dxa"/>
          </w:tcPr>
          <w:p w14:paraId="0432EB34" w14:textId="7777777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075EE4D" w14:textId="0504ED47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43,446</w:t>
            </w:r>
          </w:p>
        </w:tc>
        <w:tc>
          <w:tcPr>
            <w:tcW w:w="268" w:type="dxa"/>
          </w:tcPr>
          <w:p w14:paraId="3743D398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40193CF8" w14:textId="4595A6F4" w:rsidR="00BD52CD" w:rsidRPr="00246077" w:rsidRDefault="00246077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108,5</w:t>
            </w:r>
            <w:r w:rsidR="00FF00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8" w:type="dxa"/>
          </w:tcPr>
          <w:p w14:paraId="2344CC43" w14:textId="77777777" w:rsidR="00BD52CD" w:rsidRPr="00246077" w:rsidRDefault="00BD52CD" w:rsidP="00BD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15CFBD6" w14:textId="0B824A6F" w:rsidR="00BD52CD" w:rsidRPr="00246077" w:rsidRDefault="00BD52CD" w:rsidP="00BD52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60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44,022</w:t>
            </w:r>
          </w:p>
        </w:tc>
      </w:tr>
    </w:tbl>
    <w:p w14:paraId="466B1FB3" w14:textId="44B195AC" w:rsidR="00D56177" w:rsidRDefault="00D56177" w:rsidP="0005049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6BC7AF1D" w14:textId="77777777" w:rsidR="00D56177" w:rsidRDefault="00D5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A32ADA" w14:textId="04E67EAC" w:rsidR="00FC557F" w:rsidRPr="009E3BC3" w:rsidRDefault="00FC557F" w:rsidP="00B3724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2AFBF04" w14:textId="77777777" w:rsidR="00AB7259" w:rsidRPr="00C04C07" w:rsidRDefault="00AB7259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DE229D" w:rsidRPr="009E3BC3" w14:paraId="59592ED6" w14:textId="77777777" w:rsidTr="00DE229D">
        <w:tc>
          <w:tcPr>
            <w:tcW w:w="3780" w:type="dxa"/>
          </w:tcPr>
          <w:p w14:paraId="5B3FE3C7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EA380F2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96D174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EE2D9F" w14:textId="77777777" w:rsidR="00DE229D" w:rsidRPr="009E3BC3" w:rsidRDefault="00DE229D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DE229D" w:rsidRPr="009E3BC3" w14:paraId="2C385C8C" w14:textId="77777777" w:rsidTr="00DE229D">
        <w:tc>
          <w:tcPr>
            <w:tcW w:w="3780" w:type="dxa"/>
          </w:tcPr>
          <w:p w14:paraId="4D66AE2B" w14:textId="77777777" w:rsidR="00DE229D" w:rsidRPr="009E3BC3" w:rsidRDefault="00DE229D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14E97F" w14:textId="3622EBF7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4E6DA6" w14:textId="77777777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16234" w14:textId="7E3A1E43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B14A1E" w14:textId="77777777" w:rsidR="00DE229D" w:rsidRPr="009E3BC3" w:rsidRDefault="00DE229D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54A07" w14:textId="44EEC8CB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A59C06" w14:textId="77777777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F75D6" w14:textId="0739854C" w:rsidR="00DE229D" w:rsidRPr="009E3BC3" w:rsidRDefault="00DE229D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E229D" w:rsidRPr="009E3BC3" w14:paraId="38C0DE87" w14:textId="77777777" w:rsidTr="00C04C07">
        <w:trPr>
          <w:trHeight w:val="308"/>
        </w:trPr>
        <w:tc>
          <w:tcPr>
            <w:tcW w:w="3780" w:type="dxa"/>
          </w:tcPr>
          <w:p w14:paraId="09433D7B" w14:textId="77777777" w:rsidR="00DE229D" w:rsidRPr="009E3BC3" w:rsidRDefault="00DE229D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11FB71F" w14:textId="77777777" w:rsidR="00DE229D" w:rsidRPr="009E3BC3" w:rsidRDefault="00DE229D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284" w:rsidRPr="009E3BC3" w14:paraId="176AB277" w14:textId="77777777" w:rsidTr="00DE229D">
        <w:tc>
          <w:tcPr>
            <w:tcW w:w="3780" w:type="dxa"/>
          </w:tcPr>
          <w:p w14:paraId="5A25B8B5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54C8EFB4" w14:textId="730B0FE1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316,439</w:t>
            </w:r>
          </w:p>
        </w:tc>
        <w:tc>
          <w:tcPr>
            <w:tcW w:w="270" w:type="dxa"/>
          </w:tcPr>
          <w:p w14:paraId="3BA0A57B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93867" w14:textId="5726C25E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376,571</w:t>
            </w:r>
          </w:p>
        </w:tc>
        <w:tc>
          <w:tcPr>
            <w:tcW w:w="270" w:type="dxa"/>
          </w:tcPr>
          <w:p w14:paraId="1FF57D4B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470BA" w14:textId="534DDB30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316,439</w:t>
            </w:r>
          </w:p>
        </w:tc>
        <w:tc>
          <w:tcPr>
            <w:tcW w:w="270" w:type="dxa"/>
          </w:tcPr>
          <w:p w14:paraId="1BF5582E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49090" w14:textId="0EAE1750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376,361</w:t>
            </w:r>
          </w:p>
        </w:tc>
      </w:tr>
      <w:tr w:rsidR="00E70284" w:rsidRPr="009E3BC3" w14:paraId="517951BC" w14:textId="77777777" w:rsidTr="00DE229D">
        <w:tc>
          <w:tcPr>
            <w:tcW w:w="3780" w:type="dxa"/>
          </w:tcPr>
          <w:p w14:paraId="734D4403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B758ACE" w14:textId="0A6D1D3B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191,117</w:t>
            </w:r>
          </w:p>
        </w:tc>
        <w:tc>
          <w:tcPr>
            <w:tcW w:w="270" w:type="dxa"/>
          </w:tcPr>
          <w:p w14:paraId="275ADFEC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D2777" w14:textId="40650F4F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189,458</w:t>
            </w:r>
          </w:p>
        </w:tc>
        <w:tc>
          <w:tcPr>
            <w:tcW w:w="270" w:type="dxa"/>
          </w:tcPr>
          <w:p w14:paraId="7EEFEC0C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72C" w14:textId="5281344A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191,117</w:t>
            </w:r>
          </w:p>
        </w:tc>
        <w:tc>
          <w:tcPr>
            <w:tcW w:w="270" w:type="dxa"/>
          </w:tcPr>
          <w:p w14:paraId="039754EB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17E5B" w14:textId="56B8DE3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189,458</w:t>
            </w:r>
          </w:p>
        </w:tc>
      </w:tr>
      <w:tr w:rsidR="00E70284" w:rsidRPr="009E3BC3" w14:paraId="0617B593" w14:textId="77777777" w:rsidTr="00DE229D">
        <w:trPr>
          <w:trHeight w:val="308"/>
        </w:trPr>
        <w:tc>
          <w:tcPr>
            <w:tcW w:w="3780" w:type="dxa"/>
          </w:tcPr>
          <w:p w14:paraId="1D691EC1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D8D4C61" w14:textId="170728E4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7F5DC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FE3D8" w14:textId="79FE52CB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9,242</w:t>
            </w:r>
          </w:p>
        </w:tc>
        <w:tc>
          <w:tcPr>
            <w:tcW w:w="270" w:type="dxa"/>
          </w:tcPr>
          <w:p w14:paraId="65B4B719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12DEB" w14:textId="6AE7F995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B8988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7F53C" w14:textId="47D33864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9,242</w:t>
            </w:r>
          </w:p>
        </w:tc>
      </w:tr>
      <w:tr w:rsidR="00E70284" w:rsidRPr="009E3BC3" w14:paraId="5626E463" w14:textId="77777777" w:rsidTr="00DE229D">
        <w:tc>
          <w:tcPr>
            <w:tcW w:w="3780" w:type="dxa"/>
          </w:tcPr>
          <w:p w14:paraId="3641699F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2267423E" w14:textId="08B87F1C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39,232</w:t>
            </w:r>
          </w:p>
        </w:tc>
        <w:tc>
          <w:tcPr>
            <w:tcW w:w="270" w:type="dxa"/>
          </w:tcPr>
          <w:p w14:paraId="6E650988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B8B69" w14:textId="231A815F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37,238</w:t>
            </w:r>
          </w:p>
        </w:tc>
        <w:tc>
          <w:tcPr>
            <w:tcW w:w="270" w:type="dxa"/>
          </w:tcPr>
          <w:p w14:paraId="62900F4A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7630C" w14:textId="71B7B5BA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39,232</w:t>
            </w:r>
          </w:p>
        </w:tc>
        <w:tc>
          <w:tcPr>
            <w:tcW w:w="270" w:type="dxa"/>
          </w:tcPr>
          <w:p w14:paraId="6F8FA30A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EB51C" w14:textId="3602D830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37,238</w:t>
            </w:r>
          </w:p>
        </w:tc>
      </w:tr>
      <w:tr w:rsidR="00E70284" w:rsidRPr="009E3BC3" w14:paraId="56F820F0" w14:textId="77777777" w:rsidTr="00DE229D">
        <w:tc>
          <w:tcPr>
            <w:tcW w:w="3780" w:type="dxa"/>
          </w:tcPr>
          <w:p w14:paraId="2D14957D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DABDCF" w14:textId="28F10534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546,788</w:t>
            </w:r>
          </w:p>
        </w:tc>
        <w:tc>
          <w:tcPr>
            <w:tcW w:w="270" w:type="dxa"/>
          </w:tcPr>
          <w:p w14:paraId="13B0AE7B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256F5" w14:textId="54B569BE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612,509</w:t>
            </w:r>
          </w:p>
        </w:tc>
        <w:tc>
          <w:tcPr>
            <w:tcW w:w="270" w:type="dxa"/>
          </w:tcPr>
          <w:p w14:paraId="4C6EF0A3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126BF7" w14:textId="764DDA84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546,788</w:t>
            </w:r>
          </w:p>
        </w:tc>
        <w:tc>
          <w:tcPr>
            <w:tcW w:w="270" w:type="dxa"/>
          </w:tcPr>
          <w:p w14:paraId="78C4B8E5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F6250D" w14:textId="11C3EE5A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612,299</w:t>
            </w:r>
          </w:p>
        </w:tc>
      </w:tr>
      <w:tr w:rsidR="00E70284" w:rsidRPr="009E3BC3" w14:paraId="06551E35" w14:textId="77777777" w:rsidTr="00DE229D">
        <w:tc>
          <w:tcPr>
            <w:tcW w:w="3780" w:type="dxa"/>
          </w:tcPr>
          <w:p w14:paraId="08148064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EF41F6" w14:textId="41615FED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(15,661)</w:t>
            </w:r>
          </w:p>
        </w:tc>
        <w:tc>
          <w:tcPr>
            <w:tcW w:w="270" w:type="dxa"/>
          </w:tcPr>
          <w:p w14:paraId="17C2224F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ADD0F" w14:textId="66286A3C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(22,387)</w:t>
            </w:r>
          </w:p>
        </w:tc>
        <w:tc>
          <w:tcPr>
            <w:tcW w:w="270" w:type="dxa"/>
          </w:tcPr>
          <w:p w14:paraId="6EEF504E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8A197" w14:textId="2D3ABD19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(15,661)</w:t>
            </w:r>
          </w:p>
        </w:tc>
        <w:tc>
          <w:tcPr>
            <w:tcW w:w="270" w:type="dxa"/>
          </w:tcPr>
          <w:p w14:paraId="108C155F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8632" w14:textId="03062EDE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(22,387)</w:t>
            </w:r>
          </w:p>
        </w:tc>
      </w:tr>
      <w:tr w:rsidR="00E70284" w:rsidRPr="009E3BC3" w14:paraId="679CC0F8" w14:textId="77777777" w:rsidTr="00DE229D">
        <w:tc>
          <w:tcPr>
            <w:tcW w:w="3780" w:type="dxa"/>
          </w:tcPr>
          <w:p w14:paraId="0A749C44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A3531E" w14:textId="4FA9DE3D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531,127</w:t>
            </w:r>
          </w:p>
        </w:tc>
        <w:tc>
          <w:tcPr>
            <w:tcW w:w="270" w:type="dxa"/>
          </w:tcPr>
          <w:p w14:paraId="36B858B3" w14:textId="7777777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FAAB6" w14:textId="56A47E37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590,122</w:t>
            </w:r>
          </w:p>
        </w:tc>
        <w:tc>
          <w:tcPr>
            <w:tcW w:w="270" w:type="dxa"/>
          </w:tcPr>
          <w:p w14:paraId="14B4E03C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0B28A6" w14:textId="54C3B90A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531,127</w:t>
            </w:r>
          </w:p>
        </w:tc>
        <w:tc>
          <w:tcPr>
            <w:tcW w:w="270" w:type="dxa"/>
          </w:tcPr>
          <w:p w14:paraId="192353C1" w14:textId="77777777" w:rsidR="00E70284" w:rsidRPr="009E3BC3" w:rsidRDefault="00E70284" w:rsidP="00E70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D8DE" w14:textId="0D932841" w:rsidR="00E70284" w:rsidRPr="009E3BC3" w:rsidRDefault="00E70284" w:rsidP="00E702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589,912</w:t>
            </w:r>
          </w:p>
        </w:tc>
      </w:tr>
      <w:tr w:rsidR="00FF51F5" w:rsidRPr="009E3BC3" w14:paraId="6CBB37AC" w14:textId="77777777" w:rsidTr="00DE229D">
        <w:trPr>
          <w:trHeight w:val="233"/>
        </w:trPr>
        <w:tc>
          <w:tcPr>
            <w:tcW w:w="3780" w:type="dxa"/>
          </w:tcPr>
          <w:p w14:paraId="022329FC" w14:textId="77777777" w:rsidR="00FF51F5" w:rsidRPr="009E3BC3" w:rsidRDefault="00FF51F5" w:rsidP="00E70284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0E54AF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37087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90C94D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877C24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5B263F1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B0FFEC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56E5D0" w14:textId="77777777" w:rsidR="00FF51F5" w:rsidRPr="00DE229D" w:rsidRDefault="00FF51F5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0284" w:rsidRPr="009E3BC3" w14:paraId="6EF8D8D4" w14:textId="77777777" w:rsidTr="00DE229D">
        <w:trPr>
          <w:trHeight w:val="233"/>
        </w:trPr>
        <w:tc>
          <w:tcPr>
            <w:tcW w:w="3780" w:type="dxa"/>
          </w:tcPr>
          <w:p w14:paraId="55FAC371" w14:textId="44A29ACB" w:rsidR="00E70284" w:rsidRPr="009E3BC3" w:rsidRDefault="00E70284" w:rsidP="00E70284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170" w:type="dxa"/>
          </w:tcPr>
          <w:p w14:paraId="01963EFD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FB1273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FFBBDD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D6FCDB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AF22CA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6994B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C39A07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0284" w:rsidRPr="009E3BC3" w14:paraId="795E7B3B" w14:textId="77777777" w:rsidTr="00DE229D">
        <w:trPr>
          <w:trHeight w:val="233"/>
        </w:trPr>
        <w:tc>
          <w:tcPr>
            <w:tcW w:w="3780" w:type="dxa"/>
          </w:tcPr>
          <w:p w14:paraId="7A87C26B" w14:textId="39DC201E" w:rsidR="00E70284" w:rsidRPr="009E3BC3" w:rsidRDefault="00F44A3E" w:rsidP="00E70284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E70284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709543B7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3BF6A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E309C5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A903F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7CBE3E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9B2604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0E4AF6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0284" w:rsidRPr="009E3BC3" w14:paraId="0D139F2B" w14:textId="77777777" w:rsidTr="00DE229D">
        <w:trPr>
          <w:trHeight w:val="233"/>
        </w:trPr>
        <w:tc>
          <w:tcPr>
            <w:tcW w:w="3780" w:type="dxa"/>
          </w:tcPr>
          <w:p w14:paraId="22BAE4A2" w14:textId="24C35F8B" w:rsidR="00E70284" w:rsidRPr="009E3BC3" w:rsidRDefault="00E70284" w:rsidP="00E70284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534D14CD" w14:textId="62BD37CA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4,205</w:t>
            </w:r>
            <w:r w:rsidR="005D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,761</w:t>
            </w:r>
          </w:p>
        </w:tc>
        <w:tc>
          <w:tcPr>
            <w:tcW w:w="270" w:type="dxa"/>
          </w:tcPr>
          <w:p w14:paraId="4F23EDFD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6DE3DE" w14:textId="029A2E76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sz w:val="30"/>
                <w:szCs w:val="30"/>
              </w:rPr>
              <w:t>4,068,991</w:t>
            </w:r>
          </w:p>
        </w:tc>
        <w:tc>
          <w:tcPr>
            <w:tcW w:w="270" w:type="dxa"/>
          </w:tcPr>
          <w:p w14:paraId="02CB9724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71EB3C" w14:textId="6C226E39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4,205,</w:t>
            </w:r>
            <w:r w:rsidR="005D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485A4E9D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86CA81" w14:textId="762DF8F6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sz w:val="30"/>
                <w:szCs w:val="30"/>
              </w:rPr>
              <w:t>4,020,379</w:t>
            </w:r>
          </w:p>
        </w:tc>
      </w:tr>
      <w:tr w:rsidR="00E70284" w:rsidRPr="009E3BC3" w14:paraId="18284546" w14:textId="77777777" w:rsidTr="00DE229D">
        <w:trPr>
          <w:trHeight w:val="233"/>
        </w:trPr>
        <w:tc>
          <w:tcPr>
            <w:tcW w:w="3780" w:type="dxa"/>
          </w:tcPr>
          <w:p w14:paraId="05D82AF1" w14:textId="4FF1B426" w:rsidR="00E70284" w:rsidRPr="009E3BC3" w:rsidRDefault="00E70284" w:rsidP="00E70284">
            <w:pPr>
              <w:pStyle w:val="BodyText2"/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1170" w:type="dxa"/>
          </w:tcPr>
          <w:p w14:paraId="3F59BBE7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8A707F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0AA157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DC3AFB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CF87C0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979F0C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BD8872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0284" w:rsidRPr="009E3BC3" w14:paraId="2E8DDE33" w14:textId="77777777" w:rsidTr="00DE229D">
        <w:trPr>
          <w:trHeight w:val="233"/>
        </w:trPr>
        <w:tc>
          <w:tcPr>
            <w:tcW w:w="3780" w:type="dxa"/>
          </w:tcPr>
          <w:p w14:paraId="6963A728" w14:textId="786781E7" w:rsidR="00E70284" w:rsidRPr="009E3BC3" w:rsidRDefault="00F44A3E" w:rsidP="00F44A3E">
            <w:pPr>
              <w:pStyle w:val="BodyText2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F325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E70284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24FE55" w14:textId="4046893F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="005D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2E3DC1AC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B9F35" w14:textId="6FF508C1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sz w:val="30"/>
                <w:szCs w:val="30"/>
              </w:rPr>
              <w:t>24,613</w:t>
            </w:r>
          </w:p>
        </w:tc>
        <w:tc>
          <w:tcPr>
            <w:tcW w:w="270" w:type="dxa"/>
          </w:tcPr>
          <w:p w14:paraId="14575ED1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D31FE" w14:textId="14F44D30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</w:t>
            </w:r>
            <w:r w:rsidR="005D4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1ED3D4B6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941246" w14:textId="5CB4E442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sz w:val="30"/>
                <w:szCs w:val="30"/>
              </w:rPr>
              <w:t>24,613</w:t>
            </w:r>
          </w:p>
        </w:tc>
      </w:tr>
      <w:tr w:rsidR="00E70284" w:rsidRPr="009E3BC3" w14:paraId="0672EF68" w14:textId="77777777" w:rsidTr="00DE229D">
        <w:trPr>
          <w:trHeight w:val="233"/>
        </w:trPr>
        <w:tc>
          <w:tcPr>
            <w:tcW w:w="3780" w:type="dxa"/>
          </w:tcPr>
          <w:p w14:paraId="20FF83A1" w14:textId="3508290D" w:rsidR="00E70284" w:rsidRPr="009E3BC3" w:rsidRDefault="00E70284" w:rsidP="00E70284">
            <w:pPr>
              <w:pStyle w:val="BodyText2"/>
              <w:ind w:left="-2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21D5E8" w14:textId="2076ACF4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4,220,8</w:t>
            </w:r>
            <w:r w:rsidR="00F44A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1C18057E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76EF0" w14:textId="265DD48B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4,093,604</w:t>
            </w:r>
          </w:p>
        </w:tc>
        <w:tc>
          <w:tcPr>
            <w:tcW w:w="270" w:type="dxa"/>
          </w:tcPr>
          <w:p w14:paraId="2C87E7EC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91070" w14:textId="3CC77316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4,220,67</w:t>
            </w:r>
            <w:r w:rsidR="00F44A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658925F" w14:textId="77777777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F41FC0" w14:textId="22A5B196" w:rsidR="00E70284" w:rsidRPr="00DE229D" w:rsidRDefault="00E70284" w:rsidP="00E70284">
            <w:pPr>
              <w:pStyle w:val="BodyText2"/>
              <w:tabs>
                <w:tab w:val="decimal" w:pos="898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2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4,044,992</w:t>
            </w:r>
          </w:p>
        </w:tc>
      </w:tr>
    </w:tbl>
    <w:p w14:paraId="5A75AED3" w14:textId="77777777" w:rsidR="00C26D3C" w:rsidRPr="00C04C07" w:rsidRDefault="00C26D3C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C0B276" w14:textId="77777777" w:rsidR="00C00CD9" w:rsidRPr="009E3BC3" w:rsidRDefault="000B7744" w:rsidP="00C00CD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4E8B4297" w14:textId="77777777" w:rsidR="00107D43" w:rsidRPr="00C04C07" w:rsidRDefault="00107D43" w:rsidP="00C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096"/>
        <w:gridCol w:w="269"/>
        <w:gridCol w:w="1171"/>
        <w:gridCol w:w="254"/>
        <w:gridCol w:w="1170"/>
        <w:gridCol w:w="269"/>
        <w:gridCol w:w="1171"/>
      </w:tblGrid>
      <w:tr w:rsidR="00107D43" w:rsidRPr="009E3BC3" w14:paraId="34CFF1FA" w14:textId="77777777" w:rsidTr="00C04C07">
        <w:trPr>
          <w:trHeight w:val="425"/>
        </w:trPr>
        <w:tc>
          <w:tcPr>
            <w:tcW w:w="3987" w:type="dxa"/>
          </w:tcPr>
          <w:p w14:paraId="4F868015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75EC8EAD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F2A7604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AFE31F8" w14:textId="77777777" w:rsidR="00107D43" w:rsidRPr="009E3BC3" w:rsidRDefault="00107D43" w:rsidP="00E9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CF4B04" w:rsidRPr="009E3BC3" w14:paraId="05CD7F09" w14:textId="77777777" w:rsidTr="00C04C07">
        <w:trPr>
          <w:trHeight w:val="425"/>
        </w:trPr>
        <w:tc>
          <w:tcPr>
            <w:tcW w:w="3987" w:type="dxa"/>
          </w:tcPr>
          <w:p w14:paraId="2882D977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EDD754F" w14:textId="737E3614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0EA31B0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810C8C" w14:textId="71C2642C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48CB2802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AA3B4" w14:textId="4BEBD71C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CF6F519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25AF94" w14:textId="1E48E91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08080E03" w14:textId="77777777" w:rsidTr="00C04C07">
        <w:trPr>
          <w:trHeight w:val="388"/>
        </w:trPr>
        <w:tc>
          <w:tcPr>
            <w:tcW w:w="3987" w:type="dxa"/>
          </w:tcPr>
          <w:p w14:paraId="378F2D93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AD427D0" w14:textId="77777777" w:rsidR="00CF4B04" w:rsidRPr="009E3BC3" w:rsidRDefault="00CF4B04" w:rsidP="00CF4B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06A7D" w:rsidRPr="009E3BC3" w14:paraId="1BA8FEFA" w14:textId="77777777" w:rsidTr="00C04C07">
        <w:trPr>
          <w:trHeight w:val="400"/>
        </w:trPr>
        <w:tc>
          <w:tcPr>
            <w:tcW w:w="3987" w:type="dxa"/>
          </w:tcPr>
          <w:p w14:paraId="380E4C74" w14:textId="2085D049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6" w:type="dxa"/>
          </w:tcPr>
          <w:p w14:paraId="1797BCEF" w14:textId="1822DA6B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179,43</w:t>
            </w:r>
            <w:r w:rsidR="00F44A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3337D88B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7B1D6C" w14:textId="17D24628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153,700</w:t>
            </w:r>
          </w:p>
        </w:tc>
        <w:tc>
          <w:tcPr>
            <w:tcW w:w="254" w:type="dxa"/>
          </w:tcPr>
          <w:p w14:paraId="0E24724F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41EB69" w14:textId="6DDDC414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153,770</w:t>
            </w:r>
          </w:p>
        </w:tc>
        <w:tc>
          <w:tcPr>
            <w:tcW w:w="269" w:type="dxa"/>
          </w:tcPr>
          <w:p w14:paraId="26F0EEA7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005427" w14:textId="10989F31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153,770</w:t>
            </w:r>
          </w:p>
        </w:tc>
      </w:tr>
      <w:tr w:rsidR="00206A7D" w:rsidRPr="009E3BC3" w14:paraId="78FEED0B" w14:textId="77777777" w:rsidTr="00C04C07">
        <w:trPr>
          <w:trHeight w:val="413"/>
        </w:trPr>
        <w:tc>
          <w:tcPr>
            <w:tcW w:w="3987" w:type="dxa"/>
          </w:tcPr>
          <w:p w14:paraId="56F5CCE9" w14:textId="1EA965AB" w:rsidR="00206A7D" w:rsidRPr="009E3BC3" w:rsidRDefault="00C04C07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</w:t>
            </w:r>
            <w:r w:rsidR="00206A7D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96" w:type="dxa"/>
          </w:tcPr>
          <w:p w14:paraId="2EC2E8CD" w14:textId="10CC6F73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58,95</w:t>
            </w:r>
            <w:r w:rsidR="00F44A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669D85E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9E4419" w14:textId="36128DAB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27,953</w:t>
            </w:r>
          </w:p>
        </w:tc>
        <w:tc>
          <w:tcPr>
            <w:tcW w:w="254" w:type="dxa"/>
          </w:tcPr>
          <w:p w14:paraId="43A74487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CD9E5" w14:textId="0781A105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3FDA6B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AB0580" w14:textId="490007F2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A7D" w:rsidRPr="009E3BC3" w14:paraId="6FAC1EB4" w14:textId="77777777" w:rsidTr="00C04C07">
        <w:trPr>
          <w:trHeight w:val="400"/>
        </w:trPr>
        <w:tc>
          <w:tcPr>
            <w:tcW w:w="3987" w:type="dxa"/>
          </w:tcPr>
          <w:p w14:paraId="00403ACF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96" w:type="dxa"/>
          </w:tcPr>
          <w:p w14:paraId="3B1CC2E2" w14:textId="77777777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6D2DF8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897176" w14:textId="77777777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D2AB0F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94D91" w14:textId="77777777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219BD3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63D9EC" w14:textId="77777777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A7D" w:rsidRPr="009E3BC3" w14:paraId="47A3081D" w14:textId="77777777" w:rsidTr="00C04C07">
        <w:trPr>
          <w:trHeight w:val="400"/>
        </w:trPr>
        <w:tc>
          <w:tcPr>
            <w:tcW w:w="3987" w:type="dxa"/>
          </w:tcPr>
          <w:p w14:paraId="3922D5DA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872ECC8" w14:textId="403F4734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15,527</w:t>
            </w:r>
          </w:p>
        </w:tc>
        <w:tc>
          <w:tcPr>
            <w:tcW w:w="269" w:type="dxa"/>
          </w:tcPr>
          <w:p w14:paraId="3BF26D4D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E580919" w14:textId="5BEAD8B4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(2,215)</w:t>
            </w:r>
          </w:p>
        </w:tc>
        <w:tc>
          <w:tcPr>
            <w:tcW w:w="254" w:type="dxa"/>
          </w:tcPr>
          <w:p w14:paraId="7261F406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B7242" w14:textId="23F692D6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7BB0CFE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DEE3CE5" w14:textId="5BC8E062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A7D" w:rsidRPr="009E3BC3" w14:paraId="0D18A759" w14:textId="77777777" w:rsidTr="00C04C07">
        <w:trPr>
          <w:trHeight w:val="413"/>
        </w:trPr>
        <w:tc>
          <w:tcPr>
            <w:tcW w:w="3987" w:type="dxa"/>
          </w:tcPr>
          <w:p w14:paraId="547B2217" w14:textId="61CF4A9A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2D7B93B" w14:textId="7810FF4A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253,916</w:t>
            </w:r>
          </w:p>
        </w:tc>
        <w:tc>
          <w:tcPr>
            <w:tcW w:w="269" w:type="dxa"/>
          </w:tcPr>
          <w:p w14:paraId="78E9BCFC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4045C" w14:textId="16EDEDD5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179,438</w:t>
            </w:r>
          </w:p>
        </w:tc>
        <w:tc>
          <w:tcPr>
            <w:tcW w:w="254" w:type="dxa"/>
          </w:tcPr>
          <w:p w14:paraId="47281E27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9AB1D" w14:textId="456BE399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153,770</w:t>
            </w:r>
          </w:p>
        </w:tc>
        <w:tc>
          <w:tcPr>
            <w:tcW w:w="269" w:type="dxa"/>
          </w:tcPr>
          <w:p w14:paraId="18C6556C" w14:textId="77777777" w:rsidR="00206A7D" w:rsidRPr="009E3BC3" w:rsidRDefault="00206A7D" w:rsidP="0020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C7DA91" w14:textId="098C3A37" w:rsidR="00206A7D" w:rsidRPr="009E3BC3" w:rsidRDefault="00206A7D" w:rsidP="00206A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153,770</w:t>
            </w:r>
          </w:p>
        </w:tc>
      </w:tr>
    </w:tbl>
    <w:p w14:paraId="4211218A" w14:textId="77777777" w:rsidR="00470E9B" w:rsidRDefault="00470E9B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470E9B" w:rsidSect="002A07E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D8BD6E" w14:textId="626E71D0" w:rsidR="00E92D67" w:rsidRPr="009E3BC3" w:rsidRDefault="0056175A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บริษัทได้เข้าทำสัญญาร่วมลงทุนกับบริษัท พีที อาทรี่ แปซิฟิค </w:t>
      </w:r>
      <w:r w:rsidRPr="009E3BC3">
        <w:rPr>
          <w:rFonts w:asciiTheme="majorBidi" w:hAnsiTheme="majorBidi" w:cstheme="majorBidi"/>
          <w:sz w:val="30"/>
          <w:szCs w:val="30"/>
        </w:rPr>
        <w:t>(“AP”)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ซึ่งเป็นนิติบุคคลที่จัดตั้งขึ้นในประเทศอินโดนีเซีย เพื่อร่วมลงทุนในบริษัท พีที อิชิ ตัน อินโดนีเซีย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(“PTI”)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ซึ่งเป็นการร่วมค้า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ที่จัดตั้งขึ้นใหม่ในประเทศอินโดนีเซีย และมีวัตถุประสงค์เพื่อผลิตและจำหน่ายเครื่องดื่มพร้อมดื่ม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แบรนด์ </w:t>
      </w:r>
      <w:r w:rsidRPr="009E3BC3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9E3BC3">
        <w:rPr>
          <w:rFonts w:asciiTheme="majorBidi" w:hAnsiTheme="majorBidi" w:cstheme="majorBidi"/>
          <w:sz w:val="30"/>
          <w:szCs w:val="30"/>
          <w:cs/>
        </w:rPr>
        <w:t>อิชิตัน</w:t>
      </w:r>
      <w:proofErr w:type="spellEnd"/>
      <w:r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ในประเทศอินโดนีเซีย โดยบริษัทและ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AP </w:t>
      </w:r>
      <w:r w:rsidRPr="009E3BC3">
        <w:rPr>
          <w:rFonts w:asciiTheme="majorBidi" w:hAnsiTheme="majorBidi" w:cstheme="majorBidi"/>
          <w:sz w:val="30"/>
          <w:szCs w:val="30"/>
          <w:cs/>
        </w:rPr>
        <w:t>เข้าลงทุนในการร่วมค้าในอัตราส่วนที่เท่ากัน (อัตราร้อยละ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ของหุ้นที่ออกและจำหน่ายได้ทั้งหมดของการร่วมค้า) ซึ่งคิดเป็นมูลค่าเงินลงทุน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ในส่วนของบริษัท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9E3BC3">
        <w:rPr>
          <w:rFonts w:asciiTheme="majorBidi" w:hAnsiTheme="majorBidi" w:cstheme="majorBidi"/>
          <w:sz w:val="30"/>
          <w:szCs w:val="30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ล้านรูเปียอินโดนีเซีย</w:t>
      </w:r>
      <w:r w:rsidRPr="009E3BC3">
        <w:rPr>
          <w:rFonts w:asciiTheme="majorBidi" w:hAnsiTheme="majorBidi" w:cstheme="majorBidi"/>
          <w:sz w:val="30"/>
          <w:szCs w:val="30"/>
        </w:rPr>
        <w:t xml:space="preserve"> (</w:t>
      </w:r>
      <w:proofErr w:type="spellStart"/>
      <w:r w:rsidRPr="009E3BC3">
        <w:rPr>
          <w:rFonts w:asciiTheme="majorBidi" w:hAnsiTheme="majorBidi" w:cstheme="majorBidi"/>
          <w:sz w:val="30"/>
          <w:szCs w:val="30"/>
          <w:cs/>
        </w:rPr>
        <w:t>หรือประมาณ</w:t>
      </w:r>
      <w:proofErr w:type="spellEnd"/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575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sz w:val="30"/>
          <w:szCs w:val="30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9E3BC3">
        <w:rPr>
          <w:rFonts w:asciiTheme="majorBidi" w:hAnsiTheme="majorBidi" w:cstheme="majorBidi"/>
          <w:sz w:val="30"/>
          <w:szCs w:val="30"/>
          <w:cs/>
        </w:rPr>
        <w:t>จ่ายชำระเงินทุนจัดตั้งบริษัทงวดแรกในอัตราร้อยละ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ของทุนที่เรียกชำระแล้วเป็นจำนวนเงิน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ล้านรูเปียอินโดนีเซีย 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และการร่วมค้าดังกล่าวจัดตั้งเสร็จเมื่อวันที่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เนื่องจากตามสัญญาร่วมลงทุนได้กำหนดให้ผู้ลงทุนมีอำนาจควบคุมร่วมกัน และมีสิทธิในสินทรัพย์สุทธิของการร่วมการงานดังกล่าวมากกว่าการมีสิทธิในสินทรัพย์หรือภาระผูกพันในหนี้สินที่เกี่ยวข้องกับการร่วมการงานนั้น ดังนั้นบริษัทจึงได้บันทึกบัญชีเงินลงทุนในการร่วมค้าดังกล่าวตามวิธีส่วนได้เสีย</w:t>
      </w:r>
      <w:r w:rsidR="005F293E" w:rsidRPr="009E3BC3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</w:p>
    <w:p w14:paraId="66E7CBFF" w14:textId="77777777" w:rsidR="00E92D67" w:rsidRPr="009E3BC3" w:rsidRDefault="00E92D67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89E7D3" w14:textId="3DCE1789" w:rsidR="0056175A" w:rsidRPr="009E3BC3" w:rsidRDefault="00B26FED" w:rsidP="0056175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</w:t>
      </w:r>
      <w:r w:rsidR="00E1589F" w:rsidRPr="009E3BC3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จดหมายจากการร่วมค้าเรียกให้ชำระเงินทุนจัดตั้งบริษัทเพิ่ม</w:t>
      </w:r>
      <w:r w:rsidR="006041A1" w:rsidRPr="009E3BC3">
        <w:rPr>
          <w:rFonts w:asciiTheme="majorBidi" w:hAnsiTheme="majorBidi" w:cstheme="majorBidi"/>
          <w:sz w:val="30"/>
          <w:szCs w:val="30"/>
          <w:cs/>
          <w:lang w:val="en-US"/>
        </w:rPr>
        <w:t>อีก</w:t>
      </w:r>
      <w:r w:rsidR="008707D0" w:rsidRPr="009E3BC3">
        <w:rPr>
          <w:rFonts w:asciiTheme="majorBidi" w:hAnsiTheme="majorBidi" w:cstheme="majorBidi"/>
          <w:sz w:val="30"/>
          <w:szCs w:val="30"/>
          <w:cs/>
        </w:rPr>
        <w:t>โดยมีวัตถุประสงค์เพื่อนำไปซื้อที่ดินและเป็นเงินทุนหมุนเวียน</w:t>
      </w:r>
      <w:r w:rsidR="0001023D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และการร่วมค้าได้</w:t>
      </w:r>
      <w:r w:rsidR="0001023D" w:rsidRPr="009E3BC3">
        <w:rPr>
          <w:rFonts w:asciiTheme="majorBidi" w:hAnsiTheme="majorBidi" w:cstheme="majorBidi"/>
          <w:sz w:val="30"/>
          <w:szCs w:val="30"/>
          <w:cs/>
        </w:rPr>
        <w:t>จดทะเบียนเพิ่มทุน</w:t>
      </w:r>
      <w:r w:rsidR="00950BC9" w:rsidRPr="009E3BC3">
        <w:rPr>
          <w:rFonts w:asciiTheme="majorBidi" w:hAnsiTheme="majorBidi" w:cstheme="majorBidi"/>
          <w:sz w:val="30"/>
          <w:szCs w:val="30"/>
          <w:cs/>
        </w:rPr>
        <w:t>แล้ว</w:t>
      </w:r>
      <w:r w:rsidR="0001023D" w:rsidRPr="009E3BC3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="0001023D" w:rsidRPr="009E3BC3">
        <w:rPr>
          <w:rFonts w:asciiTheme="majorBidi" w:hAnsiTheme="majorBidi" w:cstheme="majorBidi"/>
          <w:sz w:val="30"/>
          <w:szCs w:val="30"/>
          <w:lang w:val="en-US"/>
        </w:rPr>
        <w:t>Indonesia Investment Coordinating Board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041A1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041A1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950BC9" w:rsidRPr="009E3BC3">
        <w:rPr>
          <w:rFonts w:asciiTheme="majorBidi" w:hAnsiTheme="majorBidi" w:cstheme="majorBidi"/>
          <w:sz w:val="30"/>
          <w:szCs w:val="30"/>
          <w:cs/>
          <w:lang w:val="en-US"/>
        </w:rPr>
        <w:t>ซึ่งมีรายละเอียด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ต่อไปนี้</w:t>
      </w:r>
    </w:p>
    <w:p w14:paraId="768F82F5" w14:textId="77777777" w:rsidR="0056175A" w:rsidRPr="009E3BC3" w:rsidRDefault="0056175A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2070"/>
        <w:gridCol w:w="2070"/>
        <w:gridCol w:w="236"/>
        <w:gridCol w:w="1199"/>
        <w:gridCol w:w="231"/>
        <w:gridCol w:w="1214"/>
      </w:tblGrid>
      <w:tr w:rsidR="00703ACF" w:rsidRPr="009E3BC3" w14:paraId="57BF1F1A" w14:textId="77777777" w:rsidTr="00950BC9">
        <w:tc>
          <w:tcPr>
            <w:tcW w:w="2160" w:type="dxa"/>
            <w:shd w:val="clear" w:color="auto" w:fill="auto"/>
            <w:vAlign w:val="bottom"/>
          </w:tcPr>
          <w:p w14:paraId="7A9FF420" w14:textId="66D69E41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วันที่ได้รับ</w:t>
            </w:r>
            <w:r w:rsidR="00950BC9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การเรียก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656B08" w14:textId="0118EDE6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EC7F209" w14:textId="659ADCE3" w:rsidR="00703ACF" w:rsidRPr="009E3BC3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9D4532" w14:textId="77777777" w:rsidR="00703ACF" w:rsidRPr="009E3BC3" w:rsidRDefault="00703ACF" w:rsidP="0070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477467CE" w14:textId="3BC3E7A8" w:rsidR="00703ACF" w:rsidRPr="009E3BC3" w:rsidDel="00D43E7A" w:rsidRDefault="00703ACF" w:rsidP="00E1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0BC9" w:rsidRPr="009E3BC3" w14:paraId="46F35DB8" w14:textId="77777777" w:rsidTr="00950BC9">
        <w:tc>
          <w:tcPr>
            <w:tcW w:w="2160" w:type="dxa"/>
            <w:shd w:val="clear" w:color="auto" w:fill="auto"/>
            <w:vAlign w:val="bottom"/>
          </w:tcPr>
          <w:p w14:paraId="27BE4BD0" w14:textId="567845A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ให้ชำระเงินทุน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6F2DD9" w14:textId="59DB29F4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วันที่จ่ายชำระเงินทุน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3EBC05" w14:textId="47E55A6B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วันที่จดทะเบียนเพิ่มทุน</w:t>
            </w:r>
          </w:p>
        </w:tc>
        <w:tc>
          <w:tcPr>
            <w:tcW w:w="236" w:type="dxa"/>
          </w:tcPr>
          <w:p w14:paraId="4FBFCBA8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 w:hanging="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  <w:vAlign w:val="bottom"/>
          </w:tcPr>
          <w:p w14:paraId="0BF4BC95" w14:textId="44CAA07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50BC9" w:rsidRPr="009E3BC3" w14:paraId="6F5C6A8E" w14:textId="77777777" w:rsidTr="00950BC9">
        <w:tc>
          <w:tcPr>
            <w:tcW w:w="2160" w:type="dxa"/>
            <w:shd w:val="clear" w:color="auto" w:fill="auto"/>
          </w:tcPr>
          <w:p w14:paraId="5A191D68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08A0D61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B2FF99D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87B86E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BB16DF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(ล้านรูเปียอินโดนีเซีย)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B694AB9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164494A" w14:textId="4314F593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หรือเทียบเท่า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BC9" w:rsidRPr="009E3BC3" w14:paraId="1BD8E60D" w14:textId="77777777" w:rsidTr="00950BC9">
        <w:tc>
          <w:tcPr>
            <w:tcW w:w="2160" w:type="dxa"/>
            <w:shd w:val="clear" w:color="auto" w:fill="auto"/>
          </w:tcPr>
          <w:p w14:paraId="4770BF26" w14:textId="397C1FEC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4B61EE7E" w14:textId="0A8426F0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070" w:type="dxa"/>
            <w:shd w:val="clear" w:color="auto" w:fill="auto"/>
          </w:tcPr>
          <w:p w14:paraId="070741E0" w14:textId="640A7EF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left" w:pos="31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     8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3C76E9A5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8EE2C6B" w14:textId="4F7AD8DA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1" w:type="dxa"/>
            <w:shd w:val="clear" w:color="auto" w:fill="auto"/>
          </w:tcPr>
          <w:p w14:paraId="242AD7AB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AA089F3" w14:textId="09281885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115.6</w:t>
            </w:r>
          </w:p>
        </w:tc>
      </w:tr>
      <w:tr w:rsidR="00950BC9" w:rsidRPr="009E3BC3" w14:paraId="1D40B98F" w14:textId="77777777" w:rsidTr="00950BC9">
        <w:tc>
          <w:tcPr>
            <w:tcW w:w="2160" w:type="dxa"/>
            <w:shd w:val="clear" w:color="auto" w:fill="auto"/>
          </w:tcPr>
          <w:p w14:paraId="6AFE5218" w14:textId="7E80A50A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14:paraId="39A04699" w14:textId="7AFE7770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54C13A5E" w14:textId="1987F14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"/>
                <w:tab w:val="left" w:pos="343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13E8F960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BB38774" w14:textId="53A8095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1" w:type="dxa"/>
            <w:shd w:val="clear" w:color="auto" w:fill="auto"/>
          </w:tcPr>
          <w:p w14:paraId="61605417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786E660" w14:textId="78FCEF9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121.1</w:t>
            </w:r>
          </w:p>
        </w:tc>
      </w:tr>
      <w:tr w:rsidR="00950BC9" w:rsidRPr="009E3BC3" w14:paraId="58818DF7" w14:textId="77777777" w:rsidTr="00950BC9">
        <w:tc>
          <w:tcPr>
            <w:tcW w:w="2160" w:type="dxa"/>
            <w:shd w:val="clear" w:color="auto" w:fill="auto"/>
          </w:tcPr>
          <w:p w14:paraId="571B5DC4" w14:textId="4A51C280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2561</w:t>
            </w:r>
          </w:p>
        </w:tc>
        <w:tc>
          <w:tcPr>
            <w:tcW w:w="2070" w:type="dxa"/>
            <w:shd w:val="clear" w:color="auto" w:fill="auto"/>
          </w:tcPr>
          <w:p w14:paraId="4FE91898" w14:textId="0DE14BB2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3C616ABE" w14:textId="23DB56CE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0048C79B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31E2ADA" w14:textId="32A92F16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1" w:type="dxa"/>
            <w:shd w:val="clear" w:color="auto" w:fill="auto"/>
          </w:tcPr>
          <w:p w14:paraId="375EA0C0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449A667" w14:textId="52F2AE2D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158.7</w:t>
            </w:r>
          </w:p>
        </w:tc>
      </w:tr>
      <w:tr w:rsidR="00950BC9" w:rsidRPr="009E3BC3" w14:paraId="7E8388E7" w14:textId="77777777" w:rsidTr="00950BC9">
        <w:tc>
          <w:tcPr>
            <w:tcW w:w="2160" w:type="dxa"/>
            <w:shd w:val="clear" w:color="auto" w:fill="auto"/>
          </w:tcPr>
          <w:p w14:paraId="7D3020AE" w14:textId="1502B5B3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  <w:shd w:val="clear" w:color="auto" w:fill="auto"/>
          </w:tcPr>
          <w:p w14:paraId="3A62BF41" w14:textId="63262EBF" w:rsidR="00950BC9" w:rsidRPr="009E3BC3" w:rsidRDefault="00950BC9" w:rsidP="001D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 w:firstLine="27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070" w:type="dxa"/>
            <w:shd w:val="clear" w:color="auto" w:fill="auto"/>
          </w:tcPr>
          <w:p w14:paraId="794FE6D1" w14:textId="7C93AFA9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956E7B3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037699" w14:textId="4D7491A2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31" w:type="dxa"/>
            <w:shd w:val="clear" w:color="auto" w:fill="auto"/>
          </w:tcPr>
          <w:p w14:paraId="2DE9AABE" w14:textId="77777777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84808B9" w14:textId="0B93D4FD" w:rsidR="00950BC9" w:rsidRPr="009E3BC3" w:rsidRDefault="00950BC9" w:rsidP="00950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104.4</w:t>
            </w:r>
          </w:p>
        </w:tc>
      </w:tr>
    </w:tbl>
    <w:p w14:paraId="1728151C" w14:textId="77777777" w:rsidR="00B26FED" w:rsidRPr="009E3BC3" w:rsidRDefault="00B26FED" w:rsidP="00561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02FA4CD" w14:textId="67AFC1A3" w:rsidR="00827D24" w:rsidRDefault="00827D24" w:rsidP="0082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eastAsia="x-none"/>
        </w:rPr>
      </w:pP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เนื่องจากยอดขายเครื่องดื่ม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แบรนด์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“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อิชิตัน</w:t>
      </w:r>
      <w:r w:rsidRPr="00827D24">
        <w:rPr>
          <w:rFonts w:asciiTheme="majorBidi" w:hAnsiTheme="majorBidi" w:cs="Angsana New" w:hint="eastAsia"/>
          <w:sz w:val="30"/>
          <w:szCs w:val="30"/>
          <w:cs/>
          <w:lang w:val="x-none" w:eastAsia="x-none"/>
        </w:rPr>
        <w:t>”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ในประเทศอินโดนีเซียไม่เป็นไปตามที่คาดการณ์และประมาณไว้เบื้องต้นอย่างมีนัยสำคัญ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ผู้บริหารของบริษัทเชื่อว่ามูลค่าของเงินลงทุนใน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อาจเกิดการด้อยค่า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และได้ประเมินมูลค่าที่คาดว่าจะได้รับคืนของเงินลงทุนใน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PTI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บันทึกค่าเผื่อผลขาดทุนจากการด้อยค่าสำหรับเงินลงทุนในการร่วมค้าในงบแสดงฐานะการเงิน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อย่างไรก็ตามจากการประเมินมูลค่าที่คาดว่าจะได้รับคืนและดุลยพินิจของผู้บริหาร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7D343A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3618E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3618E9">
        <w:rPr>
          <w:rFonts w:asciiTheme="majorBidi" w:hAnsiTheme="majorBidi" w:cstheme="majorBidi" w:hint="cs"/>
          <w:sz w:val="30"/>
          <w:szCs w:val="30"/>
          <w:cs/>
          <w:lang w:eastAsia="x-none"/>
        </w:rPr>
        <w:t>ธันวาคม</w:t>
      </w:r>
      <w:r w:rsidRPr="003618E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7D343A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บริษัทไม่ได้ตั้งค่าเผื่อผลขาดทุนจากการด้อยค่าเพิ่มเติมในงบแสดงฐานะการเงินเฉพาะกิจการ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และไม่มีขาดทุนจากการด้อยค่าสำหรับปีสิ้นสุดวันเดียวกัน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ในงบกำไรขาดทุนเบ็ดเสร็จเฉพาะกิจการ</w:t>
      </w:r>
      <w:r w:rsidRPr="00827D24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827D24">
        <w:rPr>
          <w:rFonts w:asciiTheme="majorBidi" w:hAnsiTheme="majorBidi" w:cs="Angsana New"/>
          <w:i/>
          <w:iCs/>
          <w:sz w:val="30"/>
          <w:szCs w:val="30"/>
          <w:cs/>
          <w:lang w:val="x-none" w:eastAsia="x-none"/>
        </w:rPr>
        <w:t>(</w:t>
      </w:r>
      <w:r w:rsidR="007D343A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2563</w:t>
      </w:r>
      <w:r w:rsidRPr="00827D24">
        <w:rPr>
          <w:rFonts w:asciiTheme="majorBidi" w:hAnsiTheme="majorBidi" w:cs="Angsana New"/>
          <w:i/>
          <w:iCs/>
          <w:sz w:val="30"/>
          <w:szCs w:val="30"/>
          <w:cs/>
          <w:lang w:val="x-none" w:eastAsia="x-none"/>
        </w:rPr>
        <w:t xml:space="preserve">: </w:t>
      </w:r>
      <w:r w:rsidRPr="00827D24">
        <w:rPr>
          <w:rFonts w:asciiTheme="majorBidi" w:hAnsiTheme="majorBidi" w:cs="Angsana New" w:hint="cs"/>
          <w:i/>
          <w:iCs/>
          <w:sz w:val="30"/>
          <w:szCs w:val="30"/>
          <w:cs/>
          <w:lang w:val="x-none" w:eastAsia="x-none"/>
        </w:rPr>
        <w:t>ไม่มี</w:t>
      </w:r>
      <w:r w:rsidRPr="00827D24">
        <w:rPr>
          <w:rFonts w:asciiTheme="majorBidi" w:hAnsiTheme="majorBidi" w:cs="Angsana New"/>
          <w:i/>
          <w:iCs/>
          <w:sz w:val="30"/>
          <w:szCs w:val="30"/>
          <w:cs/>
          <w:lang w:val="x-none" w:eastAsia="x-none"/>
        </w:rPr>
        <w:t>)</w:t>
      </w:r>
      <w:r>
        <w:rPr>
          <w:rFonts w:asciiTheme="majorBidi" w:hAnsiTheme="majorBidi" w:cs="Angsana New"/>
          <w:i/>
          <w:iCs/>
          <w:sz w:val="30"/>
          <w:szCs w:val="30"/>
          <w:lang w:eastAsia="x-none"/>
        </w:rPr>
        <w:t xml:space="preserve"> </w:t>
      </w:r>
    </w:p>
    <w:p w14:paraId="0241E122" w14:textId="77777777" w:rsidR="00827D24" w:rsidRDefault="0082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lang w:eastAsia="x-none"/>
        </w:rPr>
        <w:sectPr w:rsidR="00827D24" w:rsidSect="002A07E1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Theme="majorBidi" w:hAnsiTheme="majorBidi" w:cs="Angsana New"/>
          <w:i/>
          <w:iCs/>
          <w:sz w:val="30"/>
          <w:szCs w:val="30"/>
          <w:lang w:eastAsia="x-none"/>
        </w:rPr>
        <w:br w:type="page"/>
      </w:r>
    </w:p>
    <w:tbl>
      <w:tblPr>
        <w:tblW w:w="1420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00"/>
        <w:gridCol w:w="1323"/>
        <w:gridCol w:w="720"/>
        <w:gridCol w:w="180"/>
        <w:gridCol w:w="668"/>
        <w:gridCol w:w="180"/>
        <w:gridCol w:w="900"/>
        <w:gridCol w:w="180"/>
        <w:gridCol w:w="956"/>
        <w:gridCol w:w="180"/>
        <w:gridCol w:w="900"/>
        <w:gridCol w:w="180"/>
        <w:gridCol w:w="900"/>
        <w:gridCol w:w="180"/>
        <w:gridCol w:w="900"/>
        <w:gridCol w:w="180"/>
        <w:gridCol w:w="900"/>
        <w:gridCol w:w="11"/>
      </w:tblGrid>
      <w:tr w:rsidR="004323B9" w:rsidRPr="009E3BC3" w14:paraId="622F997B" w14:textId="77777777" w:rsidTr="003C10F4">
        <w:trPr>
          <w:cantSplit/>
        </w:trPr>
        <w:tc>
          <w:tcPr>
            <w:tcW w:w="14208" w:type="dxa"/>
            <w:gridSpan w:val="19"/>
          </w:tcPr>
          <w:p w14:paraId="40A3ACF9" w14:textId="26919EDC" w:rsidR="004323B9" w:rsidRPr="009E3BC3" w:rsidRDefault="00827D24" w:rsidP="004323B9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งินลงทุนในการร่วมค้า ณ วันที่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F4B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F4B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323B9"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มีดังนี้</w:t>
            </w:r>
          </w:p>
        </w:tc>
      </w:tr>
      <w:tr w:rsidR="004323B9" w:rsidRPr="009E3BC3" w14:paraId="67B14869" w14:textId="77777777" w:rsidTr="003C10F4">
        <w:trPr>
          <w:cantSplit/>
        </w:trPr>
        <w:tc>
          <w:tcPr>
            <w:tcW w:w="2970" w:type="dxa"/>
          </w:tcPr>
          <w:p w14:paraId="571FF965" w14:textId="77777777" w:rsidR="004323B9" w:rsidRPr="009E3BC3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spacing w:line="220" w:lineRule="atLeast"/>
              <w:ind w:left="16" w:hanging="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8" w:type="dxa"/>
            <w:gridSpan w:val="18"/>
          </w:tcPr>
          <w:p w14:paraId="00AF7F3F" w14:textId="77777777" w:rsidR="004323B9" w:rsidRPr="009E3BC3" w:rsidRDefault="004323B9" w:rsidP="0043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atLeast"/>
              <w:ind w:left="54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323B9" w:rsidRPr="009E3BC3" w14:paraId="39EF7778" w14:textId="77777777" w:rsidTr="003C10F4">
        <w:trPr>
          <w:cantSplit/>
        </w:trPr>
        <w:tc>
          <w:tcPr>
            <w:tcW w:w="2970" w:type="dxa"/>
          </w:tcPr>
          <w:p w14:paraId="1733CAA7" w14:textId="77777777" w:rsidR="004323B9" w:rsidRPr="009E3BC3" w:rsidRDefault="004323B9" w:rsidP="00BA38ED">
            <w:pPr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238" w:type="dxa"/>
            <w:gridSpan w:val="18"/>
          </w:tcPr>
          <w:p w14:paraId="38F213D4" w14:textId="77777777" w:rsidR="004323B9" w:rsidRPr="009E3BC3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93345" w:rsidRPr="009E3BC3" w14:paraId="7380C9DD" w14:textId="77777777" w:rsidTr="003C10F4">
        <w:trPr>
          <w:gridAfter w:val="1"/>
          <w:wAfter w:w="11" w:type="dxa"/>
          <w:cantSplit/>
          <w:tblHeader/>
        </w:trPr>
        <w:tc>
          <w:tcPr>
            <w:tcW w:w="2970" w:type="dxa"/>
          </w:tcPr>
          <w:p w14:paraId="32C70D10" w14:textId="77777777" w:rsidR="00493345" w:rsidRPr="009E3BC3" w:rsidRDefault="00493345" w:rsidP="004933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CE9D2" w14:textId="77777777" w:rsidR="00DC7C35" w:rsidRPr="009E3BC3" w:rsidRDefault="00DC7C35" w:rsidP="004933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2C9F2" w14:textId="77777777" w:rsidR="00493345" w:rsidRPr="009E3BC3" w:rsidRDefault="00493345" w:rsidP="0049334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23" w:type="dxa"/>
            <w:vMerge w:val="restart"/>
          </w:tcPr>
          <w:p w14:paraId="03FA2CA6" w14:textId="77777777" w:rsidR="00493345" w:rsidRPr="009E3BC3" w:rsidRDefault="00493345" w:rsidP="0049334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  <w:r w:rsidR="008952BD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568" w:type="dxa"/>
            <w:gridSpan w:val="3"/>
          </w:tcPr>
          <w:p w14:paraId="2F8F86B7" w14:textId="77777777" w:rsidR="00493345" w:rsidRPr="009E3BC3" w:rsidRDefault="00493345" w:rsidP="004933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="00442FF4" w:rsidRPr="009E3B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02FECFA" w14:textId="77777777" w:rsidR="00493345" w:rsidRPr="009E3BC3" w:rsidRDefault="00493345" w:rsidP="004933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39A30C23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1561F9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25C5D55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1C75517C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C3C016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FACF51D" w14:textId="77777777" w:rsidR="00493345" w:rsidRPr="009E3BC3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94453AC" w14:textId="77777777" w:rsidR="00493345" w:rsidRPr="009E3BC3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3D4AA3F5" w14:textId="77777777" w:rsidR="00493345" w:rsidRPr="009E3BC3" w:rsidRDefault="00493345" w:rsidP="004933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F4B04" w:rsidRPr="009E3BC3" w14:paraId="6726B8BD" w14:textId="77777777" w:rsidTr="003C10F4">
        <w:trPr>
          <w:gridAfter w:val="1"/>
          <w:wAfter w:w="11" w:type="dxa"/>
          <w:cantSplit/>
          <w:tblHeader/>
        </w:trPr>
        <w:tc>
          <w:tcPr>
            <w:tcW w:w="2970" w:type="dxa"/>
          </w:tcPr>
          <w:p w14:paraId="2ECD17A6" w14:textId="77777777" w:rsidR="00CF4B04" w:rsidRPr="009E3BC3" w:rsidRDefault="00CF4B04" w:rsidP="00CF4B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111898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Merge/>
          </w:tcPr>
          <w:p w14:paraId="63E9382A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51C7EE6" w14:textId="27753055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13CF6A7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0ACF27E2" w14:textId="0F0DD3D0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839B9F4" w14:textId="77777777" w:rsidR="00CF4B04" w:rsidRPr="009E3BC3" w:rsidRDefault="00CF4B04" w:rsidP="00CF4B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9FAFF6" w14:textId="7115FB2A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E2E66E8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52E9365" w14:textId="153EB05D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6D95D9D" w14:textId="77777777" w:rsidR="00CF4B04" w:rsidRPr="009E3BC3" w:rsidRDefault="00CF4B04" w:rsidP="00CF4B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9144B" w14:textId="40AFD20E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7BC6D4B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B9AD63" w14:textId="6B361D92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83D9252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232816" w14:textId="688938C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8C594BB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E7A161" w14:textId="03250B51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216D6A9F" w14:textId="77777777" w:rsidTr="003C10F4">
        <w:trPr>
          <w:cantSplit/>
          <w:trHeight w:val="270"/>
        </w:trPr>
        <w:tc>
          <w:tcPr>
            <w:tcW w:w="2970" w:type="dxa"/>
          </w:tcPr>
          <w:p w14:paraId="538A14D5" w14:textId="77777777" w:rsidR="00CF4B04" w:rsidRPr="009E3BC3" w:rsidRDefault="00CF4B04" w:rsidP="00CF4B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4E17FA" w14:textId="77777777" w:rsidR="00CF4B04" w:rsidRPr="009E3BC3" w:rsidRDefault="00CF4B04" w:rsidP="00CF4B0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15FAC18B" w14:textId="77777777" w:rsidR="00CF4B04" w:rsidRPr="009E3BC3" w:rsidRDefault="00CF4B04" w:rsidP="00CF4B0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8" w:type="dxa"/>
            <w:gridSpan w:val="3"/>
          </w:tcPr>
          <w:p w14:paraId="4FDF9E61" w14:textId="77777777" w:rsidR="00CF4B04" w:rsidRPr="009E3BC3" w:rsidRDefault="00CF4B04" w:rsidP="00CF4B0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0CBC182" w14:textId="77777777" w:rsidR="00CF4B04" w:rsidRPr="009E3BC3" w:rsidRDefault="00CF4B04" w:rsidP="00CF4B0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67" w:type="dxa"/>
            <w:gridSpan w:val="12"/>
          </w:tcPr>
          <w:p w14:paraId="33CB8300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4B04" w:rsidRPr="009E3BC3" w14:paraId="33FD4492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7DA02482" w14:textId="77777777" w:rsidR="00CF4B04" w:rsidRPr="009E3BC3" w:rsidRDefault="00CF4B04" w:rsidP="00CF4B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03A58BC3" w14:textId="77777777" w:rsidR="00CF4B04" w:rsidRPr="009E3BC3" w:rsidRDefault="00CF4B04" w:rsidP="00CF4B0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0EF6720" w14:textId="77777777" w:rsidR="00CF4B04" w:rsidRPr="009E3BC3" w:rsidRDefault="00CF4B04" w:rsidP="00CF4B0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53DB56" w14:textId="77777777" w:rsidR="00CF4B04" w:rsidRPr="009E3BC3" w:rsidRDefault="00CF4B04" w:rsidP="00CF4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27298" w14:textId="77777777" w:rsidR="00CF4B04" w:rsidRPr="009E3BC3" w:rsidRDefault="00CF4B04" w:rsidP="00CF4B04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8" w:type="dxa"/>
          </w:tcPr>
          <w:p w14:paraId="6DC31C70" w14:textId="77777777" w:rsidR="00CF4B04" w:rsidRPr="009E3BC3" w:rsidRDefault="00CF4B04" w:rsidP="00CF4B04">
            <w:pPr>
              <w:tabs>
                <w:tab w:val="clear" w:pos="454"/>
                <w:tab w:val="decimal" w:pos="281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6F21D" w14:textId="77777777" w:rsidR="00CF4B04" w:rsidRPr="009E3BC3" w:rsidRDefault="00CF4B04" w:rsidP="00CF4B0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3456E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2B99C1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65B64047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CCC25B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48D961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AC81A2F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A13C8B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9C4E35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C70F316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2A76CC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1C47DB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F4B04" w:rsidRPr="009E3BC3" w14:paraId="60424CB4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163C6EBB" w14:textId="77777777" w:rsidR="00CF4B04" w:rsidRPr="009E3BC3" w:rsidRDefault="00CF4B04" w:rsidP="00CF4B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770BFAC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323" w:type="dxa"/>
          </w:tcPr>
          <w:p w14:paraId="2B75E4C1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64D58D96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A5ACA6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41DD517E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8C2BE8" w14:textId="77777777" w:rsidR="00CF4B04" w:rsidRPr="009E3BC3" w:rsidRDefault="00CF4B04" w:rsidP="00CF4B0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D5B04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198C56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29297797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DDA61D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A713C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D170EAD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9AAA56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857484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AD3CC89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5A82DB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5AD24B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0C9D" w:rsidRPr="009E3BC3" w14:paraId="52886EFF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6A857DD7" w14:textId="77777777" w:rsidR="00870C9D" w:rsidRPr="009E3BC3" w:rsidRDefault="00870C9D" w:rsidP="00870C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800" w:type="dxa"/>
          </w:tcPr>
          <w:p w14:paraId="1E3982E4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323" w:type="dxa"/>
          </w:tcPr>
          <w:p w14:paraId="1F5F19E1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อินโดนีเซีย</w:t>
            </w:r>
          </w:p>
        </w:tc>
        <w:tc>
          <w:tcPr>
            <w:tcW w:w="720" w:type="dxa"/>
          </w:tcPr>
          <w:p w14:paraId="1E70974B" w14:textId="2272EBB3" w:rsidR="00870C9D" w:rsidRPr="009E3BC3" w:rsidRDefault="00870C9D" w:rsidP="00870C9D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068E7D1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</w:tcPr>
          <w:p w14:paraId="33923962" w14:textId="03EABE66" w:rsidR="00870C9D" w:rsidRPr="009E3BC3" w:rsidRDefault="00870C9D" w:rsidP="00870C9D">
            <w:pPr>
              <w:pStyle w:val="acctfourfigures"/>
              <w:tabs>
                <w:tab w:val="clear" w:pos="765"/>
                <w:tab w:val="decimal" w:pos="32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BB03321" w14:textId="77777777" w:rsidR="00870C9D" w:rsidRPr="009E3BC3" w:rsidRDefault="00870C9D" w:rsidP="00870C9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63A41" w14:textId="5ADEB00A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14:paraId="61158B1B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2866D32" w14:textId="1B2893F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14:paraId="4A17C2B2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514F6" w14:textId="03ECBE57" w:rsidR="00870C9D" w:rsidRPr="009944B3" w:rsidRDefault="00870C9D" w:rsidP="009944B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14:paraId="4E51E33B" w14:textId="77777777" w:rsidR="00870C9D" w:rsidRPr="009944B3" w:rsidRDefault="00870C9D" w:rsidP="009944B3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71B50" w14:textId="42B6CD8C" w:rsidR="00870C9D" w:rsidRPr="009944B3" w:rsidRDefault="00870C9D" w:rsidP="009944B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635,370</w:t>
            </w:r>
          </w:p>
        </w:tc>
        <w:tc>
          <w:tcPr>
            <w:tcW w:w="180" w:type="dxa"/>
          </w:tcPr>
          <w:p w14:paraId="782F8D79" w14:textId="77777777" w:rsidR="00870C9D" w:rsidRPr="009944B3" w:rsidRDefault="00870C9D" w:rsidP="009944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34AC0" w14:textId="22093B52" w:rsidR="00870C9D" w:rsidRPr="009944B3" w:rsidRDefault="00870C9D" w:rsidP="009944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253,916</w:t>
            </w:r>
          </w:p>
        </w:tc>
        <w:tc>
          <w:tcPr>
            <w:tcW w:w="180" w:type="dxa"/>
          </w:tcPr>
          <w:p w14:paraId="3D6781E4" w14:textId="77777777" w:rsidR="00870C9D" w:rsidRPr="009944B3" w:rsidRDefault="00870C9D" w:rsidP="009944B3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EECF03" w14:textId="36C9CFA4" w:rsidR="00870C9D" w:rsidRPr="009944B3" w:rsidRDefault="00870C9D" w:rsidP="009944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44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179,438</w:t>
            </w:r>
          </w:p>
        </w:tc>
      </w:tr>
      <w:tr w:rsidR="00870C9D" w:rsidRPr="009E3BC3" w14:paraId="00E05CA4" w14:textId="77777777" w:rsidTr="003C10F4">
        <w:trPr>
          <w:gridAfter w:val="1"/>
          <w:wAfter w:w="11" w:type="dxa"/>
          <w:cantSplit/>
        </w:trPr>
        <w:tc>
          <w:tcPr>
            <w:tcW w:w="2970" w:type="dxa"/>
          </w:tcPr>
          <w:p w14:paraId="5716FC5C" w14:textId="77777777" w:rsidR="00870C9D" w:rsidRPr="009E3BC3" w:rsidRDefault="00870C9D" w:rsidP="00870C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7DC3974" w14:textId="77777777" w:rsidR="00870C9D" w:rsidRPr="009E3BC3" w:rsidRDefault="00870C9D" w:rsidP="00870C9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694DD6C" w14:textId="77777777" w:rsidR="00870C9D" w:rsidRPr="009E3BC3" w:rsidRDefault="00870C9D" w:rsidP="00870C9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7FF609C" w14:textId="77777777" w:rsidR="00870C9D" w:rsidRPr="009E3BC3" w:rsidRDefault="00870C9D" w:rsidP="0087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2A1B7B" w14:textId="77777777" w:rsidR="00870C9D" w:rsidRPr="009E3BC3" w:rsidRDefault="00870C9D" w:rsidP="00870C9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dxa"/>
          </w:tcPr>
          <w:p w14:paraId="196D4395" w14:textId="77777777" w:rsidR="00870C9D" w:rsidRPr="009E3BC3" w:rsidRDefault="00870C9D" w:rsidP="0087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C67563" w14:textId="77777777" w:rsidR="00870C9D" w:rsidRPr="009E3BC3" w:rsidRDefault="00870C9D" w:rsidP="00870C9D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20AAA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B00256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47566A45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37A86A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744D20F" w14:textId="2C4ECE9F" w:rsidR="00870C9D" w:rsidRPr="009944B3" w:rsidRDefault="00870C9D" w:rsidP="009944B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44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635,370</w:t>
            </w:r>
          </w:p>
        </w:tc>
        <w:tc>
          <w:tcPr>
            <w:tcW w:w="180" w:type="dxa"/>
          </w:tcPr>
          <w:p w14:paraId="363B6457" w14:textId="77777777" w:rsidR="00870C9D" w:rsidRPr="009944B3" w:rsidRDefault="00870C9D" w:rsidP="009944B3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851DBF" w14:textId="593CA60F" w:rsidR="00870C9D" w:rsidRPr="009944B3" w:rsidRDefault="00870C9D" w:rsidP="009944B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44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635,370</w:t>
            </w:r>
          </w:p>
        </w:tc>
        <w:tc>
          <w:tcPr>
            <w:tcW w:w="180" w:type="dxa"/>
          </w:tcPr>
          <w:p w14:paraId="50D2EE72" w14:textId="77777777" w:rsidR="00870C9D" w:rsidRPr="009944B3" w:rsidRDefault="00870C9D" w:rsidP="009944B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7125EE2" w14:textId="2AFAF3E3" w:rsidR="00870C9D" w:rsidRPr="009944B3" w:rsidRDefault="00870C9D" w:rsidP="009944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44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253,916</w:t>
            </w:r>
          </w:p>
        </w:tc>
        <w:tc>
          <w:tcPr>
            <w:tcW w:w="180" w:type="dxa"/>
          </w:tcPr>
          <w:p w14:paraId="26CEEB48" w14:textId="77777777" w:rsidR="00870C9D" w:rsidRPr="009944B3" w:rsidRDefault="00870C9D" w:rsidP="009944B3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24E133" w14:textId="789D20E0" w:rsidR="00870C9D" w:rsidRPr="009E3BC3" w:rsidRDefault="00870C9D" w:rsidP="009944B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44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179,438</w:t>
            </w:r>
          </w:p>
        </w:tc>
      </w:tr>
    </w:tbl>
    <w:p w14:paraId="3A4E9D7A" w14:textId="77777777" w:rsidR="0050125F" w:rsidRPr="009E3BC3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2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001"/>
        <w:gridCol w:w="180"/>
        <w:gridCol w:w="994"/>
        <w:gridCol w:w="180"/>
        <w:gridCol w:w="975"/>
        <w:gridCol w:w="180"/>
        <w:gridCol w:w="108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E2BB5" w:rsidRPr="009E3BC3" w14:paraId="7E013CD6" w14:textId="77777777" w:rsidTr="004A3A12">
        <w:trPr>
          <w:cantSplit/>
          <w:tblHeader/>
        </w:trPr>
        <w:tc>
          <w:tcPr>
            <w:tcW w:w="3161" w:type="dxa"/>
          </w:tcPr>
          <w:p w14:paraId="74FC1700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14:paraId="060B63D3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2BB5" w:rsidRPr="009E3BC3" w14:paraId="0B8D321E" w14:textId="77777777" w:rsidTr="004A3A12">
        <w:trPr>
          <w:cantSplit/>
          <w:tblHeader/>
        </w:trPr>
        <w:tc>
          <w:tcPr>
            <w:tcW w:w="3161" w:type="dxa"/>
          </w:tcPr>
          <w:p w14:paraId="1087DDDF" w14:textId="77777777" w:rsidR="003E2BB5" w:rsidRPr="009E3BC3" w:rsidRDefault="003E2BB5" w:rsidP="002839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14:paraId="47577EDD" w14:textId="77777777" w:rsidR="003E2BB5" w:rsidRPr="009E3BC3" w:rsidRDefault="003E2BB5" w:rsidP="002839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2AACFBD" w14:textId="77777777" w:rsidR="003E2BB5" w:rsidRPr="009E3BC3" w:rsidRDefault="003E2BB5" w:rsidP="002839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5" w:type="dxa"/>
            <w:gridSpan w:val="3"/>
          </w:tcPr>
          <w:p w14:paraId="6DF024E7" w14:textId="77777777" w:rsidR="003E2BB5" w:rsidRPr="009E3BC3" w:rsidRDefault="003E2BB5" w:rsidP="002839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30C4A84F" w14:textId="77777777" w:rsidR="003E2BB5" w:rsidRPr="009E3BC3" w:rsidRDefault="003E2BB5" w:rsidP="002839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0379A8F5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D5372B4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356449F8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3767C31" w14:textId="77777777" w:rsidR="003E2BB5" w:rsidRPr="009E3BC3" w:rsidRDefault="003E2BB5" w:rsidP="002839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5387607B" w14:textId="77777777" w:rsidR="003E2BB5" w:rsidRPr="009E3BC3" w:rsidRDefault="003E2BB5" w:rsidP="0028397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ราคาทุน-สุทธิ</w:t>
            </w:r>
          </w:p>
        </w:tc>
      </w:tr>
      <w:tr w:rsidR="00CF4B04" w:rsidRPr="009E3BC3" w14:paraId="3832F5FD" w14:textId="77777777" w:rsidTr="004A3A12">
        <w:trPr>
          <w:cantSplit/>
          <w:tblHeader/>
        </w:trPr>
        <w:tc>
          <w:tcPr>
            <w:tcW w:w="3161" w:type="dxa"/>
          </w:tcPr>
          <w:p w14:paraId="42C85DCC" w14:textId="77777777" w:rsidR="00CF4B04" w:rsidRPr="009E3BC3" w:rsidRDefault="00CF4B04" w:rsidP="00CF4B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BC33E18" w14:textId="7F359720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C31D02C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E0BFD55" w14:textId="2CFB1FDE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D025515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86F11A" w14:textId="2A407725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CDC50A2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E16B1" w14:textId="384E2690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68954D8" w14:textId="77777777" w:rsidR="00CF4B04" w:rsidRPr="009E3BC3" w:rsidRDefault="00CF4B04" w:rsidP="00CF4B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8ECCA" w14:textId="3A936FB4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8F0C0D9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2318E7" w14:textId="075590F9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87F281E" w14:textId="77777777" w:rsidR="00CF4B04" w:rsidRPr="009E3BC3" w:rsidRDefault="00CF4B04" w:rsidP="00CF4B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C458" w14:textId="61446C36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3A31558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6C5B6" w14:textId="07250E73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18B8A72" w14:textId="77777777" w:rsidR="00CF4B04" w:rsidRPr="009E3BC3" w:rsidRDefault="00CF4B04" w:rsidP="00CF4B0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AFB28" w14:textId="52A18078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491D971" w14:textId="77777777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4F8876" w14:textId="28782FC1" w:rsidR="00CF4B04" w:rsidRPr="009E3BC3" w:rsidRDefault="00CF4B04" w:rsidP="00CF4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F4B04" w:rsidRPr="009E3BC3" w14:paraId="4A28B9CA" w14:textId="77777777" w:rsidTr="004A3A12">
        <w:trPr>
          <w:cantSplit/>
          <w:trHeight w:val="270"/>
        </w:trPr>
        <w:tc>
          <w:tcPr>
            <w:tcW w:w="3161" w:type="dxa"/>
          </w:tcPr>
          <w:p w14:paraId="1613C846" w14:textId="77777777" w:rsidR="00CF4B04" w:rsidRPr="009E3BC3" w:rsidRDefault="00CF4B04" w:rsidP="00CF4B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5" w:type="dxa"/>
            <w:gridSpan w:val="3"/>
          </w:tcPr>
          <w:p w14:paraId="0FF6E559" w14:textId="77777777" w:rsidR="00CF4B04" w:rsidRPr="009E3BC3" w:rsidRDefault="00CF4B04" w:rsidP="00CF4B0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0DC9387D" w14:textId="77777777" w:rsidR="00CF4B04" w:rsidRPr="009E3BC3" w:rsidRDefault="00CF4B04" w:rsidP="00CF4B0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15" w:type="dxa"/>
            <w:gridSpan w:val="15"/>
          </w:tcPr>
          <w:p w14:paraId="7B88CCE0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4B04" w:rsidRPr="009E3BC3" w14:paraId="77D96033" w14:textId="77777777" w:rsidTr="004A3A12">
        <w:trPr>
          <w:cantSplit/>
        </w:trPr>
        <w:tc>
          <w:tcPr>
            <w:tcW w:w="3161" w:type="dxa"/>
          </w:tcPr>
          <w:p w14:paraId="176C6383" w14:textId="77777777" w:rsidR="00CF4B04" w:rsidRPr="009E3BC3" w:rsidRDefault="00CF4B04" w:rsidP="00CF4B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343245FF" w14:textId="77777777" w:rsidR="00CF4B04" w:rsidRPr="009E3BC3" w:rsidRDefault="00CF4B04" w:rsidP="00CF4B04">
            <w:pPr>
              <w:tabs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B42454" w14:textId="77777777" w:rsidR="00CF4B04" w:rsidRPr="009E3BC3" w:rsidRDefault="00CF4B04" w:rsidP="00CF4B04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4" w:type="dxa"/>
          </w:tcPr>
          <w:p w14:paraId="24E25214" w14:textId="77777777" w:rsidR="00CF4B04" w:rsidRPr="009E3BC3" w:rsidRDefault="00CF4B04" w:rsidP="00CF4B04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39F83" w14:textId="77777777" w:rsidR="00CF4B04" w:rsidRPr="009E3BC3" w:rsidRDefault="00CF4B04" w:rsidP="00CF4B0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3BB1AB1" w14:textId="77777777" w:rsidR="00CF4B04" w:rsidRPr="009E3BC3" w:rsidRDefault="00CF4B04" w:rsidP="00CF4B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BB152" w14:textId="77777777" w:rsidR="00CF4B04" w:rsidRPr="009E3BC3" w:rsidRDefault="00CF4B04" w:rsidP="00CF4B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E7965" w14:textId="77777777" w:rsidR="00CF4B04" w:rsidRPr="009E3BC3" w:rsidRDefault="00CF4B04" w:rsidP="00CF4B04">
            <w:pPr>
              <w:tabs>
                <w:tab w:val="clear" w:pos="454"/>
              </w:tabs>
              <w:ind w:righ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13F308" w14:textId="77777777" w:rsidR="00CF4B04" w:rsidRPr="009E3BC3" w:rsidRDefault="00CF4B04" w:rsidP="00CF4B0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F3D7D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C6DE78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517762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5DE9FA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613EE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9771D1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64F64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50A1D2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B5CBDBF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FE814AA" w14:textId="77777777" w:rsidR="00CF4B04" w:rsidRPr="009E3BC3" w:rsidRDefault="00CF4B04" w:rsidP="00CF4B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D9427" w14:textId="77777777" w:rsidR="00CF4B04" w:rsidRPr="009E3BC3" w:rsidRDefault="00CF4B04" w:rsidP="00CF4B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70C9D" w:rsidRPr="009E3BC3" w14:paraId="1A8EAE6C" w14:textId="77777777" w:rsidTr="004A3A12">
        <w:trPr>
          <w:cantSplit/>
        </w:trPr>
        <w:tc>
          <w:tcPr>
            <w:tcW w:w="3161" w:type="dxa"/>
          </w:tcPr>
          <w:p w14:paraId="694C8208" w14:textId="77777777" w:rsidR="00870C9D" w:rsidRPr="009E3BC3" w:rsidRDefault="00870C9D" w:rsidP="00870C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37255056" w14:textId="1083873E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D87CE82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4E0A0DD8" w14:textId="1D2E66DA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72C1EF48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5" w:type="dxa"/>
          </w:tcPr>
          <w:p w14:paraId="150598DE" w14:textId="1EB23C54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14:paraId="12C62BEE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0148A" w14:textId="27C2D548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14:paraId="4D70CC1F" w14:textId="77777777" w:rsidR="00870C9D" w:rsidRPr="009E3BC3" w:rsidRDefault="00870C9D" w:rsidP="00870C9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53A0DE" w14:textId="1CAFCEB2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24F5C29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8F5FF2" w14:textId="11919EC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C609298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E4963A" w14:textId="510322E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(481,600)</w:t>
            </w:r>
          </w:p>
        </w:tc>
        <w:tc>
          <w:tcPr>
            <w:tcW w:w="180" w:type="dxa"/>
          </w:tcPr>
          <w:p w14:paraId="3F641413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62F10B" w14:textId="7CBD44DF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(481,600)</w:t>
            </w:r>
          </w:p>
        </w:tc>
        <w:tc>
          <w:tcPr>
            <w:tcW w:w="180" w:type="dxa"/>
          </w:tcPr>
          <w:p w14:paraId="57C63286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8D1E83" w14:textId="565BD100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5D86DA4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F3158E" w14:textId="4F61B6FF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</w:tr>
      <w:tr w:rsidR="00870C9D" w:rsidRPr="009E3BC3" w14:paraId="05553E66" w14:textId="77777777" w:rsidTr="004A3A12">
        <w:trPr>
          <w:cantSplit/>
        </w:trPr>
        <w:tc>
          <w:tcPr>
            <w:tcW w:w="3161" w:type="dxa"/>
          </w:tcPr>
          <w:p w14:paraId="6EC623CC" w14:textId="77777777" w:rsidR="00870C9D" w:rsidRPr="009E3BC3" w:rsidRDefault="00870C9D" w:rsidP="00870C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</w:tcPr>
          <w:p w14:paraId="42583CA6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1B89BD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18004E9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7490BAC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5" w:type="dxa"/>
          </w:tcPr>
          <w:p w14:paraId="4851CC0E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0E179F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CDCC5" w14:textId="77777777" w:rsidR="00870C9D" w:rsidRPr="009E3BC3" w:rsidRDefault="00870C9D" w:rsidP="00870C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9E3945" w14:textId="77777777" w:rsidR="00870C9D" w:rsidRPr="009E3BC3" w:rsidRDefault="00870C9D" w:rsidP="00870C9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0805C0" w14:textId="1F9936BE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5D16FFD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C2238F" w14:textId="7A8933E4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8DB1F74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52A4BF" w14:textId="005EEA30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286F3C0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1E7B6" w14:textId="26EC66B8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1631E96" w14:textId="77777777" w:rsidR="00870C9D" w:rsidRPr="009E3BC3" w:rsidRDefault="00870C9D" w:rsidP="00870C9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9948CA" w14:textId="1B6DDDEB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2D8A6798" w14:textId="77777777" w:rsidR="00870C9D" w:rsidRPr="009E3BC3" w:rsidRDefault="00870C9D" w:rsidP="00870C9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4EF83" w14:textId="11E6DA4F" w:rsidR="00870C9D" w:rsidRPr="009E3BC3" w:rsidRDefault="00870C9D" w:rsidP="00870C9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</w:tbl>
    <w:p w14:paraId="32477F4F" w14:textId="77777777" w:rsidR="00244ECA" w:rsidRPr="009E3BC3" w:rsidRDefault="00244ECA" w:rsidP="003A6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EBD2A3" w14:textId="77777777" w:rsidR="003E2BB5" w:rsidRPr="009E3BC3" w:rsidRDefault="00AE2B39" w:rsidP="00116084">
      <w:pPr>
        <w:tabs>
          <w:tab w:val="clear" w:pos="680"/>
          <w:tab w:val="clear" w:pos="907"/>
          <w:tab w:val="left" w:pos="270"/>
          <w:tab w:val="left" w:pos="900"/>
        </w:tabs>
        <w:ind w:firstLine="630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</w:t>
      </w:r>
      <w:r w:rsidR="00CF09BB" w:rsidRPr="009E3BC3">
        <w:rPr>
          <w:rFonts w:asciiTheme="majorBidi" w:hAnsiTheme="majorBidi" w:cstheme="majorBidi"/>
          <w:sz w:val="30"/>
          <w:szCs w:val="30"/>
          <w:cs/>
        </w:rPr>
        <w:t>การร่วม</w:t>
      </w:r>
      <w:r w:rsidR="009D0C49" w:rsidRPr="009E3BC3">
        <w:rPr>
          <w:rFonts w:asciiTheme="majorBidi" w:hAnsiTheme="majorBidi" w:cstheme="majorBidi"/>
          <w:sz w:val="30"/>
          <w:szCs w:val="30"/>
          <w:cs/>
        </w:rPr>
        <w:t>ค้า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13B43B7" w14:textId="77777777" w:rsidR="004323B9" w:rsidRPr="009E3BC3" w:rsidRDefault="004323B9" w:rsidP="005C251D">
      <w:pPr>
        <w:rPr>
          <w:rFonts w:asciiTheme="majorBidi" w:hAnsiTheme="majorBidi" w:cstheme="majorBidi"/>
          <w:sz w:val="30"/>
          <w:szCs w:val="30"/>
        </w:rPr>
        <w:sectPr w:rsidR="004323B9" w:rsidRPr="009E3BC3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9A1A14B" w14:textId="7FCBC7E4" w:rsidR="004530CB" w:rsidRPr="009E3BC3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ตารางต่อไปนี้สรุปข้อมูลทางการเงินของการร่วมค้าที่</w:t>
      </w:r>
      <w:r w:rsidR="00F44A3E">
        <w:rPr>
          <w:rFonts w:asciiTheme="majorBidi" w:hAnsiTheme="majorBidi" w:cstheme="majorBidi" w:hint="cs"/>
          <w:sz w:val="30"/>
          <w:szCs w:val="30"/>
          <w:cs/>
        </w:rPr>
        <w:t>มีสาระสำคัญซึ่งนำเสนอ</w:t>
      </w:r>
      <w:r w:rsidRPr="009E3BC3">
        <w:rPr>
          <w:rFonts w:asciiTheme="majorBidi" w:hAnsiTheme="majorBidi" w:cstheme="majorBidi"/>
          <w:sz w:val="30"/>
          <w:szCs w:val="30"/>
          <w:cs/>
        </w:rPr>
        <w:t>อยู่ในงบการเงินของการร่วมค้า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p w14:paraId="08B57D9C" w14:textId="77777777" w:rsidR="003B6A94" w:rsidRPr="009E3BC3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3"/>
        <w:gridCol w:w="1422"/>
        <w:gridCol w:w="270"/>
        <w:gridCol w:w="1458"/>
      </w:tblGrid>
      <w:tr w:rsidR="00BF75F2" w:rsidRPr="009E3BC3" w14:paraId="161E5334" w14:textId="77777777" w:rsidTr="00661807">
        <w:tc>
          <w:tcPr>
            <w:tcW w:w="6003" w:type="dxa"/>
          </w:tcPr>
          <w:p w14:paraId="35A08876" w14:textId="77777777" w:rsidR="00BF75F2" w:rsidRPr="009E3BC3" w:rsidRDefault="00BF75F2" w:rsidP="00413670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A9FF8F2" w14:textId="77777777" w:rsidR="00BF75F2" w:rsidRPr="009E3BC3" w:rsidRDefault="00BF75F2" w:rsidP="00413670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 อิชิ ตัน อินโดนีเซีย</w:t>
            </w:r>
          </w:p>
        </w:tc>
      </w:tr>
      <w:tr w:rsidR="00AC415F" w:rsidRPr="009E3BC3" w14:paraId="35F82AEA" w14:textId="77777777" w:rsidTr="00661807">
        <w:tc>
          <w:tcPr>
            <w:tcW w:w="6003" w:type="dxa"/>
          </w:tcPr>
          <w:p w14:paraId="246AABF6" w14:textId="77777777" w:rsidR="00AC415F" w:rsidRPr="009E3BC3" w:rsidRDefault="00AC415F" w:rsidP="00413670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53CD71" w14:textId="52216BD6" w:rsidR="00AC415F" w:rsidRPr="009E3BC3" w:rsidRDefault="008852A1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6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FD300F" w14:textId="77777777" w:rsidR="00AC415F" w:rsidRPr="009E3BC3" w:rsidRDefault="00AC415F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4297848" w14:textId="2205AE24" w:rsidR="00AC415F" w:rsidRPr="009E3BC3" w:rsidRDefault="008852A1" w:rsidP="00A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16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B6A94" w:rsidRPr="009E3BC3" w14:paraId="4A1B3159" w14:textId="77777777" w:rsidTr="00661807">
        <w:tc>
          <w:tcPr>
            <w:tcW w:w="6003" w:type="dxa"/>
          </w:tcPr>
          <w:p w14:paraId="0C9314CC" w14:textId="77777777" w:rsidR="003B6A94" w:rsidRPr="009E3BC3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1919C06" w14:textId="77777777" w:rsidR="003B6A94" w:rsidRPr="009E3BC3" w:rsidRDefault="003B6A94" w:rsidP="00413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807" w:rsidRPr="009E3BC3" w14:paraId="544DECEA" w14:textId="77777777" w:rsidTr="00661807">
        <w:tc>
          <w:tcPr>
            <w:tcW w:w="6003" w:type="dxa"/>
          </w:tcPr>
          <w:p w14:paraId="104112C1" w14:textId="77777777" w:rsidR="00661807" w:rsidRPr="009E3BC3" w:rsidRDefault="00661807" w:rsidP="0066180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22" w:type="dxa"/>
          </w:tcPr>
          <w:p w14:paraId="2B7938E0" w14:textId="1A01EC6A" w:rsidR="00661807" w:rsidRPr="009E3BC3" w:rsidRDefault="00295113" w:rsidP="0066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221,786</w:t>
            </w:r>
          </w:p>
        </w:tc>
        <w:tc>
          <w:tcPr>
            <w:tcW w:w="270" w:type="dxa"/>
          </w:tcPr>
          <w:p w14:paraId="6487BD25" w14:textId="77777777" w:rsidR="00661807" w:rsidRPr="009E3BC3" w:rsidRDefault="00661807" w:rsidP="0066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6701121" w14:textId="175CD7FD" w:rsidR="00661807" w:rsidRPr="009E3BC3" w:rsidRDefault="00661807" w:rsidP="0066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158,322</w:t>
            </w:r>
          </w:p>
        </w:tc>
      </w:tr>
      <w:tr w:rsidR="00295113" w:rsidRPr="009E3BC3" w14:paraId="28DB7326" w14:textId="77777777" w:rsidTr="00661807">
        <w:tc>
          <w:tcPr>
            <w:tcW w:w="6003" w:type="dxa"/>
          </w:tcPr>
          <w:p w14:paraId="4C86A340" w14:textId="77777777" w:rsidR="00295113" w:rsidRPr="009E3BC3" w:rsidRDefault="00295113" w:rsidP="00295113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22" w:type="dxa"/>
          </w:tcPr>
          <w:p w14:paraId="6431AAB6" w14:textId="24C683A9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9E3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9E3BC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270" w:type="dxa"/>
          </w:tcPr>
          <w:p w14:paraId="606EE780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9B3FC1C" w14:textId="4AF3C511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9E3BC3">
              <w:rPr>
                <w:rFonts w:asciiTheme="majorBidi" w:hAnsiTheme="majorBidi" w:cstheme="majorBidi"/>
                <w:sz w:val="30"/>
                <w:szCs w:val="30"/>
              </w:rPr>
              <w:t>113,847)</w:t>
            </w:r>
            <w:r w:rsidRPr="009E3BC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ก</w:t>
            </w:r>
            <w:proofErr w:type="gramEnd"/>
          </w:p>
        </w:tc>
      </w:tr>
      <w:tr w:rsidR="00295113" w:rsidRPr="009E3BC3" w14:paraId="608CE985" w14:textId="77777777" w:rsidTr="00661807">
        <w:tc>
          <w:tcPr>
            <w:tcW w:w="6003" w:type="dxa"/>
          </w:tcPr>
          <w:p w14:paraId="3ACDCA0F" w14:textId="63465F5E" w:rsidR="00295113" w:rsidRPr="009E3BC3" w:rsidRDefault="00295113" w:rsidP="00295113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3CD7D51" w14:textId="4C7B69C7" w:rsidR="00295113" w:rsidRPr="009E3BC3" w:rsidRDefault="006B6A62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21,352</w:t>
            </w:r>
          </w:p>
        </w:tc>
        <w:tc>
          <w:tcPr>
            <w:tcW w:w="270" w:type="dxa"/>
          </w:tcPr>
          <w:p w14:paraId="7D4D340F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5D32707" w14:textId="08800505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11,431</w:t>
            </w:r>
          </w:p>
        </w:tc>
      </w:tr>
      <w:tr w:rsidR="00295113" w:rsidRPr="009E3BC3" w14:paraId="64CB4DD0" w14:textId="77777777" w:rsidTr="00661807">
        <w:tc>
          <w:tcPr>
            <w:tcW w:w="6003" w:type="dxa"/>
          </w:tcPr>
          <w:p w14:paraId="05DD3C65" w14:textId="184CED42" w:rsidR="00295113" w:rsidRPr="009E3BC3" w:rsidRDefault="00295113" w:rsidP="00295113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13629C07" w14:textId="378D036D" w:rsidR="00295113" w:rsidRPr="009E3BC3" w:rsidRDefault="006B6A62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117,902</w:t>
            </w:r>
          </w:p>
        </w:tc>
        <w:tc>
          <w:tcPr>
            <w:tcW w:w="270" w:type="dxa"/>
          </w:tcPr>
          <w:p w14:paraId="490867E6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286B499" w14:textId="5C106296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55,906</w:t>
            </w:r>
          </w:p>
        </w:tc>
      </w:tr>
      <w:tr w:rsidR="00295113" w:rsidRPr="009E3BC3" w14:paraId="20186E0C" w14:textId="77777777" w:rsidTr="00661807">
        <w:tc>
          <w:tcPr>
            <w:tcW w:w="6003" w:type="dxa"/>
          </w:tcPr>
          <w:p w14:paraId="6675048B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23C3C7C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941C7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8D5C3D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113" w:rsidRPr="009E3BC3" w14:paraId="536033F4" w14:textId="77777777" w:rsidTr="00661807">
        <w:tc>
          <w:tcPr>
            <w:tcW w:w="6003" w:type="dxa"/>
          </w:tcPr>
          <w:p w14:paraId="64428CB0" w14:textId="11DA3046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กำไรขาดทุนเบ็ดเสร็จรวมส่วนที่เป็นของบริษัท (ถือหุ้นร้อยละ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681C1CF8" w14:textId="2D594E43" w:rsidR="00295113" w:rsidRPr="009E3BC3" w:rsidRDefault="006B6A62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58,95</w:t>
            </w:r>
            <w:r w:rsidR="00F44A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90388D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4CD646A0" w14:textId="35617BC2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27,953</w:t>
            </w:r>
          </w:p>
        </w:tc>
      </w:tr>
      <w:tr w:rsidR="00295113" w:rsidRPr="009E3BC3" w14:paraId="68198B2B" w14:textId="77777777" w:rsidTr="00661807">
        <w:tc>
          <w:tcPr>
            <w:tcW w:w="6003" w:type="dxa"/>
          </w:tcPr>
          <w:p w14:paraId="2CB5EA96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59F55941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DE782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77573858" w14:textId="77777777" w:rsidR="00295113" w:rsidRPr="009E3BC3" w:rsidRDefault="00295113" w:rsidP="00295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62" w:rsidRPr="009E3BC3" w14:paraId="0D82A15E" w14:textId="77777777" w:rsidTr="00661807">
        <w:trPr>
          <w:trHeight w:val="432"/>
        </w:trPr>
        <w:tc>
          <w:tcPr>
            <w:tcW w:w="6003" w:type="dxa"/>
          </w:tcPr>
          <w:p w14:paraId="36FCCC8F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1B405EEC" w14:textId="378C398E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561,854</w:t>
            </w:r>
            <w:r w:rsidRPr="009E3BC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0F863677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AE42595" w14:textId="56E858CA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265,804</w:t>
            </w:r>
            <w:r w:rsidRPr="009E3BC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ข</w:t>
            </w:r>
          </w:p>
        </w:tc>
      </w:tr>
      <w:tr w:rsidR="006B6A62" w:rsidRPr="009E3BC3" w14:paraId="5D5F9D9A" w14:textId="77777777" w:rsidTr="00661807">
        <w:tc>
          <w:tcPr>
            <w:tcW w:w="6003" w:type="dxa"/>
          </w:tcPr>
          <w:p w14:paraId="67755DA0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1C95B219" w14:textId="139A304B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170,22</w:t>
            </w:r>
            <w:r w:rsidR="00F44A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DE1CEF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508CAFA" w14:textId="4EC72B7B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165,945</w:t>
            </w:r>
          </w:p>
        </w:tc>
      </w:tr>
      <w:tr w:rsidR="006B6A62" w:rsidRPr="009E3BC3" w14:paraId="75C706E6" w14:textId="77777777" w:rsidTr="00661807">
        <w:tc>
          <w:tcPr>
            <w:tcW w:w="6003" w:type="dxa"/>
          </w:tcPr>
          <w:p w14:paraId="382E1368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22" w:type="dxa"/>
          </w:tcPr>
          <w:p w14:paraId="5AAB5D4A" w14:textId="7D469C34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(224,247)</w:t>
            </w:r>
          </w:p>
        </w:tc>
        <w:tc>
          <w:tcPr>
            <w:tcW w:w="270" w:type="dxa"/>
          </w:tcPr>
          <w:p w14:paraId="7B26B7EC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76AC2FC" w14:textId="14E90A5F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(72,872)</w:t>
            </w:r>
          </w:p>
        </w:tc>
      </w:tr>
      <w:tr w:rsidR="006B6A62" w:rsidRPr="009E3BC3" w14:paraId="6120DA89" w14:textId="77777777" w:rsidTr="00661807">
        <w:tc>
          <w:tcPr>
            <w:tcW w:w="6003" w:type="dxa"/>
          </w:tcPr>
          <w:p w14:paraId="6F609F16" w14:textId="58ACC17A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68C400CE" w14:textId="1109B34B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507,8</w:t>
            </w:r>
            <w:r w:rsidR="00D430E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25FDBBE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27DD9FE" w14:textId="61E45C2A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358,877</w:t>
            </w:r>
          </w:p>
        </w:tc>
      </w:tr>
      <w:tr w:rsidR="006B6A62" w:rsidRPr="009E3BC3" w14:paraId="2090ADFB" w14:textId="77777777" w:rsidTr="00661807">
        <w:tc>
          <w:tcPr>
            <w:tcW w:w="6003" w:type="dxa"/>
          </w:tcPr>
          <w:p w14:paraId="446C9DF3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15F44780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7B345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405539A1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62" w:rsidRPr="009E3BC3" w14:paraId="2BFD0132" w14:textId="77777777" w:rsidTr="00661807">
        <w:tc>
          <w:tcPr>
            <w:tcW w:w="6003" w:type="dxa"/>
          </w:tcPr>
          <w:p w14:paraId="696F3D83" w14:textId="1A5C8DB5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มูลค่าตามบัญชีของเงินลงทุนในการร่วมค้า (ถือหุ้นร้อยละ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6B97C7CB" w14:textId="24D1E034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253,916</w:t>
            </w:r>
          </w:p>
        </w:tc>
        <w:tc>
          <w:tcPr>
            <w:tcW w:w="270" w:type="dxa"/>
          </w:tcPr>
          <w:p w14:paraId="38D8A497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6A2F19C8" w14:textId="649DD101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179,438</w:t>
            </w:r>
          </w:p>
        </w:tc>
      </w:tr>
      <w:tr w:rsidR="006B6A62" w:rsidRPr="009E3BC3" w14:paraId="68D52EA3" w14:textId="77777777" w:rsidTr="00661807">
        <w:tc>
          <w:tcPr>
            <w:tcW w:w="6003" w:type="dxa"/>
          </w:tcPr>
          <w:p w14:paraId="2423B874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0967F317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56EA0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43D1F5F2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62" w:rsidRPr="009E3BC3" w14:paraId="4A1C91D9" w14:textId="77777777" w:rsidTr="00661807">
        <w:tc>
          <w:tcPr>
            <w:tcW w:w="6003" w:type="dxa"/>
          </w:tcPr>
          <w:p w14:paraId="556B085E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062CE03C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3085C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43846B7E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62" w:rsidRPr="009E3BC3" w14:paraId="4B3E1694" w14:textId="77777777" w:rsidTr="00661807">
        <w:tc>
          <w:tcPr>
            <w:tcW w:w="6003" w:type="dxa"/>
          </w:tcPr>
          <w:p w14:paraId="451410D7" w14:textId="77777777" w:rsidR="006B6A62" w:rsidRPr="009E3BC3" w:rsidRDefault="006B6A62" w:rsidP="0055045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รวมรายการค่าเสื่อมราคาและค่าตัดจำหน่าย</w:t>
            </w:r>
          </w:p>
        </w:tc>
        <w:tc>
          <w:tcPr>
            <w:tcW w:w="1422" w:type="dxa"/>
          </w:tcPr>
          <w:p w14:paraId="2DD6EE3C" w14:textId="33E9EF0A" w:rsidR="006B6A62" w:rsidRPr="009E3BC3" w:rsidRDefault="00C67A00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4,806</w:t>
            </w:r>
          </w:p>
        </w:tc>
        <w:tc>
          <w:tcPr>
            <w:tcW w:w="270" w:type="dxa"/>
          </w:tcPr>
          <w:p w14:paraId="297E3D61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6B0573F3" w14:textId="53BAFF3F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4,147</w:t>
            </w:r>
          </w:p>
        </w:tc>
      </w:tr>
      <w:tr w:rsidR="006B6A62" w:rsidRPr="009E3BC3" w14:paraId="07784FEE" w14:textId="77777777" w:rsidTr="00661807">
        <w:tc>
          <w:tcPr>
            <w:tcW w:w="6003" w:type="dxa"/>
          </w:tcPr>
          <w:p w14:paraId="27F51BC9" w14:textId="77777777" w:rsidR="006B6A62" w:rsidRPr="009E3BC3" w:rsidRDefault="006B6A62" w:rsidP="0055045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22" w:type="dxa"/>
          </w:tcPr>
          <w:p w14:paraId="0137B6B4" w14:textId="34A9A767" w:rsidR="006B6A62" w:rsidRPr="009E3BC3" w:rsidRDefault="00C67A00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444,435</w:t>
            </w:r>
          </w:p>
        </w:tc>
        <w:tc>
          <w:tcPr>
            <w:tcW w:w="270" w:type="dxa"/>
          </w:tcPr>
          <w:p w14:paraId="5168D235" w14:textId="7777777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3D552BA6" w14:textId="4D9512C7" w:rsidR="006B6A62" w:rsidRPr="009E3BC3" w:rsidRDefault="006B6A62" w:rsidP="006B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214,096</w:t>
            </w:r>
          </w:p>
        </w:tc>
      </w:tr>
    </w:tbl>
    <w:p w14:paraId="2D9F2206" w14:textId="77777777" w:rsidR="003B6A94" w:rsidRPr="009E3BC3" w:rsidRDefault="003B6A94" w:rsidP="000F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E8FB5F" w14:textId="77777777" w:rsidR="003C13C8" w:rsidRPr="009E3BC3" w:rsidRDefault="003C13C8" w:rsidP="003C1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601365B" w14:textId="77777777" w:rsidR="00BE1A97" w:rsidRPr="009E3BC3" w:rsidRDefault="00BE1A97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BE1A97" w:rsidRPr="009E3BC3" w:rsidSect="000F7858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127" w:bottom="1152" w:left="1197" w:header="720" w:footer="720" w:gutter="0"/>
          <w:cols w:space="720"/>
          <w:docGrid w:linePitch="245"/>
        </w:sectPr>
      </w:pPr>
    </w:p>
    <w:p w14:paraId="678F041E" w14:textId="77777777" w:rsidR="00000B3F" w:rsidRPr="009E3BC3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749DE28A" w14:textId="77777777" w:rsidR="00000B3F" w:rsidRPr="009E3BC3" w:rsidRDefault="00000B3F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9E3BC3" w14:paraId="40BEEE2B" w14:textId="77777777" w:rsidTr="001B524B">
        <w:trPr>
          <w:cantSplit/>
        </w:trPr>
        <w:tc>
          <w:tcPr>
            <w:tcW w:w="2610" w:type="dxa"/>
          </w:tcPr>
          <w:p w14:paraId="6808BAB2" w14:textId="77777777" w:rsidR="00BE1A97" w:rsidRPr="009E3BC3" w:rsidRDefault="00BE1A97" w:rsidP="007C480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31EF3487" w14:textId="77777777" w:rsidR="00BE1A97" w:rsidRPr="009E3BC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1A97" w:rsidRPr="009E3BC3" w14:paraId="482A6B9A" w14:textId="77777777" w:rsidTr="001B524B">
        <w:trPr>
          <w:cantSplit/>
          <w:tblHeader/>
        </w:trPr>
        <w:tc>
          <w:tcPr>
            <w:tcW w:w="2610" w:type="dxa"/>
          </w:tcPr>
          <w:p w14:paraId="77C3BA44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DA9F5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FDDB2B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DDF2E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03F7CA65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  <w:r w:rsidR="008952BD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541C40A2" w14:textId="77777777" w:rsidR="00BE1A97" w:rsidRPr="009E3BC3" w:rsidRDefault="00BE1A97" w:rsidP="007C480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AE86CAE" w14:textId="77777777" w:rsidR="00BE1A97" w:rsidRPr="009E3BC3" w:rsidRDefault="00BE1A97" w:rsidP="007C480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219E2348" w14:textId="77777777" w:rsidR="00BE1A97" w:rsidRPr="009E3BC3" w:rsidRDefault="00BE1A97" w:rsidP="007C480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BC535A" w14:textId="77777777" w:rsidR="00BE1A97" w:rsidRPr="009E3BC3" w:rsidRDefault="00BE1A97" w:rsidP="007C480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5D68780" w14:textId="77777777" w:rsidR="00BE1A97" w:rsidRPr="009E3BC3" w:rsidRDefault="00BE1A97" w:rsidP="007C480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0219113F" w14:textId="77777777" w:rsidR="00BE1A97" w:rsidRPr="009E3BC3" w:rsidRDefault="00BE1A97" w:rsidP="007C480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B745E7" w14:textId="77777777" w:rsidR="00BE1A97" w:rsidRPr="009E3BC3" w:rsidRDefault="00BE1A97" w:rsidP="007C480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0016240" w14:textId="77777777" w:rsidR="00BE1A97" w:rsidRPr="009E3BC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2022E5A1" w14:textId="77777777" w:rsidR="005911CD" w:rsidRPr="009E3BC3" w:rsidRDefault="005911CD" w:rsidP="005911C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003B0" w14:textId="77777777" w:rsidR="00BE1A97" w:rsidRPr="009E3BC3" w:rsidRDefault="00BE1A97" w:rsidP="005911C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="008952BD"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FF1614" w:rsidRPr="009E3BC3" w14:paraId="0BC2FC4E" w14:textId="77777777" w:rsidTr="001B524B">
        <w:trPr>
          <w:cantSplit/>
          <w:tblHeader/>
        </w:trPr>
        <w:tc>
          <w:tcPr>
            <w:tcW w:w="2610" w:type="dxa"/>
          </w:tcPr>
          <w:p w14:paraId="1E6EC5BE" w14:textId="77777777" w:rsidR="00FF1614" w:rsidRPr="009E3BC3" w:rsidRDefault="00FF1614" w:rsidP="00FF161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A4D8DA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FD9F8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F9D076" w14:textId="471EAD65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3BF491B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495F6" w14:textId="2E4B7402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9D9A94E" w14:textId="77777777" w:rsidR="00FF1614" w:rsidRPr="009E3BC3" w:rsidRDefault="00FF1614" w:rsidP="00FF161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7E40CBE1" w14:textId="78B51948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6DA7FEF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ABDC7" w14:textId="1960F531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4FF5FD9" w14:textId="77777777" w:rsidR="00FF1614" w:rsidRPr="009E3BC3" w:rsidRDefault="00FF1614" w:rsidP="00FF161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40CD888" w14:textId="65B781B5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BDBA4EF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534242" w14:textId="005D3AF6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921CB39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07E1D40" w14:textId="3956D85E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1350E65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B7612FB" w14:textId="3F24E2BC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F1614" w:rsidRPr="009E3BC3" w14:paraId="7E648EBD" w14:textId="77777777" w:rsidTr="001B524B">
        <w:trPr>
          <w:cantSplit/>
          <w:trHeight w:val="270"/>
        </w:trPr>
        <w:tc>
          <w:tcPr>
            <w:tcW w:w="2610" w:type="dxa"/>
          </w:tcPr>
          <w:p w14:paraId="5255FD00" w14:textId="77777777" w:rsidR="00FF1614" w:rsidRPr="009E3BC3" w:rsidRDefault="00FF1614" w:rsidP="00FF16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7B979" w14:textId="77777777" w:rsidR="00FF1614" w:rsidRPr="009E3BC3" w:rsidRDefault="00FF1614" w:rsidP="00FF16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333F2" w14:textId="77777777" w:rsidR="00FF1614" w:rsidRPr="009E3BC3" w:rsidRDefault="00FF1614" w:rsidP="00FF16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421C8E5A" w14:textId="77777777" w:rsidR="00FF1614" w:rsidRPr="009E3BC3" w:rsidRDefault="00FF1614" w:rsidP="00FF161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C8DD874" w14:textId="77777777" w:rsidR="00FF1614" w:rsidRPr="009E3BC3" w:rsidRDefault="00FF1614" w:rsidP="00FF161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48B5B81A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1614" w:rsidRPr="009E3BC3" w14:paraId="685F467E" w14:textId="77777777" w:rsidTr="001B524B">
        <w:trPr>
          <w:cantSplit/>
        </w:trPr>
        <w:tc>
          <w:tcPr>
            <w:tcW w:w="2610" w:type="dxa"/>
          </w:tcPr>
          <w:p w14:paraId="72C4EBEF" w14:textId="77777777" w:rsidR="00FF1614" w:rsidRPr="009E3BC3" w:rsidRDefault="00FF1614" w:rsidP="00FF161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079C12A9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98480FD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3B55281A" w14:textId="77777777" w:rsidR="00FF1614" w:rsidRPr="009E3BC3" w:rsidRDefault="00FF1614" w:rsidP="00FF16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F03E25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CDCF8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05F388" w14:textId="77777777" w:rsidR="00FF1614" w:rsidRPr="009E3BC3" w:rsidRDefault="00FF1614" w:rsidP="00FF161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95C6F4A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263D47" w14:textId="77777777" w:rsidR="00FF1614" w:rsidRPr="009E3BC3" w:rsidRDefault="00FF1614" w:rsidP="00FF16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9AD01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3EBB87" w14:textId="77777777" w:rsidR="00FF1614" w:rsidRPr="009E3BC3" w:rsidRDefault="00FF1614" w:rsidP="00FF16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5FAD24C6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68AE27" w14:textId="77777777" w:rsidR="00FF1614" w:rsidRPr="009E3BC3" w:rsidRDefault="00FF1614" w:rsidP="00FF16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DC910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F473BD0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5ACE5B99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9CEFE6" w14:textId="77777777" w:rsidR="00FF1614" w:rsidRPr="009E3BC3" w:rsidRDefault="00FF1614" w:rsidP="00FF16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4AC12EF" w14:textId="77777777" w:rsidR="00FF1614" w:rsidRPr="009E3BC3" w:rsidRDefault="00FF1614" w:rsidP="00FF16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3198" w:rsidRPr="009E3BC3" w14:paraId="50FC22F7" w14:textId="77777777" w:rsidTr="001B524B">
        <w:trPr>
          <w:cantSplit/>
        </w:trPr>
        <w:tc>
          <w:tcPr>
            <w:tcW w:w="2610" w:type="dxa"/>
          </w:tcPr>
          <w:p w14:paraId="2A2050A7" w14:textId="77777777" w:rsidR="00A53198" w:rsidRPr="009E3BC3" w:rsidRDefault="00A53198" w:rsidP="00A531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34C2DA54" w14:textId="77777777" w:rsidR="00A53198" w:rsidRPr="009E3BC3" w:rsidRDefault="00A53198" w:rsidP="00A531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323EA32E" w14:textId="77777777" w:rsidR="00A53198" w:rsidRPr="009E3BC3" w:rsidRDefault="00A53198" w:rsidP="00A531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2806ED4F" w14:textId="3B6BD6E7" w:rsidR="00A53198" w:rsidRPr="009E3BC3" w:rsidRDefault="00A53198" w:rsidP="00A5319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2CCAC21F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85F19B" w14:textId="7BF5ABCF" w:rsidR="00A53198" w:rsidRPr="009E3BC3" w:rsidRDefault="00A53198" w:rsidP="00A5319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2292B90D" w14:textId="77777777" w:rsidR="00A53198" w:rsidRPr="009E3BC3" w:rsidRDefault="00A53198" w:rsidP="00A5319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1D1F75E" w14:textId="1FB331BA" w:rsidR="00A53198" w:rsidRPr="009E3BC3" w:rsidRDefault="00A53198" w:rsidP="00A531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F0BD493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E6D5F5" w14:textId="3A763D38" w:rsidR="00A53198" w:rsidRPr="009E3BC3" w:rsidRDefault="00A53198" w:rsidP="00A531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69AAE793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C82EEDB" w14:textId="4ACD1433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26123C73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A5C90B" w14:textId="14F07C50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071E667E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4EABCB" w14:textId="33D3D916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921512E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E3421A9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53198" w:rsidRPr="009E3BC3" w14:paraId="5E695E1F" w14:textId="77777777" w:rsidTr="001B524B">
        <w:trPr>
          <w:cantSplit/>
        </w:trPr>
        <w:tc>
          <w:tcPr>
            <w:tcW w:w="2610" w:type="dxa"/>
          </w:tcPr>
          <w:p w14:paraId="73D63E03" w14:textId="77777777" w:rsidR="00A53198" w:rsidRPr="009E3BC3" w:rsidRDefault="00A53198" w:rsidP="00A531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D15E296" w14:textId="77777777" w:rsidR="00A53198" w:rsidRPr="009E3BC3" w:rsidRDefault="00A53198" w:rsidP="00A53198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28B1A" w14:textId="77777777" w:rsidR="00A53198" w:rsidRPr="009E3BC3" w:rsidRDefault="00A53198" w:rsidP="00A53198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35BF52F7" w14:textId="77777777" w:rsidR="00A53198" w:rsidRPr="009E3BC3" w:rsidRDefault="00A53198" w:rsidP="00A5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EA480" w14:textId="77777777" w:rsidR="00A53198" w:rsidRPr="009E3BC3" w:rsidRDefault="00A53198" w:rsidP="00A53198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98304" w14:textId="77777777" w:rsidR="00A53198" w:rsidRPr="009E3BC3" w:rsidRDefault="00A53198" w:rsidP="00A5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03F2FE" w14:textId="77777777" w:rsidR="00A53198" w:rsidRPr="009E3BC3" w:rsidRDefault="00A53198" w:rsidP="00A53198">
            <w:pPr>
              <w:tabs>
                <w:tab w:val="clear" w:pos="454"/>
                <w:tab w:val="decimal" w:pos="4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E8DB923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045CC3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79802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3F3F40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5A6A2868" w14:textId="388CC703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9CF36D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3367AD" w14:textId="5E51E7B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C1D31D7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0DBE59" w14:textId="613BE480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54C53D8" w14:textId="77777777" w:rsidR="00A53198" w:rsidRPr="009E3BC3" w:rsidRDefault="00A53198" w:rsidP="00A5319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1C395472" w14:textId="77777777" w:rsidR="00A53198" w:rsidRPr="009E3BC3" w:rsidRDefault="00A53198" w:rsidP="00A5319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B4CBAC2" w14:textId="77777777" w:rsidR="00BE1A97" w:rsidRPr="009E3BC3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7B0A3" w14:textId="77777777" w:rsidR="00916B35" w:rsidRPr="009E3BC3" w:rsidRDefault="00916B35" w:rsidP="00916B35">
      <w:pPr>
        <w:rPr>
          <w:rFonts w:asciiTheme="majorBidi" w:hAnsiTheme="majorBidi" w:cstheme="majorBidi"/>
          <w:sz w:val="30"/>
          <w:szCs w:val="30"/>
        </w:rPr>
        <w:sectPr w:rsidR="00916B35" w:rsidRPr="009E3BC3" w:rsidSect="00BE1A97">
          <w:headerReference w:type="default" r:id="rId17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 w:rsidRPr="009E3BC3">
        <w:rPr>
          <w:rFonts w:asciiTheme="majorBidi" w:hAnsiTheme="majorBidi" w:cstheme="majorBidi"/>
          <w:sz w:val="30"/>
          <w:szCs w:val="30"/>
          <w:cs/>
        </w:rPr>
        <w:tab/>
      </w:r>
    </w:p>
    <w:p w14:paraId="29B04DFC" w14:textId="77777777" w:rsidR="00460BCC" w:rsidRPr="009E3BC3" w:rsidRDefault="00E322DE" w:rsidP="00B96F3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6BAC7E2F" w14:textId="77777777" w:rsidR="00DD6D33" w:rsidRPr="009E3BC3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5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58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45C31E9" w14:textId="77777777" w:rsidTr="001B524B">
        <w:tc>
          <w:tcPr>
            <w:tcW w:w="2358" w:type="dxa"/>
          </w:tcPr>
          <w:p w14:paraId="5371AF68" w14:textId="77777777" w:rsidR="0093599F" w:rsidRPr="009E3BC3" w:rsidRDefault="0093599F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B631CFF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B06" w:rsidRPr="009E3BC3" w14:paraId="1D67BFD4" w14:textId="77777777" w:rsidTr="001B524B">
        <w:tc>
          <w:tcPr>
            <w:tcW w:w="2358" w:type="dxa"/>
          </w:tcPr>
          <w:p w14:paraId="4FF3983A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23C814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BF8D6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A02546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C2B02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EC3A62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0B888B4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532BA9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1BEAD3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07E102" w14:textId="77777777" w:rsidR="000B7B06" w:rsidRPr="009E3BC3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284FF54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E8064E7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BC4C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94F2D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4F4A5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E4A38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6278C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BFC1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71C5E7EF" w14:textId="77777777" w:rsidTr="001B524B">
        <w:tc>
          <w:tcPr>
            <w:tcW w:w="2358" w:type="dxa"/>
          </w:tcPr>
          <w:p w14:paraId="3036F07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41E3C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F8BA31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F0BADD7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18C1E2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D2DE7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02AD02CD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513336" w14:textId="77777777" w:rsidR="000B7B06" w:rsidRPr="009E3BC3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4026761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8C0D52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DE7BD8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E5EF3D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BBCFBBB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122E77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D7CE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FD4C29" w14:textId="77777777" w:rsidR="000B7B06" w:rsidRPr="009E3BC3" w:rsidRDefault="000B7B06" w:rsidP="0092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65F9B1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CE4F5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38E588BC" w14:textId="77777777" w:rsidTr="001B524B">
        <w:tc>
          <w:tcPr>
            <w:tcW w:w="2358" w:type="dxa"/>
          </w:tcPr>
          <w:p w14:paraId="505FB24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77B1B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B4A7375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C0F45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22AAA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DF9254D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0A18DF01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2FEFB8" w14:textId="77777777" w:rsidR="000B7B06" w:rsidRPr="009E3BC3" w:rsidRDefault="000B7B06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50C5531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CE948" w14:textId="77777777" w:rsidR="000B7B06" w:rsidRPr="009E3BC3" w:rsidRDefault="000B7B06" w:rsidP="00104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6FE36A3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182EFFE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73DC8E0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501EE6" w14:textId="77777777" w:rsidR="000B7B06" w:rsidRPr="009E3BC3" w:rsidRDefault="000B7B06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E627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4C528" w14:textId="77777777" w:rsidR="000B7B06" w:rsidRPr="009E3BC3" w:rsidRDefault="00EF5C3B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0B7B06"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9C330D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F30F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B7B06" w:rsidRPr="009E3BC3" w14:paraId="2CD4B24C" w14:textId="77777777" w:rsidTr="001B524B">
        <w:tc>
          <w:tcPr>
            <w:tcW w:w="2358" w:type="dxa"/>
          </w:tcPr>
          <w:p w14:paraId="58BB5F73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499FBD" w14:textId="77777777" w:rsidR="000B7B06" w:rsidRPr="009E3BC3" w:rsidRDefault="000B7B06" w:rsidP="00B847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4E81CAC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44D528A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56469F4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4165BE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7FE91B63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CC9E6D" w14:textId="77777777" w:rsidR="000B7B06" w:rsidRPr="009E3BC3" w:rsidRDefault="000B7B06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0E68002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9A058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0319451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7C0CCB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03C39A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3E573" w14:textId="77777777" w:rsidR="000B7B06" w:rsidRPr="009E3BC3" w:rsidRDefault="000B7B06" w:rsidP="00104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1366C4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CC05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DD0B3E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3A2AE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B7B06" w:rsidRPr="009E3BC3" w14:paraId="0BFB7EB1" w14:textId="77777777" w:rsidTr="001B524B">
        <w:tc>
          <w:tcPr>
            <w:tcW w:w="2358" w:type="dxa"/>
          </w:tcPr>
          <w:p w14:paraId="76C8D337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115BDB5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B7B06" w:rsidRPr="009E3BC3" w14:paraId="1E8448C0" w14:textId="77777777" w:rsidTr="001B524B">
        <w:tc>
          <w:tcPr>
            <w:tcW w:w="2358" w:type="dxa"/>
          </w:tcPr>
          <w:p w14:paraId="4A380219" w14:textId="77777777" w:rsidR="000B7B06" w:rsidRPr="009E3BC3" w:rsidRDefault="000B7B06" w:rsidP="00DD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61B562F4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A21DBC" w14:textId="77777777" w:rsidR="000B7B06" w:rsidRPr="009E3BC3" w:rsidRDefault="000B7B06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45B68C7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F459B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ADFE55" w14:textId="77777777" w:rsidR="000B7B06" w:rsidRPr="009E3BC3" w:rsidRDefault="000B7B06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02F778" w14:textId="77777777" w:rsidR="000B7B06" w:rsidRPr="009E3BC3" w:rsidRDefault="000B7B06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DC8259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815C4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BF2395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3C4DFA6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2C4B8F3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80D5C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5360C" w14:textId="77777777" w:rsidR="000B7B06" w:rsidRPr="009E3BC3" w:rsidRDefault="000B7B06" w:rsidP="008909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749F8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FD803F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D997F" w14:textId="77777777" w:rsidR="000B7B06" w:rsidRPr="009E3BC3" w:rsidRDefault="000B7B06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668835" w14:textId="77777777" w:rsidR="000B7B06" w:rsidRPr="009E3BC3" w:rsidRDefault="000B7B06" w:rsidP="00AC0F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DE6" w:rsidRPr="009E3BC3" w14:paraId="463C54ED" w14:textId="77777777" w:rsidTr="001B524B">
        <w:tc>
          <w:tcPr>
            <w:tcW w:w="2358" w:type="dxa"/>
          </w:tcPr>
          <w:p w14:paraId="53E7AC04" w14:textId="7D5F2A51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79BEED1E" w14:textId="5019493D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C9B85AB" w14:textId="77777777" w:rsidR="00404DE6" w:rsidRPr="00404DE6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563CF01" w14:textId="3E014BB4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73,756</w:t>
            </w:r>
          </w:p>
        </w:tc>
        <w:tc>
          <w:tcPr>
            <w:tcW w:w="236" w:type="dxa"/>
          </w:tcPr>
          <w:p w14:paraId="41094A0E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6ADC1F" w14:textId="79DAB7C2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2,642,353</w:t>
            </w:r>
          </w:p>
        </w:tc>
        <w:tc>
          <w:tcPr>
            <w:tcW w:w="241" w:type="dxa"/>
          </w:tcPr>
          <w:p w14:paraId="4A8B4D5B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D236975" w14:textId="661B678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5,729,150</w:t>
            </w:r>
          </w:p>
        </w:tc>
        <w:tc>
          <w:tcPr>
            <w:tcW w:w="236" w:type="dxa"/>
          </w:tcPr>
          <w:p w14:paraId="32919FB2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8429D" w14:textId="1F692AE3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79,449</w:t>
            </w:r>
          </w:p>
        </w:tc>
        <w:tc>
          <w:tcPr>
            <w:tcW w:w="243" w:type="dxa"/>
          </w:tcPr>
          <w:p w14:paraId="2D10376F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22B7237" w14:textId="10686763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208,723</w:t>
            </w:r>
          </w:p>
        </w:tc>
        <w:tc>
          <w:tcPr>
            <w:tcW w:w="270" w:type="dxa"/>
          </w:tcPr>
          <w:p w14:paraId="37C9A077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1DD211" w14:textId="59A94286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15,867</w:t>
            </w:r>
          </w:p>
        </w:tc>
        <w:tc>
          <w:tcPr>
            <w:tcW w:w="270" w:type="dxa"/>
          </w:tcPr>
          <w:p w14:paraId="0C10B20B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AF7A1" w14:textId="73F89D40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29,477</w:t>
            </w:r>
          </w:p>
        </w:tc>
        <w:tc>
          <w:tcPr>
            <w:tcW w:w="270" w:type="dxa"/>
          </w:tcPr>
          <w:p w14:paraId="294ADF10" w14:textId="77777777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5C4127" w14:textId="0A43AF08" w:rsidR="00404DE6" w:rsidRPr="00404DE6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404DE6">
              <w:rPr>
                <w:rFonts w:asciiTheme="majorBidi" w:hAnsiTheme="majorBidi" w:cstheme="majorBidi"/>
                <w:sz w:val="26"/>
                <w:szCs w:val="26"/>
              </w:rPr>
              <w:t>9,210,473</w:t>
            </w:r>
          </w:p>
        </w:tc>
      </w:tr>
      <w:tr w:rsidR="00404DE6" w:rsidRPr="009E3BC3" w14:paraId="13726CCD" w14:textId="77777777" w:rsidTr="001B524B">
        <w:tc>
          <w:tcPr>
            <w:tcW w:w="2358" w:type="dxa"/>
          </w:tcPr>
          <w:p w14:paraId="1392E72F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BBBCCF" w14:textId="4B9F2F89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E4716A9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3D137B" w14:textId="64A3907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1,048</w:t>
            </w:r>
          </w:p>
        </w:tc>
        <w:tc>
          <w:tcPr>
            <w:tcW w:w="236" w:type="dxa"/>
          </w:tcPr>
          <w:p w14:paraId="3A213777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59ABA5" w14:textId="24E02E0F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4,003</w:t>
            </w:r>
          </w:p>
        </w:tc>
        <w:tc>
          <w:tcPr>
            <w:tcW w:w="241" w:type="dxa"/>
          </w:tcPr>
          <w:p w14:paraId="361AA37F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6FF0EB6" w14:textId="73C2ECE2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36" w:type="dxa"/>
          </w:tcPr>
          <w:p w14:paraId="71E4323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71024" w14:textId="4CCE1CF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1,962</w:t>
            </w:r>
          </w:p>
        </w:tc>
        <w:tc>
          <w:tcPr>
            <w:tcW w:w="243" w:type="dxa"/>
          </w:tcPr>
          <w:p w14:paraId="3EE31CB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D10740" w14:textId="293898F1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14,761</w:t>
            </w:r>
          </w:p>
        </w:tc>
        <w:tc>
          <w:tcPr>
            <w:tcW w:w="270" w:type="dxa"/>
          </w:tcPr>
          <w:p w14:paraId="530FDE4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CEC380" w14:textId="4C345826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3,752</w:t>
            </w:r>
          </w:p>
        </w:tc>
        <w:tc>
          <w:tcPr>
            <w:tcW w:w="270" w:type="dxa"/>
          </w:tcPr>
          <w:p w14:paraId="712ED572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BF6F5A" w14:textId="54D71421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12,383</w:t>
            </w:r>
          </w:p>
        </w:tc>
        <w:tc>
          <w:tcPr>
            <w:tcW w:w="270" w:type="dxa"/>
          </w:tcPr>
          <w:p w14:paraId="471F89C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4F547" w14:textId="6728CC88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38,183</w:t>
            </w:r>
          </w:p>
        </w:tc>
      </w:tr>
      <w:tr w:rsidR="00404DE6" w:rsidRPr="009E3BC3" w14:paraId="3A2D2FA4" w14:textId="77777777" w:rsidTr="001B524B">
        <w:tc>
          <w:tcPr>
            <w:tcW w:w="2358" w:type="dxa"/>
          </w:tcPr>
          <w:p w14:paraId="27C4BD4E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419F2217" w14:textId="38944648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EBB482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78A523" w14:textId="11148C55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F53F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C4614F" w14:textId="4317097D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2,126</w:t>
            </w:r>
          </w:p>
        </w:tc>
        <w:tc>
          <w:tcPr>
            <w:tcW w:w="241" w:type="dxa"/>
          </w:tcPr>
          <w:p w14:paraId="41D5CAFF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D9746D" w14:textId="0B405CBC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25,089</w:t>
            </w:r>
          </w:p>
        </w:tc>
        <w:tc>
          <w:tcPr>
            <w:tcW w:w="236" w:type="dxa"/>
          </w:tcPr>
          <w:p w14:paraId="4E5440A1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4041D3" w14:textId="0A661C04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929ED41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7FB9E6" w14:textId="58AC5990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7,845</w:t>
            </w:r>
          </w:p>
        </w:tc>
        <w:tc>
          <w:tcPr>
            <w:tcW w:w="270" w:type="dxa"/>
          </w:tcPr>
          <w:p w14:paraId="270B538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8FDA2C" w14:textId="59CF5FBB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B1C76A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3C0A0B" w14:textId="0AE0B746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(35,060)</w:t>
            </w:r>
          </w:p>
        </w:tc>
        <w:tc>
          <w:tcPr>
            <w:tcW w:w="270" w:type="dxa"/>
          </w:tcPr>
          <w:p w14:paraId="065A2E5A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B0EAD1" w14:textId="5F0A2C28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4DE6" w:rsidRPr="009E3BC3" w14:paraId="387BB294" w14:textId="77777777" w:rsidTr="001B524B">
        <w:tc>
          <w:tcPr>
            <w:tcW w:w="2358" w:type="dxa"/>
          </w:tcPr>
          <w:p w14:paraId="728966A4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1C338709" w14:textId="366A24EC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FD015A5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DB4FAD" w14:textId="123A406D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CA00D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1E4E479" w14:textId="57D3CE35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51DAFF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F3EDBF" w14:textId="0FB5554A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F48483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8C8468" w14:textId="1A96BD3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(723)</w:t>
            </w:r>
          </w:p>
        </w:tc>
        <w:tc>
          <w:tcPr>
            <w:tcW w:w="243" w:type="dxa"/>
          </w:tcPr>
          <w:p w14:paraId="5AC07C6C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7211A1" w14:textId="26A5EF88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(634)</w:t>
            </w:r>
          </w:p>
        </w:tc>
        <w:tc>
          <w:tcPr>
            <w:tcW w:w="270" w:type="dxa"/>
          </w:tcPr>
          <w:p w14:paraId="241B1186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C18D2" w14:textId="0EB4E36D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(3,914)</w:t>
            </w:r>
          </w:p>
        </w:tc>
        <w:tc>
          <w:tcPr>
            <w:tcW w:w="270" w:type="dxa"/>
          </w:tcPr>
          <w:p w14:paraId="5CD113A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EB753C" w14:textId="38A069CD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D65E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3AFFFE" w14:textId="284A7531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</w:rPr>
              <w:t>(5,271)</w:t>
            </w:r>
          </w:p>
        </w:tc>
      </w:tr>
      <w:tr w:rsidR="00404DE6" w:rsidRPr="009E3BC3" w14:paraId="538A3CE7" w14:textId="77777777" w:rsidTr="001B524B">
        <w:tc>
          <w:tcPr>
            <w:tcW w:w="2358" w:type="dxa"/>
          </w:tcPr>
          <w:p w14:paraId="7C7EA29E" w14:textId="370479B8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172D9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10FB498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28FE2D1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D3D39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2229C1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4CAAC8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E492A7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908F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2CB7C9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C935AFB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163B88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F69CE9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EE5B95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C1ACC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D02BD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EE573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754FFB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4DE6" w:rsidRPr="009E3BC3" w14:paraId="62B2F67A" w14:textId="77777777" w:rsidTr="001B524B">
        <w:tc>
          <w:tcPr>
            <w:tcW w:w="2358" w:type="dxa"/>
          </w:tcPr>
          <w:p w14:paraId="794F5955" w14:textId="408DDE8C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42315E6" w14:textId="2B89CE45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010C1ADC" w14:textId="77777777" w:rsidR="00404DE6" w:rsidRPr="009E3BC3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6F189A" w14:textId="60BB046E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74,804</w:t>
            </w:r>
          </w:p>
        </w:tc>
        <w:tc>
          <w:tcPr>
            <w:tcW w:w="236" w:type="dxa"/>
          </w:tcPr>
          <w:p w14:paraId="690FAC01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46826D" w14:textId="01A5E83A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2,648,482</w:t>
            </w:r>
          </w:p>
        </w:tc>
        <w:tc>
          <w:tcPr>
            <w:tcW w:w="241" w:type="dxa"/>
          </w:tcPr>
          <w:p w14:paraId="41063DD4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77ECAA1" w14:textId="54CA9AA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5,754,513</w:t>
            </w:r>
          </w:p>
        </w:tc>
        <w:tc>
          <w:tcPr>
            <w:tcW w:w="236" w:type="dxa"/>
          </w:tcPr>
          <w:p w14:paraId="46304972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E74C7" w14:textId="7B9B4770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80,688</w:t>
            </w:r>
          </w:p>
        </w:tc>
        <w:tc>
          <w:tcPr>
            <w:tcW w:w="243" w:type="dxa"/>
          </w:tcPr>
          <w:p w14:paraId="1F52D262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75DB625" w14:textId="0F109265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230,695</w:t>
            </w:r>
          </w:p>
        </w:tc>
        <w:tc>
          <w:tcPr>
            <w:tcW w:w="270" w:type="dxa"/>
          </w:tcPr>
          <w:p w14:paraId="71217A49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D4259" w14:textId="09CCE62A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10C725AE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FD336A" w14:textId="14A698F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6,800</w:t>
            </w:r>
          </w:p>
        </w:tc>
        <w:tc>
          <w:tcPr>
            <w:tcW w:w="270" w:type="dxa"/>
          </w:tcPr>
          <w:p w14:paraId="06AA53FC" w14:textId="77777777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64A24B" w14:textId="564664E3" w:rsidR="00404DE6" w:rsidRPr="009E3BC3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9,243,385</w:t>
            </w:r>
          </w:p>
        </w:tc>
      </w:tr>
      <w:tr w:rsidR="00DE796B" w:rsidRPr="009E3BC3" w14:paraId="13B7978A" w14:textId="77777777" w:rsidTr="001B524B">
        <w:tc>
          <w:tcPr>
            <w:tcW w:w="2358" w:type="dxa"/>
          </w:tcPr>
          <w:p w14:paraId="06A6A15B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88DD46" w14:textId="79F42EB8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A9DAFA1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E678E3A" w14:textId="22F67810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75C81FA2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9727E85" w14:textId="6A273488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</w:t>
            </w:r>
            <w:r w:rsidR="00732C1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1" w:type="dxa"/>
          </w:tcPr>
          <w:p w14:paraId="586C60BF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0C87493" w14:textId="0D6169AD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8,132</w:t>
            </w:r>
          </w:p>
        </w:tc>
        <w:tc>
          <w:tcPr>
            <w:tcW w:w="236" w:type="dxa"/>
          </w:tcPr>
          <w:p w14:paraId="352D088A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AD6782" w14:textId="240198FC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1,848</w:t>
            </w:r>
          </w:p>
        </w:tc>
        <w:tc>
          <w:tcPr>
            <w:tcW w:w="243" w:type="dxa"/>
          </w:tcPr>
          <w:p w14:paraId="6668A3BE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75E8EBB" w14:textId="280CC134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10,545</w:t>
            </w:r>
          </w:p>
        </w:tc>
        <w:tc>
          <w:tcPr>
            <w:tcW w:w="270" w:type="dxa"/>
          </w:tcPr>
          <w:p w14:paraId="61968C8D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AD749" w14:textId="16A37E1A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41F219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F1761D" w14:textId="42D2441C" w:rsidR="00DE796B" w:rsidRPr="009E3BC3" w:rsidRDefault="00086C09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D2D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70" w:type="dxa"/>
          </w:tcPr>
          <w:p w14:paraId="604CDF85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7D8DF" w14:textId="4A6E1588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799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D7999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</w:tr>
      <w:tr w:rsidR="00DE796B" w:rsidRPr="009E3BC3" w14:paraId="5660367C" w14:textId="77777777" w:rsidTr="005A0029">
        <w:tc>
          <w:tcPr>
            <w:tcW w:w="2358" w:type="dxa"/>
          </w:tcPr>
          <w:p w14:paraId="053D4947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1B30D6DC" w14:textId="27B14E25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AF6615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EC0D78" w14:textId="092BC029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CD8644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A4B818" w14:textId="52A0C5D1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241" w:type="dxa"/>
          </w:tcPr>
          <w:p w14:paraId="19373EF2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7695AA" w14:textId="0C92C44B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88D1A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29D91E" w14:textId="2FE486AE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43" w:type="dxa"/>
            <w:shd w:val="clear" w:color="auto" w:fill="auto"/>
          </w:tcPr>
          <w:p w14:paraId="737B0FFD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32150AC" w14:textId="088A264C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2,807</w:t>
            </w:r>
          </w:p>
        </w:tc>
        <w:tc>
          <w:tcPr>
            <w:tcW w:w="270" w:type="dxa"/>
            <w:shd w:val="clear" w:color="auto" w:fill="auto"/>
          </w:tcPr>
          <w:p w14:paraId="4020C8C0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C247AA" w14:textId="19296BBD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41D65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28A754" w14:textId="6EC78BA5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86C0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86C09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A7E9E8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AC51916" w14:textId="4A090981" w:rsidR="00DE796B" w:rsidRPr="009E3BC3" w:rsidRDefault="00B43DFC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796B" w:rsidRPr="009E3BC3" w14:paraId="74676873" w14:textId="77777777" w:rsidTr="005A0029">
        <w:tc>
          <w:tcPr>
            <w:tcW w:w="2358" w:type="dxa"/>
          </w:tcPr>
          <w:p w14:paraId="4417168D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44C90174" w14:textId="580F9A50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499DFF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3F3E31" w14:textId="6E77AD0C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1AFB3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FE2DF6" w14:textId="098C5D04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41" w:type="dxa"/>
          </w:tcPr>
          <w:p w14:paraId="1635F83B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F80BC50" w14:textId="75812864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50A79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2FB3C0" w14:textId="5A2E700D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(345)</w:t>
            </w:r>
          </w:p>
        </w:tc>
        <w:tc>
          <w:tcPr>
            <w:tcW w:w="243" w:type="dxa"/>
            <w:shd w:val="clear" w:color="auto" w:fill="auto"/>
          </w:tcPr>
          <w:p w14:paraId="530FA6E3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1A824003" w14:textId="23E93F52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270" w:type="dxa"/>
            <w:shd w:val="clear" w:color="auto" w:fill="auto"/>
          </w:tcPr>
          <w:p w14:paraId="11DE7C00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47B55D" w14:textId="6516DF4A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56E74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6B1E6C" w14:textId="1B4AC220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AFD9C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602490" w14:textId="4646DAAA" w:rsidR="00DE796B" w:rsidRPr="009E3BC3" w:rsidRDefault="000F3BE6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(631)</w:t>
            </w:r>
          </w:p>
        </w:tc>
      </w:tr>
      <w:tr w:rsidR="00DE796B" w:rsidRPr="009E3BC3" w14:paraId="5F4FD035" w14:textId="77777777" w:rsidTr="005A0029">
        <w:tc>
          <w:tcPr>
            <w:tcW w:w="2358" w:type="dxa"/>
          </w:tcPr>
          <w:p w14:paraId="36BB854A" w14:textId="59E68756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52F52626" w14:textId="699FC3BB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1C55779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AB9845E" w14:textId="0036A27E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17C199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6ACDF1" w14:textId="1F6F5A63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(8,831)</w:t>
            </w:r>
          </w:p>
        </w:tc>
        <w:tc>
          <w:tcPr>
            <w:tcW w:w="241" w:type="dxa"/>
          </w:tcPr>
          <w:p w14:paraId="586B7BB4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758A9F" w14:textId="0040320E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53D49E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10AFF4" w14:textId="39CCF42A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A721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83AF58A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28EA7711" w14:textId="021A517D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(421)</w:t>
            </w:r>
          </w:p>
        </w:tc>
        <w:tc>
          <w:tcPr>
            <w:tcW w:w="270" w:type="dxa"/>
            <w:shd w:val="clear" w:color="auto" w:fill="auto"/>
          </w:tcPr>
          <w:p w14:paraId="45E6890A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241183" w14:textId="39810B7A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09000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613FCB" w14:textId="06757D63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D25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28E3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0253A5" w14:textId="389666C3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(9,252)</w:t>
            </w:r>
          </w:p>
        </w:tc>
      </w:tr>
      <w:tr w:rsidR="00DE796B" w:rsidRPr="009E3BC3" w14:paraId="223854F4" w14:textId="77777777" w:rsidTr="001B524B">
        <w:tc>
          <w:tcPr>
            <w:tcW w:w="2358" w:type="dxa"/>
          </w:tcPr>
          <w:p w14:paraId="3E1EF033" w14:textId="09CE5B3B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F1A813" w14:textId="0F5BFEA0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28C9A8AF" w14:textId="77777777" w:rsidR="00DE796B" w:rsidRPr="009E3BC3" w:rsidRDefault="00DE796B" w:rsidP="00DE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B591BDD" w14:textId="2720DDE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74,847</w:t>
            </w:r>
          </w:p>
        </w:tc>
        <w:tc>
          <w:tcPr>
            <w:tcW w:w="236" w:type="dxa"/>
          </w:tcPr>
          <w:p w14:paraId="048EC268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3C4D071" w14:textId="5921C7B9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2,646,849</w:t>
            </w:r>
          </w:p>
        </w:tc>
        <w:tc>
          <w:tcPr>
            <w:tcW w:w="241" w:type="dxa"/>
          </w:tcPr>
          <w:p w14:paraId="607D75E3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820629A" w14:textId="0C2107AA" w:rsidR="00DE796B" w:rsidRPr="00C51847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18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5,762,645</w:t>
            </w:r>
          </w:p>
        </w:tc>
        <w:tc>
          <w:tcPr>
            <w:tcW w:w="236" w:type="dxa"/>
          </w:tcPr>
          <w:p w14:paraId="1D737F52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82A4D" w14:textId="697556B8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82,310</w:t>
            </w:r>
          </w:p>
        </w:tc>
        <w:tc>
          <w:tcPr>
            <w:tcW w:w="243" w:type="dxa"/>
          </w:tcPr>
          <w:p w14:paraId="4FABD10B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D7F839E" w14:textId="1EFCFB8F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243,369</w:t>
            </w:r>
          </w:p>
        </w:tc>
        <w:tc>
          <w:tcPr>
            <w:tcW w:w="270" w:type="dxa"/>
          </w:tcPr>
          <w:p w14:paraId="6FE8F819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2BDA8" w14:textId="0340164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15,705</w:t>
            </w:r>
          </w:p>
        </w:tc>
        <w:tc>
          <w:tcPr>
            <w:tcW w:w="270" w:type="dxa"/>
          </w:tcPr>
          <w:p w14:paraId="4DB2C97F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E8E374" w14:textId="3E68980C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</w:t>
            </w:r>
            <w:r w:rsidR="00F325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76ABC93" w14:textId="77777777" w:rsidR="00DE796B" w:rsidRPr="009E3BC3" w:rsidRDefault="00DE796B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D1084D" w14:textId="024C6E79" w:rsidR="00DE796B" w:rsidRPr="009E3BC3" w:rsidRDefault="001D2DDD" w:rsidP="00DE79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0F3B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260,52</w:t>
            </w:r>
            <w:r w:rsidR="00732C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661FEC74" w14:textId="77777777" w:rsidR="004D6FA5" w:rsidRPr="009E3BC3" w:rsidRDefault="004D6FA5" w:rsidP="004D6FA5">
      <w:pPr>
        <w:tabs>
          <w:tab w:val="clear" w:pos="454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1BF19D8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9E3BC3">
        <w:rPr>
          <w:rFonts w:asciiTheme="majorBidi" w:hAnsiTheme="majorBidi" w:cstheme="majorBidi"/>
        </w:rP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43"/>
        <w:gridCol w:w="1107"/>
        <w:gridCol w:w="236"/>
        <w:gridCol w:w="1114"/>
        <w:gridCol w:w="241"/>
        <w:gridCol w:w="1109"/>
        <w:gridCol w:w="236"/>
        <w:gridCol w:w="1170"/>
        <w:gridCol w:w="243"/>
        <w:gridCol w:w="1141"/>
        <w:gridCol w:w="270"/>
        <w:gridCol w:w="1080"/>
        <w:gridCol w:w="270"/>
        <w:gridCol w:w="1170"/>
        <w:gridCol w:w="270"/>
        <w:gridCol w:w="1170"/>
      </w:tblGrid>
      <w:tr w:rsidR="0093599F" w:rsidRPr="009E3BC3" w14:paraId="3B4886E5" w14:textId="77777777" w:rsidTr="0091071C">
        <w:tc>
          <w:tcPr>
            <w:tcW w:w="2250" w:type="dxa"/>
          </w:tcPr>
          <w:p w14:paraId="4B4F6F66" w14:textId="77777777" w:rsidR="0093599F" w:rsidRPr="009E3BC3" w:rsidRDefault="0093599F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417186AE" w14:textId="77777777" w:rsidR="0093599F" w:rsidRPr="009E3BC3" w:rsidRDefault="00D042CC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CEA" w:rsidRPr="009E3BC3" w14:paraId="6BE90620" w14:textId="77777777" w:rsidTr="00EE0DC2">
        <w:tc>
          <w:tcPr>
            <w:tcW w:w="2250" w:type="dxa"/>
          </w:tcPr>
          <w:p w14:paraId="686BD62E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049E7F" w14:textId="77777777" w:rsidR="001B2CEA" w:rsidRPr="009E3BC3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8412450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1AD10D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2BE35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D7D2F8" w14:textId="77777777" w:rsidR="001B2CEA" w:rsidRPr="009E3BC3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5AC53428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6EC7FC" w14:textId="77777777" w:rsidR="001B2CEA" w:rsidRPr="009E3BC3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6FAE623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5BB384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302B0E2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48B774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9F73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BF578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4A548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586D5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7284C0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B9ED5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21897717" w14:textId="77777777" w:rsidTr="00EE0DC2">
        <w:tc>
          <w:tcPr>
            <w:tcW w:w="2250" w:type="dxa"/>
          </w:tcPr>
          <w:p w14:paraId="659CF508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71140A" w14:textId="77777777" w:rsidR="001B2CEA" w:rsidRPr="009E3BC3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1A9F31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A19A7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970971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51EB7F" w14:textId="77777777" w:rsidR="001B2CEA" w:rsidRPr="009E3BC3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1" w:type="dxa"/>
          </w:tcPr>
          <w:p w14:paraId="4FC450DC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5EED13" w14:textId="77777777" w:rsidR="001B2CEA" w:rsidRPr="009E3BC3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</w:tcPr>
          <w:p w14:paraId="09B9D3FD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63B78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3F244B07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E5F1C9D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1D9A167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1DBB0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25BEA9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103D6C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221144E2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8C5444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47D2008F" w14:textId="77777777" w:rsidTr="00EE0DC2">
        <w:tc>
          <w:tcPr>
            <w:tcW w:w="2250" w:type="dxa"/>
          </w:tcPr>
          <w:p w14:paraId="31AA84A6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AF9F3B" w14:textId="77777777" w:rsidR="001B2CEA" w:rsidRPr="009E3BC3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7C8CD9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3448C2" w14:textId="77777777" w:rsidR="001B2CEA" w:rsidRPr="009E3BC3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6D811EC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343D3C" w14:textId="77777777" w:rsidR="001B2CEA" w:rsidRPr="009E3BC3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1" w:type="dxa"/>
          </w:tcPr>
          <w:p w14:paraId="411E10F8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97DE2C5" w14:textId="77777777" w:rsidR="001B2CEA" w:rsidRPr="009E3BC3" w:rsidRDefault="001B2CEA" w:rsidP="006E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2D716FE4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DE4CE0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2381F6B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1A1108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90C2C7C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135CF4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1B031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312071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08B66453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336C63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CEA" w:rsidRPr="009E3BC3" w14:paraId="19C293A2" w14:textId="77777777" w:rsidTr="00EE0DC2">
        <w:tc>
          <w:tcPr>
            <w:tcW w:w="2250" w:type="dxa"/>
          </w:tcPr>
          <w:p w14:paraId="5E6C4BAF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05B54" w14:textId="77777777" w:rsidR="001B2CEA" w:rsidRPr="009E3BC3" w:rsidRDefault="001B2CEA" w:rsidP="004562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43" w:type="dxa"/>
          </w:tcPr>
          <w:p w14:paraId="51DC8ECA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5EBD2B" w14:textId="77777777" w:rsidR="001B2CEA" w:rsidRPr="009E3BC3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6E8BCFAB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AC40B" w14:textId="77777777" w:rsidR="001B2CEA" w:rsidRPr="009E3BC3" w:rsidRDefault="001B2CEA" w:rsidP="002A1D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1" w:type="dxa"/>
          </w:tcPr>
          <w:p w14:paraId="262F8349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7CC3E39" w14:textId="77777777" w:rsidR="001B2CEA" w:rsidRPr="009E3BC3" w:rsidRDefault="001B2CEA" w:rsidP="006E11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</w:t>
            </w:r>
          </w:p>
        </w:tc>
        <w:tc>
          <w:tcPr>
            <w:tcW w:w="236" w:type="dxa"/>
          </w:tcPr>
          <w:p w14:paraId="417BB4BF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D1EB63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D40134D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313EC0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241140F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AB41CA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607C104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4A01B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4FEE3C7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53D6E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CEA" w:rsidRPr="009E3BC3" w14:paraId="7DDFF5F8" w14:textId="77777777" w:rsidTr="00EE0DC2">
        <w:tc>
          <w:tcPr>
            <w:tcW w:w="2250" w:type="dxa"/>
          </w:tcPr>
          <w:p w14:paraId="58A66C31" w14:textId="77777777" w:rsidR="001B2CEA" w:rsidRPr="009E3BC3" w:rsidRDefault="001B2CEA" w:rsidP="00370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0" w:type="dxa"/>
            <w:gridSpan w:val="17"/>
          </w:tcPr>
          <w:p w14:paraId="03917270" w14:textId="77777777" w:rsidR="001B2CEA" w:rsidRPr="009E3BC3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B2CEA" w:rsidRPr="009E3BC3" w14:paraId="18DD116A" w14:textId="77777777" w:rsidTr="00EE0DC2">
        <w:tc>
          <w:tcPr>
            <w:tcW w:w="2250" w:type="dxa"/>
          </w:tcPr>
          <w:p w14:paraId="1B865DB2" w14:textId="77777777" w:rsidR="00D430E6" w:rsidRDefault="001B2CEA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A22A8C" w:rsidRPr="006B74D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</w:t>
            </w:r>
            <w:r w:rsidR="00D430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</w:p>
          <w:p w14:paraId="13EC2FA5" w14:textId="209D910C" w:rsidR="001B2CEA" w:rsidRPr="006B74D7" w:rsidRDefault="00D430E6" w:rsidP="00080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="00A22A8C" w:rsidRPr="006B74D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</w:tcPr>
          <w:p w14:paraId="66EC8CDA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E48514" w14:textId="77777777" w:rsidR="001B2CEA" w:rsidRPr="006B74D7" w:rsidRDefault="001B2CEA" w:rsidP="0093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8D209BD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CC575A" w14:textId="77777777" w:rsidR="001B2CEA" w:rsidRPr="006B74D7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3FDA4E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AA6CE88" w14:textId="77777777" w:rsidR="001B2CEA" w:rsidRPr="006B74D7" w:rsidRDefault="001B2CEA" w:rsidP="00DD6D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C4E1C56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A1DC6B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91D229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43827D7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95D3EBE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CDE7B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FFE42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A0132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9F1F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15ECD" w14:textId="77777777" w:rsidR="001B2CEA" w:rsidRPr="006B74D7" w:rsidRDefault="001B2CEA" w:rsidP="003703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1E9F97" w14:textId="77777777" w:rsidR="001B2CEA" w:rsidRPr="006B74D7" w:rsidRDefault="001B2CEA" w:rsidP="008705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DE6" w:rsidRPr="009E3BC3" w14:paraId="4EE6674D" w14:textId="77777777" w:rsidTr="00EE0DC2">
        <w:tc>
          <w:tcPr>
            <w:tcW w:w="2250" w:type="dxa"/>
          </w:tcPr>
          <w:p w14:paraId="73F1D3C4" w14:textId="43EBEC53" w:rsidR="00404DE6" w:rsidRPr="006B74D7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1F55F241" w14:textId="03111894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3B5864" w14:textId="77777777" w:rsidR="00404DE6" w:rsidRPr="006B74D7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BAD7AE" w14:textId="104C33BB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(27,020)</w:t>
            </w:r>
          </w:p>
        </w:tc>
        <w:tc>
          <w:tcPr>
            <w:tcW w:w="236" w:type="dxa"/>
          </w:tcPr>
          <w:p w14:paraId="34F128DF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B9B3C0" w14:textId="20657BF9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(824,297)</w:t>
            </w:r>
          </w:p>
        </w:tc>
        <w:tc>
          <w:tcPr>
            <w:tcW w:w="241" w:type="dxa"/>
          </w:tcPr>
          <w:p w14:paraId="4931A431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74C4AB" w14:textId="0A3BC1A3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(2,333,370)</w:t>
            </w:r>
          </w:p>
        </w:tc>
        <w:tc>
          <w:tcPr>
            <w:tcW w:w="236" w:type="dxa"/>
          </w:tcPr>
          <w:p w14:paraId="6AA997EE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66E11" w14:textId="1F9D830B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(53,892)</w:t>
            </w:r>
          </w:p>
        </w:tc>
        <w:tc>
          <w:tcPr>
            <w:tcW w:w="243" w:type="dxa"/>
          </w:tcPr>
          <w:p w14:paraId="4E29252B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B83B5CB" w14:textId="6DFEB4CF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(163,129)</w:t>
            </w:r>
          </w:p>
        </w:tc>
        <w:tc>
          <w:tcPr>
            <w:tcW w:w="270" w:type="dxa"/>
          </w:tcPr>
          <w:p w14:paraId="26E1F80D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F5D341" w14:textId="374CDF71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(14,532)</w:t>
            </w:r>
          </w:p>
        </w:tc>
        <w:tc>
          <w:tcPr>
            <w:tcW w:w="270" w:type="dxa"/>
          </w:tcPr>
          <w:p w14:paraId="02B637DD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89C532" w14:textId="6B4A770B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5ED393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E79907" w14:textId="1B9C9BDE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(3,416,240)</w:t>
            </w:r>
          </w:p>
        </w:tc>
      </w:tr>
      <w:tr w:rsidR="00404DE6" w:rsidRPr="009E3BC3" w14:paraId="581855C8" w14:textId="77777777" w:rsidTr="00EE0DC2">
        <w:tc>
          <w:tcPr>
            <w:tcW w:w="2250" w:type="dxa"/>
          </w:tcPr>
          <w:p w14:paraId="7815D2EE" w14:textId="77777777" w:rsidR="00404DE6" w:rsidRPr="006B74D7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849EC1E" w14:textId="013EC942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6F43E3F" w14:textId="77777777" w:rsidR="00404DE6" w:rsidRPr="006B74D7" w:rsidRDefault="00404DE6" w:rsidP="00404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304E0C3" w14:textId="1565C2BC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(3,709)</w:t>
            </w:r>
          </w:p>
        </w:tc>
        <w:tc>
          <w:tcPr>
            <w:tcW w:w="236" w:type="dxa"/>
          </w:tcPr>
          <w:p w14:paraId="0D2F6592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584583" w14:textId="36E91F55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(146,962)</w:t>
            </w:r>
          </w:p>
        </w:tc>
        <w:tc>
          <w:tcPr>
            <w:tcW w:w="241" w:type="dxa"/>
          </w:tcPr>
          <w:p w14:paraId="4B6FAAA0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5F195AB" w14:textId="198D3A8E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(395,748)</w:t>
            </w:r>
          </w:p>
        </w:tc>
        <w:tc>
          <w:tcPr>
            <w:tcW w:w="236" w:type="dxa"/>
          </w:tcPr>
          <w:p w14:paraId="700776EB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69FF3E" w14:textId="1A7DBA93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(6,764)</w:t>
            </w:r>
          </w:p>
        </w:tc>
        <w:tc>
          <w:tcPr>
            <w:tcW w:w="243" w:type="dxa"/>
          </w:tcPr>
          <w:p w14:paraId="2271E0B1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5C5A0C0" w14:textId="058D8D1A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(23,475)</w:t>
            </w:r>
          </w:p>
        </w:tc>
        <w:tc>
          <w:tcPr>
            <w:tcW w:w="270" w:type="dxa"/>
          </w:tcPr>
          <w:p w14:paraId="09B48CF1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8FACF3" w14:textId="75D36A1D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(1,111)</w:t>
            </w:r>
          </w:p>
        </w:tc>
        <w:tc>
          <w:tcPr>
            <w:tcW w:w="270" w:type="dxa"/>
          </w:tcPr>
          <w:p w14:paraId="18EAD759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54288F" w14:textId="2E2E7FCB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A4A468" w14:textId="77777777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43F4EF" w14:textId="3AC0524C" w:rsidR="00404DE6" w:rsidRPr="006B74D7" w:rsidRDefault="00404DE6" w:rsidP="00404DE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(577,769)</w:t>
            </w:r>
          </w:p>
        </w:tc>
      </w:tr>
      <w:tr w:rsidR="00A22A8C" w:rsidRPr="009E3BC3" w14:paraId="253E4A41" w14:textId="77777777" w:rsidTr="00EE0DC2">
        <w:tc>
          <w:tcPr>
            <w:tcW w:w="2250" w:type="dxa"/>
          </w:tcPr>
          <w:p w14:paraId="389FB525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61F51DF6" w14:textId="579E7749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38B5830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C2D98A" w14:textId="0D23EA8C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20748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222586" w14:textId="5F69B892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E06430B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146F422" w14:textId="5F133E75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108F0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4AB3E3" w14:textId="17EFA2D8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243" w:type="dxa"/>
          </w:tcPr>
          <w:p w14:paraId="44E3F0D8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79B5F17" w14:textId="43379084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1E9BE048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7E56C" w14:textId="0ADB9EE9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270" w:type="dxa"/>
          </w:tcPr>
          <w:p w14:paraId="2D295413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8B2FB3" w14:textId="1B5C6E9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1B4DA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73EC55" w14:textId="2557249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4,425</w:t>
            </w:r>
          </w:p>
        </w:tc>
      </w:tr>
      <w:tr w:rsidR="00A22A8C" w:rsidRPr="009E3BC3" w14:paraId="15D774FC" w14:textId="77777777" w:rsidTr="00EE0DC2">
        <w:tc>
          <w:tcPr>
            <w:tcW w:w="2250" w:type="dxa"/>
          </w:tcPr>
          <w:p w14:paraId="61B35D21" w14:textId="47CAE8CD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899B3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9FD3249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17ECE39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A20EC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78DCAC3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5A86A3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8FE9AF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CB6C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D969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297CB17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4572B3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0B7C3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36A031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C1DF1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056B7C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95215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EC7E6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2A8C" w:rsidRPr="009E3BC3" w14:paraId="69007BC7" w14:textId="77777777" w:rsidTr="00EE0DC2">
        <w:tc>
          <w:tcPr>
            <w:tcW w:w="2250" w:type="dxa"/>
          </w:tcPr>
          <w:p w14:paraId="05AFA464" w14:textId="3602D74B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และวันที่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3E4256B0" w14:textId="56028E0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20466EC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ED1C10" w14:textId="3B10766B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(30,729)</w:t>
            </w:r>
          </w:p>
        </w:tc>
        <w:tc>
          <w:tcPr>
            <w:tcW w:w="236" w:type="dxa"/>
          </w:tcPr>
          <w:p w14:paraId="1C5A71B9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C98CDD" w14:textId="019BBDB8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(971,259)</w:t>
            </w:r>
          </w:p>
        </w:tc>
        <w:tc>
          <w:tcPr>
            <w:tcW w:w="241" w:type="dxa"/>
          </w:tcPr>
          <w:p w14:paraId="532DDF23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21D62E4A" w14:textId="4EC9DCF6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(2,729,118)</w:t>
            </w:r>
          </w:p>
        </w:tc>
        <w:tc>
          <w:tcPr>
            <w:tcW w:w="236" w:type="dxa"/>
          </w:tcPr>
          <w:p w14:paraId="30BA87E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FD6E07" w14:textId="312EAE26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(60,080)</w:t>
            </w:r>
          </w:p>
        </w:tc>
        <w:tc>
          <w:tcPr>
            <w:tcW w:w="243" w:type="dxa"/>
          </w:tcPr>
          <w:p w14:paraId="5B73081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094206" w14:textId="66DBB282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(186,000)</w:t>
            </w:r>
          </w:p>
        </w:tc>
        <w:tc>
          <w:tcPr>
            <w:tcW w:w="270" w:type="dxa"/>
          </w:tcPr>
          <w:p w14:paraId="6936D5D1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59381" w14:textId="155C02B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(12,398)</w:t>
            </w:r>
          </w:p>
        </w:tc>
        <w:tc>
          <w:tcPr>
            <w:tcW w:w="270" w:type="dxa"/>
          </w:tcPr>
          <w:p w14:paraId="0BE8C13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A00EC" w14:textId="05E1DA84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24DA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ACE13" w14:textId="4488A2D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(3,989,584)</w:t>
            </w:r>
          </w:p>
        </w:tc>
      </w:tr>
      <w:tr w:rsidR="00A22A8C" w:rsidRPr="009E3BC3" w14:paraId="215EED4C" w14:textId="77777777" w:rsidTr="00494D9E">
        <w:tc>
          <w:tcPr>
            <w:tcW w:w="2250" w:type="dxa"/>
          </w:tcPr>
          <w:p w14:paraId="52996911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60A0F8" w14:textId="1C0EE1BB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0C243C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CD6D8FA" w14:textId="6C6A58CC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(3,735)</w:t>
            </w:r>
          </w:p>
        </w:tc>
        <w:tc>
          <w:tcPr>
            <w:tcW w:w="236" w:type="dxa"/>
          </w:tcPr>
          <w:p w14:paraId="394EDE17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1AAE815" w14:textId="768FEFEB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(144,993)</w:t>
            </w:r>
          </w:p>
        </w:tc>
        <w:tc>
          <w:tcPr>
            <w:tcW w:w="241" w:type="dxa"/>
          </w:tcPr>
          <w:p w14:paraId="34962B4C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07C8E5" w14:textId="113CACAC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(397,721)</w:t>
            </w:r>
          </w:p>
        </w:tc>
        <w:tc>
          <w:tcPr>
            <w:tcW w:w="236" w:type="dxa"/>
          </w:tcPr>
          <w:p w14:paraId="45B2BB34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C494B4" w14:textId="2D962FE2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(5,621)</w:t>
            </w:r>
          </w:p>
        </w:tc>
        <w:tc>
          <w:tcPr>
            <w:tcW w:w="243" w:type="dxa"/>
          </w:tcPr>
          <w:p w14:paraId="3489AA9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6122D1" w14:textId="51F19262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(17,825)</w:t>
            </w:r>
          </w:p>
        </w:tc>
        <w:tc>
          <w:tcPr>
            <w:tcW w:w="270" w:type="dxa"/>
          </w:tcPr>
          <w:p w14:paraId="498170DC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85F6" w14:textId="46A7D1C8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70" w:type="dxa"/>
          </w:tcPr>
          <w:p w14:paraId="1EC6E046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68FDB" w14:textId="31AE8EBA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19A7C5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45D08F" w14:textId="0285490C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(570,645)</w:t>
            </w:r>
          </w:p>
        </w:tc>
      </w:tr>
      <w:tr w:rsidR="00A22A8C" w:rsidRPr="009E3BC3" w14:paraId="579E8390" w14:textId="77777777" w:rsidTr="00494D9E">
        <w:tc>
          <w:tcPr>
            <w:tcW w:w="2250" w:type="dxa"/>
          </w:tcPr>
          <w:p w14:paraId="51C23867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080" w:type="dxa"/>
          </w:tcPr>
          <w:p w14:paraId="22FA9F50" w14:textId="6F54AEB8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BE7604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C2228A" w14:textId="08EB589E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3CC9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BDA3FC" w14:textId="4E328790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41" w:type="dxa"/>
          </w:tcPr>
          <w:p w14:paraId="5048EB9D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883C38C" w14:textId="348FFD5B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19FB7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88D863" w14:textId="0C6E5ABA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243" w:type="dxa"/>
          </w:tcPr>
          <w:p w14:paraId="05E254EA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6E04DBA" w14:textId="1DB87441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 xml:space="preserve">247 </w:t>
            </w:r>
          </w:p>
        </w:tc>
        <w:tc>
          <w:tcPr>
            <w:tcW w:w="270" w:type="dxa"/>
          </w:tcPr>
          <w:p w14:paraId="7612C5AA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35F694" w14:textId="43745245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1744B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723A3" w14:textId="10A64346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ED524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03B760" w14:textId="148F2E8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</w:tr>
      <w:tr w:rsidR="00A22A8C" w:rsidRPr="009E3BC3" w14:paraId="03B26669" w14:textId="77777777" w:rsidTr="00494D9E">
        <w:tc>
          <w:tcPr>
            <w:tcW w:w="2250" w:type="dxa"/>
          </w:tcPr>
          <w:p w14:paraId="03F42D4E" w14:textId="055ECB72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OLE_LINK1"/>
            <w:r w:rsidRPr="006B7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  <w:bookmarkEnd w:id="0"/>
          </w:p>
        </w:tc>
        <w:tc>
          <w:tcPr>
            <w:tcW w:w="1080" w:type="dxa"/>
          </w:tcPr>
          <w:p w14:paraId="497AB46B" w14:textId="7F26160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6857B9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4FA086E" w14:textId="7328E575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2254F5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B21EB2F" w14:textId="02F7B9B6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F483C0B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346743" w14:textId="28CF3B7A" w:rsidR="00A22A8C" w:rsidRPr="006B74D7" w:rsidRDefault="00734979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2A8C" w:rsidRPr="006B74D7">
              <w:rPr>
                <w:rFonts w:asciiTheme="majorBidi" w:hAnsiTheme="majorBidi" w:cstheme="majorBidi"/>
                <w:sz w:val="26"/>
                <w:szCs w:val="26"/>
              </w:rPr>
              <w:t>11,677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26A3328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3959C0" w14:textId="749C267F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634FAE2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9898BAA" w14:textId="257DDCDD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FD140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CB4B96" w14:textId="688EC51A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1F69F8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13CF0" w14:textId="482C66D6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FBA7F7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679455" w14:textId="215F72D4" w:rsidR="00A22A8C" w:rsidRPr="006B74D7" w:rsidRDefault="00734979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22A8C" w:rsidRPr="006B74D7">
              <w:rPr>
                <w:rFonts w:asciiTheme="majorBidi" w:hAnsiTheme="majorBidi" w:cstheme="majorBidi"/>
                <w:sz w:val="26"/>
                <w:szCs w:val="26"/>
              </w:rPr>
              <w:t>11,677</w:t>
            </w:r>
            <w:r w:rsidRPr="006B74D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2A8C" w:rsidRPr="009E3BC3" w14:paraId="64EEE14D" w14:textId="77777777" w:rsidTr="00494D9E">
        <w:tc>
          <w:tcPr>
            <w:tcW w:w="2250" w:type="dxa"/>
          </w:tcPr>
          <w:p w14:paraId="3349BB1A" w14:textId="60CC2C08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4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2E9BA764" w14:textId="1EBFC58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4718417" w14:textId="77777777" w:rsidR="00A22A8C" w:rsidRPr="006B74D7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1E53B40" w14:textId="3E09891C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1ED85F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5F9159" w14:textId="25B0395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2,792</w:t>
            </w:r>
          </w:p>
        </w:tc>
        <w:tc>
          <w:tcPr>
            <w:tcW w:w="241" w:type="dxa"/>
          </w:tcPr>
          <w:p w14:paraId="5157DF32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1A4F2A" w14:textId="12F762C1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5BDB79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FF62EF" w14:textId="74837DA0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243" w:type="dxa"/>
          </w:tcPr>
          <w:p w14:paraId="71834A94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4D11536" w14:textId="4909D463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70" w:type="dxa"/>
          </w:tcPr>
          <w:p w14:paraId="7427A5C9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1002D0" w14:textId="6084EEEA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48A387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65434" w14:textId="556F95C4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90092" w14:textId="77777777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27A4ED" w14:textId="240F4868" w:rsidR="00A22A8C" w:rsidRPr="006B74D7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26"/>
                <w:szCs w:val="26"/>
              </w:rPr>
            </w:pPr>
            <w:r w:rsidRPr="006B74D7">
              <w:rPr>
                <w:rFonts w:asciiTheme="majorBidi" w:hAnsiTheme="majorBidi" w:cstheme="majorBidi"/>
                <w:sz w:val="26"/>
                <w:szCs w:val="26"/>
              </w:rPr>
              <w:t>3,287</w:t>
            </w:r>
          </w:p>
        </w:tc>
      </w:tr>
      <w:tr w:rsidR="00A22A8C" w:rsidRPr="009E3BC3" w14:paraId="6C2B20EE" w14:textId="77777777" w:rsidTr="00EE0DC2">
        <w:tc>
          <w:tcPr>
            <w:tcW w:w="2250" w:type="dxa"/>
          </w:tcPr>
          <w:p w14:paraId="772A1329" w14:textId="7107DDF6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2E02A8" w14:textId="2D1CA79D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28BD20" w14:textId="77777777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9EC4326" w14:textId="64822734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(34,464)</w:t>
            </w:r>
          </w:p>
        </w:tc>
        <w:tc>
          <w:tcPr>
            <w:tcW w:w="236" w:type="dxa"/>
          </w:tcPr>
          <w:p w14:paraId="77D8F06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88C8DE4" w14:textId="20295A80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(1,113,431)</w:t>
            </w:r>
          </w:p>
        </w:tc>
        <w:tc>
          <w:tcPr>
            <w:tcW w:w="241" w:type="dxa"/>
          </w:tcPr>
          <w:p w14:paraId="232C4D41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59C7FE4" w14:textId="4CCBC392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</w:t>
            </w:r>
            <w:r w:rsid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138,516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FE34066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A3231" w14:textId="19293279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(65,215)</w:t>
            </w:r>
          </w:p>
        </w:tc>
        <w:tc>
          <w:tcPr>
            <w:tcW w:w="243" w:type="dxa"/>
          </w:tcPr>
          <w:p w14:paraId="19D450E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13166BF" w14:textId="01E65A5D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(203,227)</w:t>
            </w:r>
          </w:p>
        </w:tc>
        <w:tc>
          <w:tcPr>
            <w:tcW w:w="270" w:type="dxa"/>
          </w:tcPr>
          <w:p w14:paraId="5F3F6E46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7658D0" w14:textId="1B02CB80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(13,148)</w:t>
            </w:r>
          </w:p>
        </w:tc>
        <w:tc>
          <w:tcPr>
            <w:tcW w:w="270" w:type="dxa"/>
          </w:tcPr>
          <w:p w14:paraId="1A39D94A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1A86D" w14:textId="726F9C8A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B72E72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7DA4E1" w14:textId="479CB89B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</w:t>
            </w:r>
            <w:r w:rsid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568,001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22A8C" w:rsidRPr="009E3BC3" w14:paraId="4E9123DD" w14:textId="77777777" w:rsidTr="0008091F">
        <w:tc>
          <w:tcPr>
            <w:tcW w:w="2250" w:type="dxa"/>
          </w:tcPr>
          <w:p w14:paraId="1AEC72D6" w14:textId="349355CF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FE32A9" w14:textId="0E69AB99" w:rsidR="006256CE" w:rsidRPr="009E3BC3" w:rsidRDefault="006256CE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1EA8311" w14:textId="77777777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B2FECF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E65105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3BF168B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4D0915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70655F78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0C71C1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5005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79B9E05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4809DC10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C3F22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1ED5B7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F9A992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B0295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EDEF9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4CF649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2A8C" w:rsidRPr="009E3BC3" w14:paraId="5FCAC464" w14:textId="77777777" w:rsidTr="00B96F35">
        <w:tc>
          <w:tcPr>
            <w:tcW w:w="2250" w:type="dxa"/>
          </w:tcPr>
          <w:p w14:paraId="76B81ED0" w14:textId="134FC7E9" w:rsidR="00A22A8C" w:rsidRPr="009E3BC3" w:rsidRDefault="00223124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08309C0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19CBB7" w14:textId="77777777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A8F178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442EB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C1A73C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C396078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4036CADA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0F413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703F70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73E90EB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764A4A0E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7EE41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4BEE23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B62DE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CDAA7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2D2A2F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82E09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22A8C" w:rsidRPr="009E3BC3" w14:paraId="7422E29B" w14:textId="77777777" w:rsidTr="008B549F">
        <w:tc>
          <w:tcPr>
            <w:tcW w:w="2250" w:type="dxa"/>
          </w:tcPr>
          <w:p w14:paraId="00DD2838" w14:textId="18D43391" w:rsidR="00A22A8C" w:rsidRPr="009E3BC3" w:rsidRDefault="00223124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5C916F" w14:textId="734C9D8F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5D4425CB" w14:textId="77777777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6AB337" w14:textId="5D455B94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44,075</w:t>
            </w:r>
          </w:p>
        </w:tc>
        <w:tc>
          <w:tcPr>
            <w:tcW w:w="236" w:type="dxa"/>
          </w:tcPr>
          <w:p w14:paraId="0A6A0FF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40992" w14:textId="48D71482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1,677,223</w:t>
            </w:r>
          </w:p>
        </w:tc>
        <w:tc>
          <w:tcPr>
            <w:tcW w:w="241" w:type="dxa"/>
          </w:tcPr>
          <w:p w14:paraId="2A1FE368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63DD8E" w14:textId="7E3A8D99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3,025,395</w:t>
            </w:r>
          </w:p>
        </w:tc>
        <w:tc>
          <w:tcPr>
            <w:tcW w:w="236" w:type="dxa"/>
          </w:tcPr>
          <w:p w14:paraId="26376315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F5F2" w14:textId="275726A3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20,608</w:t>
            </w:r>
          </w:p>
        </w:tc>
        <w:tc>
          <w:tcPr>
            <w:tcW w:w="243" w:type="dxa"/>
          </w:tcPr>
          <w:p w14:paraId="12480C2D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107C3DB" w14:textId="5571FF06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44,695</w:t>
            </w:r>
          </w:p>
        </w:tc>
        <w:tc>
          <w:tcPr>
            <w:tcW w:w="270" w:type="dxa"/>
          </w:tcPr>
          <w:p w14:paraId="51F19A86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1EB29" w14:textId="115171C8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3,307</w:t>
            </w:r>
          </w:p>
        </w:tc>
        <w:tc>
          <w:tcPr>
            <w:tcW w:w="270" w:type="dxa"/>
          </w:tcPr>
          <w:p w14:paraId="76674D9F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9C2C5" w14:textId="7C86CF02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6,800</w:t>
            </w:r>
          </w:p>
        </w:tc>
        <w:tc>
          <w:tcPr>
            <w:tcW w:w="270" w:type="dxa"/>
          </w:tcPr>
          <w:p w14:paraId="1B520311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4C74A0" w14:textId="5AC07942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5,253,801</w:t>
            </w:r>
          </w:p>
        </w:tc>
      </w:tr>
      <w:tr w:rsidR="00A22A8C" w:rsidRPr="009E3BC3" w14:paraId="79D662A0" w14:textId="77777777" w:rsidTr="008B549F">
        <w:tc>
          <w:tcPr>
            <w:tcW w:w="2250" w:type="dxa"/>
          </w:tcPr>
          <w:p w14:paraId="795C5542" w14:textId="6DACC112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63FB60B" w14:textId="7B54150D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431,698</w:t>
            </w:r>
          </w:p>
        </w:tc>
        <w:tc>
          <w:tcPr>
            <w:tcW w:w="243" w:type="dxa"/>
          </w:tcPr>
          <w:p w14:paraId="3537A195" w14:textId="77777777" w:rsidR="00A22A8C" w:rsidRPr="009E3BC3" w:rsidRDefault="00A22A8C" w:rsidP="00A2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23EA5F3" w14:textId="3021198D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40,383</w:t>
            </w:r>
          </w:p>
        </w:tc>
        <w:tc>
          <w:tcPr>
            <w:tcW w:w="236" w:type="dxa"/>
          </w:tcPr>
          <w:p w14:paraId="2871266F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7DC2AEC" w14:textId="5A3A511B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1,533,418</w:t>
            </w:r>
          </w:p>
        </w:tc>
        <w:tc>
          <w:tcPr>
            <w:tcW w:w="241" w:type="dxa"/>
          </w:tcPr>
          <w:p w14:paraId="746754DB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B2F4D72" w14:textId="59C41C3A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</w:t>
            </w:r>
            <w:r w:rsidR="00F325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P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34979" w:rsidRPr="007349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20BAD9DE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B44F01E" w14:textId="4FFBEE16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17,09</w:t>
            </w:r>
            <w:r w:rsidR="00F325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5EBC79E6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F9D65EF" w14:textId="4C548D11" w:rsidR="00A22A8C" w:rsidRPr="007E72E6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40,142</w:t>
            </w:r>
          </w:p>
        </w:tc>
        <w:tc>
          <w:tcPr>
            <w:tcW w:w="270" w:type="dxa"/>
          </w:tcPr>
          <w:p w14:paraId="545C8BEB" w14:textId="77777777" w:rsidR="00A22A8C" w:rsidRPr="007E72E6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D708737" w14:textId="10E6E2DF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72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2,557</w:t>
            </w:r>
          </w:p>
        </w:tc>
        <w:tc>
          <w:tcPr>
            <w:tcW w:w="270" w:type="dxa"/>
          </w:tcPr>
          <w:p w14:paraId="610048CE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F6028A" w14:textId="347BFB80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</w:t>
            </w:r>
            <w:r w:rsidR="00F325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2CC6411" w14:textId="77777777" w:rsidR="00A22A8C" w:rsidRPr="009E3BC3" w:rsidRDefault="00A22A8C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27A449" w14:textId="33F53544" w:rsidR="00A22A8C" w:rsidRPr="009E3BC3" w:rsidRDefault="00734979" w:rsidP="00A22A8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4,692,524</w:t>
            </w:r>
          </w:p>
        </w:tc>
      </w:tr>
    </w:tbl>
    <w:p w14:paraId="309299B9" w14:textId="77777777" w:rsidR="001B2CEA" w:rsidRPr="009E3BC3" w:rsidRDefault="001B2CEA" w:rsidP="001B2CE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E9AED4" w14:textId="77777777" w:rsidR="00480ECA" w:rsidRPr="009E3BC3" w:rsidRDefault="00480ECA" w:rsidP="001D16CE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  <w:sectPr w:rsidR="00480ECA" w:rsidRPr="009E3BC3" w:rsidSect="00B16945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EAE9B3" w14:textId="77777777" w:rsidR="00691CFA" w:rsidRPr="009E3BC3" w:rsidRDefault="00691CFA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0141E51" w14:textId="77777777" w:rsidR="00691CFA" w:rsidRPr="009E3BC3" w:rsidRDefault="00691CFA" w:rsidP="00A15967">
      <w:pPr>
        <w:pStyle w:val="BodyText2"/>
        <w:tabs>
          <w:tab w:val="left" w:pos="540"/>
        </w:tabs>
        <w:spacing w:line="20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BDC4C" w14:textId="03DAA700" w:rsidR="00691CFA" w:rsidRPr="009E3BC3" w:rsidRDefault="00F13F7D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F161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575EC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6256" w:rsidRPr="009E3BC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A9164F" w:rsidRPr="009E3BC3">
        <w:rPr>
          <w:rFonts w:asciiTheme="majorBidi" w:hAnsiTheme="majorBidi" w:cstheme="majorBidi"/>
          <w:sz w:val="30"/>
          <w:szCs w:val="30"/>
          <w:cs/>
        </w:rPr>
        <w:t>จดจำนอง/จำนำ</w:t>
      </w:r>
      <w:r w:rsidRPr="009E3BC3">
        <w:rPr>
          <w:rFonts w:asciiTheme="majorBidi" w:hAnsiTheme="majorBidi" w:cstheme="majorBidi"/>
          <w:sz w:val="30"/>
          <w:szCs w:val="30"/>
          <w:cs/>
        </w:rPr>
        <w:t>ทรัพย์</w:t>
      </w:r>
      <w:r w:rsidR="00A9164F" w:rsidRPr="009E3BC3">
        <w:rPr>
          <w:rFonts w:asciiTheme="majorBidi" w:hAnsiTheme="majorBidi" w:cstheme="majorBidi"/>
          <w:sz w:val="30"/>
          <w:szCs w:val="30"/>
          <w:cs/>
        </w:rPr>
        <w:t>สินของบริษัทมูลค่าตามบัญชีสุทธิ</w:t>
      </w:r>
      <w:r w:rsidR="00646E2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646E29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F97E0B" w:rsidRPr="008119F2">
        <w:rPr>
          <w:rFonts w:asciiTheme="majorBidi" w:hAnsiTheme="majorBidi" w:cstheme="majorBidi"/>
          <w:spacing w:val="-2"/>
          <w:sz w:val="30"/>
          <w:szCs w:val="30"/>
          <w:lang w:val="en-US"/>
        </w:rPr>
        <w:t>2,054.1</w:t>
      </w:r>
      <w:r w:rsidR="00FA5A28" w:rsidRPr="008119F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81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8852A1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FF1614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8852A1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EB5197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,</w:t>
      </w:r>
      <w:r w:rsidR="00FF1614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363</w:t>
      </w:r>
      <w:r w:rsidR="00D76166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FF1614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="00AF427D" w:rsidRPr="008119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8119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8119F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เป็นหลักประกันเงินกู้ยืมจากสถาบันการเงินตามที่อธิบายไว้ในหมายเหตุ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ประกอบงบการเงินข้อ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14</w:t>
      </w:r>
    </w:p>
    <w:p w14:paraId="78E4FCA8" w14:textId="77777777" w:rsidR="00DC3E44" w:rsidRPr="009E3BC3" w:rsidRDefault="00DC3E44" w:rsidP="00142FED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DAB9A" w14:textId="77777777" w:rsidR="00DC3E44" w:rsidRPr="009E3BC3" w:rsidRDefault="00DC3E44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1E6CDC15" w14:textId="7177AE8F" w:rsidR="00513A86" w:rsidRPr="009E3BC3" w:rsidRDefault="00513A8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095EB" w14:textId="6F436493" w:rsidR="002E773B" w:rsidRPr="009E3BC3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7764CD9" w14:textId="77777777" w:rsidR="002E773B" w:rsidRPr="009E3BC3" w:rsidRDefault="002E773B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5E8DF7" w14:textId="6CA67473" w:rsidR="00AB15A2" w:rsidRPr="009E3BC3" w:rsidRDefault="00AB15A2" w:rsidP="00AB1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ar-SA"/>
        </w:rPr>
        <w:t>กลุ่มบริษัทเช่า</w:t>
      </w:r>
      <w:r w:rsidRPr="009E3BC3">
        <w:rPr>
          <w:rFonts w:asciiTheme="majorBidi" w:hAnsiTheme="majorBidi" w:cstheme="majorBidi"/>
          <w:sz w:val="30"/>
          <w:szCs w:val="30"/>
          <w:cs/>
        </w:rPr>
        <w:t>อาคารสำนักงานและร</w:t>
      </w:r>
      <w:r w:rsidR="005717DC" w:rsidRPr="009E3BC3">
        <w:rPr>
          <w:rFonts w:asciiTheme="majorBidi" w:hAnsiTheme="majorBidi" w:cstheme="majorBidi"/>
          <w:sz w:val="30"/>
          <w:szCs w:val="30"/>
          <w:cs/>
        </w:rPr>
        <w:t>ถ</w:t>
      </w:r>
      <w:r w:rsidRPr="009E3BC3">
        <w:rPr>
          <w:rFonts w:asciiTheme="majorBidi" w:hAnsiTheme="majorBidi" w:cstheme="majorBidi"/>
          <w:sz w:val="30"/>
          <w:szCs w:val="30"/>
          <w:cs/>
        </w:rPr>
        <w:t>โฟล์คลิฟท์</w:t>
      </w:r>
      <w:r w:rsidRPr="009E3BC3">
        <w:rPr>
          <w:rFonts w:asciiTheme="majorBidi" w:hAnsiTheme="majorBidi" w:cstheme="majorBidi"/>
          <w:sz w:val="30"/>
          <w:szCs w:val="30"/>
          <w:cs/>
          <w:lang w:bidi="ar-SA"/>
        </w:rPr>
        <w:t>เป็นระยะเวลา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3F4F">
        <w:rPr>
          <w:rFonts w:asciiTheme="majorBidi" w:hAnsiTheme="majorBidi" w:cstheme="majorBidi"/>
          <w:sz w:val="30"/>
          <w:szCs w:val="30"/>
        </w:rPr>
        <w:t>3</w:t>
      </w:r>
      <w:r w:rsidR="00C8620F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430E6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  <w:lang w:bidi="ar-SA"/>
        </w:rPr>
        <w:t xml:space="preserve"> ปี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654B2DD" w14:textId="3BA86A73" w:rsidR="00AB15A2" w:rsidRDefault="00AB15A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25"/>
        <w:gridCol w:w="178"/>
        <w:gridCol w:w="1532"/>
      </w:tblGrid>
      <w:tr w:rsidR="008D7F49" w:rsidRPr="00D430E6" w14:paraId="6717D3B0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16A56C69" w14:textId="6F08030A" w:rsidR="008D7F49" w:rsidRPr="00D430E6" w:rsidRDefault="008D7F49" w:rsidP="001B682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ใช้</w:t>
            </w:r>
          </w:p>
        </w:tc>
        <w:tc>
          <w:tcPr>
            <w:tcW w:w="3235" w:type="dxa"/>
            <w:gridSpan w:val="3"/>
          </w:tcPr>
          <w:p w14:paraId="665DE081" w14:textId="4222E0DE" w:rsidR="008D7F49" w:rsidRPr="00D430E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30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30E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/ </w:t>
            </w:r>
            <w:r w:rsidRPr="00D430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7F49" w:rsidRPr="00D430E6" w14:paraId="36DD5E7D" w14:textId="77777777" w:rsidTr="00AB18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62579454" w14:textId="77777777" w:rsidR="008D7F49" w:rsidRPr="00D430E6" w:rsidRDefault="008D7F49" w:rsidP="001B68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3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5" w:type="dxa"/>
          </w:tcPr>
          <w:p w14:paraId="54E232C8" w14:textId="77777777" w:rsidR="008D7F49" w:rsidRPr="00D430E6" w:rsidRDefault="008D7F49" w:rsidP="001B6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3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C2FB73" w14:textId="77777777" w:rsidR="008D7F49" w:rsidRPr="00D430E6" w:rsidRDefault="008D7F49" w:rsidP="001B682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735279E" w14:textId="77777777" w:rsidR="008D7F49" w:rsidRPr="00D430E6" w:rsidRDefault="008D7F49" w:rsidP="001B68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30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D7F49" w:rsidRPr="00D430E6" w14:paraId="26241797" w14:textId="77777777" w:rsidTr="00AB1859">
        <w:trPr>
          <w:cantSplit/>
          <w:trHeight w:val="20"/>
        </w:trPr>
        <w:tc>
          <w:tcPr>
            <w:tcW w:w="5850" w:type="dxa"/>
          </w:tcPr>
          <w:p w14:paraId="77C05A69" w14:textId="77777777" w:rsidR="008D7F49" w:rsidRPr="009E3BC3" w:rsidRDefault="008D7F49" w:rsidP="00D430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35" w:type="dxa"/>
            <w:gridSpan w:val="3"/>
          </w:tcPr>
          <w:p w14:paraId="715006DC" w14:textId="36C96BAB" w:rsidR="008D7F49" w:rsidRDefault="008D7F49" w:rsidP="008D7F4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D7F49" w:rsidRPr="00D430E6" w14:paraId="69E6DA46" w14:textId="77777777" w:rsidTr="00AB1859">
        <w:trPr>
          <w:cantSplit/>
          <w:trHeight w:val="20"/>
        </w:trPr>
        <w:tc>
          <w:tcPr>
            <w:tcW w:w="5850" w:type="dxa"/>
          </w:tcPr>
          <w:p w14:paraId="75E289D6" w14:textId="2D067D92" w:rsidR="008D7F49" w:rsidRPr="00D430E6" w:rsidRDefault="008D7F49" w:rsidP="00D430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525" w:type="dxa"/>
          </w:tcPr>
          <w:p w14:paraId="0ECEDC45" w14:textId="4F3CE946" w:rsidR="008D7F49" w:rsidRPr="00D430E6" w:rsidRDefault="008D7F49" w:rsidP="00D430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78,283</w:t>
            </w:r>
          </w:p>
        </w:tc>
        <w:tc>
          <w:tcPr>
            <w:tcW w:w="178" w:type="dxa"/>
            <w:vAlign w:val="bottom"/>
          </w:tcPr>
          <w:p w14:paraId="30E4EA8E" w14:textId="77777777" w:rsidR="008D7F49" w:rsidRPr="00D430E6" w:rsidRDefault="008D7F49" w:rsidP="00D430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590718DC" w14:textId="734272F8" w:rsidR="008D7F49" w:rsidRPr="00D430E6" w:rsidRDefault="008D7F49" w:rsidP="00D430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90,174</w:t>
            </w:r>
          </w:p>
        </w:tc>
      </w:tr>
      <w:tr w:rsidR="008D7F49" w:rsidRPr="00D430E6" w14:paraId="4A362F52" w14:textId="77777777" w:rsidTr="00AB1859">
        <w:trPr>
          <w:cantSplit/>
          <w:trHeight w:val="20"/>
        </w:trPr>
        <w:tc>
          <w:tcPr>
            <w:tcW w:w="5850" w:type="dxa"/>
          </w:tcPr>
          <w:p w14:paraId="5850A31E" w14:textId="0128F5B2" w:rsidR="008D7F49" w:rsidRPr="00D430E6" w:rsidRDefault="008D7F49" w:rsidP="00D430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88EA11F" w14:textId="398CE6DA" w:rsidR="008D7F49" w:rsidRPr="00D430E6" w:rsidRDefault="008D7F49" w:rsidP="00D430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  <w:tc>
          <w:tcPr>
            <w:tcW w:w="178" w:type="dxa"/>
            <w:vAlign w:val="bottom"/>
          </w:tcPr>
          <w:p w14:paraId="02C7F955" w14:textId="77777777" w:rsidR="008D7F49" w:rsidRPr="00D430E6" w:rsidRDefault="008D7F49" w:rsidP="00D430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CB4E7E7" w14:textId="125544F3" w:rsidR="008D7F49" w:rsidRPr="00D430E6" w:rsidRDefault="008D7F49" w:rsidP="00D430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4,411</w:t>
            </w:r>
          </w:p>
        </w:tc>
      </w:tr>
      <w:tr w:rsidR="008D7F49" w:rsidRPr="00D430E6" w14:paraId="1A06E30D" w14:textId="77777777" w:rsidTr="00AB1859">
        <w:trPr>
          <w:cantSplit/>
          <w:trHeight w:val="20"/>
        </w:trPr>
        <w:tc>
          <w:tcPr>
            <w:tcW w:w="5850" w:type="dxa"/>
          </w:tcPr>
          <w:p w14:paraId="03F8CE0E" w14:textId="77777777" w:rsidR="008D7F49" w:rsidRPr="00D430E6" w:rsidRDefault="008D7F49" w:rsidP="00D430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7B05A2A2" w14:textId="14912FE2" w:rsidR="008D7F49" w:rsidRPr="00D430E6" w:rsidRDefault="008D7F49" w:rsidP="00D430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85,357</w:t>
            </w:r>
          </w:p>
        </w:tc>
        <w:tc>
          <w:tcPr>
            <w:tcW w:w="178" w:type="dxa"/>
            <w:vAlign w:val="bottom"/>
          </w:tcPr>
          <w:p w14:paraId="223D1FDB" w14:textId="77777777" w:rsidR="008D7F49" w:rsidRPr="00D430E6" w:rsidRDefault="008D7F49" w:rsidP="00D430E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BE9E8" w14:textId="71E1AEE3" w:rsidR="008D7F49" w:rsidRPr="00D430E6" w:rsidRDefault="008D7F49" w:rsidP="00D430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94,585</w:t>
            </w:r>
          </w:p>
        </w:tc>
      </w:tr>
    </w:tbl>
    <w:p w14:paraId="47089CF0" w14:textId="16510E7B" w:rsidR="00D430E6" w:rsidRPr="00D051B0" w:rsidRDefault="00D430E6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D5B5A46" w14:textId="43FFAF16" w:rsidR="00194FD1" w:rsidRDefault="001C628F" w:rsidP="001C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ในปี </w:t>
      </w:r>
      <w:r w:rsidRPr="00F658E0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สินทรัพย์สิทธิการใช้ของกลุ่มบริษัทเพิ่มขึ้นเป็นจำนวนเงิน </w:t>
      </w:r>
      <w:r w:rsidRPr="00F658E0">
        <w:rPr>
          <w:rFonts w:asciiTheme="majorBidi" w:hAnsiTheme="majorBidi" w:cstheme="majorBidi"/>
          <w:spacing w:val="-6"/>
          <w:sz w:val="30"/>
          <w:szCs w:val="30"/>
        </w:rPr>
        <w:t xml:space="preserve">6.3 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</w:t>
      </w:r>
      <w:r w:rsidRPr="00F658E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(2563: 5.4 </w:t>
      </w:r>
      <w:r w:rsidRPr="00F658E0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ล้านบาท)</w:t>
      </w:r>
      <w:r w:rsidRPr="00F658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ซึ่งกลุ่มบริษัท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ได้เช่ารถ</w:t>
      </w:r>
      <w:r w:rsidRPr="009E3BC3">
        <w:rPr>
          <w:rFonts w:asciiTheme="majorBidi" w:hAnsiTheme="majorBidi" w:cstheme="majorBidi"/>
          <w:sz w:val="30"/>
          <w:szCs w:val="30"/>
          <w:cs/>
        </w:rPr>
        <w:t>โฟล์คลิฟท์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3AA28D7" w14:textId="54A2E168" w:rsidR="00391D6D" w:rsidRDefault="00391D6D" w:rsidP="001C6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5FBF4A88" w14:textId="6EBA473A" w:rsidR="00DC3E44" w:rsidRPr="009E3BC3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B4B7EBE" w14:textId="77777777" w:rsidR="00B244BB" w:rsidRPr="009E3BC3" w:rsidRDefault="00B244BB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C8F406" w14:textId="4D2F2E2F" w:rsidR="00DC3E44" w:rsidRPr="009E3BC3" w:rsidRDefault="00DC3E44" w:rsidP="00DC3E4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E80708" w:rsidRPr="009E3BC3">
        <w:rPr>
          <w:rFonts w:asciiTheme="majorBidi" w:hAnsiTheme="majorBidi" w:cstheme="majorBidi"/>
          <w:sz w:val="30"/>
          <w:szCs w:val="30"/>
          <w:cs/>
        </w:rPr>
        <w:t>อาคารสำนักงาน</w:t>
      </w:r>
      <w:r w:rsidRPr="009E3BC3">
        <w:rPr>
          <w:rFonts w:asciiTheme="majorBidi" w:hAnsiTheme="majorBidi" w:cstheme="majorBidi"/>
          <w:sz w:val="30"/>
          <w:szCs w:val="30"/>
          <w:cs/>
        </w:rPr>
        <w:t>ให้สิทธิกลุ่มบริษัทในการเลือกขยายอายุสัญญาเช่า</w:t>
      </w:r>
      <w:r w:rsidR="00E605D6" w:rsidRPr="009E3BC3">
        <w:rPr>
          <w:rFonts w:asciiTheme="majorBidi" w:hAnsiTheme="majorBidi" w:cstheme="majorBidi"/>
          <w:sz w:val="30"/>
          <w:szCs w:val="30"/>
          <w:cs/>
        </w:rPr>
        <w:t>ภายในระยะเวลาไม่น้อยกว่าหกเดือน</w:t>
      </w:r>
      <w:r w:rsidR="0085337A" w:rsidRPr="009E3BC3">
        <w:rPr>
          <w:rFonts w:asciiTheme="majorBidi" w:hAnsiTheme="majorBidi" w:cstheme="majorBidi"/>
          <w:sz w:val="30"/>
          <w:szCs w:val="30"/>
          <w:cs/>
        </w:rPr>
        <w:t>ก่อน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70"/>
      </w:tblGrid>
      <w:tr w:rsidR="000604D3" w:rsidRPr="009E3BC3" w14:paraId="4054F494" w14:textId="77777777" w:rsidTr="008C72B8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14:paraId="573C0ABC" w14:textId="77777777" w:rsidR="000604D3" w:rsidRPr="009E3BC3" w:rsidRDefault="000604D3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610" w:type="dxa"/>
            <w:gridSpan w:val="3"/>
          </w:tcPr>
          <w:p w14:paraId="27E3D9A4" w14:textId="77777777" w:rsidR="008C10A1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 xml:space="preserve"> / </w:t>
            </w:r>
          </w:p>
          <w:p w14:paraId="3137AF83" w14:textId="19E2ABC1" w:rsidR="000604D3" w:rsidRPr="009E3BC3" w:rsidRDefault="000604D3" w:rsidP="0006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86DC5" w:rsidRPr="009E3BC3" w14:paraId="7CA16346" w14:textId="77777777" w:rsidTr="008C72B8">
        <w:trPr>
          <w:cantSplit/>
          <w:tblHeader/>
        </w:trPr>
        <w:tc>
          <w:tcPr>
            <w:tcW w:w="6570" w:type="dxa"/>
          </w:tcPr>
          <w:p w14:paraId="1637B041" w14:textId="09A240EB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8852A1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6504597" w14:textId="0FB5ED1B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FF161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180" w:type="dxa"/>
          </w:tcPr>
          <w:p w14:paraId="108A942A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62CEB9" w14:textId="668DAC39" w:rsidR="00886DC5" w:rsidRPr="009E3BC3" w:rsidRDefault="008852A1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="00FF1614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</w:tr>
      <w:tr w:rsidR="00DC3E44" w:rsidRPr="009E3BC3" w14:paraId="06586919" w14:textId="77777777" w:rsidTr="008C72B8">
        <w:trPr>
          <w:cantSplit/>
          <w:tblHeader/>
        </w:trPr>
        <w:tc>
          <w:tcPr>
            <w:tcW w:w="6570" w:type="dxa"/>
          </w:tcPr>
          <w:p w14:paraId="566A6CFD" w14:textId="77777777" w:rsidR="00DC3E44" w:rsidRPr="009E3BC3" w:rsidRDefault="00DC3E44" w:rsidP="00DC3E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BE409CA" w14:textId="77777777" w:rsidR="00DC3E44" w:rsidRPr="009E3BC3" w:rsidRDefault="00DC3E4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722BFF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86DC5" w:rsidRPr="009E3BC3" w14:paraId="50314A64" w14:textId="77777777" w:rsidTr="008C72B8">
        <w:trPr>
          <w:cantSplit/>
        </w:trPr>
        <w:tc>
          <w:tcPr>
            <w:tcW w:w="6570" w:type="dxa"/>
          </w:tcPr>
          <w:p w14:paraId="08C487FA" w14:textId="77777777" w:rsidR="00886DC5" w:rsidRPr="009E3BC3" w:rsidRDefault="00886DC5" w:rsidP="00DC3E4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80B55BE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75E53548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3A147F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21B54" w:rsidRPr="009E3BC3" w14:paraId="1F254733" w14:textId="77777777" w:rsidTr="008C72B8">
        <w:trPr>
          <w:cantSplit/>
        </w:trPr>
        <w:tc>
          <w:tcPr>
            <w:tcW w:w="6570" w:type="dxa"/>
          </w:tcPr>
          <w:p w14:paraId="46BFD55F" w14:textId="37BE881C" w:rsidR="00721B54" w:rsidRPr="006B74D7" w:rsidRDefault="00721B54" w:rsidP="00DC3E4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4D7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การลดค่าเช่าที่เกี่ยวข้องกับ</w:t>
            </w:r>
            <w:r w:rsidRPr="006B74D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B74D7">
              <w:rPr>
                <w:rFonts w:asciiTheme="majorBidi" w:hAnsiTheme="majorBidi" w:cstheme="majorBidi"/>
                <w:sz w:val="30"/>
                <w:szCs w:val="30"/>
              </w:rPr>
              <w:t>COVID-19</w:t>
            </w:r>
          </w:p>
        </w:tc>
        <w:tc>
          <w:tcPr>
            <w:tcW w:w="1260" w:type="dxa"/>
          </w:tcPr>
          <w:p w14:paraId="48696824" w14:textId="67C64380" w:rsidR="00721B54" w:rsidRPr="005C4C0C" w:rsidRDefault="00B96F35" w:rsidP="00B2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left" w:pos="1080"/>
                <w:tab w:val="decimal" w:pos="164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(</w:t>
            </w:r>
            <w:r w:rsidR="006B74D7" w:rsidRPr="006B74D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394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180" w:type="dxa"/>
          </w:tcPr>
          <w:p w14:paraId="0ECD03A0" w14:textId="77777777" w:rsidR="00721B54" w:rsidRPr="005C4C0C" w:rsidRDefault="00721B54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6A10BCBB" w14:textId="7AA743F0" w:rsidR="00721B54" w:rsidRPr="005C4C0C" w:rsidRDefault="00B96F35" w:rsidP="00B2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(357)</w:t>
            </w:r>
          </w:p>
        </w:tc>
      </w:tr>
      <w:tr w:rsidR="00886DC5" w:rsidRPr="009E3BC3" w14:paraId="5A55FCBB" w14:textId="77777777" w:rsidTr="008C72B8">
        <w:trPr>
          <w:cantSplit/>
        </w:trPr>
        <w:tc>
          <w:tcPr>
            <w:tcW w:w="6570" w:type="dxa"/>
          </w:tcPr>
          <w:p w14:paraId="0DFFBAB8" w14:textId="77777777" w:rsidR="00886DC5" w:rsidRPr="009E3BC3" w:rsidRDefault="00886DC5" w:rsidP="00DC3E4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42802A2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DF9F212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8C861A0" w14:textId="77777777" w:rsidR="00886DC5" w:rsidRPr="009E3BC3" w:rsidRDefault="00886DC5" w:rsidP="00DC3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FF1614" w:rsidRPr="009E3BC3" w14:paraId="1CAFFA1B" w14:textId="77777777" w:rsidTr="00C67855">
        <w:trPr>
          <w:cantSplit/>
        </w:trPr>
        <w:tc>
          <w:tcPr>
            <w:tcW w:w="6570" w:type="dxa"/>
          </w:tcPr>
          <w:p w14:paraId="2FCD8852" w14:textId="77777777" w:rsidR="00FF1614" w:rsidRPr="009E3BC3" w:rsidRDefault="00FF1614" w:rsidP="0055045A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60" w:type="dxa"/>
            <w:vAlign w:val="bottom"/>
          </w:tcPr>
          <w:p w14:paraId="1D036A51" w14:textId="0D77FA24" w:rsidR="00FF1614" w:rsidRPr="009E3BC3" w:rsidRDefault="008706A3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11,891</w:t>
            </w:r>
          </w:p>
        </w:tc>
        <w:tc>
          <w:tcPr>
            <w:tcW w:w="180" w:type="dxa"/>
            <w:vAlign w:val="bottom"/>
          </w:tcPr>
          <w:p w14:paraId="271273BA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EE794B" w14:textId="64C0D76C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11,891</w:t>
            </w:r>
          </w:p>
        </w:tc>
      </w:tr>
      <w:tr w:rsidR="00FF1614" w:rsidRPr="009E3BC3" w14:paraId="14A39953" w14:textId="77777777" w:rsidTr="00C67855">
        <w:trPr>
          <w:cantSplit/>
        </w:trPr>
        <w:tc>
          <w:tcPr>
            <w:tcW w:w="6570" w:type="dxa"/>
          </w:tcPr>
          <w:p w14:paraId="261A98B4" w14:textId="6D785FC8" w:rsidR="00FF1614" w:rsidRPr="009E3BC3" w:rsidRDefault="00FF1614" w:rsidP="0055045A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รถโฟล์คลิฟท์</w:t>
            </w:r>
          </w:p>
        </w:tc>
        <w:tc>
          <w:tcPr>
            <w:tcW w:w="1260" w:type="dxa"/>
            <w:vAlign w:val="bottom"/>
          </w:tcPr>
          <w:p w14:paraId="6ECFF152" w14:textId="1B4803B8" w:rsidR="00FF1614" w:rsidRPr="009E3BC3" w:rsidRDefault="008706A3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2,585</w:t>
            </w:r>
          </w:p>
        </w:tc>
        <w:tc>
          <w:tcPr>
            <w:tcW w:w="180" w:type="dxa"/>
            <w:vAlign w:val="bottom"/>
          </w:tcPr>
          <w:p w14:paraId="3A69D7AB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837EC9" w14:textId="2B79AC02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992</w:t>
            </w:r>
          </w:p>
        </w:tc>
      </w:tr>
      <w:tr w:rsidR="00FF1614" w:rsidRPr="009E3BC3" w14:paraId="22B1FBEB" w14:textId="77777777" w:rsidTr="00C67855">
        <w:trPr>
          <w:cantSplit/>
        </w:trPr>
        <w:tc>
          <w:tcPr>
            <w:tcW w:w="6570" w:type="dxa"/>
          </w:tcPr>
          <w:p w14:paraId="633DB062" w14:textId="77777777" w:rsidR="00FF1614" w:rsidRPr="009E3BC3" w:rsidRDefault="00FF1614" w:rsidP="00FF161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53935E59" w14:textId="7B4171BE" w:rsidR="00FF1614" w:rsidRPr="00D430E6" w:rsidRDefault="008706A3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  <w:r w:rsidRPr="008706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2,10</w:t>
            </w:r>
            <w:r w:rsidR="00D430E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57974EFA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BDB412" w14:textId="2CFD4741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2,244</w:t>
            </w:r>
          </w:p>
        </w:tc>
      </w:tr>
      <w:tr w:rsidR="00FF1614" w:rsidRPr="009E3BC3" w14:paraId="0DDE4D55" w14:textId="77777777" w:rsidTr="00C67855">
        <w:trPr>
          <w:cantSplit/>
        </w:trPr>
        <w:tc>
          <w:tcPr>
            <w:tcW w:w="6570" w:type="dxa"/>
          </w:tcPr>
          <w:p w14:paraId="211A36FF" w14:textId="77777777" w:rsidR="00FF1614" w:rsidRPr="009E3BC3" w:rsidRDefault="00FF1614" w:rsidP="00FF161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5B62E981" w14:textId="6F40E113" w:rsidR="00FF1614" w:rsidRPr="00FB784F" w:rsidRDefault="008706A3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78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A4DA84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B60064B" w14:textId="14895EE3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439</w:t>
            </w:r>
          </w:p>
        </w:tc>
      </w:tr>
      <w:tr w:rsidR="00FF1614" w:rsidRPr="009E3BC3" w14:paraId="0394BC75" w14:textId="77777777" w:rsidTr="008C72B8">
        <w:trPr>
          <w:cantSplit/>
        </w:trPr>
        <w:tc>
          <w:tcPr>
            <w:tcW w:w="6570" w:type="dxa"/>
          </w:tcPr>
          <w:p w14:paraId="24496071" w14:textId="77777777" w:rsidR="00FF1614" w:rsidRPr="009E3BC3" w:rsidRDefault="00FF1614" w:rsidP="00FF161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6E023862" w14:textId="37DEBDFC" w:rsidR="00FF1614" w:rsidRPr="00FB784F" w:rsidRDefault="00D33B2E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80" w:type="dxa"/>
            <w:vAlign w:val="bottom"/>
          </w:tcPr>
          <w:p w14:paraId="6639EFC0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AF852C" w14:textId="178B6D1A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right="5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</w:tr>
    </w:tbl>
    <w:p w14:paraId="7C0E9550" w14:textId="77777777" w:rsidR="00DC3E44" w:rsidRPr="009E3BC3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8322D6" w14:textId="2DEC17E7" w:rsidR="00DC3E44" w:rsidRPr="009E3BC3" w:rsidRDefault="00DC3E44" w:rsidP="00DC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bidi="ar-SA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21B54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B779D4" w:rsidRPr="009E3BC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1416ED">
        <w:rPr>
          <w:rFonts w:asciiTheme="majorBidi" w:hAnsiTheme="majorBidi" w:cstheme="majorBidi"/>
          <w:sz w:val="30"/>
          <w:szCs w:val="30"/>
        </w:rPr>
        <w:t>16.</w:t>
      </w:r>
      <w:r w:rsidR="007E255F">
        <w:rPr>
          <w:rFonts w:asciiTheme="majorBidi" w:hAnsiTheme="majorBidi" w:cstheme="majorBidi"/>
          <w:sz w:val="30"/>
          <w:szCs w:val="30"/>
        </w:rPr>
        <w:t>1</w:t>
      </w:r>
      <w:r w:rsidR="002C22E1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430E6">
        <w:rPr>
          <w:rFonts w:asciiTheme="majorBidi" w:hAnsiTheme="majorBidi" w:cstheme="majorBidi"/>
          <w:sz w:val="30"/>
          <w:szCs w:val="30"/>
        </w:rPr>
        <w:t xml:space="preserve"> </w:t>
      </w:r>
      <w:r w:rsidR="00D430E6" w:rsidRPr="00D430E6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2A1423">
        <w:rPr>
          <w:rFonts w:asciiTheme="majorBidi" w:hAnsiTheme="majorBidi" w:cstheme="majorBidi"/>
          <w:i/>
          <w:iCs/>
          <w:sz w:val="30"/>
          <w:szCs w:val="30"/>
        </w:rPr>
        <w:br/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>17.</w:t>
      </w:r>
      <w:r w:rsidR="007E255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430E6" w:rsidRPr="00D430E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30E6" w:rsidRPr="00D430E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FDC407C" w14:textId="77777777" w:rsidR="00DC3E44" w:rsidRPr="009E3BC3" w:rsidRDefault="00DC3E44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FA2BF98" w14:textId="77777777" w:rsidR="00FD3D7B" w:rsidRPr="009E3BC3" w:rsidRDefault="00BF4D06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br w:type="page"/>
      </w:r>
      <w:r w:rsidR="00611835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619D0F72" w14:textId="77777777" w:rsidR="009812D6" w:rsidRPr="009E3BC3" w:rsidRDefault="009812D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0"/>
        <w:gridCol w:w="1170"/>
        <w:gridCol w:w="236"/>
        <w:gridCol w:w="1204"/>
        <w:gridCol w:w="236"/>
        <w:gridCol w:w="1114"/>
        <w:gridCol w:w="270"/>
        <w:gridCol w:w="1080"/>
      </w:tblGrid>
      <w:tr w:rsidR="0093599F" w:rsidRPr="009E3BC3" w14:paraId="6B16A6B6" w14:textId="77777777" w:rsidTr="00C96F7D">
        <w:trPr>
          <w:tblHeader/>
        </w:trPr>
        <w:tc>
          <w:tcPr>
            <w:tcW w:w="3970" w:type="dxa"/>
          </w:tcPr>
          <w:p w14:paraId="61667176" w14:textId="77777777" w:rsidR="0093599F" w:rsidRPr="009E3BC3" w:rsidRDefault="0093599F" w:rsidP="00B10F95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21BAF08" w14:textId="77777777" w:rsidR="0093599F" w:rsidRPr="009E3BC3" w:rsidRDefault="00BC5967" w:rsidP="00452B2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="0093599F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5C6367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967" w:rsidRPr="009E3BC3" w14:paraId="767501BD" w14:textId="77777777" w:rsidTr="00C96F7D">
        <w:trPr>
          <w:tblHeader/>
        </w:trPr>
        <w:tc>
          <w:tcPr>
            <w:tcW w:w="3970" w:type="dxa"/>
          </w:tcPr>
          <w:p w14:paraId="5F068808" w14:textId="77777777" w:rsidR="00BC5967" w:rsidRPr="009E3BC3" w:rsidRDefault="00BC5967" w:rsidP="00BC596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9D74BF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94950E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2739D7" w14:textId="77777777" w:rsidR="00BC5967" w:rsidRPr="009E3BC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</w:t>
            </w:r>
          </w:p>
        </w:tc>
        <w:tc>
          <w:tcPr>
            <w:tcW w:w="236" w:type="dxa"/>
          </w:tcPr>
          <w:p w14:paraId="01E2BB69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23C5780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F5B7BA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96061A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5967" w:rsidRPr="009E3BC3" w14:paraId="13A05418" w14:textId="77777777" w:rsidTr="00C96F7D">
        <w:trPr>
          <w:tblHeader/>
        </w:trPr>
        <w:tc>
          <w:tcPr>
            <w:tcW w:w="3970" w:type="dxa"/>
          </w:tcPr>
          <w:p w14:paraId="01D097E4" w14:textId="77777777" w:rsidR="00BC5967" w:rsidRPr="009E3BC3" w:rsidRDefault="00BC5967" w:rsidP="00BC596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5FAC6B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236" w:type="dxa"/>
          </w:tcPr>
          <w:p w14:paraId="03664D42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AE92EE" w14:textId="77777777" w:rsidR="00BC5967" w:rsidRPr="009E3BC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72475F8B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7294258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E304B5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386C51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5967" w:rsidRPr="009E3BC3" w14:paraId="17A69D14" w14:textId="77777777" w:rsidTr="00C96F7D">
        <w:trPr>
          <w:tblHeader/>
        </w:trPr>
        <w:tc>
          <w:tcPr>
            <w:tcW w:w="3970" w:type="dxa"/>
          </w:tcPr>
          <w:p w14:paraId="08C6C914" w14:textId="77777777" w:rsidR="00BC5967" w:rsidRPr="009E3BC3" w:rsidRDefault="00BC5967" w:rsidP="00C96F7D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1CCC1F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64CFA284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A9951" w14:textId="77777777" w:rsidR="00BC5967" w:rsidRPr="009E3BC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21F87977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458972E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สูตรการผลิต</w:t>
            </w:r>
          </w:p>
        </w:tc>
        <w:tc>
          <w:tcPr>
            <w:tcW w:w="270" w:type="dxa"/>
          </w:tcPr>
          <w:p w14:paraId="65ACAE74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AD83D0" w14:textId="77777777" w:rsidR="00BC5967" w:rsidRPr="009E3BC3" w:rsidRDefault="00BC5967" w:rsidP="00BC5967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C5967" w:rsidRPr="009E3BC3" w14:paraId="51329396" w14:textId="77777777" w:rsidTr="00C96F7D">
        <w:trPr>
          <w:tblHeader/>
        </w:trPr>
        <w:tc>
          <w:tcPr>
            <w:tcW w:w="3970" w:type="dxa"/>
          </w:tcPr>
          <w:p w14:paraId="6DE4CBEC" w14:textId="77777777" w:rsidR="00BC5967" w:rsidRPr="009E3BC3" w:rsidRDefault="00BC5967" w:rsidP="00BC596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D701DC2" w14:textId="77777777" w:rsidR="00BC5967" w:rsidRPr="009E3BC3" w:rsidRDefault="00BC5967" w:rsidP="00BC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967" w:rsidRPr="009E3BC3" w14:paraId="57E7655D" w14:textId="77777777" w:rsidTr="00C96F7D">
        <w:tc>
          <w:tcPr>
            <w:tcW w:w="3970" w:type="dxa"/>
          </w:tcPr>
          <w:p w14:paraId="1C54C1ED" w14:textId="77777777" w:rsidR="00BC5967" w:rsidRPr="009E3BC3" w:rsidRDefault="00BC5967" w:rsidP="00BC596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7AA0722B" w14:textId="77777777" w:rsidR="00BC5967" w:rsidRPr="009E3BC3" w:rsidRDefault="00BC5967" w:rsidP="00BC5967">
            <w:pPr>
              <w:tabs>
                <w:tab w:val="decimal" w:pos="1062"/>
              </w:tabs>
              <w:ind w:left="-59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48C9FD" w14:textId="77777777" w:rsidR="00BC5967" w:rsidRPr="009E3BC3" w:rsidRDefault="00BC5967" w:rsidP="00BC596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79DE2E" w14:textId="77777777" w:rsidR="00BC5967" w:rsidRPr="009E3BC3" w:rsidRDefault="00BC5967" w:rsidP="00BC5967">
            <w:pPr>
              <w:tabs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4D5A83" w14:textId="77777777" w:rsidR="00BC5967" w:rsidRPr="009E3BC3" w:rsidRDefault="00BC5967" w:rsidP="00BC5967">
            <w:pPr>
              <w:tabs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B96183A" w14:textId="77777777" w:rsidR="00BC5967" w:rsidRPr="009E3BC3" w:rsidRDefault="00BC5967" w:rsidP="00BC5967">
            <w:pPr>
              <w:tabs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2C2B3C" w14:textId="77777777" w:rsidR="00BC5967" w:rsidRPr="009E3BC3" w:rsidRDefault="00BC5967" w:rsidP="00BC5967">
            <w:pPr>
              <w:tabs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835F2E" w14:textId="77777777" w:rsidR="00BC5967" w:rsidRPr="009E3BC3" w:rsidRDefault="00BC5967" w:rsidP="00BC5967">
            <w:pPr>
              <w:tabs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0CC4" w:rsidRPr="009E3BC3" w14:paraId="213B6ABE" w14:textId="77777777" w:rsidTr="00C96F7D">
        <w:tc>
          <w:tcPr>
            <w:tcW w:w="3970" w:type="dxa"/>
          </w:tcPr>
          <w:p w14:paraId="63289226" w14:textId="35CB1380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67BB531" w14:textId="2DD9DFD5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16,763</w:t>
            </w:r>
          </w:p>
        </w:tc>
        <w:tc>
          <w:tcPr>
            <w:tcW w:w="236" w:type="dxa"/>
          </w:tcPr>
          <w:p w14:paraId="72E2D62A" w14:textId="77777777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3F0066" w14:textId="5AD0F7F0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14:paraId="22FEF557" w14:textId="77777777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16CB7F" w14:textId="17E39E3A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14:paraId="47899D27" w14:textId="77777777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ECF17" w14:textId="4FF0B973" w:rsidR="005F0CC4" w:rsidRPr="005F0CC4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222,371</w:t>
            </w:r>
          </w:p>
        </w:tc>
      </w:tr>
      <w:tr w:rsidR="005F0CC4" w:rsidRPr="009E3BC3" w14:paraId="7CF4F23F" w14:textId="77777777" w:rsidTr="00C96F7D">
        <w:tc>
          <w:tcPr>
            <w:tcW w:w="3970" w:type="dxa"/>
          </w:tcPr>
          <w:p w14:paraId="7F7AB623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AA68FC" w14:textId="13B80E7C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  <w:tc>
          <w:tcPr>
            <w:tcW w:w="236" w:type="dxa"/>
          </w:tcPr>
          <w:p w14:paraId="218A4039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CE98C8" w14:textId="69A8309E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C814D6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D429F6" w14:textId="56F36D86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AA27F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8E423" w14:textId="2CD61F05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</w:tr>
      <w:tr w:rsidR="005F0CC4" w:rsidRPr="009E3BC3" w14:paraId="0C2433FE" w14:textId="77777777" w:rsidTr="00C96F7D">
        <w:tc>
          <w:tcPr>
            <w:tcW w:w="3970" w:type="dxa"/>
          </w:tcPr>
          <w:p w14:paraId="5BFE4B6D" w14:textId="0AC50C8B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08E35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C5987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C835474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BB9C3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5223C98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B4307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C712AC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CC4" w:rsidRPr="009E3BC3" w14:paraId="0E082451" w14:textId="77777777" w:rsidTr="00C96F7D">
        <w:tc>
          <w:tcPr>
            <w:tcW w:w="3970" w:type="dxa"/>
          </w:tcPr>
          <w:p w14:paraId="63EB5324" w14:textId="53B490DA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5E16AF0" w14:textId="121DBF69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19,441</w:t>
            </w:r>
          </w:p>
        </w:tc>
        <w:tc>
          <w:tcPr>
            <w:tcW w:w="236" w:type="dxa"/>
          </w:tcPr>
          <w:p w14:paraId="43D05161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CEC810" w14:textId="1A44CA4E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14:paraId="7CDDCEC6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526E46" w14:textId="5C11DDCA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14:paraId="495D6672" w14:textId="77777777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FF649" w14:textId="347664DA" w:rsidR="005F0CC4" w:rsidRPr="009E3BC3" w:rsidRDefault="005F0CC4" w:rsidP="005F0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225,049</w:t>
            </w:r>
          </w:p>
        </w:tc>
      </w:tr>
      <w:tr w:rsidR="001416ED" w:rsidRPr="009E3BC3" w14:paraId="4CAD47AB" w14:textId="77777777" w:rsidTr="00C96F7D">
        <w:tc>
          <w:tcPr>
            <w:tcW w:w="3970" w:type="dxa"/>
          </w:tcPr>
          <w:p w14:paraId="6965EA13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D1D304" w14:textId="4675B66E" w:rsidR="001416ED" w:rsidRPr="009E3BC3" w:rsidRDefault="00FF382C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3,092</w:t>
            </w:r>
          </w:p>
        </w:tc>
        <w:tc>
          <w:tcPr>
            <w:tcW w:w="236" w:type="dxa"/>
          </w:tcPr>
          <w:p w14:paraId="5D98FA72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CCD7E1" w14:textId="6B809254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82C53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D530E3" w14:textId="79F11CAF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1671C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D4D5A" w14:textId="4C16DC4D" w:rsidR="001416ED" w:rsidRPr="009E3BC3" w:rsidRDefault="00FF382C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3,092</w:t>
            </w:r>
          </w:p>
        </w:tc>
      </w:tr>
      <w:tr w:rsidR="001416ED" w:rsidRPr="009E3BC3" w14:paraId="63768485" w14:textId="77777777" w:rsidTr="00C96F7D">
        <w:tc>
          <w:tcPr>
            <w:tcW w:w="3970" w:type="dxa"/>
          </w:tcPr>
          <w:p w14:paraId="2EA33A06" w14:textId="34114471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F5B5EC" w14:textId="5202DC4A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22,53</w:t>
            </w:r>
            <w:r w:rsid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B50EBFC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A7A06CD" w14:textId="66149040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196,262</w:t>
            </w:r>
          </w:p>
        </w:tc>
        <w:tc>
          <w:tcPr>
            <w:tcW w:w="236" w:type="dxa"/>
          </w:tcPr>
          <w:p w14:paraId="4663C1A9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094C67" w14:textId="3435F726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9,346</w:t>
            </w:r>
          </w:p>
        </w:tc>
        <w:tc>
          <w:tcPr>
            <w:tcW w:w="270" w:type="dxa"/>
          </w:tcPr>
          <w:p w14:paraId="0BC50DB9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AC20E4" w14:textId="217A99AB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228,14</w:t>
            </w:r>
            <w:r w:rsid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416ED" w:rsidRPr="009E3BC3" w14:paraId="087BDF22" w14:textId="77777777" w:rsidTr="00C96F7D">
        <w:tc>
          <w:tcPr>
            <w:tcW w:w="3970" w:type="dxa"/>
          </w:tcPr>
          <w:p w14:paraId="54C6DD46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3A30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14:paraId="2E32A3F4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C8A214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236" w:type="dxa"/>
          </w:tcPr>
          <w:p w14:paraId="16FEBC53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58B7493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270" w:type="dxa"/>
          </w:tcPr>
          <w:p w14:paraId="1203FCA1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FF5C11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</w:p>
        </w:tc>
      </w:tr>
      <w:tr w:rsidR="001416ED" w:rsidRPr="009E3BC3" w14:paraId="47B307D3" w14:textId="77777777" w:rsidTr="00C96F7D">
        <w:tc>
          <w:tcPr>
            <w:tcW w:w="3970" w:type="dxa"/>
          </w:tcPr>
          <w:p w14:paraId="132BBE7F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170" w:type="dxa"/>
          </w:tcPr>
          <w:p w14:paraId="1037C8E2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22492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5D998B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D80F55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9D125AB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9ED947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24F8F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16ED" w:rsidRPr="009E3BC3" w14:paraId="339EA267" w14:textId="77777777" w:rsidTr="005F0CC4">
        <w:tc>
          <w:tcPr>
            <w:tcW w:w="3970" w:type="dxa"/>
          </w:tcPr>
          <w:p w14:paraId="3A40128D" w14:textId="3C0E9889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47149073" w14:textId="20E387E8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(6,768)</w:t>
            </w:r>
          </w:p>
        </w:tc>
        <w:tc>
          <w:tcPr>
            <w:tcW w:w="236" w:type="dxa"/>
          </w:tcPr>
          <w:p w14:paraId="7AF674D3" w14:textId="77777777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ECB5D1" w14:textId="0D090229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(196,262)</w:t>
            </w:r>
          </w:p>
        </w:tc>
        <w:tc>
          <w:tcPr>
            <w:tcW w:w="236" w:type="dxa"/>
          </w:tcPr>
          <w:p w14:paraId="2307F3CF" w14:textId="77777777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2120B9" w14:textId="1F64A31B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(9,346)</w:t>
            </w:r>
          </w:p>
        </w:tc>
        <w:tc>
          <w:tcPr>
            <w:tcW w:w="270" w:type="dxa"/>
          </w:tcPr>
          <w:p w14:paraId="28F1087D" w14:textId="77777777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F6E7E" w14:textId="7EA26081" w:rsidR="001416ED" w:rsidRPr="005F0CC4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0CC4">
              <w:rPr>
                <w:rFonts w:asciiTheme="majorBidi" w:hAnsiTheme="majorBidi" w:cstheme="majorBidi"/>
                <w:sz w:val="30"/>
                <w:szCs w:val="30"/>
              </w:rPr>
              <w:t>(212,376)</w:t>
            </w:r>
          </w:p>
        </w:tc>
      </w:tr>
      <w:tr w:rsidR="001416ED" w:rsidRPr="009E3BC3" w14:paraId="794701C5" w14:textId="77777777" w:rsidTr="005F0CC4">
        <w:tc>
          <w:tcPr>
            <w:tcW w:w="3970" w:type="dxa"/>
          </w:tcPr>
          <w:p w14:paraId="67C91FF5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DBF257" w14:textId="3D974BE2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(1,819)</w:t>
            </w:r>
          </w:p>
        </w:tc>
        <w:tc>
          <w:tcPr>
            <w:tcW w:w="236" w:type="dxa"/>
          </w:tcPr>
          <w:p w14:paraId="75ECC281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EEB2F8" w14:textId="6AD5EBBE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54A158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FBE9138" w14:textId="42CB2645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612E4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FB747" w14:textId="2BCEEA7F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(1,819)</w:t>
            </w:r>
          </w:p>
        </w:tc>
      </w:tr>
      <w:tr w:rsidR="001416ED" w:rsidRPr="009E3BC3" w14:paraId="5EAB3495" w14:textId="77777777" w:rsidTr="005F0CC4">
        <w:tc>
          <w:tcPr>
            <w:tcW w:w="3970" w:type="dxa"/>
          </w:tcPr>
          <w:p w14:paraId="15697609" w14:textId="421DF2E9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E1E97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69542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F58D7B2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7B5E2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5E9806F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0FA4B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BECC2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16ED" w:rsidRPr="009E3BC3" w14:paraId="61D4A97E" w14:textId="77777777" w:rsidTr="00C96F7D">
        <w:tc>
          <w:tcPr>
            <w:tcW w:w="3970" w:type="dxa"/>
          </w:tcPr>
          <w:p w14:paraId="690D2359" w14:textId="25D59BB0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8120AC3" w14:textId="54DA1E5C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(8,587)</w:t>
            </w:r>
          </w:p>
        </w:tc>
        <w:tc>
          <w:tcPr>
            <w:tcW w:w="236" w:type="dxa"/>
          </w:tcPr>
          <w:p w14:paraId="2733B73A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09047D" w14:textId="4ECBA296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(196,262)</w:t>
            </w:r>
          </w:p>
        </w:tc>
        <w:tc>
          <w:tcPr>
            <w:tcW w:w="236" w:type="dxa"/>
          </w:tcPr>
          <w:p w14:paraId="22FDEFC7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E459E6" w14:textId="7529354C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(9,346)</w:t>
            </w:r>
          </w:p>
        </w:tc>
        <w:tc>
          <w:tcPr>
            <w:tcW w:w="270" w:type="dxa"/>
          </w:tcPr>
          <w:p w14:paraId="0D596D4D" w14:textId="77777777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2E4EA" w14:textId="48EE9886" w:rsidR="001416ED" w:rsidRPr="009E3BC3" w:rsidRDefault="001416ED" w:rsidP="00141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(214,195)</w:t>
            </w:r>
          </w:p>
        </w:tc>
      </w:tr>
      <w:tr w:rsidR="006801F8" w:rsidRPr="009E3BC3" w14:paraId="7FB0B923" w14:textId="77777777" w:rsidTr="00C96F7D">
        <w:tc>
          <w:tcPr>
            <w:tcW w:w="3970" w:type="dxa"/>
          </w:tcPr>
          <w:p w14:paraId="3677215D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1347B76B" w14:textId="6F5806E9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(1,993)</w:t>
            </w:r>
          </w:p>
        </w:tc>
        <w:tc>
          <w:tcPr>
            <w:tcW w:w="236" w:type="dxa"/>
          </w:tcPr>
          <w:p w14:paraId="4154340D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5DA8B1" w14:textId="7EA1E7C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1D8390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4D0F6B" w14:textId="7B4958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54920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30E83" w14:textId="4FE64221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(1,993)</w:t>
            </w:r>
          </w:p>
        </w:tc>
      </w:tr>
      <w:tr w:rsidR="006801F8" w:rsidRPr="009E3BC3" w14:paraId="3CABD7D6" w14:textId="77777777" w:rsidTr="0031002A">
        <w:tc>
          <w:tcPr>
            <w:tcW w:w="3970" w:type="dxa"/>
          </w:tcPr>
          <w:p w14:paraId="39BB762A" w14:textId="1CBE3A11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0C3C" w14:textId="3BE44C86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(10,580)</w:t>
            </w:r>
          </w:p>
        </w:tc>
        <w:tc>
          <w:tcPr>
            <w:tcW w:w="236" w:type="dxa"/>
            <w:shd w:val="clear" w:color="auto" w:fill="auto"/>
          </w:tcPr>
          <w:p w14:paraId="0E2F57FB" w14:textId="77777777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EE72A" w14:textId="37DF2446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(196,262)</w:t>
            </w:r>
          </w:p>
        </w:tc>
        <w:tc>
          <w:tcPr>
            <w:tcW w:w="236" w:type="dxa"/>
            <w:shd w:val="clear" w:color="auto" w:fill="auto"/>
          </w:tcPr>
          <w:p w14:paraId="73070BD3" w14:textId="77777777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D881F" w14:textId="250884F1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(9,346)</w:t>
            </w:r>
          </w:p>
        </w:tc>
        <w:tc>
          <w:tcPr>
            <w:tcW w:w="270" w:type="dxa"/>
            <w:shd w:val="clear" w:color="auto" w:fill="auto"/>
          </w:tcPr>
          <w:p w14:paraId="4F3C11CF" w14:textId="77777777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187A" w14:textId="58DAEAB5" w:rsidR="006801F8" w:rsidRPr="00D430E6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(216,188)</w:t>
            </w:r>
          </w:p>
        </w:tc>
      </w:tr>
      <w:tr w:rsidR="006801F8" w:rsidRPr="009E3BC3" w14:paraId="1F756FF6" w14:textId="77777777" w:rsidTr="0031002A">
        <w:tc>
          <w:tcPr>
            <w:tcW w:w="3970" w:type="dxa"/>
          </w:tcPr>
          <w:p w14:paraId="27840C94" w14:textId="3FA8CC4F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34975" w14:textId="49B2BFBA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5D01E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8DD4BC" w14:textId="697211EB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6EEDD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5A66176" w14:textId="58264BEC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5C927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2BC79" w14:textId="503B779F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01F8" w:rsidRPr="009E3BC3" w14:paraId="526B7F0A" w14:textId="77777777" w:rsidTr="00906E89">
        <w:trPr>
          <w:trHeight w:val="164"/>
        </w:trPr>
        <w:tc>
          <w:tcPr>
            <w:tcW w:w="3970" w:type="dxa"/>
          </w:tcPr>
          <w:p w14:paraId="0A2C0423" w14:textId="70D747AF" w:rsidR="006801F8" w:rsidRPr="009E3BC3" w:rsidRDefault="008B00B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55A7649E" w14:textId="57AB543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CBDA31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E46A4" w14:textId="62CAA209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68EE4D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38AC8F4" w14:textId="12B72E3B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4C0F56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F50FCA" w14:textId="187543AF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801F8" w:rsidRPr="009E3BC3" w14:paraId="58FB157D" w14:textId="77777777" w:rsidTr="0031002A">
        <w:tc>
          <w:tcPr>
            <w:tcW w:w="3970" w:type="dxa"/>
          </w:tcPr>
          <w:p w14:paraId="00F5877E" w14:textId="4F26CF62" w:rsidR="006801F8" w:rsidRPr="009E3BC3" w:rsidRDefault="008B00B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5B8C9E" w14:textId="0B961042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10,854</w:t>
            </w:r>
          </w:p>
        </w:tc>
        <w:tc>
          <w:tcPr>
            <w:tcW w:w="236" w:type="dxa"/>
          </w:tcPr>
          <w:p w14:paraId="612E6ACE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CC44B3C" w14:textId="16FA69C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8713F1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614C18B" w14:textId="1FB8BACE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51C5CA" w14:textId="77777777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DBD7C" w14:textId="0CE33D91" w:rsidR="006801F8" w:rsidRPr="009E3BC3" w:rsidRDefault="006801F8" w:rsidP="00680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10,854</w:t>
            </w:r>
          </w:p>
        </w:tc>
      </w:tr>
      <w:tr w:rsidR="00054B38" w:rsidRPr="009E3BC3" w14:paraId="25B5A132" w14:textId="77777777" w:rsidTr="0031002A">
        <w:tc>
          <w:tcPr>
            <w:tcW w:w="3970" w:type="dxa"/>
          </w:tcPr>
          <w:p w14:paraId="33743547" w14:textId="36D0E12E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2CA89B" w14:textId="7B654344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11,95</w:t>
            </w:r>
            <w:r w:rsid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84D048C" w14:textId="77777777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DB43837" w14:textId="2F736ACC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DD6926" w14:textId="77777777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4A17C878" w14:textId="79D4E88D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29291" w14:textId="77777777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6D7886" w14:textId="07414F2F" w:rsidR="00054B38" w:rsidRPr="009E3BC3" w:rsidRDefault="00054B38" w:rsidP="00054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11,95</w:t>
            </w:r>
            <w:r w:rsidR="00D43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429BE974" w14:textId="77777777" w:rsidR="00B861CF" w:rsidRPr="009E3BC3" w:rsidRDefault="00B861CF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57F043" w14:textId="62D3327F" w:rsidR="002C7790" w:rsidRPr="009E3BC3" w:rsidRDefault="00BF4D06" w:rsidP="004D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br w:type="page"/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15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บริษัทได้เข้าทำสัญญาซื้อขายสิทธิในการใช้เครื่องหมายการค้าไบเล่พร้อมสูตร</w:t>
      </w:r>
      <w:r w:rsidR="000A2BD7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การผลิตเครื่องดื่มน้ำผลไม้จากบริษัทในประเทศแห่งหนึ่งเป็นจำนวนเงินรวม </w:t>
      </w:r>
      <w:r w:rsidR="008852A1" w:rsidRPr="009E3BC3">
        <w:rPr>
          <w:rFonts w:asciiTheme="majorBidi" w:hAnsiTheme="majorBidi" w:cstheme="majorBidi"/>
          <w:sz w:val="30"/>
          <w:szCs w:val="30"/>
        </w:rPr>
        <w:t>224</w:t>
      </w:r>
      <w:r w:rsidR="00EA2758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 ล้านบาท ซึ่งประกอบด้วย</w:t>
      </w:r>
      <w:r w:rsidR="000A2BD7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ค่าสิทธิในการใช้เครื่องหมายการค้าไบเล่ในการผลิตและจำหน่ายเครื่องดื่มน้ำผลไม้ในประเทศต่างๆ </w:t>
      </w:r>
      <w:r w:rsidR="008852A1" w:rsidRPr="009E3BC3">
        <w:rPr>
          <w:rFonts w:asciiTheme="majorBidi" w:hAnsiTheme="majorBidi" w:cstheme="majorBidi"/>
          <w:sz w:val="30"/>
          <w:szCs w:val="30"/>
        </w:rPr>
        <w:t>16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ประเทศ    ทั่วโลกตามราคาที่กำหนดไว้ในสัญญาเป็นจำนวนเงินรวม </w:t>
      </w:r>
      <w:r w:rsidR="008852A1" w:rsidRPr="009E3BC3">
        <w:rPr>
          <w:rFonts w:asciiTheme="majorBidi" w:hAnsiTheme="majorBidi" w:cstheme="majorBidi"/>
          <w:sz w:val="30"/>
          <w:szCs w:val="30"/>
        </w:rPr>
        <w:t>215</w:t>
      </w:r>
      <w:r w:rsidR="00EA2758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0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และค่าสูตรการผลิตเครื่องดื่มน้ำผลไม้ดังกล่าวเป็นจำนวนเงิน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</w:rPr>
        <w:t>9</w:t>
      </w:r>
      <w:r w:rsidR="00EA2758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="00287EC0"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ชำระเงินค่าสิทธิในการใช้เครื่องหมายการค้าและค่าสูตรการผลิตดังกล่าวแล้วเป็นจำนวนเงินรวม </w:t>
      </w:r>
      <w:r w:rsidR="008852A1" w:rsidRPr="009E3BC3">
        <w:rPr>
          <w:rFonts w:asciiTheme="majorBidi" w:hAnsiTheme="majorBidi" w:cstheme="majorBidi"/>
          <w:sz w:val="30"/>
          <w:szCs w:val="30"/>
        </w:rPr>
        <w:t>205</w:t>
      </w:r>
      <w:r w:rsidR="00EA2758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6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ในการนี้ บริษัทได้รับการจดทะเบียนโอนสิทธิในการใช้เครื่องหมายการค้าไบเล่ในบางประเทศและสูตรการผลิตแล้วเป็นจำนวนเงินรวม </w:t>
      </w:r>
      <w:r w:rsidR="008852A1" w:rsidRPr="009E3BC3">
        <w:rPr>
          <w:rFonts w:asciiTheme="majorBidi" w:hAnsiTheme="majorBidi" w:cstheme="majorBidi"/>
          <w:sz w:val="30"/>
          <w:szCs w:val="30"/>
        </w:rPr>
        <w:t>168</w:t>
      </w:r>
      <w:r w:rsidR="00287EC0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 xml:space="preserve"> ล้านบาท โดยบันทึกไว้ในบัญชี </w:t>
      </w:r>
      <w:r w:rsidR="00EA2758" w:rsidRPr="009E3BC3">
        <w:rPr>
          <w:rFonts w:asciiTheme="majorBidi" w:hAnsiTheme="majorBidi" w:cstheme="majorBidi"/>
          <w:sz w:val="30"/>
          <w:szCs w:val="30"/>
        </w:rPr>
        <w:t>“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EA2758"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="00EA2758" w:rsidRPr="009E3BC3">
        <w:rPr>
          <w:rFonts w:asciiTheme="majorBidi" w:hAnsiTheme="majorBidi" w:cstheme="majorBidi"/>
          <w:sz w:val="30"/>
          <w:szCs w:val="30"/>
          <w:cs/>
        </w:rPr>
        <w:t>ส่วนค่าสิทธิในการใช้เครื่องหมายการค้าในประเทศที่อยู่ระหว่าง</w:t>
      </w:r>
      <w:r w:rsidR="000D31C2" w:rsidRPr="009E3BC3">
        <w:rPr>
          <w:rFonts w:asciiTheme="majorBidi" w:hAnsiTheme="majorBidi" w:cstheme="majorBidi"/>
          <w:sz w:val="30"/>
          <w:szCs w:val="30"/>
        </w:rPr>
        <w:br/>
      </w:r>
      <w:r w:rsidR="00EA2758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การจดทะเบียนโอนสิทธิส่วนที่เหลือเป็นจำนวนเงินรวม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37</w:t>
      </w:r>
      <w:r w:rsidR="00287EC0" w:rsidRPr="009E3BC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EA2758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บริษัทได้บันทึกไว้ในบัญชี</w:t>
      </w:r>
      <w:r w:rsidR="00EA2758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“</w:t>
      </w:r>
      <w:r w:rsidR="00EA2758" w:rsidRPr="009E3BC3">
        <w:rPr>
          <w:rFonts w:asciiTheme="majorBidi" w:hAnsiTheme="majorBidi" w:cstheme="majorBidi"/>
          <w:spacing w:val="-2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EA2758" w:rsidRPr="009E3BC3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EA2758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และจะโอนเป็นสินทรัพย์ไม่มีตัวตนเมื่อได้รับการโอนสิทธิในภายหลัง</w:t>
      </w:r>
    </w:p>
    <w:p w14:paraId="32A93479" w14:textId="77777777" w:rsidR="00A23594" w:rsidRPr="009E3BC3" w:rsidRDefault="00A23594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4EE2CC" w14:textId="16D3BF40" w:rsidR="002C7790" w:rsidRPr="009E3BC3" w:rsidRDefault="002C7790" w:rsidP="002C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บริษัทไม่มีแผนที่จะนำสินค้าภายใต้เครื่องหมายการค้าไบเล่ไปจัดจำหน่ายในต่างประเทศ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ยกเว้นการจัดจำหน่ายในประเทศไทย และไม่สามารถประมาณการกระแสเงินสดที่จะได้รับในอนาคตที่จะเกิดขึ้นจากการใช้เครื่องหมายการค้าไบเล่</w:t>
      </w:r>
      <w:r w:rsidR="00506DBC" w:rsidRPr="009E3BC3">
        <w:rPr>
          <w:rFonts w:asciiTheme="majorBidi" w:hAnsiTheme="majorBidi" w:cstheme="majorBidi"/>
          <w:spacing w:val="-2"/>
          <w:sz w:val="30"/>
          <w:szCs w:val="30"/>
          <w:cs/>
        </w:rPr>
        <w:t>ในต่างประเทศ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ได้อย่างน่าเชื่อถือ ยกเว้นการใช้เครื่องหมายการค้าไบเล่ในประเทศไทย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ดังนั้นผู้บริหารของบริษัทจึงได้พิจารณาตั้งสำรองผลขาดทุนจากการด้อยค่าสำหรับสิทธิ</w:t>
      </w:r>
      <w:r w:rsidR="00506DBC" w:rsidRPr="009E3BC3">
        <w:rPr>
          <w:rFonts w:asciiTheme="majorBidi" w:hAnsiTheme="majorBidi" w:cstheme="majorBidi"/>
          <w:sz w:val="30"/>
          <w:szCs w:val="30"/>
          <w:cs/>
        </w:rPr>
        <w:t>ในการใช้เครื่องหมายการค้าในต่างประเทศ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ในบัญชี </w:t>
      </w:r>
      <w:r w:rsidRPr="009E3BC3">
        <w:rPr>
          <w:rFonts w:asciiTheme="majorBidi" w:hAnsiTheme="majorBidi" w:cstheme="majorBidi"/>
          <w:sz w:val="30"/>
          <w:szCs w:val="30"/>
        </w:rPr>
        <w:t>“</w:t>
      </w:r>
      <w:r w:rsidRPr="009E3BC3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</w:rPr>
        <w:t>84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ล้านบาท และบัญชี </w:t>
      </w:r>
      <w:r w:rsidRPr="009E3BC3">
        <w:rPr>
          <w:rFonts w:asciiTheme="majorBidi" w:hAnsiTheme="majorBidi" w:cstheme="majorBidi"/>
          <w:sz w:val="30"/>
          <w:szCs w:val="30"/>
        </w:rPr>
        <w:t>“</w:t>
      </w:r>
      <w:r w:rsidRPr="009E3BC3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Pr="009E3BC3">
        <w:rPr>
          <w:rFonts w:asciiTheme="majorBidi" w:hAnsiTheme="majorBidi" w:cstheme="majorBidi"/>
          <w:sz w:val="30"/>
          <w:szCs w:val="30"/>
        </w:rPr>
        <w:t xml:space="preserve">”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</w:rPr>
        <w:t>37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ล้านบาท รวมเป็นเงินจำนวน </w:t>
      </w:r>
      <w:r w:rsidR="008852A1" w:rsidRPr="009E3BC3">
        <w:rPr>
          <w:rFonts w:asciiTheme="majorBidi" w:hAnsiTheme="majorBidi" w:cstheme="majorBidi"/>
          <w:sz w:val="30"/>
          <w:szCs w:val="30"/>
        </w:rPr>
        <w:t>121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5F619D" w14:textId="77777777" w:rsidR="0011313F" w:rsidRPr="009E3BC3" w:rsidRDefault="0011313F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06BAD" w14:textId="7FD1044A" w:rsidR="004A244E" w:rsidRPr="009E3BC3" w:rsidRDefault="000D1726" w:rsidP="00D6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852A1" w:rsidRPr="009E3BC3">
        <w:rPr>
          <w:rFonts w:asciiTheme="majorBidi" w:hAnsiTheme="majorBidi" w:cstheme="majorBidi"/>
          <w:sz w:val="30"/>
          <w:szCs w:val="30"/>
        </w:rPr>
        <w:t>2558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บริษัทได้รับ</w:t>
      </w:r>
      <w:r w:rsidR="004F2B16" w:rsidRPr="009E3BC3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Pr="009E3BC3">
        <w:rPr>
          <w:rFonts w:asciiTheme="majorBidi" w:hAnsiTheme="majorBidi" w:cstheme="majorBidi"/>
          <w:sz w:val="30"/>
          <w:szCs w:val="30"/>
          <w:cs/>
        </w:rPr>
        <w:t>โอนสิทธิในการใช้เครื่องหมายการค้า</w:t>
      </w:r>
      <w:r w:rsidR="00506DBC" w:rsidRPr="009E3BC3">
        <w:rPr>
          <w:rFonts w:asciiTheme="majorBidi" w:hAnsiTheme="majorBidi" w:cstheme="majorBidi"/>
          <w:sz w:val="30"/>
          <w:szCs w:val="30"/>
          <w:cs/>
        </w:rPr>
        <w:t>ในต่าง</w:t>
      </w:r>
      <w:r w:rsidR="004F2B16" w:rsidRPr="009E3BC3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9E3BC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4F2B16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35</w:t>
      </w:r>
      <w:r w:rsidR="00C8552C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ล้านบาท และได้โอน</w:t>
      </w:r>
      <w:r w:rsidR="004F2B16" w:rsidRPr="009E3BC3">
        <w:rPr>
          <w:rFonts w:asciiTheme="majorBidi" w:hAnsiTheme="majorBidi" w:cstheme="majorBidi"/>
          <w:sz w:val="30"/>
          <w:szCs w:val="30"/>
          <w:cs/>
        </w:rPr>
        <w:t>สิทธิในการใช้เครื่องหมายการค้า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2C7790" w:rsidRPr="009E3BC3">
        <w:rPr>
          <w:rFonts w:asciiTheme="majorBidi" w:hAnsiTheme="majorBidi" w:cstheme="majorBidi"/>
          <w:sz w:val="30"/>
          <w:szCs w:val="30"/>
          <w:cs/>
        </w:rPr>
        <w:t>รวมถึงสำรองผลขาดทุนจาก</w:t>
      </w:r>
      <w:r w:rsidR="00BC4FCB" w:rsidRPr="009E3BC3">
        <w:rPr>
          <w:rFonts w:asciiTheme="majorBidi" w:hAnsiTheme="majorBidi" w:cstheme="majorBidi"/>
          <w:sz w:val="30"/>
          <w:szCs w:val="30"/>
        </w:rPr>
        <w:br/>
      </w:r>
      <w:r w:rsidR="002C7790" w:rsidRPr="009E3BC3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>จากบัญชี “เงินจ่ายล่วงหน้าค่าซื้อสิทธิในการใช้เครื่องหมายการค้า” ไปยังบัญชี “สินทรัพย์</w:t>
      </w:r>
      <w:r w:rsidR="002E3A2C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Pr="009E3BC3">
        <w:rPr>
          <w:rFonts w:asciiTheme="majorBidi" w:hAnsiTheme="majorBidi" w:cstheme="majorBidi"/>
          <w:sz w:val="30"/>
          <w:szCs w:val="30"/>
        </w:rPr>
        <w:t>”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992" w:rsidRPr="009E3BC3">
        <w:rPr>
          <w:rFonts w:asciiTheme="majorBidi" w:hAnsiTheme="majorBidi" w:cstheme="majorBidi"/>
          <w:sz w:val="30"/>
          <w:szCs w:val="30"/>
          <w:cs/>
        </w:rPr>
        <w:t>นอกจากนี้ บริษัท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>ถูก</w:t>
      </w:r>
      <w:r w:rsidR="00A32B5B" w:rsidRPr="009E3BC3">
        <w:rPr>
          <w:rFonts w:asciiTheme="majorBidi" w:hAnsiTheme="majorBidi" w:cstheme="majorBidi"/>
          <w:sz w:val="30"/>
          <w:szCs w:val="30"/>
          <w:cs/>
        </w:rPr>
        <w:t>กรมทรัพย์สินทางปัญญาของประเทศไต้หวันสั่ง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>เพิกถอนสิทธิในการใช้เครื่อ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 xml:space="preserve">งหมายการค้าไบเล่ในประเทศไต้หวันที่บริษัทได้รับการจดทะเบียนโอนสิทธิแล้วในปี </w:t>
      </w:r>
      <w:r w:rsidR="008852A1" w:rsidRPr="009E3BC3">
        <w:rPr>
          <w:rFonts w:asciiTheme="majorBidi" w:hAnsiTheme="majorBidi" w:cstheme="majorBidi"/>
          <w:sz w:val="30"/>
          <w:szCs w:val="30"/>
        </w:rPr>
        <w:t>2557</w:t>
      </w:r>
      <w:r w:rsidR="00C8552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 xml:space="preserve">ซึ่งมีมูลค่าเป็นจำนวนเงิน </w:t>
      </w:r>
      <w:r w:rsidR="008852A1" w:rsidRPr="009E3BC3">
        <w:rPr>
          <w:rFonts w:asciiTheme="majorBidi" w:hAnsiTheme="majorBidi" w:cstheme="majorBidi"/>
          <w:sz w:val="30"/>
          <w:szCs w:val="30"/>
        </w:rPr>
        <w:t>9</w:t>
      </w:r>
      <w:r w:rsidR="00520976"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</w:rPr>
        <w:t>3</w:t>
      </w:r>
      <w:r w:rsidR="00520976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53992" w:rsidRPr="009E3BC3">
        <w:rPr>
          <w:rFonts w:asciiTheme="majorBidi" w:hAnsiTheme="majorBidi" w:cstheme="majorBidi"/>
          <w:sz w:val="30"/>
          <w:szCs w:val="30"/>
          <w:cs/>
        </w:rPr>
        <w:t>บริษัทจึงได้ตัดจำหน่ายสิทธิ</w:t>
      </w:r>
      <w:r w:rsidR="00BA5859" w:rsidRPr="009E3BC3">
        <w:rPr>
          <w:rFonts w:asciiTheme="majorBidi" w:hAnsiTheme="majorBidi" w:cstheme="majorBidi"/>
          <w:sz w:val="30"/>
          <w:szCs w:val="30"/>
          <w:cs/>
        </w:rPr>
        <w:t>ในการใช้เครื่องหมายการค้า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>ในประเทศไต้หวันออกจากบัญชี “สินทรัพย์ไม่มีตัวตน”</w:t>
      </w:r>
      <w:r w:rsidR="00BA5859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553992" w:rsidRPr="009E3BC3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>บริษัทผู้ขายสิทธิในกา</w:t>
      </w:r>
      <w:r w:rsidR="00553992" w:rsidRPr="009E3BC3">
        <w:rPr>
          <w:rFonts w:asciiTheme="majorBidi" w:hAnsiTheme="majorBidi" w:cstheme="majorBidi"/>
          <w:sz w:val="30"/>
          <w:szCs w:val="30"/>
          <w:cs/>
        </w:rPr>
        <w:t>รใช้เครื่องหมายการค้า</w:t>
      </w:r>
      <w:r w:rsidR="00C8552C" w:rsidRPr="009E3BC3">
        <w:rPr>
          <w:rFonts w:asciiTheme="majorBidi" w:hAnsiTheme="majorBidi" w:cstheme="majorBidi"/>
          <w:sz w:val="30"/>
          <w:szCs w:val="30"/>
          <w:cs/>
        </w:rPr>
        <w:t>ให้กับบริษัท</w:t>
      </w:r>
      <w:r w:rsidR="00553992" w:rsidRPr="009E3BC3">
        <w:rPr>
          <w:rFonts w:asciiTheme="majorBidi" w:hAnsiTheme="majorBidi" w:cstheme="majorBidi"/>
          <w:sz w:val="30"/>
          <w:szCs w:val="30"/>
          <w:cs/>
        </w:rPr>
        <w:t>ยินยอม</w:t>
      </w:r>
      <w:r w:rsidR="00520976" w:rsidRPr="009E3BC3">
        <w:rPr>
          <w:rFonts w:asciiTheme="majorBidi" w:hAnsiTheme="majorBidi" w:cstheme="majorBidi"/>
          <w:sz w:val="30"/>
          <w:szCs w:val="30"/>
          <w:cs/>
        </w:rPr>
        <w:t>รับผิดชอบ</w:t>
      </w:r>
      <w:r w:rsidR="00553992" w:rsidRPr="009E3BC3">
        <w:rPr>
          <w:rFonts w:asciiTheme="majorBidi" w:hAnsiTheme="majorBidi" w:cstheme="majorBidi"/>
          <w:spacing w:val="-2"/>
          <w:sz w:val="30"/>
          <w:szCs w:val="30"/>
          <w:cs/>
        </w:rPr>
        <w:t>การถูกสั่งเพิกถอนสิทธิดังกล่าว</w:t>
      </w:r>
      <w:r w:rsidR="00520976" w:rsidRPr="009E3BC3">
        <w:rPr>
          <w:rFonts w:asciiTheme="majorBidi" w:hAnsiTheme="majorBidi" w:cstheme="majorBidi"/>
          <w:spacing w:val="-2"/>
          <w:sz w:val="30"/>
          <w:szCs w:val="30"/>
          <w:cs/>
        </w:rPr>
        <w:t>โดยการ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  <w:cs/>
        </w:rPr>
        <w:t>คืน</w:t>
      </w:r>
      <w:r w:rsidR="00520976" w:rsidRPr="009E3BC3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553992" w:rsidRPr="009E3BC3">
        <w:rPr>
          <w:rFonts w:asciiTheme="majorBidi" w:hAnsiTheme="majorBidi" w:cstheme="majorBidi"/>
          <w:spacing w:val="-2"/>
          <w:sz w:val="30"/>
          <w:szCs w:val="30"/>
          <w:cs/>
        </w:rPr>
        <w:t>ค่า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  <w:cs/>
        </w:rPr>
        <w:t>ซื้อ</w:t>
      </w:r>
      <w:r w:rsidR="00553992" w:rsidRPr="009E3BC3">
        <w:rPr>
          <w:rFonts w:asciiTheme="majorBidi" w:hAnsiTheme="majorBidi" w:cstheme="majorBidi"/>
          <w:spacing w:val="-2"/>
          <w:sz w:val="30"/>
          <w:szCs w:val="30"/>
          <w:cs/>
        </w:rPr>
        <w:t>สิทธิในการใช้เครื่องหมายการค้าไบเล่ในประเทศไต้หวันให้</w:t>
      </w:r>
      <w:r w:rsidR="00BA5859" w:rsidRPr="009E3BC3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="00553992" w:rsidRPr="009E3BC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A5859" w:rsidRPr="009E3BC3">
        <w:rPr>
          <w:rFonts w:asciiTheme="majorBidi" w:hAnsiTheme="majorBidi" w:cstheme="majorBidi"/>
          <w:spacing w:val="-2"/>
          <w:sz w:val="30"/>
          <w:szCs w:val="30"/>
          <w:cs/>
        </w:rPr>
        <w:t>ทั้ง</w:t>
      </w:r>
      <w:r w:rsidR="00553992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บริษัทจึงกลับรายการสำรองผลขาดทุนจากการด้อยค่าที่เกี่ยวข้องจำนวนเงิน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8552C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ในปี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2558</w:t>
      </w:r>
    </w:p>
    <w:p w14:paraId="1F9F82B3" w14:textId="77777777" w:rsidR="00A059D2" w:rsidRPr="009E3BC3" w:rsidRDefault="00A0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565BF01" w14:textId="6A675103" w:rsidR="00385B22" w:rsidRPr="009E3BC3" w:rsidRDefault="00BF4D06" w:rsidP="0033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  <w:r w:rsidR="00385B22" w:rsidRPr="009E3BC3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ในระหว่างปี </w:t>
      </w:r>
      <w:r w:rsidR="008852A1" w:rsidRPr="009E3BC3">
        <w:rPr>
          <w:rFonts w:asciiTheme="majorBidi" w:hAnsiTheme="majorBidi" w:cstheme="majorBidi"/>
          <w:spacing w:val="2"/>
          <w:sz w:val="30"/>
          <w:szCs w:val="30"/>
        </w:rPr>
        <w:t>2559</w:t>
      </w:r>
      <w:r w:rsidR="00385B22" w:rsidRPr="009E3BC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85B22" w:rsidRPr="009E3BC3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บริษัทได้รับการจดทะเบียนโอนสิทธิในการใช้เครื่องหมายการค้า</w:t>
      </w:r>
      <w:r w:rsidR="00D454B3" w:rsidRPr="009E3BC3">
        <w:rPr>
          <w:rFonts w:asciiTheme="majorBidi" w:hAnsiTheme="majorBidi" w:cstheme="majorBidi"/>
          <w:spacing w:val="2"/>
          <w:sz w:val="30"/>
          <w:szCs w:val="30"/>
          <w:cs/>
        </w:rPr>
        <w:t>ในต่างประเทศ</w:t>
      </w:r>
      <w:r w:rsidR="00FC13F4" w:rsidRPr="009E3BC3">
        <w:rPr>
          <w:rFonts w:asciiTheme="majorBidi" w:hAnsiTheme="majorBidi" w:cstheme="majorBidi"/>
          <w:spacing w:val="2"/>
          <w:sz w:val="30"/>
          <w:szCs w:val="30"/>
          <w:cs/>
        </w:rPr>
        <w:t>แห่งหนึ่ง</w:t>
      </w:r>
      <w:r w:rsidR="00D454B3" w:rsidRPr="009E3BC3">
        <w:rPr>
          <w:rFonts w:asciiTheme="majorBidi" w:hAnsiTheme="majorBidi" w:cstheme="majorBidi"/>
          <w:spacing w:val="2"/>
          <w:sz w:val="30"/>
          <w:szCs w:val="30"/>
          <w:cs/>
        </w:rPr>
        <w:t>เพิ่ม</w:t>
      </w:r>
      <w:r w:rsidR="00385B22" w:rsidRPr="009E3BC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เป็นจำนวนเงินรวม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85B22" w:rsidRPr="009E3BC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85B22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85B22"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 xml:space="preserve">และได้โอนสิทธิในการใช้เครื่องหมายการค้าดังกล่าวรวมถึงสำรองผลขาดทุนจากการด้อยค่าที่เกี่ยวข้องจากบัญชี </w:t>
      </w:r>
      <w:r w:rsidR="00385B22" w:rsidRPr="009E3BC3">
        <w:rPr>
          <w:rFonts w:asciiTheme="majorBidi" w:hAnsiTheme="majorBidi" w:cstheme="majorBidi"/>
          <w:sz w:val="30"/>
          <w:szCs w:val="30"/>
        </w:rPr>
        <w:t>“</w:t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>เงินจ่ายล่วงหน้าค่าซื้อสิทธิในการใช้เครื่องหมายการค้า</w:t>
      </w:r>
      <w:r w:rsidR="00385B22" w:rsidRPr="009E3BC3">
        <w:rPr>
          <w:rFonts w:asciiTheme="majorBidi" w:hAnsiTheme="majorBidi" w:cstheme="majorBidi"/>
          <w:sz w:val="30"/>
          <w:szCs w:val="30"/>
        </w:rPr>
        <w:t>”</w:t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 xml:space="preserve"> ไปยังบัญชี </w:t>
      </w:r>
      <w:r w:rsidR="00385B22" w:rsidRPr="009E3BC3">
        <w:rPr>
          <w:rFonts w:asciiTheme="majorBidi" w:hAnsiTheme="majorBidi" w:cstheme="majorBidi"/>
          <w:sz w:val="30"/>
          <w:szCs w:val="30"/>
        </w:rPr>
        <w:t>“</w:t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0902A6" w:rsidRPr="009E3BC3">
        <w:rPr>
          <w:rFonts w:asciiTheme="majorBidi" w:hAnsiTheme="majorBidi" w:cstheme="majorBidi"/>
          <w:sz w:val="30"/>
          <w:szCs w:val="30"/>
        </w:rPr>
        <w:br/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385B22" w:rsidRPr="009E3BC3">
        <w:rPr>
          <w:rFonts w:asciiTheme="majorBidi" w:hAnsiTheme="majorBidi" w:cstheme="majorBidi"/>
          <w:sz w:val="30"/>
          <w:szCs w:val="30"/>
        </w:rPr>
        <w:t>”</w:t>
      </w:r>
      <w:r w:rsidR="00984D2E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385B22" w:rsidRPr="009E3BC3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="00336BB2" w:rsidRPr="009E3BC3">
        <w:rPr>
          <w:rFonts w:asciiTheme="majorBidi" w:hAnsiTheme="majorBidi" w:cstheme="majorBidi"/>
          <w:sz w:val="30"/>
          <w:szCs w:val="30"/>
          <w:cs/>
        </w:rPr>
        <w:t>บริษัทได้จ่ายชำระเงินค่าสิทธิในการใช้เครื่องหมายการค้า</w:t>
      </w:r>
      <w:r w:rsidR="00281EE1" w:rsidRPr="009E3BC3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336BB2" w:rsidRPr="009E3BC3">
        <w:rPr>
          <w:rFonts w:asciiTheme="majorBidi" w:hAnsiTheme="majorBidi" w:cstheme="majorBidi"/>
          <w:sz w:val="30"/>
          <w:szCs w:val="30"/>
          <w:cs/>
        </w:rPr>
        <w:t xml:space="preserve">เพิ่มเติมเป็นจำนวน </w:t>
      </w:r>
      <w:r w:rsidR="008852A1" w:rsidRPr="009E3BC3">
        <w:rPr>
          <w:rFonts w:asciiTheme="majorBidi" w:hAnsiTheme="majorBidi" w:cstheme="majorBidi"/>
          <w:spacing w:val="-10"/>
          <w:sz w:val="30"/>
          <w:szCs w:val="30"/>
        </w:rPr>
        <w:t>9</w:t>
      </w:r>
      <w:r w:rsidR="00336BB2" w:rsidRPr="009E3BC3">
        <w:rPr>
          <w:rFonts w:asciiTheme="majorBidi" w:hAnsiTheme="majorBidi" w:cstheme="majorBidi"/>
          <w:spacing w:val="-10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336BB2" w:rsidRPr="009E3BC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</w:t>
      </w:r>
      <w:r w:rsidR="00271505" w:rsidRPr="009E3BC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ในการนี้ บริษัทได้รับการจดทะเบียนโอนสิทธิในการใช้เครื่องหมายการค้าในประเทศดังกล่าวแล้วใน</w:t>
      </w:r>
      <w:r w:rsidR="00B861CF" w:rsidRPr="009E3BC3">
        <w:rPr>
          <w:rFonts w:asciiTheme="majorBidi" w:hAnsiTheme="majorBidi" w:cstheme="majorBidi"/>
          <w:spacing w:val="-10"/>
          <w:sz w:val="30"/>
          <w:szCs w:val="30"/>
          <w:cs/>
        </w:rPr>
        <w:t>ระหว่าง</w:t>
      </w:r>
      <w:r w:rsidR="00271505" w:rsidRPr="009E3BC3">
        <w:rPr>
          <w:rFonts w:asciiTheme="majorBidi" w:hAnsiTheme="majorBidi" w:cstheme="majorBidi"/>
          <w:spacing w:val="-10"/>
          <w:sz w:val="30"/>
          <w:szCs w:val="30"/>
          <w:cs/>
        </w:rPr>
        <w:t>ปี</w:t>
      </w:r>
      <w:r w:rsidR="00271505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505"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บริษัทจึงได้บันทึก</w:t>
      </w:r>
      <w:r w:rsidR="00A908A4" w:rsidRPr="009E3BC3">
        <w:rPr>
          <w:rFonts w:asciiTheme="majorBidi" w:hAnsiTheme="majorBidi" w:cstheme="majorBidi"/>
          <w:spacing w:val="-4"/>
          <w:sz w:val="30"/>
          <w:szCs w:val="30"/>
          <w:cs/>
        </w:rPr>
        <w:t>สิทธิในการใช้เครื่องหมายการค้าและ</w:t>
      </w:r>
      <w:r w:rsidR="00336BB2" w:rsidRPr="009E3BC3">
        <w:rPr>
          <w:rFonts w:asciiTheme="majorBidi" w:hAnsiTheme="majorBidi" w:cstheme="majorBidi"/>
          <w:spacing w:val="-4"/>
          <w:sz w:val="30"/>
          <w:szCs w:val="30"/>
          <w:cs/>
        </w:rPr>
        <w:t>ตั้งสำรองผลขาดทุนจากการด้อยค่าเป็นจำนวนเงิน</w:t>
      </w:r>
      <w:r w:rsidR="00336BB2" w:rsidRPr="009E3BC3">
        <w:rPr>
          <w:rFonts w:asciiTheme="majorBidi" w:hAnsiTheme="majorBidi" w:cstheme="majorBidi"/>
          <w:spacing w:val="2"/>
          <w:sz w:val="30"/>
          <w:szCs w:val="30"/>
          <w:cs/>
        </w:rPr>
        <w:t>เดียวกัน</w:t>
      </w:r>
      <w:r w:rsidR="00A908A4"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ไว้ในบัญชี </w:t>
      </w:r>
      <w:r w:rsidR="00A908A4" w:rsidRPr="009E3BC3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A908A4" w:rsidRPr="009E3BC3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สินทรัพย์ไม่มีตัวตน</w:t>
      </w:r>
      <w:r w:rsidR="00A908A4" w:rsidRPr="009E3BC3">
        <w:rPr>
          <w:rFonts w:asciiTheme="majorBidi" w:hAnsiTheme="majorBidi" w:cstheme="majorBidi"/>
          <w:spacing w:val="-4"/>
          <w:sz w:val="30"/>
          <w:szCs w:val="30"/>
        </w:rPr>
        <w:t>”</w:t>
      </w:r>
    </w:p>
    <w:p w14:paraId="64F109F9" w14:textId="77777777" w:rsidR="00FF1614" w:rsidRDefault="00FF1614" w:rsidP="004D6E92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113D3DF" w14:textId="07FE1CBB" w:rsidR="00281EE1" w:rsidRPr="009E3BC3" w:rsidRDefault="00906E89" w:rsidP="00906E8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บริษัทได้ยกเลิกการผลิตสินค้าภายใต้เครื่องหมายการค้าไบเล่ในประเทศไทย </w:t>
      </w:r>
      <w:r w:rsidR="00117521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117521" w:rsidRPr="009E3BC3">
        <w:rPr>
          <w:rFonts w:asciiTheme="majorBidi" w:hAnsiTheme="majorBidi" w:cstheme="majorBidi"/>
          <w:sz w:val="30"/>
          <w:szCs w:val="30"/>
          <w:cs/>
        </w:rPr>
        <w:t>ได้ตั้งสำรองผลขาดทุนจากการด้อยค่าสำหรับสิทธิการใช้เครื่องหมายการค้าและสูตรการผลิตทั้งจำนวนแล้ว</w:t>
      </w:r>
    </w:p>
    <w:p w14:paraId="50B3F537" w14:textId="77777777" w:rsidR="00281EE1" w:rsidRPr="009E3BC3" w:rsidRDefault="00281EE1" w:rsidP="004D6E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32BB4" w14:textId="3AA0D8F9" w:rsidR="00AF7CB4" w:rsidRPr="009E3BC3" w:rsidRDefault="00AF7CB4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1A406160" w14:textId="77777777" w:rsidR="00BC2B4B" w:rsidRPr="009E3BC3" w:rsidRDefault="00BC2B4B" w:rsidP="00BC2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Style w:val="TableGrid1"/>
        <w:tblW w:w="93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00"/>
        <w:gridCol w:w="70"/>
        <w:gridCol w:w="157"/>
        <w:gridCol w:w="70"/>
        <w:gridCol w:w="995"/>
        <w:gridCol w:w="70"/>
        <w:gridCol w:w="158"/>
        <w:gridCol w:w="70"/>
        <w:gridCol w:w="790"/>
        <w:gridCol w:w="70"/>
        <w:gridCol w:w="157"/>
        <w:gridCol w:w="70"/>
        <w:gridCol w:w="988"/>
        <w:gridCol w:w="70"/>
        <w:gridCol w:w="163"/>
        <w:gridCol w:w="70"/>
        <w:gridCol w:w="988"/>
        <w:gridCol w:w="70"/>
        <w:gridCol w:w="157"/>
        <w:gridCol w:w="70"/>
        <w:gridCol w:w="932"/>
        <w:gridCol w:w="7"/>
        <w:gridCol w:w="70"/>
      </w:tblGrid>
      <w:tr w:rsidR="000F647B" w:rsidRPr="009E3BC3" w14:paraId="373C1122" w14:textId="77777777" w:rsidTr="009543DD">
        <w:trPr>
          <w:gridAfter w:val="2"/>
          <w:wAfter w:w="77" w:type="dxa"/>
          <w:tblHeader/>
        </w:trPr>
        <w:tc>
          <w:tcPr>
            <w:tcW w:w="1980" w:type="dxa"/>
          </w:tcPr>
          <w:p w14:paraId="32E45034" w14:textId="77777777" w:rsidR="000F647B" w:rsidRPr="009E3BC3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5" w:type="dxa"/>
            <w:gridSpan w:val="21"/>
          </w:tcPr>
          <w:p w14:paraId="7BE5BACC" w14:textId="77777777" w:rsidR="000F647B" w:rsidRPr="009E3BC3" w:rsidRDefault="000F647B" w:rsidP="000F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/</w:t>
            </w: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 งบการเงินเฉพาะกิจการ</w:t>
            </w:r>
          </w:p>
        </w:tc>
      </w:tr>
      <w:tr w:rsidR="00FF1614" w:rsidRPr="009E3BC3" w14:paraId="49752242" w14:textId="77777777" w:rsidTr="009543DD">
        <w:trPr>
          <w:gridAfter w:val="1"/>
          <w:wAfter w:w="70" w:type="dxa"/>
          <w:tblHeader/>
        </w:trPr>
        <w:tc>
          <w:tcPr>
            <w:tcW w:w="1980" w:type="dxa"/>
          </w:tcPr>
          <w:p w14:paraId="166A03EB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0" w:type="dxa"/>
            <w:gridSpan w:val="9"/>
          </w:tcPr>
          <w:p w14:paraId="7C251B8B" w14:textId="0AE207C5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27" w:type="dxa"/>
            <w:gridSpan w:val="2"/>
          </w:tcPr>
          <w:p w14:paraId="369EA725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5" w:type="dxa"/>
            <w:gridSpan w:val="11"/>
          </w:tcPr>
          <w:p w14:paraId="7F7F15D2" w14:textId="5FEB54C4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</w:tr>
      <w:tr w:rsidR="00FF1614" w:rsidRPr="009E3BC3" w14:paraId="60E658DF" w14:textId="77777777" w:rsidTr="009543DD">
        <w:trPr>
          <w:tblHeader/>
        </w:trPr>
        <w:tc>
          <w:tcPr>
            <w:tcW w:w="1980" w:type="dxa"/>
          </w:tcPr>
          <w:p w14:paraId="2DB01951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C7FC03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7" w:type="dxa"/>
            <w:gridSpan w:val="2"/>
            <w:vAlign w:val="bottom"/>
          </w:tcPr>
          <w:p w14:paraId="2E1BD2C9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C723EBC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gridSpan w:val="2"/>
            <w:vAlign w:val="bottom"/>
          </w:tcPr>
          <w:p w14:paraId="45DDAAB5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3EAB7B2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gridSpan w:val="2"/>
            <w:vAlign w:val="center"/>
          </w:tcPr>
          <w:p w14:paraId="3E960E9E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1DBB8CE8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gridSpan w:val="2"/>
            <w:vAlign w:val="bottom"/>
          </w:tcPr>
          <w:p w14:paraId="3F195B07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4AC5DE9A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gridSpan w:val="2"/>
            <w:vAlign w:val="bottom"/>
          </w:tcPr>
          <w:p w14:paraId="23F9A997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vAlign w:val="bottom"/>
          </w:tcPr>
          <w:p w14:paraId="3BEBD20F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1614" w:rsidRPr="009E3BC3" w14:paraId="3BCD7003" w14:textId="77777777" w:rsidTr="009543DD">
        <w:trPr>
          <w:gridAfter w:val="2"/>
          <w:wAfter w:w="77" w:type="dxa"/>
          <w:tblHeader/>
        </w:trPr>
        <w:tc>
          <w:tcPr>
            <w:tcW w:w="1980" w:type="dxa"/>
          </w:tcPr>
          <w:p w14:paraId="7FEC5187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5" w:type="dxa"/>
            <w:gridSpan w:val="21"/>
            <w:vAlign w:val="bottom"/>
          </w:tcPr>
          <w:p w14:paraId="2800A52D" w14:textId="77777777" w:rsidR="00FF1614" w:rsidRPr="009E3BC3" w:rsidRDefault="00FF1614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1784" w:rsidRPr="009E3BC3" w14:paraId="0BFB20AA" w14:textId="77777777" w:rsidTr="009543DD">
        <w:trPr>
          <w:gridAfter w:val="1"/>
          <w:wAfter w:w="70" w:type="dxa"/>
        </w:trPr>
        <w:tc>
          <w:tcPr>
            <w:tcW w:w="1980" w:type="dxa"/>
          </w:tcPr>
          <w:p w14:paraId="4A43741B" w14:textId="77777777" w:rsidR="00F21784" w:rsidRPr="009E3BC3" w:rsidRDefault="00F21784" w:rsidP="00F21784">
            <w:pPr>
              <w:ind w:left="166" w:right="-22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00" w:type="dxa"/>
            <w:vAlign w:val="bottom"/>
          </w:tcPr>
          <w:p w14:paraId="18C9FA84" w14:textId="0A382AB5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179C511A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2E0204B" w14:textId="27CB27BD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vAlign w:val="bottom"/>
          </w:tcPr>
          <w:p w14:paraId="4B43D2E2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3FE08B0" w14:textId="37C04A2A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43A00095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6C433A41" w14:textId="4054AB05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33" w:type="dxa"/>
            <w:gridSpan w:val="2"/>
            <w:vAlign w:val="bottom"/>
          </w:tcPr>
          <w:p w14:paraId="6A1EBF8E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8A792D0" w14:textId="0C9FE10D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0FB80271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vAlign w:val="bottom"/>
          </w:tcPr>
          <w:p w14:paraId="21426A77" w14:textId="710806A8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F21784" w:rsidRPr="009E3BC3" w14:paraId="3F4994B2" w14:textId="77777777" w:rsidTr="009543DD">
        <w:trPr>
          <w:gridAfter w:val="1"/>
          <w:wAfter w:w="70" w:type="dxa"/>
        </w:trPr>
        <w:tc>
          <w:tcPr>
            <w:tcW w:w="1980" w:type="dxa"/>
          </w:tcPr>
          <w:p w14:paraId="3C20CD89" w14:textId="77777777" w:rsidR="00F21784" w:rsidRPr="009E3BC3" w:rsidRDefault="00F21784" w:rsidP="00F21784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00" w:type="dxa"/>
            <w:vAlign w:val="bottom"/>
          </w:tcPr>
          <w:p w14:paraId="5179C7F3" w14:textId="260112BD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47F8A48C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8CD5E96" w14:textId="1238A33F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vAlign w:val="bottom"/>
          </w:tcPr>
          <w:p w14:paraId="69B25E28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AD3112D" w14:textId="21DB5F69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0E46D3BA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4E353B18" w14:textId="483A6018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33" w:type="dxa"/>
            <w:gridSpan w:val="2"/>
            <w:vAlign w:val="bottom"/>
          </w:tcPr>
          <w:p w14:paraId="6B28EE38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1C47C6C4" w14:textId="52608B3B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08A120C0" w14:textId="77777777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vAlign w:val="bottom"/>
          </w:tcPr>
          <w:p w14:paraId="28722D88" w14:textId="5232470C" w:rsidR="00F21784" w:rsidRPr="009E3BC3" w:rsidRDefault="00F21784" w:rsidP="00F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A67838" w:rsidRPr="009E3BC3" w14:paraId="52ED1EED" w14:textId="77777777" w:rsidTr="009543DD">
        <w:trPr>
          <w:gridAfter w:val="1"/>
          <w:wAfter w:w="70" w:type="dxa"/>
        </w:trPr>
        <w:tc>
          <w:tcPr>
            <w:tcW w:w="1980" w:type="dxa"/>
          </w:tcPr>
          <w:p w14:paraId="4EED8C8F" w14:textId="732E595B" w:rsidR="00A67838" w:rsidRPr="009E3BC3" w:rsidRDefault="00A67838" w:rsidP="00A67838">
            <w:pPr>
              <w:ind w:left="166" w:right="-107" w:hanging="18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0A363C71" w14:textId="4346FA34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5DB98381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0F6DE81" w14:textId="13FF0E6B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87,198</w:t>
            </w:r>
          </w:p>
        </w:tc>
        <w:tc>
          <w:tcPr>
            <w:tcW w:w="228" w:type="dxa"/>
            <w:gridSpan w:val="2"/>
            <w:vAlign w:val="bottom"/>
          </w:tcPr>
          <w:p w14:paraId="09C2D142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11E29504" w14:textId="2D189799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87,198</w:t>
            </w:r>
          </w:p>
        </w:tc>
        <w:tc>
          <w:tcPr>
            <w:tcW w:w="227" w:type="dxa"/>
            <w:gridSpan w:val="2"/>
            <w:vAlign w:val="bottom"/>
          </w:tcPr>
          <w:p w14:paraId="3C7B6B3B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65CD99C9" w14:textId="3BECCED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1B91AEAE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3EE709F3" w14:textId="3C201759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95,629</w:t>
            </w:r>
          </w:p>
        </w:tc>
        <w:tc>
          <w:tcPr>
            <w:tcW w:w="227" w:type="dxa"/>
            <w:gridSpan w:val="2"/>
            <w:vAlign w:val="bottom"/>
          </w:tcPr>
          <w:p w14:paraId="407586B8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vAlign w:val="bottom"/>
          </w:tcPr>
          <w:p w14:paraId="77BE19B5" w14:textId="6548AFA3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95,629</w:t>
            </w:r>
          </w:p>
        </w:tc>
      </w:tr>
      <w:tr w:rsidR="00A67838" w:rsidRPr="009E3BC3" w14:paraId="24DBD9B4" w14:textId="77777777" w:rsidTr="009543DD">
        <w:trPr>
          <w:gridAfter w:val="1"/>
          <w:wAfter w:w="70" w:type="dxa"/>
        </w:trPr>
        <w:tc>
          <w:tcPr>
            <w:tcW w:w="1980" w:type="dxa"/>
          </w:tcPr>
          <w:p w14:paraId="04DA45C9" w14:textId="77777777" w:rsidR="00A67838" w:rsidRPr="009E3BC3" w:rsidRDefault="00A67838" w:rsidP="00A67838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3F0AF" w14:textId="1E32AAC8" w:rsidR="00A67838" w:rsidRPr="00F21784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7" w:type="dxa"/>
            <w:gridSpan w:val="2"/>
            <w:vAlign w:val="bottom"/>
          </w:tcPr>
          <w:p w14:paraId="46253A0C" w14:textId="77777777" w:rsidR="00A67838" w:rsidRPr="00F21784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0BB59" w14:textId="570848FA" w:rsidR="00A67838" w:rsidRPr="00F21784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87,198</w:t>
            </w:r>
          </w:p>
        </w:tc>
        <w:tc>
          <w:tcPr>
            <w:tcW w:w="228" w:type="dxa"/>
            <w:gridSpan w:val="2"/>
            <w:vAlign w:val="bottom"/>
          </w:tcPr>
          <w:p w14:paraId="719008C4" w14:textId="77777777" w:rsidR="00A67838" w:rsidRPr="00F21784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D3353" w14:textId="7E19CA4B" w:rsidR="00A67838" w:rsidRPr="00F21784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87,198</w:t>
            </w:r>
          </w:p>
        </w:tc>
        <w:tc>
          <w:tcPr>
            <w:tcW w:w="227" w:type="dxa"/>
            <w:gridSpan w:val="2"/>
            <w:vAlign w:val="bottom"/>
          </w:tcPr>
          <w:p w14:paraId="3896D530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D6AB5" w14:textId="44F16883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33" w:type="dxa"/>
            <w:gridSpan w:val="2"/>
            <w:vAlign w:val="bottom"/>
          </w:tcPr>
          <w:p w14:paraId="1F73542F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4BEB" w14:textId="3922FFCB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95,629</w:t>
            </w:r>
          </w:p>
        </w:tc>
        <w:tc>
          <w:tcPr>
            <w:tcW w:w="227" w:type="dxa"/>
            <w:gridSpan w:val="2"/>
            <w:vAlign w:val="bottom"/>
          </w:tcPr>
          <w:p w14:paraId="637A3CBA" w14:textId="77777777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9AE9" w14:textId="573BB22B" w:rsidR="00A67838" w:rsidRPr="009E3BC3" w:rsidRDefault="00A67838" w:rsidP="00A67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325,397</w:t>
            </w:r>
          </w:p>
        </w:tc>
      </w:tr>
    </w:tbl>
    <w:p w14:paraId="213B87F0" w14:textId="0C9ABCFF" w:rsidR="00906E89" w:rsidRDefault="00906E89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51312B" w14:textId="77777777" w:rsidR="00906E89" w:rsidRDefault="0090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DAC8D9" w14:textId="1EEE3996" w:rsidR="009E7A8A" w:rsidRPr="009E3BC3" w:rsidRDefault="009E7A8A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สินทรัพย์ที่ใช้เป็นหลักประกันหนี้สิน 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A82506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F1614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A82506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2506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F161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2506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2506" w:rsidRPr="009E3BC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7B57EB52" w14:textId="77777777" w:rsidR="00A82506" w:rsidRPr="009E3BC3" w:rsidRDefault="00A82506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5"/>
        <w:gridCol w:w="991"/>
        <w:gridCol w:w="1529"/>
        <w:gridCol w:w="270"/>
        <w:gridCol w:w="1533"/>
      </w:tblGrid>
      <w:tr w:rsidR="00247F7C" w:rsidRPr="009E3BC3" w14:paraId="518A9E3D" w14:textId="77777777" w:rsidTr="00247F7C">
        <w:trPr>
          <w:trHeight w:val="422"/>
        </w:trPr>
        <w:tc>
          <w:tcPr>
            <w:tcW w:w="4855" w:type="dxa"/>
          </w:tcPr>
          <w:p w14:paraId="76EB955B" w14:textId="77777777" w:rsidR="00247F7C" w:rsidRPr="009E3BC3" w:rsidRDefault="00247F7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6CDCBE7" w14:textId="77777777" w:rsidR="00247F7C" w:rsidRPr="009E3BC3" w:rsidRDefault="00247F7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</w:tcPr>
          <w:p w14:paraId="601442E5" w14:textId="5F567798" w:rsidR="00247F7C" w:rsidRPr="009E3BC3" w:rsidRDefault="00247F7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7F7C" w:rsidRPr="009E3BC3" w14:paraId="281A0571" w14:textId="77777777" w:rsidTr="00247F7C">
        <w:trPr>
          <w:trHeight w:val="438"/>
        </w:trPr>
        <w:tc>
          <w:tcPr>
            <w:tcW w:w="4855" w:type="dxa"/>
          </w:tcPr>
          <w:p w14:paraId="4DE55ADB" w14:textId="77777777" w:rsidR="00247F7C" w:rsidRPr="009E3BC3" w:rsidRDefault="00247F7C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8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2DB7572" w14:textId="77777777" w:rsidR="00247F7C" w:rsidRPr="009E3BC3" w:rsidRDefault="00247F7C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9" w:type="dxa"/>
          </w:tcPr>
          <w:p w14:paraId="68359A36" w14:textId="1013C05B" w:rsidR="00247F7C" w:rsidRPr="009E3BC3" w:rsidRDefault="00247F7C" w:rsidP="00FF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6B69F6EF" w14:textId="77777777" w:rsidR="00247F7C" w:rsidRPr="009E3BC3" w:rsidRDefault="00247F7C" w:rsidP="00FF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332F8D" w14:textId="5344DA15" w:rsidR="00247F7C" w:rsidRPr="009E3BC3" w:rsidRDefault="00247F7C" w:rsidP="00FF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</w:tr>
      <w:tr w:rsidR="00247F7C" w:rsidRPr="009E3BC3" w14:paraId="666DD5A7" w14:textId="77777777" w:rsidTr="00247F7C">
        <w:trPr>
          <w:trHeight w:val="438"/>
        </w:trPr>
        <w:tc>
          <w:tcPr>
            <w:tcW w:w="4855" w:type="dxa"/>
          </w:tcPr>
          <w:p w14:paraId="37A44286" w14:textId="77777777" w:rsidR="00247F7C" w:rsidRPr="009E3BC3" w:rsidRDefault="00247F7C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08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398CDFF" w14:textId="77777777" w:rsidR="00247F7C" w:rsidRPr="009E3BC3" w:rsidRDefault="00247F7C" w:rsidP="00FF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</w:tcPr>
          <w:p w14:paraId="1FE9C66C" w14:textId="12D7C213" w:rsidR="00247F7C" w:rsidRPr="00247F7C" w:rsidRDefault="00247F7C" w:rsidP="00FF1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47F7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7F7C" w:rsidRPr="009E3BC3" w14:paraId="19027B75" w14:textId="77777777" w:rsidTr="00247F7C">
        <w:trPr>
          <w:trHeight w:val="407"/>
        </w:trPr>
        <w:tc>
          <w:tcPr>
            <w:tcW w:w="4855" w:type="dxa"/>
          </w:tcPr>
          <w:p w14:paraId="1CA101DC" w14:textId="77777777" w:rsidR="00247F7C" w:rsidRPr="009E3BC3" w:rsidRDefault="00247F7C" w:rsidP="00F5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1" w:type="dxa"/>
          </w:tcPr>
          <w:p w14:paraId="67D10C84" w14:textId="4CB35EE4" w:rsidR="00247F7C" w:rsidRPr="009E3BC3" w:rsidRDefault="00247F7C" w:rsidP="00F50C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9DA1B9D" w14:textId="113E5B83" w:rsidR="00247F7C" w:rsidRPr="009E3BC3" w:rsidRDefault="00247F7C" w:rsidP="00247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2,054,127</w:t>
            </w:r>
          </w:p>
        </w:tc>
        <w:tc>
          <w:tcPr>
            <w:tcW w:w="270" w:type="dxa"/>
          </w:tcPr>
          <w:p w14:paraId="1F6232F3" w14:textId="77777777" w:rsidR="00247F7C" w:rsidRPr="009E3BC3" w:rsidRDefault="00247F7C" w:rsidP="00F50C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4950BF" w14:textId="55ACA21B" w:rsidR="00247F7C" w:rsidRPr="009E3BC3" w:rsidRDefault="00247F7C" w:rsidP="00247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2,363,419</w:t>
            </w:r>
          </w:p>
        </w:tc>
      </w:tr>
      <w:tr w:rsidR="00247F7C" w:rsidRPr="009E3BC3" w14:paraId="0C366B70" w14:textId="77777777" w:rsidTr="00247F7C">
        <w:trPr>
          <w:trHeight w:val="422"/>
        </w:trPr>
        <w:tc>
          <w:tcPr>
            <w:tcW w:w="4855" w:type="dxa"/>
          </w:tcPr>
          <w:p w14:paraId="0F46ECA2" w14:textId="77777777" w:rsidR="00247F7C" w:rsidRPr="009E3BC3" w:rsidRDefault="00247F7C" w:rsidP="00F5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2EF0AE03" w14:textId="77777777" w:rsidR="00247F7C" w:rsidRPr="009E3BC3" w:rsidRDefault="00247F7C" w:rsidP="00F50C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6250748A" w14:textId="30A7C305" w:rsidR="00247F7C" w:rsidRPr="009E3BC3" w:rsidRDefault="00247F7C" w:rsidP="00247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2,054,127</w:t>
            </w:r>
          </w:p>
        </w:tc>
        <w:tc>
          <w:tcPr>
            <w:tcW w:w="270" w:type="dxa"/>
          </w:tcPr>
          <w:p w14:paraId="4393CEF7" w14:textId="77777777" w:rsidR="00247F7C" w:rsidRPr="009E3BC3" w:rsidRDefault="00247F7C" w:rsidP="00F50C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77A4BD" w14:textId="0A35206B" w:rsidR="00247F7C" w:rsidRPr="009E3BC3" w:rsidRDefault="00247F7C" w:rsidP="00247F7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2,363,419</w:t>
            </w:r>
          </w:p>
        </w:tc>
      </w:tr>
    </w:tbl>
    <w:p w14:paraId="1EC466B4" w14:textId="442B1A84" w:rsidR="00A15967" w:rsidRDefault="00A15967" w:rsidP="00A3690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</w:rPr>
      </w:pPr>
    </w:p>
    <w:p w14:paraId="2F1B06E6" w14:textId="0374D34A" w:rsidR="002C3291" w:rsidRPr="002C3291" w:rsidRDefault="002C3291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บริษัทได้ไถ่ถอนสินทรัพย์ที่ใช้เป็นหลักประกันหนี้สิน</w:t>
      </w:r>
      <w:r w:rsidR="00FD2F14">
        <w:rPr>
          <w:rFonts w:ascii="Angsana New" w:hAnsi="Angsana New" w:hint="cs"/>
          <w:sz w:val="30"/>
          <w:szCs w:val="30"/>
          <w:cs/>
          <w:lang w:val="en-US"/>
        </w:rPr>
        <w:t>ทั้งจำนวนแล้ว</w:t>
      </w:r>
    </w:p>
    <w:p w14:paraId="20318AAD" w14:textId="77777777" w:rsidR="002C3291" w:rsidRPr="002C3291" w:rsidRDefault="002C3291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0A62B687" w14:textId="17AEFC8A" w:rsidR="00906E89" w:rsidRPr="00426DF8" w:rsidRDefault="00906E89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6DF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8010D92" w14:textId="77777777" w:rsidR="00906E89" w:rsidRPr="00944AA5" w:rsidRDefault="00906E89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725A2E" w14:textId="7D7AE169" w:rsidR="00906E89" w:rsidRDefault="00906E89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26DF8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426DF8">
        <w:rPr>
          <w:rFonts w:ascii="Angsana New" w:hAnsi="Angsana New"/>
          <w:sz w:val="30"/>
          <w:szCs w:val="30"/>
          <w:lang w:val="en-US"/>
        </w:rPr>
        <w:t xml:space="preserve"> </w:t>
      </w:r>
      <w:r w:rsidRPr="008852A1">
        <w:rPr>
          <w:rFonts w:ascii="Angsana New" w:hAnsi="Angsana New"/>
          <w:sz w:val="30"/>
          <w:szCs w:val="30"/>
          <w:lang w:val="en-US"/>
        </w:rPr>
        <w:t>31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8852A1">
        <w:rPr>
          <w:rFonts w:ascii="Angsana New" w:hAnsi="Angsana New"/>
          <w:sz w:val="30"/>
          <w:szCs w:val="30"/>
          <w:lang w:val="en-US"/>
        </w:rPr>
        <w:t>256</w:t>
      </w:r>
      <w:r w:rsidR="00B70F09">
        <w:rPr>
          <w:rFonts w:ascii="Angsana New" w:hAnsi="Angsana New"/>
          <w:sz w:val="30"/>
          <w:szCs w:val="30"/>
          <w:lang w:val="en-US"/>
        </w:rPr>
        <w:t>3</w:t>
      </w:r>
      <w:r w:rsidRPr="00426DF8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บริษัทมีสัญญาเงินกู้ที่มีหลักประกันที่สำคัญกับสถาบันการเงินดังนี้</w:t>
      </w:r>
    </w:p>
    <w:p w14:paraId="5CFA5CC4" w14:textId="77777777" w:rsidR="00906E89" w:rsidRPr="00BC2500" w:rsidRDefault="00906E89" w:rsidP="00906E89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81" w:type="dxa"/>
        <w:tblInd w:w="450" w:type="dxa"/>
        <w:tblLook w:val="04A0" w:firstRow="1" w:lastRow="0" w:firstColumn="1" w:lastColumn="0" w:noHBand="0" w:noVBand="1"/>
      </w:tblPr>
      <w:tblGrid>
        <w:gridCol w:w="1451"/>
        <w:gridCol w:w="240"/>
        <w:gridCol w:w="1526"/>
        <w:gridCol w:w="236"/>
        <w:gridCol w:w="1508"/>
        <w:gridCol w:w="236"/>
        <w:gridCol w:w="2104"/>
        <w:gridCol w:w="236"/>
        <w:gridCol w:w="1744"/>
      </w:tblGrid>
      <w:tr w:rsidR="00906E89" w:rsidRPr="000A6AB3" w14:paraId="6D41D23F" w14:textId="77777777" w:rsidTr="00483569">
        <w:trPr>
          <w:tblHeader/>
        </w:trPr>
        <w:tc>
          <w:tcPr>
            <w:tcW w:w="1451" w:type="dxa"/>
          </w:tcPr>
          <w:p w14:paraId="0BC5C50A" w14:textId="77777777" w:rsidR="00906E89" w:rsidRPr="000A6AB3" w:rsidRDefault="00906E89" w:rsidP="00483569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3D24D172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14:paraId="4883E0D3" w14:textId="77777777" w:rsidR="00906E89" w:rsidRPr="000A6AB3" w:rsidRDefault="00906E89" w:rsidP="00483569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654D366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7F3EB43C" w14:textId="77777777" w:rsidR="00906E89" w:rsidRPr="000A6AB3" w:rsidRDefault="00906E89" w:rsidP="00483569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มูลค่าคงเหลือ</w:t>
            </w:r>
          </w:p>
        </w:tc>
        <w:tc>
          <w:tcPr>
            <w:tcW w:w="236" w:type="dxa"/>
          </w:tcPr>
          <w:p w14:paraId="23956D3E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368C9859" w14:textId="77777777" w:rsidR="00906E89" w:rsidRPr="000A6AB3" w:rsidRDefault="00906E89" w:rsidP="00483569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BD6A58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FA58DE7" w14:textId="77777777" w:rsidR="00906E89" w:rsidRPr="000A6AB3" w:rsidRDefault="00906E89" w:rsidP="00483569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6E89" w:rsidRPr="000A6AB3" w14:paraId="40D3EEB0" w14:textId="77777777" w:rsidTr="00483569">
        <w:trPr>
          <w:tblHeader/>
        </w:trPr>
        <w:tc>
          <w:tcPr>
            <w:tcW w:w="1451" w:type="dxa"/>
          </w:tcPr>
          <w:p w14:paraId="112BBA58" w14:textId="77777777" w:rsidR="00906E89" w:rsidRPr="000A6AB3" w:rsidRDefault="00906E89" w:rsidP="00483569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</w:t>
            </w: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ญา</w:t>
            </w:r>
          </w:p>
        </w:tc>
        <w:tc>
          <w:tcPr>
            <w:tcW w:w="240" w:type="dxa"/>
          </w:tcPr>
          <w:p w14:paraId="55987465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</w:tcPr>
          <w:p w14:paraId="54B629E5" w14:textId="77777777" w:rsidR="00906E89" w:rsidRPr="000A6AB3" w:rsidRDefault="00906E89" w:rsidP="00483569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วงเงินสินเชื่อ</w:t>
            </w:r>
          </w:p>
        </w:tc>
        <w:tc>
          <w:tcPr>
            <w:tcW w:w="236" w:type="dxa"/>
          </w:tcPr>
          <w:p w14:paraId="6B7222E9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14B233FE" w14:textId="77777777" w:rsidR="00906E89" w:rsidRPr="000A6AB3" w:rsidRDefault="00906E89" w:rsidP="00483569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14:paraId="138147C1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61AA7E98" w14:textId="77777777" w:rsidR="00906E89" w:rsidRPr="000A6AB3" w:rsidRDefault="00906E89" w:rsidP="00483569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236" w:type="dxa"/>
          </w:tcPr>
          <w:p w14:paraId="64C771FF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26D293D" w14:textId="77777777" w:rsidR="00906E89" w:rsidRPr="000A6AB3" w:rsidRDefault="00906E89" w:rsidP="00483569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กำหนดการ</w:t>
            </w:r>
          </w:p>
        </w:tc>
      </w:tr>
      <w:tr w:rsidR="00906E89" w:rsidRPr="000A6AB3" w14:paraId="3F4EA2CC" w14:textId="77777777" w:rsidTr="00483569">
        <w:trPr>
          <w:tblHeader/>
        </w:trPr>
        <w:tc>
          <w:tcPr>
            <w:tcW w:w="1451" w:type="dxa"/>
            <w:tcBorders>
              <w:bottom w:val="single" w:sz="4" w:space="0" w:color="auto"/>
            </w:tcBorders>
          </w:tcPr>
          <w:p w14:paraId="1D78B480" w14:textId="77777777" w:rsidR="00906E89" w:rsidRPr="000A6AB3" w:rsidRDefault="00906E89" w:rsidP="00483569">
            <w:pPr>
              <w:pStyle w:val="BodyText2"/>
              <w:spacing w:line="260" w:lineRule="atLeast"/>
              <w:ind w:left="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</w:t>
            </w:r>
          </w:p>
        </w:tc>
        <w:tc>
          <w:tcPr>
            <w:tcW w:w="240" w:type="dxa"/>
          </w:tcPr>
          <w:p w14:paraId="3AB14ED1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F298A3B" w14:textId="77777777" w:rsidR="00906E89" w:rsidRPr="000A6AB3" w:rsidRDefault="00906E89" w:rsidP="00483569">
            <w:pPr>
              <w:pStyle w:val="BodyText2"/>
              <w:spacing w:line="260" w:lineRule="atLeast"/>
              <w:ind w:left="-96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ที่ได้รับอนุมัติ</w:t>
            </w:r>
          </w:p>
        </w:tc>
        <w:tc>
          <w:tcPr>
            <w:tcW w:w="236" w:type="dxa"/>
          </w:tcPr>
          <w:p w14:paraId="37A8DF43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489E168" w14:textId="570CA601" w:rsidR="00906E89" w:rsidRPr="000A6AB3" w:rsidRDefault="00906E89" w:rsidP="00483569">
            <w:pPr>
              <w:pStyle w:val="BodyText2"/>
              <w:spacing w:line="260" w:lineRule="atLeast"/>
              <w:ind w:left="-320" w:right="-19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70F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8994B58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14:paraId="4BEC2C69" w14:textId="77777777" w:rsidR="00906E89" w:rsidRPr="000A6AB3" w:rsidRDefault="00906E89" w:rsidP="00483569">
            <w:pPr>
              <w:pStyle w:val="BodyText2"/>
              <w:spacing w:line="260" w:lineRule="atLeast"/>
              <w:ind w:left="-92" w:right="-108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ร้อยละต่อปี</w:t>
            </w:r>
          </w:p>
        </w:tc>
        <w:tc>
          <w:tcPr>
            <w:tcW w:w="236" w:type="dxa"/>
          </w:tcPr>
          <w:p w14:paraId="3E708FE3" w14:textId="77777777" w:rsidR="00906E89" w:rsidRPr="000A6AB3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F4CC5D6" w14:textId="77777777" w:rsidR="00906E89" w:rsidRPr="000A6AB3" w:rsidRDefault="00906E89" w:rsidP="00483569">
            <w:pPr>
              <w:pStyle w:val="BodyText2"/>
              <w:spacing w:line="260" w:lineRule="atLeast"/>
              <w:ind w:left="-320" w:right="-108" w:firstLine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  <w:r w:rsidRPr="000A6A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</w:t>
            </w:r>
          </w:p>
        </w:tc>
      </w:tr>
      <w:tr w:rsidR="00906E89" w:rsidRPr="00F02ECF" w14:paraId="1258A7CD" w14:textId="77777777" w:rsidTr="00483569">
        <w:trPr>
          <w:tblHeader/>
        </w:trPr>
        <w:tc>
          <w:tcPr>
            <w:tcW w:w="1451" w:type="dxa"/>
            <w:tcBorders>
              <w:top w:val="single" w:sz="4" w:space="0" w:color="auto"/>
            </w:tcBorders>
          </w:tcPr>
          <w:p w14:paraId="46C82FEB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08E332FA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F2743D1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6155BB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22D899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DC548E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14:paraId="6FA47F6F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B9B9D7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41B31F7" w14:textId="77777777" w:rsidR="00906E89" w:rsidRPr="00F02ECF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06E89" w:rsidRPr="00755011" w14:paraId="37318D96" w14:textId="77777777" w:rsidTr="00483569">
        <w:trPr>
          <w:trHeight w:val="308"/>
        </w:trPr>
        <w:tc>
          <w:tcPr>
            <w:tcW w:w="1451" w:type="dxa"/>
          </w:tcPr>
          <w:p w14:paraId="6E2A197E" w14:textId="77777777" w:rsidR="00906E89" w:rsidRPr="00DB2926" w:rsidRDefault="00906E89" w:rsidP="00483569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0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D1105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6020F58D" w14:textId="77777777" w:rsidR="00906E89" w:rsidRPr="001F13EE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6B7908F2" w14:textId="77777777" w:rsidR="00906E89" w:rsidRPr="00AD01B4" w:rsidRDefault="00906E89" w:rsidP="00483569">
            <w:pPr>
              <w:pStyle w:val="BodyText2"/>
              <w:spacing w:line="260" w:lineRule="atLeast"/>
              <w:ind w:left="-96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 w:rsidRPr="00AD01B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D01B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D01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14:paraId="1D592D3E" w14:textId="77777777" w:rsidR="00906E89" w:rsidRPr="00AD01B4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01296AC9" w14:textId="77C19AED" w:rsidR="00906E89" w:rsidRPr="00AD01B4" w:rsidRDefault="00B70F09" w:rsidP="00483569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Pr="00AD01B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D01B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D01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36" w:type="dxa"/>
          </w:tcPr>
          <w:p w14:paraId="2CF24A88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66220F02" w14:textId="77777777" w:rsidR="00906E89" w:rsidRPr="00755011" w:rsidRDefault="00906E89" w:rsidP="00483569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อัตราดอกเบี้ยเท่ากับ</w:t>
            </w:r>
          </w:p>
        </w:tc>
        <w:tc>
          <w:tcPr>
            <w:tcW w:w="236" w:type="dxa"/>
          </w:tcPr>
          <w:p w14:paraId="43A6AFA2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CACAB39" w14:textId="77777777" w:rsidR="00906E89" w:rsidRPr="00755011" w:rsidRDefault="00906E89" w:rsidP="00483569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ทุกไตรมาส</w:t>
            </w:r>
          </w:p>
        </w:tc>
      </w:tr>
      <w:tr w:rsidR="00906E89" w:rsidRPr="00755011" w14:paraId="718EF5F9" w14:textId="77777777" w:rsidTr="00483569">
        <w:trPr>
          <w:trHeight w:val="308"/>
        </w:trPr>
        <w:tc>
          <w:tcPr>
            <w:tcW w:w="1451" w:type="dxa"/>
          </w:tcPr>
          <w:p w14:paraId="03119248" w14:textId="77777777" w:rsidR="00906E89" w:rsidRPr="00DB2926" w:rsidRDefault="00906E89" w:rsidP="00483569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ลงวันที่</w:t>
            </w: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40" w:type="dxa"/>
          </w:tcPr>
          <w:p w14:paraId="54257F04" w14:textId="77777777" w:rsidR="00906E89" w:rsidRPr="001F13EE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3D869266" w14:textId="77777777" w:rsidR="00906E89" w:rsidRPr="00AD01B4" w:rsidRDefault="00906E89" w:rsidP="00483569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AB2AA5" w14:textId="77777777" w:rsidR="00906E89" w:rsidRPr="00AD01B4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378FE2BE" w14:textId="77777777" w:rsidR="00906E89" w:rsidRPr="00AD01B4" w:rsidRDefault="00906E89" w:rsidP="00483569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5FA74F5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14659DFE" w14:textId="77777777" w:rsidR="00906E89" w:rsidRPr="00755011" w:rsidRDefault="00906E89" w:rsidP="00483569">
            <w:pPr>
              <w:pStyle w:val="BodyText2"/>
              <w:spacing w:line="260" w:lineRule="atLeast"/>
              <w:ind w:left="-92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BIBOR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ประเภท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196ADB96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3376D9D1" w14:textId="77777777" w:rsidR="00906E89" w:rsidRPr="00755011" w:rsidRDefault="00906E89" w:rsidP="00483569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เป็นระยะเวลา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06E89" w:rsidRPr="00755011" w14:paraId="5868C21E" w14:textId="77777777" w:rsidTr="00483569">
        <w:trPr>
          <w:trHeight w:val="308"/>
        </w:trPr>
        <w:tc>
          <w:tcPr>
            <w:tcW w:w="1451" w:type="dxa"/>
          </w:tcPr>
          <w:p w14:paraId="147F4380" w14:textId="77777777" w:rsidR="00906E89" w:rsidRPr="00DB2926" w:rsidRDefault="00906E89" w:rsidP="00483569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2926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DB29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40" w:type="dxa"/>
          </w:tcPr>
          <w:p w14:paraId="714D4AA8" w14:textId="77777777" w:rsidR="00906E89" w:rsidRPr="001F13EE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3D3601F9" w14:textId="77777777" w:rsidR="00906E89" w:rsidRPr="00755011" w:rsidRDefault="00906E89" w:rsidP="00483569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F67982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19A05814" w14:textId="77777777" w:rsidR="00906E89" w:rsidRPr="00755011" w:rsidRDefault="00906E89" w:rsidP="00483569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75FC7AA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707B9AC6" w14:textId="77777777" w:rsidR="00906E89" w:rsidRPr="00755011" w:rsidRDefault="00906E89" w:rsidP="00483569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เดือนบวกร้อยละ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50ED8BD9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41AEFA7" w14:textId="77777777" w:rsidR="00906E89" w:rsidRPr="00755011" w:rsidRDefault="00906E89" w:rsidP="00483569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เริ่มชำระงวดแรก</w:t>
            </w:r>
          </w:p>
        </w:tc>
      </w:tr>
      <w:tr w:rsidR="00906E89" w:rsidRPr="00755011" w14:paraId="60590D0E" w14:textId="77777777" w:rsidTr="00483569">
        <w:trPr>
          <w:trHeight w:val="308"/>
        </w:trPr>
        <w:tc>
          <w:tcPr>
            <w:tcW w:w="1451" w:type="dxa"/>
          </w:tcPr>
          <w:p w14:paraId="45EBDAAE" w14:textId="77777777" w:rsidR="00906E89" w:rsidRPr="00DB2926" w:rsidRDefault="00906E89" w:rsidP="00483569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43120A1" w14:textId="77777777" w:rsidR="00906E89" w:rsidRPr="001F13EE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6BBD64AD" w14:textId="77777777" w:rsidR="00906E89" w:rsidRPr="00755011" w:rsidRDefault="00906E89" w:rsidP="00483569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CC36C9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445E9343" w14:textId="77777777" w:rsidR="00906E89" w:rsidRPr="00755011" w:rsidRDefault="00906E89" w:rsidP="00483569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B444DCC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066990DC" w14:textId="77777777" w:rsidR="00906E89" w:rsidRPr="00755011" w:rsidRDefault="00906E89" w:rsidP="00483569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55011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  <w:tc>
          <w:tcPr>
            <w:tcW w:w="236" w:type="dxa"/>
          </w:tcPr>
          <w:p w14:paraId="1AE7043E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B9A7A78" w14:textId="77777777" w:rsidR="00906E89" w:rsidRPr="00755011" w:rsidRDefault="00906E89" w:rsidP="00483569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0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เดือน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906E89" w:rsidRPr="00755011" w14:paraId="613CC267" w14:textId="77777777" w:rsidTr="00483569">
        <w:trPr>
          <w:trHeight w:val="70"/>
        </w:trPr>
        <w:tc>
          <w:tcPr>
            <w:tcW w:w="1451" w:type="dxa"/>
          </w:tcPr>
          <w:p w14:paraId="5356CC85" w14:textId="77777777" w:rsidR="00906E89" w:rsidRPr="00DB2926" w:rsidRDefault="00906E89" w:rsidP="00483569">
            <w:pPr>
              <w:pStyle w:val="BodyText2"/>
              <w:spacing w:line="260" w:lineRule="atLeast"/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3F0DC83" w14:textId="77777777" w:rsidR="00906E89" w:rsidRPr="001F13EE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26" w:type="dxa"/>
          </w:tcPr>
          <w:p w14:paraId="0A487166" w14:textId="77777777" w:rsidR="00906E89" w:rsidRPr="00755011" w:rsidRDefault="00906E89" w:rsidP="00483569">
            <w:pPr>
              <w:pStyle w:val="BodyText2"/>
              <w:spacing w:line="260" w:lineRule="atLeast"/>
              <w:ind w:left="-96" w:firstLine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33076F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8" w:type="dxa"/>
          </w:tcPr>
          <w:p w14:paraId="78B0FBB2" w14:textId="77777777" w:rsidR="00906E89" w:rsidRPr="00755011" w:rsidRDefault="00906E89" w:rsidP="00483569">
            <w:pPr>
              <w:pStyle w:val="BodyText2"/>
              <w:spacing w:line="260" w:lineRule="atLeast"/>
              <w:ind w:left="-130" w:right="-108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8B4DBB8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04" w:type="dxa"/>
          </w:tcPr>
          <w:p w14:paraId="0D5DE5A8" w14:textId="77777777" w:rsidR="00906E89" w:rsidRPr="00755011" w:rsidRDefault="00906E89" w:rsidP="00483569">
            <w:pPr>
              <w:pStyle w:val="BodyText2"/>
              <w:spacing w:line="260" w:lineRule="atLeast"/>
              <w:ind w:left="-92" w:right="-108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6402044" w14:textId="77777777" w:rsidR="00906E89" w:rsidRPr="00755011" w:rsidRDefault="00906E89" w:rsidP="00483569">
            <w:pPr>
              <w:pStyle w:val="BodyText2"/>
              <w:tabs>
                <w:tab w:val="left" w:pos="540"/>
              </w:tabs>
              <w:spacing w:line="260" w:lineRule="atLeast"/>
              <w:ind w:left="-320" w:firstLine="10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4522C06C" w14:textId="77777777" w:rsidR="00906E89" w:rsidRPr="00755011" w:rsidRDefault="00906E89" w:rsidP="00483569">
            <w:pPr>
              <w:pStyle w:val="BodyText2"/>
              <w:spacing w:line="260" w:lineRule="atLeast"/>
              <w:ind w:left="-74" w:right="-108" w:firstLine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852A1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</w:tbl>
    <w:p w14:paraId="72FADB15" w14:textId="77777777" w:rsidR="00906E89" w:rsidRPr="00F02ECF" w:rsidRDefault="00906E89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ECA4D5A" w14:textId="6146FB5B" w:rsidR="00906E89" w:rsidRDefault="00F502DC" w:rsidP="00906E8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 xml:space="preserve">1.99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FA5AEF">
        <w:rPr>
          <w:rFonts w:ascii="Angsana New" w:hAnsi="Angsana New" w:cs="Angsana New"/>
          <w:sz w:val="30"/>
          <w:szCs w:val="30"/>
        </w:rPr>
        <w:t xml:space="preserve"> </w:t>
      </w:r>
      <w:r w:rsidR="00906E89" w:rsidRPr="0048553C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906E89" w:rsidRPr="008852A1">
        <w:rPr>
          <w:rFonts w:ascii="Angsana New" w:hAnsi="Angsana New" w:cs="Angsana New"/>
          <w:sz w:val="30"/>
          <w:szCs w:val="30"/>
        </w:rPr>
        <w:t>2564</w:t>
      </w:r>
      <w:r w:rsidR="00906E89" w:rsidRPr="0048553C">
        <w:rPr>
          <w:rFonts w:ascii="Angsana New" w:hAnsi="Angsana New" w:cs="Angsana New" w:hint="cs"/>
          <w:sz w:val="30"/>
          <w:szCs w:val="30"/>
          <w:cs/>
        </w:rPr>
        <w:t xml:space="preserve"> บริษัทได้ชำระเงินกู้ยืมระยะยาวจากสถาบัน</w:t>
      </w:r>
      <w:r w:rsidR="00906E89" w:rsidRPr="0019134E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906E89">
        <w:rPr>
          <w:rFonts w:ascii="Angsana New" w:hAnsi="Angsana New" w:cs="Angsana New" w:hint="cs"/>
          <w:sz w:val="30"/>
          <w:szCs w:val="30"/>
          <w:cs/>
        </w:rPr>
        <w:t>ก่อนครบกำหนดจ่ายชำระคืน</w:t>
      </w:r>
      <w:r w:rsidR="00906E89" w:rsidRPr="0019134E">
        <w:rPr>
          <w:rFonts w:ascii="Angsana New" w:hAnsi="Angsana New" w:cs="Angsana New" w:hint="cs"/>
          <w:sz w:val="30"/>
          <w:szCs w:val="30"/>
          <w:cs/>
        </w:rPr>
        <w:t xml:space="preserve"> สำหรับสัญญาเงินกู้ยืม</w:t>
      </w:r>
      <w:r w:rsidR="00906E89" w:rsidRPr="0048553C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906E89" w:rsidRPr="008852A1">
        <w:rPr>
          <w:rFonts w:ascii="Angsana New" w:hAnsi="Angsana New" w:cs="Angsana New"/>
          <w:sz w:val="30"/>
          <w:szCs w:val="30"/>
        </w:rPr>
        <w:t>20</w:t>
      </w:r>
      <w:r w:rsidR="00906E89" w:rsidRPr="0048553C">
        <w:rPr>
          <w:rFonts w:ascii="Angsana New" w:hAnsi="Angsana New" w:cs="Angsana New"/>
          <w:sz w:val="30"/>
          <w:szCs w:val="30"/>
        </w:rPr>
        <w:t xml:space="preserve"> </w:t>
      </w:r>
      <w:r w:rsidR="00906E89" w:rsidRPr="004855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06E89" w:rsidRPr="008C72B8">
        <w:rPr>
          <w:rFonts w:ascii="Angsana New" w:hAnsi="Angsana New" w:cs="Angsana New"/>
          <w:sz w:val="30"/>
          <w:szCs w:val="30"/>
        </w:rPr>
        <w:t xml:space="preserve">2559 </w:t>
      </w:r>
      <w:r w:rsidR="00906E89" w:rsidRPr="008C72B8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906E89">
        <w:rPr>
          <w:rFonts w:ascii="Angsana New" w:hAnsi="Angsana New" w:cs="Angsana New" w:hint="cs"/>
          <w:sz w:val="30"/>
          <w:szCs w:val="30"/>
          <w:cs/>
        </w:rPr>
        <w:t>เงิน</w:t>
      </w:r>
      <w:r w:rsidR="00906E89" w:rsidRPr="008C72B8">
        <w:rPr>
          <w:rFonts w:ascii="Angsana New" w:hAnsi="Angsana New" w:cs="Angsana New"/>
          <w:sz w:val="30"/>
          <w:szCs w:val="30"/>
        </w:rPr>
        <w:t xml:space="preserve"> 229.8 </w:t>
      </w:r>
      <w:r w:rsidR="00906E89" w:rsidRPr="008C72B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2066AD0" w14:textId="77777777" w:rsidR="00906E89" w:rsidRPr="00F02ECF" w:rsidRDefault="00906E89" w:rsidP="00906E8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AD69602" w14:textId="55611809" w:rsidR="00D25013" w:rsidRPr="009E3BC3" w:rsidRDefault="00D25013" w:rsidP="00D2501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AD6B1BC" w14:textId="77777777" w:rsidR="00F24E44" w:rsidRDefault="00F24E44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AA0A9E" w14:textId="54DAE55D" w:rsidR="00EE27F0" w:rsidRPr="007107E0" w:rsidRDefault="00C607E3" w:rsidP="009812D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7107E0">
        <w:rPr>
          <w:rFonts w:asciiTheme="majorBidi" w:hAnsiTheme="majorBidi" w:cstheme="majorBidi"/>
          <w:spacing w:val="-8"/>
          <w:sz w:val="30"/>
          <w:szCs w:val="30"/>
          <w:cs/>
        </w:rPr>
        <w:t>ณ</w:t>
      </w:r>
      <w:r w:rsidR="008706D8" w:rsidRPr="007107E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วันที่ </w:t>
      </w:r>
      <w:r w:rsidR="008852A1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8706D8" w:rsidRPr="007107E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8852A1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>256</w:t>
      </w:r>
      <w:r w:rsidR="00CD0D00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426DF8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EA1D50" w:rsidRPr="007107E0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8B4BED" w:rsidRPr="007107E0">
        <w:rPr>
          <w:rFonts w:asciiTheme="majorBidi" w:hAnsiTheme="majorBidi" w:cstheme="majorBidi"/>
          <w:spacing w:val="-8"/>
          <w:sz w:val="30"/>
          <w:szCs w:val="30"/>
          <w:cs/>
        </w:rPr>
        <w:t>มีวงเงินสินเชื่อที่</w:t>
      </w:r>
      <w:r w:rsidRPr="007107E0">
        <w:rPr>
          <w:rFonts w:asciiTheme="majorBidi" w:hAnsiTheme="majorBidi" w:cstheme="majorBidi"/>
          <w:spacing w:val="-8"/>
          <w:sz w:val="30"/>
          <w:szCs w:val="30"/>
          <w:cs/>
        </w:rPr>
        <w:t>ยังไม่ได้เบิกใช้เป็</w:t>
      </w:r>
      <w:r w:rsidR="00F121AD" w:rsidRPr="007107E0">
        <w:rPr>
          <w:rFonts w:asciiTheme="majorBidi" w:hAnsiTheme="majorBidi" w:cstheme="majorBidi"/>
          <w:spacing w:val="-8"/>
          <w:sz w:val="30"/>
          <w:szCs w:val="30"/>
          <w:cs/>
        </w:rPr>
        <w:t>นจำนวนเงิน</w:t>
      </w:r>
      <w:r w:rsidR="00AD01B4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BD16A6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>1,770</w:t>
      </w:r>
      <w:r w:rsidR="007107E0" w:rsidRPr="007107E0">
        <w:rPr>
          <w:rFonts w:asciiTheme="majorBidi" w:hAnsiTheme="majorBidi" w:cstheme="majorBidi"/>
          <w:spacing w:val="-8"/>
          <w:sz w:val="30"/>
          <w:szCs w:val="30"/>
          <w:lang w:val="en-US"/>
        </w:rPr>
        <w:t>.0</w:t>
      </w:r>
      <w:r w:rsidRPr="007107E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="008B4BED" w:rsidRPr="007107E0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5B1A62" w:rsidRPr="007107E0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8852A1" w:rsidRPr="007107E0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256</w:t>
      </w:r>
      <w:r w:rsidR="00CD0D00" w:rsidRPr="007107E0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3</w:t>
      </w:r>
      <w:r w:rsidR="005B1A62" w:rsidRPr="007107E0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</w:t>
      </w:r>
      <w:r w:rsidR="008852A1" w:rsidRPr="007107E0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1</w:t>
      </w:r>
      <w:r w:rsidR="001D3A79" w:rsidRPr="007107E0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,</w:t>
      </w:r>
      <w:r w:rsidR="00CD0D00" w:rsidRPr="007107E0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 xml:space="preserve">270.0 </w:t>
      </w:r>
      <w:r w:rsidR="008B4BED" w:rsidRPr="007107E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ล้านบาท)</w:t>
      </w:r>
      <w:r w:rsidR="005B752E" w:rsidRPr="007107E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</w:p>
    <w:p w14:paraId="7F664D59" w14:textId="3C0FCA23" w:rsidR="00B70F09" w:rsidRDefault="00B7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12B25C93" w14:textId="77777777" w:rsidR="007B3213" w:rsidRPr="009E3BC3" w:rsidRDefault="00E32AAF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ประมาณการหนี้สินสำหรับ</w:t>
      </w:r>
      <w:r w:rsidR="007B321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44428748" w14:textId="77777777" w:rsidR="00F24E44" w:rsidRPr="00F502DC" w:rsidRDefault="00F24E44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</w:rPr>
      </w:pPr>
    </w:p>
    <w:p w14:paraId="20A2FD4A" w14:textId="28E069AB" w:rsidR="009D0C49" w:rsidRPr="009E3BC3" w:rsidRDefault="00BC4FCB" w:rsidP="001C56D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809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94B8F" w:rsidRPr="009E3BC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1C56D3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โครงการผลประโยชน์ที่กำหนดไว้ของ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2F32F9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บริษัทมีความเสี่ยงจากการประมาณการตามหลักคณิตศาสตร์ประกันภัยได้แก่ ความเสี่ยงจากอัตราดอกเบี้ย </w:t>
      </w:r>
      <w:r w:rsidR="006874AD" w:rsidRPr="009E3BC3">
        <w:rPr>
          <w:rFonts w:asciiTheme="majorBidi" w:hAnsiTheme="majorBidi" w:cstheme="majorBidi"/>
          <w:sz w:val="30"/>
          <w:szCs w:val="30"/>
        </w:rPr>
        <w:br/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ความเสี่ยงจากอัตราการเพิ่มขึ้น</w:t>
      </w:r>
      <w:r w:rsidR="00C82E65"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7F18AF" w:rsidRPr="009E3BC3">
        <w:rPr>
          <w:rFonts w:asciiTheme="majorBidi" w:hAnsiTheme="majorBidi" w:cstheme="majorBidi"/>
          <w:sz w:val="30"/>
          <w:szCs w:val="30"/>
          <w:cs/>
        </w:rPr>
        <w:t>เงินเดือน และความเสี่ยงจากอัตราการหมุนเวียนของพนักงาน</w:t>
      </w:r>
    </w:p>
    <w:p w14:paraId="27DBBE73" w14:textId="2F0F2017" w:rsidR="001C56D3" w:rsidRPr="00F502DC" w:rsidRDefault="001C56D3" w:rsidP="00F2022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pacing w:val="-10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530"/>
      </w:tblGrid>
      <w:tr w:rsidR="006320CF" w:rsidRPr="009E3BC3" w14:paraId="3B1F3F55" w14:textId="77777777" w:rsidTr="00CB1E34">
        <w:tc>
          <w:tcPr>
            <w:tcW w:w="5670" w:type="dxa"/>
          </w:tcPr>
          <w:p w14:paraId="34260EF4" w14:textId="77777777" w:rsidR="006320CF" w:rsidRPr="009E3BC3" w:rsidRDefault="006320CF" w:rsidP="001C5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420" w:type="dxa"/>
            <w:gridSpan w:val="3"/>
          </w:tcPr>
          <w:p w14:paraId="1E58436C" w14:textId="55E7EE05" w:rsidR="006320CF" w:rsidRPr="009E3BC3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CF" w:rsidRPr="009E3BC3" w14:paraId="6E9A28EF" w14:textId="77777777" w:rsidTr="00CB1E34">
        <w:tc>
          <w:tcPr>
            <w:tcW w:w="5670" w:type="dxa"/>
          </w:tcPr>
          <w:p w14:paraId="38CD6317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bookmarkStart w:id="1" w:name="_Hlk63087926"/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bookmarkEnd w:id="1"/>
          </w:p>
        </w:tc>
        <w:tc>
          <w:tcPr>
            <w:tcW w:w="1620" w:type="dxa"/>
          </w:tcPr>
          <w:p w14:paraId="636B9658" w14:textId="2596093E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73905A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59321" w14:textId="37C7FF4A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320CF" w:rsidRPr="009E3BC3" w14:paraId="6DAB710E" w14:textId="77777777" w:rsidTr="00CB1E34">
        <w:trPr>
          <w:trHeight w:val="85"/>
        </w:trPr>
        <w:tc>
          <w:tcPr>
            <w:tcW w:w="5670" w:type="dxa"/>
          </w:tcPr>
          <w:p w14:paraId="52D14ED5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9D0E344" w14:textId="600713BE" w:rsidR="006320CF" w:rsidRPr="006320CF" w:rsidRDefault="006320CF" w:rsidP="006320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CF" w:rsidRPr="009E3BC3" w14:paraId="6EA86899" w14:textId="77777777" w:rsidTr="00CB1E34">
        <w:trPr>
          <w:trHeight w:val="85"/>
        </w:trPr>
        <w:tc>
          <w:tcPr>
            <w:tcW w:w="5670" w:type="dxa"/>
          </w:tcPr>
          <w:p w14:paraId="0CC8E0DA" w14:textId="4FC9A9E0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587CF148" w14:textId="684CA37C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41,420</w:t>
            </w:r>
          </w:p>
        </w:tc>
        <w:tc>
          <w:tcPr>
            <w:tcW w:w="270" w:type="dxa"/>
          </w:tcPr>
          <w:p w14:paraId="4C414693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D530F" w14:textId="59FA2F65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36,405</w:t>
            </w:r>
          </w:p>
        </w:tc>
      </w:tr>
      <w:tr w:rsidR="006320CF" w:rsidRPr="00F24E44" w14:paraId="5077F34D" w14:textId="77777777" w:rsidTr="00CB1E34">
        <w:trPr>
          <w:trHeight w:val="85"/>
        </w:trPr>
        <w:tc>
          <w:tcPr>
            <w:tcW w:w="5670" w:type="dxa"/>
          </w:tcPr>
          <w:p w14:paraId="4DC1A30D" w14:textId="77777777" w:rsidR="006320CF" w:rsidRPr="00F502DC" w:rsidRDefault="006320CF" w:rsidP="00432A7D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0" w:type="dxa"/>
          </w:tcPr>
          <w:p w14:paraId="05925CD9" w14:textId="77777777" w:rsidR="006320CF" w:rsidRPr="00F24E44" w:rsidRDefault="006320CF" w:rsidP="00C476FF">
            <w:pPr>
              <w:pStyle w:val="BodyText2"/>
              <w:tabs>
                <w:tab w:val="left" w:pos="540"/>
                <w:tab w:val="decimal" w:pos="1334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00B52A" w14:textId="77777777" w:rsidR="006320CF" w:rsidRPr="00F24E44" w:rsidRDefault="006320CF" w:rsidP="00432A7D">
            <w:pPr>
              <w:pStyle w:val="BodyText2"/>
              <w:tabs>
                <w:tab w:val="left" w:pos="540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32FF46" w14:textId="77777777" w:rsidR="006320CF" w:rsidRPr="00F24E44" w:rsidRDefault="006320CF" w:rsidP="003A4B27">
            <w:pPr>
              <w:pStyle w:val="BodyText2"/>
              <w:tabs>
                <w:tab w:val="left" w:pos="540"/>
                <w:tab w:val="decimal" w:pos="1245"/>
              </w:tabs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20CF" w:rsidRPr="009E3BC3" w14:paraId="0D6BE6E5" w14:textId="77777777" w:rsidTr="00CB1E34">
        <w:trPr>
          <w:trHeight w:val="85"/>
        </w:trPr>
        <w:tc>
          <w:tcPr>
            <w:tcW w:w="5670" w:type="dxa"/>
          </w:tcPr>
          <w:p w14:paraId="24BDA6C4" w14:textId="77777777" w:rsidR="006320CF" w:rsidRPr="009E3BC3" w:rsidRDefault="006320CF" w:rsidP="00432A7D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620" w:type="dxa"/>
          </w:tcPr>
          <w:p w14:paraId="4E377A5C" w14:textId="77777777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E0200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7F8707" w14:textId="77777777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20CF" w:rsidRPr="009E3BC3" w14:paraId="70089F53" w14:textId="77777777" w:rsidTr="00CB1E34">
        <w:trPr>
          <w:trHeight w:val="85"/>
        </w:trPr>
        <w:tc>
          <w:tcPr>
            <w:tcW w:w="5670" w:type="dxa"/>
          </w:tcPr>
          <w:p w14:paraId="7F85A060" w14:textId="77777777" w:rsidR="006320CF" w:rsidRPr="009E3BC3" w:rsidRDefault="006320CF" w:rsidP="00432A7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</w:tcPr>
          <w:p w14:paraId="635A7578" w14:textId="5F28CB0C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  <w:tc>
          <w:tcPr>
            <w:tcW w:w="270" w:type="dxa"/>
          </w:tcPr>
          <w:p w14:paraId="20595E74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894429" w14:textId="09C6C433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</w:tr>
      <w:tr w:rsidR="006320CF" w:rsidRPr="009E3BC3" w14:paraId="05539BB1" w14:textId="77777777" w:rsidTr="00CB1E34">
        <w:trPr>
          <w:trHeight w:val="85"/>
        </w:trPr>
        <w:tc>
          <w:tcPr>
            <w:tcW w:w="5670" w:type="dxa"/>
          </w:tcPr>
          <w:p w14:paraId="0833376F" w14:textId="77777777" w:rsidR="006320CF" w:rsidRPr="009E3BC3" w:rsidRDefault="006320CF" w:rsidP="00432A7D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CE029E" w14:textId="6B018CDF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1C471CFA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2F516C" w14:textId="436FAF66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6320CF" w:rsidRPr="009E3BC3" w14:paraId="1B6B2069" w14:textId="77777777" w:rsidTr="00CB1E34">
        <w:trPr>
          <w:trHeight w:val="85"/>
        </w:trPr>
        <w:tc>
          <w:tcPr>
            <w:tcW w:w="5670" w:type="dxa"/>
          </w:tcPr>
          <w:p w14:paraId="738887BA" w14:textId="77777777" w:rsidR="006320CF" w:rsidRPr="009E3BC3" w:rsidRDefault="006320CF" w:rsidP="00432A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DF108C" w14:textId="374A39BC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5,338</w:t>
            </w:r>
          </w:p>
        </w:tc>
        <w:tc>
          <w:tcPr>
            <w:tcW w:w="270" w:type="dxa"/>
          </w:tcPr>
          <w:p w14:paraId="4B8A9184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FD59CF" w14:textId="1934656B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5,260</w:t>
            </w:r>
          </w:p>
        </w:tc>
      </w:tr>
      <w:tr w:rsidR="006320CF" w:rsidRPr="009E3BC3" w14:paraId="098F6CE4" w14:textId="77777777" w:rsidTr="00CB1E34">
        <w:tc>
          <w:tcPr>
            <w:tcW w:w="5670" w:type="dxa"/>
            <w:shd w:val="clear" w:color="auto" w:fill="auto"/>
          </w:tcPr>
          <w:p w14:paraId="4A29E4C2" w14:textId="22A87F86" w:rsidR="006320CF" w:rsidRPr="009E3BC3" w:rsidRDefault="006320CF" w:rsidP="00432A7D">
            <w:pPr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BA5A44" w14:textId="7586BE1E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5B727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EFFB7A" w14:textId="08C31E43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</w:tr>
      <w:tr w:rsidR="006320CF" w:rsidRPr="009E3BC3" w14:paraId="7A626890" w14:textId="77777777" w:rsidTr="00CB1E34">
        <w:tc>
          <w:tcPr>
            <w:tcW w:w="5670" w:type="dxa"/>
          </w:tcPr>
          <w:p w14:paraId="6ADAA020" w14:textId="7824ED88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D0C94A" w14:textId="714297ED" w:rsidR="006320CF" w:rsidRPr="009E3BC3" w:rsidRDefault="006320CF" w:rsidP="00C476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46,758</w:t>
            </w:r>
          </w:p>
        </w:tc>
        <w:tc>
          <w:tcPr>
            <w:tcW w:w="270" w:type="dxa"/>
          </w:tcPr>
          <w:p w14:paraId="0CC6F56D" w14:textId="77777777" w:rsidR="006320CF" w:rsidRPr="009E3BC3" w:rsidRDefault="006320CF" w:rsidP="0043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20C65" w14:textId="221A8302" w:rsidR="006320CF" w:rsidRPr="009E3BC3" w:rsidRDefault="006320CF" w:rsidP="003A4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41,420</w:t>
            </w:r>
          </w:p>
        </w:tc>
      </w:tr>
      <w:tr w:rsidR="006320CF" w:rsidRPr="009E3BC3" w14:paraId="0AC8F96F" w14:textId="77777777" w:rsidTr="00CB1E34">
        <w:tc>
          <w:tcPr>
            <w:tcW w:w="5670" w:type="dxa"/>
            <w:vMerge w:val="restart"/>
          </w:tcPr>
          <w:p w14:paraId="20CF0622" w14:textId="77777777" w:rsidR="006320CF" w:rsidRDefault="006320CF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2641A6" w14:textId="6681E8DB" w:rsidR="006320CF" w:rsidRPr="009E3BC3" w:rsidRDefault="006320CF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BB156D8" w14:textId="77777777" w:rsidR="006320CF" w:rsidRPr="009E3BC3" w:rsidRDefault="006320CF" w:rsidP="0038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3420" w:type="dxa"/>
            <w:gridSpan w:val="3"/>
          </w:tcPr>
          <w:p w14:paraId="7028C106" w14:textId="77777777" w:rsidR="006320CF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069684" w14:textId="3E8BE535" w:rsidR="006320CF" w:rsidRPr="009E3BC3" w:rsidRDefault="006320C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20CF" w:rsidRPr="009E3BC3" w14:paraId="152C0FCC" w14:textId="77777777" w:rsidTr="00CB1E34">
        <w:tc>
          <w:tcPr>
            <w:tcW w:w="5670" w:type="dxa"/>
            <w:vMerge/>
          </w:tcPr>
          <w:p w14:paraId="5B15C2A2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42C423" w14:textId="0254994B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6B552C" w14:textId="77777777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AF4663" w14:textId="729AD7C5" w:rsidR="006320CF" w:rsidRPr="009E3BC3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320CF" w:rsidRPr="009E3BC3" w14:paraId="2BE7896A" w14:textId="77777777" w:rsidTr="00CB1E34">
        <w:tc>
          <w:tcPr>
            <w:tcW w:w="5670" w:type="dxa"/>
          </w:tcPr>
          <w:p w14:paraId="4006673D" w14:textId="77777777" w:rsidR="006320CF" w:rsidRPr="009E3BC3" w:rsidRDefault="006320CF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3750A570" w14:textId="3BC9D495" w:rsidR="006320CF" w:rsidRPr="006320CF" w:rsidRDefault="006320CF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2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B1E34" w:rsidRPr="009E3BC3" w14:paraId="5B6F73BB" w14:textId="77777777" w:rsidTr="00CB1E34">
        <w:trPr>
          <w:trHeight w:val="85"/>
        </w:trPr>
        <w:tc>
          <w:tcPr>
            <w:tcW w:w="5670" w:type="dxa"/>
          </w:tcPr>
          <w:p w14:paraId="429933E0" w14:textId="77777777" w:rsidR="00CB1E34" w:rsidRPr="009E3BC3" w:rsidRDefault="00CB1E34" w:rsidP="00CB1E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526D55D" w14:textId="15D0FDFF" w:rsidR="00CB1E34" w:rsidRPr="009E3BC3" w:rsidRDefault="00CB1E34" w:rsidP="00CB1E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1"/>
                <w:tab w:val="left" w:pos="13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1.80</w:t>
            </w:r>
          </w:p>
        </w:tc>
        <w:tc>
          <w:tcPr>
            <w:tcW w:w="270" w:type="dxa"/>
          </w:tcPr>
          <w:p w14:paraId="3DD40A41" w14:textId="77777777" w:rsidR="00CB1E34" w:rsidRPr="009E3BC3" w:rsidRDefault="00CB1E34" w:rsidP="00CB1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9A45AB" w14:textId="73BEA7CC" w:rsidR="00CB1E34" w:rsidRPr="009E3BC3" w:rsidRDefault="00CB1E34" w:rsidP="00CB1E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1.80</w:t>
            </w:r>
          </w:p>
        </w:tc>
      </w:tr>
      <w:tr w:rsidR="00CB1E34" w:rsidRPr="009E3BC3" w14:paraId="29CC293B" w14:textId="77777777" w:rsidTr="00CB1E34">
        <w:trPr>
          <w:trHeight w:val="85"/>
        </w:trPr>
        <w:tc>
          <w:tcPr>
            <w:tcW w:w="5670" w:type="dxa"/>
          </w:tcPr>
          <w:p w14:paraId="5DB7B921" w14:textId="77777777" w:rsidR="00CB1E34" w:rsidRPr="009E3BC3" w:rsidRDefault="00CB1E34" w:rsidP="00CB1E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620" w:type="dxa"/>
          </w:tcPr>
          <w:p w14:paraId="45D99E2B" w14:textId="0DACCED8" w:rsidR="00CB1E34" w:rsidRPr="009E3BC3" w:rsidRDefault="00CB1E34" w:rsidP="00CB1E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95B7D4" w14:textId="77777777" w:rsidR="00CB1E34" w:rsidRPr="009E3BC3" w:rsidRDefault="00CB1E34" w:rsidP="00CB1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BA228C" w14:textId="500E4924" w:rsidR="00CB1E34" w:rsidRPr="009E3BC3" w:rsidRDefault="00CB1E34" w:rsidP="00CB1E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18568425" w14:textId="77777777" w:rsidR="00827D49" w:rsidRPr="009E3BC3" w:rsidRDefault="00827D49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82C66" w14:textId="77777777" w:rsidR="00B02444" w:rsidRPr="009E3BC3" w:rsidRDefault="00712D11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ข้อสมมติ</w:t>
      </w:r>
      <w:r w:rsidR="00B02444" w:rsidRPr="009E3BC3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271158" w14:textId="77777777" w:rsidR="00F24E44" w:rsidRDefault="00F24E44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</w:pPr>
    </w:p>
    <w:p w14:paraId="0D2F908E" w14:textId="79CA9CEE" w:rsidR="00642AA3" w:rsidRPr="009E3BC3" w:rsidRDefault="00642AA3" w:rsidP="008C3B0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</w:pP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8852A1"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31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8852A1"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</w:t>
      </w:r>
      <w:r w:rsidR="00CD0D00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4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ระยะเวลาถัวเฉลี่ยถ่วงน้ำหนักของภาระผูกพันผลประโยชน์ที่กำหนดไว้เป็น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="002E307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16</w:t>
      </w:r>
      <w:r w:rsidR="000948C2" w:rsidRPr="009E3BC3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Pr="009E3BC3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ปี </w:t>
      </w:r>
      <w:r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8852A1"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CD0D00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3</w:t>
      </w:r>
      <w:r w:rsidR="005A607E"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:</w:t>
      </w:r>
      <w:r w:rsidR="0050044A"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2E3079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16</w:t>
      </w:r>
      <w:r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 ปี</w:t>
      </w:r>
      <w:r w:rsidRPr="009E3BC3">
        <w:rPr>
          <w:rFonts w:asciiTheme="majorBidi" w:eastAsia="Calibr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328C8251" w14:textId="77777777" w:rsidR="00483569" w:rsidRDefault="00483569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E557D8D" w14:textId="77777777" w:rsidR="00F75608" w:rsidRDefault="00F75608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sectPr w:rsidR="00F75608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723CF92" w14:textId="740D53D1" w:rsidR="005C548E" w:rsidRPr="009E3BC3" w:rsidRDefault="005C548E" w:rsidP="008C07FC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3DF0DA5" w14:textId="77777777" w:rsidR="008C3B00" w:rsidRPr="009E3BC3" w:rsidRDefault="008C3B00" w:rsidP="008C3B00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</w:pPr>
    </w:p>
    <w:p w14:paraId="7F1B6B93" w14:textId="77777777" w:rsidR="005C548E" w:rsidRPr="009E3BC3" w:rsidRDefault="005C548E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การเปลี่ยนแปลงในแต่ละข</w:t>
      </w:r>
      <w:r w:rsidR="00712D11"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้อสมมติ</w:t>
      </w:r>
      <w:r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ที่เกี่ยวข้องในการประมาณการตามหลักคณิตศาสตร์ประกันภัยที่อาจเป็นไปได้</w:t>
      </w:r>
      <w:r w:rsidR="003D64CE" w:rsidRPr="009E3BC3">
        <w:rPr>
          <w:rFonts w:asciiTheme="majorBidi" w:eastAsia="Calibri" w:hAnsiTheme="majorBidi" w:cstheme="majorBidi"/>
          <w:sz w:val="30"/>
          <w:szCs w:val="30"/>
          <w:lang w:eastAsia="x-none"/>
        </w:rPr>
        <w:br/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อย่างสมเหตุสมผล ณ วันที่รายงาน</w:t>
      </w:r>
      <w:r w:rsidR="00712D11"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 โดยถือว่าข้อสมมติ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 xml:space="preserve">อื่นๆ คงที่ </w:t>
      </w:r>
      <w:r w:rsidR="00510228" w:rsidRPr="009E3BC3">
        <w:rPr>
          <w:rFonts w:asciiTheme="majorBidi" w:eastAsia="Calibri" w:hAnsiTheme="majorBidi" w:cstheme="majorBidi"/>
          <w:spacing w:val="-4"/>
          <w:sz w:val="30"/>
          <w:szCs w:val="30"/>
          <w:cs/>
          <w:lang w:eastAsia="x-none"/>
        </w:rPr>
        <w:t>มีผลกระทบต่อภาระผูกพันของโครงการผลประโยชน์</w:t>
      </w:r>
      <w:r w:rsidR="00510228" w:rsidRPr="009E3BC3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เป็นจำนวนเงินดังต่อไปนี้</w:t>
      </w:r>
    </w:p>
    <w:p w14:paraId="59FAD12D" w14:textId="77777777" w:rsidR="00386E77" w:rsidRPr="009E3BC3" w:rsidRDefault="00386E77" w:rsidP="008C3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9"/>
        <w:gridCol w:w="1152"/>
        <w:gridCol w:w="261"/>
        <w:gridCol w:w="1152"/>
        <w:gridCol w:w="261"/>
        <w:gridCol w:w="1152"/>
        <w:gridCol w:w="261"/>
        <w:gridCol w:w="1152"/>
      </w:tblGrid>
      <w:tr w:rsidR="00386E77" w:rsidRPr="009E3BC3" w14:paraId="3102A487" w14:textId="77777777" w:rsidTr="00CD0D00">
        <w:trPr>
          <w:trHeight w:val="20"/>
          <w:tblHeader/>
        </w:trPr>
        <w:tc>
          <w:tcPr>
            <w:tcW w:w="3789" w:type="dxa"/>
          </w:tcPr>
          <w:p w14:paraId="06377F0C" w14:textId="77777777" w:rsidR="00386E77" w:rsidRPr="009E3BC3" w:rsidRDefault="00386E77" w:rsidP="0037048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1A119EB7" w14:textId="77777777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B170F2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B170F2"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4B0329"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E77" w:rsidRPr="009E3BC3" w14:paraId="3B9286A6" w14:textId="77777777" w:rsidTr="00CD0D00">
        <w:trPr>
          <w:trHeight w:val="20"/>
          <w:tblHeader/>
        </w:trPr>
        <w:tc>
          <w:tcPr>
            <w:tcW w:w="3789" w:type="dxa"/>
          </w:tcPr>
          <w:p w14:paraId="4D6EA4E9" w14:textId="77777777" w:rsidR="00386E77" w:rsidRPr="009E3BC3" w:rsidRDefault="00386E77" w:rsidP="003704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28B95EA1" w14:textId="184126D7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6A70141D" w14:textId="77777777" w:rsidR="00386E77" w:rsidRPr="009E3BC3" w:rsidRDefault="00386E77" w:rsidP="0037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8C07D44" w14:textId="252F07EC" w:rsidR="00386E77" w:rsidRPr="009E3BC3" w:rsidRDefault="00386E77" w:rsidP="0037048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D0D00" w:rsidRPr="009E3BC3" w14:paraId="55DE8759" w14:textId="77777777" w:rsidTr="00CD0D00">
        <w:trPr>
          <w:trHeight w:val="20"/>
          <w:tblHeader/>
        </w:trPr>
        <w:tc>
          <w:tcPr>
            <w:tcW w:w="3789" w:type="dxa"/>
          </w:tcPr>
          <w:p w14:paraId="7F446C30" w14:textId="6EABC3AB" w:rsidR="00CD0D00" w:rsidRPr="009E3BC3" w:rsidRDefault="00CD0D00" w:rsidP="00CD0D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7EF75E20" w14:textId="79A5BEAE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72E2F905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78175A" w14:textId="65134580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22485C8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CF1F8" w14:textId="4AF2EE44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2D4B864C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6BDBDD" w14:textId="20EB17A1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0D00" w:rsidRPr="009E3BC3" w14:paraId="465BCFD5" w14:textId="77777777" w:rsidTr="00CD0D00">
        <w:trPr>
          <w:trHeight w:val="20"/>
          <w:tblHeader/>
        </w:trPr>
        <w:tc>
          <w:tcPr>
            <w:tcW w:w="3789" w:type="dxa"/>
          </w:tcPr>
          <w:p w14:paraId="54FB47E8" w14:textId="77777777" w:rsidR="00CD0D00" w:rsidRPr="009E3BC3" w:rsidRDefault="00CD0D00" w:rsidP="00CD0D0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  <w:vAlign w:val="center"/>
          </w:tcPr>
          <w:p w14:paraId="470282AC" w14:textId="77777777" w:rsidR="00CD0D00" w:rsidRPr="009E3BC3" w:rsidRDefault="00CD0D00" w:rsidP="00CD0D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D0D00" w:rsidRPr="009E3BC3" w14:paraId="029BB0B8" w14:textId="77777777" w:rsidTr="00CD0D00">
        <w:trPr>
          <w:trHeight w:val="20"/>
        </w:trPr>
        <w:tc>
          <w:tcPr>
            <w:tcW w:w="3789" w:type="dxa"/>
          </w:tcPr>
          <w:p w14:paraId="4B4105EE" w14:textId="77777777" w:rsidR="00CD0D00" w:rsidRPr="009E3BC3" w:rsidRDefault="00CD0D00" w:rsidP="00CD0D0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88D565A" w14:textId="15D5A0E5" w:rsidR="00CD0D00" w:rsidRPr="009E3BC3" w:rsidRDefault="00131788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(1,971)</w:t>
            </w:r>
          </w:p>
        </w:tc>
        <w:tc>
          <w:tcPr>
            <w:tcW w:w="261" w:type="dxa"/>
            <w:vAlign w:val="center"/>
          </w:tcPr>
          <w:p w14:paraId="01367AD7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21329CD" w14:textId="379077C4" w:rsidR="00CD0D00" w:rsidRPr="009E3BC3" w:rsidRDefault="00CD0D00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(1,827)</w:t>
            </w:r>
          </w:p>
        </w:tc>
        <w:tc>
          <w:tcPr>
            <w:tcW w:w="261" w:type="dxa"/>
            <w:vAlign w:val="center"/>
          </w:tcPr>
          <w:p w14:paraId="543770F1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DF4C03A" w14:textId="5C434E32" w:rsidR="00CD0D00" w:rsidRPr="009E3BC3" w:rsidRDefault="00131788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261" w:type="dxa"/>
            <w:vAlign w:val="center"/>
          </w:tcPr>
          <w:p w14:paraId="617F5E2A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E4C5D14" w14:textId="2C51CC55" w:rsidR="00CD0D00" w:rsidRPr="009E3BC3" w:rsidRDefault="00CD0D00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1,997</w:t>
            </w:r>
          </w:p>
        </w:tc>
      </w:tr>
      <w:tr w:rsidR="00CD0D00" w:rsidRPr="009E3BC3" w14:paraId="05CE7F95" w14:textId="77777777" w:rsidTr="00CD0D00">
        <w:trPr>
          <w:trHeight w:val="20"/>
        </w:trPr>
        <w:tc>
          <w:tcPr>
            <w:tcW w:w="3789" w:type="dxa"/>
          </w:tcPr>
          <w:p w14:paraId="29D73E6A" w14:textId="77777777" w:rsidR="00CD0D00" w:rsidRPr="009E3BC3" w:rsidRDefault="00CD0D00" w:rsidP="00CD0D0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2" w:type="dxa"/>
          </w:tcPr>
          <w:p w14:paraId="41822B7F" w14:textId="09D5A01F" w:rsidR="00CD0D00" w:rsidRPr="009E3BC3" w:rsidRDefault="00131788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  <w:tc>
          <w:tcPr>
            <w:tcW w:w="261" w:type="dxa"/>
          </w:tcPr>
          <w:p w14:paraId="39CB8074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BA966" w14:textId="4E5D4497" w:rsidR="00CD0D00" w:rsidRPr="009E3BC3" w:rsidRDefault="00CD0D00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61" w:type="dxa"/>
          </w:tcPr>
          <w:p w14:paraId="0D6E7DEF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E1DF10" w14:textId="762F4260" w:rsidR="00CD0D00" w:rsidRPr="009E3BC3" w:rsidRDefault="00131788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(4,328)</w:t>
            </w:r>
          </w:p>
        </w:tc>
        <w:tc>
          <w:tcPr>
            <w:tcW w:w="261" w:type="dxa"/>
          </w:tcPr>
          <w:p w14:paraId="0E374D38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9A201A" w14:textId="23CF2B8B" w:rsidR="00CD0D00" w:rsidRPr="009E3BC3" w:rsidRDefault="00CD0D00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</w:tr>
    </w:tbl>
    <w:p w14:paraId="5E012D9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E3F48CE" w14:textId="77777777" w:rsidR="008C4B41" w:rsidRPr="009E3BC3" w:rsidRDefault="00B170F2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ส่วนเกินทุนและ</w:t>
      </w:r>
      <w:r w:rsidR="008C4B41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0CD8FB34" w14:textId="77777777" w:rsidR="008C4B41" w:rsidRPr="009E3BC3" w:rsidRDefault="008C4B41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B29B0CF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970FAE0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18A6" w14:textId="70BE512D" w:rsidR="00B170F2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</w:rPr>
        <w:t>2535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8852A1" w:rsidRPr="009E3BC3">
        <w:rPr>
          <w:rFonts w:asciiTheme="majorBidi" w:hAnsiTheme="majorBidi" w:cstheme="majorBidi"/>
          <w:sz w:val="30"/>
          <w:szCs w:val="30"/>
        </w:rPr>
        <w:t>51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19F77C4" w14:textId="55D0B123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5D6A" w14:textId="77777777" w:rsidR="00B170F2" w:rsidRPr="009E3BC3" w:rsidRDefault="00B170F2" w:rsidP="00B170F2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ส่วนเกินทุนจากการจ่ายโดยใช้หุ้นเป็นเกณฑ์</w:t>
      </w:r>
    </w:p>
    <w:p w14:paraId="348682BA" w14:textId="77777777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1DD88" w14:textId="72347559" w:rsidR="00B170F2" w:rsidRPr="009E3BC3" w:rsidRDefault="00B170F2" w:rsidP="00B1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มูลค่ายุติธรรมของสิทธิในการซื้อหุ้นของพนักงานและคู่ค้า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พร้อมๆไปกับรับรู้การเพิ่มขึ้นของส่วนของผู้ถือหุ้นตามที่กำหนดไว้ในมาตรฐาน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การรายงานทางการเงินฉบับที่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2</w:t>
      </w:r>
    </w:p>
    <w:p w14:paraId="0AAC7A95" w14:textId="77777777" w:rsidR="00B170F2" w:rsidRPr="009E3BC3" w:rsidRDefault="00B170F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3F428E" w14:textId="77777777" w:rsidR="00F75608" w:rsidRDefault="00F75608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F75608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5E7673F" w14:textId="42287C8F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สำรองประกอบด้วย</w:t>
      </w:r>
    </w:p>
    <w:p w14:paraId="69708971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D559EAD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การจัดสรรกำไร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และ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/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หรือ</w:t>
      </w:r>
      <w:r w:rsidR="00E56364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8B51887" w14:textId="77777777" w:rsidR="00DF7B69" w:rsidRPr="009E3BC3" w:rsidRDefault="00DF7B69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67AF066" w14:textId="77777777" w:rsidR="00E56364" w:rsidRPr="009E3BC3" w:rsidRDefault="002C4507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ทุน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สำรองตามก</w:t>
      </w:r>
      <w:r w:rsidR="00E56364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ฎหมาย</w:t>
      </w:r>
    </w:p>
    <w:p w14:paraId="45654E8C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A83345D" w14:textId="0AEF5562" w:rsidR="008C4B41" w:rsidRPr="009E3BC3" w:rsidRDefault="00525A92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บริษัทจะต้องจัดสรรทุนสำรอง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(“</w:t>
      </w:r>
      <w:r w:rsidR="002C45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ทุน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สำรองตามกฎหมาย”) อย่างน้อยร้อยละ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ของกำไรสุทธิประจำปีหลังจากหักขาดทุนสะสมยกมา (ถ้ามี) จนกว่าสำรองดังกล่าวจะมีจำนวนไม่น้อยกว่าร้อยละ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767CB603" w14:textId="77777777" w:rsidR="000307FB" w:rsidRPr="009E3BC3" w:rsidRDefault="000307FB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5F9650" w14:textId="77777777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3165367" w14:textId="1BF3F8B0" w:rsidR="00E56364" w:rsidRPr="009E3BC3" w:rsidRDefault="00E56364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99836F3" w14:textId="72CD9842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</w:p>
    <w:p w14:paraId="545723E5" w14:textId="77777777" w:rsidR="003E511F" w:rsidRPr="009E3BC3" w:rsidRDefault="003E511F" w:rsidP="008C4B4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7460180E" w14:textId="00A24BBF" w:rsidR="002C4507" w:rsidRPr="009E3BC3" w:rsidRDefault="00C713CA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ผลต่างของอัตราแลกเปลี่ยนจากการแปลงค่าหน่วยงานต่างประเทศ</w:t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ประกอบด้วยผลต่างการแปลงค่าทั้งหมดจาก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br/>
      </w:r>
      <w:r w:rsidR="00937C68" w:rsidRPr="009E3BC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งบการเงินของหน่วยงานในต่างประเทศ</w:t>
      </w:r>
    </w:p>
    <w:p w14:paraId="2587BCE9" w14:textId="77777777" w:rsidR="00937C68" w:rsidRPr="009E3BC3" w:rsidRDefault="00937C68" w:rsidP="00937C68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66F8CE" w14:textId="77777777" w:rsidR="00EE7657" w:rsidRPr="009E3BC3" w:rsidRDefault="00EE7657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9E3BC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063DF97" w14:textId="77777777" w:rsidR="00E56364" w:rsidRPr="009E3BC3" w:rsidRDefault="00E56364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554C9" w14:textId="77777777" w:rsidR="00937C68" w:rsidRPr="009E3BC3" w:rsidRDefault="00937C68" w:rsidP="00937C6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0126DF4" w14:textId="77777777" w:rsidR="002C4507" w:rsidRPr="009E3BC3" w:rsidRDefault="002C4507" w:rsidP="00772D1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0DDB2" w14:textId="78F0CE08" w:rsidR="00CC4941" w:rsidRDefault="00CC4941" w:rsidP="00CC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9E3BC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9E3BC3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6815E096" w14:textId="762084FD" w:rsidR="00483569" w:rsidRDefault="0048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2A55BC20" w14:textId="77777777" w:rsidR="00396A2A" w:rsidRPr="009E3BC3" w:rsidRDefault="00994CDC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61EE51A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E93D" w14:textId="77777777" w:rsidR="00E32AAF" w:rsidRPr="009E3BC3" w:rsidRDefault="00E32AAF" w:rsidP="00E3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3CBBE5A" w14:textId="77777777" w:rsidR="0063381F" w:rsidRPr="009E3BC3" w:rsidRDefault="0063381F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593AF1" w14:textId="77777777" w:rsidR="00CD2E7C" w:rsidRDefault="00CD2E7C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D2E7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523979" w14:textId="589AD7E4" w:rsidR="00B9154E" w:rsidRPr="009E3BC3" w:rsidRDefault="00B9154E" w:rsidP="00B9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รายได้จำแนกตามเขตภูมิศาสตร์หลักและจังหวะเวลาในการรับรู้รายได้ของกลุ่มบริษัทสำหรับแต่ละปีสิ้นสุดวันที่ </w:t>
      </w:r>
      <w:r w:rsidRPr="009E3BC3">
        <w:rPr>
          <w:rFonts w:asciiTheme="majorBidi" w:hAnsiTheme="majorBidi" w:cstheme="majorBidi"/>
          <w:sz w:val="30"/>
          <w:szCs w:val="30"/>
          <w:cs/>
        </w:rPr>
        <w:br/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CD0D00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CD0D00">
        <w:rPr>
          <w:rFonts w:asciiTheme="majorBidi" w:hAnsiTheme="majorBidi" w:cstheme="majorBidi"/>
          <w:sz w:val="30"/>
          <w:szCs w:val="30"/>
        </w:rPr>
        <w:t>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F7381F8" w14:textId="77777777" w:rsidR="002C4507" w:rsidRPr="009E3BC3" w:rsidRDefault="002C4507" w:rsidP="0046749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D014BC" w:rsidRPr="009E3BC3" w14:paraId="564B1956" w14:textId="77777777" w:rsidTr="00B9154E">
        <w:tc>
          <w:tcPr>
            <w:tcW w:w="3777" w:type="dxa"/>
          </w:tcPr>
          <w:p w14:paraId="5D4DC49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B7C7363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340DB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BBEBA0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D00" w:rsidRPr="009E3BC3" w14:paraId="023FDC44" w14:textId="77777777" w:rsidTr="00B9154E">
        <w:tc>
          <w:tcPr>
            <w:tcW w:w="3777" w:type="dxa"/>
          </w:tcPr>
          <w:p w14:paraId="1A17EBA2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2B77534" w14:textId="54F145C8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73180D13" w14:textId="77777777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A9326" w14:textId="21F80846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1CAC25BF" w14:textId="77777777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330DD7E" w14:textId="2A8C9277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ADDABA" w14:textId="77777777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ACF500" w14:textId="1EE51568" w:rsidR="00CD0D00" w:rsidRPr="009E3BC3" w:rsidRDefault="00CD0D00" w:rsidP="00CD0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0D00" w:rsidRPr="009E3BC3" w14:paraId="764384A7" w14:textId="77777777" w:rsidTr="00B9154E">
        <w:tc>
          <w:tcPr>
            <w:tcW w:w="3777" w:type="dxa"/>
          </w:tcPr>
          <w:p w14:paraId="66F1D951" w14:textId="77777777" w:rsidR="00CD0D00" w:rsidRPr="009E3BC3" w:rsidRDefault="00CD0D00" w:rsidP="00CD0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72AF69B" w14:textId="77777777" w:rsidR="00CD0D00" w:rsidRPr="009E3BC3" w:rsidRDefault="00CD0D00" w:rsidP="00CD0D0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24E44" w:rsidRPr="009E3BC3" w14:paraId="455E0178" w14:textId="77777777" w:rsidTr="00B9154E">
        <w:tc>
          <w:tcPr>
            <w:tcW w:w="3777" w:type="dxa"/>
          </w:tcPr>
          <w:p w14:paraId="1744ED89" w14:textId="77777777" w:rsidR="00F24E44" w:rsidRPr="009E3BC3" w:rsidRDefault="00F24E44" w:rsidP="00F2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A5965C7" w14:textId="1BDD0D4B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7A08">
              <w:rPr>
                <w:rFonts w:asciiTheme="majorBidi" w:hAnsiTheme="majorBidi" w:cstheme="majorBidi"/>
                <w:sz w:val="30"/>
                <w:szCs w:val="30"/>
              </w:rPr>
              <w:t>553,857</w:t>
            </w:r>
          </w:p>
        </w:tc>
        <w:tc>
          <w:tcPr>
            <w:tcW w:w="270" w:type="dxa"/>
          </w:tcPr>
          <w:p w14:paraId="62A2684B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87FFC2" w14:textId="2206199A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4,022,232</w:t>
            </w:r>
          </w:p>
        </w:tc>
        <w:tc>
          <w:tcPr>
            <w:tcW w:w="270" w:type="dxa"/>
          </w:tcPr>
          <w:p w14:paraId="7B6B6846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28C4B7A" w14:textId="761D67A6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96116">
              <w:rPr>
                <w:rFonts w:asciiTheme="majorBidi" w:hAnsiTheme="majorBidi" w:cstheme="majorBidi"/>
                <w:sz w:val="30"/>
                <w:szCs w:val="30"/>
              </w:rPr>
              <w:t>553,562</w:t>
            </w:r>
          </w:p>
        </w:tc>
        <w:tc>
          <w:tcPr>
            <w:tcW w:w="270" w:type="dxa"/>
          </w:tcPr>
          <w:p w14:paraId="3B385F83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CB4F668" w14:textId="189CFC38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3,956,031</w:t>
            </w:r>
          </w:p>
        </w:tc>
      </w:tr>
      <w:tr w:rsidR="00F24E44" w:rsidRPr="009E3BC3" w14:paraId="3998C218" w14:textId="77777777" w:rsidTr="00B9154E">
        <w:tc>
          <w:tcPr>
            <w:tcW w:w="3777" w:type="dxa"/>
          </w:tcPr>
          <w:p w14:paraId="426B4504" w14:textId="77777777" w:rsidR="00F24E44" w:rsidRPr="009E3BC3" w:rsidRDefault="00F24E44" w:rsidP="00F2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8437DED" w14:textId="343D23CB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</w:tcPr>
          <w:p w14:paraId="4042ADE9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6A20E" w14:textId="25D0A24E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1,077,064</w:t>
            </w:r>
          </w:p>
        </w:tc>
        <w:tc>
          <w:tcPr>
            <w:tcW w:w="270" w:type="dxa"/>
          </w:tcPr>
          <w:p w14:paraId="5453C7D4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D25FA91" w14:textId="2AB9460E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</w:tcPr>
          <w:p w14:paraId="250A4B65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FB1672" w14:textId="4F850CDC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1,077,063</w:t>
            </w:r>
          </w:p>
        </w:tc>
      </w:tr>
      <w:tr w:rsidR="00F24E44" w:rsidRPr="009E3BC3" w14:paraId="07A7B3A8" w14:textId="77777777" w:rsidTr="00B9154E">
        <w:tc>
          <w:tcPr>
            <w:tcW w:w="3777" w:type="dxa"/>
          </w:tcPr>
          <w:p w14:paraId="345AF2C7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02090E4" w14:textId="14890A70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B7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228,258</w:t>
            </w:r>
          </w:p>
        </w:tc>
        <w:tc>
          <w:tcPr>
            <w:tcW w:w="270" w:type="dxa"/>
          </w:tcPr>
          <w:p w14:paraId="1C633114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5E933A" w14:textId="292B9A5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5,099,296</w:t>
            </w:r>
          </w:p>
        </w:tc>
        <w:tc>
          <w:tcPr>
            <w:tcW w:w="270" w:type="dxa"/>
          </w:tcPr>
          <w:p w14:paraId="5B42CC12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C9BAAA1" w14:textId="6CE36712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196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227,963</w:t>
            </w:r>
          </w:p>
        </w:tc>
        <w:tc>
          <w:tcPr>
            <w:tcW w:w="270" w:type="dxa"/>
          </w:tcPr>
          <w:p w14:paraId="6AED9F07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38FAC6C1" w14:textId="6469AC0C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5,033,094</w:t>
            </w:r>
          </w:p>
        </w:tc>
      </w:tr>
      <w:tr w:rsidR="00F24E44" w:rsidRPr="009E3BC3" w14:paraId="74E6E0E9" w14:textId="77777777" w:rsidTr="00B9154E">
        <w:tc>
          <w:tcPr>
            <w:tcW w:w="3777" w:type="dxa"/>
          </w:tcPr>
          <w:p w14:paraId="47A3E9D4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4E53E3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51E8E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A2076E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3B245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EDADA75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B88BB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8B939AF" w14:textId="77777777" w:rsidR="00F24E44" w:rsidRPr="009E3BC3" w:rsidRDefault="00F24E44" w:rsidP="00F24E44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E44" w:rsidRPr="009E3BC3" w14:paraId="2A334E4D" w14:textId="77777777" w:rsidTr="00B9154E">
        <w:tc>
          <w:tcPr>
            <w:tcW w:w="3777" w:type="dxa"/>
          </w:tcPr>
          <w:p w14:paraId="584F520A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0B2C29" w14:textId="7777777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A1BA1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2B759" w14:textId="7777777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08C3A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C05E11" w14:textId="7777777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59993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418FB7" w14:textId="7777777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4E44" w:rsidRPr="009E3BC3" w14:paraId="3D469CA6" w14:textId="77777777" w:rsidTr="00B9154E">
        <w:tc>
          <w:tcPr>
            <w:tcW w:w="3777" w:type="dxa"/>
          </w:tcPr>
          <w:p w14:paraId="0D4FAC54" w14:textId="77777777" w:rsidR="00F24E44" w:rsidRPr="009E3BC3" w:rsidRDefault="00F24E44" w:rsidP="00F24E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92C983" w14:textId="324142F0" w:rsidR="00F24E44" w:rsidRPr="009E3BC3" w:rsidRDefault="00C83D1B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7A08">
              <w:rPr>
                <w:rFonts w:asciiTheme="majorBidi" w:hAnsiTheme="majorBidi" w:cstheme="majorBidi"/>
                <w:sz w:val="30"/>
                <w:szCs w:val="30"/>
              </w:rPr>
              <w:t>,228,258</w:t>
            </w:r>
          </w:p>
        </w:tc>
        <w:tc>
          <w:tcPr>
            <w:tcW w:w="270" w:type="dxa"/>
          </w:tcPr>
          <w:p w14:paraId="4E498CDE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ADF829" w14:textId="3000C352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5,099,296</w:t>
            </w:r>
          </w:p>
        </w:tc>
        <w:tc>
          <w:tcPr>
            <w:tcW w:w="270" w:type="dxa"/>
          </w:tcPr>
          <w:p w14:paraId="0B164318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018AF7B" w14:textId="13085B43" w:rsidR="00F24E44" w:rsidRPr="009E3BC3" w:rsidRDefault="008B7A08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5,227,963</w:t>
            </w:r>
          </w:p>
        </w:tc>
        <w:tc>
          <w:tcPr>
            <w:tcW w:w="270" w:type="dxa"/>
          </w:tcPr>
          <w:p w14:paraId="7E10F19F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26F59" w14:textId="4B71CB07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5,033,094</w:t>
            </w:r>
          </w:p>
        </w:tc>
      </w:tr>
      <w:tr w:rsidR="00F24E44" w:rsidRPr="009E3BC3" w14:paraId="02E748E1" w14:textId="77777777" w:rsidTr="00B9154E">
        <w:tc>
          <w:tcPr>
            <w:tcW w:w="3777" w:type="dxa"/>
          </w:tcPr>
          <w:p w14:paraId="58F454C2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064891E" w14:textId="30058602" w:rsidR="00F24E44" w:rsidRPr="009E3BC3" w:rsidRDefault="008B7A08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5,228,258</w:t>
            </w:r>
          </w:p>
        </w:tc>
        <w:tc>
          <w:tcPr>
            <w:tcW w:w="270" w:type="dxa"/>
          </w:tcPr>
          <w:p w14:paraId="1BED1A4B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67347" w14:textId="675CF9F5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5,099,296</w:t>
            </w:r>
          </w:p>
        </w:tc>
        <w:tc>
          <w:tcPr>
            <w:tcW w:w="270" w:type="dxa"/>
          </w:tcPr>
          <w:p w14:paraId="6251684C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81B0F09" w14:textId="271506F2" w:rsidR="00F24E44" w:rsidRPr="009E3BC3" w:rsidRDefault="008B7A08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5,227,963</w:t>
            </w:r>
          </w:p>
        </w:tc>
        <w:tc>
          <w:tcPr>
            <w:tcW w:w="270" w:type="dxa"/>
          </w:tcPr>
          <w:p w14:paraId="711CCDE5" w14:textId="77777777" w:rsidR="00F24E44" w:rsidRPr="009E3BC3" w:rsidRDefault="00F24E44" w:rsidP="00F2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913AD2B" w14:textId="31BD46B5" w:rsidR="00F24E44" w:rsidRPr="009E3BC3" w:rsidRDefault="00F24E44" w:rsidP="00F24E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5,033,094</w:t>
            </w:r>
          </w:p>
        </w:tc>
      </w:tr>
    </w:tbl>
    <w:p w14:paraId="7DE395C2" w14:textId="77777777" w:rsidR="007425C0" w:rsidRPr="009E3BC3" w:rsidRDefault="007425C0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53243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F95E56B" w14:textId="77777777" w:rsidR="00396A2A" w:rsidRPr="009E3BC3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F12BC" w14:textId="5E87B122" w:rsidR="005C548E" w:rsidRPr="009E3BC3" w:rsidRDefault="00F6780E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985DF6" w:rsidRPr="009E3B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>รายได้จากลูกค้ารายหนึ่งของ</w:t>
      </w:r>
      <w:r w:rsidR="004F17E5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>เป็น</w:t>
      </w:r>
      <w:r w:rsidR="00985DF6" w:rsidRPr="009E3B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 xml:space="preserve">เงินประมาณ </w:t>
      </w:r>
      <w:r w:rsidR="006A64FB">
        <w:rPr>
          <w:rFonts w:asciiTheme="majorBidi" w:hAnsiTheme="majorBidi" w:cstheme="majorBidi"/>
          <w:sz w:val="30"/>
          <w:szCs w:val="30"/>
          <w:lang w:val="en-US"/>
        </w:rPr>
        <w:t xml:space="preserve">4,239.7 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108F5" w:rsidRPr="009E3B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A64FB">
        <w:rPr>
          <w:rFonts w:asciiTheme="majorBidi" w:hAnsiTheme="majorBidi" w:cstheme="majorBidi"/>
          <w:sz w:val="30"/>
          <w:szCs w:val="30"/>
          <w:lang w:val="en-US"/>
        </w:rPr>
        <w:t xml:space="preserve"> 4,239.9 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DD5F54" w:rsidRPr="009E3BC3">
        <w:rPr>
          <w:rFonts w:asciiTheme="majorBidi" w:hAnsiTheme="majorBidi" w:cstheme="majorBidi"/>
          <w:sz w:val="30"/>
          <w:szCs w:val="30"/>
          <w:cs/>
          <w:lang w:val="en-US"/>
        </w:rPr>
        <w:t>สำหรับงบการเงินรวม</w:t>
      </w:r>
      <w:r w:rsidR="00B108F5" w:rsidRPr="009E3BC3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B108F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A513D4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6A03"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CD0D00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396A2A" w:rsidRPr="009E3B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96A03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BF5D09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CD0D0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752.6 </w:t>
      </w:r>
      <w:r w:rsidR="00396A2A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014BC"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BF5D09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CD0D0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590.9 </w:t>
      </w:r>
      <w:r w:rsidR="00D014BC"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D014BC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สำหรับ</w:t>
      </w:r>
      <w:r w:rsidR="00D014BC"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งบการเงินรวม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และงบการเงินเฉพาะกิจการ</w:t>
      </w:r>
      <w:r w:rsidR="00D014BC"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ตามลำดับ</w:t>
      </w:r>
      <w:r w:rsidR="00396A2A"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396A2A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และบริษัท</w:t>
      </w:r>
    </w:p>
    <w:p w14:paraId="2FCEA079" w14:textId="77777777" w:rsidR="00E5612A" w:rsidRPr="009E3BC3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0445" w14:textId="25DC259D" w:rsidR="00E5612A" w:rsidRPr="00622A7A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22A7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สิทธิประโยชน์จากการส่งเสริมการลงทุน</w:t>
      </w:r>
      <w:r w:rsidRPr="00622A7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0839B65" w14:textId="77777777" w:rsidR="00C931A1" w:rsidRPr="00622A7A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A60" w14:textId="77777777" w:rsidR="00E5612A" w:rsidRPr="00622A7A" w:rsidRDefault="00E5612A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22A7A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กลุ่มบริษัทได้รับบัตรส่งเสริมการลงทุนจากสำนักงานคณะกรรมการส่งเสริมการลงทุนสำหรั</w:t>
      </w:r>
      <w:r w:rsidR="00DF48E6" w:rsidRPr="00622A7A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บการผลิตน้ำพืช ผัก ผลไม้ บรรจุภาชนะผนึก </w:t>
      </w:r>
      <w:r w:rsidRPr="00622A7A">
        <w:rPr>
          <w:rFonts w:asciiTheme="majorBidi" w:hAnsiTheme="majorBidi" w:cstheme="majorBidi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A19C6EB" w14:textId="3825E330" w:rsidR="00532089" w:rsidRPr="00622A7A" w:rsidRDefault="00532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69A4851" w14:textId="77777777" w:rsidR="001B7B66" w:rsidRDefault="001B7B66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B7B66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59F0F5D8" w14:textId="40C0FC42" w:rsidR="00C931A1" w:rsidRPr="003D2C4F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2C4F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ที่ได้รับการส่งเสริมการลงทุนและที่ไม่ได้รับการส่งเสริมการลงทุนสำหรับแต่ละปีสิ้นสุดวันที่ </w:t>
      </w:r>
      <w:r w:rsidR="008852A1" w:rsidRPr="003D2C4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D2C4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2C4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3D2C4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D0D00" w:rsidRPr="003D2C4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D2C4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2C4F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3D2C4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D0D00" w:rsidRPr="003D2C4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D2C4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D2C4F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0C143C75" w14:textId="77777777" w:rsidR="00C931A1" w:rsidRPr="003D2C4F" w:rsidRDefault="00C931A1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3D2C4F" w14:paraId="59FA3ABC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7F6017F0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24833E50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612A" w:rsidRPr="003D2C4F" w14:paraId="4A7ED76A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6FAC168F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14:paraId="37EA6B1A" w14:textId="25854302" w:rsidR="00E5612A" w:rsidRPr="003D2C4F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D00" w:rsidRPr="003D2C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1BA7B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14:paraId="3AFE57E6" w14:textId="35B78B98" w:rsidR="00E5612A" w:rsidRPr="003D2C4F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D00" w:rsidRPr="003D2C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5612A" w:rsidRPr="003D2C4F" w14:paraId="3095D966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7F1AD492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359E7C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B1E08DF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7A4740B4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A8A3699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435D5324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4B5176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5A80FD59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1842550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59829B4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1984CEB6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6FADA4F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12A" w:rsidRPr="003D2C4F" w14:paraId="342209B1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7FC1E994" w14:textId="77777777" w:rsidR="00E5612A" w:rsidRPr="003D2C4F" w:rsidRDefault="00E5612A" w:rsidP="00E5612A">
            <w:pPr>
              <w:tabs>
                <w:tab w:val="left" w:pos="267"/>
              </w:tabs>
              <w:ind w:right="-9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2AD690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63FA1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6740436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28E37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7A6C4E6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C7B22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C6C7716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8212F28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1AD2CB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15979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65D17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612A" w:rsidRPr="003D2C4F" w14:paraId="1795654E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8DA9303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46870D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7B099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1FEC43C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B05F1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2DFC7B7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D972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449CFE60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D773B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7F9204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A118F6D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B818A0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5612A" w:rsidRPr="003D2C4F" w14:paraId="6C3546CB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595C1722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3CF05D3A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2C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73A9" w:rsidRPr="003D2C4F" w14:paraId="61917F7A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52E9D9F3" w14:textId="77777777" w:rsidR="009973A9" w:rsidRPr="003D2C4F" w:rsidRDefault="009973A9" w:rsidP="009973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705B1106" w14:textId="42D51D38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8F389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1C93BF64" w14:textId="09231C75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4,553,857</w:t>
            </w:r>
          </w:p>
        </w:tc>
        <w:tc>
          <w:tcPr>
            <w:tcW w:w="270" w:type="dxa"/>
            <w:tcBorders>
              <w:bottom w:val="nil"/>
            </w:tcBorders>
          </w:tcPr>
          <w:p w14:paraId="6B22131A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1543B9FE" w14:textId="29A72F4D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4,553,857</w:t>
            </w:r>
          </w:p>
        </w:tc>
        <w:tc>
          <w:tcPr>
            <w:tcW w:w="270" w:type="dxa"/>
            <w:tcBorders>
              <w:bottom w:val="nil"/>
            </w:tcBorders>
          </w:tcPr>
          <w:p w14:paraId="62430E54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41898A2D" w14:textId="32533195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404,068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86BC22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EC51BF" w14:textId="2B8220A6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3,618,164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808EDB8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499483CF" w14:textId="2A4B24D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4,022,232</w:t>
            </w:r>
          </w:p>
        </w:tc>
      </w:tr>
      <w:tr w:rsidR="009973A9" w:rsidRPr="003D2C4F" w14:paraId="7F6659F0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25D45F03" w14:textId="77777777" w:rsidR="009973A9" w:rsidRPr="003D2C4F" w:rsidRDefault="009973A9" w:rsidP="009973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4DBAF3" w14:textId="04CEBCEC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09D358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FDB35B" w14:textId="6C584EEF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  <w:tcBorders>
              <w:bottom w:val="nil"/>
            </w:tcBorders>
          </w:tcPr>
          <w:p w14:paraId="6AD68279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25842AF" w14:textId="432FAC90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  <w:tcBorders>
              <w:bottom w:val="nil"/>
            </w:tcBorders>
          </w:tcPr>
          <w:p w14:paraId="4F030E9D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3546B1C" w14:textId="35DD4442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274,009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9DF55B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DA51E9" w14:textId="34BBACFA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803,055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855E25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4F7966B7" w14:textId="3D86825C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1,077,064</w:t>
            </w:r>
          </w:p>
        </w:tc>
      </w:tr>
      <w:tr w:rsidR="009973A9" w:rsidRPr="003D2C4F" w14:paraId="785D9715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49535C4" w14:textId="77777777" w:rsidR="009973A9" w:rsidRPr="003D2C4F" w:rsidRDefault="009973A9" w:rsidP="009973A9">
            <w:pPr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C5122" w14:textId="0A325978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15048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171A636" w14:textId="2CD84A9A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02271B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DA30734" w14:textId="5B86127E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5,228,258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85245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1590EFD" w14:textId="02E820E1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678,077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A0C55F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08F9A" w14:textId="6425AC24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4,421,219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051C25D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9A4533" w14:textId="6C0A75BD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5,099,296</w:t>
            </w:r>
          </w:p>
        </w:tc>
      </w:tr>
    </w:tbl>
    <w:p w14:paraId="3979ED80" w14:textId="77777777" w:rsidR="006E33EB" w:rsidRPr="003D2C4F" w:rsidRDefault="006E33EB" w:rsidP="00225A75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8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270"/>
        <w:gridCol w:w="1053"/>
        <w:gridCol w:w="270"/>
        <w:gridCol w:w="1017"/>
        <w:gridCol w:w="270"/>
        <w:gridCol w:w="1017"/>
        <w:gridCol w:w="243"/>
        <w:gridCol w:w="1080"/>
        <w:gridCol w:w="243"/>
        <w:gridCol w:w="27"/>
        <w:gridCol w:w="990"/>
      </w:tblGrid>
      <w:tr w:rsidR="00E5612A" w:rsidRPr="003D2C4F" w14:paraId="0D223D57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15991E7F" w14:textId="77777777" w:rsidR="00E5612A" w:rsidRPr="003D2C4F" w:rsidRDefault="00E5612A" w:rsidP="0073330E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2E339D31" w14:textId="77777777" w:rsidR="00E5612A" w:rsidRPr="003D2C4F" w:rsidRDefault="00E5612A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3D2C4F" w14:paraId="453C815B" w14:textId="77777777" w:rsidTr="0073330E">
        <w:trPr>
          <w:cantSplit/>
          <w:trHeight w:val="272"/>
        </w:trPr>
        <w:tc>
          <w:tcPr>
            <w:tcW w:w="1728" w:type="dxa"/>
            <w:tcBorders>
              <w:top w:val="nil"/>
              <w:bottom w:val="nil"/>
            </w:tcBorders>
          </w:tcPr>
          <w:p w14:paraId="7597F297" w14:textId="77777777" w:rsidR="001D3A79" w:rsidRPr="003D2C4F" w:rsidRDefault="001D3A79" w:rsidP="001D3A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tcBorders>
              <w:top w:val="nil"/>
              <w:bottom w:val="single" w:sz="4" w:space="0" w:color="auto"/>
            </w:tcBorders>
          </w:tcPr>
          <w:p w14:paraId="61428FB4" w14:textId="708F52A7" w:rsidR="001D3A79" w:rsidRPr="003D2C4F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 w:rsidRPr="003D2C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C82D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6"/>
            <w:tcBorders>
              <w:top w:val="nil"/>
              <w:bottom w:val="single" w:sz="4" w:space="0" w:color="auto"/>
            </w:tcBorders>
          </w:tcPr>
          <w:p w14:paraId="13FF53BF" w14:textId="768A1FA8" w:rsidR="001D3A79" w:rsidRPr="003D2C4F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 w:rsidRPr="003D2C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3A79" w:rsidRPr="003D2C4F" w14:paraId="0B55A42C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3D3B5806" w14:textId="77777777" w:rsidR="001D3A79" w:rsidRPr="003D2C4F" w:rsidRDefault="001D3A79" w:rsidP="001D3A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8ACC176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869932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74AFD805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8FF3540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11AA8E6D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26AB96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nil"/>
            </w:tcBorders>
          </w:tcPr>
          <w:p w14:paraId="019177FB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44B48D88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DA680D5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nil"/>
            </w:tcBorders>
          </w:tcPr>
          <w:p w14:paraId="57A95C4B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7469F30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A79" w:rsidRPr="003D2C4F" w14:paraId="4BA1BB36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6F87D425" w14:textId="77777777" w:rsidR="001D3A79" w:rsidRPr="003D2C4F" w:rsidRDefault="001D3A79" w:rsidP="001D3A79">
            <w:pPr>
              <w:tabs>
                <w:tab w:val="left" w:pos="267"/>
              </w:tabs>
              <w:ind w:right="-9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E27711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FEA91C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EAA5A28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19935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D6F56A8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C1AB1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7F78997E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0A56285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C169F2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0A5CC0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952B0F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3A79" w:rsidRPr="003D2C4F" w14:paraId="05F96A7B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1697DB84" w14:textId="77777777" w:rsidR="001D3A79" w:rsidRPr="003D2C4F" w:rsidRDefault="001D3A79" w:rsidP="001D3A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CD02B6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EDDCF5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425882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A1ADD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AF56D7E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76797A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301F1D28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4AE4739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F1852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B84C7A0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EB03B1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D3A79" w:rsidRPr="003D2C4F" w14:paraId="0E6BBD0A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4C76A79B" w14:textId="77777777" w:rsidR="001D3A79" w:rsidRPr="003D2C4F" w:rsidRDefault="001D3A79" w:rsidP="001D3A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2"/>
            <w:tcBorders>
              <w:top w:val="nil"/>
              <w:bottom w:val="nil"/>
            </w:tcBorders>
          </w:tcPr>
          <w:p w14:paraId="7F08C49D" w14:textId="77777777" w:rsidR="001D3A79" w:rsidRPr="003D2C4F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2C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973A9" w:rsidRPr="003D2C4F" w14:paraId="68136F8F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563FE1CD" w14:textId="77777777" w:rsidR="009973A9" w:rsidRPr="003D2C4F" w:rsidRDefault="009973A9" w:rsidP="009973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nil"/>
            </w:tcBorders>
          </w:tcPr>
          <w:p w14:paraId="6BC66603" w14:textId="2B15E636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447A8D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nil"/>
            </w:tcBorders>
          </w:tcPr>
          <w:p w14:paraId="1F1E37A2" w14:textId="5CD673A0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4,553,562</w:t>
            </w:r>
          </w:p>
        </w:tc>
        <w:tc>
          <w:tcPr>
            <w:tcW w:w="270" w:type="dxa"/>
            <w:tcBorders>
              <w:bottom w:val="nil"/>
            </w:tcBorders>
          </w:tcPr>
          <w:p w14:paraId="65491578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3FC991B5" w14:textId="30838892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4,553,562</w:t>
            </w:r>
          </w:p>
        </w:tc>
        <w:tc>
          <w:tcPr>
            <w:tcW w:w="270" w:type="dxa"/>
            <w:tcBorders>
              <w:bottom w:val="nil"/>
            </w:tcBorders>
          </w:tcPr>
          <w:p w14:paraId="32E7A2EC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nil"/>
            </w:tcBorders>
          </w:tcPr>
          <w:p w14:paraId="7B620D39" w14:textId="7C5E9299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534,471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A24D92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C86E2A3" w14:textId="3303453F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3,421,560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B13FC8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13E8E12E" w14:textId="3304E8A6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3,956,031</w:t>
            </w:r>
          </w:p>
        </w:tc>
      </w:tr>
      <w:tr w:rsidR="009973A9" w:rsidRPr="003D2C4F" w14:paraId="41E934DC" w14:textId="77777777" w:rsidTr="0073330E">
        <w:trPr>
          <w:cantSplit/>
        </w:trPr>
        <w:tc>
          <w:tcPr>
            <w:tcW w:w="1728" w:type="dxa"/>
            <w:tcBorders>
              <w:bottom w:val="nil"/>
            </w:tcBorders>
          </w:tcPr>
          <w:p w14:paraId="4CABB696" w14:textId="77777777" w:rsidR="009973A9" w:rsidRPr="003D2C4F" w:rsidRDefault="009973A9" w:rsidP="009973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887912" w14:textId="022D7A71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99ACE9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A8B4CC6" w14:textId="78224E3D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  <w:tcBorders>
              <w:bottom w:val="nil"/>
            </w:tcBorders>
          </w:tcPr>
          <w:p w14:paraId="0D0D1196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968702C" w14:textId="48D0E684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674,401</w:t>
            </w:r>
          </w:p>
        </w:tc>
        <w:tc>
          <w:tcPr>
            <w:tcW w:w="270" w:type="dxa"/>
            <w:tcBorders>
              <w:bottom w:val="nil"/>
            </w:tcBorders>
          </w:tcPr>
          <w:p w14:paraId="46A4292B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2CC20A7" w14:textId="5759F90D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274,009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0D6BD5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EE7097" w14:textId="6EB67B4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803,054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B62431F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13B5D641" w14:textId="601F31A9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D2C4F">
              <w:rPr>
                <w:rFonts w:asciiTheme="majorBidi" w:hAnsiTheme="majorBidi" w:cstheme="majorBidi"/>
                <w:sz w:val="30"/>
                <w:szCs w:val="30"/>
              </w:rPr>
              <w:t>1,077,063</w:t>
            </w:r>
          </w:p>
        </w:tc>
      </w:tr>
      <w:tr w:rsidR="009973A9" w:rsidRPr="009E3BC3" w14:paraId="74411AD7" w14:textId="77777777" w:rsidTr="0073330E">
        <w:trPr>
          <w:cantSplit/>
        </w:trPr>
        <w:tc>
          <w:tcPr>
            <w:tcW w:w="1728" w:type="dxa"/>
            <w:tcBorders>
              <w:top w:val="nil"/>
              <w:bottom w:val="nil"/>
            </w:tcBorders>
          </w:tcPr>
          <w:p w14:paraId="2A9DAD12" w14:textId="77777777" w:rsidR="009973A9" w:rsidRPr="003D2C4F" w:rsidRDefault="009973A9" w:rsidP="009973A9">
            <w:pPr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55A83" w14:textId="25BEE5D8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E3EAA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666C8F6" w14:textId="112EB420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5,227,963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870F7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0528746" w14:textId="4B402D21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5,227,963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1C7694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3FDBFB1" w14:textId="33E4A398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808,480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8AFBE6B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8F5E5" w14:textId="69C15D9C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4,224,614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36E4907" w14:textId="77777777" w:rsidR="009973A9" w:rsidRPr="003D2C4F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46E88" w14:textId="07D60DF1" w:rsidR="009973A9" w:rsidRPr="009E3BC3" w:rsidRDefault="009973A9" w:rsidP="009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2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5,033,094</w:t>
            </w:r>
          </w:p>
        </w:tc>
      </w:tr>
    </w:tbl>
    <w:p w14:paraId="00AF963B" w14:textId="77777777" w:rsidR="007425C0" w:rsidRPr="00F24E44" w:rsidRDefault="007425C0" w:rsidP="00FF6BA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4D40A91" w14:textId="77777777" w:rsidR="00280E0C" w:rsidRDefault="00280E0C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80E0C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71E213" w14:textId="1D788D5E" w:rsidR="009D2465" w:rsidRPr="00F24E44" w:rsidRDefault="009D2465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4E4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72FADBA6" w14:textId="77777777" w:rsidR="0046749D" w:rsidRPr="00F24E44" w:rsidRDefault="0046749D" w:rsidP="00280E0C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62"/>
        <w:gridCol w:w="270"/>
        <w:gridCol w:w="1080"/>
        <w:gridCol w:w="270"/>
        <w:gridCol w:w="1080"/>
        <w:gridCol w:w="270"/>
        <w:gridCol w:w="1080"/>
      </w:tblGrid>
      <w:tr w:rsidR="00D014BC" w:rsidRPr="009E3BC3" w14:paraId="147CF681" w14:textId="77777777" w:rsidTr="004B57AB">
        <w:trPr>
          <w:tblHeader/>
        </w:trPr>
        <w:tc>
          <w:tcPr>
            <w:tcW w:w="3330" w:type="dxa"/>
          </w:tcPr>
          <w:p w14:paraId="1CC96D1D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6BA41C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1A83B75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1C5CB1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D1CC9F8" w14:textId="77777777" w:rsidR="00D014BC" w:rsidRPr="009E3BC3" w:rsidRDefault="00D014BC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E86C05" w:rsidRPr="009E3BC3" w14:paraId="6EF74A5A" w14:textId="77777777" w:rsidTr="004B57AB">
        <w:trPr>
          <w:tblHeader/>
        </w:trPr>
        <w:tc>
          <w:tcPr>
            <w:tcW w:w="3330" w:type="dxa"/>
          </w:tcPr>
          <w:p w14:paraId="19096A5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40426D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14:paraId="51410E63" w14:textId="7D3BF7F8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47D1CE0C" w14:textId="77777777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A7348" w14:textId="5222992A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15857198" w14:textId="77777777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37EEE" w14:textId="78DB801E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093877" w14:textId="77777777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81C6D" w14:textId="7B84D588" w:rsidR="00E86C05" w:rsidRPr="009E3BC3" w:rsidRDefault="00E86C05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86C05" w:rsidRPr="009E3BC3" w14:paraId="595D08C9" w14:textId="77777777" w:rsidTr="004B57AB">
        <w:trPr>
          <w:tblHeader/>
        </w:trPr>
        <w:tc>
          <w:tcPr>
            <w:tcW w:w="3330" w:type="dxa"/>
          </w:tcPr>
          <w:p w14:paraId="1FEC46D9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66B8E4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12" w:type="dxa"/>
            <w:gridSpan w:val="7"/>
          </w:tcPr>
          <w:p w14:paraId="6DCFD64C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86C05" w:rsidRPr="009E3BC3" w14:paraId="2D4C4593" w14:textId="77777777" w:rsidTr="004B57AB">
        <w:tc>
          <w:tcPr>
            <w:tcW w:w="3330" w:type="dxa"/>
          </w:tcPr>
          <w:p w14:paraId="6126E581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00" w:type="dxa"/>
          </w:tcPr>
          <w:p w14:paraId="2C3F6194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8F2AD5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EC79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E8F2F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7E4E1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4474F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064B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3764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05" w:rsidRPr="009E3BC3" w14:paraId="17AC6B8E" w14:textId="77777777" w:rsidTr="004B57AB">
        <w:tc>
          <w:tcPr>
            <w:tcW w:w="3330" w:type="dxa"/>
          </w:tcPr>
          <w:p w14:paraId="6215E773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D5D18D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8DF54C" w14:textId="1A988412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60,13</w:t>
            </w:r>
            <w:r w:rsidR="006739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0849B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021" w14:textId="0798B07A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(24,262)</w:t>
            </w:r>
          </w:p>
        </w:tc>
        <w:tc>
          <w:tcPr>
            <w:tcW w:w="270" w:type="dxa"/>
          </w:tcPr>
          <w:p w14:paraId="627A67A3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6B428" w14:textId="02A10BAB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59,922</w:t>
            </w:r>
          </w:p>
        </w:tc>
        <w:tc>
          <w:tcPr>
            <w:tcW w:w="270" w:type="dxa"/>
          </w:tcPr>
          <w:p w14:paraId="099A1124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9044CD" w14:textId="7565FBC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(75,621)</w:t>
            </w:r>
          </w:p>
        </w:tc>
      </w:tr>
      <w:tr w:rsidR="00E86C05" w:rsidRPr="009E3BC3" w14:paraId="29D27E1C" w14:textId="77777777" w:rsidTr="004B57AB">
        <w:tc>
          <w:tcPr>
            <w:tcW w:w="3330" w:type="dxa"/>
          </w:tcPr>
          <w:p w14:paraId="4CA6DC75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ต้นทุนวัตถุดิบและวัสดุสิ้นเปลืองใช้ไป</w:t>
            </w:r>
          </w:p>
        </w:tc>
        <w:tc>
          <w:tcPr>
            <w:tcW w:w="900" w:type="dxa"/>
          </w:tcPr>
          <w:p w14:paraId="38646559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E90CFEF" w14:textId="459867B5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2,333,770</w:t>
            </w:r>
          </w:p>
        </w:tc>
        <w:tc>
          <w:tcPr>
            <w:tcW w:w="270" w:type="dxa"/>
          </w:tcPr>
          <w:p w14:paraId="14860467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3B191" w14:textId="123E233B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2,299,655</w:t>
            </w:r>
          </w:p>
        </w:tc>
        <w:tc>
          <w:tcPr>
            <w:tcW w:w="270" w:type="dxa"/>
          </w:tcPr>
          <w:p w14:paraId="2F9FF2D3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58E7" w14:textId="004FB485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2,333,774</w:t>
            </w:r>
          </w:p>
        </w:tc>
        <w:tc>
          <w:tcPr>
            <w:tcW w:w="270" w:type="dxa"/>
          </w:tcPr>
          <w:p w14:paraId="1AE65E0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F5CD" w14:textId="11B6D16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2,302,400</w:t>
            </w:r>
          </w:p>
        </w:tc>
      </w:tr>
      <w:tr w:rsidR="00E86C05" w:rsidRPr="009E3BC3" w14:paraId="499DC2A0" w14:textId="77777777" w:rsidTr="004B57AB">
        <w:tc>
          <w:tcPr>
            <w:tcW w:w="3330" w:type="dxa"/>
            <w:shd w:val="clear" w:color="auto" w:fill="auto"/>
          </w:tcPr>
          <w:p w14:paraId="79E8E87C" w14:textId="5197FE9F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ค่าภาษีสรรพสามิต</w:t>
            </w:r>
          </w:p>
        </w:tc>
        <w:tc>
          <w:tcPr>
            <w:tcW w:w="900" w:type="dxa"/>
            <w:shd w:val="clear" w:color="auto" w:fill="auto"/>
          </w:tcPr>
          <w:p w14:paraId="772BCD10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666CDEE" w14:textId="10D63FB5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654,230</w:t>
            </w:r>
          </w:p>
        </w:tc>
        <w:tc>
          <w:tcPr>
            <w:tcW w:w="270" w:type="dxa"/>
            <w:shd w:val="clear" w:color="auto" w:fill="auto"/>
          </w:tcPr>
          <w:p w14:paraId="10F70BB0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82BD0" w14:textId="72D7A80F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589,947</w:t>
            </w:r>
          </w:p>
        </w:tc>
        <w:tc>
          <w:tcPr>
            <w:tcW w:w="270" w:type="dxa"/>
            <w:shd w:val="clear" w:color="auto" w:fill="auto"/>
          </w:tcPr>
          <w:p w14:paraId="3305B257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977D1B" w14:textId="078EC741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654,230</w:t>
            </w:r>
          </w:p>
        </w:tc>
        <w:tc>
          <w:tcPr>
            <w:tcW w:w="270" w:type="dxa"/>
            <w:shd w:val="clear" w:color="auto" w:fill="auto"/>
          </w:tcPr>
          <w:p w14:paraId="5AA77C47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79937" w14:textId="6FC0C794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589,947</w:t>
            </w:r>
          </w:p>
        </w:tc>
      </w:tr>
      <w:tr w:rsidR="00E86C05" w:rsidRPr="009E3BC3" w14:paraId="379341E9" w14:textId="77777777" w:rsidTr="004B57AB">
        <w:tc>
          <w:tcPr>
            <w:tcW w:w="3330" w:type="dxa"/>
          </w:tcPr>
          <w:p w14:paraId="0B3CBA56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33C537A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F3F2C8" w14:textId="31224FEF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562,50</w:t>
            </w:r>
            <w:r w:rsidR="006739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B5AD96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1F8C" w14:textId="68FDD61C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564,179</w:t>
            </w:r>
          </w:p>
        </w:tc>
        <w:tc>
          <w:tcPr>
            <w:tcW w:w="270" w:type="dxa"/>
          </w:tcPr>
          <w:p w14:paraId="11B3FF5A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C9BB" w14:textId="5195D12A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562,50</w:t>
            </w:r>
            <w:r w:rsidR="00DE4A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2E0F3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CB833" w14:textId="383C874B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564,179</w:t>
            </w:r>
          </w:p>
        </w:tc>
      </w:tr>
      <w:tr w:rsidR="00E86C05" w:rsidRPr="009E3BC3" w14:paraId="22CBB5E5" w14:textId="77777777" w:rsidTr="004B57AB">
        <w:tc>
          <w:tcPr>
            <w:tcW w:w="3330" w:type="dxa"/>
          </w:tcPr>
          <w:p w14:paraId="27546921" w14:textId="0948C718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6C51D686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9FD415" w14:textId="1E546C7B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226,202</w:t>
            </w:r>
          </w:p>
        </w:tc>
        <w:tc>
          <w:tcPr>
            <w:tcW w:w="270" w:type="dxa"/>
          </w:tcPr>
          <w:p w14:paraId="0097F7C9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7870" w14:textId="79ECB444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206,260</w:t>
            </w:r>
          </w:p>
        </w:tc>
        <w:tc>
          <w:tcPr>
            <w:tcW w:w="270" w:type="dxa"/>
          </w:tcPr>
          <w:p w14:paraId="435E5727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238C7" w14:textId="1F845F33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226,202</w:t>
            </w:r>
          </w:p>
        </w:tc>
        <w:tc>
          <w:tcPr>
            <w:tcW w:w="270" w:type="dxa"/>
          </w:tcPr>
          <w:p w14:paraId="2888FA51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7CEF7" w14:textId="179F09D4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206,260</w:t>
            </w:r>
          </w:p>
        </w:tc>
      </w:tr>
      <w:tr w:rsidR="00E86C05" w:rsidRPr="009E3BC3" w14:paraId="398B4EE9" w14:textId="77777777" w:rsidTr="004B57AB">
        <w:tc>
          <w:tcPr>
            <w:tcW w:w="3330" w:type="dxa"/>
          </w:tcPr>
          <w:p w14:paraId="7C0DD5B3" w14:textId="3892ECD3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39CC271E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583BC" w14:textId="5DA507F3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149,996</w:t>
            </w:r>
          </w:p>
        </w:tc>
        <w:tc>
          <w:tcPr>
            <w:tcW w:w="270" w:type="dxa"/>
          </w:tcPr>
          <w:p w14:paraId="369BBB55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E8546" w14:textId="2957329A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152,528</w:t>
            </w:r>
          </w:p>
        </w:tc>
        <w:tc>
          <w:tcPr>
            <w:tcW w:w="270" w:type="dxa"/>
          </w:tcPr>
          <w:p w14:paraId="1DFB764B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5E6FF" w14:textId="257405F6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149,996</w:t>
            </w:r>
          </w:p>
        </w:tc>
        <w:tc>
          <w:tcPr>
            <w:tcW w:w="270" w:type="dxa"/>
          </w:tcPr>
          <w:p w14:paraId="3EABB6FA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775B4" w14:textId="43719BBA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152,528</w:t>
            </w:r>
          </w:p>
        </w:tc>
      </w:tr>
      <w:tr w:rsidR="00E86C05" w:rsidRPr="009E3BC3" w14:paraId="01C34F89" w14:textId="77777777" w:rsidTr="004B57AB">
        <w:tc>
          <w:tcPr>
            <w:tcW w:w="3330" w:type="dxa"/>
          </w:tcPr>
          <w:p w14:paraId="305F164A" w14:textId="631A1566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900" w:type="dxa"/>
          </w:tcPr>
          <w:p w14:paraId="4AE6DFF6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2ABA5C" w14:textId="7D3E67F0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19,942</w:t>
            </w:r>
          </w:p>
        </w:tc>
        <w:tc>
          <w:tcPr>
            <w:tcW w:w="270" w:type="dxa"/>
          </w:tcPr>
          <w:p w14:paraId="003C14AC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1B545" w14:textId="6D5C477E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18,859</w:t>
            </w:r>
          </w:p>
        </w:tc>
        <w:tc>
          <w:tcPr>
            <w:tcW w:w="270" w:type="dxa"/>
          </w:tcPr>
          <w:p w14:paraId="22C3E70B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36417" w14:textId="6103D893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19,942</w:t>
            </w:r>
          </w:p>
        </w:tc>
        <w:tc>
          <w:tcPr>
            <w:tcW w:w="270" w:type="dxa"/>
          </w:tcPr>
          <w:p w14:paraId="5BA3B10D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C32BD" w14:textId="7BE8A25C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18,859</w:t>
            </w:r>
          </w:p>
        </w:tc>
      </w:tr>
      <w:tr w:rsidR="00E86C05" w:rsidRPr="009E3BC3" w14:paraId="23024F29" w14:textId="77777777" w:rsidTr="004B57AB">
        <w:tc>
          <w:tcPr>
            <w:tcW w:w="3330" w:type="dxa"/>
          </w:tcPr>
          <w:p w14:paraId="3CCEEA33" w14:textId="2E4D81E3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8FB7F8B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58E040" w14:textId="7F2EF77D" w:rsidR="00E86C05" w:rsidRPr="009E3BC3" w:rsidRDefault="003D1EC7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214,101</w:t>
            </w:r>
          </w:p>
        </w:tc>
        <w:tc>
          <w:tcPr>
            <w:tcW w:w="270" w:type="dxa"/>
          </w:tcPr>
          <w:p w14:paraId="539FA82D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3B7A4" w14:textId="28875F15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286,438</w:t>
            </w:r>
          </w:p>
        </w:tc>
        <w:tc>
          <w:tcPr>
            <w:tcW w:w="270" w:type="dxa"/>
          </w:tcPr>
          <w:p w14:paraId="3CA8DAA2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83A57" w14:textId="4C340865" w:rsidR="00E86C05" w:rsidRPr="009E3BC3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4A2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,101</w:t>
            </w:r>
          </w:p>
        </w:tc>
        <w:tc>
          <w:tcPr>
            <w:tcW w:w="270" w:type="dxa"/>
          </w:tcPr>
          <w:p w14:paraId="6642EC0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4B862" w14:textId="5192E9ED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286,440</w:t>
            </w:r>
          </w:p>
        </w:tc>
      </w:tr>
      <w:tr w:rsidR="00E86C05" w:rsidRPr="009E3BC3" w14:paraId="438EFFE3" w14:textId="77777777" w:rsidTr="004B57AB">
        <w:tc>
          <w:tcPr>
            <w:tcW w:w="3330" w:type="dxa"/>
          </w:tcPr>
          <w:p w14:paraId="2AA39D48" w14:textId="7B11BE1A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D58E46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8BFF955" w14:textId="730FB55C" w:rsidR="00E86C05" w:rsidRPr="00966522" w:rsidRDefault="005E2EC1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4,220,880</w:t>
            </w:r>
          </w:p>
        </w:tc>
        <w:tc>
          <w:tcPr>
            <w:tcW w:w="270" w:type="dxa"/>
          </w:tcPr>
          <w:p w14:paraId="57CD0CEA" w14:textId="77777777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756172" w14:textId="72AB38FB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4,093,604</w:t>
            </w:r>
          </w:p>
        </w:tc>
        <w:tc>
          <w:tcPr>
            <w:tcW w:w="270" w:type="dxa"/>
          </w:tcPr>
          <w:p w14:paraId="62283697" w14:textId="77777777" w:rsidR="00E86C05" w:rsidRPr="00966522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3983" w14:textId="638D9971" w:rsidR="00E86C05" w:rsidRPr="00966522" w:rsidRDefault="002930B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4,220,67</w:t>
            </w:r>
            <w:r w:rsidR="00DE4A2B"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823DB1" w14:textId="77777777" w:rsidR="00E86C05" w:rsidRPr="00966522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8586BE" w14:textId="06723A62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4,044,992</w:t>
            </w:r>
          </w:p>
        </w:tc>
      </w:tr>
      <w:tr w:rsidR="00E86C05" w:rsidRPr="009E3BC3" w14:paraId="50B8E767" w14:textId="77777777" w:rsidTr="004B57AB">
        <w:tc>
          <w:tcPr>
            <w:tcW w:w="3330" w:type="dxa"/>
          </w:tcPr>
          <w:p w14:paraId="5FFB91A3" w14:textId="28DA54A3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0F02D0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7EBD548" w14:textId="5AEDBD31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1FE54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A7D1" w14:textId="6D7FE1AE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EBD2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AA8A" w14:textId="5E01CB18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21C0A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A9668" w14:textId="05D92D5E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6C05" w:rsidRPr="009E3BC3" w14:paraId="0BCCD28C" w14:textId="77777777" w:rsidTr="004B57AB">
        <w:tc>
          <w:tcPr>
            <w:tcW w:w="3330" w:type="dxa"/>
          </w:tcPr>
          <w:p w14:paraId="6092292A" w14:textId="77AE13DC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900" w:type="dxa"/>
          </w:tcPr>
          <w:p w14:paraId="62422CC9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BD16E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372E1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B03F8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1FF5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BD4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DC34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277DB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C05" w:rsidRPr="009E3BC3" w14:paraId="54C97A1E" w14:textId="77777777" w:rsidTr="004B57AB">
        <w:tc>
          <w:tcPr>
            <w:tcW w:w="3330" w:type="dxa"/>
          </w:tcPr>
          <w:p w14:paraId="4BB5EAFF" w14:textId="764E601C" w:rsidR="00E86C05" w:rsidRPr="009E3BC3" w:rsidRDefault="00E86C05" w:rsidP="00E86C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900" w:type="dxa"/>
          </w:tcPr>
          <w:p w14:paraId="1D0523F0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4065DB" w14:textId="0E81125D" w:rsidR="00E86C05" w:rsidRPr="009E3BC3" w:rsidRDefault="0059702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257,24</w:t>
            </w:r>
            <w:r w:rsidR="006739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90812F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8E73A" w14:textId="36E47C1D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276,727</w:t>
            </w:r>
          </w:p>
        </w:tc>
        <w:tc>
          <w:tcPr>
            <w:tcW w:w="270" w:type="dxa"/>
          </w:tcPr>
          <w:p w14:paraId="608B7F46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E8D26" w14:textId="4BB60D50" w:rsidR="00E86C05" w:rsidRPr="009E3BC3" w:rsidRDefault="0059702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257,242</w:t>
            </w:r>
          </w:p>
        </w:tc>
        <w:tc>
          <w:tcPr>
            <w:tcW w:w="270" w:type="dxa"/>
          </w:tcPr>
          <w:p w14:paraId="7799DA25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2BA7F" w14:textId="314FD9C1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273,983</w:t>
            </w:r>
          </w:p>
        </w:tc>
      </w:tr>
      <w:tr w:rsidR="00E86C05" w:rsidRPr="009E3BC3" w14:paraId="7D3CACE0" w14:textId="77777777" w:rsidTr="004B57AB">
        <w:tc>
          <w:tcPr>
            <w:tcW w:w="3330" w:type="dxa"/>
          </w:tcPr>
          <w:p w14:paraId="505EC4E3" w14:textId="14076F2E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900" w:type="dxa"/>
          </w:tcPr>
          <w:p w14:paraId="5EB41932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37801C" w14:textId="50F06C35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13,029</w:t>
            </w:r>
          </w:p>
        </w:tc>
        <w:tc>
          <w:tcPr>
            <w:tcW w:w="270" w:type="dxa"/>
          </w:tcPr>
          <w:p w14:paraId="723A900E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559C7" w14:textId="4698CA02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11,069</w:t>
            </w:r>
          </w:p>
        </w:tc>
        <w:tc>
          <w:tcPr>
            <w:tcW w:w="270" w:type="dxa"/>
          </w:tcPr>
          <w:p w14:paraId="07420854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63A9D" w14:textId="05D07DC9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13,029</w:t>
            </w:r>
          </w:p>
        </w:tc>
        <w:tc>
          <w:tcPr>
            <w:tcW w:w="270" w:type="dxa"/>
          </w:tcPr>
          <w:p w14:paraId="20434013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DE4BB" w14:textId="3DEFBAE9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11,069</w:t>
            </w:r>
          </w:p>
        </w:tc>
      </w:tr>
      <w:tr w:rsidR="00E86C05" w:rsidRPr="009E3BC3" w14:paraId="036FCABB" w14:textId="77777777" w:rsidTr="004B57AB">
        <w:tc>
          <w:tcPr>
            <w:tcW w:w="3330" w:type="dxa"/>
          </w:tcPr>
          <w:p w14:paraId="1BC11081" w14:textId="59242E27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ค่าแรกเข้าและค่าบริการอื่น</w:t>
            </w:r>
          </w:p>
        </w:tc>
        <w:tc>
          <w:tcPr>
            <w:tcW w:w="900" w:type="dxa"/>
          </w:tcPr>
          <w:p w14:paraId="58A2D38B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9A5B8D" w14:textId="12088999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  <w:tc>
          <w:tcPr>
            <w:tcW w:w="270" w:type="dxa"/>
          </w:tcPr>
          <w:p w14:paraId="31B72B2E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06065" w14:textId="560758EE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3,887</w:t>
            </w:r>
          </w:p>
        </w:tc>
        <w:tc>
          <w:tcPr>
            <w:tcW w:w="270" w:type="dxa"/>
          </w:tcPr>
          <w:p w14:paraId="387EF6FB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5D16C" w14:textId="6BDCB24F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  <w:tc>
          <w:tcPr>
            <w:tcW w:w="270" w:type="dxa"/>
          </w:tcPr>
          <w:p w14:paraId="1AD01F1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61FC" w14:textId="730BE806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3,652</w:t>
            </w:r>
          </w:p>
        </w:tc>
      </w:tr>
      <w:tr w:rsidR="00E86C05" w:rsidRPr="009E3BC3" w14:paraId="5BC3CC2F" w14:textId="77777777" w:rsidTr="004B57AB">
        <w:tc>
          <w:tcPr>
            <w:tcW w:w="3330" w:type="dxa"/>
          </w:tcPr>
          <w:p w14:paraId="72C114AA" w14:textId="48924B30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900" w:type="dxa"/>
          </w:tcPr>
          <w:p w14:paraId="7442A874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455D28" w14:textId="06F828EA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4C139A7A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1715" w14:textId="504E5929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270" w:type="dxa"/>
          </w:tcPr>
          <w:p w14:paraId="2EF45586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C7CC" w14:textId="011473D0" w:rsidR="00E86C05" w:rsidRPr="009E3BC3" w:rsidRDefault="009A5EED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03DAE050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C12A2" w14:textId="31FC44AB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</w:tr>
      <w:tr w:rsidR="00E86C05" w:rsidRPr="009E3BC3" w14:paraId="52401CD5" w14:textId="77777777" w:rsidTr="004B57AB">
        <w:tc>
          <w:tcPr>
            <w:tcW w:w="3330" w:type="dxa"/>
          </w:tcPr>
          <w:p w14:paraId="017D0051" w14:textId="124F051A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381E3B7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09B77B" w14:textId="0523E32B" w:rsidR="00E86C05" w:rsidRPr="00966522" w:rsidRDefault="0059702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277,02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D09A0D" w14:textId="77777777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B2B4EE" w14:textId="0EC2A78F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292,950</w:t>
            </w:r>
          </w:p>
        </w:tc>
        <w:tc>
          <w:tcPr>
            <w:tcW w:w="270" w:type="dxa"/>
          </w:tcPr>
          <w:p w14:paraId="6FD40C9A" w14:textId="77777777" w:rsidR="00E86C05" w:rsidRPr="00966522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45506" w14:textId="35E89A96" w:rsidR="00E86C05" w:rsidRPr="00966522" w:rsidRDefault="0059702E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277,018</w:t>
            </w:r>
          </w:p>
        </w:tc>
        <w:tc>
          <w:tcPr>
            <w:tcW w:w="270" w:type="dxa"/>
          </w:tcPr>
          <w:p w14:paraId="1C6EA25F" w14:textId="77777777" w:rsidR="00E86C05" w:rsidRPr="00966522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7CC29" w14:textId="65A3BC57" w:rsidR="00E86C05" w:rsidRPr="00966522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289,971</w:t>
            </w:r>
          </w:p>
        </w:tc>
      </w:tr>
      <w:tr w:rsidR="00F24E44" w:rsidRPr="009E3BC3" w14:paraId="1350EAF8" w14:textId="77777777" w:rsidTr="004B57AB">
        <w:tc>
          <w:tcPr>
            <w:tcW w:w="3330" w:type="dxa"/>
          </w:tcPr>
          <w:p w14:paraId="7C9DD7C2" w14:textId="77777777" w:rsidR="00F24E44" w:rsidRPr="009E3BC3" w:rsidRDefault="00F24E44" w:rsidP="00E65123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6B340C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01B892E5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E80933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B5B13E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5D351F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CBB66F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22B343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4403C1" w14:textId="77777777" w:rsidR="00F24E44" w:rsidRPr="009E3BC3" w:rsidRDefault="00F24E44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6C05" w:rsidRPr="009E3BC3" w14:paraId="7CCBE7A4" w14:textId="77777777" w:rsidTr="004B57AB">
        <w:tc>
          <w:tcPr>
            <w:tcW w:w="3330" w:type="dxa"/>
          </w:tcPr>
          <w:p w14:paraId="781486CD" w14:textId="62E396A1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00" w:type="dxa"/>
          </w:tcPr>
          <w:p w14:paraId="46845C7C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5EDCDE2E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48272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4D334C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5A2F4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395B42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ECD0A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BCDF36" w14:textId="77777777" w:rsidR="00E86C05" w:rsidRPr="009E3BC3" w:rsidRDefault="00E86C05" w:rsidP="00E86C05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6C05" w:rsidRPr="009E3BC3" w14:paraId="56DE0F92" w14:textId="77777777" w:rsidTr="004B57AB">
        <w:tc>
          <w:tcPr>
            <w:tcW w:w="3330" w:type="dxa"/>
          </w:tcPr>
          <w:p w14:paraId="3582744B" w14:textId="0915E010" w:rsidR="00E86C05" w:rsidRPr="009E3BC3" w:rsidRDefault="00E86C05" w:rsidP="00E86C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68B42282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9CB715" w14:textId="55D6E238" w:rsidR="00E86C05" w:rsidRPr="009E3BC3" w:rsidRDefault="00F606B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119,697</w:t>
            </w:r>
          </w:p>
        </w:tc>
        <w:tc>
          <w:tcPr>
            <w:tcW w:w="270" w:type="dxa"/>
          </w:tcPr>
          <w:p w14:paraId="54288302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6D086" w14:textId="6D527A3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115,996</w:t>
            </w:r>
          </w:p>
        </w:tc>
        <w:tc>
          <w:tcPr>
            <w:tcW w:w="270" w:type="dxa"/>
          </w:tcPr>
          <w:p w14:paraId="1EEA74A1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91710" w14:textId="3FB4EE42" w:rsidR="00E86C05" w:rsidRPr="009E3BC3" w:rsidRDefault="00D646AB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119,697</w:t>
            </w:r>
          </w:p>
        </w:tc>
        <w:tc>
          <w:tcPr>
            <w:tcW w:w="270" w:type="dxa"/>
          </w:tcPr>
          <w:p w14:paraId="5D467ABB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F416E" w14:textId="437A2192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115,996</w:t>
            </w:r>
          </w:p>
        </w:tc>
      </w:tr>
      <w:tr w:rsidR="00483569" w:rsidRPr="009E3BC3" w14:paraId="7F111653" w14:textId="77777777" w:rsidTr="004B57AB">
        <w:tc>
          <w:tcPr>
            <w:tcW w:w="3330" w:type="dxa"/>
          </w:tcPr>
          <w:p w14:paraId="0D13F267" w14:textId="3CD3FF23" w:rsidR="00483569" w:rsidRPr="009E3BC3" w:rsidRDefault="00483569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ผล</w:t>
            </w: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14:paraId="514709F9" w14:textId="77777777" w:rsidR="00483569" w:rsidRPr="009E3BC3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D5663E9" w14:textId="77777777" w:rsidR="00483569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39BF0" w14:textId="77777777" w:rsidR="00483569" w:rsidRPr="009E3BC3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22C2A" w14:textId="77777777" w:rsidR="00483569" w:rsidRPr="009E3BC3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52944" w14:textId="77777777" w:rsidR="00483569" w:rsidRPr="009E3BC3" w:rsidRDefault="00483569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DFA9" w14:textId="77777777" w:rsidR="00483569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D1496" w14:textId="77777777" w:rsidR="00483569" w:rsidRPr="009E3BC3" w:rsidRDefault="00483569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B8F31" w14:textId="77777777" w:rsidR="00483569" w:rsidRPr="009E3BC3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569" w:rsidRPr="009E3BC3" w14:paraId="448BADCC" w14:textId="77777777" w:rsidTr="004B57AB">
        <w:tc>
          <w:tcPr>
            <w:tcW w:w="3330" w:type="dxa"/>
          </w:tcPr>
          <w:p w14:paraId="38DE2F92" w14:textId="5C598975" w:rsidR="00483569" w:rsidRDefault="00483569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ด้านเครดิตที่คาดว่าจะเกิดขึ้น</w:t>
            </w:r>
          </w:p>
        </w:tc>
        <w:tc>
          <w:tcPr>
            <w:tcW w:w="900" w:type="dxa"/>
          </w:tcPr>
          <w:p w14:paraId="3ED3C4AA" w14:textId="6C076BEE" w:rsidR="00483569" w:rsidRPr="009E3BC3" w:rsidRDefault="00C61CE8" w:rsidP="00C61C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4, 6</w:t>
            </w:r>
          </w:p>
        </w:tc>
        <w:tc>
          <w:tcPr>
            <w:tcW w:w="1062" w:type="dxa"/>
          </w:tcPr>
          <w:p w14:paraId="5D2C7251" w14:textId="73C48252" w:rsidR="00483569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A6EFC" w14:textId="77777777" w:rsidR="00483569" w:rsidRPr="009E3BC3" w:rsidRDefault="00483569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0800E" w14:textId="54C8741B" w:rsidR="00483569" w:rsidRPr="009E3BC3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D7001" w14:textId="77777777" w:rsidR="00483569" w:rsidRPr="009E3BC3" w:rsidRDefault="00483569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EA4D0" w14:textId="5454E2CE" w:rsidR="00483569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(1,767)</w:t>
            </w:r>
          </w:p>
        </w:tc>
        <w:tc>
          <w:tcPr>
            <w:tcW w:w="270" w:type="dxa"/>
          </w:tcPr>
          <w:p w14:paraId="04B5A039" w14:textId="77777777" w:rsidR="00483569" w:rsidRPr="009E3BC3" w:rsidRDefault="00483569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06A52" w14:textId="275A5B49" w:rsidR="00483569" w:rsidRPr="009E3BC3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75,688</w:t>
            </w:r>
          </w:p>
        </w:tc>
      </w:tr>
      <w:tr w:rsidR="00E86C05" w:rsidRPr="009E3BC3" w14:paraId="4F1ED72F" w14:textId="77777777" w:rsidTr="004B57AB">
        <w:tc>
          <w:tcPr>
            <w:tcW w:w="3330" w:type="dxa"/>
          </w:tcPr>
          <w:p w14:paraId="20084290" w14:textId="55CD9D14" w:rsidR="00E86C05" w:rsidRPr="001E7F06" w:rsidRDefault="00E86C05" w:rsidP="00E86C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0C5E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77EE3EB7" w14:textId="506CB7A4" w:rsidR="00E86C05" w:rsidRPr="001E7F06" w:rsidRDefault="00DC1418" w:rsidP="00C61C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62" w:type="dxa"/>
          </w:tcPr>
          <w:p w14:paraId="09E8D95C" w14:textId="3B614178" w:rsidR="00E86C05" w:rsidRPr="001E7F06" w:rsidRDefault="00F606B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</w:rPr>
              <w:t>11,677</w:t>
            </w:r>
          </w:p>
        </w:tc>
        <w:tc>
          <w:tcPr>
            <w:tcW w:w="270" w:type="dxa"/>
          </w:tcPr>
          <w:p w14:paraId="44E76108" w14:textId="77777777" w:rsidR="00E86C05" w:rsidRPr="001E7F06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5C19" w14:textId="55C54FFF" w:rsidR="00E86C05" w:rsidRPr="001E7F06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7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14365F" w14:textId="77777777" w:rsidR="00E86C05" w:rsidRPr="001E7F06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6CE20" w14:textId="1C5B9AB2" w:rsidR="00E86C05" w:rsidRPr="001E7F06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11,677</w:t>
            </w:r>
          </w:p>
        </w:tc>
        <w:tc>
          <w:tcPr>
            <w:tcW w:w="270" w:type="dxa"/>
          </w:tcPr>
          <w:p w14:paraId="6DCE85E0" w14:textId="77777777" w:rsidR="00E86C05" w:rsidRPr="001E7F06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2E3EE" w14:textId="1D436979" w:rsidR="00E86C05" w:rsidRPr="001E7F06" w:rsidRDefault="00C61C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6C05" w:rsidRPr="009E3BC3" w14:paraId="7C9D63BF" w14:textId="77777777" w:rsidTr="004B57AB">
        <w:tc>
          <w:tcPr>
            <w:tcW w:w="3330" w:type="dxa"/>
          </w:tcPr>
          <w:p w14:paraId="6D3208FA" w14:textId="23A22DA7" w:rsidR="00E86C05" w:rsidRPr="009E3BC3" w:rsidRDefault="00E86C05" w:rsidP="00E86C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38F5608" w14:textId="1FBE1CA9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E44A73" w14:textId="32D3A5DB" w:rsidR="00E86C05" w:rsidRPr="009E3BC3" w:rsidRDefault="00F606B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  <w:tc>
          <w:tcPr>
            <w:tcW w:w="270" w:type="dxa"/>
          </w:tcPr>
          <w:p w14:paraId="7D08D393" w14:textId="77777777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99846" w14:textId="0785F743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28,292</w:t>
            </w:r>
          </w:p>
        </w:tc>
        <w:tc>
          <w:tcPr>
            <w:tcW w:w="270" w:type="dxa"/>
          </w:tcPr>
          <w:p w14:paraId="4343A898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7B007" w14:textId="3453AE92" w:rsidR="00E86C05" w:rsidRPr="009E3BC3" w:rsidRDefault="00D646AB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21,319</w:t>
            </w:r>
          </w:p>
        </w:tc>
        <w:tc>
          <w:tcPr>
            <w:tcW w:w="270" w:type="dxa"/>
          </w:tcPr>
          <w:p w14:paraId="5D18CA18" w14:textId="77777777" w:rsidR="00E86C05" w:rsidRPr="009E3BC3" w:rsidRDefault="00E86C05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DD47C" w14:textId="3924CFA9" w:rsidR="00E86C05" w:rsidRPr="009E3BC3" w:rsidRDefault="00E86C05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27,936</w:t>
            </w:r>
          </w:p>
        </w:tc>
      </w:tr>
      <w:tr w:rsidR="00D646AB" w:rsidRPr="009E3BC3" w14:paraId="1E2E390D" w14:textId="77777777" w:rsidTr="004B57AB">
        <w:tc>
          <w:tcPr>
            <w:tcW w:w="3330" w:type="dxa"/>
          </w:tcPr>
          <w:p w14:paraId="5C3E7BF2" w14:textId="12B3C4F6" w:rsidR="00D646AB" w:rsidRPr="009E3BC3" w:rsidRDefault="00D646AB" w:rsidP="00D646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425E04F" w14:textId="77777777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75C2DF" w14:textId="0AE150AD" w:rsidR="00D646AB" w:rsidRPr="009E3BC3" w:rsidRDefault="00F606B5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C04C07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7EC1C84A" w14:textId="77777777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87643" w14:textId="065F97ED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C04C07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524DBF7B" w14:textId="77777777" w:rsidR="00D646AB" w:rsidRPr="009E3BC3" w:rsidRDefault="00D646AB" w:rsidP="00D6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914EE" w14:textId="63AFDACD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C04C07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6E94AF32" w14:textId="77777777" w:rsidR="00D646AB" w:rsidRPr="009E3BC3" w:rsidRDefault="00D646AB" w:rsidP="00D6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51909" w14:textId="7DDC4CE6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C04C07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D646AB" w:rsidRPr="009E3BC3" w14:paraId="3475503E" w14:textId="77777777" w:rsidTr="004B57AB">
        <w:tc>
          <w:tcPr>
            <w:tcW w:w="3330" w:type="dxa"/>
          </w:tcPr>
          <w:p w14:paraId="6E4F65D6" w14:textId="4B0A0363" w:rsidR="00D646AB" w:rsidRPr="009E3BC3" w:rsidRDefault="00D646AB" w:rsidP="00D646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702B2D5" w14:textId="77777777" w:rsidR="00D646AB" w:rsidRPr="009E3BC3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D938B64" w14:textId="0DE4D24E" w:rsidR="00D646AB" w:rsidRPr="00F606B5" w:rsidRDefault="00F606B5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168,346</w:t>
            </w:r>
          </w:p>
        </w:tc>
        <w:tc>
          <w:tcPr>
            <w:tcW w:w="270" w:type="dxa"/>
          </w:tcPr>
          <w:p w14:paraId="60575876" w14:textId="77777777" w:rsidR="00D646AB" w:rsidRPr="00F606B5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99E9B" w14:textId="3CEF45EB" w:rsidR="00D646AB" w:rsidRPr="00F606B5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165,223</w:t>
            </w:r>
          </w:p>
        </w:tc>
        <w:tc>
          <w:tcPr>
            <w:tcW w:w="270" w:type="dxa"/>
          </w:tcPr>
          <w:p w14:paraId="4A765DD3" w14:textId="77777777" w:rsidR="00D646AB" w:rsidRPr="00F606B5" w:rsidRDefault="00D646AB" w:rsidP="00D6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A465D" w14:textId="4A91916F" w:rsidR="00D646AB" w:rsidRPr="00F606B5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166,37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16A280A" w14:textId="77777777" w:rsidR="00D646AB" w:rsidRPr="00F606B5" w:rsidRDefault="00D646AB" w:rsidP="00D6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E1B2" w14:textId="639BE849" w:rsidR="00D646AB" w:rsidRPr="00F606B5" w:rsidRDefault="00D646AB" w:rsidP="00D64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240,300</w:t>
            </w:r>
          </w:p>
        </w:tc>
      </w:tr>
    </w:tbl>
    <w:p w14:paraId="1F9200E2" w14:textId="35B25590" w:rsidR="00A2383E" w:rsidRPr="009E3BC3" w:rsidRDefault="00A2383E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B9A342B" w14:textId="77777777" w:rsidR="00F24E44" w:rsidRDefault="00F24E44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6BC772" w14:textId="506EF42D" w:rsidR="0017336D" w:rsidRPr="009E3BC3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0CF6ACE" w14:textId="77777777" w:rsidR="0017336D" w:rsidRPr="00F24E44" w:rsidRDefault="0017336D" w:rsidP="00A2383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2521"/>
        <w:gridCol w:w="1710"/>
        <w:gridCol w:w="270"/>
        <w:gridCol w:w="1530"/>
        <w:gridCol w:w="270"/>
      </w:tblGrid>
      <w:tr w:rsidR="00795DE8" w:rsidRPr="009E3BC3" w14:paraId="61F12220" w14:textId="77777777" w:rsidTr="00795DE8">
        <w:tc>
          <w:tcPr>
            <w:tcW w:w="5850" w:type="dxa"/>
            <w:gridSpan w:val="2"/>
          </w:tcPr>
          <w:p w14:paraId="60414D8E" w14:textId="77777777" w:rsidR="00795DE8" w:rsidRPr="009E3BC3" w:rsidRDefault="00795DE8" w:rsidP="00FB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4493001" w14:textId="5126825C" w:rsidR="00795DE8" w:rsidRPr="009E3BC3" w:rsidRDefault="00795DE8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6C37406" w14:textId="77777777" w:rsidR="00795DE8" w:rsidRPr="009E3BC3" w:rsidRDefault="00795DE8" w:rsidP="0026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95DE8" w:rsidRPr="009E3BC3" w14:paraId="6B7FF32B" w14:textId="77777777" w:rsidTr="00795DE8">
        <w:tc>
          <w:tcPr>
            <w:tcW w:w="3329" w:type="dxa"/>
          </w:tcPr>
          <w:p w14:paraId="7AB706F4" w14:textId="77777777" w:rsidR="00795DE8" w:rsidRPr="009E3BC3" w:rsidRDefault="00795DE8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1" w:type="dxa"/>
          </w:tcPr>
          <w:p w14:paraId="5A92BCF8" w14:textId="77777777" w:rsidR="00795DE8" w:rsidRPr="009E3BC3" w:rsidRDefault="00795DE8" w:rsidP="00E8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685986" w14:textId="48DD1A2E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203F44F2" w14:textId="77777777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44B488" w14:textId="351FBBFC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70" w:type="dxa"/>
          </w:tcPr>
          <w:p w14:paraId="04CE9D3A" w14:textId="77777777" w:rsidR="00795DE8" w:rsidRPr="009E3BC3" w:rsidRDefault="00795DE8" w:rsidP="00E8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41" w:rsidRPr="006767BE" w14:paraId="08335B69" w14:textId="77777777" w:rsidTr="002E3079">
        <w:tc>
          <w:tcPr>
            <w:tcW w:w="3329" w:type="dxa"/>
            <w:shd w:val="clear" w:color="auto" w:fill="auto"/>
          </w:tcPr>
          <w:p w14:paraId="256683FC" w14:textId="77777777" w:rsidR="009B3341" w:rsidRPr="006767BE" w:rsidRDefault="009B3341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shd w:val="clear" w:color="auto" w:fill="auto"/>
          </w:tcPr>
          <w:p w14:paraId="68E20FBE" w14:textId="77777777" w:rsidR="009B3341" w:rsidRPr="006767BE" w:rsidRDefault="009B3341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20596662" w14:textId="25840E6E" w:rsidR="009B3341" w:rsidRPr="006767BE" w:rsidRDefault="009B3341" w:rsidP="009B33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B98516" w14:textId="77777777" w:rsidR="009B3341" w:rsidRPr="006767BE" w:rsidRDefault="009B3341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6E473824" w14:textId="77777777" w:rsidTr="00795DE8">
        <w:tc>
          <w:tcPr>
            <w:tcW w:w="3329" w:type="dxa"/>
            <w:shd w:val="clear" w:color="auto" w:fill="auto"/>
          </w:tcPr>
          <w:p w14:paraId="3CBAF5AB" w14:textId="77777777" w:rsidR="00795DE8" w:rsidRPr="006767BE" w:rsidRDefault="00795DE8" w:rsidP="00E86C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521" w:type="dxa"/>
            <w:shd w:val="clear" w:color="auto" w:fill="auto"/>
          </w:tcPr>
          <w:p w14:paraId="6B6F6468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6BC7F8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33502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75653F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B9DB5B" w14:textId="77777777" w:rsidR="00795DE8" w:rsidRPr="006767BE" w:rsidRDefault="00795DE8" w:rsidP="00E86C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F325F5" w14:paraId="3472F6A7" w14:textId="77777777" w:rsidTr="00795DE8">
        <w:tc>
          <w:tcPr>
            <w:tcW w:w="3329" w:type="dxa"/>
            <w:shd w:val="clear" w:color="auto" w:fill="auto"/>
          </w:tcPr>
          <w:p w14:paraId="145AF12F" w14:textId="48C1C0D3" w:rsidR="00795DE8" w:rsidRPr="00F325F5" w:rsidRDefault="00795DE8" w:rsidP="004670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521" w:type="dxa"/>
            <w:shd w:val="clear" w:color="auto" w:fill="auto"/>
          </w:tcPr>
          <w:p w14:paraId="7FE34434" w14:textId="77777777" w:rsidR="00795DE8" w:rsidRPr="00F325F5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CBC7E91" w14:textId="032DF297" w:rsidR="00795DE8" w:rsidRPr="00F325F5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40,079</w:t>
            </w:r>
          </w:p>
        </w:tc>
        <w:tc>
          <w:tcPr>
            <w:tcW w:w="270" w:type="dxa"/>
            <w:shd w:val="clear" w:color="auto" w:fill="auto"/>
          </w:tcPr>
          <w:p w14:paraId="76506E4B" w14:textId="77777777" w:rsidR="00795DE8" w:rsidRPr="00F325F5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A4297D" w14:textId="7791F470" w:rsidR="00795DE8" w:rsidRPr="00F325F5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845CC" w14:textId="77777777" w:rsidR="00795DE8" w:rsidRPr="00F325F5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4FD136C3" w14:textId="77777777" w:rsidTr="00795DE8">
        <w:tc>
          <w:tcPr>
            <w:tcW w:w="3329" w:type="dxa"/>
            <w:shd w:val="clear" w:color="auto" w:fill="auto"/>
          </w:tcPr>
          <w:p w14:paraId="3D41B0B1" w14:textId="77777777" w:rsidR="00795DE8" w:rsidRPr="006767BE" w:rsidRDefault="00795DE8" w:rsidP="004670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521" w:type="dxa"/>
            <w:shd w:val="clear" w:color="auto" w:fill="auto"/>
          </w:tcPr>
          <w:p w14:paraId="1C245AA2" w14:textId="77777777" w:rsidR="00795DE8" w:rsidRPr="006767BE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9B5B4A5" w14:textId="649B0D7E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FF5D6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E6C8B1" w14:textId="3AC1897C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5,783</w:t>
            </w:r>
          </w:p>
        </w:tc>
        <w:tc>
          <w:tcPr>
            <w:tcW w:w="270" w:type="dxa"/>
            <w:shd w:val="clear" w:color="auto" w:fill="auto"/>
          </w:tcPr>
          <w:p w14:paraId="4CADFFBF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28A7EBAA" w14:textId="77777777" w:rsidTr="00795DE8">
        <w:tc>
          <w:tcPr>
            <w:tcW w:w="3329" w:type="dxa"/>
            <w:shd w:val="clear" w:color="auto" w:fill="auto"/>
          </w:tcPr>
          <w:p w14:paraId="282EA8D0" w14:textId="77777777" w:rsidR="00795DE8" w:rsidRPr="006767BE" w:rsidRDefault="00795DE8" w:rsidP="004670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1" w:type="dxa"/>
            <w:shd w:val="clear" w:color="auto" w:fill="auto"/>
          </w:tcPr>
          <w:p w14:paraId="210F0277" w14:textId="77777777" w:rsidR="00795DE8" w:rsidRPr="006767BE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360"/>
              </w:tabs>
              <w:ind w:left="-3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4CF8" w14:textId="79CDD6C3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40,079</w:t>
            </w:r>
          </w:p>
        </w:tc>
        <w:tc>
          <w:tcPr>
            <w:tcW w:w="270" w:type="dxa"/>
            <w:shd w:val="clear" w:color="auto" w:fill="auto"/>
          </w:tcPr>
          <w:p w14:paraId="063BB9B6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902" w14:textId="58301DDB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5,783</w:t>
            </w:r>
          </w:p>
        </w:tc>
        <w:tc>
          <w:tcPr>
            <w:tcW w:w="270" w:type="dxa"/>
            <w:shd w:val="clear" w:color="auto" w:fill="auto"/>
          </w:tcPr>
          <w:p w14:paraId="6CA7DCE9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DE8" w:rsidRPr="006767BE" w14:paraId="45CA95F9" w14:textId="77777777" w:rsidTr="00795DE8">
        <w:tc>
          <w:tcPr>
            <w:tcW w:w="3329" w:type="dxa"/>
            <w:shd w:val="clear" w:color="auto" w:fill="auto"/>
          </w:tcPr>
          <w:p w14:paraId="3EA7FD8C" w14:textId="77777777" w:rsidR="00795DE8" w:rsidRPr="006767BE" w:rsidRDefault="00795DE8" w:rsidP="004670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1" w:type="dxa"/>
            <w:shd w:val="clear" w:color="auto" w:fill="auto"/>
          </w:tcPr>
          <w:p w14:paraId="4DB6B0A9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4A42433" w14:textId="77777777" w:rsidR="00795DE8" w:rsidRPr="006767BE" w:rsidRDefault="00795DE8" w:rsidP="00795D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DAC71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9D44E4" w14:textId="77777777" w:rsidR="00795DE8" w:rsidRPr="006767BE" w:rsidRDefault="00795DE8" w:rsidP="00795DE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68B07F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76872BB8" w14:textId="77777777" w:rsidTr="00795DE8">
        <w:tc>
          <w:tcPr>
            <w:tcW w:w="3329" w:type="dxa"/>
            <w:shd w:val="clear" w:color="auto" w:fill="auto"/>
          </w:tcPr>
          <w:p w14:paraId="07E852B8" w14:textId="77777777" w:rsidR="00795DE8" w:rsidRPr="006767BE" w:rsidRDefault="00795DE8" w:rsidP="0046701D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521" w:type="dxa"/>
            <w:shd w:val="clear" w:color="auto" w:fill="auto"/>
          </w:tcPr>
          <w:p w14:paraId="76BA077A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BDBAB8" w14:textId="5CF32629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53,98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B11828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F8A546" w14:textId="27410ADE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</w:rPr>
              <w:t>48,892</w:t>
            </w:r>
          </w:p>
        </w:tc>
        <w:tc>
          <w:tcPr>
            <w:tcW w:w="270" w:type="dxa"/>
            <w:shd w:val="clear" w:color="auto" w:fill="auto"/>
          </w:tcPr>
          <w:p w14:paraId="3FE95A1A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DE8" w:rsidRPr="006767BE" w14:paraId="7EDC7CEF" w14:textId="77777777" w:rsidTr="00795DE8">
        <w:tc>
          <w:tcPr>
            <w:tcW w:w="3329" w:type="dxa"/>
            <w:shd w:val="clear" w:color="auto" w:fill="auto"/>
          </w:tcPr>
          <w:p w14:paraId="7A59B4B8" w14:textId="0C20F572" w:rsidR="00795DE8" w:rsidRPr="006767BE" w:rsidRDefault="00795DE8" w:rsidP="0046701D">
            <w:pPr>
              <w:tabs>
                <w:tab w:val="clear" w:pos="258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1" w:type="dxa"/>
            <w:shd w:val="clear" w:color="auto" w:fill="auto"/>
          </w:tcPr>
          <w:p w14:paraId="5E76FACA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012A5" w14:textId="1B669236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57EFB2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2DD" w14:textId="1C353636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48,892</w:t>
            </w:r>
          </w:p>
        </w:tc>
        <w:tc>
          <w:tcPr>
            <w:tcW w:w="270" w:type="dxa"/>
            <w:shd w:val="clear" w:color="auto" w:fill="auto"/>
          </w:tcPr>
          <w:p w14:paraId="73103438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DE8" w:rsidRPr="009E3BC3" w14:paraId="4B99416B" w14:textId="77777777" w:rsidTr="00795DE8">
        <w:trPr>
          <w:trHeight w:val="64"/>
        </w:trPr>
        <w:tc>
          <w:tcPr>
            <w:tcW w:w="3329" w:type="dxa"/>
            <w:shd w:val="clear" w:color="auto" w:fill="auto"/>
          </w:tcPr>
          <w:p w14:paraId="3AA52682" w14:textId="77777777" w:rsidR="00795DE8" w:rsidRPr="006767BE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1" w:type="dxa"/>
            <w:shd w:val="clear" w:color="auto" w:fill="auto"/>
          </w:tcPr>
          <w:p w14:paraId="6CC31C05" w14:textId="77777777" w:rsidR="00795DE8" w:rsidRPr="006767BE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6E102" w14:textId="4D0FD888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4CC2C080" w14:textId="77777777" w:rsidR="00795DE8" w:rsidRPr="006767BE" w:rsidRDefault="00795DE8" w:rsidP="0046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BFDF" w14:textId="41400590" w:rsidR="00795DE8" w:rsidRPr="006767BE" w:rsidRDefault="00795DE8" w:rsidP="0079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54,675</w:t>
            </w:r>
          </w:p>
        </w:tc>
        <w:tc>
          <w:tcPr>
            <w:tcW w:w="270" w:type="dxa"/>
            <w:shd w:val="clear" w:color="auto" w:fill="auto"/>
          </w:tcPr>
          <w:p w14:paraId="0250B1E5" w14:textId="77777777" w:rsidR="00795DE8" w:rsidRPr="006767BE" w:rsidRDefault="00795DE8" w:rsidP="004670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6F73B9" w14:textId="77777777" w:rsidR="007B1EE2" w:rsidRPr="009E3BC3" w:rsidRDefault="007B1EE2" w:rsidP="003A4F0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BEFC42" w14:textId="4930B05E" w:rsidR="006767BE" w:rsidRDefault="00F24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8CEAD1" w14:textId="77777777" w:rsidR="005B71E2" w:rsidRPr="009E3BC3" w:rsidRDefault="005B71E2" w:rsidP="00B20B9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sectPr w:rsidR="005B71E2" w:rsidRPr="009E3BC3" w:rsidSect="00B16945"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19387A" w14:textId="26D8576A" w:rsidR="006E33EB" w:rsidRPr="009E3BC3" w:rsidRDefault="00D81438" w:rsidP="00C90408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E989762" w14:textId="77777777" w:rsidR="00D81438" w:rsidRPr="009E3BC3" w:rsidRDefault="00D81438" w:rsidP="00D81438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39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994"/>
        <w:gridCol w:w="270"/>
        <w:gridCol w:w="1084"/>
        <w:gridCol w:w="270"/>
        <w:gridCol w:w="902"/>
        <w:gridCol w:w="270"/>
        <w:gridCol w:w="1180"/>
        <w:gridCol w:w="270"/>
        <w:gridCol w:w="994"/>
        <w:gridCol w:w="252"/>
        <w:gridCol w:w="1102"/>
        <w:gridCol w:w="252"/>
        <w:gridCol w:w="1012"/>
        <w:gridCol w:w="252"/>
        <w:gridCol w:w="1106"/>
      </w:tblGrid>
      <w:tr w:rsidR="005B71E2" w:rsidRPr="009E3BC3" w14:paraId="6D83EDD7" w14:textId="77777777" w:rsidTr="00C90408">
        <w:trPr>
          <w:trHeight w:val="426"/>
        </w:trPr>
        <w:tc>
          <w:tcPr>
            <w:tcW w:w="3780" w:type="dxa"/>
            <w:shd w:val="clear" w:color="auto" w:fill="auto"/>
          </w:tcPr>
          <w:p w14:paraId="5EF45634" w14:textId="77777777" w:rsidR="005B71E2" w:rsidRPr="009E3BC3" w:rsidRDefault="005B71E2" w:rsidP="001E6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0" w:type="dxa"/>
            <w:gridSpan w:val="7"/>
            <w:vAlign w:val="bottom"/>
          </w:tcPr>
          <w:p w14:paraId="5E9BED4B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B3F5F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0" w:type="dxa"/>
            <w:gridSpan w:val="7"/>
          </w:tcPr>
          <w:p w14:paraId="41EAF348" w14:textId="77777777" w:rsidR="005B71E2" w:rsidRPr="009E3BC3" w:rsidRDefault="005B71E2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A79" w:rsidRPr="009E3BC3" w14:paraId="67F99568" w14:textId="77777777" w:rsidTr="00C90408">
        <w:trPr>
          <w:trHeight w:val="416"/>
        </w:trPr>
        <w:tc>
          <w:tcPr>
            <w:tcW w:w="3780" w:type="dxa"/>
            <w:shd w:val="clear" w:color="auto" w:fill="auto"/>
          </w:tcPr>
          <w:p w14:paraId="79484564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48" w:type="dxa"/>
            <w:gridSpan w:val="3"/>
            <w:vAlign w:val="bottom"/>
          </w:tcPr>
          <w:p w14:paraId="649B09EF" w14:textId="0269E458" w:rsidR="001D3A79" w:rsidRPr="009E3BC3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D8F25D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5FD699C6" w14:textId="7ACBF548" w:rsidR="001D3A79" w:rsidRPr="009E3BC3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D61F6A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1F800139" w14:textId="437A5D46" w:rsidR="001D3A79" w:rsidRPr="009E3BC3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0CBBA7C6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16201606" w14:textId="1CC7D94B" w:rsidR="001D3A79" w:rsidRPr="009E3BC3" w:rsidRDefault="008852A1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3A79" w:rsidRPr="009E3BC3" w14:paraId="44076DCF" w14:textId="77777777" w:rsidTr="00C90408">
        <w:trPr>
          <w:trHeight w:val="406"/>
        </w:trPr>
        <w:tc>
          <w:tcPr>
            <w:tcW w:w="3780" w:type="dxa"/>
            <w:shd w:val="clear" w:color="auto" w:fill="auto"/>
          </w:tcPr>
          <w:p w14:paraId="6CE59D95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FDB3F0F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90F0BDF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4759A8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4E3C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912338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E0109DD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8E43A0D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3EB9A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C2357B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C8A94EA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7F97B2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EB5478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7143A09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2" w:type="dxa"/>
            <w:vAlign w:val="bottom"/>
          </w:tcPr>
          <w:p w14:paraId="0E035F30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26767D7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A79" w:rsidRPr="009E3BC3" w14:paraId="47FFF210" w14:textId="77777777" w:rsidTr="00C90408">
        <w:trPr>
          <w:trHeight w:val="416"/>
        </w:trPr>
        <w:tc>
          <w:tcPr>
            <w:tcW w:w="3780" w:type="dxa"/>
            <w:shd w:val="clear" w:color="auto" w:fill="auto"/>
          </w:tcPr>
          <w:p w14:paraId="6C0C7BB5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5F2C2F8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D2E7371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0F9D9A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41DF7D6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B98CE2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55E8029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5567785D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D816EF5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8AB1C6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08D2F40A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FE8E7D2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45122201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AF5B79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59552C5D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393CBD8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408" w:rsidRPr="006767BE" w14:paraId="315687CD" w14:textId="77777777" w:rsidTr="006767BE">
        <w:trPr>
          <w:trHeight w:val="416"/>
        </w:trPr>
        <w:tc>
          <w:tcPr>
            <w:tcW w:w="3780" w:type="dxa"/>
            <w:shd w:val="clear" w:color="auto" w:fill="auto"/>
          </w:tcPr>
          <w:p w14:paraId="40F62C6D" w14:textId="6A8CD16C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3F13188E" w14:textId="77777777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A1D9F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0E331B5E" w14:textId="594FC8B9" w:rsidR="00C90408" w:rsidRPr="006767BE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640,835</w:t>
            </w:r>
          </w:p>
        </w:tc>
        <w:tc>
          <w:tcPr>
            <w:tcW w:w="270" w:type="dxa"/>
            <w:shd w:val="clear" w:color="auto" w:fill="auto"/>
          </w:tcPr>
          <w:p w14:paraId="59ADA1B0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7520D425" w14:textId="77777777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778F4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10C01F6A" w14:textId="4123BC3E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570,208</w:t>
            </w:r>
          </w:p>
        </w:tc>
        <w:tc>
          <w:tcPr>
            <w:tcW w:w="270" w:type="dxa"/>
            <w:shd w:val="clear" w:color="auto" w:fill="auto"/>
          </w:tcPr>
          <w:p w14:paraId="3581D4B7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50CA3497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85062F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3EF17CF7" w14:textId="458B3FCB" w:rsidR="00C90408" w:rsidRPr="006767BE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583,774</w:t>
            </w:r>
          </w:p>
        </w:tc>
        <w:tc>
          <w:tcPr>
            <w:tcW w:w="252" w:type="dxa"/>
            <w:shd w:val="clear" w:color="auto" w:fill="auto"/>
          </w:tcPr>
          <w:p w14:paraId="5153E47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A70E082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76199F0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14:paraId="765B8DA9" w14:textId="246DB7B3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455,056</w:t>
            </w:r>
          </w:p>
        </w:tc>
      </w:tr>
      <w:tr w:rsidR="00C90408" w:rsidRPr="006767BE" w14:paraId="1A051380" w14:textId="77777777" w:rsidTr="006767BE">
        <w:trPr>
          <w:trHeight w:val="406"/>
        </w:trPr>
        <w:tc>
          <w:tcPr>
            <w:tcW w:w="3780" w:type="dxa"/>
            <w:shd w:val="clear" w:color="auto" w:fill="auto"/>
          </w:tcPr>
          <w:p w14:paraId="5FA4A39B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4" w:type="dxa"/>
            <w:shd w:val="clear" w:color="auto" w:fill="auto"/>
          </w:tcPr>
          <w:p w14:paraId="4A254CDF" w14:textId="710AD192" w:rsidR="00C90408" w:rsidRPr="006767BE" w:rsidRDefault="006767BE" w:rsidP="00C90408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02DF8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4D451F32" w14:textId="6421B70C" w:rsidR="00C90408" w:rsidRPr="006767BE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128,167</w:t>
            </w:r>
          </w:p>
        </w:tc>
        <w:tc>
          <w:tcPr>
            <w:tcW w:w="270" w:type="dxa"/>
            <w:shd w:val="clear" w:color="auto" w:fill="auto"/>
          </w:tcPr>
          <w:p w14:paraId="6FCA980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364C35" w14:textId="0555BD1A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6722F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18274241" w14:textId="64A7E32A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114,042</w:t>
            </w:r>
          </w:p>
        </w:tc>
        <w:tc>
          <w:tcPr>
            <w:tcW w:w="270" w:type="dxa"/>
            <w:shd w:val="clear" w:color="auto" w:fill="auto"/>
          </w:tcPr>
          <w:p w14:paraId="35256E8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80E5D13" w14:textId="503AFA8C" w:rsidR="00C90408" w:rsidRPr="006767BE" w:rsidRDefault="006767BE" w:rsidP="00C90408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A15A3E7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0B3DB475" w14:textId="0DD02952" w:rsidR="00C90408" w:rsidRPr="006767BE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116,755</w:t>
            </w:r>
          </w:p>
        </w:tc>
        <w:tc>
          <w:tcPr>
            <w:tcW w:w="252" w:type="dxa"/>
            <w:shd w:val="clear" w:color="auto" w:fill="auto"/>
          </w:tcPr>
          <w:p w14:paraId="59409052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1CED6CE3" w14:textId="7E738BEC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left="-81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B7704CC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7FFFF91F" w14:textId="73BCC262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91,011</w:t>
            </w:r>
          </w:p>
        </w:tc>
      </w:tr>
      <w:tr w:rsidR="00C90408" w:rsidRPr="006767BE" w14:paraId="7EF5D687" w14:textId="77777777" w:rsidTr="006767BE">
        <w:trPr>
          <w:trHeight w:val="416"/>
        </w:trPr>
        <w:tc>
          <w:tcPr>
            <w:tcW w:w="3780" w:type="dxa"/>
            <w:shd w:val="clear" w:color="auto" w:fill="auto"/>
          </w:tcPr>
          <w:p w14:paraId="4FC9C514" w14:textId="66B0FEE5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ส่วนแบ่งกำไรในเงินลงทุนในการร่วมค้า</w:t>
            </w:r>
          </w:p>
        </w:tc>
        <w:tc>
          <w:tcPr>
            <w:tcW w:w="994" w:type="dxa"/>
            <w:shd w:val="clear" w:color="auto" w:fill="auto"/>
          </w:tcPr>
          <w:p w14:paraId="0A9A7738" w14:textId="77777777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DC68D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CAF2DF1" w14:textId="02C3147C" w:rsidR="00C90408" w:rsidRPr="006767BE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(11,790)</w:t>
            </w:r>
          </w:p>
        </w:tc>
        <w:tc>
          <w:tcPr>
            <w:tcW w:w="270" w:type="dxa"/>
            <w:shd w:val="clear" w:color="auto" w:fill="auto"/>
          </w:tcPr>
          <w:p w14:paraId="2782399D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9E90551" w14:textId="77777777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7DC0A2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7253AFE9" w14:textId="250FC186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(5,590)</w:t>
            </w:r>
          </w:p>
        </w:tc>
        <w:tc>
          <w:tcPr>
            <w:tcW w:w="270" w:type="dxa"/>
            <w:shd w:val="clear" w:color="auto" w:fill="auto"/>
          </w:tcPr>
          <w:p w14:paraId="0F906C2B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32925E1A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430D2EE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5018B2E0" w14:textId="05CDED6F" w:rsidR="00C90408" w:rsidRPr="006767BE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E9320FA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D64FC5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631C0E4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2DC1CD83" w14:textId="04D9E13F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0408" w:rsidRPr="006767BE" w14:paraId="0296035D" w14:textId="77777777" w:rsidTr="006767BE">
        <w:trPr>
          <w:trHeight w:val="406"/>
        </w:trPr>
        <w:tc>
          <w:tcPr>
            <w:tcW w:w="3780" w:type="dxa"/>
            <w:shd w:val="clear" w:color="auto" w:fill="auto"/>
          </w:tcPr>
          <w:p w14:paraId="3834053C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4" w:type="dxa"/>
            <w:shd w:val="clear" w:color="auto" w:fill="auto"/>
          </w:tcPr>
          <w:p w14:paraId="3EB9A2F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ACD0B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6ACFDC29" w14:textId="10F58003" w:rsidR="00C90408" w:rsidRPr="006767BE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E0F7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3EE380AD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CC34C8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0D119E86" w14:textId="12104CF5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FB213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8353C9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D61C34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1A8D0F40" w14:textId="481A691B" w:rsidR="00C90408" w:rsidRPr="006767BE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08ED448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72729350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08A570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46388D6A" w14:textId="421A3C13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90408" w:rsidRPr="006767BE" w14:paraId="37B8F71E" w14:textId="77777777" w:rsidTr="006767BE">
        <w:trPr>
          <w:trHeight w:val="416"/>
        </w:trPr>
        <w:tc>
          <w:tcPr>
            <w:tcW w:w="3780" w:type="dxa"/>
            <w:shd w:val="clear" w:color="auto" w:fill="auto"/>
          </w:tcPr>
          <w:p w14:paraId="500BB0D2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4" w:type="dxa"/>
            <w:shd w:val="clear" w:color="auto" w:fill="auto"/>
          </w:tcPr>
          <w:p w14:paraId="6B8B3E4F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E23B42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1D0835CF" w14:textId="2CFE78B2" w:rsidR="00C90408" w:rsidRPr="00D516E0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25706A"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5F051014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046ACD9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1FC04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540DF09B" w14:textId="401A874D" w:rsidR="00C90408" w:rsidRPr="00D516E0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35D44B44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2C584B31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2496852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6534039A" w14:textId="57B41040" w:rsidR="00C90408" w:rsidRPr="00D516E0" w:rsidRDefault="00A71ED7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622</w:t>
            </w:r>
          </w:p>
        </w:tc>
        <w:tc>
          <w:tcPr>
            <w:tcW w:w="252" w:type="dxa"/>
            <w:shd w:val="clear" w:color="auto" w:fill="auto"/>
          </w:tcPr>
          <w:p w14:paraId="177B27C7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6AB1C84B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15DDEA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4932AA38" w14:textId="4ACF8BFC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  <w:tr w:rsidR="00C90408" w:rsidRPr="006767BE" w14:paraId="67132582" w14:textId="77777777" w:rsidTr="006767BE">
        <w:trPr>
          <w:trHeight w:val="406"/>
        </w:trPr>
        <w:tc>
          <w:tcPr>
            <w:tcW w:w="3780" w:type="dxa"/>
            <w:shd w:val="clear" w:color="auto" w:fill="auto"/>
          </w:tcPr>
          <w:p w14:paraId="4DED0C65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4" w:type="dxa"/>
            <w:shd w:val="clear" w:color="auto" w:fill="auto"/>
          </w:tcPr>
          <w:p w14:paraId="1A015802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A0BFC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0CA926B" w14:textId="68C9AF1D" w:rsidR="00C90408" w:rsidRPr="00D516E0" w:rsidRDefault="0025706A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(22,412)</w:t>
            </w:r>
          </w:p>
        </w:tc>
        <w:tc>
          <w:tcPr>
            <w:tcW w:w="270" w:type="dxa"/>
            <w:shd w:val="clear" w:color="auto" w:fill="auto"/>
          </w:tcPr>
          <w:p w14:paraId="266004D7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CA66A38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D670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405656" w14:textId="329E113D" w:rsidR="00C90408" w:rsidRPr="00D516E0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CFE4D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06F4C0BE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7692FAA8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7FA703BA" w14:textId="585F7DF9" w:rsidR="00C90408" w:rsidRPr="00D516E0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(22,412)</w:t>
            </w:r>
          </w:p>
        </w:tc>
        <w:tc>
          <w:tcPr>
            <w:tcW w:w="252" w:type="dxa"/>
            <w:shd w:val="clear" w:color="auto" w:fill="auto"/>
          </w:tcPr>
          <w:p w14:paraId="4546EAC9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CA9F05E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2E772DB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2D2106EB" w14:textId="29630A8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90408" w:rsidRPr="006767BE" w14:paraId="5E9E6CA6" w14:textId="77777777" w:rsidTr="006767BE">
        <w:trPr>
          <w:trHeight w:val="347"/>
        </w:trPr>
        <w:tc>
          <w:tcPr>
            <w:tcW w:w="3780" w:type="dxa"/>
            <w:shd w:val="clear" w:color="auto" w:fill="auto"/>
          </w:tcPr>
          <w:p w14:paraId="6492D8A5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4" w:type="dxa"/>
            <w:shd w:val="clear" w:color="auto" w:fill="auto"/>
          </w:tcPr>
          <w:p w14:paraId="708E2BC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32321C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B9144B" w14:textId="46ED72A9" w:rsidR="00C90408" w:rsidRPr="00D516E0" w:rsidRDefault="0025706A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(503)</w:t>
            </w:r>
          </w:p>
        </w:tc>
        <w:tc>
          <w:tcPr>
            <w:tcW w:w="270" w:type="dxa"/>
            <w:shd w:val="clear" w:color="auto" w:fill="auto"/>
          </w:tcPr>
          <w:p w14:paraId="184C5CF6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497096E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51A669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6A0819" w14:textId="54E2369F" w:rsidR="00C90408" w:rsidRPr="00D516E0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C58DF5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FE3D8E6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304FB25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5123A391" w14:textId="28685F2C" w:rsidR="00C90408" w:rsidRPr="00D516E0" w:rsidRDefault="00C44313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(54</w:t>
            </w:r>
            <w:r w:rsidR="00A71ED7"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D516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5F46C572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911831A" w14:textId="77777777" w:rsidR="00C90408" w:rsidRPr="00D516E0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FDF4A5E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6434F4C1" w14:textId="7252ADA4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44313" w:rsidRPr="006767BE" w14:paraId="4A3A188A" w14:textId="77777777" w:rsidTr="00C44313">
        <w:trPr>
          <w:trHeight w:val="406"/>
        </w:trPr>
        <w:tc>
          <w:tcPr>
            <w:tcW w:w="3780" w:type="dxa"/>
            <w:shd w:val="clear" w:color="auto" w:fill="auto"/>
          </w:tcPr>
          <w:p w14:paraId="396D1148" w14:textId="77777777" w:rsidR="00C44313" w:rsidRPr="006767BE" w:rsidRDefault="00C44313" w:rsidP="001B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313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4" w:type="dxa"/>
            <w:shd w:val="clear" w:color="auto" w:fill="auto"/>
          </w:tcPr>
          <w:p w14:paraId="283CB74C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0A4AB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FE565E4" w14:textId="77777777" w:rsidR="00C44313" w:rsidRDefault="00C44313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CA0796" w14:textId="0B2A87AC" w:rsidR="0025706A" w:rsidRPr="006767BE" w:rsidRDefault="0025706A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921307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7F0F865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75F01E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31FFF6" w14:textId="77777777" w:rsidR="00C44313" w:rsidRDefault="00C44313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8975EE" w14:textId="1BCF1768" w:rsidR="00C44313" w:rsidRPr="006767BE" w:rsidRDefault="00F721FE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E0CCC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7BBD9FB5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4A4EC66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4B4C8B93" w14:textId="77777777" w:rsidR="00C44313" w:rsidRDefault="00C44313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0DD275" w14:textId="79803DB5" w:rsidR="00C44313" w:rsidRDefault="00C44313" w:rsidP="001B68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</w:t>
            </w:r>
            <w:r w:rsidR="00A71E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B4F9E55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879F5D3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09D87C6B" w14:textId="77777777" w:rsidR="00C44313" w:rsidRPr="006767BE" w:rsidRDefault="00C44313" w:rsidP="001B68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571CB091" w14:textId="77777777" w:rsidR="00C44313" w:rsidRDefault="00C44313" w:rsidP="001B682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29C367" w14:textId="02AE7DED" w:rsidR="0046701D" w:rsidRPr="006767BE" w:rsidRDefault="0046701D" w:rsidP="001B682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0408" w:rsidRPr="006767BE" w14:paraId="57DFED17" w14:textId="77777777" w:rsidTr="00C44313">
        <w:trPr>
          <w:trHeight w:val="406"/>
        </w:trPr>
        <w:tc>
          <w:tcPr>
            <w:tcW w:w="3780" w:type="dxa"/>
            <w:shd w:val="clear" w:color="auto" w:fill="auto"/>
          </w:tcPr>
          <w:p w14:paraId="7EBB02A7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4" w:type="dxa"/>
            <w:shd w:val="clear" w:color="auto" w:fill="auto"/>
          </w:tcPr>
          <w:p w14:paraId="6761C584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E334BE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36B240F" w14:textId="79A38110" w:rsidR="00C90408" w:rsidRPr="006767BE" w:rsidRDefault="0025706A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530E6B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6D5CF6D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765306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05BDA95" w14:textId="5A37A946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5,783</w:t>
            </w:r>
          </w:p>
        </w:tc>
        <w:tc>
          <w:tcPr>
            <w:tcW w:w="270" w:type="dxa"/>
            <w:shd w:val="clear" w:color="auto" w:fill="auto"/>
          </w:tcPr>
          <w:p w14:paraId="4EDD51F5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</w:tcPr>
          <w:p w14:paraId="1B9DF6F4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617A50B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</w:tcPr>
          <w:p w14:paraId="24234587" w14:textId="13CCBC6A" w:rsidR="00C90408" w:rsidRPr="006767BE" w:rsidRDefault="006767BE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82F1E2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2A50E18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11A8AA8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shd w:val="clear" w:color="auto" w:fill="auto"/>
          </w:tcPr>
          <w:p w14:paraId="02462401" w14:textId="6A96AE5D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5,783</w:t>
            </w:r>
          </w:p>
        </w:tc>
      </w:tr>
      <w:tr w:rsidR="00C90408" w:rsidRPr="009E3BC3" w14:paraId="0379470A" w14:textId="77777777" w:rsidTr="006767BE">
        <w:trPr>
          <w:trHeight w:val="426"/>
        </w:trPr>
        <w:tc>
          <w:tcPr>
            <w:tcW w:w="3780" w:type="dxa"/>
            <w:shd w:val="clear" w:color="auto" w:fill="auto"/>
          </w:tcPr>
          <w:p w14:paraId="44976413" w14:textId="77777777" w:rsidR="00C90408" w:rsidRPr="006767BE" w:rsidRDefault="00C90408" w:rsidP="00C90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6F9C6" w14:textId="59C2261D" w:rsidR="00C90408" w:rsidRPr="006767BE" w:rsidRDefault="00A07C4C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E092F1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F8F0B" w14:textId="11AB8AFA" w:rsidR="00C90408" w:rsidRPr="006767BE" w:rsidRDefault="0025706A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94,064</w:t>
            </w:r>
          </w:p>
        </w:tc>
        <w:tc>
          <w:tcPr>
            <w:tcW w:w="270" w:type="dxa"/>
            <w:shd w:val="clear" w:color="auto" w:fill="auto"/>
          </w:tcPr>
          <w:p w14:paraId="09FF7A2F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00BE" w14:textId="6D1FBE4E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9CC3E2E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A5DA8" w14:textId="7C0FA204" w:rsidR="00C90408" w:rsidRPr="006767BE" w:rsidRDefault="00C90408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54,675</w:t>
            </w:r>
          </w:p>
        </w:tc>
        <w:tc>
          <w:tcPr>
            <w:tcW w:w="270" w:type="dxa"/>
            <w:shd w:val="clear" w:color="auto" w:fill="auto"/>
          </w:tcPr>
          <w:p w14:paraId="70679B91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09F4" w14:textId="20A5BEEB" w:rsidR="00C90408" w:rsidRPr="006767BE" w:rsidRDefault="00A07C4C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0232AE49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4D56C" w14:textId="3FB8DC8D" w:rsidR="00C90408" w:rsidRPr="006767BE" w:rsidRDefault="00C44313" w:rsidP="00C904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94,064</w:t>
            </w:r>
          </w:p>
        </w:tc>
        <w:tc>
          <w:tcPr>
            <w:tcW w:w="252" w:type="dxa"/>
            <w:shd w:val="clear" w:color="auto" w:fill="auto"/>
          </w:tcPr>
          <w:p w14:paraId="6A8C853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D4C3" w14:textId="33AD52EC" w:rsidR="00C90408" w:rsidRPr="006767BE" w:rsidRDefault="00C90408" w:rsidP="00C904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52" w:type="dxa"/>
            <w:shd w:val="clear" w:color="auto" w:fill="auto"/>
          </w:tcPr>
          <w:p w14:paraId="1E951183" w14:textId="77777777" w:rsidR="00C90408" w:rsidRPr="006767BE" w:rsidRDefault="00C90408" w:rsidP="00C9040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D8BCE" w14:textId="5623479B" w:rsidR="00C90408" w:rsidRPr="006767BE" w:rsidRDefault="00C90408" w:rsidP="00C9040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67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54,675</w:t>
            </w:r>
          </w:p>
        </w:tc>
      </w:tr>
    </w:tbl>
    <w:p w14:paraId="5EA6FF02" w14:textId="77777777" w:rsidR="00FB79C3" w:rsidRPr="009E3BC3" w:rsidRDefault="00FB79C3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1C84B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D5E4464" w14:textId="77777777" w:rsidR="005B71E2" w:rsidRPr="009E3BC3" w:rsidRDefault="005B71E2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5B71E2" w:rsidRPr="009E3BC3" w:rsidSect="00E86C05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301D1C" w:rsidRPr="00A81989" w14:paraId="7C70926E" w14:textId="77777777" w:rsidTr="00C90408">
        <w:tc>
          <w:tcPr>
            <w:tcW w:w="4230" w:type="dxa"/>
          </w:tcPr>
          <w:p w14:paraId="5472B147" w14:textId="77777777" w:rsidR="00301D1C" w:rsidRPr="00A81989" w:rsidRDefault="00301D1C" w:rsidP="00301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7"/>
          </w:tcPr>
          <w:p w14:paraId="4F07E1DC" w14:textId="77777777" w:rsidR="00301D1C" w:rsidRPr="00A81989" w:rsidRDefault="00301D1C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03E6" w:rsidRPr="00A81989" w14:paraId="243F9738" w14:textId="77777777" w:rsidTr="00C90408">
        <w:tc>
          <w:tcPr>
            <w:tcW w:w="4230" w:type="dxa"/>
          </w:tcPr>
          <w:p w14:paraId="05AE7A2E" w14:textId="77777777" w:rsidR="00EE03E6" w:rsidRPr="00A81989" w:rsidRDefault="006E33EB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</w:tcPr>
          <w:p w14:paraId="1191DFB3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03E6" w:rsidRPr="00A81989" w14:paraId="5CD6B4B2" w14:textId="77777777" w:rsidTr="00C90408">
        <w:tc>
          <w:tcPr>
            <w:tcW w:w="4230" w:type="dxa"/>
          </w:tcPr>
          <w:p w14:paraId="3698F3DF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7227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80839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E206C8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บันทึกเป็น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รายจ่าย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/ </w:t>
            </w:r>
            <w:r w:rsidRPr="00A8198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CF0D176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061D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3E6" w:rsidRPr="00A81989" w14:paraId="7C2015F6" w14:textId="77777777" w:rsidTr="00C90408">
        <w:tc>
          <w:tcPr>
            <w:tcW w:w="4230" w:type="dxa"/>
            <w:shd w:val="clear" w:color="auto" w:fill="auto"/>
          </w:tcPr>
          <w:p w14:paraId="33DEFBF6" w14:textId="77777777" w:rsidR="00EE03E6" w:rsidRPr="00A81989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4EA6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C5149AE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84975D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FAE1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58F81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04F0CB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7EC47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03E6" w:rsidRPr="00A81989" w14:paraId="160C907C" w14:textId="77777777" w:rsidTr="00C90408">
        <w:tc>
          <w:tcPr>
            <w:tcW w:w="4230" w:type="dxa"/>
            <w:shd w:val="clear" w:color="auto" w:fill="auto"/>
          </w:tcPr>
          <w:p w14:paraId="75F78B14" w14:textId="77777777" w:rsidR="00EE03E6" w:rsidRPr="00A81989" w:rsidRDefault="00EE03E6" w:rsidP="00733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F8344" w14:textId="1FFDE749" w:rsidR="00EE03E6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67B8B1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2C9F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65AEAD1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FE7C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3A5BB7B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62EC1" w14:textId="3E651C7D" w:rsidR="00EE03E6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E03E6"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E03E6" w:rsidRPr="00A81989" w14:paraId="270C1F00" w14:textId="77777777" w:rsidTr="00C90408">
        <w:tc>
          <w:tcPr>
            <w:tcW w:w="4230" w:type="dxa"/>
          </w:tcPr>
          <w:p w14:paraId="7B0FADE0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38E597F" w14:textId="77777777" w:rsidR="00EE03E6" w:rsidRPr="00A81989" w:rsidRDefault="00EE03E6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1694" w:rsidRPr="00A81989" w14:paraId="0D075D9A" w14:textId="77777777" w:rsidTr="00C90408">
        <w:tc>
          <w:tcPr>
            <w:tcW w:w="4230" w:type="dxa"/>
          </w:tcPr>
          <w:p w14:paraId="170E0FE1" w14:textId="3A771EA5" w:rsidR="00541694" w:rsidRPr="00A81989" w:rsidRDefault="008852A1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90408"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130" w:type="dxa"/>
            <w:gridSpan w:val="7"/>
          </w:tcPr>
          <w:p w14:paraId="1183EC27" w14:textId="77777777" w:rsidR="00541694" w:rsidRPr="00A81989" w:rsidRDefault="00541694" w:rsidP="0073330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03E6" w:rsidRPr="00A81989" w14:paraId="6ACAAFB7" w14:textId="77777777" w:rsidTr="00C90408">
        <w:tc>
          <w:tcPr>
            <w:tcW w:w="4230" w:type="dxa"/>
          </w:tcPr>
          <w:p w14:paraId="6E9E90B8" w14:textId="77777777" w:rsidR="00EE03E6" w:rsidRPr="00A81989" w:rsidRDefault="00EE03E6" w:rsidP="00733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32954517"/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422D063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15562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556E44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73DC21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D0A504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579226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8E93D9" w14:textId="77777777" w:rsidR="00EE03E6" w:rsidRPr="00A81989" w:rsidRDefault="00EE03E6" w:rsidP="0073330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bookmarkEnd w:id="2"/>
      <w:tr w:rsidR="0025706A" w:rsidRPr="00A81989" w14:paraId="7F765F70" w14:textId="77777777" w:rsidTr="00C90408">
        <w:tc>
          <w:tcPr>
            <w:tcW w:w="4230" w:type="dxa"/>
          </w:tcPr>
          <w:p w14:paraId="7CC3EF0C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03B68B09" w14:textId="485C105D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0" w:type="dxa"/>
            <w:shd w:val="clear" w:color="auto" w:fill="auto"/>
          </w:tcPr>
          <w:p w14:paraId="0D008C7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1AAEC3" w14:textId="5F418BCC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(1,345)</w:t>
            </w:r>
          </w:p>
        </w:tc>
        <w:tc>
          <w:tcPr>
            <w:tcW w:w="270" w:type="dxa"/>
            <w:shd w:val="clear" w:color="auto" w:fill="auto"/>
          </w:tcPr>
          <w:p w14:paraId="3FAF6BB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C5505C" w14:textId="709CE926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8A851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4E35E5" w14:textId="7C58469E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1,547</w:t>
            </w:r>
          </w:p>
        </w:tc>
      </w:tr>
      <w:tr w:rsidR="0025706A" w:rsidRPr="00A81989" w14:paraId="3663BEDD" w14:textId="77777777" w:rsidTr="00C90408">
        <w:tc>
          <w:tcPr>
            <w:tcW w:w="4230" w:type="dxa"/>
          </w:tcPr>
          <w:p w14:paraId="7B38564D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3B53C9AD" w14:textId="0EEC92E2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186CB583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7C16E4" w14:textId="325F892D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3C86FA6D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41FA05" w14:textId="161E5B3E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16429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0C6AA3" w14:textId="36626844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</w:tr>
      <w:tr w:rsidR="0025706A" w:rsidRPr="00A81989" w14:paraId="022E073B" w14:textId="77777777" w:rsidTr="00C90408">
        <w:tc>
          <w:tcPr>
            <w:tcW w:w="4230" w:type="dxa"/>
          </w:tcPr>
          <w:p w14:paraId="2B9E0159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67A67DBC" w14:textId="24CBAC70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79327D4B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FDAAF2" w14:textId="4505D124" w:rsidR="0025706A" w:rsidRPr="00C66BF8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(4,12</w:t>
            </w:r>
            <w:r w:rsid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93D3C4" w14:textId="77777777" w:rsidR="0025706A" w:rsidRPr="00C66BF8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2FD57A" w14:textId="0533159C" w:rsidR="0025706A" w:rsidRPr="00C66BF8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D89E7" w14:textId="77777777" w:rsidR="0025706A" w:rsidRPr="00C66BF8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4041EC" w14:textId="43CABEBE" w:rsidR="0025706A" w:rsidRPr="00C66BF8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11,58</w:t>
            </w:r>
            <w:r w:rsidR="00C66B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25706A" w:rsidRPr="00A81989" w14:paraId="2992664A" w14:textId="77777777" w:rsidTr="00C90408">
        <w:tc>
          <w:tcPr>
            <w:tcW w:w="4230" w:type="dxa"/>
          </w:tcPr>
          <w:p w14:paraId="3AD805BA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C607942" w14:textId="34A31157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6C18846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9D7DA8" w14:textId="6766422F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EA35BA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1BF40A" w14:textId="59060114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E0AD0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A185B0" w14:textId="6105F2BE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A81989" w:rsidRPr="00A81989" w14:paraId="0EE55311" w14:textId="77777777" w:rsidTr="00C90408">
        <w:tc>
          <w:tcPr>
            <w:tcW w:w="4230" w:type="dxa"/>
          </w:tcPr>
          <w:p w14:paraId="4D4C9F19" w14:textId="682448F9" w:rsidR="00A81989" w:rsidRPr="00A81989" w:rsidRDefault="00A81989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A819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0F805A6D" w14:textId="140D146C" w:rsidR="00A81989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19C0FE" w14:textId="77777777" w:rsidR="00A81989" w:rsidRPr="00A81989" w:rsidRDefault="00A81989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0DAF5B" w14:textId="2125486C" w:rsidR="00A81989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7D0D2327" w14:textId="77777777" w:rsidR="00A81989" w:rsidRPr="00A81989" w:rsidRDefault="00A81989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0A7AFD" w14:textId="2E581607" w:rsidR="00A81989" w:rsidRPr="00A81989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D2470" w14:textId="77777777" w:rsidR="00A81989" w:rsidRPr="00A81989" w:rsidRDefault="00A81989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0B9F26" w14:textId="1EC0FE5F" w:rsidR="00A81989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</w:tr>
      <w:tr w:rsidR="0025706A" w:rsidRPr="00A81989" w14:paraId="16E6C4A2" w14:textId="77777777" w:rsidTr="00C90408">
        <w:tc>
          <w:tcPr>
            <w:tcW w:w="4230" w:type="dxa"/>
          </w:tcPr>
          <w:p w14:paraId="706AE4F2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FDDFD5E" w14:textId="6EDD0979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8,284</w:t>
            </w:r>
          </w:p>
        </w:tc>
        <w:tc>
          <w:tcPr>
            <w:tcW w:w="270" w:type="dxa"/>
            <w:shd w:val="clear" w:color="auto" w:fill="auto"/>
          </w:tcPr>
          <w:p w14:paraId="124DD6E5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9B734" w14:textId="3C87D4F9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1,068</w:t>
            </w:r>
          </w:p>
        </w:tc>
        <w:tc>
          <w:tcPr>
            <w:tcW w:w="270" w:type="dxa"/>
            <w:shd w:val="clear" w:color="auto" w:fill="auto"/>
          </w:tcPr>
          <w:p w14:paraId="74361F94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665ADD" w14:textId="420225D4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8B1EC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8E51D9" w14:textId="61E518EF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9,352</w:t>
            </w:r>
          </w:p>
        </w:tc>
      </w:tr>
      <w:tr w:rsidR="0025706A" w:rsidRPr="00A81989" w14:paraId="17F22A0B" w14:textId="77777777" w:rsidTr="00C90408">
        <w:tc>
          <w:tcPr>
            <w:tcW w:w="4230" w:type="dxa"/>
          </w:tcPr>
          <w:p w14:paraId="2E122EC7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995D6A" w14:textId="30C1631D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52,078</w:t>
            </w:r>
          </w:p>
        </w:tc>
        <w:tc>
          <w:tcPr>
            <w:tcW w:w="270" w:type="dxa"/>
            <w:shd w:val="clear" w:color="auto" w:fill="auto"/>
          </w:tcPr>
          <w:p w14:paraId="38A16C2C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BFA476" w14:textId="4DAFBF9C" w:rsidR="0025706A" w:rsidRPr="00E82E68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(52,078)</w:t>
            </w:r>
          </w:p>
        </w:tc>
        <w:tc>
          <w:tcPr>
            <w:tcW w:w="270" w:type="dxa"/>
            <w:shd w:val="clear" w:color="auto" w:fill="auto"/>
          </w:tcPr>
          <w:p w14:paraId="0A14F97E" w14:textId="77777777" w:rsidR="0025706A" w:rsidRPr="00E82E68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B41A35" w14:textId="270C3388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E4F60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17F3D6" w14:textId="1A21B19D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5706A" w:rsidRPr="00A81989" w14:paraId="0F7BF70D" w14:textId="77777777" w:rsidTr="00C90408">
        <w:tc>
          <w:tcPr>
            <w:tcW w:w="4230" w:type="dxa"/>
          </w:tcPr>
          <w:p w14:paraId="40439E8B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61D53" w14:textId="060428A1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175,492</w:t>
            </w:r>
          </w:p>
        </w:tc>
        <w:tc>
          <w:tcPr>
            <w:tcW w:w="270" w:type="dxa"/>
            <w:shd w:val="clear" w:color="auto" w:fill="auto"/>
          </w:tcPr>
          <w:p w14:paraId="3A3FE965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A56D" w14:textId="654E0A53" w:rsidR="0025706A" w:rsidRPr="00E82E68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2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(53,98</w:t>
            </w:r>
            <w:r w:rsidR="00E82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E82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C295A" w14:textId="77777777" w:rsidR="0025706A" w:rsidRPr="00E82E68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4AF8" w14:textId="73319845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7EDCD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AA5EB" w14:textId="476EA1A4" w:rsidR="0025706A" w:rsidRPr="00A81989" w:rsidRDefault="00A81989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121,507</w:t>
            </w:r>
          </w:p>
        </w:tc>
      </w:tr>
      <w:tr w:rsidR="0025706A" w:rsidRPr="00A81989" w14:paraId="7FD3D104" w14:textId="77777777" w:rsidTr="00C90408">
        <w:tc>
          <w:tcPr>
            <w:tcW w:w="4230" w:type="dxa"/>
          </w:tcPr>
          <w:p w14:paraId="42D7C407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A880925" w14:textId="77777777" w:rsidR="0025706A" w:rsidRPr="00A81989" w:rsidRDefault="0025706A" w:rsidP="0025706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5706A" w:rsidRPr="00A81989" w14:paraId="6A9FD9FA" w14:textId="77777777" w:rsidTr="00C90408">
        <w:tc>
          <w:tcPr>
            <w:tcW w:w="4230" w:type="dxa"/>
          </w:tcPr>
          <w:p w14:paraId="614D75BB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130" w:type="dxa"/>
            <w:gridSpan w:val="7"/>
          </w:tcPr>
          <w:p w14:paraId="73AA62DE" w14:textId="77777777" w:rsidR="0025706A" w:rsidRPr="00A81989" w:rsidRDefault="0025706A" w:rsidP="0025706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5706A" w:rsidRPr="00A81989" w14:paraId="5DD54998" w14:textId="77777777" w:rsidTr="00C90408">
        <w:tc>
          <w:tcPr>
            <w:tcW w:w="4230" w:type="dxa"/>
          </w:tcPr>
          <w:p w14:paraId="117A4B6D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BAC54E4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415C76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84E619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7C0EA4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A4AA74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153B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69C42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5706A" w:rsidRPr="00A81989" w14:paraId="6CB0A34C" w14:textId="77777777" w:rsidTr="00C90408">
        <w:tc>
          <w:tcPr>
            <w:tcW w:w="4230" w:type="dxa"/>
          </w:tcPr>
          <w:p w14:paraId="5A754035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080" w:type="dxa"/>
            <w:shd w:val="clear" w:color="auto" w:fill="auto"/>
          </w:tcPr>
          <w:p w14:paraId="5F2D11FC" w14:textId="3ED190DB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5F17DD7E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9908A9" w14:textId="3A5FBBB4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56EE05B9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5E6B3E" w14:textId="68A24868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44E59E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29ABCD" w14:textId="5DC74670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</w:p>
        </w:tc>
      </w:tr>
      <w:tr w:rsidR="0025706A" w:rsidRPr="00A81989" w14:paraId="450B15F1" w14:textId="77777777" w:rsidTr="00C90408">
        <w:tc>
          <w:tcPr>
            <w:tcW w:w="4230" w:type="dxa"/>
          </w:tcPr>
          <w:p w14:paraId="4F7593EB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CB87B34" w14:textId="575C6276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B7C1D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B5590C" w14:textId="685D9F65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34260C95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BD8732" w14:textId="525573FE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8658D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5CAAA3" w14:textId="13D750E0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</w:tr>
      <w:tr w:rsidR="0025706A" w:rsidRPr="00A81989" w14:paraId="6E065814" w14:textId="77777777" w:rsidTr="00C90408">
        <w:tc>
          <w:tcPr>
            <w:tcW w:w="4230" w:type="dxa"/>
          </w:tcPr>
          <w:p w14:paraId="55559996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FF203EE" w14:textId="119CB31B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128DA5A5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1858CC" w14:textId="7E7D0744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136A3E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DFA816" w14:textId="38A1C12B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02C7C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F75861" w14:textId="2DCEFEEA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</w:tr>
      <w:tr w:rsidR="0025706A" w:rsidRPr="00A81989" w14:paraId="5C90EBA4" w14:textId="77777777" w:rsidTr="00C90408">
        <w:tc>
          <w:tcPr>
            <w:tcW w:w="4230" w:type="dxa"/>
          </w:tcPr>
          <w:p w14:paraId="046DE51D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6FB481B" w14:textId="60E742D3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109DA9E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14E30D" w14:textId="265AFB4E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5722BF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DCB5A2" w14:textId="23159D98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0BCD3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C8D49A" w14:textId="61527AF4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25706A" w:rsidRPr="00A81989" w14:paraId="6F6F3CD6" w14:textId="77777777" w:rsidTr="00C90408">
        <w:tc>
          <w:tcPr>
            <w:tcW w:w="4230" w:type="dxa"/>
          </w:tcPr>
          <w:p w14:paraId="3EACC84C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58CDDA9" w14:textId="260FC771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7,281</w:t>
            </w:r>
          </w:p>
        </w:tc>
        <w:tc>
          <w:tcPr>
            <w:tcW w:w="270" w:type="dxa"/>
            <w:shd w:val="clear" w:color="auto" w:fill="auto"/>
          </w:tcPr>
          <w:p w14:paraId="08204BE7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0C9689" w14:textId="6174E9B5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1,003</w:t>
            </w:r>
          </w:p>
        </w:tc>
        <w:tc>
          <w:tcPr>
            <w:tcW w:w="270" w:type="dxa"/>
            <w:shd w:val="clear" w:color="auto" w:fill="auto"/>
          </w:tcPr>
          <w:p w14:paraId="2FF7F9C3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356835" w14:textId="1443B553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BA633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53D06B" w14:textId="1F7C4393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8,284</w:t>
            </w:r>
          </w:p>
        </w:tc>
      </w:tr>
      <w:tr w:rsidR="0025706A" w:rsidRPr="00A81989" w14:paraId="54B3CAA5" w14:textId="77777777" w:rsidTr="00C90408">
        <w:tc>
          <w:tcPr>
            <w:tcW w:w="4230" w:type="dxa"/>
          </w:tcPr>
          <w:p w14:paraId="197DBEC7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0C9477" w14:textId="1643BECE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99,161</w:t>
            </w:r>
          </w:p>
        </w:tc>
        <w:tc>
          <w:tcPr>
            <w:tcW w:w="270" w:type="dxa"/>
            <w:shd w:val="clear" w:color="auto" w:fill="auto"/>
          </w:tcPr>
          <w:p w14:paraId="65A8473C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C1B6DF" w14:textId="30E4142F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(47,083)</w:t>
            </w:r>
          </w:p>
        </w:tc>
        <w:tc>
          <w:tcPr>
            <w:tcW w:w="270" w:type="dxa"/>
            <w:shd w:val="clear" w:color="auto" w:fill="auto"/>
          </w:tcPr>
          <w:p w14:paraId="399135F8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D04456" w14:textId="18052014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A5788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5CD068" w14:textId="49F788CC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52,078</w:t>
            </w:r>
          </w:p>
        </w:tc>
      </w:tr>
      <w:tr w:rsidR="0025706A" w:rsidRPr="009E3BC3" w14:paraId="754A6C45" w14:textId="77777777" w:rsidTr="00C90408">
        <w:tc>
          <w:tcPr>
            <w:tcW w:w="4230" w:type="dxa"/>
          </w:tcPr>
          <w:p w14:paraId="107203DF" w14:textId="77777777" w:rsidR="0025706A" w:rsidRPr="00A81989" w:rsidRDefault="0025706A" w:rsidP="00257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3305" w14:textId="37361BF7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224,384</w:t>
            </w:r>
          </w:p>
        </w:tc>
        <w:tc>
          <w:tcPr>
            <w:tcW w:w="270" w:type="dxa"/>
            <w:shd w:val="clear" w:color="auto" w:fill="auto"/>
          </w:tcPr>
          <w:p w14:paraId="25B0F25A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E2EA2" w14:textId="548C224B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(48,892)</w:t>
            </w:r>
          </w:p>
        </w:tc>
        <w:tc>
          <w:tcPr>
            <w:tcW w:w="270" w:type="dxa"/>
            <w:shd w:val="clear" w:color="auto" w:fill="auto"/>
          </w:tcPr>
          <w:p w14:paraId="225FA3DB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BDB8" w14:textId="3F3DBDEB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42407" w14:textId="77777777" w:rsidR="0025706A" w:rsidRPr="00A81989" w:rsidRDefault="0025706A" w:rsidP="002570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2385" w14:textId="5C0B0730" w:rsidR="0025706A" w:rsidRPr="00A81989" w:rsidRDefault="0025706A" w:rsidP="00257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175,492</w:t>
            </w:r>
          </w:p>
        </w:tc>
      </w:tr>
    </w:tbl>
    <w:p w14:paraId="6CB49A0E" w14:textId="77777777" w:rsidR="00C832F4" w:rsidRPr="009E3BC3" w:rsidRDefault="00C832F4" w:rsidP="0056137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86F914" w14:textId="2811C9B2" w:rsidR="00C832F4" w:rsidRPr="009E3BC3" w:rsidRDefault="00C832F4" w:rsidP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ณ วันที่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6C05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ค่าเผื่อผลขาดทุนจากการด</w:t>
      </w:r>
      <w:r w:rsidR="00101E4E" w:rsidRPr="009E3BC3">
        <w:rPr>
          <w:rFonts w:asciiTheme="majorBidi" w:hAnsiTheme="majorBidi" w:cstheme="majorBidi"/>
          <w:spacing w:val="-2"/>
          <w:sz w:val="30"/>
          <w:szCs w:val="30"/>
          <w:cs/>
        </w:rPr>
        <w:t>้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อยค่า</w:t>
      </w:r>
      <w:r w:rsidR="007E3925" w:rsidRPr="009E3BC3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062C70" w:rsidRPr="009E3BC3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ลูกหนี้การค้าในงบการเงินเฉพาะ</w:t>
      </w:r>
      <w:r w:rsidR="00062C70" w:rsidRPr="009E3BC3">
        <w:rPr>
          <w:rFonts w:asciiTheme="majorBidi" w:hAnsiTheme="majorBidi" w:cstheme="majorBidi"/>
          <w:sz w:val="30"/>
          <w:szCs w:val="30"/>
          <w:cs/>
        </w:rPr>
        <w:t>กิจการเป็นจำนวนเงิน</w:t>
      </w:r>
      <w:r w:rsidR="00A81989">
        <w:rPr>
          <w:rFonts w:asciiTheme="majorBidi" w:hAnsiTheme="majorBidi" w:cstheme="majorBidi"/>
          <w:sz w:val="30"/>
          <w:szCs w:val="30"/>
        </w:rPr>
        <w:t xml:space="preserve"> 71</w:t>
      </w:r>
      <w:r w:rsidR="00BE3FD9">
        <w:rPr>
          <w:rFonts w:asciiTheme="majorBidi" w:hAnsiTheme="majorBidi" w:cstheme="majorBidi"/>
          <w:sz w:val="30"/>
          <w:szCs w:val="30"/>
        </w:rPr>
        <w:t>.5</w:t>
      </w:r>
      <w:r w:rsidR="00062C70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062C70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62C70" w:rsidRPr="009E3B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62C70" w:rsidRPr="009E3B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86C0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62C70"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86C05">
        <w:rPr>
          <w:rFonts w:asciiTheme="majorBidi" w:hAnsiTheme="majorBidi" w:cstheme="majorBidi"/>
          <w:i/>
          <w:iCs/>
          <w:sz w:val="30"/>
          <w:szCs w:val="30"/>
        </w:rPr>
        <w:t xml:space="preserve">75.7 </w:t>
      </w:r>
      <w:r w:rsidR="00E86C0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62C70" w:rsidRPr="009E3B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062C70" w:rsidRPr="009E3B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062C70" w:rsidRPr="009E3BC3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CF26CC" w:rsidRPr="009E3B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D7553">
        <w:rPr>
          <w:rFonts w:asciiTheme="majorBidi" w:hAnsiTheme="majorBidi" w:cstheme="majorBidi"/>
          <w:sz w:val="30"/>
          <w:szCs w:val="30"/>
        </w:rPr>
        <w:t>7</w:t>
      </w:r>
      <w:r w:rsidR="0074562D">
        <w:rPr>
          <w:rFonts w:asciiTheme="majorBidi" w:hAnsiTheme="majorBidi" w:cstheme="majorBidi"/>
          <w:sz w:val="30"/>
          <w:szCs w:val="30"/>
        </w:rPr>
        <w:t>1</w:t>
      </w:r>
      <w:r w:rsidR="004D7553">
        <w:rPr>
          <w:rFonts w:asciiTheme="majorBidi" w:hAnsiTheme="majorBidi" w:cstheme="majorBidi"/>
          <w:sz w:val="30"/>
          <w:szCs w:val="30"/>
        </w:rPr>
        <w:t>.</w:t>
      </w:r>
      <w:r w:rsidR="0074562D">
        <w:rPr>
          <w:rFonts w:asciiTheme="majorBidi" w:hAnsiTheme="majorBidi" w:cstheme="majorBidi"/>
          <w:sz w:val="30"/>
          <w:szCs w:val="30"/>
        </w:rPr>
        <w:t>9</w:t>
      </w:r>
      <w:r w:rsidR="00CF26C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CF26CC" w:rsidRPr="009E3B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86C0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852A1" w:rsidRPr="009E3BC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86C0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1D3A79" w:rsidRPr="009E3B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86C0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F26CC" w:rsidRPr="009E3BC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F26CC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ที่ยังไม่ได้ใช้ซึ่งยังไม่ได้รับรู้รายการดังกล่าวเป็นสินทรัพย์ภาษีเงินได้รอตัดบัญชี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013022C7" w14:textId="77777777" w:rsidR="008443B9" w:rsidRPr="009E3BC3" w:rsidRDefault="008443B9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176837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14:paraId="2EB2DD73" w14:textId="77777777" w:rsidR="008443B9" w:rsidRPr="009E3BC3" w:rsidRDefault="008443B9" w:rsidP="008443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4"/>
        <w:gridCol w:w="1123"/>
      </w:tblGrid>
      <w:tr w:rsidR="003B490F" w:rsidRPr="009E3BC3" w14:paraId="080FDE61" w14:textId="77777777" w:rsidTr="00CE3E79">
        <w:trPr>
          <w:tblHeader/>
        </w:trPr>
        <w:tc>
          <w:tcPr>
            <w:tcW w:w="3780" w:type="dxa"/>
          </w:tcPr>
          <w:p w14:paraId="1EE63E40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EEE872" w14:textId="77777777" w:rsidR="003B490F" w:rsidRPr="009E3BC3" w:rsidRDefault="003B490F" w:rsidP="003B4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5808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D43AB4F" w14:textId="77777777" w:rsidR="003B490F" w:rsidRPr="009E3BC3" w:rsidRDefault="003B490F" w:rsidP="0031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1D3A79" w:rsidRPr="009E3BC3" w14:paraId="101F9890" w14:textId="77777777" w:rsidTr="00CE3E79">
        <w:trPr>
          <w:tblHeader/>
        </w:trPr>
        <w:tc>
          <w:tcPr>
            <w:tcW w:w="3780" w:type="dxa"/>
          </w:tcPr>
          <w:p w14:paraId="63D2D932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E34894" w14:textId="15E55470" w:rsidR="001D3A79" w:rsidRPr="009E3BC3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642171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3D76C" w14:textId="04F5D263" w:rsidR="001D3A79" w:rsidRPr="009E3BC3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4C2F51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BFEB2D" w14:textId="17781F22" w:rsidR="001D3A79" w:rsidRPr="009E3BC3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3FADF264" w14:textId="77777777" w:rsidR="001D3A79" w:rsidRPr="009E3BC3" w:rsidRDefault="001D3A79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F38C664" w14:textId="5473F01B" w:rsidR="001D3A79" w:rsidRPr="009E3BC3" w:rsidRDefault="008852A1" w:rsidP="001D3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C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3A79" w:rsidRPr="009E3BC3" w14:paraId="2C00526E" w14:textId="77777777" w:rsidTr="00CE3E79">
        <w:trPr>
          <w:tblHeader/>
        </w:trPr>
        <w:tc>
          <w:tcPr>
            <w:tcW w:w="3780" w:type="dxa"/>
          </w:tcPr>
          <w:p w14:paraId="272C8290" w14:textId="77777777" w:rsidR="001D3A79" w:rsidRPr="009E3BC3" w:rsidRDefault="001D3A79" w:rsidP="001D3A79">
            <w:pPr>
              <w:pStyle w:val="Heading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999544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3A79" w:rsidRPr="009E3BC3" w14:paraId="7E2949A9" w14:textId="77777777" w:rsidTr="00CE3E79">
        <w:tc>
          <w:tcPr>
            <w:tcW w:w="3780" w:type="dxa"/>
          </w:tcPr>
          <w:p w14:paraId="23672233" w14:textId="77777777" w:rsidR="001D3A79" w:rsidRPr="009E3BC3" w:rsidRDefault="001D3A79" w:rsidP="001D3A79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 </w:t>
            </w:r>
          </w:p>
        </w:tc>
        <w:tc>
          <w:tcPr>
            <w:tcW w:w="1170" w:type="dxa"/>
          </w:tcPr>
          <w:p w14:paraId="4697C902" w14:textId="77777777" w:rsidR="001D3A79" w:rsidRPr="009E3BC3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71A55" w14:textId="77777777" w:rsidR="001D3A79" w:rsidRPr="009E3BC3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A0917" w14:textId="77777777" w:rsidR="001D3A79" w:rsidRPr="009E3BC3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BABDE" w14:textId="77777777" w:rsidR="001D3A79" w:rsidRPr="009E3BC3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64D4ECC" w14:textId="77777777" w:rsidR="001D3A79" w:rsidRPr="009E3BC3" w:rsidRDefault="001D3A79" w:rsidP="001D3A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D4B85C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B16981" w14:textId="77777777" w:rsidR="001D3A79" w:rsidRPr="009E3BC3" w:rsidRDefault="001D3A79" w:rsidP="001D3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55B" w:rsidRPr="009E3BC3" w14:paraId="00AE0BDE" w14:textId="77777777" w:rsidTr="00F8477D">
        <w:tc>
          <w:tcPr>
            <w:tcW w:w="3780" w:type="dxa"/>
          </w:tcPr>
          <w:p w14:paraId="10FBC365" w14:textId="77777777" w:rsidR="00FF255B" w:rsidRPr="009E3BC3" w:rsidRDefault="00FF255B" w:rsidP="00FF25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3BBDB" w14:textId="6CD22638" w:rsidR="00FF255B" w:rsidRPr="009E3BC3" w:rsidRDefault="007C28E0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49CA82F2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0E5534" w14:textId="3FDFD5AA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515,533</w:t>
            </w:r>
          </w:p>
        </w:tc>
        <w:tc>
          <w:tcPr>
            <w:tcW w:w="270" w:type="dxa"/>
          </w:tcPr>
          <w:p w14:paraId="35E79D2F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1185E021" w14:textId="495ED973" w:rsidR="00FF255B" w:rsidRPr="009E3BC3" w:rsidRDefault="00673990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489,710</w:t>
            </w:r>
          </w:p>
        </w:tc>
        <w:tc>
          <w:tcPr>
            <w:tcW w:w="274" w:type="dxa"/>
            <w:shd w:val="clear" w:color="auto" w:fill="auto"/>
          </w:tcPr>
          <w:p w14:paraId="57F41379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99BFFB8" w14:textId="4FBC8DC6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400,381</w:t>
            </w:r>
          </w:p>
        </w:tc>
      </w:tr>
      <w:tr w:rsidR="00FF255B" w:rsidRPr="009E3BC3" w14:paraId="680DB4A5" w14:textId="77777777" w:rsidTr="00CE3E79">
        <w:trPr>
          <w:trHeight w:val="89"/>
        </w:trPr>
        <w:tc>
          <w:tcPr>
            <w:tcW w:w="3780" w:type="dxa"/>
          </w:tcPr>
          <w:p w14:paraId="3009E4D8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CF7DB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D532E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CD9E7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D027F8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789A1FA5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BCF2E1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BE77FB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255B" w:rsidRPr="009E3BC3" w14:paraId="0650C640" w14:textId="77777777" w:rsidTr="005F5A02">
        <w:tc>
          <w:tcPr>
            <w:tcW w:w="3780" w:type="dxa"/>
          </w:tcPr>
          <w:p w14:paraId="70D7FD53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291E3BC2" w14:textId="20EAFACD" w:rsidR="00FF255B" w:rsidRPr="009E3BC3" w:rsidRDefault="00175ABA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07E75CD1" w14:textId="77777777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E08183" w14:textId="7B41592A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2CD55249" w14:textId="77777777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EC2903E" w14:textId="18CD8EC6" w:rsidR="00FF255B" w:rsidRPr="009E3BC3" w:rsidRDefault="00175ABA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4" w:type="dxa"/>
          </w:tcPr>
          <w:p w14:paraId="59244635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5FA6351F" w14:textId="4DD16278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FF255B" w:rsidRPr="009E3BC3" w14:paraId="50A1105B" w14:textId="77777777" w:rsidTr="005F5A02">
        <w:tc>
          <w:tcPr>
            <w:tcW w:w="3780" w:type="dxa"/>
          </w:tcPr>
          <w:p w14:paraId="63D22C83" w14:textId="7870DFEE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27E53" w14:textId="1D4BB4EF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4FCBD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50962E" w14:textId="7C68F7E2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9E5367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7F27773" w14:textId="61FA88BE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BDD593D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45B52033" w14:textId="635CD3BD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255B" w:rsidRPr="009E3BC3" w14:paraId="645A6F74" w14:textId="77777777" w:rsidTr="005F5A02">
        <w:tc>
          <w:tcPr>
            <w:tcW w:w="3780" w:type="dxa"/>
          </w:tcPr>
          <w:p w14:paraId="4DFD4601" w14:textId="7B33D704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737121" w14:textId="774D4501" w:rsidR="00FF255B" w:rsidRPr="009E3BC3" w:rsidRDefault="00175ABA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7C2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C7AD85" w14:textId="77777777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589970" w14:textId="3807BA7B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74033A85" w14:textId="77777777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AE9028B" w14:textId="134F3CD7" w:rsidR="00FF255B" w:rsidRPr="009E3BC3" w:rsidRDefault="00175ABA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7C28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8135CA6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39D61117" w14:textId="5441B76B" w:rsidR="00FF255B" w:rsidRPr="009E3BC3" w:rsidRDefault="00FF255B" w:rsidP="00FF25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</w:tr>
    </w:tbl>
    <w:p w14:paraId="7D75F08A" w14:textId="77777777" w:rsidR="00B40EAF" w:rsidRPr="009E3BC3" w:rsidRDefault="00B40EAF" w:rsidP="00B40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7920"/>
        </w:tabs>
        <w:spacing w:line="260" w:lineRule="atLeast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99E801" w14:textId="77777777" w:rsidR="00D31312" w:rsidRPr="009E3BC3" w:rsidRDefault="00D31312" w:rsidP="007278E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B662A3C" w14:textId="77777777" w:rsidR="005D40B6" w:rsidRPr="009E3BC3" w:rsidRDefault="005D40B6" w:rsidP="00F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EF84B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1382D6F" w14:textId="77777777" w:rsidR="00BB2766" w:rsidRPr="009E3BC3" w:rsidRDefault="00BB2766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748" w:type="dxa"/>
        <w:tblInd w:w="450" w:type="dxa"/>
        <w:tblLook w:val="04A0" w:firstRow="1" w:lastRow="0" w:firstColumn="1" w:lastColumn="0" w:noHBand="0" w:noVBand="1"/>
      </w:tblPr>
      <w:tblGrid>
        <w:gridCol w:w="2250"/>
        <w:gridCol w:w="1800"/>
        <w:gridCol w:w="1890"/>
        <w:gridCol w:w="1278"/>
        <w:gridCol w:w="236"/>
        <w:gridCol w:w="1294"/>
      </w:tblGrid>
      <w:tr w:rsidR="001C6D7A" w:rsidRPr="009E3BC3" w14:paraId="7E1181E8" w14:textId="77777777" w:rsidTr="009C6893">
        <w:tc>
          <w:tcPr>
            <w:tcW w:w="2250" w:type="dxa"/>
            <w:shd w:val="clear" w:color="auto" w:fill="auto"/>
            <w:vAlign w:val="bottom"/>
          </w:tcPr>
          <w:p w14:paraId="1333F38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B11A98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A2729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612178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1DF48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4B39DDDE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0161CC" w14:textId="77777777" w:rsidR="00BB2766" w:rsidRPr="009E3BC3" w:rsidDel="00D43E7A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C6D7A" w:rsidRPr="009E3BC3" w14:paraId="07242B35" w14:textId="77777777" w:rsidTr="009C6893">
        <w:tc>
          <w:tcPr>
            <w:tcW w:w="2250" w:type="dxa"/>
            <w:shd w:val="clear" w:color="auto" w:fill="auto"/>
          </w:tcPr>
          <w:p w14:paraId="00B1A75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6D19B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80069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8928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0D7C42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08C083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F0F54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C6D7A" w:rsidRPr="009E3BC3" w14:paraId="5B4A291C" w14:textId="77777777" w:rsidTr="009C6893">
        <w:tc>
          <w:tcPr>
            <w:tcW w:w="2250" w:type="dxa"/>
            <w:shd w:val="clear" w:color="auto" w:fill="auto"/>
          </w:tcPr>
          <w:p w14:paraId="119A4216" w14:textId="3F311F90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F25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65E5F17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416CB01B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1ACC1CC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93553F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E3A3D3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C6D7A" w:rsidRPr="009E3BC3" w14:paraId="2EC588B6" w14:textId="77777777" w:rsidTr="009C6893">
        <w:tc>
          <w:tcPr>
            <w:tcW w:w="2250" w:type="dxa"/>
            <w:shd w:val="clear" w:color="auto" w:fill="auto"/>
          </w:tcPr>
          <w:p w14:paraId="47180CBC" w14:textId="125B03F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52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0AD61EA" w14:textId="2859518C" w:rsidR="00BB2766" w:rsidRPr="009E3BC3" w:rsidRDefault="009C6893" w:rsidP="009C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240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67E53" w:rsidRPr="00D67E53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="00D67E53" w:rsidRPr="00D67E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D67E53" w:rsidRPr="00D67E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16920AC7" w14:textId="593964FE" w:rsidR="00BB2766" w:rsidRPr="009E3BC3" w:rsidRDefault="004A5202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="006803C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178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BB433AE" w14:textId="207AD8B8" w:rsidR="00BB2766" w:rsidRPr="009E3BC3" w:rsidRDefault="00935117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36" w:type="dxa"/>
            <w:shd w:val="clear" w:color="auto" w:fill="auto"/>
          </w:tcPr>
          <w:p w14:paraId="4B2F992D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C14386C" w14:textId="543F2FD5" w:rsidR="00BB2766" w:rsidRPr="009E3BC3" w:rsidRDefault="00935117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9"/>
                <w:tab w:val="left" w:pos="926"/>
              </w:tabs>
              <w:spacing w:line="240" w:lineRule="auto"/>
              <w:ind w:left="-156" w:right="-1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650,000</w:t>
            </w:r>
          </w:p>
        </w:tc>
      </w:tr>
      <w:tr w:rsidR="001C6D7A" w:rsidRPr="009E3BC3" w14:paraId="5988543A" w14:textId="77777777" w:rsidTr="009C6893">
        <w:tc>
          <w:tcPr>
            <w:tcW w:w="2250" w:type="dxa"/>
            <w:shd w:val="clear" w:color="auto" w:fill="auto"/>
          </w:tcPr>
          <w:p w14:paraId="6B1A832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3269BF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2B39B463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FC9FE3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632ABCC0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9980F1A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1C6D7A" w:rsidRPr="009E3BC3" w14:paraId="61DDD28F" w14:textId="77777777" w:rsidTr="009C6893">
        <w:tc>
          <w:tcPr>
            <w:tcW w:w="2250" w:type="dxa"/>
            <w:shd w:val="clear" w:color="auto" w:fill="auto"/>
          </w:tcPr>
          <w:p w14:paraId="5E14119B" w14:textId="1CC8DBBB" w:rsidR="00BB2766" w:rsidRPr="009E3BC3" w:rsidRDefault="008852A1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F25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2F44DA9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31542AE1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shd w:val="clear" w:color="auto" w:fill="auto"/>
          </w:tcPr>
          <w:p w14:paraId="04FDD574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</w:tcPr>
          <w:p w14:paraId="18F28335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shd w:val="clear" w:color="auto" w:fill="auto"/>
          </w:tcPr>
          <w:p w14:paraId="2AA04758" w14:textId="77777777" w:rsidR="00BB2766" w:rsidRPr="009E3BC3" w:rsidRDefault="00BB2766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FF255B" w:rsidRPr="009E3BC3" w14:paraId="18783FB2" w14:textId="77777777" w:rsidTr="009C6893">
        <w:tc>
          <w:tcPr>
            <w:tcW w:w="2250" w:type="dxa"/>
            <w:shd w:val="clear" w:color="auto" w:fill="auto"/>
          </w:tcPr>
          <w:p w14:paraId="15E39EC1" w14:textId="49565785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584E0DAE" w14:textId="0FDEC523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56FB58F" w14:textId="046B6EA1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6995179F" w14:textId="4A654F8A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17B82573" w14:textId="77777777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E817BD4" w14:textId="16147676" w:rsidR="00FF255B" w:rsidRPr="009E3BC3" w:rsidRDefault="00FF255B" w:rsidP="00FF2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left" w:pos="795"/>
              </w:tabs>
              <w:spacing w:line="240" w:lineRule="auto"/>
              <w:ind w:left="-156"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</w:tbl>
    <w:p w14:paraId="15796AC2" w14:textId="77777777" w:rsidR="005C00F7" w:rsidRPr="009E3BC3" w:rsidRDefault="005C00F7" w:rsidP="00FE1E6F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  <w:sectPr w:rsidR="005C00F7" w:rsidRPr="009E3BC3" w:rsidSect="00B16945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963C88F" w14:textId="557E9B01" w:rsidR="00192260" w:rsidRPr="00192260" w:rsidRDefault="00192260" w:rsidP="0019226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ครื่องมือทางการเงิน</w:t>
      </w:r>
    </w:p>
    <w:p w14:paraId="467C3BE9" w14:textId="77777777" w:rsidR="00A81C49" w:rsidRPr="009E3BC3" w:rsidRDefault="00A81C49" w:rsidP="00FF255B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1331B0" w14:textId="5402F7BA" w:rsidR="00A81C49" w:rsidRPr="009E3BC3" w:rsidRDefault="00A81C49" w:rsidP="00087577">
      <w:pPr>
        <w:pStyle w:val="BodyText2"/>
        <w:numPr>
          <w:ilvl w:val="0"/>
          <w:numId w:val="29"/>
        </w:numPr>
        <w:spacing w:line="260" w:lineRule="atLeast"/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665F0D3" w14:textId="77777777" w:rsidR="00E25327" w:rsidRPr="009E3BC3" w:rsidRDefault="00E25327" w:rsidP="007278E2">
      <w:pPr>
        <w:pStyle w:val="BodyText2"/>
        <w:tabs>
          <w:tab w:val="left" w:pos="540"/>
          <w:tab w:val="left" w:pos="126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D497DC" w14:textId="75521D9A" w:rsidR="00A81C49" w:rsidRPr="009E3BC3" w:rsidRDefault="00A81C49" w:rsidP="00087577">
      <w:pPr>
        <w:pStyle w:val="BodyText2"/>
        <w:spacing w:line="260" w:lineRule="atLeast"/>
        <w:ind w:left="990" w:right="4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eastAsia="en-US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D29829" w14:textId="77777777" w:rsidR="00A81C49" w:rsidRPr="009E3BC3" w:rsidRDefault="00A81C49" w:rsidP="003A154F">
      <w:pPr>
        <w:pStyle w:val="BodyText2"/>
        <w:tabs>
          <w:tab w:val="left" w:pos="540"/>
        </w:tabs>
        <w:spacing w:line="260" w:lineRule="atLeast"/>
        <w:ind w:left="540" w:firstLine="72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81" w:type="dxa"/>
        <w:tblInd w:w="1033" w:type="dxa"/>
        <w:tblLayout w:type="fixed"/>
        <w:tblLook w:val="04A0" w:firstRow="1" w:lastRow="0" w:firstColumn="1" w:lastColumn="0" w:noHBand="0" w:noVBand="1"/>
      </w:tblPr>
      <w:tblGrid>
        <w:gridCol w:w="2927"/>
        <w:gridCol w:w="2134"/>
        <w:gridCol w:w="250"/>
        <w:gridCol w:w="1460"/>
        <w:gridCol w:w="250"/>
        <w:gridCol w:w="1460"/>
      </w:tblGrid>
      <w:tr w:rsidR="00087577" w:rsidRPr="009E3BC3" w14:paraId="49128163" w14:textId="77777777" w:rsidTr="008C0BAD">
        <w:trPr>
          <w:trHeight w:val="261"/>
          <w:tblHeader/>
        </w:trPr>
        <w:tc>
          <w:tcPr>
            <w:tcW w:w="2927" w:type="dxa"/>
            <w:vAlign w:val="bottom"/>
          </w:tcPr>
          <w:p w14:paraId="5CDA833C" w14:textId="77777777" w:rsidR="00087577" w:rsidRPr="009E3BC3" w:rsidRDefault="00087577" w:rsidP="0008757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4" w:type="dxa"/>
            <w:gridSpan w:val="5"/>
            <w:vAlign w:val="bottom"/>
          </w:tcPr>
          <w:p w14:paraId="145CD98C" w14:textId="1AF696C5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87577" w:rsidRPr="009E3BC3" w14:paraId="1EF242C8" w14:textId="77777777" w:rsidTr="008C0BAD">
        <w:trPr>
          <w:trHeight w:val="261"/>
          <w:tblHeader/>
        </w:trPr>
        <w:tc>
          <w:tcPr>
            <w:tcW w:w="2927" w:type="dxa"/>
            <w:vAlign w:val="bottom"/>
          </w:tcPr>
          <w:p w14:paraId="13B3E4E6" w14:textId="77777777" w:rsidR="00087577" w:rsidRPr="009E3BC3" w:rsidRDefault="00087577" w:rsidP="0008757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34" w:type="dxa"/>
            <w:vAlign w:val="bottom"/>
          </w:tcPr>
          <w:p w14:paraId="7761053F" w14:textId="341B2EF9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50" w:type="dxa"/>
            <w:vAlign w:val="bottom"/>
          </w:tcPr>
          <w:p w14:paraId="60133CD8" w14:textId="77777777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0" w:type="dxa"/>
            <w:vAlign w:val="bottom"/>
          </w:tcPr>
          <w:p w14:paraId="71059437" w14:textId="11E5CDCB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50" w:type="dxa"/>
            <w:vAlign w:val="bottom"/>
          </w:tcPr>
          <w:p w14:paraId="7E13E4A8" w14:textId="77777777" w:rsidR="00087577" w:rsidRPr="009E3BC3" w:rsidRDefault="00087577" w:rsidP="0008757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49D8D864" w14:textId="77777777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87577" w:rsidRPr="009E3BC3" w14:paraId="790E0BAA" w14:textId="77777777" w:rsidTr="008C0BAD">
        <w:trPr>
          <w:trHeight w:val="261"/>
          <w:tblHeader/>
        </w:trPr>
        <w:tc>
          <w:tcPr>
            <w:tcW w:w="2927" w:type="dxa"/>
            <w:vAlign w:val="bottom"/>
            <w:hideMark/>
          </w:tcPr>
          <w:p w14:paraId="21F9E0AA" w14:textId="4F424853" w:rsidR="00087577" w:rsidRPr="009E3BC3" w:rsidRDefault="00087577" w:rsidP="0008757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134" w:type="dxa"/>
            <w:vAlign w:val="bottom"/>
            <w:hideMark/>
          </w:tcPr>
          <w:p w14:paraId="79CD4644" w14:textId="77777777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0" w:type="dxa"/>
            <w:vAlign w:val="bottom"/>
          </w:tcPr>
          <w:p w14:paraId="530D91B8" w14:textId="77777777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0" w:type="dxa"/>
            <w:vAlign w:val="bottom"/>
            <w:hideMark/>
          </w:tcPr>
          <w:p w14:paraId="5A688C12" w14:textId="77777777" w:rsidR="00087577" w:rsidRPr="009E3BC3" w:rsidRDefault="00087577" w:rsidP="008C0BAD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50" w:type="dxa"/>
            <w:vAlign w:val="bottom"/>
          </w:tcPr>
          <w:p w14:paraId="77D26EAB" w14:textId="77777777" w:rsidR="00087577" w:rsidRPr="009E3BC3" w:rsidRDefault="00087577" w:rsidP="0008757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  <w:hideMark/>
          </w:tcPr>
          <w:p w14:paraId="37D81E45" w14:textId="77777777" w:rsidR="00087577" w:rsidRPr="009E3BC3" w:rsidRDefault="00087577" w:rsidP="000875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87577" w:rsidRPr="009E3BC3" w14:paraId="76673AA4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1C7B5908" w14:textId="77777777" w:rsidR="00087577" w:rsidRPr="009E3BC3" w:rsidRDefault="00087577" w:rsidP="0008757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34" w:type="dxa"/>
            <w:vAlign w:val="bottom"/>
          </w:tcPr>
          <w:p w14:paraId="43135216" w14:textId="798D1D6C" w:rsidR="00087577" w:rsidRPr="009E3BC3" w:rsidRDefault="00087577" w:rsidP="0008757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0" w:type="dxa"/>
            <w:vAlign w:val="bottom"/>
          </w:tcPr>
          <w:p w14:paraId="5740E916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66B34D81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07B1465A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51EFC50C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09265A70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21EA04FC" w14:textId="44109100" w:rsidR="00087577" w:rsidRPr="009E3BC3" w:rsidRDefault="00087577" w:rsidP="0008757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34" w:type="dxa"/>
            <w:vAlign w:val="bottom"/>
          </w:tcPr>
          <w:p w14:paraId="29CDFDFB" w14:textId="77777777" w:rsidR="00087577" w:rsidRPr="009E3BC3" w:rsidRDefault="00087577" w:rsidP="0008757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E955621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1583C2E9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AD93471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0B7E58EE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5C754422" w14:textId="77777777" w:rsidTr="008C0BAD">
        <w:trPr>
          <w:trHeight w:val="261"/>
        </w:trPr>
        <w:tc>
          <w:tcPr>
            <w:tcW w:w="2927" w:type="dxa"/>
            <w:vAlign w:val="bottom"/>
            <w:hideMark/>
          </w:tcPr>
          <w:p w14:paraId="192F2DBC" w14:textId="77777777" w:rsidR="00087577" w:rsidRPr="009E3BC3" w:rsidRDefault="00087577" w:rsidP="0008757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34" w:type="dxa"/>
            <w:vAlign w:val="bottom"/>
          </w:tcPr>
          <w:p w14:paraId="76C774A4" w14:textId="77777777" w:rsidR="00087577" w:rsidRPr="009E3BC3" w:rsidRDefault="00087577" w:rsidP="0008757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CD2C112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409C7B6F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E38150F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7DAC779A" w14:textId="77777777" w:rsidR="00087577" w:rsidRPr="009E3BC3" w:rsidRDefault="00087577" w:rsidP="0008757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6C908CAE" w14:textId="77777777" w:rsidTr="008C0BAD">
        <w:trPr>
          <w:trHeight w:val="261"/>
        </w:trPr>
        <w:tc>
          <w:tcPr>
            <w:tcW w:w="2927" w:type="dxa"/>
            <w:vAlign w:val="bottom"/>
            <w:hideMark/>
          </w:tcPr>
          <w:p w14:paraId="19C3A97D" w14:textId="3F74FC83" w:rsidR="00087577" w:rsidRPr="009E3BC3" w:rsidRDefault="00087577" w:rsidP="0008757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2134" w:type="dxa"/>
            <w:vAlign w:val="bottom"/>
          </w:tcPr>
          <w:p w14:paraId="08568B7C" w14:textId="72D4F1BB" w:rsidR="00087577" w:rsidRPr="009E3BC3" w:rsidRDefault="00087577" w:rsidP="000875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50" w:type="dxa"/>
            <w:vAlign w:val="bottom"/>
          </w:tcPr>
          <w:p w14:paraId="7B31CEF0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5A13C76F" w14:textId="0F9E3D03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50" w:type="dxa"/>
            <w:vAlign w:val="bottom"/>
          </w:tcPr>
          <w:p w14:paraId="43D6C19E" w14:textId="77777777" w:rsidR="00087577" w:rsidRPr="009E3BC3" w:rsidRDefault="00087577" w:rsidP="000875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2086C06B" w14:textId="7C0DBCC2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</w:tr>
      <w:tr w:rsidR="00087577" w:rsidRPr="009E3BC3" w14:paraId="2AE6F21D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2B2F385A" w14:textId="77777777" w:rsidR="00087577" w:rsidRPr="009E3BC3" w:rsidRDefault="00087577" w:rsidP="0008757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34" w:type="dxa"/>
            <w:vAlign w:val="bottom"/>
          </w:tcPr>
          <w:p w14:paraId="4D918C84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3C88A27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2F3C9D81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3731A8E" w14:textId="77777777" w:rsidR="00087577" w:rsidRPr="009E3BC3" w:rsidRDefault="00087577" w:rsidP="000875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0158133E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1C17EB28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6B7B0A61" w14:textId="19BF2348" w:rsidR="00087577" w:rsidRPr="009E3BC3" w:rsidRDefault="00087577" w:rsidP="00087577">
            <w:pPr>
              <w:ind w:left="166" w:right="-90" w:hanging="16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134" w:type="dxa"/>
            <w:vAlign w:val="bottom"/>
          </w:tcPr>
          <w:p w14:paraId="6A4A15A2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72CE55B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057BA96A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41EEBEC" w14:textId="77777777" w:rsidR="00087577" w:rsidRPr="009E3BC3" w:rsidRDefault="00087577" w:rsidP="000875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65A8E9A2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70065C52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1805C213" w14:textId="714AD8D9" w:rsidR="00087577" w:rsidRPr="009E3BC3" w:rsidRDefault="00087577" w:rsidP="00087577">
            <w:pPr>
              <w:ind w:left="166" w:right="-90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34" w:type="dxa"/>
            <w:vAlign w:val="bottom"/>
          </w:tcPr>
          <w:p w14:paraId="2FF3057B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9260A77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272975DE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C9B8748" w14:textId="77777777" w:rsidR="00087577" w:rsidRPr="009E3BC3" w:rsidRDefault="00087577" w:rsidP="000875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0091AF7F" w14:textId="77777777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577" w:rsidRPr="009E3BC3" w14:paraId="1152289F" w14:textId="77777777" w:rsidTr="008C0BAD">
        <w:trPr>
          <w:trHeight w:val="261"/>
        </w:trPr>
        <w:tc>
          <w:tcPr>
            <w:tcW w:w="2927" w:type="dxa"/>
            <w:vAlign w:val="bottom"/>
          </w:tcPr>
          <w:p w14:paraId="6B019B11" w14:textId="5F6DFA09" w:rsidR="00087577" w:rsidRPr="009E3BC3" w:rsidRDefault="00087577" w:rsidP="0008757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2134" w:type="dxa"/>
            <w:vAlign w:val="bottom"/>
          </w:tcPr>
          <w:p w14:paraId="37A6C799" w14:textId="191E1931" w:rsidR="00087577" w:rsidRPr="009E3BC3" w:rsidRDefault="00087577" w:rsidP="000875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50" w:type="dxa"/>
            <w:vAlign w:val="bottom"/>
          </w:tcPr>
          <w:p w14:paraId="14440C21" w14:textId="77777777" w:rsidR="00087577" w:rsidRPr="009E3BC3" w:rsidRDefault="00087577" w:rsidP="000875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4DC25ED9" w14:textId="41B92B7D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50" w:type="dxa"/>
            <w:vAlign w:val="bottom"/>
          </w:tcPr>
          <w:p w14:paraId="34BD87D2" w14:textId="77777777" w:rsidR="00087577" w:rsidRPr="009E3BC3" w:rsidRDefault="00087577" w:rsidP="000875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61D05B79" w14:textId="09FD4ADB" w:rsidR="00087577" w:rsidRPr="009E3BC3" w:rsidRDefault="00087577" w:rsidP="008C0B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</w:tr>
    </w:tbl>
    <w:p w14:paraId="23CEFF50" w14:textId="77777777" w:rsidR="00392529" w:rsidRDefault="00392529" w:rsidP="007E78F7">
      <w:pPr>
        <w:pStyle w:val="BodyText2"/>
        <w:spacing w:line="260" w:lineRule="atLeast"/>
        <w:ind w:left="450" w:hanging="7"/>
        <w:jc w:val="thaiDistribute"/>
        <w:rPr>
          <w:rFonts w:asciiTheme="majorBidi" w:hAnsiTheme="majorBidi"/>
          <w:sz w:val="30"/>
          <w:szCs w:val="30"/>
        </w:rPr>
      </w:pPr>
    </w:p>
    <w:p w14:paraId="2BFC96D3" w14:textId="2E7AF169" w:rsidR="005C00F7" w:rsidRDefault="006D55BF" w:rsidP="007E78F7">
      <w:pPr>
        <w:pStyle w:val="BodyText2"/>
        <w:spacing w:line="260" w:lineRule="atLeast"/>
        <w:ind w:left="450" w:hanging="7"/>
        <w:jc w:val="thaiDistribute"/>
        <w:rPr>
          <w:rFonts w:asciiTheme="majorBidi" w:hAnsiTheme="majorBidi"/>
          <w:sz w:val="30"/>
          <w:szCs w:val="30"/>
        </w:rPr>
      </w:pPr>
      <w:r w:rsidRPr="006D55BF">
        <w:rPr>
          <w:rFonts w:asciiTheme="majorBidi" w:hAnsiTheme="majorBidi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6D3C848" w14:textId="77777777" w:rsidR="006D55BF" w:rsidRPr="006D55BF" w:rsidRDefault="006D55B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9748D0" w:rsidRPr="009E3BC3" w14:paraId="29B485CC" w14:textId="77777777" w:rsidTr="00E848F7">
        <w:trPr>
          <w:tblHeader/>
        </w:trPr>
        <w:tc>
          <w:tcPr>
            <w:tcW w:w="2520" w:type="dxa"/>
            <w:hideMark/>
          </w:tcPr>
          <w:p w14:paraId="1432E26A" w14:textId="77777777" w:rsidR="009748D0" w:rsidRPr="009E3BC3" w:rsidRDefault="009748D0" w:rsidP="00E848F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24B41A" w14:textId="77777777" w:rsidR="009748D0" w:rsidRPr="009E3BC3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3E1E411B" w14:textId="77777777" w:rsidR="009748D0" w:rsidRPr="009E3BC3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748D0" w:rsidRPr="009E3BC3" w14:paraId="1B6717B9" w14:textId="77777777" w:rsidTr="00E848F7">
        <w:tc>
          <w:tcPr>
            <w:tcW w:w="2520" w:type="dxa"/>
            <w:hideMark/>
          </w:tcPr>
          <w:p w14:paraId="0D7DA68C" w14:textId="77777777" w:rsidR="009748D0" w:rsidRPr="009E3BC3" w:rsidRDefault="009748D0" w:rsidP="00E848F7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286B0E9F" w14:textId="77777777" w:rsidR="009748D0" w:rsidRPr="009E3BC3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1CA15C" w14:textId="77777777" w:rsidR="009748D0" w:rsidRPr="009E3BC3" w:rsidRDefault="009748D0" w:rsidP="00906E9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D05CAC1" w14:textId="77777777" w:rsidR="001831A4" w:rsidRPr="009E3BC3" w:rsidRDefault="001831A4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6FC4D85" w14:textId="77777777" w:rsidR="00144085" w:rsidRDefault="00144085" w:rsidP="0055045A">
      <w:pPr>
        <w:pStyle w:val="BodyText2"/>
        <w:numPr>
          <w:ilvl w:val="0"/>
          <w:numId w:val="29"/>
        </w:numPr>
        <w:spacing w:line="260" w:lineRule="atLeast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144085" w:rsidSect="00B82050">
          <w:headerReference w:type="default" r:id="rId24"/>
          <w:pgSz w:w="11909" w:h="16834" w:code="9"/>
          <w:pgMar w:top="691" w:right="1152" w:bottom="576" w:left="1170" w:header="720" w:footer="720" w:gutter="0"/>
          <w:cols w:space="720"/>
        </w:sectPr>
      </w:pPr>
    </w:p>
    <w:p w14:paraId="424030F2" w14:textId="6D4ABB32" w:rsidR="00DD269C" w:rsidRPr="009E3BC3" w:rsidRDefault="007A39D6" w:rsidP="0055045A">
      <w:pPr>
        <w:pStyle w:val="BodyText2"/>
        <w:numPr>
          <w:ilvl w:val="0"/>
          <w:numId w:val="29"/>
        </w:numPr>
        <w:spacing w:line="260" w:lineRule="atLeast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="009A2FDD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หน่วยลงทุนใน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ตราสาร</w:t>
      </w:r>
      <w:r w:rsidR="0031002A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33A27DCB" w14:textId="77777777" w:rsidR="007A39D6" w:rsidRPr="009E3BC3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4"/>
        <w:gridCol w:w="1084"/>
        <w:gridCol w:w="246"/>
        <w:gridCol w:w="1009"/>
        <w:gridCol w:w="239"/>
        <w:gridCol w:w="1141"/>
        <w:gridCol w:w="231"/>
        <w:gridCol w:w="1075"/>
        <w:gridCol w:w="231"/>
        <w:gridCol w:w="1113"/>
      </w:tblGrid>
      <w:tr w:rsidR="007A39D6" w:rsidRPr="009E3BC3" w14:paraId="7AAD0D2D" w14:textId="77777777" w:rsidTr="0091535D">
        <w:trPr>
          <w:tblHeader/>
        </w:trPr>
        <w:tc>
          <w:tcPr>
            <w:tcW w:w="2880" w:type="dxa"/>
          </w:tcPr>
          <w:p w14:paraId="7BC0B254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2A863BB3" w14:textId="42863CD3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="0031002A" w:rsidRPr="009E3BC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46563" w:rsidRPr="009E3BC3" w14:paraId="71129626" w14:textId="77777777" w:rsidTr="0091535D">
        <w:trPr>
          <w:tblHeader/>
        </w:trPr>
        <w:tc>
          <w:tcPr>
            <w:tcW w:w="2880" w:type="dxa"/>
            <w:vAlign w:val="bottom"/>
            <w:hideMark/>
          </w:tcPr>
          <w:p w14:paraId="5BDF7EAB" w14:textId="46D80D33" w:rsidR="007A39D6" w:rsidRPr="009E3BC3" w:rsidRDefault="007A39D6" w:rsidP="00906E9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31002A"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280B41C3" w14:textId="77777777" w:rsidR="007A39D6" w:rsidRPr="009E3BC3" w:rsidRDefault="007A39D6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E68EEF" w14:textId="5D742D48" w:rsidR="007A39D6" w:rsidRPr="009E3BC3" w:rsidRDefault="008852A1" w:rsidP="00906E9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06506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747304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113B165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6B891993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A70ADA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7458022B" w14:textId="77777777" w:rsidR="007A39D6" w:rsidRPr="009E3BC3" w:rsidRDefault="007A39D6" w:rsidP="00906E9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F581591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14055E3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C2BA2D5" w14:textId="798C3B54" w:rsidR="007A39D6" w:rsidRPr="009E3BC3" w:rsidRDefault="008852A1" w:rsidP="00906E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39D6" w:rsidRPr="009E3BC3" w14:paraId="64070F1A" w14:textId="77777777" w:rsidTr="0091535D">
        <w:trPr>
          <w:tblHeader/>
        </w:trPr>
        <w:tc>
          <w:tcPr>
            <w:tcW w:w="2880" w:type="dxa"/>
          </w:tcPr>
          <w:p w14:paraId="711728A9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207FDB26" w14:textId="77777777" w:rsidR="007A39D6" w:rsidRPr="009E3BC3" w:rsidRDefault="007A39D6" w:rsidP="00906E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3389"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46563" w:rsidRPr="009E3BC3" w14:paraId="48101392" w14:textId="77777777" w:rsidTr="0091535D">
        <w:tc>
          <w:tcPr>
            <w:tcW w:w="2880" w:type="dxa"/>
            <w:hideMark/>
          </w:tcPr>
          <w:p w14:paraId="7DDB5187" w14:textId="3616EC62" w:rsidR="007A39D6" w:rsidRPr="009E3BC3" w:rsidRDefault="008852A1" w:rsidP="00906E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97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8" w:type="dxa"/>
          </w:tcPr>
          <w:p w14:paraId="61D3964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D3869A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83AC37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168F60F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2B46AC7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711927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EC43D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41B2531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6E71CA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9E3BC3" w14:paraId="063F3B7D" w14:textId="77777777" w:rsidTr="0091535D">
        <w:tc>
          <w:tcPr>
            <w:tcW w:w="2880" w:type="dxa"/>
            <w:hideMark/>
          </w:tcPr>
          <w:p w14:paraId="2BCBA2EE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3E36449A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2F28E01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E3E8FD5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20C58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147B713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7470954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DA28C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691B632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F074DC4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9E3BC3" w14:paraId="38BB5392" w14:textId="77777777" w:rsidTr="0091535D">
        <w:tc>
          <w:tcPr>
            <w:tcW w:w="2880" w:type="dxa"/>
            <w:shd w:val="clear" w:color="auto" w:fill="auto"/>
          </w:tcPr>
          <w:p w14:paraId="42D9D173" w14:textId="1190719A" w:rsidR="00906E94" w:rsidRPr="009E3BC3" w:rsidRDefault="00906E94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31002A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หนี้</w:t>
            </w:r>
          </w:p>
          <w:p w14:paraId="3944F49B" w14:textId="63E89F15" w:rsidR="007A39D6" w:rsidRPr="009E3BC3" w:rsidRDefault="00906E94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512AE4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8" w:type="dxa"/>
            <w:shd w:val="clear" w:color="auto" w:fill="auto"/>
          </w:tcPr>
          <w:p w14:paraId="2568B142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3C64E760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060D22C6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FBB1B0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2DC89C7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19E4CCB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F4D5C0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B8DD98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2E1A0EED" w14:textId="77777777" w:rsidR="007A39D6" w:rsidRPr="009E3BC3" w:rsidRDefault="007A39D6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6563" w:rsidRPr="009E3BC3" w14:paraId="6BE92BFA" w14:textId="77777777" w:rsidTr="0091535D">
        <w:tc>
          <w:tcPr>
            <w:tcW w:w="2880" w:type="dxa"/>
            <w:shd w:val="clear" w:color="auto" w:fill="auto"/>
            <w:hideMark/>
          </w:tcPr>
          <w:p w14:paraId="0581C7BB" w14:textId="366721C2" w:rsidR="00B962FD" w:rsidRPr="009E3BC3" w:rsidRDefault="00512AE4" w:rsidP="00512A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7A39D6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</w:t>
            </w:r>
            <w:r w:rsidR="00B962FD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อขาดทุน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ED8138B" w14:textId="6AB16C6E" w:rsidR="007A39D6" w:rsidRPr="009E3BC3" w:rsidRDefault="00762A50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2A7B2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398163B" w14:textId="53015911" w:rsidR="007A39D6" w:rsidRPr="009E3BC3" w:rsidRDefault="00762A50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99A29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D0017F5" w14:textId="3ADA9E84" w:rsidR="007A39D6" w:rsidRPr="009E3BC3" w:rsidRDefault="00762A50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(1,308,465)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A3F151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6D65B4" w14:textId="05C45591" w:rsidR="007A39D6" w:rsidRPr="009E3BC3" w:rsidRDefault="00762A50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39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E3637D" w14:textId="77777777" w:rsidR="007A39D6" w:rsidRPr="009E3BC3" w:rsidRDefault="007A39D6" w:rsidP="00906E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06C759F" w14:textId="1141CD49" w:rsidR="007A39D6" w:rsidRPr="009E3BC3" w:rsidRDefault="00762A50" w:rsidP="00906E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</w:t>
            </w:r>
            <w:r w:rsidR="006739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848F7" w:rsidRPr="009E3BC3" w14:paraId="20BC31C8" w14:textId="77777777" w:rsidTr="0091535D">
        <w:tc>
          <w:tcPr>
            <w:tcW w:w="2880" w:type="dxa"/>
            <w:hideMark/>
          </w:tcPr>
          <w:p w14:paraId="6B490024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5BB0" w14:textId="02C1BB8E" w:rsidR="00E848F7" w:rsidRPr="009E3BC3" w:rsidRDefault="00762A50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184,795</w:t>
            </w:r>
          </w:p>
        </w:tc>
        <w:tc>
          <w:tcPr>
            <w:tcW w:w="246" w:type="dxa"/>
            <w:vAlign w:val="bottom"/>
          </w:tcPr>
          <w:p w14:paraId="4BA55D75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F2846" w14:textId="42C5ABF2" w:rsidR="00E848F7" w:rsidRPr="009E3BC3" w:rsidRDefault="00762A50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1,420,000</w:t>
            </w:r>
          </w:p>
        </w:tc>
        <w:tc>
          <w:tcPr>
            <w:tcW w:w="239" w:type="dxa"/>
            <w:vAlign w:val="bottom"/>
          </w:tcPr>
          <w:p w14:paraId="54B8C5F1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9773" w14:textId="79E332D7" w:rsidR="00E848F7" w:rsidRPr="009E3BC3" w:rsidRDefault="00762A50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(1,308,465)</w:t>
            </w:r>
          </w:p>
        </w:tc>
        <w:tc>
          <w:tcPr>
            <w:tcW w:w="231" w:type="dxa"/>
            <w:vAlign w:val="bottom"/>
          </w:tcPr>
          <w:p w14:paraId="2C54FC02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549B69" w14:textId="77B0BE42" w:rsidR="00E848F7" w:rsidRPr="009E3BC3" w:rsidRDefault="00762A50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1" w:type="dxa"/>
            <w:vAlign w:val="bottom"/>
          </w:tcPr>
          <w:p w14:paraId="6FDAFE4F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AFD82" w14:textId="0906D3ED" w:rsidR="00E848F7" w:rsidRPr="009E3BC3" w:rsidRDefault="00762A50" w:rsidP="00E848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</w:t>
            </w:r>
            <w:r w:rsidR="00673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848F7" w:rsidRPr="009E3BC3" w14:paraId="182B135D" w14:textId="77777777" w:rsidTr="0091535D">
        <w:tc>
          <w:tcPr>
            <w:tcW w:w="2880" w:type="dxa"/>
          </w:tcPr>
          <w:p w14:paraId="6ECE790E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088" w:type="dxa"/>
          </w:tcPr>
          <w:p w14:paraId="0206FF28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17758C0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4B8EF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6878AFA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EB9713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10F904B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1F3F4D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2CC2D56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DF41734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8F7" w:rsidRPr="009E3BC3" w14:paraId="02AD0C83" w14:textId="77777777" w:rsidTr="0091535D">
        <w:tc>
          <w:tcPr>
            <w:tcW w:w="2880" w:type="dxa"/>
            <w:hideMark/>
          </w:tcPr>
          <w:p w14:paraId="479298CC" w14:textId="2FD7068A" w:rsidR="00E848F7" w:rsidRPr="009E3BC3" w:rsidRDefault="008852A1" w:rsidP="00E848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971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8" w:type="dxa"/>
          </w:tcPr>
          <w:p w14:paraId="5DFCA4EC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04FD145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11C0E3F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C5B59FC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97DCE2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0196C1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13CFC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8D6557" w14:textId="77777777" w:rsidR="00E848F7" w:rsidRPr="009E3BC3" w:rsidRDefault="00E848F7" w:rsidP="00E848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D75939E" w14:textId="77777777" w:rsidR="00E848F7" w:rsidRPr="009E3BC3" w:rsidRDefault="00E848F7" w:rsidP="00E848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149" w:rsidRPr="009E3BC3" w14:paraId="2999007D" w14:textId="77777777" w:rsidTr="0091535D">
        <w:tc>
          <w:tcPr>
            <w:tcW w:w="2880" w:type="dxa"/>
            <w:hideMark/>
          </w:tcPr>
          <w:p w14:paraId="43C5B796" w14:textId="51310BC5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1320BF9A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A6333B6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AC3B2DE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B1E21D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33C48EE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6967F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85D47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D6F6726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D50E79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149" w:rsidRPr="009E3BC3" w14:paraId="543BBFA5" w14:textId="77777777" w:rsidTr="0091535D">
        <w:tc>
          <w:tcPr>
            <w:tcW w:w="2880" w:type="dxa"/>
          </w:tcPr>
          <w:p w14:paraId="619D5AF5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0710A563" w14:textId="6CB75366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8" w:type="dxa"/>
          </w:tcPr>
          <w:p w14:paraId="24A56F5A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ADA5DC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5C0E4C8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1589E0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9571935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6F075B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A06A0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5CF66C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C668652" w14:textId="77777777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149" w:rsidRPr="009E3BC3" w14:paraId="1903385C" w14:textId="77777777" w:rsidTr="00C67855">
        <w:tc>
          <w:tcPr>
            <w:tcW w:w="2880" w:type="dxa"/>
            <w:hideMark/>
          </w:tcPr>
          <w:p w14:paraId="6DB48EA7" w14:textId="4802EA61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8" w:type="dxa"/>
            <w:vAlign w:val="bottom"/>
          </w:tcPr>
          <w:p w14:paraId="42D1954D" w14:textId="4BF71F7B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7D5995E4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0D853BF" w14:textId="51CAC8D8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655,000</w:t>
            </w:r>
          </w:p>
        </w:tc>
        <w:tc>
          <w:tcPr>
            <w:tcW w:w="239" w:type="dxa"/>
            <w:vAlign w:val="bottom"/>
          </w:tcPr>
          <w:p w14:paraId="3611B369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01C81B5" w14:textId="56112FBE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(470,416)</w:t>
            </w:r>
          </w:p>
        </w:tc>
        <w:tc>
          <w:tcPr>
            <w:tcW w:w="231" w:type="dxa"/>
            <w:vAlign w:val="bottom"/>
          </w:tcPr>
          <w:p w14:paraId="40A8F04B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174A89" w14:textId="70345974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31" w:type="dxa"/>
            <w:vAlign w:val="bottom"/>
          </w:tcPr>
          <w:p w14:paraId="149322B8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BA7A21E" w14:textId="1C1A0CC1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</w:tr>
      <w:tr w:rsidR="00F97149" w:rsidRPr="009E3BC3" w14:paraId="3F43A47A" w14:textId="77777777" w:rsidTr="00C67855">
        <w:tc>
          <w:tcPr>
            <w:tcW w:w="2880" w:type="dxa"/>
            <w:hideMark/>
          </w:tcPr>
          <w:p w14:paraId="2B95E4C9" w14:textId="68FD2110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6B1D0" w14:textId="280AC072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54903448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27F14" w14:textId="04485D51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39" w:type="dxa"/>
            <w:vAlign w:val="bottom"/>
          </w:tcPr>
          <w:p w14:paraId="1B4202B3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E5E19" w14:textId="51F9F57E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(470,416)</w:t>
            </w:r>
          </w:p>
        </w:tc>
        <w:tc>
          <w:tcPr>
            <w:tcW w:w="231" w:type="dxa"/>
            <w:vAlign w:val="bottom"/>
          </w:tcPr>
          <w:p w14:paraId="7B1CD373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8D1F9" w14:textId="5C8450BC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31" w:type="dxa"/>
            <w:vAlign w:val="bottom"/>
          </w:tcPr>
          <w:p w14:paraId="4DCC0636" w14:textId="77777777" w:rsidR="00F97149" w:rsidRPr="009E3BC3" w:rsidRDefault="00F97149" w:rsidP="00F971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72DC5" w14:textId="12B34FAF" w:rsidR="00F97149" w:rsidRPr="009E3BC3" w:rsidRDefault="00F97149" w:rsidP="00F971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184,795</w:t>
            </w:r>
          </w:p>
        </w:tc>
      </w:tr>
    </w:tbl>
    <w:p w14:paraId="2109A1DB" w14:textId="77777777" w:rsidR="007A39D6" w:rsidRPr="009E3BC3" w:rsidRDefault="007A39D6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8B842" w14:textId="77777777" w:rsidR="003E6F7C" w:rsidRPr="009E3BC3" w:rsidRDefault="003E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EE88840" w14:textId="330921F6" w:rsidR="00635170" w:rsidRPr="009E3BC3" w:rsidRDefault="009B76DC" w:rsidP="0055045A">
      <w:pPr>
        <w:pStyle w:val="BodyText2"/>
        <w:numPr>
          <w:ilvl w:val="0"/>
          <w:numId w:val="29"/>
        </w:numPr>
        <w:spacing w:line="260" w:lineRule="atLeast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9BFC130" w14:textId="77777777" w:rsidR="009B76DC" w:rsidRPr="009E3BC3" w:rsidRDefault="009B76D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2248" w14:textId="77777777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ind w:left="45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2707D0" w14:textId="77777777" w:rsidR="00967C3F" w:rsidRPr="009E3BC3" w:rsidRDefault="00967C3F" w:rsidP="00B82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805D" w14:textId="11559F53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A029CA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A029CA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A406CC3" w14:textId="77777777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997425" w14:textId="25AA80A8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E097A4B" w14:textId="77777777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57AB2" w14:textId="77777777" w:rsidR="00967C3F" w:rsidRPr="009E3BC3" w:rsidRDefault="00967C3F" w:rsidP="00B82050">
      <w:pPr>
        <w:tabs>
          <w:tab w:val="clear" w:pos="227"/>
          <w:tab w:val="clear" w:pos="454"/>
          <w:tab w:val="left" w:pos="360"/>
          <w:tab w:val="left" w:pos="450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360C445" w14:textId="77777777" w:rsidR="00967C3F" w:rsidRPr="009E3BC3" w:rsidRDefault="00967C3F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8175" w14:textId="2B3E9DCD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897AF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1BB118AF" w14:textId="77777777" w:rsidR="00245AC7" w:rsidRPr="009E3BC3" w:rsidRDefault="00245AC7" w:rsidP="00B82050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0CA75F" w14:textId="77777777" w:rsidR="00B82050" w:rsidRPr="009E3BC3" w:rsidRDefault="00B82050" w:rsidP="00897AF1">
      <w:pPr>
        <w:tabs>
          <w:tab w:val="clear" w:pos="227"/>
          <w:tab w:val="clear" w:pos="454"/>
          <w:tab w:val="clear" w:pos="907"/>
          <w:tab w:val="left" w:pos="540"/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47DD163" w14:textId="77777777" w:rsidR="00245AC7" w:rsidRPr="009E3BC3" w:rsidRDefault="00245AC7" w:rsidP="0099060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</w:p>
    <w:p w14:paraId="641D3A9F" w14:textId="77777777" w:rsidR="00C90408" w:rsidRDefault="00C9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0ED2AC" w14:textId="10C4AC93" w:rsidR="00245AC7" w:rsidRPr="009E3BC3" w:rsidRDefault="0099060F" w:rsidP="00897AF1">
      <w:pPr>
        <w:pStyle w:val="BodyText2"/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</w:rPr>
        <w:t>ค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>)</w:t>
      </w:r>
      <w:r w:rsidRPr="009E3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2ACD" w:rsidRPr="009E3BC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0B4EDFF" w14:textId="77777777" w:rsidR="0099060F" w:rsidRPr="009E3BC3" w:rsidRDefault="0099060F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1B1D7C" w14:textId="52F7A623" w:rsidR="0099060F" w:rsidRPr="009E3BC3" w:rsidRDefault="0099060F" w:rsidP="00897AF1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9E3BC3">
        <w:rPr>
          <w:rFonts w:asciiTheme="majorBidi" w:hAnsiTheme="majorBidi" w:cstheme="majorBidi"/>
          <w:sz w:val="30"/>
          <w:szCs w:val="30"/>
          <w:cs/>
        </w:rPr>
        <w:t>ด้านเครดิตของกลุ่มบริษัท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="00A029CA" w:rsidRPr="009E3BC3">
        <w:rPr>
          <w:rFonts w:asciiTheme="majorBidi" w:hAnsiTheme="majorBidi" w:cstheme="majorBidi"/>
          <w:sz w:val="30"/>
          <w:szCs w:val="30"/>
          <w:cs/>
        </w:rPr>
        <w:t>ประกอบงบการเงิน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8852A1" w:rsidRPr="009E3BC3">
        <w:rPr>
          <w:rFonts w:asciiTheme="majorBidi" w:hAnsiTheme="majorBidi" w:cstheme="majorBidi"/>
          <w:sz w:val="30"/>
          <w:szCs w:val="30"/>
        </w:rPr>
        <w:t>1</w:t>
      </w:r>
      <w:r w:rsidR="0046701D">
        <w:rPr>
          <w:rFonts w:asciiTheme="majorBidi" w:hAnsiTheme="majorBidi" w:cstheme="majorBidi"/>
          <w:sz w:val="30"/>
          <w:szCs w:val="30"/>
        </w:rPr>
        <w:t>7</w:t>
      </w:r>
    </w:p>
    <w:p w14:paraId="434713AF" w14:textId="77777777" w:rsidR="0099060F" w:rsidRPr="009E3BC3" w:rsidRDefault="0099060F" w:rsidP="00897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18CB014F" w14:textId="6565C168" w:rsidR="0099060F" w:rsidRPr="009E3BC3" w:rsidRDefault="00AD1A89" w:rsidP="00B405A7">
      <w:pPr>
        <w:tabs>
          <w:tab w:val="clear" w:pos="907"/>
          <w:tab w:val="clear" w:pos="1644"/>
          <w:tab w:val="left" w:pos="108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5F17A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จะกำหนดไว้สำหรับลูกค้าแต่ละรายและจะทบทวนเป็นราย</w:t>
      </w:r>
      <w:r w:rsidR="002A3C23" w:rsidRPr="009E3BC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B6BC5" w:rsidRPr="009E3B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60F" w:rsidRPr="009E3BC3">
        <w:rPr>
          <w:rFonts w:asciiTheme="majorBidi" w:hAnsiTheme="majorBidi" w:cstheme="majorBidi"/>
          <w:spacing w:val="-2"/>
          <w:sz w:val="30"/>
          <w:szCs w:val="30"/>
          <w:cs/>
        </w:rPr>
        <w:t>ยอดขายที่เกินกว่าวงเงินดังกล่าวต้อง</w:t>
      </w:r>
      <w:r w:rsidR="0099060F" w:rsidRPr="009E3BC3">
        <w:rPr>
          <w:rFonts w:asciiTheme="majorBidi" w:hAnsiTheme="majorBidi" w:cstheme="majorBidi"/>
          <w:sz w:val="30"/>
          <w:szCs w:val="30"/>
          <w:cs/>
        </w:rPr>
        <w:t>ได้รับการอนุมัติจากคณะกรรมการ</w:t>
      </w:r>
      <w:r w:rsidR="002A3C2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EFDFA48" w14:textId="77777777" w:rsidR="0099060F" w:rsidRPr="009E3BC3" w:rsidRDefault="0099060F" w:rsidP="00990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0777A0B" w14:textId="2687AD6D" w:rsidR="0099060F" w:rsidRDefault="0099060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B5EE2">
        <w:rPr>
          <w:rFonts w:asciiTheme="majorBidi" w:hAnsiTheme="majorBidi" w:cstheme="majorBidi"/>
          <w:sz w:val="30"/>
          <w:szCs w:val="30"/>
        </w:rPr>
        <w:t xml:space="preserve">60 </w:t>
      </w:r>
      <w:r w:rsidR="00CB5EE2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6D55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6D55BF" w:rsidRPr="006D55BF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6D55BF" w:rsidRPr="006D55BF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E0269B9" w14:textId="0D9E8985" w:rsidR="006D55BF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</w:p>
    <w:p w14:paraId="160E6658" w14:textId="76A80F9E" w:rsidR="006D55BF" w:rsidRPr="009E3BC3" w:rsidRDefault="006D55BF" w:rsidP="00897AF1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6D55BF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การค้า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เปิดเผยในหมายเหตุ</w:t>
      </w:r>
      <w:r w:rsidR="00CB5EE2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6D55BF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6</w:t>
      </w:r>
      <w:r w:rsidRPr="006D55B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91C252" w14:textId="77777777" w:rsidR="0099060F" w:rsidRPr="009E3BC3" w:rsidRDefault="0099060F" w:rsidP="00897AF1">
      <w:pPr>
        <w:pStyle w:val="BodyText2"/>
        <w:tabs>
          <w:tab w:val="left" w:pos="1530"/>
          <w:tab w:val="left" w:pos="1800"/>
        </w:tabs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F68331C" w14:textId="30542CEF" w:rsidR="00AA36B2" w:rsidRPr="009E3BC3" w:rsidRDefault="00AA36B2" w:rsidP="00D67CE1">
      <w:pPr>
        <w:pStyle w:val="BodyText2"/>
        <w:tabs>
          <w:tab w:val="left" w:pos="1530"/>
        </w:tabs>
        <w:spacing w:line="260" w:lineRule="atLeast"/>
        <w:ind w:left="547" w:firstLine="3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046DA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</w:p>
    <w:p w14:paraId="0B7DB69B" w14:textId="77777777" w:rsidR="00AA36B2" w:rsidRPr="009E3BC3" w:rsidRDefault="00AA36B2" w:rsidP="00AA36B2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</w:rPr>
        <w:tab/>
      </w:r>
    </w:p>
    <w:p w14:paraId="70D30E7B" w14:textId="647BD4BD" w:rsidR="00AA36B2" w:rsidRPr="009E3BC3" w:rsidRDefault="00AA36B2" w:rsidP="00D67CE1">
      <w:pPr>
        <w:tabs>
          <w:tab w:val="clear" w:pos="907"/>
          <w:tab w:val="clear" w:pos="1644"/>
          <w:tab w:val="clear" w:pos="1871"/>
          <w:tab w:val="left" w:pos="1080"/>
          <w:tab w:val="left" w:pos="1800"/>
          <w:tab w:val="left" w:pos="1890"/>
          <w:tab w:val="left" w:pos="2070"/>
          <w:tab w:val="left" w:pos="25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46701D">
        <w:rPr>
          <w:rFonts w:asciiTheme="majorBidi" w:hAnsiTheme="majorBidi" w:cstheme="majorBidi"/>
          <w:sz w:val="30"/>
          <w:szCs w:val="30"/>
          <w:cs/>
        </w:rPr>
        <w:t>ความเสี่ยงด้าน</w:t>
      </w:r>
      <w:r w:rsidRPr="009E3BC3">
        <w:rPr>
          <w:rFonts w:asciiTheme="majorBidi" w:hAnsiTheme="majorBidi" w:cstheme="majorBidi"/>
          <w:sz w:val="30"/>
          <w:szCs w:val="30"/>
          <w:cs/>
        </w:rPr>
        <w:t>เครดิตของกลุ่มบริษัทที่เกิดจากเงินสดและรายการเทียบเท่าเงินสด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46701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กลุ่มบริษัทพิจารณาว่ามีความเสี่ยงด้านเครดิตต่ำ</w:t>
      </w:r>
    </w:p>
    <w:p w14:paraId="6BDF6B09" w14:textId="77777777" w:rsidR="00AB3241" w:rsidRPr="009E3BC3" w:rsidRDefault="00AB3241" w:rsidP="008046DA">
      <w:pPr>
        <w:tabs>
          <w:tab w:val="clear" w:pos="907"/>
          <w:tab w:val="clear" w:pos="1644"/>
          <w:tab w:val="left" w:pos="1080"/>
          <w:tab w:val="left" w:pos="1530"/>
          <w:tab w:val="left" w:pos="180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751A16E7" w14:textId="4216AD09" w:rsidR="00AD526D" w:rsidRPr="009E3BC3" w:rsidRDefault="00AD526D" w:rsidP="00AD526D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  <w:r w:rsidR="00671E68"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04ED85A5" w14:textId="77777777" w:rsidR="00AD526D" w:rsidRPr="009E3BC3" w:rsidRDefault="00AD526D" w:rsidP="00AD5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C9CF" w14:textId="77777777" w:rsidR="00AD526D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2EED44" w14:textId="2F612A91" w:rsidR="008B3964" w:rsidRPr="009E3BC3" w:rsidRDefault="00AD526D" w:rsidP="00671E68">
      <w:pPr>
        <w:tabs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6B0C85" w:rsidRPr="009E3BC3">
        <w:rPr>
          <w:rFonts w:asciiTheme="majorBidi" w:hAnsiTheme="majorBidi" w:cstheme="majorBidi"/>
          <w:sz w:val="30"/>
          <w:szCs w:val="30"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โดย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E3BC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3F6F00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9E3BC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A512A95" w14:textId="77777777" w:rsidR="00AD526D" w:rsidRPr="009E3BC3" w:rsidRDefault="00AD526D" w:rsidP="00AD526D">
      <w:pPr>
        <w:tabs>
          <w:tab w:val="clear" w:pos="907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70"/>
        <w:gridCol w:w="1080"/>
        <w:gridCol w:w="270"/>
        <w:gridCol w:w="1170"/>
        <w:gridCol w:w="270"/>
        <w:gridCol w:w="1260"/>
        <w:gridCol w:w="236"/>
        <w:gridCol w:w="34"/>
        <w:gridCol w:w="1350"/>
        <w:gridCol w:w="146"/>
      </w:tblGrid>
      <w:tr w:rsidR="000F7F32" w:rsidRPr="009E3BC3" w14:paraId="231DF861" w14:textId="77777777" w:rsidTr="00CB5EE2">
        <w:trPr>
          <w:gridAfter w:val="1"/>
          <w:wAfter w:w="146" w:type="dxa"/>
          <w:tblHeader/>
        </w:trPr>
        <w:tc>
          <w:tcPr>
            <w:tcW w:w="1800" w:type="dxa"/>
            <w:vAlign w:val="bottom"/>
          </w:tcPr>
          <w:p w14:paraId="16DB9104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" w:name="_Hlk62652390"/>
          </w:p>
        </w:tc>
        <w:tc>
          <w:tcPr>
            <w:tcW w:w="7020" w:type="dxa"/>
            <w:gridSpan w:val="10"/>
            <w:vAlign w:val="bottom"/>
          </w:tcPr>
          <w:p w14:paraId="0056F5BD" w14:textId="234CE3BE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A678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FD2145" w:rsidRPr="009E3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0F7F32" w:rsidRPr="009E3BC3" w14:paraId="799DE681" w14:textId="77777777" w:rsidTr="00CB5EE2">
        <w:trPr>
          <w:gridAfter w:val="1"/>
          <w:wAfter w:w="146" w:type="dxa"/>
          <w:tblHeader/>
        </w:trPr>
        <w:tc>
          <w:tcPr>
            <w:tcW w:w="1800" w:type="dxa"/>
            <w:vAlign w:val="bottom"/>
          </w:tcPr>
          <w:p w14:paraId="4FCE54DD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399A904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B5EE2" w:rsidRPr="009E3BC3" w14:paraId="66D9AE58" w14:textId="77777777" w:rsidTr="00CB5EE2">
        <w:trPr>
          <w:tblHeader/>
        </w:trPr>
        <w:tc>
          <w:tcPr>
            <w:tcW w:w="1800" w:type="dxa"/>
            <w:vAlign w:val="bottom"/>
            <w:hideMark/>
          </w:tcPr>
          <w:p w14:paraId="42886CB7" w14:textId="77777777" w:rsidR="00CB5EE2" w:rsidRDefault="00CB5EE2" w:rsidP="00064196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9A0E697" w14:textId="32274603" w:rsidR="00CB5EE2" w:rsidRPr="009E3BC3" w:rsidRDefault="00CB5EE2" w:rsidP="00655618">
            <w:pPr>
              <w:spacing w:line="240" w:lineRule="auto"/>
              <w:ind w:left="-20" w:right="-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vAlign w:val="bottom"/>
            <w:hideMark/>
          </w:tcPr>
          <w:p w14:paraId="6CBAEEEB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A6C92D3" w14:textId="77777777" w:rsidR="00CB5EE2" w:rsidRPr="009E3BC3" w:rsidRDefault="00CB5EE2" w:rsidP="00E1589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2498066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CF7111" w14:textId="219FA67B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93172DE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BB2FA47" w14:textId="0197511D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C382239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37D06B" w14:textId="77777777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085D9E5" w14:textId="5CB3EA7E" w:rsidR="00CB5EE2" w:rsidRPr="009E3BC3" w:rsidRDefault="00CB5EE2" w:rsidP="00775B0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05035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5D5D7EE3" w14:textId="77777777" w:rsidR="00CB5EE2" w:rsidRPr="009E3BC3" w:rsidRDefault="00CB5EE2" w:rsidP="00E158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F32" w:rsidRPr="009E3BC3" w14:paraId="2F065C4C" w14:textId="77777777" w:rsidTr="00CB5EE2">
        <w:trPr>
          <w:gridAfter w:val="1"/>
          <w:wAfter w:w="146" w:type="dxa"/>
          <w:tblHeader/>
        </w:trPr>
        <w:tc>
          <w:tcPr>
            <w:tcW w:w="1800" w:type="dxa"/>
            <w:vAlign w:val="bottom"/>
          </w:tcPr>
          <w:p w14:paraId="480244AE" w14:textId="77777777" w:rsidR="000F7F32" w:rsidRPr="009E3BC3" w:rsidRDefault="000F7F32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1A119178" w14:textId="77777777" w:rsidR="000F7F32" w:rsidRPr="009E3BC3" w:rsidRDefault="000F7F32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5618" w:rsidRPr="009E3BC3" w14:paraId="3AFEEFCA" w14:textId="77777777" w:rsidTr="00CB5EE2">
        <w:trPr>
          <w:gridAfter w:val="1"/>
          <w:wAfter w:w="146" w:type="dxa"/>
          <w:tblHeader/>
        </w:trPr>
        <w:tc>
          <w:tcPr>
            <w:tcW w:w="1800" w:type="dxa"/>
            <w:vAlign w:val="bottom"/>
          </w:tcPr>
          <w:p w14:paraId="7756739E" w14:textId="4ED792EF" w:rsidR="00655618" w:rsidRPr="009E3BC3" w:rsidRDefault="00655618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020" w:type="dxa"/>
            <w:gridSpan w:val="10"/>
            <w:vAlign w:val="bottom"/>
          </w:tcPr>
          <w:p w14:paraId="4A9E6E6C" w14:textId="77777777" w:rsidR="00655618" w:rsidRPr="009E3BC3" w:rsidRDefault="00655618" w:rsidP="00E1589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760390E7" w14:textId="77777777" w:rsidTr="00CB5EE2">
        <w:trPr>
          <w:gridAfter w:val="1"/>
          <w:wAfter w:w="146" w:type="dxa"/>
        </w:trPr>
        <w:tc>
          <w:tcPr>
            <w:tcW w:w="1800" w:type="dxa"/>
            <w:hideMark/>
          </w:tcPr>
          <w:p w14:paraId="220F8FD3" w14:textId="668CEA41" w:rsidR="00CB5EE2" w:rsidRPr="009E3BC3" w:rsidRDefault="00CB5EE2" w:rsidP="00E158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A0D5EA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6088E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33D8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B32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B2D8B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F0DA1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BAB50D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C08C37" w14:textId="77777777" w:rsidR="00CB5EE2" w:rsidRPr="00CB5EE2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FE150" w14:textId="77777777" w:rsidR="00CB5EE2" w:rsidRPr="009E3BC3" w:rsidRDefault="00CB5EE2" w:rsidP="00E1589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E2" w:rsidRPr="009E3BC3" w14:paraId="2F2F4830" w14:textId="77777777" w:rsidTr="00CB5EE2">
        <w:trPr>
          <w:gridAfter w:val="1"/>
          <w:wAfter w:w="146" w:type="dxa"/>
        </w:trPr>
        <w:tc>
          <w:tcPr>
            <w:tcW w:w="1800" w:type="dxa"/>
            <w:hideMark/>
          </w:tcPr>
          <w:p w14:paraId="01DADBC4" w14:textId="70B7372A" w:rsidR="00CB5EE2" w:rsidRPr="009E3BC3" w:rsidRDefault="00CB5EE2" w:rsidP="00D144C8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42DACC5" w14:textId="3948A724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  <w:tc>
          <w:tcPr>
            <w:tcW w:w="270" w:type="dxa"/>
          </w:tcPr>
          <w:p w14:paraId="2749CEBF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8D4350" w14:textId="2E0DE274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  <w:tc>
          <w:tcPr>
            <w:tcW w:w="270" w:type="dxa"/>
          </w:tcPr>
          <w:p w14:paraId="275C2A4F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C8F61" w14:textId="17748C5E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455793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3D8C5A" w14:textId="031F2770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23E2C8A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F8DC9" w14:textId="2303038B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338,493</w:t>
            </w:r>
          </w:p>
        </w:tc>
      </w:tr>
      <w:tr w:rsidR="00CB5EE2" w:rsidRPr="009E3BC3" w14:paraId="65E8D1FF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4E4CC8A1" w14:textId="6D23925F" w:rsidR="00CB5EE2" w:rsidRPr="009E3BC3" w:rsidRDefault="00CB5EE2" w:rsidP="007841D6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2B99BF5" w14:textId="024B48B6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  <w:tc>
          <w:tcPr>
            <w:tcW w:w="270" w:type="dxa"/>
          </w:tcPr>
          <w:p w14:paraId="55A0ED2E" w14:textId="77777777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B7DC33" w14:textId="464CD896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  <w:tc>
          <w:tcPr>
            <w:tcW w:w="270" w:type="dxa"/>
          </w:tcPr>
          <w:p w14:paraId="3D8745E0" w14:textId="77777777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92CB1" w14:textId="15928D0A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7442BE" w14:textId="77777777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312E98" w14:textId="5D38A2D1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AD54035" w14:textId="77777777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0CF391" w14:textId="243ED032" w:rsidR="00CB5EE2" w:rsidRPr="007841D6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1D6">
              <w:rPr>
                <w:rFonts w:asciiTheme="majorBidi" w:hAnsiTheme="majorBidi" w:cstheme="majorBidi"/>
                <w:sz w:val="28"/>
                <w:szCs w:val="28"/>
              </w:rPr>
              <w:t>34,549</w:t>
            </w:r>
          </w:p>
        </w:tc>
      </w:tr>
      <w:tr w:rsidR="00CB5EE2" w:rsidRPr="009E3BC3" w14:paraId="1ED36719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294E56ED" w14:textId="68C77A72" w:rsidR="00CB5EE2" w:rsidRPr="009E3BC3" w:rsidRDefault="00CB5EE2" w:rsidP="007841D6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080" w:type="dxa"/>
          </w:tcPr>
          <w:p w14:paraId="3D698C21" w14:textId="533D0F8A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19326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6E562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FAAC82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E218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D8153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6EF05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6C708D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26B3FB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EE2" w:rsidRPr="009E3BC3" w14:paraId="6E8DEAED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088EBF1C" w14:textId="09A878E1" w:rsidR="00CB5EE2" w:rsidRPr="009E3BC3" w:rsidRDefault="00CB5EE2" w:rsidP="007841D6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080" w:type="dxa"/>
          </w:tcPr>
          <w:p w14:paraId="67464FB0" w14:textId="21D31496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  <w:tc>
          <w:tcPr>
            <w:tcW w:w="270" w:type="dxa"/>
          </w:tcPr>
          <w:p w14:paraId="0F6C0DD3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B06EF" w14:textId="499622CA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  <w:tc>
          <w:tcPr>
            <w:tcW w:w="270" w:type="dxa"/>
          </w:tcPr>
          <w:p w14:paraId="2225C9E8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938EFA" w14:textId="1E6AD56C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E0DBCB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5CE5D1" w14:textId="60CB0F6E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2E9727F" w14:textId="77777777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A3773" w14:textId="7B2BA27D" w:rsidR="00CB5EE2" w:rsidRPr="009E3BC3" w:rsidRDefault="00CB5EE2" w:rsidP="007841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63,220</w:t>
            </w:r>
          </w:p>
        </w:tc>
      </w:tr>
      <w:tr w:rsidR="00CB5EE2" w:rsidRPr="009E3BC3" w14:paraId="336CE8D8" w14:textId="77777777" w:rsidTr="00CB5EE2">
        <w:trPr>
          <w:gridAfter w:val="1"/>
          <w:wAfter w:w="146" w:type="dxa"/>
          <w:trHeight w:val="119"/>
        </w:trPr>
        <w:tc>
          <w:tcPr>
            <w:tcW w:w="1800" w:type="dxa"/>
            <w:hideMark/>
          </w:tcPr>
          <w:p w14:paraId="40121CAF" w14:textId="77777777" w:rsidR="00CB5EE2" w:rsidRPr="009E3BC3" w:rsidRDefault="00CB5EE2" w:rsidP="00D14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3402A" w14:textId="16092BF3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87,198</w:t>
            </w:r>
          </w:p>
        </w:tc>
        <w:tc>
          <w:tcPr>
            <w:tcW w:w="270" w:type="dxa"/>
            <w:vAlign w:val="bottom"/>
          </w:tcPr>
          <w:p w14:paraId="562155E3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8BC02" w14:textId="0F6506A6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16,515</w:t>
            </w:r>
          </w:p>
        </w:tc>
        <w:tc>
          <w:tcPr>
            <w:tcW w:w="270" w:type="dxa"/>
            <w:vAlign w:val="bottom"/>
          </w:tcPr>
          <w:p w14:paraId="16816AB3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6BDB24" w14:textId="1EBE028F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  <w:tc>
          <w:tcPr>
            <w:tcW w:w="270" w:type="dxa"/>
            <w:vAlign w:val="bottom"/>
          </w:tcPr>
          <w:p w14:paraId="0FC2D856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F21011" w14:textId="14150CE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20,800</w:t>
            </w:r>
          </w:p>
        </w:tc>
        <w:tc>
          <w:tcPr>
            <w:tcW w:w="270" w:type="dxa"/>
            <w:gridSpan w:val="2"/>
            <w:vAlign w:val="bottom"/>
          </w:tcPr>
          <w:p w14:paraId="215F3831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FB6560" w14:textId="38CB2694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93,749</w:t>
            </w:r>
          </w:p>
        </w:tc>
      </w:tr>
      <w:tr w:rsidR="00CB5EE2" w:rsidRPr="009E3BC3" w14:paraId="0341C9B7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742D7F8E" w14:textId="77777777" w:rsidR="00CB5EE2" w:rsidRPr="009E3BC3" w:rsidRDefault="00CB5EE2" w:rsidP="00D14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369AB" w14:textId="16C1BC28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523,460</w:t>
            </w:r>
          </w:p>
        </w:tc>
        <w:tc>
          <w:tcPr>
            <w:tcW w:w="270" w:type="dxa"/>
          </w:tcPr>
          <w:p w14:paraId="1C797AFF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0531D" w14:textId="08DFB24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452,777</w:t>
            </w:r>
          </w:p>
        </w:tc>
        <w:tc>
          <w:tcPr>
            <w:tcW w:w="270" w:type="dxa"/>
          </w:tcPr>
          <w:p w14:paraId="1F316E82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6DBD8C" w14:textId="2F4A6FC8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56,434</w:t>
            </w:r>
          </w:p>
        </w:tc>
        <w:tc>
          <w:tcPr>
            <w:tcW w:w="270" w:type="dxa"/>
            <w:vAlign w:val="bottom"/>
          </w:tcPr>
          <w:p w14:paraId="1F0D7456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4BDDD" w14:textId="2F3835C8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20,800</w:t>
            </w:r>
          </w:p>
        </w:tc>
        <w:tc>
          <w:tcPr>
            <w:tcW w:w="270" w:type="dxa"/>
            <w:gridSpan w:val="2"/>
          </w:tcPr>
          <w:p w14:paraId="1C64B116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A5EC0" w14:textId="79E84D1F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4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CB5EE2" w:rsidRPr="009E3BC3" w14:paraId="05AE1A7B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7BC9BF45" w14:textId="77777777" w:rsidR="00CB5EE2" w:rsidRPr="009E3BC3" w:rsidRDefault="00CB5EE2" w:rsidP="00D14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BBC476" w14:textId="77777777" w:rsidR="00CB5EE2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CA93A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A4DF0D" w14:textId="77777777" w:rsidR="00CB5EE2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DCC6B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2FC5A0E6" w14:textId="77777777" w:rsidR="00CB5EE2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BA5DC3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ABE33F" w14:textId="77777777" w:rsidR="00CB5EE2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39C6D3" w14:textId="77777777" w:rsidR="00CB5EE2" w:rsidRPr="009E3BC3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B8D4573" w14:textId="77777777" w:rsidR="00CB5EE2" w:rsidRPr="007841D6" w:rsidRDefault="00CB5EE2" w:rsidP="00D14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3"/>
      <w:tr w:rsidR="00673990" w:rsidRPr="009E3BC3" w14:paraId="63F40FF7" w14:textId="77777777" w:rsidTr="00CB5EE2">
        <w:trPr>
          <w:gridAfter w:val="1"/>
          <w:wAfter w:w="146" w:type="dxa"/>
          <w:tblHeader/>
        </w:trPr>
        <w:tc>
          <w:tcPr>
            <w:tcW w:w="1800" w:type="dxa"/>
            <w:vAlign w:val="bottom"/>
          </w:tcPr>
          <w:p w14:paraId="123DDBE7" w14:textId="3FF99949" w:rsidR="00673990" w:rsidRPr="009E3BC3" w:rsidRDefault="00673990" w:rsidP="001B68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020" w:type="dxa"/>
            <w:gridSpan w:val="10"/>
            <w:vAlign w:val="bottom"/>
          </w:tcPr>
          <w:p w14:paraId="6A29E2F0" w14:textId="77777777" w:rsidR="00673990" w:rsidRPr="009E3BC3" w:rsidRDefault="00673990" w:rsidP="001B682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B5EE2" w:rsidRPr="009E3BC3" w14:paraId="502D1121" w14:textId="77777777" w:rsidTr="00CB5EE2">
        <w:trPr>
          <w:gridAfter w:val="1"/>
          <w:wAfter w:w="146" w:type="dxa"/>
        </w:trPr>
        <w:tc>
          <w:tcPr>
            <w:tcW w:w="1800" w:type="dxa"/>
            <w:hideMark/>
          </w:tcPr>
          <w:p w14:paraId="25155D76" w14:textId="77777777" w:rsidR="00CB5EE2" w:rsidRPr="009E3BC3" w:rsidRDefault="00CB5EE2" w:rsidP="001B682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ที่ไม่ใช่อนุพันธ์</w:t>
            </w: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FAF2C78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49BEB3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5C154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6875B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1AC5E7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6D942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97524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9BFE0CF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20536C" w14:textId="77777777" w:rsidR="00CB5EE2" w:rsidRPr="009E3BC3" w:rsidRDefault="00CB5EE2" w:rsidP="001B682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5EE2" w:rsidRPr="009E3BC3" w14:paraId="03D9F81D" w14:textId="77777777" w:rsidTr="00CB5EE2">
        <w:trPr>
          <w:gridAfter w:val="1"/>
          <w:wAfter w:w="146" w:type="dxa"/>
        </w:trPr>
        <w:tc>
          <w:tcPr>
            <w:tcW w:w="1800" w:type="dxa"/>
            <w:hideMark/>
          </w:tcPr>
          <w:p w14:paraId="6BF6EFFC" w14:textId="77777777" w:rsidR="00CB5EE2" w:rsidRPr="009E3BC3" w:rsidRDefault="00CB5EE2" w:rsidP="00B56AEC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เจ้าหนี้การค้ากิจการอื่น</w:t>
            </w:r>
            <w:r w:rsidRPr="009E3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B618969" w14:textId="2EEB609E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313,714</w:t>
            </w:r>
          </w:p>
        </w:tc>
        <w:tc>
          <w:tcPr>
            <w:tcW w:w="270" w:type="dxa"/>
          </w:tcPr>
          <w:p w14:paraId="67E16C84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0CE908" w14:textId="4C3A0EB6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313,714</w:t>
            </w:r>
          </w:p>
        </w:tc>
        <w:tc>
          <w:tcPr>
            <w:tcW w:w="270" w:type="dxa"/>
          </w:tcPr>
          <w:p w14:paraId="6054B304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303FC8" w14:textId="66008B5B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0B91E7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9383D" w14:textId="4405BFDD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D1F5687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472EC4" w14:textId="6A534B62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313,714</w:t>
            </w:r>
          </w:p>
        </w:tc>
      </w:tr>
      <w:tr w:rsidR="00CB5EE2" w:rsidRPr="009E3BC3" w14:paraId="10DDA1AE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5C101B05" w14:textId="77777777" w:rsidR="00CB5EE2" w:rsidRPr="009E3BC3" w:rsidRDefault="00CB5EE2" w:rsidP="00B56AEC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0E96847" w14:textId="4EDC70B4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  <w:tc>
          <w:tcPr>
            <w:tcW w:w="270" w:type="dxa"/>
          </w:tcPr>
          <w:p w14:paraId="4552675A" w14:textId="77777777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53AF68" w14:textId="19E2D448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  <w:tc>
          <w:tcPr>
            <w:tcW w:w="270" w:type="dxa"/>
          </w:tcPr>
          <w:p w14:paraId="767CD5BC" w14:textId="77777777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AB71F" w14:textId="3DEF074A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BFE75F" w14:textId="77777777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BE973" w14:textId="49454C0E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9D7B49F" w14:textId="77777777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391B6B" w14:textId="0BB2EFE9" w:rsidR="00CB5EE2" w:rsidRPr="007841D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58,750</w:t>
            </w:r>
          </w:p>
        </w:tc>
      </w:tr>
      <w:tr w:rsidR="00CB5EE2" w:rsidRPr="009E3BC3" w14:paraId="6C44C738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21904078" w14:textId="77777777" w:rsidR="00CB5EE2" w:rsidRPr="009E3BC3" w:rsidRDefault="00CB5EE2" w:rsidP="00B56AEC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080" w:type="dxa"/>
          </w:tcPr>
          <w:p w14:paraId="3605EE2C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ED8C4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1E9552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533485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6FF27" w14:textId="15F76492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73CCF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64892D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BEF2AC2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484326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EE2" w:rsidRPr="009E3BC3" w14:paraId="7AE881DD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259B94F3" w14:textId="77777777" w:rsidR="00CB5EE2" w:rsidRPr="009E3BC3" w:rsidRDefault="00CB5EE2" w:rsidP="00B56AEC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080" w:type="dxa"/>
          </w:tcPr>
          <w:p w14:paraId="5CADED71" w14:textId="2A353EBC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  <w:tc>
          <w:tcPr>
            <w:tcW w:w="270" w:type="dxa"/>
          </w:tcPr>
          <w:p w14:paraId="177AE69D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DD15A" w14:textId="441210A8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  <w:tc>
          <w:tcPr>
            <w:tcW w:w="270" w:type="dxa"/>
          </w:tcPr>
          <w:p w14:paraId="1E854C01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24FC57" w14:textId="4EDA01D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1610F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2552EA" w14:textId="42792ED1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8EACC5F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AF51F8" w14:textId="7FE72E13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79,797</w:t>
            </w:r>
          </w:p>
        </w:tc>
      </w:tr>
      <w:tr w:rsidR="00CB5EE2" w:rsidRPr="009E3BC3" w14:paraId="45407F9A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7DC2B5CC" w14:textId="77777777" w:rsidR="00CB5EE2" w:rsidRDefault="00CB5EE2" w:rsidP="00B56AE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14:paraId="11EDEB4B" w14:textId="31C54753" w:rsidR="00CB5EE2" w:rsidRPr="009E3BC3" w:rsidRDefault="00CB5EE2" w:rsidP="00B56AEC">
            <w:pPr>
              <w:spacing w:line="240" w:lineRule="auto"/>
              <w:ind w:left="73" w:right="-193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284C76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14:paraId="62DF84FD" w14:textId="77777777" w:rsidR="00CB5EE2" w:rsidRPr="00284C7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F685890" w14:textId="33FDC1F1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229,768</w:t>
            </w:r>
          </w:p>
        </w:tc>
        <w:tc>
          <w:tcPr>
            <w:tcW w:w="270" w:type="dxa"/>
          </w:tcPr>
          <w:p w14:paraId="111A6E9F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600D6" w14:textId="77777777" w:rsidR="00CB5EE2" w:rsidRPr="00284C7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E12893A" w14:textId="665AD3C1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230,167</w:t>
            </w:r>
          </w:p>
        </w:tc>
        <w:tc>
          <w:tcPr>
            <w:tcW w:w="270" w:type="dxa"/>
          </w:tcPr>
          <w:p w14:paraId="68274A23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E3601" w14:textId="77777777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76B389" w14:textId="7FEA991B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D28382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C85DC5" w14:textId="77777777" w:rsidR="00CB5EE2" w:rsidRPr="00284C76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B0BEBEA" w14:textId="46C2488D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3665A1A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6617F9" w14:textId="77777777" w:rsidR="00CB5EE2" w:rsidRPr="003E6F7C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89B9F71" w14:textId="35B281A0" w:rsidR="00CB5EE2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230,167</w:t>
            </w:r>
          </w:p>
        </w:tc>
      </w:tr>
      <w:tr w:rsidR="00CB5EE2" w:rsidRPr="009E3BC3" w14:paraId="47457EAB" w14:textId="77777777" w:rsidTr="00CB5EE2">
        <w:trPr>
          <w:gridAfter w:val="1"/>
          <w:wAfter w:w="146" w:type="dxa"/>
          <w:trHeight w:val="119"/>
        </w:trPr>
        <w:tc>
          <w:tcPr>
            <w:tcW w:w="1800" w:type="dxa"/>
            <w:hideMark/>
          </w:tcPr>
          <w:p w14:paraId="44CAF545" w14:textId="77777777" w:rsidR="00CB5EE2" w:rsidRPr="009E3BC3" w:rsidRDefault="00CB5EE2" w:rsidP="00B56A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9E3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026D1" w14:textId="1FA20CE8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95,629</w:t>
            </w:r>
          </w:p>
        </w:tc>
        <w:tc>
          <w:tcPr>
            <w:tcW w:w="270" w:type="dxa"/>
            <w:vAlign w:val="bottom"/>
          </w:tcPr>
          <w:p w14:paraId="074DF619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6CC36" w14:textId="756B7CA9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15,165</w:t>
            </w:r>
          </w:p>
        </w:tc>
        <w:tc>
          <w:tcPr>
            <w:tcW w:w="270" w:type="dxa"/>
            <w:vAlign w:val="bottom"/>
          </w:tcPr>
          <w:p w14:paraId="3535171F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9D510C" w14:textId="69FFB15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55,031</w:t>
            </w:r>
          </w:p>
        </w:tc>
        <w:tc>
          <w:tcPr>
            <w:tcW w:w="270" w:type="dxa"/>
            <w:vAlign w:val="bottom"/>
          </w:tcPr>
          <w:p w14:paraId="213AE4D2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690D40" w14:textId="564FE913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sz w:val="28"/>
                <w:szCs w:val="28"/>
              </w:rPr>
              <w:t>33,937</w:t>
            </w:r>
          </w:p>
        </w:tc>
        <w:tc>
          <w:tcPr>
            <w:tcW w:w="270" w:type="dxa"/>
            <w:gridSpan w:val="2"/>
            <w:vAlign w:val="bottom"/>
          </w:tcPr>
          <w:p w14:paraId="382E3C99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D7863B" w14:textId="62561FCD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6F7C">
              <w:rPr>
                <w:rFonts w:ascii="Angsana New" w:hAnsi="Angsana New" w:cs="Angsana New"/>
                <w:sz w:val="28"/>
                <w:szCs w:val="28"/>
              </w:rPr>
              <w:t>104,133</w:t>
            </w:r>
          </w:p>
        </w:tc>
      </w:tr>
      <w:tr w:rsidR="00CB5EE2" w:rsidRPr="009E3BC3" w14:paraId="0CD9E8B4" w14:textId="77777777" w:rsidTr="00CB5EE2">
        <w:trPr>
          <w:gridAfter w:val="1"/>
          <w:wAfter w:w="146" w:type="dxa"/>
        </w:trPr>
        <w:tc>
          <w:tcPr>
            <w:tcW w:w="1800" w:type="dxa"/>
          </w:tcPr>
          <w:p w14:paraId="50193BEA" w14:textId="77777777" w:rsidR="00CB5EE2" w:rsidRPr="009E3BC3" w:rsidRDefault="00CB5EE2" w:rsidP="00B56A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C5905" w14:textId="577F19A3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21900CEE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CC088" w14:textId="357BA042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697,593</w:t>
            </w:r>
          </w:p>
        </w:tc>
        <w:tc>
          <w:tcPr>
            <w:tcW w:w="270" w:type="dxa"/>
          </w:tcPr>
          <w:p w14:paraId="5182F27A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11B41B" w14:textId="7BD27CD4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55,031</w:t>
            </w:r>
          </w:p>
        </w:tc>
        <w:tc>
          <w:tcPr>
            <w:tcW w:w="270" w:type="dxa"/>
            <w:vAlign w:val="bottom"/>
          </w:tcPr>
          <w:p w14:paraId="473757F5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63E47" w14:textId="0AD10CB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33,937</w:t>
            </w:r>
          </w:p>
        </w:tc>
        <w:tc>
          <w:tcPr>
            <w:tcW w:w="270" w:type="dxa"/>
            <w:gridSpan w:val="2"/>
          </w:tcPr>
          <w:p w14:paraId="08FFEF55" w14:textId="77777777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D3292" w14:textId="71D9CF4F" w:rsidR="00CB5EE2" w:rsidRPr="009E3BC3" w:rsidRDefault="00CB5EE2" w:rsidP="00B56A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786,561</w:t>
            </w:r>
          </w:p>
        </w:tc>
      </w:tr>
    </w:tbl>
    <w:p w14:paraId="0DE41C6B" w14:textId="535EB5D2" w:rsidR="00B56AEC" w:rsidRDefault="00B56AEC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ar-SA"/>
        </w:rPr>
      </w:pPr>
    </w:p>
    <w:p w14:paraId="73720E41" w14:textId="77777777" w:rsidR="00B56AEC" w:rsidRDefault="00B5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x-none" w:eastAsia="x-none" w:bidi="ar-SA"/>
        </w:rPr>
      </w:pPr>
      <w:r>
        <w:rPr>
          <w:rFonts w:asciiTheme="majorBidi" w:hAnsiTheme="majorBidi" w:cstheme="majorBidi"/>
          <w:sz w:val="30"/>
          <w:szCs w:val="30"/>
          <w:highlight w:val="yellow"/>
          <w:lang w:bidi="ar-SA"/>
        </w:rPr>
        <w:br w:type="page"/>
      </w:r>
    </w:p>
    <w:p w14:paraId="5592B333" w14:textId="39BAB0CE" w:rsidR="00B41F8B" w:rsidRPr="009E3BC3" w:rsidRDefault="00B41F8B" w:rsidP="00B41F8B">
      <w:pPr>
        <w:pStyle w:val="BodyText2"/>
        <w:tabs>
          <w:tab w:val="left" w:pos="360"/>
          <w:tab w:val="left" w:pos="450"/>
        </w:tabs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77F18224" w14:textId="77777777" w:rsidR="00B41F8B" w:rsidRPr="009E3BC3" w:rsidRDefault="00B41F8B" w:rsidP="00B4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A9E63" w14:textId="12222186" w:rsidR="00B41F8B" w:rsidRPr="009E3BC3" w:rsidRDefault="00B41F8B" w:rsidP="00A35733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6701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655618" w:rsidRPr="0046701D">
        <w:rPr>
          <w:rFonts w:asciiTheme="majorBidi" w:hAnsiTheme="majorBidi" w:cs="Angsana New"/>
          <w:sz w:val="30"/>
          <w:szCs w:val="30"/>
        </w:rPr>
        <w:t xml:space="preserve">       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655618" w:rsidRPr="0046701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55618" w:rsidRPr="0046701D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233AE075" w14:textId="77777777" w:rsidR="00B41F8B" w:rsidRPr="009E3BC3" w:rsidRDefault="00B41F8B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24C1AD97" w14:textId="42BC909C" w:rsidR="001C5D85" w:rsidRPr="009E3BC3" w:rsidRDefault="001C5D85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352D3F77" w14:textId="77777777" w:rsidR="002C327D" w:rsidRPr="009E3BC3" w:rsidRDefault="002C327D" w:rsidP="00A35733">
      <w:pPr>
        <w:pStyle w:val="BodyText2"/>
        <w:spacing w:line="260" w:lineRule="atLeast"/>
        <w:ind w:left="900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3E88842" w14:textId="198211AB" w:rsidR="001C5D85" w:rsidRPr="009E3BC3" w:rsidRDefault="001C5D85" w:rsidP="00DC2ACD">
      <w:pPr>
        <w:pStyle w:val="BodyText2"/>
        <w:spacing w:line="260" w:lineRule="atLeast"/>
        <w:ind w:left="153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="00323473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43081E" w:rsidRPr="009E3BC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2ABFFF27" w14:textId="77777777" w:rsidR="001C5D85" w:rsidRPr="009E3BC3" w:rsidRDefault="001C5D85" w:rsidP="0002155F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22AC5755" w14:textId="77777777" w:rsidR="00E05CA2" w:rsidRPr="009E3BC3" w:rsidRDefault="00E05CA2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E05CA2" w:rsidRPr="009E3BC3" w:rsidSect="00B82050">
          <w:pgSz w:w="11909" w:h="16834" w:code="9"/>
          <w:pgMar w:top="691" w:right="1152" w:bottom="576" w:left="1170" w:header="720" w:footer="720" w:gutter="0"/>
          <w:cols w:space="720"/>
        </w:sectPr>
      </w:pPr>
    </w:p>
    <w:p w14:paraId="489F1B64" w14:textId="58734E8F" w:rsidR="00D15644" w:rsidRPr="009E3BC3" w:rsidRDefault="00BF2E9F" w:rsidP="00F97149">
      <w:pPr>
        <w:pStyle w:val="BodyText2"/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971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971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 อันเป็นผลมาจากการมีหนี้สิน</w:t>
      </w:r>
      <w:r w:rsidR="00B242F0"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ที่เป็นเงินตราต่างประเทศ ดังนี้</w:t>
      </w:r>
      <w:r w:rsidR="00DB4B1B" w:rsidRPr="009E3BC3">
        <w:rPr>
          <w:rFonts w:asciiTheme="majorBidi" w:hAnsiTheme="majorBidi" w:cstheme="majorBidi"/>
          <w:sz w:val="30"/>
          <w:szCs w:val="30"/>
        </w:rPr>
        <w:tab/>
      </w:r>
    </w:p>
    <w:p w14:paraId="1AEA980F" w14:textId="77777777" w:rsidR="00C832F4" w:rsidRPr="009E3BC3" w:rsidRDefault="00C832F4" w:rsidP="00B80389">
      <w:pPr>
        <w:pStyle w:val="BodyText2"/>
        <w:spacing w:line="260" w:lineRule="atLeast"/>
        <w:ind w:left="45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252"/>
        <w:gridCol w:w="1260"/>
        <w:gridCol w:w="270"/>
        <w:gridCol w:w="1080"/>
        <w:gridCol w:w="270"/>
        <w:gridCol w:w="1080"/>
        <w:gridCol w:w="270"/>
        <w:gridCol w:w="1080"/>
        <w:gridCol w:w="252"/>
        <w:gridCol w:w="1278"/>
        <w:gridCol w:w="252"/>
        <w:gridCol w:w="1008"/>
        <w:gridCol w:w="252"/>
        <w:gridCol w:w="918"/>
        <w:gridCol w:w="252"/>
        <w:gridCol w:w="1008"/>
        <w:gridCol w:w="8"/>
      </w:tblGrid>
      <w:tr w:rsidR="00BF2E9F" w:rsidRPr="009E3BC3" w14:paraId="3D463A3B" w14:textId="77777777" w:rsidTr="00784D47">
        <w:trPr>
          <w:gridAfter w:val="1"/>
          <w:wAfter w:w="8" w:type="dxa"/>
          <w:tblHeader/>
        </w:trPr>
        <w:tc>
          <w:tcPr>
            <w:tcW w:w="3328" w:type="dxa"/>
          </w:tcPr>
          <w:p w14:paraId="34D82AED" w14:textId="77777777" w:rsidR="00BF2E9F" w:rsidRPr="009E3BC3" w:rsidRDefault="00BF2E9F" w:rsidP="007C4F7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32004119"/>
          </w:p>
        </w:tc>
        <w:tc>
          <w:tcPr>
            <w:tcW w:w="252" w:type="dxa"/>
          </w:tcPr>
          <w:p w14:paraId="63F397C5" w14:textId="77777777" w:rsidR="00BF2E9F" w:rsidRPr="009E3BC3" w:rsidRDefault="00BF2E9F" w:rsidP="007C4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5"/>
            <w:tcBorders>
              <w:top w:val="nil"/>
              <w:left w:val="nil"/>
              <w:right w:val="nil"/>
            </w:tcBorders>
            <w:hideMark/>
          </w:tcPr>
          <w:p w14:paraId="131239F5" w14:textId="77777777" w:rsidR="00BF2E9F" w:rsidRPr="009E3BC3" w:rsidRDefault="00BF2E9F" w:rsidP="007C4F7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1FD" w:rsidRPr="009E3BC3" w14:paraId="24170267" w14:textId="77777777" w:rsidTr="00784D47">
        <w:trPr>
          <w:gridAfter w:val="1"/>
          <w:wAfter w:w="8" w:type="dxa"/>
          <w:tblHeader/>
        </w:trPr>
        <w:tc>
          <w:tcPr>
            <w:tcW w:w="3328" w:type="dxa"/>
          </w:tcPr>
          <w:p w14:paraId="4A34B530" w14:textId="77777777" w:rsidR="009D41FD" w:rsidRPr="009E3BC3" w:rsidRDefault="009D41FD" w:rsidP="00AE38F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317BE6A" w14:textId="77777777" w:rsidR="009D41FD" w:rsidRPr="009E3BC3" w:rsidRDefault="009D41FD" w:rsidP="00AE3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20F0C964" w14:textId="53D0EE56" w:rsidR="009D41FD" w:rsidRPr="009E3BC3" w:rsidRDefault="008852A1" w:rsidP="00AE38F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14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06AD5D9" w14:textId="77777777" w:rsidR="009D41FD" w:rsidRPr="009E3BC3" w:rsidRDefault="009D41FD" w:rsidP="00AE38F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  <w:tcBorders>
              <w:top w:val="nil"/>
              <w:left w:val="nil"/>
              <w:right w:val="nil"/>
            </w:tcBorders>
          </w:tcPr>
          <w:p w14:paraId="2D9ABB7A" w14:textId="67C80C53" w:rsidR="009D41FD" w:rsidRPr="009E3BC3" w:rsidRDefault="008852A1" w:rsidP="00AE38F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71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91855" w:rsidRPr="009E3BC3" w14:paraId="56FE1502" w14:textId="77777777" w:rsidTr="00784D47">
        <w:trPr>
          <w:gridAfter w:val="1"/>
          <w:wAfter w:w="8" w:type="dxa"/>
        </w:trPr>
        <w:tc>
          <w:tcPr>
            <w:tcW w:w="3328" w:type="dxa"/>
            <w:shd w:val="clear" w:color="auto" w:fill="auto"/>
            <w:vAlign w:val="bottom"/>
          </w:tcPr>
          <w:p w14:paraId="11EF6399" w14:textId="77777777" w:rsidR="00655618" w:rsidRPr="0043400D" w:rsidRDefault="00391855" w:rsidP="0039185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21C3DD0C" w14:textId="6269DA7A" w:rsidR="00391855" w:rsidRPr="0043400D" w:rsidRDefault="00391855" w:rsidP="0039185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52A1"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340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03CE9A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19E175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56EB148D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6627" w14:textId="77777777" w:rsidR="00655618" w:rsidRPr="0043400D" w:rsidRDefault="00391855" w:rsidP="0065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3DA090B6" w14:textId="285F6697" w:rsidR="00655618" w:rsidRPr="0043400D" w:rsidRDefault="00655618" w:rsidP="0065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  <w:shd w:val="clear" w:color="auto" w:fill="auto"/>
          </w:tcPr>
          <w:p w14:paraId="53DC7B1F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6C2868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6F6F2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</w:tcPr>
          <w:p w14:paraId="5F4C8199" w14:textId="77777777" w:rsidR="00391855" w:rsidRPr="0043400D" w:rsidRDefault="00391855" w:rsidP="0039185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4A2C7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  <w:shd w:val="clear" w:color="auto" w:fill="auto"/>
          </w:tcPr>
          <w:p w14:paraId="53B557C0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EF44813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  <w:shd w:val="clear" w:color="auto" w:fill="auto"/>
          </w:tcPr>
          <w:p w14:paraId="2C7DED40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FEA99E3" w14:textId="77777777" w:rsidR="00655618" w:rsidRPr="0043400D" w:rsidRDefault="00655618" w:rsidP="0065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EDB7CC9" w14:textId="061E5E7A" w:rsidR="00391855" w:rsidRPr="0043400D" w:rsidRDefault="00655618" w:rsidP="0065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52" w:type="dxa"/>
            <w:shd w:val="clear" w:color="auto" w:fill="auto"/>
          </w:tcPr>
          <w:p w14:paraId="454F2753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08A4822F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2EF30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52" w:type="dxa"/>
            <w:shd w:val="clear" w:color="auto" w:fill="auto"/>
          </w:tcPr>
          <w:p w14:paraId="193EBB10" w14:textId="77777777" w:rsidR="00391855" w:rsidRPr="0043400D" w:rsidRDefault="00391855" w:rsidP="0039185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9B1840" w14:textId="77777777" w:rsidR="00391855" w:rsidRPr="0043400D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40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91855" w:rsidRPr="009E3BC3" w14:paraId="4E5D8488" w14:textId="77777777" w:rsidTr="00784D47">
        <w:trPr>
          <w:gridAfter w:val="1"/>
          <w:wAfter w:w="8" w:type="dxa"/>
        </w:trPr>
        <w:tc>
          <w:tcPr>
            <w:tcW w:w="3328" w:type="dxa"/>
          </w:tcPr>
          <w:p w14:paraId="6C78CBAF" w14:textId="77777777" w:rsidR="00391855" w:rsidRPr="009E3BC3" w:rsidRDefault="00391855" w:rsidP="0039185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712AF03B" w14:textId="77777777" w:rsidR="00391855" w:rsidRPr="009E3BC3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5"/>
          </w:tcPr>
          <w:p w14:paraId="174F0AC9" w14:textId="77777777" w:rsidR="00391855" w:rsidRPr="009E3BC3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855" w:rsidRPr="009E3BC3" w14:paraId="25ACB336" w14:textId="77777777" w:rsidTr="00784D47">
        <w:tc>
          <w:tcPr>
            <w:tcW w:w="3328" w:type="dxa"/>
          </w:tcPr>
          <w:p w14:paraId="74B22221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31977817"/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52" w:type="dxa"/>
          </w:tcPr>
          <w:p w14:paraId="70D44C30" w14:textId="77777777" w:rsidR="00391855" w:rsidRPr="009E3BC3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7BC58D" w14:textId="7FB51527" w:rsidR="00391855" w:rsidRPr="009E3BC3" w:rsidRDefault="0043400D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(16,274)</w:t>
            </w:r>
          </w:p>
        </w:tc>
        <w:tc>
          <w:tcPr>
            <w:tcW w:w="270" w:type="dxa"/>
          </w:tcPr>
          <w:p w14:paraId="76566C4A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54A51" w14:textId="191DEFD2" w:rsidR="00391855" w:rsidRPr="009E3BC3" w:rsidRDefault="0043400D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70" w:type="dxa"/>
          </w:tcPr>
          <w:p w14:paraId="5080F3F2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1B61C1" w14:textId="081EE3C9" w:rsidR="00391855" w:rsidRPr="009E3BC3" w:rsidRDefault="0043400D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(45,937)</w:t>
            </w:r>
          </w:p>
        </w:tc>
        <w:tc>
          <w:tcPr>
            <w:tcW w:w="270" w:type="dxa"/>
          </w:tcPr>
          <w:p w14:paraId="7B8216F4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B799EF" w14:textId="62188322" w:rsidR="00391855" w:rsidRPr="009E3BC3" w:rsidRDefault="0043400D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(62,371)</w:t>
            </w:r>
          </w:p>
        </w:tc>
        <w:tc>
          <w:tcPr>
            <w:tcW w:w="252" w:type="dxa"/>
          </w:tcPr>
          <w:p w14:paraId="46993313" w14:textId="77777777" w:rsidR="00391855" w:rsidRPr="009E3BC3" w:rsidRDefault="00391855" w:rsidP="00391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E494427" w14:textId="0635BDCB" w:rsidR="00391855" w:rsidRPr="009E3BC3" w:rsidRDefault="00784D47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(15,004)</w:t>
            </w:r>
          </w:p>
        </w:tc>
        <w:tc>
          <w:tcPr>
            <w:tcW w:w="252" w:type="dxa"/>
          </w:tcPr>
          <w:p w14:paraId="5BC88DB8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7F1A7EE" w14:textId="2261EE72" w:rsidR="00391855" w:rsidRPr="009E3BC3" w:rsidRDefault="00391855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4D4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CC4385E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EB33F00" w14:textId="346D7D57" w:rsidR="00391855" w:rsidRPr="009E3BC3" w:rsidRDefault="00784D47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(44,709)</w:t>
            </w:r>
          </w:p>
        </w:tc>
        <w:tc>
          <w:tcPr>
            <w:tcW w:w="252" w:type="dxa"/>
          </w:tcPr>
          <w:p w14:paraId="5D84961A" w14:textId="77777777" w:rsidR="00391855" w:rsidRPr="009E3BC3" w:rsidRDefault="00391855" w:rsidP="003918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27F38A4" w14:textId="35CE1D48" w:rsidR="00391855" w:rsidRPr="009E3BC3" w:rsidRDefault="00784D47" w:rsidP="003918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(59,873)</w:t>
            </w:r>
          </w:p>
        </w:tc>
      </w:tr>
      <w:tr w:rsidR="00784D47" w:rsidRPr="009E3BC3" w14:paraId="128A6571" w14:textId="77777777" w:rsidTr="00784D47">
        <w:tc>
          <w:tcPr>
            <w:tcW w:w="3580" w:type="dxa"/>
            <w:gridSpan w:val="2"/>
          </w:tcPr>
          <w:p w14:paraId="345056F6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4ECE5" w14:textId="7F3964CA" w:rsidR="00784D47" w:rsidRPr="009E3BC3" w:rsidRDefault="0043400D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(16,274)</w:t>
            </w:r>
          </w:p>
        </w:tc>
        <w:tc>
          <w:tcPr>
            <w:tcW w:w="270" w:type="dxa"/>
          </w:tcPr>
          <w:p w14:paraId="68A0B247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44A9F" w14:textId="55C1C3DA" w:rsidR="00784D47" w:rsidRPr="009E3BC3" w:rsidRDefault="0043400D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70" w:type="dxa"/>
          </w:tcPr>
          <w:p w14:paraId="0C0FA722" w14:textId="77777777" w:rsidR="00784D47" w:rsidRPr="009E3BC3" w:rsidRDefault="00784D47" w:rsidP="00784D4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7015" w14:textId="7A2A7D5C" w:rsidR="00784D47" w:rsidRPr="009E3BC3" w:rsidRDefault="0043400D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(45,937)</w:t>
            </w:r>
          </w:p>
        </w:tc>
        <w:tc>
          <w:tcPr>
            <w:tcW w:w="270" w:type="dxa"/>
          </w:tcPr>
          <w:p w14:paraId="3357C054" w14:textId="77777777" w:rsidR="00784D47" w:rsidRPr="009E3BC3" w:rsidRDefault="00784D47" w:rsidP="00784D4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A232B" w14:textId="1BAF8481" w:rsidR="00784D47" w:rsidRPr="009E3BC3" w:rsidRDefault="0043400D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(62,371)</w:t>
            </w:r>
          </w:p>
        </w:tc>
        <w:tc>
          <w:tcPr>
            <w:tcW w:w="252" w:type="dxa"/>
          </w:tcPr>
          <w:p w14:paraId="10A3FB7F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3E690" w14:textId="2B23D4FC" w:rsidR="00784D47" w:rsidRPr="009E3BC3" w:rsidRDefault="00784D47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(15,004)</w:t>
            </w:r>
          </w:p>
        </w:tc>
        <w:tc>
          <w:tcPr>
            <w:tcW w:w="252" w:type="dxa"/>
          </w:tcPr>
          <w:p w14:paraId="10E121B2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6550D" w14:textId="5BD24F6D" w:rsidR="00784D47" w:rsidRPr="00CB5EE2" w:rsidRDefault="00784D47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52" w:type="dxa"/>
          </w:tcPr>
          <w:p w14:paraId="64898DB7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E95F4" w14:textId="2FB23134" w:rsidR="00784D47" w:rsidRPr="009E3BC3" w:rsidRDefault="00784D47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4,709)</w:t>
            </w:r>
          </w:p>
        </w:tc>
        <w:tc>
          <w:tcPr>
            <w:tcW w:w="252" w:type="dxa"/>
          </w:tcPr>
          <w:p w14:paraId="269B5768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F93D" w14:textId="26EDB5AB" w:rsidR="00784D47" w:rsidRPr="009E3BC3" w:rsidRDefault="00784D47" w:rsidP="00784D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1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59,873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4D47" w:rsidRPr="009E3BC3" w14:paraId="2AA53282" w14:textId="77777777" w:rsidTr="00F97149">
        <w:trPr>
          <w:gridAfter w:val="1"/>
          <w:wAfter w:w="8" w:type="dxa"/>
        </w:trPr>
        <w:tc>
          <w:tcPr>
            <w:tcW w:w="3580" w:type="dxa"/>
            <w:gridSpan w:val="2"/>
          </w:tcPr>
          <w:p w14:paraId="62625014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0A6F9A9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4C5E6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E8EBFC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1FDD0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62D12F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FA988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177563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EFF2C89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5C47E0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53E60D9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164411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23E14D8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02B2860D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5CD6390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713FB2" w14:textId="77777777" w:rsidR="00784D47" w:rsidRPr="009E3BC3" w:rsidRDefault="00784D47" w:rsidP="00784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4"/>
      <w:bookmarkEnd w:id="5"/>
    </w:tbl>
    <w:p w14:paraId="4EC8E820" w14:textId="77777777" w:rsidR="00C422B7" w:rsidRPr="009E3BC3" w:rsidRDefault="00C422B7" w:rsidP="00ED6462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C422B7" w:rsidRPr="009E3BC3" w:rsidSect="00F97149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7DE0BB" w14:textId="77777777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9E3BC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42315E3" w14:textId="77777777" w:rsidR="002547E7" w:rsidRPr="009E3BC3" w:rsidRDefault="002547E7" w:rsidP="00952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B88E5" w14:textId="0DF5944E" w:rsidR="002547E7" w:rsidRPr="009E3BC3" w:rsidRDefault="002547E7" w:rsidP="0095240D">
      <w:pPr>
        <w:pStyle w:val="block"/>
        <w:tabs>
          <w:tab w:val="left" w:pos="72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C00B16"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46701D">
        <w:rPr>
          <w:rFonts w:asciiTheme="majorBidi" w:hAnsiTheme="majorBidi" w:cstheme="majorBidi" w:hint="cs"/>
          <w:sz w:val="30"/>
          <w:szCs w:val="30"/>
          <w:cs/>
          <w:lang w:bidi="th-TH"/>
        </w:rPr>
        <w:t>บาทที่มีต่อสกุลเงินต่างประเทศ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</w:t>
      </w:r>
      <w:r w:rsidR="0046701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วันที่รายงาน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</w:t>
      </w:r>
      <w:r w:rsidRPr="009E3BC3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ทางการเงินในสกุลเงินตราต่างประเทศ</w:t>
      </w:r>
      <w:r w:rsidR="003F6F0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46701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</w:t>
      </w:r>
      <w:r w:rsidR="00965D38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</w:t>
      </w:r>
      <w:r w:rsidRPr="009E3BC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ข้อสมมติที่ว่าตัวแปรอื่นเป็นอัตราคงที่ </w:t>
      </w:r>
    </w:p>
    <w:p w14:paraId="128F947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644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440"/>
        <w:gridCol w:w="180"/>
        <w:gridCol w:w="1354"/>
      </w:tblGrid>
      <w:tr w:rsidR="00332AE3" w:rsidRPr="009E3BC3" w14:paraId="2EA38C51" w14:textId="77777777" w:rsidTr="003E6F7C">
        <w:trPr>
          <w:trHeight w:val="218"/>
          <w:tblHeader/>
        </w:trPr>
        <w:tc>
          <w:tcPr>
            <w:tcW w:w="4410" w:type="dxa"/>
          </w:tcPr>
          <w:p w14:paraId="293F091F" w14:textId="77777777" w:rsidR="00332AE3" w:rsidRPr="009E3BC3" w:rsidRDefault="00332AE3" w:rsidP="00E158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4" w:type="dxa"/>
            <w:gridSpan w:val="4"/>
          </w:tcPr>
          <w:p w14:paraId="2C1B4E9C" w14:textId="0A8B6C07" w:rsidR="00332AE3" w:rsidRPr="009E3BC3" w:rsidRDefault="00332AE3" w:rsidP="00332AE3">
            <w:pPr>
              <w:pStyle w:val="acctmergecolhdg"/>
              <w:spacing w:line="240" w:lineRule="auto"/>
              <w:ind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งบการเงินฉพาะกิจการ</w:t>
            </w:r>
          </w:p>
        </w:tc>
      </w:tr>
      <w:tr w:rsidR="004F47A5" w:rsidRPr="009E3BC3" w14:paraId="29B2E1FC" w14:textId="77777777" w:rsidTr="002015D4">
        <w:trPr>
          <w:trHeight w:val="218"/>
          <w:tblHeader/>
        </w:trPr>
        <w:tc>
          <w:tcPr>
            <w:tcW w:w="4410" w:type="dxa"/>
          </w:tcPr>
          <w:p w14:paraId="534ACA81" w14:textId="25C464D2" w:rsidR="004F47A5" w:rsidRPr="009E3BC3" w:rsidRDefault="00FA2624" w:rsidP="00E1589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774790D9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4" w:type="dxa"/>
            <w:gridSpan w:val="3"/>
            <w:hideMark/>
          </w:tcPr>
          <w:p w14:paraId="0F8CDACF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4F47A5" w:rsidRPr="009E3BC3" w14:paraId="1F755119" w14:textId="77777777" w:rsidTr="003E6F7C">
        <w:trPr>
          <w:tblHeader/>
        </w:trPr>
        <w:tc>
          <w:tcPr>
            <w:tcW w:w="4410" w:type="dxa"/>
          </w:tcPr>
          <w:p w14:paraId="4E944F85" w14:textId="5159616F" w:rsidR="004F47A5" w:rsidRPr="005D2305" w:rsidRDefault="004F47A5" w:rsidP="006556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ABB8C64" w14:textId="77777777" w:rsidR="004F47A5" w:rsidRPr="009E3BC3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7805A174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B0FEA23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7C95F217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F47A5" w:rsidRPr="009E3BC3" w14:paraId="59401122" w14:textId="77777777" w:rsidTr="002015D4">
        <w:trPr>
          <w:tblHeader/>
        </w:trPr>
        <w:tc>
          <w:tcPr>
            <w:tcW w:w="4410" w:type="dxa"/>
          </w:tcPr>
          <w:p w14:paraId="72B4DF8E" w14:textId="77777777" w:rsidR="004F47A5" w:rsidRPr="005D2305" w:rsidRDefault="004F47A5" w:rsidP="00E158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142A0" w14:textId="77777777" w:rsidR="004F47A5" w:rsidRPr="009E3BC3" w:rsidRDefault="004F47A5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74" w:type="dxa"/>
            <w:gridSpan w:val="3"/>
          </w:tcPr>
          <w:p w14:paraId="0595A74E" w14:textId="77777777" w:rsidR="004F47A5" w:rsidRPr="009E3BC3" w:rsidRDefault="004F47A5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5618" w:rsidRPr="009E3BC3" w14:paraId="0365690B" w14:textId="77777777" w:rsidTr="002015D4">
        <w:trPr>
          <w:tblHeader/>
        </w:trPr>
        <w:tc>
          <w:tcPr>
            <w:tcW w:w="4410" w:type="dxa"/>
          </w:tcPr>
          <w:p w14:paraId="000664EB" w14:textId="3E525938" w:rsidR="00655618" w:rsidRPr="005D2305" w:rsidRDefault="00655618" w:rsidP="00655618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D230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05A490A" w14:textId="77777777" w:rsidR="00655618" w:rsidRPr="009E3BC3" w:rsidRDefault="00655618" w:rsidP="00E1589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72B0CAEA" w14:textId="77777777" w:rsidR="00655618" w:rsidRPr="009E3BC3" w:rsidRDefault="00655618" w:rsidP="00E1589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E6F7C" w:rsidRPr="009E3BC3" w14:paraId="48B67F16" w14:textId="77777777" w:rsidTr="00F97149">
        <w:tc>
          <w:tcPr>
            <w:tcW w:w="4410" w:type="dxa"/>
            <w:hideMark/>
          </w:tcPr>
          <w:p w14:paraId="09DE2F3B" w14:textId="77777777" w:rsidR="003E6F7C" w:rsidRPr="005D2305" w:rsidRDefault="003E6F7C" w:rsidP="003E6F7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D2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C690CC" w14:textId="52495204" w:rsidR="003E6F7C" w:rsidRPr="009E3BC3" w:rsidRDefault="00DA696B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7BADBBF2" w14:textId="508A71EB" w:rsidR="003E6F7C" w:rsidRPr="009E3BC3" w:rsidRDefault="005D2305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96B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3102AF3" w14:textId="77777777" w:rsidR="003E6F7C" w:rsidRPr="009E3BC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4C85D1" w14:textId="0ED96A76" w:rsidR="003E6F7C" w:rsidRPr="009E3BC3" w:rsidRDefault="00DA696B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3E6F7C" w:rsidRPr="009E3BC3" w14:paraId="62A22610" w14:textId="77777777" w:rsidTr="003E6F7C">
        <w:tc>
          <w:tcPr>
            <w:tcW w:w="4410" w:type="dxa"/>
            <w:hideMark/>
          </w:tcPr>
          <w:p w14:paraId="1C3658DE" w14:textId="2EF81EA8" w:rsidR="003E6F7C" w:rsidRPr="005D2305" w:rsidRDefault="00655618" w:rsidP="003E6F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  <w:shd w:val="clear" w:color="auto" w:fill="auto"/>
          </w:tcPr>
          <w:p w14:paraId="6BFC095F" w14:textId="7635EC5D" w:rsidR="003E6F7C" w:rsidRPr="009E3BC3" w:rsidRDefault="005D2305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3F0081B7" w14:textId="0C67B056" w:rsidR="003E6F7C" w:rsidRPr="009E3BC3" w:rsidRDefault="005D2305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14:paraId="117D1B3B" w14:textId="77777777" w:rsidR="003E6F7C" w:rsidRPr="009E3BC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8A606F" w14:textId="71549FE6" w:rsidR="003E6F7C" w:rsidRPr="009E3BC3" w:rsidRDefault="005D2305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6F7C" w:rsidRPr="009E3BC3" w14:paraId="59F18219" w14:textId="77777777" w:rsidTr="003E6F7C">
        <w:tc>
          <w:tcPr>
            <w:tcW w:w="4410" w:type="dxa"/>
          </w:tcPr>
          <w:p w14:paraId="019B264F" w14:textId="77777777" w:rsidR="003E6F7C" w:rsidRPr="009E3BC3" w:rsidRDefault="003E6F7C" w:rsidP="003E6F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81946CB" w14:textId="5CE84CB9" w:rsidR="003E6F7C" w:rsidRPr="009E3BC3" w:rsidRDefault="00DA696B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CBDA606" w14:textId="7723B4F3" w:rsidR="003E6F7C" w:rsidRPr="009E3BC3" w:rsidRDefault="005D2305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DA696B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2971609" w14:textId="77777777" w:rsidR="003E6F7C" w:rsidRPr="009E3BC3" w:rsidRDefault="003E6F7C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93539A7" w14:textId="57659833" w:rsidR="003E6F7C" w:rsidRPr="009E3BC3" w:rsidRDefault="005D2305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A696B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FA2624" w:rsidRPr="009E3BC3" w14:paraId="20A74259" w14:textId="77777777" w:rsidTr="003E6F7C">
        <w:tc>
          <w:tcPr>
            <w:tcW w:w="4410" w:type="dxa"/>
          </w:tcPr>
          <w:p w14:paraId="29140768" w14:textId="77777777" w:rsidR="00FA2624" w:rsidRPr="009E3BC3" w:rsidRDefault="00FA2624" w:rsidP="003E6F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6CF2AF" w14:textId="77777777" w:rsidR="00FA2624" w:rsidRDefault="00FA2624" w:rsidP="003E6F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6C524" w14:textId="77777777" w:rsidR="00FA2624" w:rsidRDefault="00FA2624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E5DE4F" w14:textId="77777777" w:rsidR="00FA2624" w:rsidRPr="009E3BC3" w:rsidRDefault="00FA2624" w:rsidP="003E6F7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8E2ED4" w14:textId="77777777" w:rsidR="00FA2624" w:rsidRDefault="00FA2624" w:rsidP="003E6F7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624" w:rsidRPr="009E3BC3" w14:paraId="78480D4E" w14:textId="77777777" w:rsidTr="001B6824">
        <w:trPr>
          <w:tblHeader/>
        </w:trPr>
        <w:tc>
          <w:tcPr>
            <w:tcW w:w="4410" w:type="dxa"/>
          </w:tcPr>
          <w:p w14:paraId="10465E40" w14:textId="29DDDB7C" w:rsidR="00FA2624" w:rsidRPr="005D2305" w:rsidRDefault="00FA2624" w:rsidP="001B6824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23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D230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D23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69A6855" w14:textId="77777777" w:rsidR="00FA2624" w:rsidRPr="009E3BC3" w:rsidRDefault="00FA2624" w:rsidP="001B682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4" w:type="dxa"/>
            <w:gridSpan w:val="3"/>
          </w:tcPr>
          <w:p w14:paraId="1CA16FBB" w14:textId="77777777" w:rsidR="00FA2624" w:rsidRPr="009E3BC3" w:rsidRDefault="00FA2624" w:rsidP="001B682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A2624" w:rsidRPr="009E3BC3" w14:paraId="574BF92F" w14:textId="77777777" w:rsidTr="001B6824">
        <w:tc>
          <w:tcPr>
            <w:tcW w:w="4410" w:type="dxa"/>
            <w:hideMark/>
          </w:tcPr>
          <w:p w14:paraId="7F336843" w14:textId="77777777" w:rsidR="00FA2624" w:rsidRPr="005D2305" w:rsidRDefault="00FA2624" w:rsidP="001B682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D23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233C726" w14:textId="3350B0D5" w:rsidR="00FA2624" w:rsidRPr="009E3BC3" w:rsidRDefault="00FA2624" w:rsidP="001B68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476C03E6" w14:textId="334E1925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(378)</w:t>
            </w:r>
          </w:p>
        </w:tc>
        <w:tc>
          <w:tcPr>
            <w:tcW w:w="180" w:type="dxa"/>
          </w:tcPr>
          <w:p w14:paraId="15DE7B94" w14:textId="77777777" w:rsidR="00FA2624" w:rsidRPr="009E3BC3" w:rsidRDefault="00FA2624" w:rsidP="001B682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3379B42" w14:textId="5ED00402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FA2624" w:rsidRPr="009E3BC3" w14:paraId="3A05500F" w14:textId="77777777" w:rsidTr="001B6824">
        <w:tc>
          <w:tcPr>
            <w:tcW w:w="4410" w:type="dxa"/>
            <w:hideMark/>
          </w:tcPr>
          <w:p w14:paraId="18A3617C" w14:textId="77777777" w:rsidR="00FA2624" w:rsidRPr="005D2305" w:rsidRDefault="00FA2624" w:rsidP="001B682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30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  <w:shd w:val="clear" w:color="auto" w:fill="auto"/>
          </w:tcPr>
          <w:p w14:paraId="4EDF8A9E" w14:textId="47C4E659" w:rsidR="00FA2624" w:rsidRPr="009E3BC3" w:rsidRDefault="00FA2624" w:rsidP="001B68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0D5AE8E" w14:textId="426B7AC3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509671A6" w14:textId="77777777" w:rsidR="00FA2624" w:rsidRPr="009E3BC3" w:rsidRDefault="00FA2624" w:rsidP="001B682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692D515" w14:textId="65D11BF2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A2624" w:rsidRPr="009E3BC3" w14:paraId="2EF0F249" w14:textId="77777777" w:rsidTr="001B6824">
        <w:tc>
          <w:tcPr>
            <w:tcW w:w="4410" w:type="dxa"/>
          </w:tcPr>
          <w:p w14:paraId="78DD2996" w14:textId="77777777" w:rsidR="00FA2624" w:rsidRPr="009E3BC3" w:rsidRDefault="00FA2624" w:rsidP="001B682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914D09" w14:textId="77777777" w:rsidR="00FA2624" w:rsidRPr="009E3BC3" w:rsidRDefault="00FA2624" w:rsidP="001B68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7C4541AF" w14:textId="73CFA0BE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(3,493)</w:t>
            </w:r>
          </w:p>
        </w:tc>
        <w:tc>
          <w:tcPr>
            <w:tcW w:w="180" w:type="dxa"/>
          </w:tcPr>
          <w:p w14:paraId="07F5DA9A" w14:textId="77777777" w:rsidR="00FA2624" w:rsidRPr="009E3BC3" w:rsidRDefault="00FA2624" w:rsidP="001B682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CFFB84" w14:textId="28E747D9" w:rsidR="00FA2624" w:rsidRPr="009E3BC3" w:rsidRDefault="00FA2624" w:rsidP="001B6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</w:tbl>
    <w:p w14:paraId="2118EF65" w14:textId="77777777" w:rsidR="002547E7" w:rsidRPr="009E3BC3" w:rsidRDefault="002547E7" w:rsidP="00254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A40AA46" w14:textId="51A287C6" w:rsidR="000C2AF2" w:rsidRPr="000C7EE9" w:rsidRDefault="000C2AF2" w:rsidP="0095240D">
      <w:pPr>
        <w:pStyle w:val="block"/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C7EE9">
        <w:rPr>
          <w:rFonts w:asciiTheme="majorBidi" w:hAnsiTheme="majorBidi" w:cstheme="majorBidi"/>
          <w:sz w:val="30"/>
          <w:szCs w:val="30"/>
        </w:rPr>
        <w:t>(</w:t>
      </w:r>
      <w:r w:rsidRPr="000C7EE9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0C7EE9">
        <w:rPr>
          <w:rFonts w:asciiTheme="majorBidi" w:hAnsiTheme="majorBidi" w:cstheme="majorBidi"/>
          <w:sz w:val="30"/>
          <w:szCs w:val="30"/>
        </w:rPr>
        <w:t>.</w:t>
      </w:r>
      <w:r w:rsidR="008852A1" w:rsidRPr="000C7EE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C7EE9">
        <w:rPr>
          <w:rFonts w:asciiTheme="majorBidi" w:hAnsiTheme="majorBidi" w:cstheme="majorBidi"/>
          <w:sz w:val="30"/>
          <w:szCs w:val="30"/>
        </w:rPr>
        <w:t>.</w:t>
      </w:r>
      <w:r w:rsidR="008852A1" w:rsidRPr="000C7EE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C7EE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C7EE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C7EE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DD12CD3" w14:textId="77777777" w:rsidR="000C2AF2" w:rsidRPr="000C7EE9" w:rsidRDefault="000C2AF2" w:rsidP="0020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CB17BFB" w14:textId="2A0A8330" w:rsidR="005F10D0" w:rsidRPr="000C7EE9" w:rsidRDefault="005F10D0" w:rsidP="0095240D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C7EE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ความเสี่ยงด้านอัตราดอกเบี้ยหมายถึง</w:t>
      </w:r>
      <w:r w:rsidR="0045063F" w:rsidRPr="000C7EE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0C7EE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</w:t>
      </w:r>
      <w:r w:rsidR="00DB2B75" w:rsidRPr="000C7EE9">
        <w:rPr>
          <w:rFonts w:asciiTheme="majorBidi" w:hAnsiTheme="majorBidi" w:cstheme="majorBidi"/>
          <w:sz w:val="30"/>
          <w:szCs w:val="30"/>
          <w:lang w:val="en-US"/>
        </w:rPr>
        <w:br/>
      </w:r>
      <w:r w:rsidRPr="000C7EE9">
        <w:rPr>
          <w:rFonts w:asciiTheme="majorBidi" w:hAnsiTheme="majorBidi" w:cstheme="majorBidi"/>
          <w:sz w:val="30"/>
          <w:szCs w:val="30"/>
          <w:cs/>
          <w:lang w:val="en-US"/>
        </w:rPr>
        <w:t>ความ</w:t>
      </w:r>
      <w:r w:rsidRPr="000C7E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เสี่ยงด้านอัตราดอกเบี้ยที่เกิดจากเงินกู้ยืม (ดูหมายเหตุประกอบงบการเงินข้อ </w:t>
      </w:r>
      <w:r w:rsidR="008852A1" w:rsidRPr="000C7EE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14</w:t>
      </w:r>
      <w:r w:rsidRPr="000C7E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 กลุ่มบริษัทได้จัดการ</w:t>
      </w:r>
      <w:r w:rsidRPr="000C7EE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วามเสี่ยงดังกล่าวโดยพิจารณาสินทรัพย์และหนี้สินทางการเงินทั้งอัตราดอกเบี้ยคงที่และอัตราดอกเบี้ย</w:t>
      </w:r>
      <w:r w:rsidRPr="000C7EE9">
        <w:rPr>
          <w:rFonts w:asciiTheme="majorBidi" w:hAnsiTheme="majorBidi" w:cstheme="majorBidi"/>
          <w:sz w:val="30"/>
          <w:szCs w:val="30"/>
          <w:cs/>
          <w:lang w:val="en-US"/>
        </w:rPr>
        <w:t>ลอยตัวตามความเหมาะสมของสภาพตลาด</w:t>
      </w:r>
    </w:p>
    <w:p w14:paraId="6FEE4A83" w14:textId="22917A54" w:rsidR="0046701D" w:rsidRDefault="0046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995"/>
        <w:gridCol w:w="268"/>
        <w:gridCol w:w="992"/>
        <w:gridCol w:w="270"/>
        <w:gridCol w:w="995"/>
        <w:gridCol w:w="268"/>
        <w:gridCol w:w="987"/>
      </w:tblGrid>
      <w:tr w:rsidR="00E56ED6" w:rsidRPr="004620DA" w14:paraId="09ECD6F1" w14:textId="77777777" w:rsidTr="0095240D">
        <w:trPr>
          <w:tblHeader/>
        </w:trPr>
        <w:tc>
          <w:tcPr>
            <w:tcW w:w="3865" w:type="dxa"/>
            <w:hideMark/>
          </w:tcPr>
          <w:p w14:paraId="23AD6706" w14:textId="77777777" w:rsidR="00E56ED6" w:rsidRPr="004620DA" w:rsidRDefault="00E56ED6" w:rsidP="00E1589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55" w:type="dxa"/>
            <w:gridSpan w:val="3"/>
          </w:tcPr>
          <w:p w14:paraId="4E560627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536F01E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37A68298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6ED6" w:rsidRPr="004620DA" w14:paraId="03CE950F" w14:textId="77777777" w:rsidTr="0095240D">
        <w:trPr>
          <w:tblHeader/>
        </w:trPr>
        <w:tc>
          <w:tcPr>
            <w:tcW w:w="3865" w:type="dxa"/>
            <w:hideMark/>
          </w:tcPr>
          <w:p w14:paraId="5DFE873C" w14:textId="6D927DD6" w:rsidR="00E56ED6" w:rsidRPr="004620DA" w:rsidRDefault="00E56ED6" w:rsidP="00E1589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8852A1"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5" w:type="dxa"/>
            <w:hideMark/>
          </w:tcPr>
          <w:p w14:paraId="0896DEAB" w14:textId="2C44201A" w:rsidR="00E56ED6" w:rsidRPr="004620DA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7149"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1EE8FFBE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6BA7E9A6" w14:textId="56AA8776" w:rsidR="00E56ED6" w:rsidRPr="004620DA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7149"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3BB660A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hideMark/>
          </w:tcPr>
          <w:p w14:paraId="6746544A" w14:textId="2A9C1A4B" w:rsidR="00E56ED6" w:rsidRPr="004620DA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7149"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101C7FBD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hideMark/>
          </w:tcPr>
          <w:p w14:paraId="305D3BDF" w14:textId="1FC08562" w:rsidR="00E56ED6" w:rsidRPr="004620DA" w:rsidRDefault="008852A1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7149"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56ED6" w:rsidRPr="004620DA" w14:paraId="0EE24B86" w14:textId="77777777" w:rsidTr="0095240D">
        <w:trPr>
          <w:tblHeader/>
        </w:trPr>
        <w:tc>
          <w:tcPr>
            <w:tcW w:w="3865" w:type="dxa"/>
          </w:tcPr>
          <w:p w14:paraId="27391906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5" w:type="dxa"/>
            <w:gridSpan w:val="7"/>
            <w:hideMark/>
          </w:tcPr>
          <w:p w14:paraId="5481B3F9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56ED6" w:rsidRPr="004620DA" w14:paraId="499B152E" w14:textId="77777777" w:rsidTr="0095240D">
        <w:tc>
          <w:tcPr>
            <w:tcW w:w="3865" w:type="dxa"/>
            <w:hideMark/>
          </w:tcPr>
          <w:p w14:paraId="1A781505" w14:textId="77777777" w:rsidR="00E56ED6" w:rsidRPr="004620DA" w:rsidRDefault="00E56ED6" w:rsidP="00E1589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5" w:type="dxa"/>
            <w:vAlign w:val="bottom"/>
          </w:tcPr>
          <w:p w14:paraId="0BCB2348" w14:textId="77777777" w:rsidR="00E56ED6" w:rsidRPr="004620DA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B15390E" w14:textId="77777777" w:rsidR="00E56ED6" w:rsidRPr="004620DA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83A94E5" w14:textId="77777777" w:rsidR="00E56ED6" w:rsidRPr="004620DA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6EE19F" w14:textId="77777777" w:rsidR="00E56ED6" w:rsidRPr="004620DA" w:rsidRDefault="00E56ED6" w:rsidP="00E1589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5AD24EBA" w14:textId="77777777" w:rsidR="00E56ED6" w:rsidRPr="004620DA" w:rsidRDefault="00E56ED6" w:rsidP="00E1589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12317BA" w14:textId="77777777" w:rsidR="00E56ED6" w:rsidRPr="004620DA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A521276" w14:textId="77777777" w:rsidR="00E56ED6" w:rsidRPr="004620DA" w:rsidRDefault="00E56ED6" w:rsidP="00E1589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7149" w:rsidRPr="004620DA" w14:paraId="73CE4ABE" w14:textId="77777777" w:rsidTr="00F97149">
        <w:tc>
          <w:tcPr>
            <w:tcW w:w="3865" w:type="dxa"/>
            <w:hideMark/>
          </w:tcPr>
          <w:p w14:paraId="5D885728" w14:textId="77777777" w:rsidR="00F97149" w:rsidRPr="004620DA" w:rsidRDefault="00F97149" w:rsidP="00F971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48461" w14:textId="78B66759" w:rsidR="00F97149" w:rsidRPr="004620DA" w:rsidRDefault="000C7EE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0D757D4" w14:textId="77777777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12AA5" w14:textId="1C01E5C5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Pr="00462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64DDD27B" w14:textId="77777777" w:rsidR="00F97149" w:rsidRPr="004620DA" w:rsidRDefault="00F97149" w:rsidP="00F9714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0B105" w14:textId="237C9BC4" w:rsidR="00F97149" w:rsidRPr="004620DA" w:rsidRDefault="000C7EE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2F3DBB7" w14:textId="77777777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0DF96" w14:textId="34308535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Pr="00462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0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</w:tr>
      <w:tr w:rsidR="00F97149" w:rsidRPr="004620DA" w14:paraId="79019B27" w14:textId="77777777" w:rsidTr="00F97149">
        <w:tc>
          <w:tcPr>
            <w:tcW w:w="3865" w:type="dxa"/>
          </w:tcPr>
          <w:p w14:paraId="4C163F47" w14:textId="77777777" w:rsidR="00F97149" w:rsidRPr="004620DA" w:rsidRDefault="00F97149" w:rsidP="00F971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66222" w14:textId="08A7ABF5" w:rsidR="00F97149" w:rsidRPr="004620DA" w:rsidRDefault="000C7EE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A6F75F1" w14:textId="77777777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0C4BE2" w14:textId="7E37C4D8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0FC7F2D3" w14:textId="77777777" w:rsidR="00F97149" w:rsidRPr="004620DA" w:rsidRDefault="00F97149" w:rsidP="00F9714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B3457" w14:textId="7E7065CC" w:rsidR="00F97149" w:rsidRPr="004620DA" w:rsidRDefault="000C7EE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CD39D1D" w14:textId="77777777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3F1B27" w14:textId="0CED2EB5" w:rsidR="00F97149" w:rsidRPr="004620DA" w:rsidRDefault="00F97149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20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</w:tr>
    </w:tbl>
    <w:p w14:paraId="4DAA2E43" w14:textId="77777777" w:rsidR="00E56ED6" w:rsidRPr="009E3BC3" w:rsidRDefault="00E56ED6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BDAD5D" w14:textId="676DB89E" w:rsidR="001C5D85" w:rsidRPr="009E3BC3" w:rsidRDefault="001C5D85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4BB08746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E427500" w14:textId="7993605C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45063F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B7D6C" w:rsidRPr="0046701D">
        <w:rPr>
          <w:rFonts w:asciiTheme="majorBidi" w:hAnsiTheme="majorBidi" w:hint="cs"/>
          <w:sz w:val="30"/>
          <w:szCs w:val="30"/>
          <w:cs/>
        </w:rPr>
        <w:t>อย่างสม่ำเสมอโดย</w:t>
      </w:r>
      <w:r w:rsidRPr="009E3BC3">
        <w:rPr>
          <w:rFonts w:asciiTheme="majorBidi" w:hAnsiTheme="majorBidi" w:cstheme="majorBidi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668F6268" w14:textId="77777777" w:rsidR="001C5D85" w:rsidRPr="009E3BC3" w:rsidRDefault="001C5D85" w:rsidP="001C5D85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F0EB8" w14:textId="77777777" w:rsidR="00273916" w:rsidRPr="009E3BC3" w:rsidRDefault="00A22316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DA461A4" w14:textId="77777777" w:rsidR="00273916" w:rsidRPr="009E3BC3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68"/>
        <w:gridCol w:w="1532"/>
      </w:tblGrid>
      <w:tr w:rsidR="00603B25" w:rsidRPr="009E3BC3" w14:paraId="28652931" w14:textId="77777777" w:rsidTr="00380EDC">
        <w:trPr>
          <w:tblHeader/>
        </w:trPr>
        <w:tc>
          <w:tcPr>
            <w:tcW w:w="5760" w:type="dxa"/>
            <w:hideMark/>
          </w:tcPr>
          <w:p w14:paraId="458107A4" w14:textId="2D8AEC23" w:rsidR="00603B25" w:rsidRPr="009E3BC3" w:rsidRDefault="00603B25" w:rsidP="00E24DB7">
            <w:pPr>
              <w:pStyle w:val="block"/>
              <w:spacing w:after="0" w:line="240" w:lineRule="atLeast"/>
              <w:ind w:left="-61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020F05E9" w14:textId="2AAF1449" w:rsidR="00603B25" w:rsidRPr="009E3BC3" w:rsidRDefault="00603B25" w:rsidP="005C56D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25" w:rsidRPr="009E3BC3" w14:paraId="1B8E317D" w14:textId="77777777" w:rsidTr="00380EDC">
        <w:trPr>
          <w:tblHeader/>
        </w:trPr>
        <w:tc>
          <w:tcPr>
            <w:tcW w:w="5760" w:type="dxa"/>
            <w:hideMark/>
          </w:tcPr>
          <w:p w14:paraId="4BEA11D8" w14:textId="4BBC17FD" w:rsidR="00603B25" w:rsidRPr="009E3BC3" w:rsidRDefault="00603B25" w:rsidP="00F9714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hideMark/>
          </w:tcPr>
          <w:p w14:paraId="6DBB6B86" w14:textId="7FFAE243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4A18EEA3" w14:textId="77777777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hideMark/>
          </w:tcPr>
          <w:p w14:paraId="3987BFE7" w14:textId="2F816973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603B25" w:rsidRPr="009E3BC3" w14:paraId="2A7B2B15" w14:textId="77777777" w:rsidTr="00380EDC">
        <w:trPr>
          <w:tblHeader/>
        </w:trPr>
        <w:tc>
          <w:tcPr>
            <w:tcW w:w="5760" w:type="dxa"/>
          </w:tcPr>
          <w:p w14:paraId="3C4367B2" w14:textId="77777777" w:rsidR="00603B25" w:rsidRPr="009E3BC3" w:rsidRDefault="00603B25" w:rsidP="00F9714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79B4DC7A" w14:textId="1D9E7A3E" w:rsidR="00603B25" w:rsidRPr="009E3BC3" w:rsidRDefault="00603B25" w:rsidP="00603B2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03B25" w:rsidRPr="009E3BC3" w14:paraId="79BB4902" w14:textId="77777777" w:rsidTr="00380EDC">
        <w:tc>
          <w:tcPr>
            <w:tcW w:w="5760" w:type="dxa"/>
            <w:hideMark/>
          </w:tcPr>
          <w:p w14:paraId="3F0125F2" w14:textId="34C6111A" w:rsidR="00603B25" w:rsidRPr="009E3BC3" w:rsidRDefault="00603B25" w:rsidP="00F971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</w:t>
            </w:r>
          </w:p>
        </w:tc>
        <w:tc>
          <w:tcPr>
            <w:tcW w:w="1620" w:type="dxa"/>
            <w:vAlign w:val="bottom"/>
          </w:tcPr>
          <w:p w14:paraId="2A1998B8" w14:textId="77777777" w:rsidR="00603B25" w:rsidRPr="009E3BC3" w:rsidRDefault="00603B25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304A296" w14:textId="77777777" w:rsidR="00603B25" w:rsidRPr="009E3BC3" w:rsidRDefault="00603B25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53DE22DE" w14:textId="77777777" w:rsidR="00603B25" w:rsidRPr="009E3BC3" w:rsidRDefault="00603B25" w:rsidP="00F9714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3B25" w:rsidRPr="009E3BC3" w14:paraId="27EE398C" w14:textId="77777777" w:rsidTr="00380EDC">
        <w:tc>
          <w:tcPr>
            <w:tcW w:w="5760" w:type="dxa"/>
            <w:hideMark/>
          </w:tcPr>
          <w:p w14:paraId="20ECC6FE" w14:textId="26144EBF" w:rsidR="00603B25" w:rsidRPr="009E3BC3" w:rsidRDefault="00603B25" w:rsidP="00D713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9ABC17" w14:textId="16281BF6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68" w:type="dxa"/>
          </w:tcPr>
          <w:p w14:paraId="692E9293" w14:textId="77777777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hideMark/>
          </w:tcPr>
          <w:p w14:paraId="3AB9F189" w14:textId="517D288D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603B25" w:rsidRPr="009E3BC3" w14:paraId="10557E8A" w14:textId="77777777" w:rsidTr="00380EDC">
        <w:tc>
          <w:tcPr>
            <w:tcW w:w="5760" w:type="dxa"/>
          </w:tcPr>
          <w:p w14:paraId="4E1FB2D1" w14:textId="731A09A5" w:rsidR="00603B25" w:rsidRPr="009E3BC3" w:rsidRDefault="00603B25" w:rsidP="00D713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ภายหลังจาก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11BDD42" w14:textId="1BC57487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150404F2" w14:textId="77777777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</w:tcPr>
          <w:p w14:paraId="563E74D4" w14:textId="3D1F3B58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603B25" w:rsidRPr="009E3BC3" w14:paraId="785CDBFD" w14:textId="77777777" w:rsidTr="00380EDC">
        <w:tc>
          <w:tcPr>
            <w:tcW w:w="5760" w:type="dxa"/>
          </w:tcPr>
          <w:p w14:paraId="79226E45" w14:textId="06B88EA4" w:rsidR="00603B25" w:rsidRPr="009E3BC3" w:rsidRDefault="00603B25" w:rsidP="00D7133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5909" w14:textId="01140F73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68" w:type="dxa"/>
          </w:tcPr>
          <w:p w14:paraId="047D6D70" w14:textId="77777777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DC19E2" w14:textId="628FA8EC" w:rsidR="00603B25" w:rsidRPr="009E3BC3" w:rsidRDefault="00603B25" w:rsidP="00D7133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</w:tr>
    </w:tbl>
    <w:p w14:paraId="2C8A4D8E" w14:textId="77777777" w:rsidR="00E70682" w:rsidRPr="009E3BC3" w:rsidRDefault="00E70682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073E" w14:textId="38EDF77F" w:rsidR="005D7EEA" w:rsidRPr="009E3BC3" w:rsidRDefault="00983864" w:rsidP="00BB1EB2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E3BC3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D72D3A" w:rsidRPr="009E3BC3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</w:t>
      </w:r>
      <w:r w:rsidR="00A84282" w:rsidRPr="009E3BC3">
        <w:rPr>
          <w:rFonts w:asciiTheme="majorBidi" w:hAnsiTheme="majorBidi" w:cstheme="majorBidi"/>
          <w:spacing w:val="-6"/>
          <w:sz w:val="30"/>
          <w:szCs w:val="30"/>
          <w:cs/>
        </w:rPr>
        <w:t>ญญาเช่าหลายฉบับกับ</w:t>
      </w:r>
      <w:r w:rsidR="00040A6E" w:rsidRPr="009E3BC3">
        <w:rPr>
          <w:rFonts w:asciiTheme="majorBidi" w:hAnsiTheme="majorBidi" w:cstheme="majorBidi"/>
          <w:spacing w:val="-6"/>
          <w:sz w:val="30"/>
          <w:szCs w:val="30"/>
          <w:cs/>
        </w:rPr>
        <w:t>บริษัทในประเทศบางแห่ง</w:t>
      </w:r>
      <w:r w:rsidR="00D72D3A" w:rsidRPr="009E3BC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ซึ่งครอบคลุมการเช่า</w:t>
      </w:r>
      <w:r w:rsidR="00BD67B2" w:rsidRPr="009E3BC3">
        <w:rPr>
          <w:rFonts w:asciiTheme="majorBidi" w:hAnsiTheme="majorBidi" w:cstheme="majorBidi"/>
          <w:spacing w:val="-6"/>
          <w:sz w:val="30"/>
          <w:szCs w:val="30"/>
          <w:cs/>
        </w:rPr>
        <w:t>เครื่องใช้</w:t>
      </w:r>
      <w:r w:rsidR="00D72D3A" w:rsidRPr="009E3BC3">
        <w:rPr>
          <w:rFonts w:asciiTheme="majorBidi" w:hAnsiTheme="majorBidi" w:cstheme="majorBidi"/>
          <w:spacing w:val="-6"/>
          <w:sz w:val="30"/>
          <w:szCs w:val="30"/>
          <w:cs/>
        </w:rPr>
        <w:t>สำนัก</w:t>
      </w:r>
      <w:r w:rsidR="001616E2" w:rsidRPr="009E3BC3">
        <w:rPr>
          <w:rFonts w:asciiTheme="majorBidi" w:hAnsiTheme="majorBidi" w:cstheme="majorBidi"/>
          <w:spacing w:val="-6"/>
          <w:sz w:val="30"/>
          <w:szCs w:val="30"/>
          <w:cs/>
        </w:rPr>
        <w:t>งาน</w:t>
      </w:r>
      <w:r w:rsidR="003029A8" w:rsidRPr="009E3BC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46F93" w:rsidRPr="009E3BC3">
        <w:rPr>
          <w:rFonts w:asciiTheme="majorBidi" w:hAnsiTheme="majorBidi" w:cstheme="majorBidi"/>
          <w:spacing w:val="-6"/>
          <w:sz w:val="30"/>
          <w:szCs w:val="30"/>
          <w:cs/>
        </w:rPr>
        <w:t>รถโฟล์คลิฟท์</w:t>
      </w:r>
      <w:r w:rsidR="009B6E06" w:rsidRPr="009E3BC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AA3F48" w:rsidRPr="009E3BC3">
        <w:rPr>
          <w:rFonts w:asciiTheme="majorBidi" w:hAnsiTheme="majorBidi" w:cstheme="majorBidi"/>
          <w:sz w:val="30"/>
          <w:szCs w:val="30"/>
          <w:cs/>
        </w:rPr>
        <w:t xml:space="preserve">และอื่นๆ </w:t>
      </w:r>
      <w:r w:rsidR="009749DF" w:rsidRPr="009E3BC3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ซึ่งเป็นการเช่าสินทรัพย์ที่มี</w:t>
      </w:r>
      <w:r w:rsidR="009B6E06" w:rsidRPr="009E3BC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มูลค่าต่ำ </w:t>
      </w:r>
      <w:r w:rsidR="00AC0A0A" w:rsidRPr="009E3BC3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9155A1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72D3A" w:rsidRPr="009E3BC3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</w:t>
      </w:r>
      <w:r w:rsidR="00AC0A0A" w:rsidRPr="009E3BC3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5C8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C0A0A" w:rsidRPr="009E3BC3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0AF8BA61" w14:textId="094CDEEE" w:rsidR="00FA2624" w:rsidRDefault="00FA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440"/>
      </w:tblGrid>
      <w:tr w:rsidR="00BB4393" w:rsidRPr="009E3BC3" w14:paraId="0ABF21AD" w14:textId="77777777" w:rsidTr="00030B1F">
        <w:tc>
          <w:tcPr>
            <w:tcW w:w="5850" w:type="dxa"/>
          </w:tcPr>
          <w:p w14:paraId="0312E173" w14:textId="77777777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65FB3D3" w14:textId="0DF81DBB" w:rsidR="00BB4393" w:rsidRPr="009E3BC3" w:rsidRDefault="00BB4393" w:rsidP="0011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393" w:rsidRPr="009E3BC3" w14:paraId="44AE9B10" w14:textId="77777777" w:rsidTr="00030B1F">
        <w:tc>
          <w:tcPr>
            <w:tcW w:w="5850" w:type="dxa"/>
          </w:tcPr>
          <w:p w14:paraId="617B9A40" w14:textId="77777777" w:rsidR="00BB4393" w:rsidRPr="009E3BC3" w:rsidRDefault="00BB4393" w:rsidP="00F9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D97020" w14:textId="4F65CDD5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AF6485" w14:textId="77777777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B04DE8" w14:textId="12003A78" w:rsidR="00BB4393" w:rsidRPr="009E3BC3" w:rsidRDefault="00BB4393" w:rsidP="00F9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4393" w:rsidRPr="009E3BC3" w14:paraId="0D690D5F" w14:textId="77777777" w:rsidTr="00030B1F">
        <w:tc>
          <w:tcPr>
            <w:tcW w:w="5850" w:type="dxa"/>
          </w:tcPr>
          <w:p w14:paraId="177234C5" w14:textId="3A916FCC" w:rsidR="00BB4393" w:rsidRPr="009E3BC3" w:rsidRDefault="00F16897" w:rsidP="00784D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3330" w:type="dxa"/>
            <w:gridSpan w:val="3"/>
          </w:tcPr>
          <w:p w14:paraId="4D2B33A5" w14:textId="52DD2E93" w:rsidR="00BB4393" w:rsidRPr="009E3BC3" w:rsidRDefault="00BB4393" w:rsidP="00030B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248" w:right="-108" w:hanging="3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E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393" w:rsidRPr="009E3BC3" w14:paraId="7E1D238F" w14:textId="77777777" w:rsidTr="00030B1F">
        <w:tc>
          <w:tcPr>
            <w:tcW w:w="5850" w:type="dxa"/>
          </w:tcPr>
          <w:p w14:paraId="5C78E630" w14:textId="77777777" w:rsidR="00BB4393" w:rsidRPr="009E3BC3" w:rsidRDefault="00BB4393" w:rsidP="00784D4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2523A903" w14:textId="2240BB83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45,937</w:t>
            </w:r>
          </w:p>
        </w:tc>
        <w:tc>
          <w:tcPr>
            <w:tcW w:w="270" w:type="dxa"/>
          </w:tcPr>
          <w:p w14:paraId="6417AF4E" w14:textId="77777777" w:rsidR="00BB4393" w:rsidRPr="009E3BC3" w:rsidRDefault="00BB4393" w:rsidP="00784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D2DA8" w14:textId="3CC9A8A7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44,709</w:t>
            </w:r>
          </w:p>
        </w:tc>
      </w:tr>
      <w:tr w:rsidR="00BB4393" w:rsidRPr="009E3BC3" w14:paraId="7C0D07D5" w14:textId="77777777" w:rsidTr="00030B1F">
        <w:tc>
          <w:tcPr>
            <w:tcW w:w="5850" w:type="dxa"/>
          </w:tcPr>
          <w:p w14:paraId="3EEA223B" w14:textId="77777777" w:rsidR="00BB4393" w:rsidRPr="009E3BC3" w:rsidRDefault="00BB4393" w:rsidP="00D713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620" w:type="dxa"/>
          </w:tcPr>
          <w:p w14:paraId="372FFFE2" w14:textId="6DBEBBE9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134,537</w:t>
            </w:r>
          </w:p>
        </w:tc>
        <w:tc>
          <w:tcPr>
            <w:tcW w:w="270" w:type="dxa"/>
          </w:tcPr>
          <w:p w14:paraId="477861C2" w14:textId="77777777" w:rsidR="00BB4393" w:rsidRPr="009E3BC3" w:rsidRDefault="00BB4393" w:rsidP="00D7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4B3574" w14:textId="086BCCD4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132,451</w:t>
            </w:r>
          </w:p>
        </w:tc>
      </w:tr>
      <w:tr w:rsidR="00BB4393" w:rsidRPr="009E3BC3" w14:paraId="15DCD35B" w14:textId="77777777" w:rsidTr="00030B1F">
        <w:tc>
          <w:tcPr>
            <w:tcW w:w="5850" w:type="dxa"/>
          </w:tcPr>
          <w:p w14:paraId="1AF27A2E" w14:textId="77777777" w:rsidR="00BB4393" w:rsidRPr="009E3BC3" w:rsidRDefault="00BB4393" w:rsidP="00D713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45FDAB" w14:textId="302891EC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180,474</w:t>
            </w:r>
          </w:p>
        </w:tc>
        <w:tc>
          <w:tcPr>
            <w:tcW w:w="270" w:type="dxa"/>
          </w:tcPr>
          <w:p w14:paraId="0F21637D" w14:textId="77777777" w:rsidR="00BB4393" w:rsidRPr="009E3BC3" w:rsidRDefault="00BB4393" w:rsidP="00D7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F26823" w14:textId="798A60A0" w:rsidR="00BB4393" w:rsidRPr="009E3BC3" w:rsidRDefault="00BB4393" w:rsidP="00BB439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177,160</w:t>
            </w:r>
          </w:p>
        </w:tc>
      </w:tr>
    </w:tbl>
    <w:p w14:paraId="53A4FB8C" w14:textId="77777777" w:rsidR="00BD67B2" w:rsidRPr="009E3BC3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5315DD" w14:textId="77777777" w:rsidR="000A2E14" w:rsidRPr="009E3BC3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3D7ACC4D" w14:textId="77777777" w:rsidR="000A2E14" w:rsidRPr="009E3BC3" w:rsidRDefault="000A2E1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C7A1E" w14:textId="598BB774" w:rsidR="000A2E14" w:rsidRDefault="003029A8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</w:pP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ณ วันที่ </w:t>
      </w:r>
      <w:r w:rsidR="008852A1"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>256</w:t>
      </w:r>
      <w:r w:rsidR="00F97149">
        <w:rPr>
          <w:rFonts w:asciiTheme="majorBidi" w:hAnsiTheme="majorBidi" w:cstheme="majorBidi"/>
          <w:color w:val="000000"/>
          <w:spacing w:val="-4"/>
          <w:sz w:val="30"/>
          <w:szCs w:val="30"/>
        </w:rPr>
        <w:t>4</w:t>
      </w:r>
      <w:r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A2E14"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ภาระผูกพันจากการที่สถาบันการเงินแห่งหนึ่งออกหนังสือค้ำประกันบริษัทต่อรัฐวิสาหกิจแห่งหนึ่งเป็นจำนวนเงิน</w:t>
      </w:r>
      <w:r w:rsidR="0085288A" w:rsidRPr="009E3BC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790995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17.9 </w:t>
      </w:r>
      <w:r w:rsidR="000A2E14" w:rsidRPr="009E3BC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ล้านบาท 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(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256</w:t>
      </w:r>
      <w:r w:rsidR="00F97149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3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 xml:space="preserve">: 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17</w:t>
      </w:r>
      <w:r w:rsidR="00114517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.</w:t>
      </w:r>
      <w:r w:rsidR="008852A1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>9</w:t>
      </w:r>
      <w:r w:rsidR="00016DFA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</w:rPr>
        <w:t xml:space="preserve"> </w:t>
      </w:r>
      <w:r w:rsidR="00016DFA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0A2E14" w:rsidRPr="009E3BC3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)</w:t>
      </w:r>
    </w:p>
    <w:p w14:paraId="6009B734" w14:textId="77777777" w:rsidR="00FA2624" w:rsidRPr="009E3BC3" w:rsidRDefault="00FA2624" w:rsidP="000A2E14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BA077F" w14:textId="77777777" w:rsidR="00F34BE7" w:rsidRPr="009E3BC3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EBE6B41" w14:textId="77777777" w:rsidR="00F34BE7" w:rsidRPr="009E3BC3" w:rsidRDefault="00F34BE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56778" w14:textId="20A4C49F" w:rsidR="00987DF3" w:rsidRPr="009E3BC3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A262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3864" w:rsidRPr="009E3BC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บริษัทมีสัญญาที่สำคัญกับกิจการที่ไม่เกี</w:t>
      </w:r>
      <w:r w:rsidR="00E53A3E" w:rsidRPr="009E3BC3">
        <w:rPr>
          <w:rFonts w:asciiTheme="majorBidi" w:hAnsiTheme="majorBidi" w:cstheme="majorBidi"/>
          <w:sz w:val="30"/>
          <w:szCs w:val="30"/>
          <w:cs/>
          <w:lang w:val="en-US"/>
        </w:rPr>
        <w:t>่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>ยวข้องกัน ดังนี้</w:t>
      </w:r>
    </w:p>
    <w:p w14:paraId="47FF2BAD" w14:textId="77777777" w:rsidR="00987DF3" w:rsidRPr="009E3BC3" w:rsidRDefault="00987DF3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3B77D2" w14:textId="21DC75DD" w:rsidR="00123A97" w:rsidRPr="001E3A66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C3143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แต่งตั้งผู้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จัดจำหน่ายสินค้า</w:t>
      </w:r>
      <w:r w:rsidR="001E3A6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`</w:t>
      </w:r>
    </w:p>
    <w:p w14:paraId="3B708350" w14:textId="77777777" w:rsidR="00123A97" w:rsidRPr="009E3BC3" w:rsidRDefault="00123A97" w:rsidP="006E62B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A6D9A" w14:textId="08A24FB4" w:rsidR="0097719A" w:rsidRPr="009E3BC3" w:rsidRDefault="0097719A" w:rsidP="0097719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บริษัทมีสัญญาแต่งตั้งผู้จัดจำหน่ายสินค้า</w:t>
      </w:r>
      <w:r w:rsidR="00FA1106" w:rsidRPr="009E3BC3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สี่</w:t>
      </w:r>
      <w:r w:rsidRPr="009E3BC3">
        <w:rPr>
          <w:rFonts w:asciiTheme="majorBidi" w:hAnsiTheme="majorBidi" w:cstheme="majorBidi"/>
          <w:spacing w:val="-3"/>
          <w:sz w:val="30"/>
          <w:szCs w:val="30"/>
          <w:cs/>
        </w:rPr>
        <w:t>ฉบับกับบริษัทในประเทศสองแห่งและบริษัทในต่างประเทศอีก</w:t>
      </w:r>
      <w:r w:rsidRPr="009E3BC3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ส</w:t>
      </w:r>
      <w:r w:rsidR="00D438B2" w:rsidRPr="009E3BC3">
        <w:rPr>
          <w:rFonts w:asciiTheme="majorBidi" w:hAnsiTheme="majorBidi" w:cstheme="majorBidi"/>
          <w:spacing w:val="-3"/>
          <w:sz w:val="30"/>
          <w:szCs w:val="30"/>
          <w:cs/>
          <w:lang w:val="en-US"/>
        </w:rPr>
        <w:t>อง</w:t>
      </w:r>
      <w:r w:rsidRPr="009E3BC3">
        <w:rPr>
          <w:rFonts w:asciiTheme="majorBidi" w:hAnsiTheme="majorBidi" w:cstheme="majorBidi"/>
          <w:spacing w:val="-3"/>
          <w:sz w:val="30"/>
          <w:szCs w:val="30"/>
          <w:cs/>
        </w:rPr>
        <w:t>แห่ง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บริษัทตกลงที่จะชำระค่าจัดจำหน่ายสินค้าตามอัตราที่กำหนดในสัญญา สัญญาฉบับที่หนึ่งมีผลบังคับใช้ตั้งแต่วันที่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และสามารถต่ออายุสัญญาได้โดยอัตโนมัติครั้งละ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ปี จนกว่าฝ่ายใดฝ่ายหนึ่งจะบอกเลิกสัญญาล่วงหน้าไม่น้อยกว่า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เดือนก่อนวันสิ้นสุดสัญญา สัญญาฉบับที่สองมีผลบังคับใช้ตั้งแต่วันที่</w:t>
      </w:r>
      <w:r w:rsidRPr="009E3BC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สัญญาฉบับที่สามมีผลบังคับใช้ตั้งแต่วันที่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และสามารถต่ออายุสัญญาได้โดยอัตโนมัติครั้งละ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จนกว่าฝ่ายใดฝ่ายหนึ่งจะบอกยกเลิกสัญญาล่วงหน้าไม่น้อยกว่า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ปีก่อนวันสิ้นสุดสัญญา สัญญาฉบับที่สี่มีผลบังคับใช้ตั้งแต่วันที่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BFB891C" w14:textId="58E8C9C0" w:rsidR="007D2D60" w:rsidRDefault="007D2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x-none"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D4C9BD0" w14:textId="77777777" w:rsidR="00601138" w:rsidRPr="009E3BC3" w:rsidRDefault="00601138" w:rsidP="00BB1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สัญญาซื้อขายก๊าซธรรมชาติ</w:t>
      </w:r>
    </w:p>
    <w:p w14:paraId="0F024C3D" w14:textId="7A23F1BF" w:rsidR="00EC7506" w:rsidRPr="00403DFD" w:rsidRDefault="00EC7506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633732F" w14:textId="677B497C" w:rsidR="00601138" w:rsidRPr="009E3BC3" w:rsidRDefault="0060113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84607" w:rsidRPr="009E3BC3">
        <w:rPr>
          <w:rFonts w:asciiTheme="majorBidi" w:hAnsiTheme="majorBidi" w:cstheme="majorBidi"/>
          <w:sz w:val="30"/>
          <w:szCs w:val="30"/>
          <w:cs/>
        </w:rPr>
        <w:t>มีสัญญา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ซื้อขายก๊าซธรรมชาติกับบริษัทในประเทศแห่งหนึ่ง </w:t>
      </w:r>
      <w:r w:rsidR="00E90083" w:rsidRPr="009E3BC3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บริษัทตกลงที่จะจ่ายค่าใช้จ่ายต่างๆ และปฏิบัติตามเงื่อนไข</w:t>
      </w:r>
      <w:r w:rsidR="00E90083" w:rsidRPr="009E3BC3">
        <w:rPr>
          <w:rFonts w:asciiTheme="majorBidi" w:hAnsiTheme="majorBidi" w:cstheme="majorBidi"/>
          <w:sz w:val="30"/>
          <w:szCs w:val="30"/>
          <w:cs/>
        </w:rPr>
        <w:t>ที่กำหนดไว้ในสัญญา สัญญาฉบับนี้มีผลบังคับใช้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9E3BC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025DB7" w:rsidRPr="009E3BC3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E90083" w:rsidRPr="009E3BC3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9E3BC3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  <w:r w:rsidR="00E90083" w:rsidRPr="009E3BC3">
        <w:rPr>
          <w:rFonts w:asciiTheme="majorBidi" w:hAnsiTheme="majorBidi" w:cstheme="majorBidi"/>
          <w:sz w:val="30"/>
          <w:szCs w:val="30"/>
          <w:cs/>
        </w:rPr>
        <w:t>ได้โดย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แจ้งเป็นลายลักษณ์อักษรไม่น้อยกว่า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วัน</w:t>
      </w:r>
      <w:r w:rsidR="00211566" w:rsidRPr="009E3BC3">
        <w:rPr>
          <w:rFonts w:asciiTheme="majorBidi" w:hAnsiTheme="majorBidi" w:cstheme="majorBidi"/>
          <w:sz w:val="30"/>
          <w:szCs w:val="30"/>
          <w:cs/>
        </w:rPr>
        <w:t>ก่อน</w:t>
      </w:r>
      <w:r w:rsidR="00384607" w:rsidRPr="009E3BC3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9097B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384607" w:rsidRPr="009E3BC3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211566" w:rsidRPr="009E3BC3">
        <w:rPr>
          <w:rFonts w:asciiTheme="majorBidi" w:hAnsiTheme="majorBidi" w:cstheme="majorBidi"/>
          <w:sz w:val="30"/>
          <w:szCs w:val="30"/>
          <w:cs/>
        </w:rPr>
        <w:t>วันสิ้นสุดสัญญา</w:t>
      </w:r>
    </w:p>
    <w:p w14:paraId="5ED6C6A9" w14:textId="77777777" w:rsidR="004D0288" w:rsidRPr="00403DFD" w:rsidRDefault="004D0288" w:rsidP="0060113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0903382" w14:textId="77777777" w:rsidR="003C25B9" w:rsidRPr="009E3BC3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ขนส่ง</w:t>
      </w:r>
      <w:r w:rsidR="00384607" w:rsidRPr="009E3BC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ภายในประเทศ</w:t>
      </w:r>
    </w:p>
    <w:p w14:paraId="6714F491" w14:textId="77777777" w:rsidR="003C25B9" w:rsidRPr="00403DFD" w:rsidRDefault="003C25B9" w:rsidP="003C25B9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F73FB6" w14:textId="6C17D71C" w:rsidR="00B17809" w:rsidRDefault="003C25B9" w:rsidP="001A3D9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016DD" w:rsidRPr="009E3BC3">
        <w:rPr>
          <w:rFonts w:asciiTheme="majorBidi" w:hAnsiTheme="majorBidi" w:cstheme="majorBidi"/>
          <w:sz w:val="30"/>
          <w:szCs w:val="30"/>
          <w:cs/>
        </w:rPr>
        <w:t>มี</w:t>
      </w:r>
      <w:r w:rsidRPr="009E3B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071B0A" w:rsidRPr="009E3BC3">
        <w:rPr>
          <w:rFonts w:asciiTheme="majorBidi" w:hAnsiTheme="majorBidi" w:cstheme="majorBidi"/>
          <w:sz w:val="30"/>
          <w:szCs w:val="30"/>
          <w:cs/>
        </w:rPr>
        <w:t>ขนส่ง</w:t>
      </w:r>
      <w:r w:rsidR="004016DD" w:rsidRPr="009E3BC3">
        <w:rPr>
          <w:rFonts w:asciiTheme="majorBidi" w:hAnsiTheme="majorBidi" w:cstheme="majorBidi"/>
          <w:sz w:val="30"/>
          <w:szCs w:val="30"/>
          <w:cs/>
        </w:rPr>
        <w:t>ภายในประเทศ</w:t>
      </w:r>
      <w:r w:rsidRPr="009E3BC3">
        <w:rPr>
          <w:rFonts w:asciiTheme="majorBidi" w:hAnsiTheme="majorBidi" w:cstheme="majorBidi"/>
          <w:sz w:val="30"/>
          <w:szCs w:val="30"/>
          <w:cs/>
        </w:rPr>
        <w:t>กับบริษัทในประเทศแห่งหนึ่ง ภายใต้เงื่อนไขของสัญญา บริษัทตกลงที่จะ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>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</w:t>
      </w:r>
      <w:r w:rsidR="00071B0A" w:rsidRPr="009E3B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9E3B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016DD" w:rsidRPr="009E3BC3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9E3B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FA1106" w:rsidRPr="009E3B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9E3BC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และสามารถต่ออายุสัญญาได้โดย</w:t>
      </w:r>
      <w:r w:rsidR="00384607" w:rsidRPr="009E3BC3">
        <w:rPr>
          <w:rFonts w:asciiTheme="majorBidi" w:hAnsiTheme="majorBidi" w:cstheme="majorBidi"/>
          <w:sz w:val="30"/>
          <w:szCs w:val="30"/>
          <w:cs/>
        </w:rPr>
        <w:t>อัตโนมัติครั้งละ</w:t>
      </w:r>
      <w:r w:rsidR="00384607" w:rsidRPr="009E3BC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84607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  <w:r w:rsidR="00D34470" w:rsidRPr="009E3BC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84607" w:rsidRPr="009E3BC3">
        <w:rPr>
          <w:rFonts w:asciiTheme="majorBidi" w:hAnsiTheme="majorBidi" w:cstheme="majorBidi"/>
          <w:sz w:val="30"/>
          <w:szCs w:val="30"/>
          <w:cs/>
          <w:lang w:val="en-US"/>
        </w:rPr>
        <w:t>จนกว่าฝ่ายใดฝ่ายหนึ่งจะบอกเลิกสัญญาล่วงหน้า</w:t>
      </w:r>
      <w:r w:rsidRPr="009E3BC3">
        <w:rPr>
          <w:rFonts w:asciiTheme="majorBidi" w:hAnsiTheme="majorBidi" w:cstheme="majorBidi"/>
          <w:sz w:val="30"/>
          <w:szCs w:val="30"/>
          <w:cs/>
        </w:rPr>
        <w:t>ไม่น้อยกว่า</w:t>
      </w:r>
      <w:r w:rsidR="004016DD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="004016DD" w:rsidRPr="009E3BC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E3BC3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69A434B8" w14:textId="77777777" w:rsidR="00FA2624" w:rsidRPr="00403DFD" w:rsidRDefault="00FA2624" w:rsidP="001A3D9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D1604" w14:textId="77777777" w:rsidR="00020DD9" w:rsidRPr="009E3BC3" w:rsidRDefault="000E2B34" w:rsidP="00727F5E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D9289A5" w14:textId="77777777" w:rsidR="00020DD9" w:rsidRPr="00403DFD" w:rsidRDefault="00020DD9" w:rsidP="00020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9B751E4" w14:textId="796EF5FF" w:rsidR="00020DD9" w:rsidRPr="00B53A2E" w:rsidRDefault="00983864" w:rsidP="00403DFD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53A2E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B53A2E">
        <w:rPr>
          <w:rFonts w:asciiTheme="majorBidi" w:hAnsiTheme="majorBidi" w:cstheme="majorBidi"/>
          <w:sz w:val="30"/>
          <w:szCs w:val="30"/>
        </w:rPr>
        <w:t>2</w:t>
      </w:r>
      <w:r w:rsidR="0046701D" w:rsidRPr="00B53A2E">
        <w:rPr>
          <w:rFonts w:asciiTheme="majorBidi" w:hAnsiTheme="majorBidi" w:cstheme="majorBidi"/>
          <w:sz w:val="30"/>
          <w:szCs w:val="30"/>
        </w:rPr>
        <w:t>3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852A1" w:rsidRPr="00B53A2E">
        <w:rPr>
          <w:rFonts w:asciiTheme="majorBidi" w:hAnsiTheme="majorBidi" w:cstheme="majorBidi"/>
          <w:sz w:val="30"/>
          <w:szCs w:val="30"/>
        </w:rPr>
        <w:t>256</w:t>
      </w:r>
      <w:r w:rsidR="00B53A2E">
        <w:rPr>
          <w:rFonts w:asciiTheme="majorBidi" w:hAnsiTheme="majorBidi" w:cstheme="majorBidi"/>
          <w:sz w:val="30"/>
          <w:szCs w:val="30"/>
        </w:rPr>
        <w:t>5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ที่ประชุมคณะกรรมการของบริษัทได้มีมติอนุมัติการจัดสรรกำไรเป็นเงินปันผ</w:t>
      </w:r>
      <w:r w:rsidR="000641C0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8852A1" w:rsidRPr="00B53A2E">
        <w:rPr>
          <w:rFonts w:asciiTheme="majorBidi" w:hAnsiTheme="majorBidi" w:cstheme="majorBidi"/>
          <w:sz w:val="30"/>
          <w:szCs w:val="30"/>
        </w:rPr>
        <w:t>256</w:t>
      </w:r>
      <w:r w:rsidR="00172F12" w:rsidRPr="00B53A2E">
        <w:rPr>
          <w:rFonts w:asciiTheme="majorBidi" w:hAnsiTheme="majorBidi" w:cstheme="majorBidi"/>
          <w:sz w:val="30"/>
          <w:szCs w:val="30"/>
        </w:rPr>
        <w:t>4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B53A2E" w:rsidRPr="00B53A2E">
        <w:rPr>
          <w:rFonts w:asciiTheme="majorBidi" w:hAnsiTheme="majorBidi" w:cstheme="majorBidi"/>
          <w:sz w:val="30"/>
          <w:szCs w:val="30"/>
        </w:rPr>
        <w:t>0.50</w:t>
      </w:r>
      <w:r w:rsidR="001E346A"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="001E346A"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="00B53A2E" w:rsidRPr="00B53A2E">
        <w:rPr>
          <w:rFonts w:asciiTheme="majorBidi" w:hAnsiTheme="majorBidi" w:cstheme="majorBidi"/>
          <w:sz w:val="30"/>
          <w:szCs w:val="30"/>
        </w:rPr>
        <w:t>650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มีกำหนดจ่ายในวันที่ </w:t>
      </w:r>
      <w:r w:rsidR="00B53A2E" w:rsidRPr="00B53A2E">
        <w:rPr>
          <w:rFonts w:asciiTheme="majorBidi" w:hAnsiTheme="majorBidi" w:cstheme="majorBidi"/>
          <w:sz w:val="30"/>
          <w:szCs w:val="30"/>
        </w:rPr>
        <w:t>23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8852A1" w:rsidRPr="00B53A2E">
        <w:rPr>
          <w:rFonts w:asciiTheme="majorBidi" w:hAnsiTheme="majorBidi" w:cstheme="majorBidi"/>
          <w:sz w:val="30"/>
          <w:szCs w:val="30"/>
        </w:rPr>
        <w:t>256</w:t>
      </w:r>
      <w:r w:rsidR="00B53A2E" w:rsidRPr="00B53A2E">
        <w:rPr>
          <w:rFonts w:asciiTheme="majorBidi" w:hAnsiTheme="majorBidi" w:cstheme="majorBidi"/>
          <w:sz w:val="30"/>
          <w:szCs w:val="30"/>
        </w:rPr>
        <w:t>5</w:t>
      </w:r>
      <w:r w:rsidRPr="00B53A2E">
        <w:rPr>
          <w:rFonts w:asciiTheme="majorBidi" w:hAnsiTheme="majorBidi" w:cstheme="majorBidi"/>
          <w:sz w:val="30"/>
          <w:szCs w:val="30"/>
        </w:rPr>
        <w:t xml:space="preserve"> </w:t>
      </w:r>
      <w:r w:rsidRPr="00B53A2E">
        <w:rPr>
          <w:rFonts w:asciiTheme="majorBidi" w:hAnsiTheme="majorBidi" w:cstheme="majorBidi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เงินปันผลดังกล่าวต้องได้รับการอนุมัติครั้งสุดท้ายจากผู้ถือหุ้นของบริษัท</w:t>
      </w:r>
    </w:p>
    <w:p w14:paraId="58C065DF" w14:textId="77777777" w:rsidR="0042505F" w:rsidRPr="00403DFD" w:rsidRDefault="0042505F" w:rsidP="00403D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  <w:tab w:val="left" w:pos="1080"/>
        </w:tabs>
        <w:spacing w:line="260" w:lineRule="atLeast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0DB07DD2" w14:textId="5B03E50D" w:rsidR="0042505F" w:rsidRPr="004801A6" w:rsidRDefault="00C95E30" w:rsidP="00403DFD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="0075047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53A2E">
        <w:rPr>
          <w:rFonts w:asciiTheme="majorBidi" w:hAnsiTheme="majorBidi" w:cstheme="majorBidi"/>
          <w:sz w:val="30"/>
          <w:szCs w:val="30"/>
          <w:cs/>
        </w:rPr>
        <w:t>ประชุมคณะกรรมการของบริษัทได้มีมติอนุมัติ</w:t>
      </w:r>
      <w:r w:rsidR="000726E3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="0042505F" w:rsidRPr="00403DFD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="000726E3" w:rsidRPr="00403DFD">
        <w:rPr>
          <w:rFonts w:asciiTheme="majorBidi" w:hAnsiTheme="majorBidi" w:cstheme="majorBidi" w:hint="cs"/>
          <w:sz w:val="30"/>
          <w:szCs w:val="30"/>
          <w:cs/>
        </w:rPr>
        <w:t>ต่อไป</w:t>
      </w:r>
      <w:r w:rsidR="0042505F" w:rsidRPr="00403DFD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2E31022B" w14:textId="28EABE6E" w:rsidR="00F60F42" w:rsidRPr="00403DFD" w:rsidRDefault="00F60F42" w:rsidP="00403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0E69A4D" w14:textId="54C4DF3C" w:rsidR="00E70C3E" w:rsidRPr="00F77FC6" w:rsidRDefault="004C2249" w:rsidP="00403DFD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C2249">
        <w:rPr>
          <w:rFonts w:asciiTheme="majorBidi" w:hAnsiTheme="majorBidi" w:cstheme="majorBidi" w:hint="cs"/>
          <w:sz w:val="30"/>
          <w:szCs w:val="30"/>
          <w:cs/>
        </w:rPr>
        <w:t xml:space="preserve">การเข้าลงทุนในหุ้นสามัญเพิ่มทุนของบริษัท พรีดิกทิฟ จํากัด </w:t>
      </w:r>
      <w:r w:rsidRPr="004C2249">
        <w:rPr>
          <w:rFonts w:asciiTheme="majorBidi" w:hAnsiTheme="majorBidi" w:cstheme="majorBidi"/>
          <w:sz w:val="30"/>
          <w:szCs w:val="30"/>
        </w:rPr>
        <w:t xml:space="preserve">(“PDT”) </w:t>
      </w:r>
      <w:r w:rsidRPr="004C2249">
        <w:rPr>
          <w:rFonts w:asciiTheme="majorBidi" w:hAnsiTheme="majorBidi" w:cstheme="majorBidi" w:hint="cs"/>
          <w:sz w:val="30"/>
          <w:szCs w:val="30"/>
          <w:cs/>
        </w:rPr>
        <w:t xml:space="preserve">จํานวน </w:t>
      </w:r>
      <w:r w:rsidRPr="004C2249">
        <w:rPr>
          <w:rFonts w:asciiTheme="majorBidi" w:hAnsiTheme="majorBidi" w:cstheme="majorBidi"/>
          <w:sz w:val="30"/>
          <w:szCs w:val="30"/>
        </w:rPr>
        <w:t xml:space="preserve">6,667 </w:t>
      </w:r>
      <w:r w:rsidRPr="004C2249">
        <w:rPr>
          <w:rFonts w:asciiTheme="majorBidi" w:hAnsiTheme="majorBidi" w:cstheme="majorBidi" w:hint="cs"/>
          <w:sz w:val="30"/>
          <w:szCs w:val="30"/>
          <w:cs/>
        </w:rPr>
        <w:t>หุ้น หรือคิดเป็น</w:t>
      </w:r>
      <w:r w:rsidRPr="00403D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สัดส่วนร้อยละ </w:t>
      </w:r>
      <w:r w:rsidRPr="00403DFD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403D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ของจํานวนหุ้นของ </w:t>
      </w:r>
      <w:r w:rsidRPr="00403DFD">
        <w:rPr>
          <w:rFonts w:asciiTheme="majorBidi" w:hAnsiTheme="majorBidi" w:cstheme="majorBidi"/>
          <w:spacing w:val="-4"/>
          <w:sz w:val="30"/>
          <w:szCs w:val="30"/>
        </w:rPr>
        <w:t>PDT</w:t>
      </w:r>
      <w:r w:rsidRPr="00403DF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โดยมีมูลค่าหุ้นที่ตราไว้หุ้นละ </w:t>
      </w:r>
      <w:r w:rsidRPr="00403DFD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403DFD">
        <w:rPr>
          <w:rFonts w:asciiTheme="majorBidi" w:hAnsiTheme="majorBidi" w:cstheme="majorBidi" w:hint="cs"/>
          <w:spacing w:val="-4"/>
          <w:sz w:val="30"/>
          <w:szCs w:val="30"/>
          <w:cs/>
        </w:rPr>
        <w:t>บาท ในราคาหุ้นละ</w:t>
      </w:r>
      <w:r w:rsidRPr="004C224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2249">
        <w:rPr>
          <w:rFonts w:asciiTheme="majorBidi" w:hAnsiTheme="majorBidi" w:cstheme="majorBidi"/>
          <w:sz w:val="30"/>
          <w:szCs w:val="30"/>
        </w:rPr>
        <w:t xml:space="preserve">18,389 </w:t>
      </w:r>
      <w:r w:rsidRPr="004C2249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Pr="004C2249">
        <w:rPr>
          <w:rFonts w:asciiTheme="majorBidi" w:hAnsiTheme="majorBidi" w:cstheme="majorBidi"/>
          <w:sz w:val="30"/>
          <w:szCs w:val="30"/>
        </w:rPr>
        <w:t xml:space="preserve">122.6 </w:t>
      </w:r>
      <w:r w:rsidRPr="004C224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AB39558" w14:textId="77777777" w:rsidR="00B11B59" w:rsidRPr="00403DFD" w:rsidRDefault="00B11B59" w:rsidP="00403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3FE3B42D" w14:textId="13CCABF2" w:rsidR="00403DFD" w:rsidRDefault="00A14A4D" w:rsidP="00A82E1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03DFD">
        <w:rPr>
          <w:rFonts w:asciiTheme="majorBidi" w:hAnsiTheme="majorBidi" w:cstheme="majorBidi" w:hint="cs"/>
          <w:sz w:val="30"/>
          <w:szCs w:val="30"/>
          <w:cs/>
        </w:rPr>
        <w:t xml:space="preserve">การเข้าร่วมทุนกับ </w:t>
      </w:r>
      <w:r w:rsidRPr="00403DFD">
        <w:rPr>
          <w:rFonts w:asciiTheme="majorBidi" w:hAnsiTheme="majorBidi" w:cstheme="majorBidi"/>
          <w:sz w:val="30"/>
          <w:szCs w:val="30"/>
        </w:rPr>
        <w:t xml:space="preserve">PDT 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>ในการจัดตั้งบริษัทร่วมทุนแห่งใหม่ (“บริษัทร่วมทุน”) เพื่อลงทุนร่วมกันในธุรกิจที่เกี่ยวกับการให้บริการวิเคราะห์ข้อมูล ให้คําปรึกษา วางแผน และบริการอื่</w:t>
      </w:r>
      <w:r w:rsidR="00403DFD" w:rsidRPr="00403DFD">
        <w:rPr>
          <w:rFonts w:asciiTheme="majorBidi" w:hAnsiTheme="majorBidi" w:cstheme="majorBidi" w:hint="cs"/>
          <w:sz w:val="30"/>
          <w:szCs w:val="30"/>
          <w:cs/>
        </w:rPr>
        <w:t>นๆ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โดยบริษัทจะถือหุ้นในบริษัทร่วมทุนในสัดส่วนร้อยละ </w:t>
      </w:r>
      <w:r w:rsidRPr="00403DFD">
        <w:rPr>
          <w:rFonts w:asciiTheme="majorBidi" w:hAnsiTheme="majorBidi" w:cstheme="majorBidi"/>
          <w:sz w:val="30"/>
          <w:szCs w:val="30"/>
        </w:rPr>
        <w:t xml:space="preserve">50 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 xml:space="preserve">ของจํานวนหุ้นของบริษัทร่วมทุน รวมมูลค่าเงินลงทุนไม่เกิน </w:t>
      </w:r>
      <w:r w:rsidRPr="00403DFD">
        <w:rPr>
          <w:rFonts w:asciiTheme="majorBidi" w:hAnsiTheme="majorBidi" w:cstheme="majorBidi"/>
          <w:sz w:val="30"/>
          <w:szCs w:val="30"/>
        </w:rPr>
        <w:t xml:space="preserve">5 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D840182" w14:textId="77777777" w:rsidR="00403DFD" w:rsidRPr="00403DFD" w:rsidRDefault="00403DFD" w:rsidP="00403DF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7D518DB9" w14:textId="55ED5874" w:rsidR="003633E9" w:rsidRPr="00403DFD" w:rsidRDefault="003633E9" w:rsidP="00403DFD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03DF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403DFD">
        <w:rPr>
          <w:rFonts w:asciiTheme="majorBidi" w:hAnsiTheme="majorBidi" w:cstheme="majorBidi"/>
          <w:sz w:val="30"/>
          <w:szCs w:val="30"/>
        </w:rPr>
        <w:t xml:space="preserve">15 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03DFD">
        <w:rPr>
          <w:rFonts w:asciiTheme="majorBidi" w:hAnsiTheme="majorBidi" w:cstheme="majorBidi"/>
          <w:sz w:val="30"/>
          <w:szCs w:val="30"/>
        </w:rPr>
        <w:t xml:space="preserve">2564 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03DFD">
        <w:rPr>
          <w:rFonts w:asciiTheme="majorBidi" w:hAnsiTheme="majorBidi" w:cstheme="majorBidi"/>
          <w:sz w:val="30"/>
          <w:szCs w:val="30"/>
          <w:cs/>
        </w:rPr>
        <w:t>ประชุมคณะกรรมการของบริษัทได้มีมติอนุมัติ</w:t>
      </w:r>
      <w:r w:rsidR="00657B8E" w:rsidRPr="00403DF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403DFD">
        <w:rPr>
          <w:rFonts w:asciiTheme="majorBidi" w:hAnsiTheme="majorBidi" w:cstheme="majorBidi" w:hint="cs"/>
          <w:sz w:val="30"/>
          <w:szCs w:val="30"/>
          <w:cs/>
        </w:rPr>
        <w:t>ลดหุ้นเพื่อลดทุนในบริษัท</w:t>
      </w:r>
      <w:r w:rsidRPr="00403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3DFD">
        <w:rPr>
          <w:rFonts w:asciiTheme="majorBidi" w:hAnsiTheme="majorBidi" w:cstheme="majorBidi"/>
          <w:sz w:val="30"/>
          <w:szCs w:val="30"/>
        </w:rPr>
        <w:t>PT</w:t>
      </w:r>
      <w:r w:rsidR="00667028" w:rsidRPr="00403DFD">
        <w:rPr>
          <w:rFonts w:asciiTheme="majorBidi" w:hAnsiTheme="majorBidi" w:cstheme="majorBidi"/>
          <w:sz w:val="30"/>
          <w:szCs w:val="30"/>
        </w:rPr>
        <w:t xml:space="preserve"> </w:t>
      </w:r>
      <w:r w:rsidR="00155814" w:rsidRPr="00403DFD">
        <w:rPr>
          <w:rFonts w:asciiTheme="majorBidi" w:hAnsiTheme="majorBidi" w:cstheme="majorBidi"/>
          <w:sz w:val="30"/>
          <w:szCs w:val="30"/>
        </w:rPr>
        <w:t xml:space="preserve">  </w:t>
      </w:r>
      <w:proofErr w:type="spellStart"/>
      <w:r w:rsidRPr="00403DFD">
        <w:rPr>
          <w:rFonts w:asciiTheme="majorBidi" w:hAnsiTheme="majorBidi" w:cstheme="majorBidi"/>
          <w:sz w:val="30"/>
          <w:szCs w:val="30"/>
        </w:rPr>
        <w:t>Ichi</w:t>
      </w:r>
      <w:proofErr w:type="spellEnd"/>
      <w:r w:rsidRPr="00403DFD">
        <w:rPr>
          <w:rFonts w:asciiTheme="majorBidi" w:hAnsiTheme="majorBidi" w:cstheme="majorBidi"/>
          <w:sz w:val="30"/>
          <w:szCs w:val="30"/>
        </w:rPr>
        <w:t xml:space="preserve"> Tan Indonesia </w:t>
      </w:r>
      <w:r w:rsidR="00152A0B" w:rsidRPr="00403DFD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152A0B" w:rsidRPr="00403DFD">
        <w:rPr>
          <w:rFonts w:asciiTheme="majorBidi" w:hAnsiTheme="majorBidi" w:cstheme="majorBidi"/>
          <w:sz w:val="30"/>
          <w:szCs w:val="30"/>
        </w:rPr>
        <w:t xml:space="preserve">45,000 </w:t>
      </w:r>
      <w:r w:rsidR="00152A0B" w:rsidRPr="00403DFD">
        <w:rPr>
          <w:rFonts w:asciiTheme="majorBidi" w:hAnsiTheme="majorBidi" w:cstheme="majorBidi" w:hint="cs"/>
          <w:sz w:val="30"/>
          <w:szCs w:val="30"/>
          <w:cs/>
        </w:rPr>
        <w:t xml:space="preserve">ล้านรูเปียอินโดนีเซีย (หรือเทียบเท่า </w:t>
      </w:r>
      <w:r w:rsidR="00152A0B" w:rsidRPr="00403DFD">
        <w:rPr>
          <w:rFonts w:asciiTheme="majorBidi" w:hAnsiTheme="majorBidi" w:cstheme="majorBidi"/>
          <w:sz w:val="30"/>
          <w:szCs w:val="30"/>
        </w:rPr>
        <w:t xml:space="preserve">100.0 </w:t>
      </w:r>
      <w:r w:rsidR="00152A0B" w:rsidRPr="00403DFD">
        <w:rPr>
          <w:rFonts w:asciiTheme="majorBidi" w:hAnsiTheme="majorBidi" w:cstheme="majorBidi" w:hint="cs"/>
          <w:sz w:val="30"/>
          <w:szCs w:val="30"/>
          <w:cs/>
        </w:rPr>
        <w:t xml:space="preserve">ล้านบาท) </w:t>
      </w:r>
      <w:r w:rsidR="007B074A" w:rsidRPr="00403DFD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="00D66BE9" w:rsidRPr="00403DF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95301E" w:rsidRPr="00403DFD">
        <w:rPr>
          <w:rFonts w:asciiTheme="majorBidi" w:hAnsiTheme="majorBidi" w:cstheme="majorBidi" w:hint="cs"/>
          <w:sz w:val="30"/>
          <w:szCs w:val="30"/>
          <w:cs/>
        </w:rPr>
        <w:t>ลดทุน</w:t>
      </w:r>
      <w:r w:rsidR="00945A99" w:rsidRPr="00403DFD">
        <w:rPr>
          <w:rFonts w:asciiTheme="majorBidi" w:hAnsiTheme="majorBidi" w:cstheme="majorBidi" w:hint="cs"/>
          <w:sz w:val="30"/>
          <w:szCs w:val="30"/>
          <w:cs/>
        </w:rPr>
        <w:t xml:space="preserve">ดังกล่าวจะแล้วเสร็จภายในเดือนกุมภาพันธ์ </w:t>
      </w:r>
      <w:r w:rsidR="00945A99" w:rsidRPr="00403DFD">
        <w:rPr>
          <w:rFonts w:asciiTheme="majorBidi" w:hAnsiTheme="majorBidi" w:cstheme="majorBidi"/>
          <w:sz w:val="30"/>
          <w:szCs w:val="30"/>
        </w:rPr>
        <w:t>2565</w:t>
      </w:r>
    </w:p>
    <w:sectPr w:rsidR="003633E9" w:rsidRPr="00403DFD" w:rsidSect="00B16945">
      <w:headerReference w:type="default" r:id="rId2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717C5" w14:textId="77777777" w:rsidR="002E3079" w:rsidRDefault="002E3079" w:rsidP="004956B4">
      <w:r>
        <w:separator/>
      </w:r>
    </w:p>
  </w:endnote>
  <w:endnote w:type="continuationSeparator" w:id="0">
    <w:p w14:paraId="1513A79C" w14:textId="77777777" w:rsidR="002E3079" w:rsidRDefault="002E307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ABEE3" w14:textId="79941BC3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58A9E367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4B41C" w14:textId="5E2E303B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CE606E" w14:textId="77777777" w:rsidR="002E3079" w:rsidRDefault="002E3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38FB1" w14:textId="78BCD572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A3C2A9B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F1865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157912A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3B274" w14:textId="34B1F8F5" w:rsidR="002E3079" w:rsidRPr="00553844" w:rsidRDefault="002E3079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8852A1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A2075C" w14:textId="77777777" w:rsidR="002E3079" w:rsidRDefault="002E307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A45C1" w14:textId="77777777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1632A248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EF99C" w14:textId="5885D1BA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770A9E0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27AE8" w14:textId="4211C0EB" w:rsidR="002E3079" w:rsidRPr="00D83CBA" w:rsidRDefault="002E3079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6CF1DB5D" w14:textId="77777777" w:rsidR="002E3079" w:rsidRPr="00AE75D6" w:rsidRDefault="002E3079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9AB3E" w14:textId="77777777" w:rsidR="002E3079" w:rsidRDefault="002E3079" w:rsidP="004956B4">
      <w:r>
        <w:separator/>
      </w:r>
    </w:p>
  </w:footnote>
  <w:footnote w:type="continuationSeparator" w:id="0">
    <w:p w14:paraId="5981AA90" w14:textId="77777777" w:rsidR="002E3079" w:rsidRDefault="002E307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4D37A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31C676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997803A" w14:textId="4352E172" w:rsidR="002E3079" w:rsidRPr="00CD7525" w:rsidRDefault="002E3079" w:rsidP="00CD75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141EDF01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40469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5A1E49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48D753" w14:textId="07A193A2" w:rsidR="002E3079" w:rsidRPr="00A159C7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37947EC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EDC08" w14:textId="77777777" w:rsidR="002E3079" w:rsidRPr="00225AE3" w:rsidRDefault="002E3079" w:rsidP="00F971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C7BFAC5" w14:textId="77777777" w:rsidR="002E3079" w:rsidRDefault="002E3079" w:rsidP="00F97149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502591" w14:textId="437E0CF5" w:rsidR="002E3079" w:rsidRPr="00CD7525" w:rsidRDefault="002E3079" w:rsidP="00F971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</w:p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B6D6E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7891DEB0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0F18FBF4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C86766A" w14:textId="4ACE5F8E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5D7991E1" w14:textId="77777777" w:rsidR="002E3079" w:rsidRDefault="002E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B7E85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C4182C4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4279DC" w14:textId="7D748B0C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0949D2E7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9543" w14:textId="77777777" w:rsidR="002E3079" w:rsidRPr="00406DA7" w:rsidRDefault="002E3079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34EA3655" w14:textId="77777777" w:rsidR="002E3079" w:rsidRPr="00406DA7" w:rsidRDefault="002E3079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1833329F" w14:textId="77777777" w:rsidR="002E3079" w:rsidRPr="002E2783" w:rsidRDefault="002E3079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29CC22" w14:textId="001C00B5" w:rsidR="002E3079" w:rsidRPr="00A65EF6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8852A1">
      <w:rPr>
        <w:rFonts w:ascii="Angsana New" w:hAnsi="Angsana New" w:cs="Angsana New"/>
        <w:b/>
        <w:bCs/>
        <w:sz w:val="32"/>
        <w:szCs w:val="32"/>
      </w:rPr>
      <w:t>2549</w:t>
    </w:r>
  </w:p>
  <w:p w14:paraId="01893468" w14:textId="77777777" w:rsidR="002E3079" w:rsidRDefault="002E30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75F8D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B29A120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71740F5" w14:textId="77777777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0223EC45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8997E" w14:textId="77777777" w:rsidR="002E3079" w:rsidRPr="00225AE3" w:rsidRDefault="002E3079" w:rsidP="00407B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A653EA1" w14:textId="77777777" w:rsidR="002E3079" w:rsidRDefault="002E3079" w:rsidP="00407BE1">
    <w:pPr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92087BF" w14:textId="77777777" w:rsidR="002E3079" w:rsidRPr="00CD7525" w:rsidRDefault="002E3079" w:rsidP="00D761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Theme="majorBidi" w:hAnsiTheme="majorBidi" w:cstheme="majorBidi"/>
        <w:b/>
        <w:bCs/>
        <w:sz w:val="32"/>
        <w:szCs w:val="32"/>
      </w:rPr>
    </w:pPr>
    <w:r w:rsidRPr="00CD7525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Theme="majorBidi" w:hAnsiTheme="majorBidi" w:cstheme="majorBidi"/>
        <w:b/>
        <w:bCs/>
        <w:sz w:val="32"/>
        <w:szCs w:val="32"/>
      </w:rPr>
      <w:t>31</w:t>
    </w:r>
    <w:r w:rsidRPr="00CD75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8852A1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4</w:t>
    </w:r>
    <w:r w:rsidRPr="00CD75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60047B62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DD495" w14:textId="77777777" w:rsidR="002E3079" w:rsidRPr="00225AE3" w:rsidRDefault="002E3079" w:rsidP="00C904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7F11FFC" w14:textId="77777777" w:rsidR="002E3079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864E7CD" w14:textId="4C0AEDEC" w:rsidR="002E3079" w:rsidRPr="00A159C7" w:rsidRDefault="002E3079" w:rsidP="00C90408">
    <w:pPr>
      <w:tabs>
        <w:tab w:val="clear" w:pos="680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A159C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159C7">
      <w:rPr>
        <w:rFonts w:ascii="Angsana New" w:hAnsi="Angsana New" w:cs="Angsana New"/>
        <w:b/>
        <w:bCs/>
        <w:sz w:val="32"/>
        <w:szCs w:val="32"/>
      </w:rPr>
      <w:t xml:space="preserve"> 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A159C7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21D9AD6" w14:textId="77777777" w:rsidR="002E3079" w:rsidRPr="00C8434E" w:rsidRDefault="002E3079" w:rsidP="003A4F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D2F7D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83A28E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DFFFAC0" w14:textId="2CB1D0F7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043776E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4A4D1" w14:textId="77777777" w:rsidR="002E3079" w:rsidRPr="00225AE3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5139A73" w14:textId="77777777" w:rsidR="002E3079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191448" w14:textId="7E78D636" w:rsidR="002E3079" w:rsidRPr="00A836DC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  <w:r w:rsidRPr="00A836DC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A836DC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8852A1">
      <w:rPr>
        <w:rFonts w:ascii="Angsana New" w:hAnsi="Angsana New" w:cs="Angsana New"/>
        <w:b/>
        <w:bCs/>
        <w:sz w:val="32"/>
        <w:szCs w:val="32"/>
      </w:rPr>
      <w:t>31</w:t>
    </w:r>
    <w:r w:rsidRPr="00A836DC">
      <w:rPr>
        <w:rFonts w:ascii="Angsana New" w:hAnsi="Angsana New" w:cs="Angsana New"/>
        <w:b/>
        <w:bCs/>
        <w:sz w:val="32"/>
        <w:szCs w:val="32"/>
      </w:rPr>
      <w:t xml:space="preserve"> 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8852A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A836DC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092BD438" w14:textId="77777777" w:rsidR="002E3079" w:rsidRPr="00C8434E" w:rsidRDefault="002E3079" w:rsidP="00A836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360" w:hanging="360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3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8"/>
  </w:num>
  <w:num w:numId="15">
    <w:abstractNumId w:val="20"/>
  </w:num>
  <w:num w:numId="16">
    <w:abstractNumId w:val="30"/>
  </w:num>
  <w:num w:numId="17">
    <w:abstractNumId w:val="32"/>
  </w:num>
  <w:num w:numId="18">
    <w:abstractNumId w:val="23"/>
  </w:num>
  <w:num w:numId="19">
    <w:abstractNumId w:val="29"/>
  </w:num>
  <w:num w:numId="20">
    <w:abstractNumId w:val="17"/>
  </w:num>
  <w:num w:numId="21">
    <w:abstractNumId w:val="31"/>
  </w:num>
  <w:num w:numId="22">
    <w:abstractNumId w:val="12"/>
  </w:num>
  <w:num w:numId="23">
    <w:abstractNumId w:val="27"/>
  </w:num>
  <w:num w:numId="24">
    <w:abstractNumId w:val="11"/>
  </w:num>
  <w:num w:numId="25">
    <w:abstractNumId w:val="13"/>
  </w:num>
  <w:num w:numId="26">
    <w:abstractNumId w:val="28"/>
  </w:num>
  <w:num w:numId="27">
    <w:abstractNumId w:val="34"/>
  </w:num>
  <w:num w:numId="28">
    <w:abstractNumId w:val="33"/>
  </w:num>
  <w:num w:numId="29">
    <w:abstractNumId w:val="22"/>
  </w:num>
  <w:num w:numId="30">
    <w:abstractNumId w:val="26"/>
  </w:num>
  <w:num w:numId="31">
    <w:abstractNumId w:val="24"/>
  </w:num>
  <w:num w:numId="32">
    <w:abstractNumId w:val="10"/>
  </w:num>
  <w:num w:numId="33">
    <w:abstractNumId w:val="15"/>
  </w:num>
  <w:num w:numId="34">
    <w:abstractNumId w:val="21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41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8AD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9EA"/>
    <w:rsid w:val="00024F13"/>
    <w:rsid w:val="000251B2"/>
    <w:rsid w:val="00025555"/>
    <w:rsid w:val="00025C34"/>
    <w:rsid w:val="00025DB7"/>
    <w:rsid w:val="00026A93"/>
    <w:rsid w:val="00026B82"/>
    <w:rsid w:val="00027ADC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393"/>
    <w:rsid w:val="0003657B"/>
    <w:rsid w:val="000365D5"/>
    <w:rsid w:val="000366BF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8CC"/>
    <w:rsid w:val="00041927"/>
    <w:rsid w:val="0004247A"/>
    <w:rsid w:val="000425D8"/>
    <w:rsid w:val="00042835"/>
    <w:rsid w:val="00042A9F"/>
    <w:rsid w:val="00042E22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7C2"/>
    <w:rsid w:val="000A094C"/>
    <w:rsid w:val="000A0CB9"/>
    <w:rsid w:val="000A1096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F1A"/>
    <w:rsid w:val="000A709E"/>
    <w:rsid w:val="000A72D9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2FE"/>
    <w:rsid w:val="00101375"/>
    <w:rsid w:val="00101E4E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898"/>
    <w:rsid w:val="00120992"/>
    <w:rsid w:val="00120B1A"/>
    <w:rsid w:val="00123033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788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18"/>
    <w:rsid w:val="00137B46"/>
    <w:rsid w:val="001402A3"/>
    <w:rsid w:val="001404B8"/>
    <w:rsid w:val="00140C10"/>
    <w:rsid w:val="00140FB7"/>
    <w:rsid w:val="00141346"/>
    <w:rsid w:val="001416ED"/>
    <w:rsid w:val="00141D9A"/>
    <w:rsid w:val="00142117"/>
    <w:rsid w:val="001422E0"/>
    <w:rsid w:val="00142475"/>
    <w:rsid w:val="00142FED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5EC"/>
    <w:rsid w:val="00152A0B"/>
    <w:rsid w:val="00152B69"/>
    <w:rsid w:val="00152BD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39"/>
    <w:rsid w:val="00172869"/>
    <w:rsid w:val="00172B37"/>
    <w:rsid w:val="00172F12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B7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636"/>
    <w:rsid w:val="001A5A83"/>
    <w:rsid w:val="001A66BA"/>
    <w:rsid w:val="001A7328"/>
    <w:rsid w:val="001A744C"/>
    <w:rsid w:val="001A7C67"/>
    <w:rsid w:val="001B06EC"/>
    <w:rsid w:val="001B0ABD"/>
    <w:rsid w:val="001B0E05"/>
    <w:rsid w:val="001B1759"/>
    <w:rsid w:val="001B1C98"/>
    <w:rsid w:val="001B1F7E"/>
    <w:rsid w:val="001B20C0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28F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16CE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3E9F"/>
    <w:rsid w:val="001F4113"/>
    <w:rsid w:val="001F429E"/>
    <w:rsid w:val="001F431A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4C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3F4F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124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BED"/>
    <w:rsid w:val="00261F1B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5E2"/>
    <w:rsid w:val="002968AE"/>
    <w:rsid w:val="00297190"/>
    <w:rsid w:val="00297230"/>
    <w:rsid w:val="002976EE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47DD"/>
    <w:rsid w:val="002A4C7C"/>
    <w:rsid w:val="002A4FC1"/>
    <w:rsid w:val="002A5350"/>
    <w:rsid w:val="002A56B4"/>
    <w:rsid w:val="002A617F"/>
    <w:rsid w:val="002A6837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57"/>
    <w:rsid w:val="002D480F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1C1F"/>
    <w:rsid w:val="002E1C76"/>
    <w:rsid w:val="002E2301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3217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6060"/>
    <w:rsid w:val="003265FD"/>
    <w:rsid w:val="003266FA"/>
    <w:rsid w:val="0032679C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431D"/>
    <w:rsid w:val="00344735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C07"/>
    <w:rsid w:val="00357CB1"/>
    <w:rsid w:val="00357FD4"/>
    <w:rsid w:val="003603F0"/>
    <w:rsid w:val="00360730"/>
    <w:rsid w:val="00360A7E"/>
    <w:rsid w:val="00360EF8"/>
    <w:rsid w:val="003617B3"/>
    <w:rsid w:val="0036183B"/>
    <w:rsid w:val="003618E9"/>
    <w:rsid w:val="00361E8E"/>
    <w:rsid w:val="00361FBA"/>
    <w:rsid w:val="00362F94"/>
    <w:rsid w:val="003631EE"/>
    <w:rsid w:val="003633E9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34E5"/>
    <w:rsid w:val="00373957"/>
    <w:rsid w:val="0037399C"/>
    <w:rsid w:val="00373C16"/>
    <w:rsid w:val="00374268"/>
    <w:rsid w:val="0037459D"/>
    <w:rsid w:val="003749F4"/>
    <w:rsid w:val="00374A94"/>
    <w:rsid w:val="00374B63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0EDC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E8A"/>
    <w:rsid w:val="003A7034"/>
    <w:rsid w:val="003A7070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1EC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4A9"/>
    <w:rsid w:val="003C59FE"/>
    <w:rsid w:val="003C5F6B"/>
    <w:rsid w:val="003C615B"/>
    <w:rsid w:val="003C6421"/>
    <w:rsid w:val="003C6D5A"/>
    <w:rsid w:val="003C7482"/>
    <w:rsid w:val="003C7853"/>
    <w:rsid w:val="003C7ED5"/>
    <w:rsid w:val="003D02D3"/>
    <w:rsid w:val="003D0443"/>
    <w:rsid w:val="003D08A2"/>
    <w:rsid w:val="003D0CD8"/>
    <w:rsid w:val="003D1326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0F18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41A4"/>
    <w:rsid w:val="004144B8"/>
    <w:rsid w:val="00414628"/>
    <w:rsid w:val="00414946"/>
    <w:rsid w:val="00414EE8"/>
    <w:rsid w:val="00415B47"/>
    <w:rsid w:val="00415D24"/>
    <w:rsid w:val="00415FBF"/>
    <w:rsid w:val="0041648B"/>
    <w:rsid w:val="00416E3E"/>
    <w:rsid w:val="00416FB6"/>
    <w:rsid w:val="0041721B"/>
    <w:rsid w:val="00420FBD"/>
    <w:rsid w:val="004210F7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F03"/>
    <w:rsid w:val="00424657"/>
    <w:rsid w:val="004246BD"/>
    <w:rsid w:val="00424AEB"/>
    <w:rsid w:val="00424DFD"/>
    <w:rsid w:val="0042505F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C26"/>
    <w:rsid w:val="00430C81"/>
    <w:rsid w:val="00430D30"/>
    <w:rsid w:val="00431806"/>
    <w:rsid w:val="00431AB9"/>
    <w:rsid w:val="00431C1E"/>
    <w:rsid w:val="00431E16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12E9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0DA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8F"/>
    <w:rsid w:val="00470E9B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D38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C51"/>
    <w:rsid w:val="004F63D5"/>
    <w:rsid w:val="004F6644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30F0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577"/>
    <w:rsid w:val="00512AE4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B42"/>
    <w:rsid w:val="0053530A"/>
    <w:rsid w:val="0053571D"/>
    <w:rsid w:val="0053578A"/>
    <w:rsid w:val="0053596D"/>
    <w:rsid w:val="0053640B"/>
    <w:rsid w:val="005368BD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02E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E94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BC0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BF2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7B6"/>
    <w:rsid w:val="00624C58"/>
    <w:rsid w:val="00624D5E"/>
    <w:rsid w:val="00624EA0"/>
    <w:rsid w:val="006256CE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157E"/>
    <w:rsid w:val="006518AD"/>
    <w:rsid w:val="00651B89"/>
    <w:rsid w:val="00651DD7"/>
    <w:rsid w:val="00652692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618"/>
    <w:rsid w:val="00655A90"/>
    <w:rsid w:val="006566FA"/>
    <w:rsid w:val="0065691F"/>
    <w:rsid w:val="00656D7B"/>
    <w:rsid w:val="00656E01"/>
    <w:rsid w:val="00656F1E"/>
    <w:rsid w:val="0065746F"/>
    <w:rsid w:val="00657773"/>
    <w:rsid w:val="00657928"/>
    <w:rsid w:val="00657982"/>
    <w:rsid w:val="00657B8E"/>
    <w:rsid w:val="006602C1"/>
    <w:rsid w:val="00661157"/>
    <w:rsid w:val="0066180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5C8"/>
    <w:rsid w:val="00683821"/>
    <w:rsid w:val="00683A96"/>
    <w:rsid w:val="00683CB6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C0E"/>
    <w:rsid w:val="006B3E73"/>
    <w:rsid w:val="006B3F38"/>
    <w:rsid w:val="006B6390"/>
    <w:rsid w:val="006B67AC"/>
    <w:rsid w:val="006B6A62"/>
    <w:rsid w:val="006B6B46"/>
    <w:rsid w:val="006B72EB"/>
    <w:rsid w:val="006B74D7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2C25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9C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2B8"/>
    <w:rsid w:val="007054F8"/>
    <w:rsid w:val="007055E1"/>
    <w:rsid w:val="00705E2B"/>
    <w:rsid w:val="00705EE4"/>
    <w:rsid w:val="0070650B"/>
    <w:rsid w:val="00706883"/>
    <w:rsid w:val="007069A8"/>
    <w:rsid w:val="00706B58"/>
    <w:rsid w:val="00706D79"/>
    <w:rsid w:val="00707505"/>
    <w:rsid w:val="00707E5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B54"/>
    <w:rsid w:val="00721FC2"/>
    <w:rsid w:val="0072292C"/>
    <w:rsid w:val="00722BFF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3F61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E23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B11"/>
    <w:rsid w:val="007927AE"/>
    <w:rsid w:val="00792C39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5DE8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492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D60"/>
    <w:rsid w:val="007D2EF9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F"/>
    <w:rsid w:val="007F121C"/>
    <w:rsid w:val="007F1583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6"/>
    <w:rsid w:val="007F40AB"/>
    <w:rsid w:val="007F41B0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BF7"/>
    <w:rsid w:val="00815F1B"/>
    <w:rsid w:val="00816578"/>
    <w:rsid w:val="008168B8"/>
    <w:rsid w:val="00816ABC"/>
    <w:rsid w:val="00816E5A"/>
    <w:rsid w:val="00817073"/>
    <w:rsid w:val="00817151"/>
    <w:rsid w:val="00817368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201"/>
    <w:rsid w:val="00826562"/>
    <w:rsid w:val="008268F9"/>
    <w:rsid w:val="008269D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AA8"/>
    <w:rsid w:val="00871CB4"/>
    <w:rsid w:val="00871D01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250"/>
    <w:rsid w:val="008A234E"/>
    <w:rsid w:val="008A2B7D"/>
    <w:rsid w:val="008A2E26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BF3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D7F49"/>
    <w:rsid w:val="008E0072"/>
    <w:rsid w:val="008E023C"/>
    <w:rsid w:val="008E1842"/>
    <w:rsid w:val="008E2775"/>
    <w:rsid w:val="008E2973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70A5"/>
    <w:rsid w:val="008E7659"/>
    <w:rsid w:val="008E7666"/>
    <w:rsid w:val="008E77D1"/>
    <w:rsid w:val="008E7BF7"/>
    <w:rsid w:val="008E7EA2"/>
    <w:rsid w:val="008F00A7"/>
    <w:rsid w:val="008F0ACA"/>
    <w:rsid w:val="008F0CA6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10BD"/>
    <w:rsid w:val="009312EE"/>
    <w:rsid w:val="0093167A"/>
    <w:rsid w:val="00931B9E"/>
    <w:rsid w:val="00932296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A03"/>
    <w:rsid w:val="00942DC2"/>
    <w:rsid w:val="0094306B"/>
    <w:rsid w:val="0094367B"/>
    <w:rsid w:val="00943D6E"/>
    <w:rsid w:val="0094463F"/>
    <w:rsid w:val="009446A4"/>
    <w:rsid w:val="00944AA5"/>
    <w:rsid w:val="00944D40"/>
    <w:rsid w:val="009451BD"/>
    <w:rsid w:val="00945237"/>
    <w:rsid w:val="00945427"/>
    <w:rsid w:val="009458CF"/>
    <w:rsid w:val="00945A97"/>
    <w:rsid w:val="00945A99"/>
    <w:rsid w:val="00945FBB"/>
    <w:rsid w:val="00946302"/>
    <w:rsid w:val="00946664"/>
    <w:rsid w:val="009474F9"/>
    <w:rsid w:val="00947819"/>
    <w:rsid w:val="00947C06"/>
    <w:rsid w:val="009503F6"/>
    <w:rsid w:val="00950AF3"/>
    <w:rsid w:val="00950BC9"/>
    <w:rsid w:val="00950C14"/>
    <w:rsid w:val="00950E8E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6040A"/>
    <w:rsid w:val="009608F1"/>
    <w:rsid w:val="0096140E"/>
    <w:rsid w:val="009615E3"/>
    <w:rsid w:val="00961654"/>
    <w:rsid w:val="00961D3C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7003"/>
    <w:rsid w:val="0099704D"/>
    <w:rsid w:val="00997393"/>
    <w:rsid w:val="009973A9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549E"/>
    <w:rsid w:val="009A5CC1"/>
    <w:rsid w:val="009A5E21"/>
    <w:rsid w:val="009A5EED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341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6E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538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3BC3"/>
    <w:rsid w:val="009E4EF6"/>
    <w:rsid w:val="009E5294"/>
    <w:rsid w:val="009E5371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403"/>
    <w:rsid w:val="00A145F4"/>
    <w:rsid w:val="00A147B0"/>
    <w:rsid w:val="00A14A4D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A14"/>
    <w:rsid w:val="00A25E2C"/>
    <w:rsid w:val="00A261D9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542"/>
    <w:rsid w:val="00A63707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83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1989"/>
    <w:rsid w:val="00A81B17"/>
    <w:rsid w:val="00A81C49"/>
    <w:rsid w:val="00A81E15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526"/>
    <w:rsid w:val="00A866C6"/>
    <w:rsid w:val="00A86CD6"/>
    <w:rsid w:val="00A86EBF"/>
    <w:rsid w:val="00A87A9B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B6F"/>
    <w:rsid w:val="00AB2EB3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A89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994"/>
    <w:rsid w:val="00B23B71"/>
    <w:rsid w:val="00B24093"/>
    <w:rsid w:val="00B241AD"/>
    <w:rsid w:val="00B242F0"/>
    <w:rsid w:val="00B244BB"/>
    <w:rsid w:val="00B24D7D"/>
    <w:rsid w:val="00B25345"/>
    <w:rsid w:val="00B25661"/>
    <w:rsid w:val="00B261C2"/>
    <w:rsid w:val="00B267C3"/>
    <w:rsid w:val="00B269A8"/>
    <w:rsid w:val="00B26A91"/>
    <w:rsid w:val="00B26E51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9DF"/>
    <w:rsid w:val="00B40A10"/>
    <w:rsid w:val="00B40B63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1BA"/>
    <w:rsid w:val="00B50457"/>
    <w:rsid w:val="00B5089F"/>
    <w:rsid w:val="00B50CFF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F6"/>
    <w:rsid w:val="00B55D33"/>
    <w:rsid w:val="00B55F8B"/>
    <w:rsid w:val="00B567A0"/>
    <w:rsid w:val="00B56AEC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402B"/>
    <w:rsid w:val="00B74903"/>
    <w:rsid w:val="00B74B57"/>
    <w:rsid w:val="00B7539F"/>
    <w:rsid w:val="00B753F8"/>
    <w:rsid w:val="00B7540B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664"/>
    <w:rsid w:val="00B96F35"/>
    <w:rsid w:val="00BA01B3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393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DD1"/>
    <w:rsid w:val="00BD6306"/>
    <w:rsid w:val="00BD63FC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FD9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321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EE4"/>
    <w:rsid w:val="00C21F64"/>
    <w:rsid w:val="00C2200A"/>
    <w:rsid w:val="00C221E1"/>
    <w:rsid w:val="00C222C7"/>
    <w:rsid w:val="00C22664"/>
    <w:rsid w:val="00C22C72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720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C7C"/>
    <w:rsid w:val="00C42F2D"/>
    <w:rsid w:val="00C430D1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516"/>
    <w:rsid w:val="00C83855"/>
    <w:rsid w:val="00C83AC6"/>
    <w:rsid w:val="00C83D1B"/>
    <w:rsid w:val="00C83D8B"/>
    <w:rsid w:val="00C83FDD"/>
    <w:rsid w:val="00C8434E"/>
    <w:rsid w:val="00C84B07"/>
    <w:rsid w:val="00C84FB8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30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6920"/>
    <w:rsid w:val="00CA7068"/>
    <w:rsid w:val="00CA7208"/>
    <w:rsid w:val="00CA74C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7"/>
    <w:rsid w:val="00CB1E34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EE2"/>
    <w:rsid w:val="00CB5F37"/>
    <w:rsid w:val="00CB67A0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AE"/>
    <w:rsid w:val="00CC11B2"/>
    <w:rsid w:val="00CC11DB"/>
    <w:rsid w:val="00CC14A5"/>
    <w:rsid w:val="00CC1527"/>
    <w:rsid w:val="00CC1EBD"/>
    <w:rsid w:val="00CC1F9C"/>
    <w:rsid w:val="00CC25B2"/>
    <w:rsid w:val="00CC29A4"/>
    <w:rsid w:val="00CC2B8D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6F9D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D00"/>
    <w:rsid w:val="00CD0EC5"/>
    <w:rsid w:val="00CD19A8"/>
    <w:rsid w:val="00CD2713"/>
    <w:rsid w:val="00CD2819"/>
    <w:rsid w:val="00CD2932"/>
    <w:rsid w:val="00CD2B51"/>
    <w:rsid w:val="00CD2E7C"/>
    <w:rsid w:val="00CD31E6"/>
    <w:rsid w:val="00CD385E"/>
    <w:rsid w:val="00CD3B1A"/>
    <w:rsid w:val="00CD3F09"/>
    <w:rsid w:val="00CD3F4E"/>
    <w:rsid w:val="00CD3F9A"/>
    <w:rsid w:val="00CD42DC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C8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B2E"/>
    <w:rsid w:val="00D33DB3"/>
    <w:rsid w:val="00D34001"/>
    <w:rsid w:val="00D34294"/>
    <w:rsid w:val="00D34470"/>
    <w:rsid w:val="00D34851"/>
    <w:rsid w:val="00D351B3"/>
    <w:rsid w:val="00D358F8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86A"/>
    <w:rsid w:val="00D56EBF"/>
    <w:rsid w:val="00D57102"/>
    <w:rsid w:val="00D571FD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69"/>
    <w:rsid w:val="00D66594"/>
    <w:rsid w:val="00D66770"/>
    <w:rsid w:val="00D66BE9"/>
    <w:rsid w:val="00D66DEB"/>
    <w:rsid w:val="00D6733F"/>
    <w:rsid w:val="00D675F2"/>
    <w:rsid w:val="00D67660"/>
    <w:rsid w:val="00D67CE1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123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166"/>
    <w:rsid w:val="00D76CFE"/>
    <w:rsid w:val="00D76ECE"/>
    <w:rsid w:val="00D76F38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93"/>
    <w:rsid w:val="00D95C71"/>
    <w:rsid w:val="00D965FF"/>
    <w:rsid w:val="00D9664B"/>
    <w:rsid w:val="00D974DA"/>
    <w:rsid w:val="00D9786B"/>
    <w:rsid w:val="00D9787D"/>
    <w:rsid w:val="00D97D06"/>
    <w:rsid w:val="00D97DE2"/>
    <w:rsid w:val="00DA0235"/>
    <w:rsid w:val="00DA03CC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D7999"/>
    <w:rsid w:val="00DD7EA8"/>
    <w:rsid w:val="00DE175F"/>
    <w:rsid w:val="00DE1BA4"/>
    <w:rsid w:val="00DE1FDE"/>
    <w:rsid w:val="00DE2087"/>
    <w:rsid w:val="00DE229D"/>
    <w:rsid w:val="00DE296A"/>
    <w:rsid w:val="00DE2E61"/>
    <w:rsid w:val="00DE3575"/>
    <w:rsid w:val="00DE3726"/>
    <w:rsid w:val="00DE3C81"/>
    <w:rsid w:val="00DE3D02"/>
    <w:rsid w:val="00DE447C"/>
    <w:rsid w:val="00DE4868"/>
    <w:rsid w:val="00DE4A2B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89F"/>
    <w:rsid w:val="00DE6A26"/>
    <w:rsid w:val="00DE6F11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BE2"/>
    <w:rsid w:val="00E14D2C"/>
    <w:rsid w:val="00E14F09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92"/>
    <w:rsid w:val="00E23CFF"/>
    <w:rsid w:val="00E23D85"/>
    <w:rsid w:val="00E248DE"/>
    <w:rsid w:val="00E24B6D"/>
    <w:rsid w:val="00E24D19"/>
    <w:rsid w:val="00E24DB7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F8A"/>
    <w:rsid w:val="00E40FE3"/>
    <w:rsid w:val="00E411E3"/>
    <w:rsid w:val="00E41B1B"/>
    <w:rsid w:val="00E41BF5"/>
    <w:rsid w:val="00E41D61"/>
    <w:rsid w:val="00E42053"/>
    <w:rsid w:val="00E420D5"/>
    <w:rsid w:val="00E42D94"/>
    <w:rsid w:val="00E43000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A3E"/>
    <w:rsid w:val="00E54D2E"/>
    <w:rsid w:val="00E55149"/>
    <w:rsid w:val="00E551CD"/>
    <w:rsid w:val="00E5612A"/>
    <w:rsid w:val="00E56364"/>
    <w:rsid w:val="00E5663C"/>
    <w:rsid w:val="00E567C0"/>
    <w:rsid w:val="00E56B34"/>
    <w:rsid w:val="00E56ED6"/>
    <w:rsid w:val="00E57053"/>
    <w:rsid w:val="00E5728A"/>
    <w:rsid w:val="00E57A2B"/>
    <w:rsid w:val="00E57AD6"/>
    <w:rsid w:val="00E57BE3"/>
    <w:rsid w:val="00E6019C"/>
    <w:rsid w:val="00E601B0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40F"/>
    <w:rsid w:val="00E6641C"/>
    <w:rsid w:val="00E66505"/>
    <w:rsid w:val="00E66724"/>
    <w:rsid w:val="00E66892"/>
    <w:rsid w:val="00E66A75"/>
    <w:rsid w:val="00E66D34"/>
    <w:rsid w:val="00E6741A"/>
    <w:rsid w:val="00E674D2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9B"/>
    <w:rsid w:val="00E73EF4"/>
    <w:rsid w:val="00E74215"/>
    <w:rsid w:val="00E74297"/>
    <w:rsid w:val="00E74A41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D71"/>
    <w:rsid w:val="00E82E68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0D76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44"/>
    <w:rsid w:val="00EC7460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9DB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D9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00D"/>
    <w:rsid w:val="00F14CEC"/>
    <w:rsid w:val="00F15132"/>
    <w:rsid w:val="00F156C6"/>
    <w:rsid w:val="00F15C16"/>
    <w:rsid w:val="00F15C94"/>
    <w:rsid w:val="00F161EC"/>
    <w:rsid w:val="00F16258"/>
    <w:rsid w:val="00F16897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C80"/>
    <w:rsid w:val="00F21E0D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32"/>
    <w:rsid w:val="00F24E44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6F0"/>
    <w:rsid w:val="00F35B32"/>
    <w:rsid w:val="00F36BD8"/>
    <w:rsid w:val="00F37023"/>
    <w:rsid w:val="00F37905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FBF"/>
    <w:rsid w:val="00F45380"/>
    <w:rsid w:val="00F453CA"/>
    <w:rsid w:val="00F454C1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B54"/>
    <w:rsid w:val="00F63CB1"/>
    <w:rsid w:val="00F63F26"/>
    <w:rsid w:val="00F641B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663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D40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DFE"/>
    <w:rsid w:val="00FB0362"/>
    <w:rsid w:val="00FB05FB"/>
    <w:rsid w:val="00FB0B75"/>
    <w:rsid w:val="00FB0F05"/>
    <w:rsid w:val="00FB0F63"/>
    <w:rsid w:val="00FB100F"/>
    <w:rsid w:val="00FB10EC"/>
    <w:rsid w:val="00FB1DF6"/>
    <w:rsid w:val="00FB20B3"/>
    <w:rsid w:val="00FB2661"/>
    <w:rsid w:val="00FB2BA7"/>
    <w:rsid w:val="00FB2E59"/>
    <w:rsid w:val="00FB2ECD"/>
    <w:rsid w:val="00FB3114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2C"/>
    <w:rsid w:val="00FF3B28"/>
    <w:rsid w:val="00FF3D09"/>
    <w:rsid w:val="00FF3D83"/>
    <w:rsid w:val="00FF4261"/>
    <w:rsid w:val="00FF5097"/>
    <w:rsid w:val="00FF51F5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55</Pages>
  <Words>14206</Words>
  <Characters>57524</Characters>
  <Application>Microsoft Office Word</Application>
  <DocSecurity>0</DocSecurity>
  <Lines>479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3</cp:revision>
  <cp:lastPrinted>2022-02-23T08:49:00Z</cp:lastPrinted>
  <dcterms:created xsi:type="dcterms:W3CDTF">2022-02-23T11:00:00Z</dcterms:created>
  <dcterms:modified xsi:type="dcterms:W3CDTF">2022-02-23T11:00:00Z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