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C562F" w14:textId="77777777" w:rsidR="00CE1E58" w:rsidRPr="00267458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95220427"/>
      <w:bookmarkStart w:id="1" w:name="_GoBack"/>
      <w:bookmarkEnd w:id="1"/>
      <w:r w:rsidRPr="00267458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26745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67458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267458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14:paraId="278045FE" w14:textId="77777777" w:rsidR="00CE1E58" w:rsidRPr="002674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7F09F078" w14:textId="77777777" w:rsidR="00CE1E58" w:rsidRPr="002674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267458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14:paraId="586B85FA" w14:textId="77777777" w:rsidR="00CE1E58" w:rsidRPr="002674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2FC63EA" w:rsidR="00E80D58" w:rsidRPr="002674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91EE35" w14:textId="70399ACB" w:rsidR="005B1908" w:rsidRPr="00267458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628824" w14:textId="6CF44D63" w:rsidR="00E80D58" w:rsidRPr="002674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349C1AD" w14:textId="5813A701" w:rsidR="005B1908" w:rsidRPr="00267458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B0DCEB4" w14:textId="77777777" w:rsidR="00CE1E58" w:rsidRPr="00267458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267458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267458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3642582" w14:textId="77777777" w:rsidR="003A48AC" w:rsidRPr="00267458" w:rsidRDefault="003A48A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3FFE4CA" w14:textId="77777777" w:rsidR="00711C2C" w:rsidRPr="00267458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14:paraId="5AF8D6D3" w14:textId="4F54C64F" w:rsidR="00C53F19" w:rsidRPr="00267458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6124D511" w14:textId="5D3D572C" w:rsidR="00EC4D4D" w:rsidRPr="00267458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AB7DF5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5D0EC6DD" w14:textId="77777777" w:rsidR="00BD7A92" w:rsidRPr="00267458" w:rsidRDefault="00BD7A9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14:paraId="1AEFF663" w14:textId="4DBABDB0" w:rsidR="00EC4D4D" w:rsidRPr="00267458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AB7DF5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11D8868F" w:rsidR="00EC4D4D" w:rsidRPr="00267458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  <w:r w:rsidR="00B50099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64A59E45" w14:textId="77777777" w:rsidR="00DD4626" w:rsidRPr="00267458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242058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61CB4E7" w14:textId="77777777" w:rsidR="00D109D9" w:rsidRPr="00267458" w:rsidRDefault="00D109D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ค่าใช้จ่ายตามลักษณะ</w:t>
      </w:r>
    </w:p>
    <w:p w14:paraId="6654AF9F" w14:textId="77777777" w:rsidR="0033327A" w:rsidRPr="00267458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9E25F52" w14:textId="43B9A483" w:rsidR="00F9643E" w:rsidRPr="00267458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313826"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C6FB098" w14:textId="77777777" w:rsidR="00F277D4" w:rsidRPr="00267458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Pr="00267458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267458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267458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1B60338" w14:textId="0AA57E54" w:rsidR="002A66C9" w:rsidRPr="00267458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9EC0834" w14:textId="5C5483D3" w:rsidR="00DA07E2" w:rsidRPr="00267458" w:rsidRDefault="00DA07E2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458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bookmarkEnd w:id="0"/>
    <w:p w14:paraId="2EA6369D" w14:textId="77777777" w:rsidR="0025275A" w:rsidRPr="00267458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267458">
        <w:rPr>
          <w:b/>
          <w:bCs/>
        </w:rPr>
        <w:br w:type="page"/>
      </w:r>
      <w:r w:rsidR="0025275A" w:rsidRPr="00267458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931407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C295E62" w14:textId="0A2F92E4" w:rsidR="0025275A" w:rsidRPr="00267458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ab/>
      </w:r>
      <w:r w:rsidR="0025275A" w:rsidRPr="00267458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267458">
        <w:rPr>
          <w:rFonts w:ascii="Angsana New" w:hAnsi="Angsana New"/>
          <w:sz w:val="30"/>
          <w:szCs w:val="30"/>
          <w:cs/>
        </w:rPr>
        <w:t>นี้</w:t>
      </w:r>
      <w:r w:rsidR="0025275A" w:rsidRPr="00267458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267458">
        <w:rPr>
          <w:rFonts w:ascii="Angsana New" w:hAnsi="Angsana New"/>
          <w:sz w:val="30"/>
          <w:szCs w:val="30"/>
          <w:cs/>
        </w:rPr>
        <w:t>ติ</w:t>
      </w:r>
      <w:r w:rsidR="00C67B97" w:rsidRPr="00267458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267458">
        <w:rPr>
          <w:rFonts w:ascii="Angsana New" w:hAnsi="Angsana New"/>
          <w:sz w:val="30"/>
          <w:szCs w:val="30"/>
          <w:cs/>
        </w:rPr>
        <w:t>จาก</w:t>
      </w:r>
      <w:r w:rsidR="003D3556" w:rsidRPr="00267458">
        <w:rPr>
          <w:rFonts w:ascii="Angsana New" w:hAnsi="Angsana New"/>
          <w:sz w:val="30"/>
          <w:szCs w:val="30"/>
          <w:cs/>
        </w:rPr>
        <w:t>คณะ</w:t>
      </w:r>
      <w:r w:rsidR="006322AD" w:rsidRPr="00267458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267458">
        <w:rPr>
          <w:rFonts w:ascii="Angsana New" w:hAnsi="Angsana New"/>
          <w:sz w:val="30"/>
          <w:szCs w:val="30"/>
          <w:cs/>
        </w:rPr>
        <w:t>วันที่</w:t>
      </w:r>
      <w:r w:rsidR="004630FF" w:rsidRPr="00267458">
        <w:rPr>
          <w:rFonts w:ascii="Angsana New" w:hAnsi="Angsana New"/>
          <w:sz w:val="30"/>
          <w:szCs w:val="30"/>
          <w:cs/>
        </w:rPr>
        <w:t xml:space="preserve"> </w:t>
      </w:r>
      <w:r w:rsidR="00914FBE" w:rsidRPr="00267458">
        <w:rPr>
          <w:rFonts w:ascii="Angsana New" w:hAnsi="Angsana New"/>
          <w:sz w:val="30"/>
          <w:szCs w:val="30"/>
        </w:rPr>
        <w:t>2</w:t>
      </w:r>
      <w:r w:rsidR="000347C1" w:rsidRPr="00267458">
        <w:rPr>
          <w:rFonts w:ascii="Angsana New" w:hAnsi="Angsana New"/>
          <w:sz w:val="30"/>
          <w:szCs w:val="30"/>
        </w:rPr>
        <w:t xml:space="preserve">3 </w:t>
      </w:r>
      <w:r w:rsidR="00914FBE" w:rsidRPr="0026745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C2A94" w:rsidRPr="00267458">
        <w:rPr>
          <w:rFonts w:ascii="Angsana New" w:hAnsi="Angsana New"/>
          <w:sz w:val="30"/>
          <w:szCs w:val="30"/>
        </w:rPr>
        <w:t>256</w:t>
      </w:r>
      <w:r w:rsidR="00C87423" w:rsidRPr="00267458">
        <w:rPr>
          <w:rFonts w:ascii="Angsana New" w:hAnsi="Angsana New"/>
          <w:sz w:val="30"/>
          <w:szCs w:val="30"/>
        </w:rPr>
        <w:t>5</w:t>
      </w:r>
    </w:p>
    <w:p w14:paraId="5A16CACA" w14:textId="77777777" w:rsidR="00E66B73" w:rsidRPr="00931407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76E8485" w14:textId="77777777" w:rsidR="00E66B73" w:rsidRPr="00267458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267458">
        <w:rPr>
          <w:rFonts w:ascii="Angsana New" w:hAnsi="Angsana New"/>
          <w:b/>
          <w:bCs/>
          <w:sz w:val="30"/>
          <w:szCs w:val="30"/>
        </w:rPr>
        <w:tab/>
      </w:r>
      <w:r w:rsidR="00A55A02" w:rsidRPr="00267458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267458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26745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DEB3B1" w14:textId="77777777" w:rsidR="00E66B73" w:rsidRPr="00931407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6BA04AD1" w14:textId="77777777" w:rsidR="00FF744B" w:rsidRPr="00267458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267458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 w:rsidRPr="00267458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267458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267458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267458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267458">
        <w:rPr>
          <w:rFonts w:ascii="Angsana New" w:hAnsi="Angsana New"/>
          <w:spacing w:val="4"/>
          <w:sz w:val="30"/>
          <w:szCs w:val="30"/>
        </w:rPr>
        <w:t>”</w:t>
      </w:r>
      <w:r w:rsidR="00764C8F"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267458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267458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267458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256CFC" w:rsidRPr="00267458">
        <w:rPr>
          <w:rFonts w:ascii="Angsana New" w:hAnsi="Angsana New" w:hint="cs"/>
          <w:spacing w:val="4"/>
          <w:sz w:val="30"/>
          <w:szCs w:val="30"/>
          <w:cs/>
        </w:rPr>
        <w:t xml:space="preserve"> และจด</w:t>
      </w:r>
      <w:r w:rsidR="00256CFC" w:rsidRPr="00267458">
        <w:rPr>
          <w:rFonts w:ascii="Angsana New" w:hAnsi="Angsana New"/>
          <w:spacing w:val="4"/>
          <w:sz w:val="30"/>
          <w:szCs w:val="30"/>
          <w:cs/>
        </w:rPr>
        <w:t>ทะเบียนกับตลาดหลักทรัพย์แห่งประเทศไทยเมื่อเดือนมิถุนายน</w:t>
      </w:r>
      <w:r w:rsidR="00400B77" w:rsidRPr="00267458">
        <w:rPr>
          <w:rFonts w:ascii="Angsana New" w:hAnsi="Angsana New"/>
          <w:spacing w:val="4"/>
          <w:sz w:val="30"/>
          <w:szCs w:val="30"/>
        </w:rPr>
        <w:t xml:space="preserve"> 2536 </w:t>
      </w:r>
      <w:r w:rsidR="00256CFC" w:rsidRPr="00267458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="00311907" w:rsidRPr="00267458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267458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267458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="00256CFC" w:rsidRPr="00267458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FF744B" w:rsidRPr="00267458">
        <w:rPr>
          <w:rFonts w:ascii="Angsana New" w:hAnsi="Angsana New"/>
          <w:spacing w:val="-4"/>
          <w:sz w:val="30"/>
          <w:szCs w:val="30"/>
          <w:cs/>
        </w:rPr>
        <w:t xml:space="preserve">ตั้งอยู่เลขที่ </w:t>
      </w:r>
      <w:r w:rsidR="001C69FA" w:rsidRPr="00267458">
        <w:rPr>
          <w:rFonts w:ascii="Angsana New" w:hAnsi="Angsana New"/>
          <w:sz w:val="30"/>
          <w:szCs w:val="30"/>
        </w:rPr>
        <w:t xml:space="preserve">378 </w:t>
      </w:r>
      <w:r w:rsidR="001C69FA" w:rsidRPr="00267458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267458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14:paraId="7F6312A2" w14:textId="77777777" w:rsidR="00FF744B" w:rsidRPr="00931407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16CEC179" w14:textId="50452524" w:rsidR="00831362" w:rsidRPr="00267458" w:rsidRDefault="00ED72B8" w:rsidP="0083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ab/>
      </w:r>
      <w:r w:rsidR="007F101D" w:rsidRPr="00267458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7F101D" w:rsidRPr="00267458">
        <w:rPr>
          <w:rFonts w:ascii="Angsana New" w:hAnsi="Angsana New" w:hint="cs"/>
          <w:sz w:val="30"/>
          <w:szCs w:val="30"/>
          <w:cs/>
        </w:rPr>
        <w:t>ปีไ</w:t>
      </w:r>
      <w:r w:rsidR="00831362" w:rsidRPr="00267458">
        <w:rPr>
          <w:rFonts w:ascii="Angsana New" w:hAnsi="Angsana New"/>
          <w:sz w:val="30"/>
          <w:szCs w:val="30"/>
          <w:cs/>
        </w:rPr>
        <w:t>ด้แก่ บริษัท วัฒนภักดี จำกัด (ถือหุ้นร้อย</w:t>
      </w:r>
      <w:r w:rsidR="00831362" w:rsidRPr="00267458">
        <w:rPr>
          <w:rFonts w:ascii="Angsana New" w:hAnsi="Angsana New" w:hint="cs"/>
          <w:sz w:val="30"/>
          <w:szCs w:val="30"/>
          <w:cs/>
        </w:rPr>
        <w:t xml:space="preserve">ละ </w:t>
      </w:r>
      <w:r w:rsidR="00D21477" w:rsidRPr="00267458">
        <w:rPr>
          <w:rFonts w:ascii="Angsana New" w:hAnsi="Angsana New"/>
          <w:sz w:val="30"/>
          <w:szCs w:val="30"/>
        </w:rPr>
        <w:t>60.</w:t>
      </w:r>
      <w:r w:rsidR="00CC4B85" w:rsidRPr="00267458">
        <w:rPr>
          <w:rFonts w:ascii="Angsana New" w:hAnsi="Angsana New"/>
          <w:sz w:val="30"/>
          <w:szCs w:val="30"/>
        </w:rPr>
        <w:t>35</w:t>
      </w:r>
      <w:r w:rsidR="00831362" w:rsidRPr="00267458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2B5400" w:rsidRPr="00267458">
        <w:rPr>
          <w:rFonts w:ascii="Angsana New" w:hAnsi="Angsana New"/>
          <w:sz w:val="30"/>
          <w:szCs w:val="30"/>
        </w:rPr>
        <w:t xml:space="preserve">    </w:t>
      </w:r>
      <w:r w:rsidR="007F101D"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="00831362" w:rsidRPr="00267458">
        <w:rPr>
          <w:rFonts w:ascii="Angsana New" w:hAnsi="Angsana New"/>
          <w:sz w:val="30"/>
          <w:szCs w:val="30"/>
          <w:cs/>
        </w:rPr>
        <w:t>ในประเทศไทยและครอบครัวอุทกะพันธุ์ (ถือหุ้นร้อย</w:t>
      </w:r>
      <w:r w:rsidR="00831362" w:rsidRPr="00267458">
        <w:rPr>
          <w:rFonts w:ascii="Angsana New" w:hAnsi="Angsana New" w:hint="cs"/>
          <w:sz w:val="30"/>
          <w:szCs w:val="30"/>
          <w:cs/>
        </w:rPr>
        <w:t>ล</w:t>
      </w:r>
      <w:r w:rsidR="00831362" w:rsidRPr="000676B2">
        <w:rPr>
          <w:rFonts w:ascii="Angsana New" w:hAnsi="Angsana New" w:hint="cs"/>
          <w:sz w:val="30"/>
          <w:szCs w:val="30"/>
          <w:cs/>
        </w:rPr>
        <w:t xml:space="preserve">ะ </w:t>
      </w:r>
      <w:r w:rsidR="00D21477" w:rsidRPr="000676B2">
        <w:rPr>
          <w:rFonts w:ascii="Angsana New" w:hAnsi="Angsana New"/>
          <w:sz w:val="30"/>
          <w:szCs w:val="30"/>
        </w:rPr>
        <w:t>2</w:t>
      </w:r>
      <w:r w:rsidR="00CC4B85" w:rsidRPr="000676B2">
        <w:rPr>
          <w:rFonts w:ascii="Angsana New" w:hAnsi="Angsana New"/>
          <w:sz w:val="30"/>
          <w:szCs w:val="30"/>
        </w:rPr>
        <w:t>1</w:t>
      </w:r>
      <w:r w:rsidR="00D21477" w:rsidRPr="000676B2">
        <w:rPr>
          <w:rFonts w:ascii="Angsana New" w:hAnsi="Angsana New"/>
          <w:sz w:val="30"/>
          <w:szCs w:val="30"/>
        </w:rPr>
        <w:t>.</w:t>
      </w:r>
      <w:r w:rsidR="000676B2" w:rsidRPr="000676B2">
        <w:rPr>
          <w:rFonts w:ascii="Angsana New" w:hAnsi="Angsana New"/>
          <w:sz w:val="30"/>
          <w:szCs w:val="30"/>
        </w:rPr>
        <w:t>66</w:t>
      </w:r>
      <w:r w:rsidR="00831362" w:rsidRPr="000676B2">
        <w:rPr>
          <w:rFonts w:ascii="Angsana New" w:hAnsi="Angsana New"/>
          <w:sz w:val="30"/>
          <w:szCs w:val="30"/>
          <w:cs/>
        </w:rPr>
        <w:t>)</w:t>
      </w:r>
      <w:r w:rsidR="00831362" w:rsidRPr="00267458">
        <w:rPr>
          <w:rFonts w:ascii="Angsana New" w:hAnsi="Angsana New"/>
          <w:sz w:val="30"/>
          <w:szCs w:val="30"/>
          <w:cs/>
        </w:rPr>
        <w:t xml:space="preserve"> </w:t>
      </w:r>
    </w:p>
    <w:p w14:paraId="14E0F2BC" w14:textId="77777777" w:rsidR="003B2848" w:rsidRPr="00931407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4CCDD7B" w14:textId="77777777" w:rsidR="001B4279" w:rsidRPr="00267458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  <w:cs/>
        </w:rPr>
        <w:tab/>
      </w:r>
      <w:r w:rsidR="00C17293" w:rsidRPr="0026745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1C69FA" w:rsidRPr="00267458">
        <w:rPr>
          <w:rFonts w:ascii="Angsana New" w:hAnsi="Angsana New" w:hint="cs"/>
          <w:sz w:val="30"/>
          <w:szCs w:val="30"/>
          <w:cs/>
        </w:rPr>
        <w:t>รับจ้างพิมพ์ โฆษณา และขายสิ่งพิมพ์</w:t>
      </w:r>
      <w:r w:rsidR="008560B2"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="008560B2" w:rsidRPr="00267458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</w:t>
      </w:r>
      <w:r w:rsidR="00400B77" w:rsidRPr="00267458">
        <w:rPr>
          <w:rFonts w:ascii="Angsana New" w:hAnsi="Angsana New" w:hint="cs"/>
          <w:sz w:val="30"/>
          <w:szCs w:val="30"/>
          <w:cs/>
        </w:rPr>
        <w:t xml:space="preserve">       </w:t>
      </w:r>
      <w:r w:rsidR="008560B2" w:rsidRPr="0026745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066A6F" w:rsidRPr="00267458">
        <w:rPr>
          <w:rFonts w:ascii="Angsana New" w:hAnsi="Angsana New" w:hint="cs"/>
          <w:sz w:val="30"/>
          <w:szCs w:val="30"/>
          <w:cs/>
        </w:rPr>
        <w:t>ผลิตและ</w:t>
      </w:r>
      <w:r w:rsidR="008560B2" w:rsidRPr="00267458">
        <w:rPr>
          <w:rFonts w:ascii="Angsana New" w:hAnsi="Angsana New"/>
          <w:sz w:val="30"/>
          <w:szCs w:val="30"/>
          <w:cs/>
        </w:rPr>
        <w:t>ขายสิ่งพิมพ์</w:t>
      </w:r>
      <w:r w:rsidR="008560B2" w:rsidRPr="00267458">
        <w:rPr>
          <w:rFonts w:ascii="Angsana New" w:hAnsi="Angsana New" w:hint="cs"/>
          <w:sz w:val="30"/>
          <w:szCs w:val="30"/>
          <w:cs/>
        </w:rPr>
        <w:t>และธุรกิจ</w:t>
      </w:r>
      <w:r w:rsidR="0017333F" w:rsidRPr="00267458">
        <w:rPr>
          <w:rFonts w:ascii="Angsana New" w:hAnsi="Angsana New"/>
          <w:sz w:val="30"/>
          <w:szCs w:val="30"/>
          <w:cs/>
        </w:rPr>
        <w:t>ผลิตรายการ</w:t>
      </w:r>
      <w:r w:rsidR="00400B77" w:rsidRPr="00267458">
        <w:rPr>
          <w:rFonts w:ascii="Angsana New" w:hAnsi="Angsana New" w:hint="cs"/>
          <w:sz w:val="30"/>
          <w:szCs w:val="30"/>
          <w:cs/>
        </w:rPr>
        <w:t>โทรทัศน์</w:t>
      </w:r>
      <w:r w:rsidR="0017333F" w:rsidRPr="00267458">
        <w:rPr>
          <w:rFonts w:ascii="Angsana New" w:hAnsi="Angsana New"/>
          <w:sz w:val="30"/>
          <w:szCs w:val="30"/>
          <w:cs/>
        </w:rPr>
        <w:t xml:space="preserve"> เผยแพร่ออกอากาศ</w:t>
      </w:r>
      <w:r w:rsidR="0017333F" w:rsidRPr="00267458">
        <w:rPr>
          <w:rFonts w:ascii="Angsana New" w:hAnsi="Angsana New" w:hint="cs"/>
          <w:sz w:val="30"/>
          <w:szCs w:val="30"/>
          <w:cs/>
        </w:rPr>
        <w:t>และให้บริการโฆษณาผ่านสื่อ</w:t>
      </w:r>
      <w:r w:rsidR="008560B2" w:rsidRPr="00267458">
        <w:rPr>
          <w:rFonts w:ascii="Angsana New" w:hAnsi="Angsana New" w:hint="cs"/>
          <w:sz w:val="30"/>
          <w:szCs w:val="30"/>
          <w:cs/>
        </w:rPr>
        <w:t>โทรทัศน์</w:t>
      </w:r>
      <w:r w:rsidR="0017333F" w:rsidRPr="00267458">
        <w:rPr>
          <w:rFonts w:ascii="Angsana New" w:hAnsi="Angsana New" w:hint="cs"/>
          <w:sz w:val="30"/>
          <w:szCs w:val="30"/>
          <w:cs/>
        </w:rPr>
        <w:t>ในระบบดิจิทัล</w:t>
      </w:r>
    </w:p>
    <w:p w14:paraId="12598098" w14:textId="77777777" w:rsidR="001B4279" w:rsidRPr="00931407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0EA6F095" w14:textId="4C587EFB" w:rsidR="009D70DC" w:rsidRPr="00267458" w:rsidRDefault="009D70DC" w:rsidP="009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 w:hint="cs"/>
          <w:sz w:val="30"/>
          <w:szCs w:val="30"/>
          <w:cs/>
        </w:rPr>
        <w:t>บริษัท อมรินทร์ เทเลวิชั่น จำกัด ซึ่งเป็นบริษัทย่อย</w:t>
      </w:r>
      <w:r w:rsidRPr="00267458">
        <w:rPr>
          <w:rFonts w:ascii="Angsana New" w:hAnsi="Angsana New"/>
          <w:sz w:val="30"/>
          <w:szCs w:val="30"/>
          <w:cs/>
        </w:rPr>
        <w:t>ได้รับใบอนุญาตให้ใช้คลื่นความถี่</w:t>
      </w:r>
      <w:r w:rsidRPr="00267458">
        <w:rPr>
          <w:rFonts w:ascii="Angsana New" w:hAnsi="Angsana New" w:hint="cs"/>
          <w:sz w:val="30"/>
          <w:szCs w:val="30"/>
          <w:cs/>
        </w:rPr>
        <w:t>และประกอบกิจการโทรทัศน์เพื่อให้บริการโทรทัศน์</w:t>
      </w:r>
      <w:r w:rsidRPr="00267458">
        <w:rPr>
          <w:rFonts w:ascii="Angsana New" w:hAnsi="Angsana New"/>
          <w:sz w:val="30"/>
          <w:szCs w:val="30"/>
          <w:cs/>
        </w:rPr>
        <w:t>ในระบบดิจิ</w:t>
      </w:r>
      <w:r w:rsidRPr="00267458">
        <w:rPr>
          <w:rFonts w:ascii="Angsana New" w:hAnsi="Angsana New" w:hint="cs"/>
          <w:sz w:val="30"/>
          <w:szCs w:val="30"/>
          <w:cs/>
        </w:rPr>
        <w:t xml:space="preserve">ทัลประเภทบริการทางธุรกิจระดับชาติ หมวดหมู่ทั่วไป แบบความคมชัดสูง </w:t>
      </w:r>
      <w:r w:rsidR="00400B77" w:rsidRPr="00267458">
        <w:rPr>
          <w:rFonts w:ascii="Angsana New" w:hAnsi="Angsana New" w:hint="cs"/>
          <w:sz w:val="30"/>
          <w:szCs w:val="30"/>
          <w:cs/>
        </w:rPr>
        <w:t xml:space="preserve">   </w:t>
      </w:r>
      <w:r w:rsidRPr="00267458">
        <w:rPr>
          <w:rFonts w:ascii="Angsana New" w:hAnsi="Angsana New" w:hint="cs"/>
          <w:sz w:val="30"/>
          <w:szCs w:val="30"/>
          <w:cs/>
        </w:rPr>
        <w:t>โดย</w:t>
      </w:r>
      <w:r w:rsidRPr="00267458">
        <w:rPr>
          <w:rFonts w:ascii="Angsana New" w:hAnsi="Angsana New"/>
          <w:sz w:val="30"/>
          <w:szCs w:val="30"/>
          <w:cs/>
        </w:rPr>
        <w:t>มีระยะเวลา</w:t>
      </w:r>
      <w:r w:rsidR="00985398" w:rsidRPr="00267458">
        <w:rPr>
          <w:rFonts w:ascii="Angsana New" w:hAnsi="Angsana New"/>
          <w:sz w:val="30"/>
          <w:szCs w:val="30"/>
        </w:rPr>
        <w:t xml:space="preserve"> 15</w:t>
      </w:r>
      <w:r w:rsidRPr="00267458">
        <w:rPr>
          <w:rFonts w:ascii="Angsana New" w:hAnsi="Angsana New"/>
          <w:sz w:val="30"/>
          <w:szCs w:val="30"/>
          <w:cs/>
        </w:rPr>
        <w:t xml:space="preserve"> ปี </w:t>
      </w:r>
      <w:r w:rsidRPr="00267458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267458">
        <w:rPr>
          <w:rFonts w:ascii="Angsana New" w:hAnsi="Angsana New"/>
          <w:sz w:val="30"/>
          <w:szCs w:val="30"/>
        </w:rPr>
        <w:t xml:space="preserve">25 </w:t>
      </w:r>
      <w:r w:rsidRPr="002674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67458">
        <w:rPr>
          <w:rFonts w:ascii="Angsana New" w:hAnsi="Angsana New"/>
          <w:sz w:val="30"/>
          <w:szCs w:val="30"/>
        </w:rPr>
        <w:t xml:space="preserve">2557 </w:t>
      </w:r>
      <w:r w:rsidRPr="0026745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267458">
        <w:rPr>
          <w:rFonts w:ascii="Angsana New" w:hAnsi="Angsana New"/>
          <w:sz w:val="30"/>
          <w:szCs w:val="30"/>
        </w:rPr>
        <w:t xml:space="preserve">24 </w:t>
      </w:r>
      <w:r w:rsidRPr="002674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67458">
        <w:rPr>
          <w:rFonts w:ascii="Angsana New" w:hAnsi="Angsana New"/>
          <w:sz w:val="30"/>
          <w:szCs w:val="30"/>
        </w:rPr>
        <w:t>2572</w:t>
      </w:r>
      <w:r w:rsidRPr="0026745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6841CC" w14:textId="77777777" w:rsidR="009D70DC" w:rsidRPr="00931407" w:rsidRDefault="009D70D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7BB0F564" w14:textId="77777777" w:rsidR="00E66B73" w:rsidRPr="00267458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267458">
        <w:rPr>
          <w:rFonts w:ascii="Angsana New" w:hAnsi="Angsana New"/>
          <w:b/>
          <w:bCs/>
          <w:sz w:val="30"/>
          <w:szCs w:val="30"/>
        </w:rPr>
        <w:tab/>
      </w:r>
      <w:r w:rsidR="00E66B73" w:rsidRPr="0026745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EC2E5B4" w14:textId="77777777" w:rsidR="001001BD" w:rsidRPr="00931407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</w:rPr>
      </w:pPr>
    </w:p>
    <w:p w14:paraId="356A4635" w14:textId="10360E78" w:rsidR="00E8635A" w:rsidRPr="00267458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ab/>
      </w:r>
      <w:r w:rsidR="00366C08" w:rsidRPr="0026745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C08" w:rsidRPr="00267458">
        <w:rPr>
          <w:rFonts w:ascii="Angsana New" w:hAnsi="Angsana New"/>
          <w:sz w:val="30"/>
          <w:szCs w:val="30"/>
        </w:rPr>
        <w:t xml:space="preserve">        </w:t>
      </w:r>
      <w:r w:rsidR="00366C08" w:rsidRPr="00267458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341BDD"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="00366C08" w:rsidRPr="0026745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7597B" w:rsidRPr="00267458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27597B" w:rsidRPr="00267458">
        <w:rPr>
          <w:rFonts w:ascii="Angsana New" w:hAnsi="Angsana New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B6455" w:rsidRPr="00267458">
        <w:rPr>
          <w:rFonts w:ascii="Angsana New" w:hAnsi="Angsana New"/>
          <w:sz w:val="30"/>
          <w:szCs w:val="30"/>
          <w:cs/>
        </w:rPr>
        <w:t>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4D5D5EF" w14:textId="77777777" w:rsidR="004B6455" w:rsidRPr="00931407" w:rsidRDefault="004B645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6DDB71CC" w14:textId="3FFF20F0" w:rsidR="0019095D" w:rsidRPr="00267458" w:rsidRDefault="00931407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34F7">
        <w:rPr>
          <w:rFonts w:ascii="Angsana New" w:hAnsi="Angsana New"/>
          <w:spacing w:val="-6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="009F0791" w:rsidRPr="00E334F7">
        <w:rPr>
          <w:rFonts w:ascii="Angsana New" w:hAnsi="Angsana New"/>
          <w:spacing w:val="-6"/>
          <w:sz w:val="30"/>
          <w:szCs w:val="30"/>
        </w:rPr>
        <w:t xml:space="preserve"> </w:t>
      </w:r>
      <w:r w:rsidRPr="00E334F7">
        <w:rPr>
          <w:rFonts w:ascii="Angsana New" w:hAnsi="Angsana New"/>
          <w:spacing w:val="-6"/>
          <w:sz w:val="30"/>
          <w:szCs w:val="30"/>
          <w:cs/>
        </w:rPr>
        <w:t>"กลุ่มบริษัท") และส่วนได้เสียของ</w:t>
      </w:r>
      <w:r w:rsidR="009F0791" w:rsidRPr="00E334F7">
        <w:rPr>
          <w:rFonts w:ascii="Angsana New" w:hAnsi="Angsana New"/>
          <w:spacing w:val="-6"/>
          <w:sz w:val="30"/>
          <w:szCs w:val="30"/>
        </w:rPr>
        <w:t xml:space="preserve">   </w:t>
      </w:r>
      <w:r w:rsidRPr="00E334F7">
        <w:rPr>
          <w:rFonts w:ascii="Angsana New" w:hAnsi="Angsana New"/>
          <w:spacing w:val="-6"/>
          <w:sz w:val="30"/>
          <w:szCs w:val="30"/>
          <w:cs/>
        </w:rPr>
        <w:t>กลุ่มบริษัทในบริษัทร่วม</w:t>
      </w:r>
      <w:r w:rsidRPr="00E334F7">
        <w:rPr>
          <w:rFonts w:ascii="Angsana New" w:hAnsi="Angsana New"/>
          <w:spacing w:val="-6"/>
          <w:sz w:val="30"/>
          <w:szCs w:val="30"/>
        </w:rPr>
        <w:t xml:space="preserve"> </w:t>
      </w:r>
      <w:r w:rsidR="00FB5941" w:rsidRPr="00E334F7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A2667B" w:rsidRPr="00E334F7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9F0791" w:rsidRPr="00E334F7">
        <w:rPr>
          <w:rFonts w:ascii="Angsana New" w:hAnsi="Angsana New"/>
          <w:spacing w:val="-6"/>
          <w:sz w:val="30"/>
          <w:szCs w:val="30"/>
        </w:rPr>
        <w:t xml:space="preserve"> </w:t>
      </w:r>
      <w:r w:rsidR="00FB5941" w:rsidRPr="00E334F7">
        <w:rPr>
          <w:rFonts w:ascii="Angsana New" w:hAnsi="Angsana New"/>
          <w:spacing w:val="-6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E334F7">
        <w:rPr>
          <w:rFonts w:ascii="Angsana New" w:hAnsi="Angsana New" w:hint="cs"/>
          <w:spacing w:val="-6"/>
          <w:sz w:val="30"/>
          <w:szCs w:val="30"/>
          <w:cs/>
        </w:rPr>
        <w:t>การปฏิบัติตาม</w:t>
      </w:r>
      <w:r w:rsidR="00FB5941" w:rsidRPr="00E334F7">
        <w:rPr>
          <w:rFonts w:ascii="Angsana New" w:hAnsi="Angsana New"/>
          <w:spacing w:val="-6"/>
          <w:sz w:val="30"/>
          <w:szCs w:val="30"/>
          <w:cs/>
        </w:rPr>
        <w:t>นโยบายการบัญชี</w:t>
      </w:r>
      <w:r w:rsidR="00A2667B" w:rsidRPr="00E334F7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9F0791" w:rsidRPr="00E334F7">
        <w:rPr>
          <w:rFonts w:ascii="Angsana New" w:hAnsi="Angsana New"/>
          <w:spacing w:val="-6"/>
          <w:sz w:val="30"/>
          <w:szCs w:val="30"/>
        </w:rPr>
        <w:t xml:space="preserve">      </w:t>
      </w:r>
      <w:r w:rsidR="00A2667B" w:rsidRPr="00E334F7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 ทั้งนี้ </w:t>
      </w:r>
      <w:r w:rsidR="00FB5941" w:rsidRPr="00E334F7">
        <w:rPr>
          <w:rFonts w:ascii="Angsana New" w:hAnsi="Angsana New"/>
          <w:spacing w:val="-6"/>
          <w:sz w:val="30"/>
          <w:szCs w:val="30"/>
          <w:cs/>
        </w:rPr>
        <w:t>ผลที่เกิดขึ้น</w:t>
      </w:r>
      <w:r w:rsidR="00FB5941" w:rsidRPr="00977677">
        <w:rPr>
          <w:rFonts w:ascii="Angsana New" w:hAnsi="Angsana New"/>
          <w:spacing w:val="-6"/>
          <w:sz w:val="30"/>
          <w:szCs w:val="30"/>
          <w:cs/>
        </w:rPr>
        <w:t>จริง</w:t>
      </w:r>
      <w:r w:rsidR="00FB5941" w:rsidRPr="00977677">
        <w:rPr>
          <w:rFonts w:ascii="Angsana New" w:hAnsi="Angsana New"/>
          <w:sz w:val="30"/>
          <w:szCs w:val="30"/>
          <w:cs/>
        </w:rPr>
        <w:t>อาจ</w:t>
      </w:r>
      <w:r w:rsidR="00FB5941" w:rsidRPr="00267458">
        <w:rPr>
          <w:rFonts w:ascii="Angsana New" w:hAnsi="Angsana New"/>
          <w:spacing w:val="-6"/>
          <w:sz w:val="30"/>
          <w:szCs w:val="30"/>
          <w:cs/>
        </w:rPr>
        <w:t>แตกต่างจากที่ประมาณ</w:t>
      </w:r>
      <w:r w:rsidR="00A2667B" w:rsidRPr="00267458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FB5941" w:rsidRPr="00267458">
        <w:rPr>
          <w:rFonts w:ascii="Angsana New" w:hAnsi="Angsana New"/>
          <w:spacing w:val="-6"/>
          <w:sz w:val="30"/>
          <w:szCs w:val="30"/>
          <w:cs/>
        </w:rPr>
        <w:t>ไว้</w:t>
      </w:r>
      <w:r w:rsidR="00A2667B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B5941" w:rsidRPr="00267458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</w:t>
      </w:r>
      <w:r w:rsidR="009F0791">
        <w:rPr>
          <w:rFonts w:ascii="Angsana New" w:hAnsi="Angsana New"/>
          <w:spacing w:val="-6"/>
          <w:sz w:val="30"/>
          <w:szCs w:val="30"/>
        </w:rPr>
        <w:t xml:space="preserve">              </w:t>
      </w:r>
      <w:r w:rsidR="00FB5941" w:rsidRPr="00267458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2F7062" w:rsidRPr="00267458">
        <w:rPr>
          <w:rFonts w:ascii="Angsana New" w:hAnsi="Angsana New"/>
          <w:spacing w:val="-6"/>
          <w:sz w:val="30"/>
          <w:szCs w:val="30"/>
          <w:cs/>
        </w:rPr>
        <w:t>ซึ่งเปิดเผยในหมายเหตุแต่ละข้อ</w:t>
      </w:r>
      <w:r w:rsidR="00FB5941" w:rsidRPr="00267458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9F0791">
        <w:rPr>
          <w:rFonts w:ascii="Angsana New" w:hAnsi="Angsana New"/>
          <w:sz w:val="30"/>
          <w:szCs w:val="30"/>
        </w:rPr>
        <w:t xml:space="preserve">             </w:t>
      </w:r>
      <w:r w:rsidR="00FB5941" w:rsidRPr="00267458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3D471DF7" w14:textId="7C89769F" w:rsidR="00E66B73" w:rsidRPr="00267458" w:rsidRDefault="006A2FE5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B4316E" w:rsidRPr="00267458">
        <w:rPr>
          <w:rFonts w:ascii="Angsana New" w:hAnsi="Angsana New"/>
          <w:b/>
          <w:bCs/>
          <w:sz w:val="30"/>
          <w:szCs w:val="30"/>
        </w:rPr>
        <w:tab/>
      </w:r>
      <w:r w:rsidR="00F96459" w:rsidRPr="0026745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C556EBC" w14:textId="18F593BC" w:rsidR="00C61BCB" w:rsidRPr="00267458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p w14:paraId="20315742" w14:textId="2A7089D7" w:rsidR="00A20ECD" w:rsidRPr="00267458" w:rsidRDefault="00A20ECD" w:rsidP="00A2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หรือ</w:t>
      </w:r>
      <w:r w:rsidRPr="00267458">
        <w:rPr>
          <w:rFonts w:ascii="Angsana New" w:hAnsi="Angsana New"/>
          <w:b/>
          <w:sz w:val="30"/>
          <w:szCs w:val="30"/>
        </w:rPr>
        <w:t xml:space="preserve">   </w:t>
      </w:r>
      <w:r w:rsidRPr="00267458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A01D587" w14:textId="77777777" w:rsidR="00A20ECD" w:rsidRPr="00267458" w:rsidRDefault="00A20ECD" w:rsidP="00A20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2486129E" w14:textId="38AD953C" w:rsidR="00613542" w:rsidRPr="00267458" w:rsidRDefault="00483AD0" w:rsidP="005A0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="004B5867" w:rsidRPr="00267458">
        <w:rPr>
          <w:rFonts w:ascii="Angsana New" w:hAnsi="Angsana New" w:hint="cs"/>
          <w:b/>
          <w:sz w:val="30"/>
          <w:szCs w:val="30"/>
          <w:cs/>
        </w:rPr>
        <w:t>ร่วมและ</w:t>
      </w:r>
      <w:r w:rsidRPr="00267458">
        <w:rPr>
          <w:rFonts w:ascii="Angsana New" w:hAnsi="Angsana New"/>
          <w:b/>
          <w:sz w:val="30"/>
          <w:szCs w:val="30"/>
          <w:cs/>
        </w:rPr>
        <w:t>บริษัท</w:t>
      </w:r>
      <w:r w:rsidR="004B5867" w:rsidRPr="00267458">
        <w:rPr>
          <w:rFonts w:ascii="Angsana New" w:hAnsi="Angsana New" w:hint="cs"/>
          <w:b/>
          <w:sz w:val="30"/>
          <w:szCs w:val="30"/>
          <w:cs/>
        </w:rPr>
        <w:t>ย่อย</w:t>
      </w:r>
      <w:r w:rsidRPr="00267458">
        <w:rPr>
          <w:rFonts w:ascii="Angsana New" w:hAnsi="Angsana New"/>
          <w:b/>
          <w:sz w:val="30"/>
          <w:szCs w:val="30"/>
          <w:cs/>
        </w:rPr>
        <w:t>ได้เปิดเผยในหมายเหตุ</w:t>
      </w:r>
      <w:r w:rsidR="00DB7097" w:rsidRPr="00267458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AB08D4" w:rsidRPr="00267458">
        <w:rPr>
          <w:rFonts w:ascii="Angsana New" w:hAnsi="Angsana New"/>
          <w:bCs/>
          <w:sz w:val="30"/>
          <w:szCs w:val="30"/>
        </w:rPr>
        <w:t>8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DE34F2" w:rsidRPr="00267458">
        <w:rPr>
          <w:rFonts w:ascii="Angsana New" w:hAnsi="Angsana New"/>
          <w:bCs/>
          <w:sz w:val="30"/>
          <w:szCs w:val="30"/>
        </w:rPr>
        <w:t xml:space="preserve"> 9 </w:t>
      </w:r>
      <w:r w:rsidR="003B03C0" w:rsidRPr="00267458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267458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684F5AA" w14:textId="77777777" w:rsidR="00C81BCA" w:rsidRPr="00267458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7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267458" w14:paraId="4145A854" w14:textId="77777777" w:rsidTr="005A0DBB">
        <w:trPr>
          <w:trHeight w:val="659"/>
          <w:tblHeader/>
        </w:trPr>
        <w:tc>
          <w:tcPr>
            <w:tcW w:w="3911" w:type="dxa"/>
            <w:shd w:val="clear" w:color="auto" w:fill="auto"/>
          </w:tcPr>
          <w:p w14:paraId="75D1526C" w14:textId="77777777" w:rsidR="00060DFF" w:rsidRPr="00267458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53E700" w14:textId="77777777" w:rsidR="006D0DAB" w:rsidRPr="00267458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7FD1EF3F" w14:textId="77777777" w:rsidR="006D0DAB" w:rsidRPr="00267458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33D434A8" w14:textId="77777777" w:rsidR="00F779F9" w:rsidRPr="00267458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F4D2BE" w14:textId="77777777" w:rsidR="006D0DAB" w:rsidRPr="00267458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267458" w14:paraId="6A547649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2857682C" w14:textId="77777777" w:rsidR="00FF38E5" w:rsidRPr="00267458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C4428AA" w14:textId="77777777" w:rsidR="00FF38E5" w:rsidRPr="00267458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DD8E2F1" w14:textId="77777777" w:rsidR="00FF38E5" w:rsidRPr="00267458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4870195" w14:textId="77777777" w:rsidR="00FF38E5" w:rsidRPr="00267458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267458" w14:paraId="41FE9A6C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54AC176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14:paraId="5FEC97C5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2873A7C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68DB5952" w14:textId="77777777" w:rsidR="004919D3" w:rsidRPr="00267458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267458" w14:paraId="41209CB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5F76EFD5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14:paraId="70DBACF8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3687AA31" w14:textId="77777777" w:rsidR="004919D3" w:rsidRPr="00267458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0D98FCA2" w14:textId="77777777" w:rsidR="004919D3" w:rsidRPr="00267458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267458" w14:paraId="7449509A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1B298F86" w14:textId="77777777" w:rsidR="00D51AEE" w:rsidRPr="00267458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473B623" w14:textId="77777777" w:rsidR="00D51AEE" w:rsidRPr="00267458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061F27DF" w14:textId="77777777" w:rsidR="00D51AEE" w:rsidRPr="00267458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67458" w14:paraId="16D0EEB2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3BA625CC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(ประเทศไทย) จำกัด (มหาชน)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ab/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004D4B4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460F62E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267458" w14:paraId="2E48FCCD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6861EE0A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14:paraId="0FF5EB80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68583642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B267AFD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67458" w14:paraId="3E79100F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117037D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เสริมสุข จํากัด (มหาชน)</w:t>
            </w:r>
          </w:p>
          <w:p w14:paraId="2AEDA309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99454D3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A872A92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67458" w14:paraId="1450A7D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569F44D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อาคเนย์ประกันชีวิต จํากัด (มหาชน)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0CCE1A8C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D27E7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67458" w14:paraId="53A1520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7544355A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อาคเนย์ประกันภัย จํากัด (มหาชน)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br/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4BFB1C2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134740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267458" w14:paraId="19FAE1A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6ED54A22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ดีเวลลอปเม้นท์ จํากัด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0789E7E7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0922B9C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29FDD56" w14:textId="77777777" w:rsidR="00CC5A0E" w:rsidRPr="00267458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267458" w14:paraId="057DDB84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8B02427" w14:textId="77777777" w:rsidR="00C9647B" w:rsidRPr="00267458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แอสเสท เวิรด์ คอร์ป จำกัด (มหาชน)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867CD80" w14:textId="77777777" w:rsidR="00C9647B" w:rsidRPr="00267458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1437F78" w14:textId="77777777" w:rsidR="00C9647B" w:rsidRPr="00267458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14:paraId="485AFDEA" w14:textId="77777777" w:rsidR="004D27E4" w:rsidRPr="00267458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30525C84" w14:textId="77777777" w:rsidR="00BC2443" w:rsidRPr="00267458" w:rsidRDefault="00BC2443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67458" w14:paraId="09EFA7EE" w14:textId="77777777" w:rsidTr="007B7257">
        <w:trPr>
          <w:tblHeader/>
        </w:trPr>
        <w:tc>
          <w:tcPr>
            <w:tcW w:w="4138" w:type="dxa"/>
          </w:tcPr>
          <w:p w14:paraId="41C0EB49" w14:textId="65A8E39D" w:rsidR="00D60B8B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210F1C9F" w14:textId="77777777" w:rsidR="00D60B8B" w:rsidRPr="00267458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67458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26A0B1" w14:textId="77777777" w:rsidR="00D60B8B" w:rsidRPr="00267458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67458" w14:paraId="0600A99B" w14:textId="77777777" w:rsidTr="007B7257">
        <w:trPr>
          <w:tblHeader/>
        </w:trPr>
        <w:tc>
          <w:tcPr>
            <w:tcW w:w="4138" w:type="dxa"/>
          </w:tcPr>
          <w:p w14:paraId="4A0A1214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7F646114" w14:textId="2AFCDAAD" w:rsidR="004C2A94" w:rsidRPr="00267458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2484D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48ED37F9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892119" w14:textId="4962D46A" w:rsidR="004C2A94" w:rsidRPr="00267458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2484D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C7AD86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7CB0E3EB" w:rsidR="004C2A94" w:rsidRPr="00267458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2484D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F0CABB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915" w14:textId="7F66CDDA" w:rsidR="004C2A94" w:rsidRPr="00267458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2484D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2A94" w:rsidRPr="00267458" w14:paraId="01DD148C" w14:textId="77777777" w:rsidTr="007B7257">
        <w:trPr>
          <w:tblHeader/>
        </w:trPr>
        <w:tc>
          <w:tcPr>
            <w:tcW w:w="4138" w:type="dxa"/>
          </w:tcPr>
          <w:p w14:paraId="62776404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1944DCF3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67458" w14:paraId="4795E14E" w14:textId="77777777" w:rsidTr="007B7257">
        <w:tc>
          <w:tcPr>
            <w:tcW w:w="4138" w:type="dxa"/>
          </w:tcPr>
          <w:p w14:paraId="1969F02A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102F42AC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4189B3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9BF8B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84D" w:rsidRPr="00267458" w14:paraId="5889BECD" w14:textId="77777777" w:rsidTr="007B7257">
        <w:tc>
          <w:tcPr>
            <w:tcW w:w="4138" w:type="dxa"/>
          </w:tcPr>
          <w:p w14:paraId="5BF154CF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44F837B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D6CC62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1EFC0768" w:rsidR="0002484D" w:rsidRPr="00267458" w:rsidRDefault="0041790E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460,066</w:t>
            </w:r>
          </w:p>
        </w:tc>
        <w:tc>
          <w:tcPr>
            <w:tcW w:w="270" w:type="dxa"/>
          </w:tcPr>
          <w:p w14:paraId="075927C1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6D72E" w14:textId="3642E35A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500,647</w:t>
            </w:r>
          </w:p>
        </w:tc>
      </w:tr>
      <w:tr w:rsidR="0002484D" w:rsidRPr="00267458" w14:paraId="2CB09733" w14:textId="77777777" w:rsidTr="007B7257">
        <w:tc>
          <w:tcPr>
            <w:tcW w:w="4138" w:type="dxa"/>
          </w:tcPr>
          <w:p w14:paraId="37699611" w14:textId="2B28A8C0" w:rsidR="0002484D" w:rsidRPr="00267458" w:rsidRDefault="00273EB4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68AEE19D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B4B84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7CF4518D" w:rsidR="0002484D" w:rsidRPr="00267458" w:rsidRDefault="0041790E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6,431</w:t>
            </w:r>
          </w:p>
        </w:tc>
        <w:tc>
          <w:tcPr>
            <w:tcW w:w="270" w:type="dxa"/>
          </w:tcPr>
          <w:p w14:paraId="28A79FB4" w14:textId="77777777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687B2" w14:textId="330DEF69" w:rsidR="0002484D" w:rsidRPr="00267458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</w:tr>
      <w:tr w:rsidR="0041790E" w:rsidRPr="00267458" w14:paraId="1645ACCC" w14:textId="77777777" w:rsidTr="007B7257">
        <w:tc>
          <w:tcPr>
            <w:tcW w:w="4138" w:type="dxa"/>
          </w:tcPr>
          <w:p w14:paraId="0DA549B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90977D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47AA8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65F00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7425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81994" w14:textId="34E3652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A422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572F" w14:textId="636119D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2,777</w:t>
            </w:r>
          </w:p>
        </w:tc>
      </w:tr>
      <w:tr w:rsidR="0041790E" w:rsidRPr="00267458" w14:paraId="7293F64C" w14:textId="77777777" w:rsidTr="007B7257">
        <w:tc>
          <w:tcPr>
            <w:tcW w:w="4138" w:type="dxa"/>
          </w:tcPr>
          <w:p w14:paraId="0A02D85E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A3341D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9712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10A5DECA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  <w:tc>
          <w:tcPr>
            <w:tcW w:w="270" w:type="dxa"/>
          </w:tcPr>
          <w:p w14:paraId="26F3FED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B155" w14:textId="20E64DCC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</w:tr>
      <w:tr w:rsidR="0041790E" w:rsidRPr="00267458" w14:paraId="3C37EA90" w14:textId="77777777" w:rsidTr="007B7257">
        <w:tc>
          <w:tcPr>
            <w:tcW w:w="4138" w:type="dxa"/>
          </w:tcPr>
          <w:p w14:paraId="0C3718E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8C2718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90DC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07353529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5,751</w:t>
            </w:r>
          </w:p>
        </w:tc>
        <w:tc>
          <w:tcPr>
            <w:tcW w:w="270" w:type="dxa"/>
          </w:tcPr>
          <w:p w14:paraId="6AC4102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C8A05" w14:textId="362F01DF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</w:tr>
      <w:tr w:rsidR="0041790E" w:rsidRPr="00267458" w14:paraId="2E1BED51" w14:textId="77777777" w:rsidTr="007B7257">
        <w:tc>
          <w:tcPr>
            <w:tcW w:w="4138" w:type="dxa"/>
          </w:tcPr>
          <w:p w14:paraId="482E5CD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ABBB3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100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1699D9C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2,479</w:t>
            </w:r>
          </w:p>
        </w:tc>
        <w:tc>
          <w:tcPr>
            <w:tcW w:w="270" w:type="dxa"/>
          </w:tcPr>
          <w:p w14:paraId="40D7E41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8D56" w14:textId="53941E14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9,856</w:t>
            </w:r>
          </w:p>
        </w:tc>
      </w:tr>
      <w:tr w:rsidR="0041790E" w:rsidRPr="00267458" w14:paraId="3C3E9375" w14:textId="77777777" w:rsidTr="002F7062">
        <w:tc>
          <w:tcPr>
            <w:tcW w:w="4138" w:type="dxa"/>
          </w:tcPr>
          <w:p w14:paraId="0AF6367B" w14:textId="3262F76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ซื้อที่ดินรอการพัฒนา</w:t>
            </w:r>
          </w:p>
        </w:tc>
        <w:tc>
          <w:tcPr>
            <w:tcW w:w="1083" w:type="dxa"/>
          </w:tcPr>
          <w:p w14:paraId="2294B1DA" w14:textId="0691EB90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D77AF4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8BB0F3" w14:textId="2706B32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102DA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4FFB1" w14:textId="00B1D4FE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0" w:type="dxa"/>
          </w:tcPr>
          <w:p w14:paraId="1EC20BD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CBEC0" w14:textId="49B5FBB5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90E" w:rsidRPr="00267458" w14:paraId="7D327DFD" w14:textId="77777777" w:rsidTr="00E549C3">
        <w:trPr>
          <w:trHeight w:hRule="exact" w:val="288"/>
        </w:trPr>
        <w:tc>
          <w:tcPr>
            <w:tcW w:w="4138" w:type="dxa"/>
          </w:tcPr>
          <w:p w14:paraId="006C0470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AF2DF2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267CA4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C8462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76A9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19780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DBF2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AF0B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790E" w:rsidRPr="00267458" w14:paraId="32A227C7" w14:textId="77777777" w:rsidTr="007B7257">
        <w:tc>
          <w:tcPr>
            <w:tcW w:w="4138" w:type="dxa"/>
          </w:tcPr>
          <w:p w14:paraId="1518528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6122525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06B6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04A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0E" w:rsidRPr="00267458" w14:paraId="1F13D035" w14:textId="77777777" w:rsidTr="007B7257">
        <w:tc>
          <w:tcPr>
            <w:tcW w:w="4138" w:type="dxa"/>
          </w:tcPr>
          <w:p w14:paraId="11DCBE1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C75F038" w14:textId="754A4949" w:rsidR="0041790E" w:rsidRPr="00267458" w:rsidRDefault="002F7562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  <w:tc>
          <w:tcPr>
            <w:tcW w:w="276" w:type="dxa"/>
          </w:tcPr>
          <w:p w14:paraId="338D691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055B8A" w14:textId="7603C518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70" w:type="dxa"/>
          </w:tcPr>
          <w:p w14:paraId="0F95A23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7F6F3F04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367</w:t>
            </w:r>
          </w:p>
        </w:tc>
        <w:tc>
          <w:tcPr>
            <w:tcW w:w="270" w:type="dxa"/>
          </w:tcPr>
          <w:p w14:paraId="20C6F6FB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B4F5" w14:textId="25DBFC1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</w:tr>
      <w:tr w:rsidR="0041790E" w:rsidRPr="00267458" w14:paraId="74AB8DAA" w14:textId="77777777" w:rsidTr="007B7257">
        <w:tc>
          <w:tcPr>
            <w:tcW w:w="4138" w:type="dxa"/>
          </w:tcPr>
          <w:p w14:paraId="56273361" w14:textId="490AE0BA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38EAFDEF" w14:textId="32F513D5" w:rsidR="0041790E" w:rsidRPr="00267458" w:rsidRDefault="002F7562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6" w:type="dxa"/>
          </w:tcPr>
          <w:p w14:paraId="2A1C90AB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E6B79B" w14:textId="548FA4A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421E73B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A65D0" w14:textId="3F7DD4C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759</w:t>
            </w:r>
          </w:p>
        </w:tc>
        <w:tc>
          <w:tcPr>
            <w:tcW w:w="270" w:type="dxa"/>
          </w:tcPr>
          <w:p w14:paraId="32309BB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30D22" w14:textId="787BB605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41790E" w:rsidRPr="00267458" w14:paraId="073D1073" w14:textId="77777777" w:rsidTr="007B7257">
        <w:tc>
          <w:tcPr>
            <w:tcW w:w="4138" w:type="dxa"/>
          </w:tcPr>
          <w:p w14:paraId="7466BB6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4312A6D" w14:textId="3EE4C163" w:rsidR="0041790E" w:rsidRPr="00267458" w:rsidRDefault="002F7562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6" w:type="dxa"/>
          </w:tcPr>
          <w:p w14:paraId="0D356BB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733130" w14:textId="5F0AC9EE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3F32DE1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539984C5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678</w:t>
            </w:r>
          </w:p>
        </w:tc>
        <w:tc>
          <w:tcPr>
            <w:tcW w:w="270" w:type="dxa"/>
          </w:tcPr>
          <w:p w14:paraId="57DA0B1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85CCD" w14:textId="2F3D97E5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858</w:t>
            </w:r>
          </w:p>
        </w:tc>
      </w:tr>
      <w:tr w:rsidR="0041790E" w:rsidRPr="00267458" w14:paraId="3B63B6AE" w14:textId="77777777" w:rsidTr="007B7257">
        <w:tc>
          <w:tcPr>
            <w:tcW w:w="4138" w:type="dxa"/>
          </w:tcPr>
          <w:p w14:paraId="4CACB570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8B9633B" w14:textId="16483F42" w:rsidR="0041790E" w:rsidRPr="00267458" w:rsidRDefault="002F7562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48,089</w:t>
            </w:r>
          </w:p>
        </w:tc>
        <w:tc>
          <w:tcPr>
            <w:tcW w:w="276" w:type="dxa"/>
          </w:tcPr>
          <w:p w14:paraId="1B20843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DB54F" w14:textId="3E40E8B8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33,568</w:t>
            </w:r>
          </w:p>
        </w:tc>
        <w:tc>
          <w:tcPr>
            <w:tcW w:w="270" w:type="dxa"/>
          </w:tcPr>
          <w:p w14:paraId="76A1646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6A2AFB5A" w:rsidR="0041790E" w:rsidRPr="00267458" w:rsidRDefault="0041790E" w:rsidP="00B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D316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E4FAF" w14:textId="348E90E6" w:rsidR="0041790E" w:rsidRPr="00267458" w:rsidRDefault="0041790E" w:rsidP="00B45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5183" w:rsidRPr="00267458" w14:paraId="574A2BB4" w14:textId="77777777" w:rsidTr="00E549C3">
        <w:trPr>
          <w:trHeight w:hRule="exact" w:val="288"/>
        </w:trPr>
        <w:tc>
          <w:tcPr>
            <w:tcW w:w="4138" w:type="dxa"/>
          </w:tcPr>
          <w:p w14:paraId="420B3F11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47F51B5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36E611F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90D055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52032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11DC4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FCEEE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25B6D" w14:textId="77777777" w:rsidR="00B45183" w:rsidRPr="00267458" w:rsidRDefault="00B45183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0E" w:rsidRPr="00267458" w14:paraId="742362BF" w14:textId="77777777" w:rsidTr="007B7257">
        <w:tc>
          <w:tcPr>
            <w:tcW w:w="4138" w:type="dxa"/>
          </w:tcPr>
          <w:p w14:paraId="25C6F3F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5C896FD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CB5D3B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1A5D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0E" w:rsidRPr="00267458" w14:paraId="0A509BC9" w14:textId="77777777" w:rsidTr="007B7257">
        <w:tc>
          <w:tcPr>
            <w:tcW w:w="4138" w:type="dxa"/>
          </w:tcPr>
          <w:p w14:paraId="0C90241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10C52CA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E3695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3F31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90E" w:rsidRPr="00267458" w14:paraId="7CEF7A48" w14:textId="77777777" w:rsidTr="007B7257">
        <w:tc>
          <w:tcPr>
            <w:tcW w:w="4138" w:type="dxa"/>
          </w:tcPr>
          <w:p w14:paraId="517521D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5A1362A" w14:textId="0D19D208" w:rsidR="0041790E" w:rsidRPr="00267458" w:rsidRDefault="00374CE5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87,962</w:t>
            </w:r>
          </w:p>
        </w:tc>
        <w:tc>
          <w:tcPr>
            <w:tcW w:w="276" w:type="dxa"/>
          </w:tcPr>
          <w:p w14:paraId="64A7AE0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CCAC19" w14:textId="57EE8403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89,559</w:t>
            </w:r>
          </w:p>
        </w:tc>
        <w:tc>
          <w:tcPr>
            <w:tcW w:w="270" w:type="dxa"/>
          </w:tcPr>
          <w:p w14:paraId="39F2F53A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537E0EC9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40,708</w:t>
            </w:r>
          </w:p>
        </w:tc>
        <w:tc>
          <w:tcPr>
            <w:tcW w:w="270" w:type="dxa"/>
          </w:tcPr>
          <w:p w14:paraId="4DDD3E6B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07E71" w14:textId="2FA7A5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46,731</w:t>
            </w:r>
          </w:p>
        </w:tc>
      </w:tr>
      <w:tr w:rsidR="0041790E" w:rsidRPr="00267458" w14:paraId="797CEB31" w14:textId="77777777" w:rsidTr="007B7257">
        <w:tc>
          <w:tcPr>
            <w:tcW w:w="4138" w:type="dxa"/>
          </w:tcPr>
          <w:p w14:paraId="0A33161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64E25208" w14:textId="0D0FE52E" w:rsidR="0041790E" w:rsidRPr="00267458" w:rsidRDefault="00374CE5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4,733</w:t>
            </w:r>
          </w:p>
        </w:tc>
        <w:tc>
          <w:tcPr>
            <w:tcW w:w="276" w:type="dxa"/>
          </w:tcPr>
          <w:p w14:paraId="5971DE2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4C242" w14:textId="0709707F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0" w:type="dxa"/>
          </w:tcPr>
          <w:p w14:paraId="347D1F0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098756D9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14:paraId="233ED18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9CEBD" w14:textId="4DBD62E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41790E" w:rsidRPr="00267458" w14:paraId="76CFA99D" w14:textId="77777777" w:rsidTr="007B7257">
        <w:tc>
          <w:tcPr>
            <w:tcW w:w="4138" w:type="dxa"/>
          </w:tcPr>
          <w:p w14:paraId="4857C26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C95F73" w14:textId="7EC4D712" w:rsidR="0041790E" w:rsidRPr="00267458" w:rsidRDefault="002F7562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6" w:type="dxa"/>
          </w:tcPr>
          <w:p w14:paraId="6D5FB8E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C459F56" w14:textId="3B5DA280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65FE4DE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105F4228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B987B9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B3C29" w14:textId="169E8DF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41790E" w:rsidRPr="00267458" w14:paraId="35CF523C" w14:textId="77777777" w:rsidTr="007B7257">
        <w:tc>
          <w:tcPr>
            <w:tcW w:w="4138" w:type="dxa"/>
          </w:tcPr>
          <w:p w14:paraId="17AAD92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58B2D0" w14:textId="11DE61DB" w:rsidR="0041790E" w:rsidRPr="00267458" w:rsidRDefault="00374CE5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92,816</w:t>
            </w:r>
          </w:p>
        </w:tc>
        <w:tc>
          <w:tcPr>
            <w:tcW w:w="276" w:type="dxa"/>
          </w:tcPr>
          <w:p w14:paraId="35D097A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569D17" w14:textId="4E6D5EE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94,729</w:t>
            </w:r>
          </w:p>
        </w:tc>
        <w:tc>
          <w:tcPr>
            <w:tcW w:w="270" w:type="dxa"/>
          </w:tcPr>
          <w:p w14:paraId="7BD5306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29F1E5E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42,830</w:t>
            </w:r>
          </w:p>
        </w:tc>
        <w:tc>
          <w:tcPr>
            <w:tcW w:w="270" w:type="dxa"/>
          </w:tcPr>
          <w:p w14:paraId="197B42E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01E4" w14:textId="7C04BA79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49,120</w:t>
            </w:r>
          </w:p>
        </w:tc>
      </w:tr>
      <w:tr w:rsidR="0041790E" w:rsidRPr="00267458" w14:paraId="3C2DC364" w14:textId="77777777" w:rsidTr="00125088">
        <w:trPr>
          <w:trHeight w:hRule="exact" w:val="288"/>
        </w:trPr>
        <w:tc>
          <w:tcPr>
            <w:tcW w:w="4138" w:type="dxa"/>
          </w:tcPr>
          <w:p w14:paraId="6D92896E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9AF45A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10323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C646A2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9877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F325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AA6A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F7D18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790E" w:rsidRPr="00267458" w14:paraId="5FD94B89" w14:textId="77777777" w:rsidTr="00891B74">
        <w:tc>
          <w:tcPr>
            <w:tcW w:w="4138" w:type="dxa"/>
          </w:tcPr>
          <w:p w14:paraId="42ADB8A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1D90E88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E8247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002B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90E" w:rsidRPr="00267458" w14:paraId="407409C5" w14:textId="77777777" w:rsidTr="00891B74">
        <w:tc>
          <w:tcPr>
            <w:tcW w:w="4138" w:type="dxa"/>
          </w:tcPr>
          <w:p w14:paraId="2E339F6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D77546B" w14:textId="219EBEEE" w:rsidR="0041790E" w:rsidRPr="00267458" w:rsidRDefault="00F26C01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73,251</w:t>
            </w:r>
          </w:p>
        </w:tc>
        <w:tc>
          <w:tcPr>
            <w:tcW w:w="276" w:type="dxa"/>
          </w:tcPr>
          <w:p w14:paraId="35EE351C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83B68" w14:textId="15A8BE03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132,875</w:t>
            </w:r>
          </w:p>
        </w:tc>
        <w:tc>
          <w:tcPr>
            <w:tcW w:w="270" w:type="dxa"/>
          </w:tcPr>
          <w:p w14:paraId="358BBC2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257B2AEA" w:rsidR="0041790E" w:rsidRPr="00267458" w:rsidRDefault="00F26C01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267458">
              <w:rPr>
                <w:rFonts w:asciiTheme="majorBidi" w:hAnsiTheme="majorBidi"/>
                <w:sz w:val="30"/>
                <w:szCs w:val="30"/>
              </w:rPr>
              <w:t>,</w:t>
            </w:r>
            <w:r w:rsidRPr="00267458">
              <w:rPr>
                <w:rFonts w:asciiTheme="majorBidi" w:hAnsiTheme="majorBidi"/>
                <w:sz w:val="30"/>
                <w:szCs w:val="30"/>
                <w:cs/>
              </w:rPr>
              <w:t>888</w:t>
            </w:r>
          </w:p>
        </w:tc>
        <w:tc>
          <w:tcPr>
            <w:tcW w:w="270" w:type="dxa"/>
          </w:tcPr>
          <w:p w14:paraId="311C750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1AF6F" w14:textId="34573E98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48,281</w:t>
            </w:r>
          </w:p>
        </w:tc>
      </w:tr>
      <w:tr w:rsidR="0041790E" w:rsidRPr="00267458" w14:paraId="60E58A19" w14:textId="77777777" w:rsidTr="00891B74">
        <w:tc>
          <w:tcPr>
            <w:tcW w:w="4138" w:type="dxa"/>
          </w:tcPr>
          <w:p w14:paraId="3EA7993E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EAEAEB9" w14:textId="6A3757BB" w:rsidR="0041790E" w:rsidRPr="00267458" w:rsidRDefault="00FD29DA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4,660</w:t>
            </w:r>
          </w:p>
        </w:tc>
        <w:tc>
          <w:tcPr>
            <w:tcW w:w="276" w:type="dxa"/>
          </w:tcPr>
          <w:p w14:paraId="4E71C8D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32036A" w14:textId="3B6A3BAD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5FBA059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85F" w14:textId="0E8CB88D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267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7458">
              <w:rPr>
                <w:rFonts w:asciiTheme="majorBidi" w:hAnsiTheme="majorBidi"/>
                <w:sz w:val="30"/>
                <w:szCs w:val="30"/>
                <w:cs/>
              </w:rPr>
              <w:t>660</w:t>
            </w:r>
          </w:p>
        </w:tc>
        <w:tc>
          <w:tcPr>
            <w:tcW w:w="270" w:type="dxa"/>
          </w:tcPr>
          <w:p w14:paraId="26C07F22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9F053" w14:textId="045D19ED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</w:tr>
      <w:tr w:rsidR="0041790E" w:rsidRPr="00267458" w14:paraId="6F02B2D1" w14:textId="77777777" w:rsidTr="00891B74">
        <w:tc>
          <w:tcPr>
            <w:tcW w:w="4138" w:type="dxa"/>
          </w:tcPr>
          <w:p w14:paraId="60EFDB23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6C9CB" w14:textId="3B28FA57" w:rsidR="0041790E" w:rsidRPr="00267458" w:rsidRDefault="00FD29DA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4,630</w:t>
            </w:r>
          </w:p>
        </w:tc>
        <w:tc>
          <w:tcPr>
            <w:tcW w:w="276" w:type="dxa"/>
          </w:tcPr>
          <w:p w14:paraId="3B68692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6F97A" w14:textId="4F7F164D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  <w:tc>
          <w:tcPr>
            <w:tcW w:w="270" w:type="dxa"/>
          </w:tcPr>
          <w:p w14:paraId="4DED7DE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794C8A1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EA312" w14:textId="744D0A56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90E" w:rsidRPr="00267458" w14:paraId="59D5325A" w14:textId="77777777" w:rsidTr="00891B74">
        <w:tc>
          <w:tcPr>
            <w:tcW w:w="4138" w:type="dxa"/>
          </w:tcPr>
          <w:p w14:paraId="5592EE7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00D42747" w14:textId="62689D38" w:rsidR="0041790E" w:rsidRPr="00267458" w:rsidRDefault="00FD29DA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7,164</w:t>
            </w:r>
          </w:p>
        </w:tc>
        <w:tc>
          <w:tcPr>
            <w:tcW w:w="276" w:type="dxa"/>
          </w:tcPr>
          <w:p w14:paraId="65F3778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3E553C" w14:textId="3D6F0FD1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115,715</w:t>
            </w:r>
          </w:p>
        </w:tc>
        <w:tc>
          <w:tcPr>
            <w:tcW w:w="270" w:type="dxa"/>
          </w:tcPr>
          <w:p w14:paraId="1A58AB2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51884319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4,249</w:t>
            </w:r>
          </w:p>
        </w:tc>
        <w:tc>
          <w:tcPr>
            <w:tcW w:w="270" w:type="dxa"/>
          </w:tcPr>
          <w:p w14:paraId="6CE86788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8CA4A" w14:textId="7280AA60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10,324</w:t>
            </w:r>
          </w:p>
        </w:tc>
      </w:tr>
      <w:tr w:rsidR="0041790E" w:rsidRPr="00267458" w14:paraId="7B2F83A1" w14:textId="77777777" w:rsidTr="00891B74">
        <w:tc>
          <w:tcPr>
            <w:tcW w:w="4138" w:type="dxa"/>
          </w:tcPr>
          <w:p w14:paraId="62F98CB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1A99645D" w14:textId="226F2773" w:rsidR="0041790E" w:rsidRPr="00267458" w:rsidRDefault="00FD29DA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13,322</w:t>
            </w:r>
          </w:p>
        </w:tc>
        <w:tc>
          <w:tcPr>
            <w:tcW w:w="276" w:type="dxa"/>
          </w:tcPr>
          <w:p w14:paraId="09AC099F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F9D754" w14:textId="7273672B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70" w:type="dxa"/>
          </w:tcPr>
          <w:p w14:paraId="36C67EB1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1AFBA4F1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60033ECD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D1A1B" w14:textId="3EFFE4CE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9,129</w:t>
            </w:r>
          </w:p>
        </w:tc>
      </w:tr>
      <w:tr w:rsidR="0041790E" w:rsidRPr="00267458" w14:paraId="404F8B5D" w14:textId="77777777" w:rsidTr="00891B74">
        <w:tc>
          <w:tcPr>
            <w:tcW w:w="4138" w:type="dxa"/>
          </w:tcPr>
          <w:p w14:paraId="68D9A136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00A79D9" w14:textId="1D493588" w:rsidR="0041790E" w:rsidRPr="00267458" w:rsidRDefault="00FD29DA" w:rsidP="00FD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CF13C85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AB871F" w14:textId="39EBFBF5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786B785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74D05438" w:rsidR="0041790E" w:rsidRPr="00267458" w:rsidRDefault="002F7562" w:rsidP="002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6F2547" w14:textId="77777777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5DDED" w14:textId="7354D483" w:rsidR="0041790E" w:rsidRPr="00267458" w:rsidRDefault="0041790E" w:rsidP="0041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</w:tbl>
    <w:p w14:paraId="72E4024A" w14:textId="77777777" w:rsidR="00976D94" w:rsidRPr="00267458" w:rsidRDefault="00976D94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A24674" w14:textId="5FA909A6" w:rsidR="00B55C75" w:rsidRPr="00267458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</w:t>
      </w:r>
      <w:r w:rsidR="00262B12" w:rsidRPr="00267458">
        <w:rPr>
          <w:rFonts w:ascii="Angsana New" w:hAnsi="Angsana New" w:hint="cs"/>
          <w:sz w:val="30"/>
          <w:szCs w:val="30"/>
          <w:cs/>
        </w:rPr>
        <w:t>ก</w:t>
      </w:r>
      <w:r w:rsidRPr="00267458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Pr="00267458">
        <w:rPr>
          <w:rFonts w:ascii="Angsana New" w:hAnsi="Angsana New"/>
          <w:sz w:val="30"/>
          <w:szCs w:val="30"/>
        </w:rPr>
        <w:t xml:space="preserve">31 </w:t>
      </w:r>
      <w:r w:rsidRPr="00267458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5A75978C" w14:textId="77777777" w:rsidR="00B55C75" w:rsidRPr="00267458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47A7" w:rsidRPr="00267458" w14:paraId="24BDA528" w14:textId="77777777" w:rsidTr="00F77A13">
        <w:tc>
          <w:tcPr>
            <w:tcW w:w="4158" w:type="dxa"/>
          </w:tcPr>
          <w:p w14:paraId="6C43B3AB" w14:textId="77777777" w:rsidR="005B47A7" w:rsidRPr="00267458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7C5090D7" w14:textId="77777777" w:rsidR="005B47A7" w:rsidRPr="00267458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9D193B3" w14:textId="77777777" w:rsidR="005B47A7" w:rsidRPr="00267458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BFCCA" w14:textId="77777777" w:rsidR="005B47A7" w:rsidRPr="00267458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60E" w:rsidRPr="00267458" w14:paraId="684DC3BC" w14:textId="77777777" w:rsidTr="00F77A13">
        <w:tc>
          <w:tcPr>
            <w:tcW w:w="4158" w:type="dxa"/>
          </w:tcPr>
          <w:p w14:paraId="1A75A5DB" w14:textId="7BD7F1C9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E68907C" w14:textId="58FB16A4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26692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</w:tcPr>
          <w:p w14:paraId="7C7BBB49" w14:textId="77777777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1CCE258" w14:textId="3019ED72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26692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1C142981" w14:textId="77777777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9040B" w14:textId="1E12C1D6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26692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</w:tcPr>
          <w:p w14:paraId="3F6CED18" w14:textId="77777777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0760D" w14:textId="15B5FA08" w:rsidR="00B2660E" w:rsidRPr="00267458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26692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2A94" w:rsidRPr="00267458" w14:paraId="35CB548B" w14:textId="77777777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</w:tcPr>
          <w:p w14:paraId="0A5AFC89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5F96C333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26692" w:rsidRPr="00267458" w14:paraId="01E6EB23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2FD04FA1" w14:textId="30C47562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58B9619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0A2948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E6DB9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41F62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CFE3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A3816C5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8592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692" w:rsidRPr="00267458" w14:paraId="0A954D41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1DBB4B0D" w:rsidR="00326692" w:rsidRPr="00267458" w:rsidRDefault="004947B5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6D40DDA2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69F" w14:textId="3948D683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144,757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BC22" w14:textId="37A1C4E9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997</w:t>
            </w:r>
          </w:p>
        </w:tc>
      </w:tr>
      <w:tr w:rsidR="00326692" w:rsidRPr="00267458" w14:paraId="5AAB661A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053FC64D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0AEA4C74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A26" w14:textId="02CF8DD7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5,597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0A6" w14:textId="6B6DB186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484</w:t>
            </w:r>
          </w:p>
        </w:tc>
      </w:tr>
      <w:tr w:rsidR="00326692" w:rsidRPr="00267458" w14:paraId="36429012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289062EE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28,291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2A422318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42,901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8B90" w14:textId="7E8E3020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15,082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18F0" w14:textId="4325EAC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67458">
              <w:rPr>
                <w:rFonts w:ascii="Angsana New" w:hAnsi="Angsana New"/>
                <w:sz w:val="30"/>
                <w:szCs w:val="30"/>
              </w:rPr>
              <w:t>7,490</w:t>
            </w:r>
          </w:p>
        </w:tc>
      </w:tr>
      <w:tr w:rsidR="00326692" w:rsidRPr="00267458" w14:paraId="65DBACC8" w14:textId="77777777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29DD722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44C2E527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33,888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9983DB0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7AAD5F9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B883CED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157481CF" w:rsidR="00326692" w:rsidRPr="00267458" w:rsidRDefault="007E7A20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56E2EE" w14:textId="7777777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C72C4" w14:textId="1E392227" w:rsidR="00326692" w:rsidRPr="00267458" w:rsidRDefault="00326692" w:rsidP="0032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5,971</w:t>
            </w:r>
          </w:p>
        </w:tc>
      </w:tr>
      <w:tr w:rsidR="00326692" w:rsidRPr="00267458" w14:paraId="7CF7CDD6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0EE2758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B681D94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43A2F6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CFA7C2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3A8FF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3193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15C6D1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27C8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692" w:rsidRPr="00267458" w14:paraId="211E0BC5" w14:textId="77777777" w:rsidTr="00681B3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2EB5D5E" w14:textId="3D2842DE" w:rsidR="00326692" w:rsidRPr="00267458" w:rsidRDefault="00F13E2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698AD4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DFFE33F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CBDC7E0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983B6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C4D1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6416EC0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9A17" w14:textId="77777777" w:rsidR="00326692" w:rsidRPr="00267458" w:rsidRDefault="00326692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E24" w:rsidRPr="00267458" w14:paraId="2A2CD8C3" w14:textId="77777777" w:rsidTr="00681B3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74503D" w14:textId="4E0ED255" w:rsidR="00F13E24" w:rsidRPr="00267458" w:rsidRDefault="00F26C01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1,121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5A0E11" w14:textId="1D9382F6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2,236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689C0" w14:textId="6124A65C" w:rsidR="00F13E24" w:rsidRPr="00267458" w:rsidRDefault="00F26C01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96A38" w14:textId="064C766B" w:rsidR="00F13E24" w:rsidRPr="00267458" w:rsidRDefault="00F13E24" w:rsidP="00F13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  <w:tr w:rsidR="002F7062" w:rsidRPr="00267458" w14:paraId="38D7919F" w14:textId="77777777" w:rsidTr="00681B3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3DD370E3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9E9233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55B9149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16095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2FD69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007159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A0932C2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04A1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F70" w:rsidRPr="00267458" w14:paraId="7DEBB265" w14:textId="77777777" w:rsidTr="00A023F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62D9328E" w14:textId="581706C2" w:rsidR="00043F70" w:rsidRPr="00267458" w:rsidRDefault="00A023FF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75545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3176E1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AA7771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4DD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3DAAC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F8CEA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B22A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F70" w:rsidRPr="00267458" w14:paraId="3560FD97" w14:textId="77777777" w:rsidTr="00A023F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C587884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1426C3" w14:textId="76B97E23" w:rsidR="00043F70" w:rsidRPr="00267458" w:rsidRDefault="002F7562" w:rsidP="002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1FD344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8BC08" w14:textId="7D8AA802" w:rsidR="00043F70" w:rsidRPr="00267458" w:rsidRDefault="00DA45DC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26111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627AB3" w14:textId="560CAE57" w:rsidR="00043F70" w:rsidRPr="00267458" w:rsidRDefault="002F7562" w:rsidP="002F7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D0A27B5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1F5D6" w14:textId="437E590C" w:rsidR="00043F70" w:rsidRPr="00267458" w:rsidRDefault="00DA45DC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</w:tr>
      <w:tr w:rsidR="00043F70" w:rsidRPr="00267458" w14:paraId="572116EC" w14:textId="77777777" w:rsidTr="00A023F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4F9117E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0E95D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3A55F6B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4A3C0C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E90B3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31CBB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C60F729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6A4E6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062" w:rsidRPr="00267458" w14:paraId="236650C1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38C1335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FC9A223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55DCFF1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AFEFF02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9BAE1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2AB2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19CA27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0BB0" w14:textId="77777777" w:rsidR="002F7062" w:rsidRPr="00267458" w:rsidRDefault="002F706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B3E" w:rsidRPr="00267458" w14:paraId="6F15E7C8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72582EA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51C1975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2097E2A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139D0E0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EDD04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D2C5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B3FB432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B9D5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1B3E" w:rsidRPr="00267458" w14:paraId="055231E1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ABB2B2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2F32915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7C0356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198EC0F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4D1FE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8CF3F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AD372CA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6D1F" w14:textId="77777777" w:rsidR="00681B3E" w:rsidRPr="00267458" w:rsidRDefault="00681B3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062" w:rsidRPr="00267458" w14:paraId="1C8FA2A3" w14:textId="77777777" w:rsidTr="00933E8E">
        <w:tc>
          <w:tcPr>
            <w:tcW w:w="4158" w:type="dxa"/>
          </w:tcPr>
          <w:p w14:paraId="04A5BE99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658DA57B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6125ED7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CD1AF3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062" w:rsidRPr="00267458" w14:paraId="20FA65B8" w14:textId="77777777" w:rsidTr="00933E8E">
        <w:tc>
          <w:tcPr>
            <w:tcW w:w="4158" w:type="dxa"/>
          </w:tcPr>
          <w:p w14:paraId="4D5F1032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2FD24DB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547BC577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B535341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6ADA31B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E570904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2C01BFDD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A39DB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F7062" w:rsidRPr="00267458" w14:paraId="3C9D0BFD" w14:textId="77777777" w:rsidTr="00933E8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</w:tcPr>
          <w:p w14:paraId="411D118B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336E933" w14:textId="77777777" w:rsidR="002F7062" w:rsidRPr="00267458" w:rsidRDefault="002F7062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3F70" w:rsidRPr="00267458" w14:paraId="3F4C9571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B792FE1" w14:textId="61D7F0AA" w:rsidR="00043F70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EA3E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F52B49B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E7500F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740AB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A54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6987BB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0333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F70" w:rsidRPr="00267458" w14:paraId="16040F19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80DE8B0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A4A392" w14:textId="79082982" w:rsidR="00043F70" w:rsidRPr="00267458" w:rsidRDefault="004A3F1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F23E6C9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59A98D" w14:textId="612AFFB1" w:rsidR="00043F70" w:rsidRPr="00267458" w:rsidRDefault="00DA45DC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A5BDE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EBB" w14:textId="13A3D39A" w:rsidR="00043F70" w:rsidRPr="00267458" w:rsidRDefault="00F26C01" w:rsidP="0071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F2E9F90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108E" w14:textId="09D82F89" w:rsidR="00043F70" w:rsidRPr="00267458" w:rsidRDefault="00683A3A" w:rsidP="0068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</w:tr>
      <w:tr w:rsidR="00531878" w:rsidRPr="00267458" w14:paraId="4273D9B4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B3C503E" w14:textId="0C46656F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DF2A7A" w14:textId="24E03163" w:rsidR="00531878" w:rsidRPr="00267458" w:rsidRDefault="007111B9" w:rsidP="0071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36D3686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FD1B953" w14:textId="0A41A59C" w:rsidR="00531878" w:rsidRPr="00267458" w:rsidRDefault="00DA45DC" w:rsidP="00DA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8EB9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4CCA" w14:textId="6948CA37" w:rsidR="00531878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5A557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F124" w14:textId="147F1C5E" w:rsidR="00531878" w:rsidRPr="00267458" w:rsidRDefault="00683A3A" w:rsidP="0068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3F70" w:rsidRPr="00267458" w14:paraId="73D33B28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4C4010F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96128" w14:textId="6D2D87CE" w:rsidR="00043F70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BC12B0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C69D0" w14:textId="4F0977FE" w:rsidR="00043F70" w:rsidRPr="00267458" w:rsidRDefault="00DA45DC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1,912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01DD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690E" w14:textId="704005C4" w:rsidR="00043F70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831BE6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209EA" w14:textId="6F499B6B" w:rsidR="00043F70" w:rsidRPr="00267458" w:rsidRDefault="00683A3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043F70" w:rsidRPr="00267458" w14:paraId="7DC38CF5" w14:textId="77777777" w:rsidTr="0053187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9917621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D8890" w14:textId="09EBA7A1" w:rsidR="00043F70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8,185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1CB51D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CC0DF" w14:textId="62417BF5" w:rsidR="00043F70" w:rsidRPr="00267458" w:rsidRDefault="00DA45DC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7,467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12B7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BAC469" w14:textId="1754BBEF" w:rsidR="00043F70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6,218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0DA006" w14:textId="77777777" w:rsidR="00043F70" w:rsidRPr="00267458" w:rsidRDefault="00043F7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0E2A4" w14:textId="44C3117B" w:rsidR="00043F70" w:rsidRPr="00267458" w:rsidRDefault="00683A3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</w:tr>
      <w:tr w:rsidR="006F5592" w:rsidRPr="00267458" w14:paraId="0422929B" w14:textId="77777777" w:rsidTr="006F559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850DCE4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3718C1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BD7CC1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67CD63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EF733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E4E1F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27D8FF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C9164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5592" w:rsidRPr="00267458" w14:paraId="5270D46A" w14:textId="77777777" w:rsidTr="006F559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1E64354" w14:textId="2493C236" w:rsidR="006F5592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9B1D97D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F16083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103BBD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07357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947E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7E6EFB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586A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5592" w:rsidRPr="00267458" w14:paraId="27E0B804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D91D4A7" w14:textId="46D36195" w:rsidR="006F5592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E97E4F4" w14:textId="492D4BC0" w:rsidR="006F5592" w:rsidRPr="00267458" w:rsidRDefault="004A3F1A" w:rsidP="004A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437601F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B6F6C49" w14:textId="69BFD166" w:rsidR="006F5592" w:rsidRPr="00267458" w:rsidRDefault="004A3F1A" w:rsidP="004A3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A235B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3732" w14:textId="51BBA625" w:rsidR="006F5592" w:rsidRPr="00267458" w:rsidRDefault="007111B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0914A89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4DA5" w14:textId="172844C8" w:rsidR="006F5592" w:rsidRPr="00267458" w:rsidRDefault="00683A3A" w:rsidP="0068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5592" w:rsidRPr="00267458" w14:paraId="599C6DA5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5EFFA7" w14:textId="29908BAE" w:rsidR="006F5592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7E1E" w14:textId="155B8F57" w:rsidR="006F5592" w:rsidRPr="00267458" w:rsidRDefault="00F26C01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92CED36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FFD1" w14:textId="064EEA01" w:rsidR="006F5592" w:rsidRPr="00267458" w:rsidRDefault="00683A3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11,672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DA0A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7A361" w14:textId="129AD093" w:rsidR="006F5592" w:rsidRPr="00267458" w:rsidRDefault="00F26C01" w:rsidP="00F2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93695F" w14:textId="77777777" w:rsidR="006F5592" w:rsidRPr="00267458" w:rsidRDefault="006F5592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E5701" w14:textId="7EE378A1" w:rsidR="006F5592" w:rsidRPr="00267458" w:rsidRDefault="00683A3A" w:rsidP="0068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1878" w:rsidRPr="00267458" w14:paraId="72A2F99E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D1B0BD0" w14:textId="1A9673F8" w:rsidR="00531878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0F8F0" w14:textId="4E5E1966" w:rsidR="00531878" w:rsidRPr="00267458" w:rsidRDefault="00F26C01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77AE8E1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4C37A" w14:textId="21ECDEB3" w:rsidR="00531878" w:rsidRPr="00267458" w:rsidRDefault="00683A3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DA97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DA054" w14:textId="47A7CAED" w:rsidR="00531878" w:rsidRPr="00267458" w:rsidRDefault="00F26C01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E8CAFAC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C4EAD" w14:textId="7797BFBB" w:rsidR="00531878" w:rsidRPr="00267458" w:rsidRDefault="00683A3A" w:rsidP="00683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1878" w:rsidRPr="00267458" w14:paraId="490C55D3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6A06867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21CF2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AD4E79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85AA4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0185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93125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AF2C83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B6FC9" w14:textId="77777777" w:rsidR="00531878" w:rsidRPr="00267458" w:rsidRDefault="00531878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5B67" w:rsidRPr="00267458" w14:paraId="5FFFE7BD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A10D124" w14:textId="3E8EB240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341E95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85FF0F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96E6D9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EB2C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D6BE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CF161C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6E7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5B67" w:rsidRPr="00267458" w14:paraId="0FB79C3D" w14:textId="77777777" w:rsidTr="00455B6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84F09F" w14:textId="025162AF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FCD45" w14:textId="573D3E17" w:rsidR="00455B67" w:rsidRPr="00267458" w:rsidRDefault="00F26C01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10,966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428ACF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D410A1" w14:textId="4C54DF32" w:rsidR="00455B67" w:rsidRPr="00267458" w:rsidRDefault="00BE03AE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14,459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9368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B9C8FC" w14:textId="61E7F080" w:rsidR="00455B67" w:rsidRPr="00267458" w:rsidRDefault="007111B9" w:rsidP="0038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6051FA" w14:textId="77777777" w:rsidR="00455B67" w:rsidRPr="00267458" w:rsidRDefault="00455B67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5A2E8" w14:textId="6F034E0A" w:rsidR="00455B67" w:rsidRPr="00267458" w:rsidRDefault="00BE03AE" w:rsidP="00BE0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F52D15" w14:textId="6B095855" w:rsidR="008971CC" w:rsidRPr="00267458" w:rsidRDefault="005241FF" w:rsidP="00865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-6"/>
          <w:sz w:val="24"/>
          <w:szCs w:val="24"/>
        </w:rPr>
      </w:pPr>
      <w:r w:rsidRPr="00267458">
        <w:rPr>
          <w:rFonts w:ascii="Angsana New" w:hAnsi="Angsana New"/>
          <w:sz w:val="30"/>
          <w:szCs w:val="30"/>
        </w:rPr>
        <w:t xml:space="preserve">       </w:t>
      </w:r>
      <w:r w:rsidR="00712529" w:rsidRPr="00267458">
        <w:rPr>
          <w:rFonts w:ascii="Angsana New" w:hAnsi="Angsana New"/>
          <w:sz w:val="30"/>
          <w:szCs w:val="30"/>
        </w:rPr>
        <w:tab/>
      </w:r>
    </w:p>
    <w:p w14:paraId="18292B21" w14:textId="5187131D" w:rsidR="00183590" w:rsidRPr="00267458" w:rsidRDefault="00342641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267458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E6860EF" w14:textId="77777777" w:rsidR="005A5BFE" w:rsidRPr="00267458" w:rsidRDefault="005A5BFE" w:rsidP="0071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ab/>
      </w:r>
    </w:p>
    <w:p w14:paraId="055BA9C3" w14:textId="77777777" w:rsidR="001629D4" w:rsidRPr="00267458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267458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14:paraId="288C57E9" w14:textId="77777777" w:rsidR="001629D4" w:rsidRPr="00267458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B1556B8" w14:textId="192A5310" w:rsidR="00A66276" w:rsidRPr="007F478F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D120A">
        <w:rPr>
          <w:rFonts w:ascii="Angsana New" w:hAnsi="Angsana New"/>
          <w:sz w:val="30"/>
          <w:szCs w:val="30"/>
          <w:cs/>
        </w:rPr>
        <w:t>บริษัทได้ทำสัญญาเช่าพื้นที่กับบริษัท</w:t>
      </w:r>
      <w:r w:rsidRPr="00FD120A">
        <w:rPr>
          <w:rFonts w:ascii="Angsana New" w:hAnsi="Angsana New" w:hint="cs"/>
          <w:sz w:val="30"/>
          <w:szCs w:val="30"/>
          <w:cs/>
        </w:rPr>
        <w:t xml:space="preserve"> คาโดคา</w:t>
      </w:r>
      <w:r w:rsidR="00F159A5" w:rsidRPr="00FD120A">
        <w:rPr>
          <w:rFonts w:ascii="Angsana New" w:hAnsi="Angsana New" w:hint="cs"/>
          <w:sz w:val="30"/>
          <w:szCs w:val="30"/>
          <w:cs/>
        </w:rPr>
        <w:t>วะ อมรินทร์ จำกัด ซึ่งเป็น</w:t>
      </w:r>
      <w:r w:rsidRPr="00FD120A">
        <w:rPr>
          <w:rFonts w:ascii="Angsana New" w:hAnsi="Angsana New" w:hint="cs"/>
          <w:sz w:val="30"/>
          <w:szCs w:val="30"/>
          <w:cs/>
        </w:rPr>
        <w:t>บริษัทร่วม</w:t>
      </w:r>
      <w:r w:rsidRPr="00FD120A">
        <w:rPr>
          <w:rFonts w:ascii="Angsana New" w:hAnsi="Angsana New"/>
          <w:sz w:val="30"/>
          <w:szCs w:val="30"/>
        </w:rPr>
        <w:t xml:space="preserve"> </w:t>
      </w:r>
      <w:r w:rsidRPr="00FD120A">
        <w:rPr>
          <w:rFonts w:ascii="Angsana New" w:hAnsi="Angsana New"/>
          <w:sz w:val="30"/>
          <w:szCs w:val="30"/>
          <w:cs/>
        </w:rPr>
        <w:t>โดยสัญญาดังกล่าวมีระยะเวลา</w:t>
      </w:r>
      <w:r w:rsidR="00FE60F5" w:rsidRPr="00FD120A">
        <w:rPr>
          <w:rFonts w:ascii="Angsana New" w:hAnsi="Angsana New"/>
          <w:sz w:val="30"/>
          <w:szCs w:val="30"/>
        </w:rPr>
        <w:br/>
      </w:r>
      <w:r w:rsidRPr="00FD120A">
        <w:rPr>
          <w:rFonts w:ascii="Angsana New" w:hAnsi="Angsana New"/>
          <w:sz w:val="30"/>
          <w:szCs w:val="30"/>
        </w:rPr>
        <w:t xml:space="preserve">3 </w:t>
      </w:r>
      <w:r w:rsidRPr="00FD120A">
        <w:rPr>
          <w:rFonts w:ascii="Angsana New" w:hAnsi="Angsana New"/>
          <w:sz w:val="30"/>
          <w:szCs w:val="30"/>
          <w:cs/>
        </w:rPr>
        <w:t>ปี</w:t>
      </w:r>
      <w:r w:rsidRPr="00FD120A">
        <w:rPr>
          <w:rFonts w:ascii="Angsana New" w:hAnsi="Angsana New"/>
          <w:sz w:val="30"/>
          <w:szCs w:val="30"/>
        </w:rPr>
        <w:t xml:space="preserve"> </w:t>
      </w:r>
      <w:r w:rsidRPr="00FD120A">
        <w:rPr>
          <w:rFonts w:ascii="Angsana New" w:hAnsi="Angsana New"/>
          <w:sz w:val="30"/>
          <w:szCs w:val="30"/>
          <w:cs/>
        </w:rPr>
        <w:t>ตั้งแต่วันที่</w:t>
      </w:r>
      <w:r w:rsidRPr="00FD120A">
        <w:rPr>
          <w:rFonts w:ascii="Angsana New" w:hAnsi="Angsana New"/>
          <w:sz w:val="30"/>
          <w:szCs w:val="30"/>
        </w:rPr>
        <w:t xml:space="preserve"> 1 </w:t>
      </w:r>
      <w:r w:rsidRPr="00FD120A">
        <w:rPr>
          <w:rFonts w:ascii="Angsana New" w:hAnsi="Angsana New" w:hint="cs"/>
          <w:sz w:val="30"/>
          <w:szCs w:val="30"/>
          <w:cs/>
        </w:rPr>
        <w:t>ตุลาคม</w:t>
      </w:r>
      <w:r w:rsidRPr="00FD120A">
        <w:rPr>
          <w:rFonts w:ascii="Angsana New" w:hAnsi="Angsana New"/>
          <w:sz w:val="30"/>
          <w:szCs w:val="30"/>
        </w:rPr>
        <w:t xml:space="preserve"> 25</w:t>
      </w:r>
      <w:r w:rsidR="00B32548" w:rsidRPr="00FD120A">
        <w:rPr>
          <w:rFonts w:ascii="Angsana New" w:hAnsi="Angsana New"/>
          <w:sz w:val="30"/>
          <w:szCs w:val="30"/>
        </w:rPr>
        <w:t>62</w:t>
      </w:r>
      <w:r w:rsidRPr="00FD120A">
        <w:rPr>
          <w:rFonts w:ascii="Angsana New" w:hAnsi="Angsana New"/>
          <w:sz w:val="30"/>
          <w:szCs w:val="30"/>
        </w:rPr>
        <w:t xml:space="preserve"> </w:t>
      </w:r>
      <w:r w:rsidRPr="00FD120A">
        <w:rPr>
          <w:rFonts w:ascii="Angsana New" w:hAnsi="Angsana New"/>
          <w:sz w:val="30"/>
          <w:szCs w:val="30"/>
          <w:cs/>
        </w:rPr>
        <w:t>ถึงวันที่</w:t>
      </w:r>
      <w:r w:rsidRPr="00FD120A">
        <w:rPr>
          <w:rFonts w:ascii="Angsana New" w:hAnsi="Angsana New"/>
          <w:sz w:val="30"/>
          <w:szCs w:val="30"/>
        </w:rPr>
        <w:t xml:space="preserve"> 30 </w:t>
      </w:r>
      <w:r w:rsidRPr="00FD120A">
        <w:rPr>
          <w:rFonts w:ascii="Angsana New" w:hAnsi="Angsana New" w:hint="cs"/>
          <w:sz w:val="30"/>
          <w:szCs w:val="30"/>
          <w:cs/>
        </w:rPr>
        <w:t>กันย</w:t>
      </w:r>
      <w:r w:rsidRPr="007F478F">
        <w:rPr>
          <w:rFonts w:ascii="Angsana New" w:hAnsi="Angsana New" w:hint="cs"/>
          <w:sz w:val="30"/>
          <w:szCs w:val="30"/>
          <w:cs/>
        </w:rPr>
        <w:t>ายน</w:t>
      </w:r>
      <w:r w:rsidRPr="007F478F">
        <w:rPr>
          <w:rFonts w:ascii="Angsana New" w:hAnsi="Angsana New"/>
          <w:sz w:val="30"/>
          <w:szCs w:val="30"/>
        </w:rPr>
        <w:t xml:space="preserve"> 256</w:t>
      </w:r>
      <w:r w:rsidR="00B32548" w:rsidRPr="007F478F">
        <w:rPr>
          <w:rFonts w:ascii="Angsana New" w:hAnsi="Angsana New"/>
          <w:sz w:val="30"/>
          <w:szCs w:val="30"/>
        </w:rPr>
        <w:t>5</w:t>
      </w:r>
      <w:r w:rsidR="00FD120A" w:rsidRPr="007F478F">
        <w:rPr>
          <w:rFonts w:ascii="Angsana New" w:hAnsi="Angsana New" w:hint="cs"/>
          <w:sz w:val="30"/>
          <w:szCs w:val="30"/>
          <w:cs/>
        </w:rPr>
        <w:t xml:space="preserve"> และมีระยะเวลา</w:t>
      </w:r>
      <w:r w:rsidR="00214D33" w:rsidRPr="007F478F">
        <w:rPr>
          <w:rFonts w:ascii="Angsana New" w:hAnsi="Angsana New"/>
          <w:sz w:val="30"/>
          <w:szCs w:val="30"/>
        </w:rPr>
        <w:t xml:space="preserve"> </w:t>
      </w:r>
      <w:r w:rsidR="00FD120A" w:rsidRPr="007F478F">
        <w:rPr>
          <w:rFonts w:ascii="Angsana New" w:hAnsi="Angsana New"/>
          <w:sz w:val="30"/>
          <w:szCs w:val="30"/>
        </w:rPr>
        <w:t xml:space="preserve">1 </w:t>
      </w:r>
      <w:r w:rsidR="00FD120A" w:rsidRPr="007F478F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="00FD120A" w:rsidRPr="007F478F">
        <w:rPr>
          <w:rFonts w:ascii="Angsana New" w:hAnsi="Angsana New"/>
          <w:sz w:val="30"/>
          <w:szCs w:val="30"/>
        </w:rPr>
        <w:t xml:space="preserve">10 </w:t>
      </w:r>
      <w:r w:rsidR="00FD120A" w:rsidRPr="007F478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D120A" w:rsidRPr="007F478F">
        <w:rPr>
          <w:rFonts w:ascii="Angsana New" w:hAnsi="Angsana New"/>
          <w:sz w:val="30"/>
          <w:szCs w:val="30"/>
        </w:rPr>
        <w:t xml:space="preserve">2564 </w:t>
      </w:r>
      <w:r w:rsidR="00FA741D">
        <w:rPr>
          <w:rFonts w:ascii="Angsana New" w:hAnsi="Angsana New" w:hint="cs"/>
          <w:sz w:val="30"/>
          <w:szCs w:val="30"/>
          <w:cs/>
        </w:rPr>
        <w:t xml:space="preserve">      </w:t>
      </w:r>
      <w:r w:rsidR="00FD120A" w:rsidRPr="007F478F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D120A" w:rsidRPr="007F478F">
        <w:rPr>
          <w:rFonts w:ascii="Angsana New" w:hAnsi="Angsana New"/>
          <w:sz w:val="30"/>
          <w:szCs w:val="30"/>
        </w:rPr>
        <w:t xml:space="preserve">30 </w:t>
      </w:r>
      <w:r w:rsidR="00FD120A" w:rsidRPr="007F478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D120A" w:rsidRPr="007F478F">
        <w:rPr>
          <w:rFonts w:ascii="Angsana New" w:hAnsi="Angsana New"/>
          <w:sz w:val="30"/>
          <w:szCs w:val="30"/>
        </w:rPr>
        <w:t xml:space="preserve">2565 </w:t>
      </w:r>
      <w:r w:rsidRPr="007F478F">
        <w:rPr>
          <w:rFonts w:ascii="Angsana New" w:hAnsi="Angsana New"/>
          <w:sz w:val="30"/>
          <w:szCs w:val="30"/>
          <w:cs/>
        </w:rPr>
        <w:t>โดยบริษัท</w:t>
      </w:r>
      <w:r w:rsidR="005654BE" w:rsidRPr="007F478F">
        <w:rPr>
          <w:rFonts w:ascii="Angsana New" w:hAnsi="Angsana New" w:hint="cs"/>
          <w:sz w:val="30"/>
          <w:szCs w:val="30"/>
          <w:cs/>
        </w:rPr>
        <w:t>ร่วมดังกล่าว</w:t>
      </w:r>
      <w:r w:rsidRPr="007F478F">
        <w:rPr>
          <w:rFonts w:ascii="Angsana New" w:hAnsi="Angsana New"/>
          <w:sz w:val="30"/>
          <w:szCs w:val="30"/>
          <w:cs/>
        </w:rPr>
        <w:t>ตกลงจะจ่ายค่าเช่า</w:t>
      </w:r>
      <w:r w:rsidR="005654BE" w:rsidRPr="007F478F">
        <w:rPr>
          <w:rFonts w:ascii="Angsana New" w:hAnsi="Angsana New" w:hint="cs"/>
          <w:sz w:val="30"/>
          <w:szCs w:val="30"/>
          <w:cs/>
        </w:rPr>
        <w:t>ให้กับบริษัท</w:t>
      </w:r>
      <w:r w:rsidRPr="007F478F">
        <w:rPr>
          <w:rFonts w:ascii="Angsana New" w:hAnsi="Angsana New"/>
          <w:sz w:val="30"/>
          <w:szCs w:val="30"/>
          <w:cs/>
        </w:rPr>
        <w:t>เป็นรายเดือนในอัตราคงที่</w:t>
      </w:r>
      <w:r w:rsidR="00FA741D">
        <w:rPr>
          <w:rFonts w:ascii="Angsana New" w:hAnsi="Angsana New" w:hint="cs"/>
          <w:sz w:val="30"/>
          <w:szCs w:val="30"/>
          <w:cs/>
        </w:rPr>
        <w:t xml:space="preserve">        </w:t>
      </w:r>
      <w:r w:rsidRPr="007F478F">
        <w:rPr>
          <w:rFonts w:ascii="Angsana New" w:hAnsi="Angsana New"/>
          <w:sz w:val="30"/>
          <w:szCs w:val="30"/>
          <w:cs/>
        </w:rPr>
        <w:t>ตามที่ตกลงกันในสัญญา</w:t>
      </w:r>
      <w:r w:rsidRPr="007F478F">
        <w:rPr>
          <w:rFonts w:ascii="Angsana New" w:hAnsi="Angsana New"/>
          <w:sz w:val="30"/>
          <w:szCs w:val="30"/>
        </w:rPr>
        <w:t xml:space="preserve"> </w:t>
      </w:r>
    </w:p>
    <w:p w14:paraId="6CAC98D9" w14:textId="77777777" w:rsidR="0082769F" w:rsidRPr="007F478F" w:rsidRDefault="0082769F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470AC07" w14:textId="2664275F" w:rsidR="00A66276" w:rsidRPr="00267458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7F478F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 w:rsidR="00BC4E95" w:rsidRPr="007F478F">
        <w:rPr>
          <w:rFonts w:ascii="Angsana New" w:hAnsi="Angsana New"/>
          <w:spacing w:val="-6"/>
          <w:sz w:val="30"/>
          <w:szCs w:val="30"/>
          <w:cs/>
        </w:rPr>
        <w:t>เช่าพื้นที่</w:t>
      </w:r>
      <w:r w:rsidR="00083C04" w:rsidRPr="007F478F">
        <w:rPr>
          <w:rFonts w:ascii="Angsana New" w:hAnsi="Angsana New" w:hint="cs"/>
          <w:spacing w:val="-6"/>
          <w:sz w:val="30"/>
          <w:szCs w:val="30"/>
          <w:cs/>
        </w:rPr>
        <w:t>สองฉบับ</w:t>
      </w:r>
      <w:r w:rsidR="00BC4E95" w:rsidRPr="007F478F">
        <w:rPr>
          <w:rFonts w:ascii="Angsana New" w:hAnsi="Angsana New"/>
          <w:spacing w:val="-6"/>
          <w:sz w:val="30"/>
          <w:szCs w:val="30"/>
          <w:cs/>
        </w:rPr>
        <w:t>กับบริษัท อมรินทร์ เทเลวิชั่น จำกัด</w:t>
      </w:r>
      <w:r w:rsidRPr="007F478F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7F478F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7F478F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 w:rsidRPr="007F478F">
        <w:rPr>
          <w:rFonts w:ascii="Angsana New" w:hAnsi="Angsana New"/>
          <w:spacing w:val="-6"/>
          <w:sz w:val="30"/>
          <w:szCs w:val="30"/>
          <w:cs/>
        </w:rPr>
        <w:br/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="00003E43" w:rsidRPr="007F478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A741D">
        <w:rPr>
          <w:rFonts w:ascii="Angsana New" w:hAnsi="Angsana New"/>
          <w:spacing w:val="-6"/>
          <w:sz w:val="30"/>
          <w:szCs w:val="30"/>
        </w:rPr>
        <w:t xml:space="preserve">11 </w:t>
      </w:r>
      <w:r w:rsidR="00FA741D">
        <w:rPr>
          <w:rFonts w:ascii="Angsana New" w:hAnsi="Angsana New" w:hint="cs"/>
          <w:spacing w:val="-6"/>
          <w:sz w:val="30"/>
          <w:szCs w:val="30"/>
          <w:cs/>
        </w:rPr>
        <w:t xml:space="preserve">เดือน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1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256</w:t>
      </w:r>
      <w:r w:rsidR="003117A1" w:rsidRPr="007F478F">
        <w:rPr>
          <w:rFonts w:ascii="Angsana New" w:hAnsi="Angsana New"/>
          <w:spacing w:val="-6"/>
          <w:sz w:val="30"/>
          <w:szCs w:val="30"/>
        </w:rPr>
        <w:t xml:space="preserve">5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31 </w:t>
      </w:r>
      <w:r w:rsidR="003117A1" w:rsidRPr="007F478F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256</w:t>
      </w:r>
      <w:r w:rsidR="00CA2820" w:rsidRPr="007F478F">
        <w:rPr>
          <w:rFonts w:ascii="Angsana New" w:hAnsi="Angsana New"/>
          <w:spacing w:val="-6"/>
          <w:sz w:val="30"/>
          <w:szCs w:val="30"/>
        </w:rPr>
        <w:t>5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แล</w:t>
      </w:r>
      <w:r w:rsidR="00FA741D">
        <w:rPr>
          <w:rFonts w:ascii="Angsana New" w:hAnsi="Angsana New" w:hint="cs"/>
          <w:spacing w:val="-6"/>
          <w:sz w:val="30"/>
          <w:szCs w:val="30"/>
          <w:cs/>
        </w:rPr>
        <w:t xml:space="preserve">ะมีระยะเวลา </w:t>
      </w:r>
      <w:r w:rsidR="00FA741D">
        <w:rPr>
          <w:rFonts w:ascii="Angsana New" w:hAnsi="Angsana New"/>
          <w:spacing w:val="-6"/>
          <w:sz w:val="30"/>
          <w:szCs w:val="30"/>
        </w:rPr>
        <w:t xml:space="preserve">1 </w:t>
      </w:r>
      <w:r w:rsidR="00FA741D">
        <w:rPr>
          <w:rFonts w:ascii="Angsana New" w:hAnsi="Angsana New" w:hint="cs"/>
          <w:spacing w:val="-6"/>
          <w:sz w:val="30"/>
          <w:szCs w:val="30"/>
          <w:cs/>
        </w:rPr>
        <w:t xml:space="preserve">ปี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1 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003E43" w:rsidRPr="007F478F">
        <w:rPr>
          <w:rFonts w:ascii="Angsana New" w:hAnsi="Angsana New"/>
          <w:spacing w:val="-6"/>
          <w:sz w:val="30"/>
          <w:szCs w:val="30"/>
        </w:rPr>
        <w:t>256</w:t>
      </w:r>
      <w:r w:rsidR="00CA2820" w:rsidRPr="007F478F">
        <w:rPr>
          <w:rFonts w:ascii="Angsana New" w:hAnsi="Angsana New"/>
          <w:spacing w:val="-6"/>
          <w:sz w:val="30"/>
          <w:szCs w:val="30"/>
        </w:rPr>
        <w:t>5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 xml:space="preserve"> ถึงวันที่</w:t>
      </w:r>
      <w:r w:rsidR="00FA741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03E43" w:rsidRPr="007F478F">
        <w:rPr>
          <w:rFonts w:ascii="Angsana New" w:hAnsi="Angsana New"/>
          <w:spacing w:val="-6"/>
          <w:sz w:val="30"/>
          <w:szCs w:val="30"/>
        </w:rPr>
        <w:t>31</w:t>
      </w:r>
      <w:r w:rsidR="00003E43" w:rsidRPr="007F478F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256</w:t>
      </w:r>
      <w:r w:rsidR="00CA2820" w:rsidRPr="007F478F">
        <w:rPr>
          <w:rFonts w:ascii="Angsana New" w:hAnsi="Angsana New"/>
          <w:spacing w:val="-6"/>
          <w:sz w:val="30"/>
          <w:szCs w:val="30"/>
        </w:rPr>
        <w:t>5</w:t>
      </w:r>
      <w:r w:rsidR="00003E43" w:rsidRPr="007F478F">
        <w:rPr>
          <w:rFonts w:ascii="Angsana New" w:hAnsi="Angsana New"/>
          <w:spacing w:val="-6"/>
          <w:sz w:val="30"/>
          <w:szCs w:val="30"/>
        </w:rPr>
        <w:t xml:space="preserve"> </w:t>
      </w:r>
      <w:r w:rsidRPr="007F478F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Pr="007F478F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7F478F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</w:t>
      </w:r>
      <w:r w:rsidRPr="00267458">
        <w:rPr>
          <w:rFonts w:ascii="Angsana New" w:hAnsi="Angsana New"/>
          <w:spacing w:val="-6"/>
          <w:sz w:val="30"/>
          <w:szCs w:val="30"/>
          <w:cs/>
        </w:rPr>
        <w:t>คงที่ตามที่ตกลงกันในสัญญา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184514C" w14:textId="77777777" w:rsidR="00454881" w:rsidRPr="00267458" w:rsidRDefault="00454881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C2FB8C3" w14:textId="31293B07" w:rsidR="00512595" w:rsidRPr="00267458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2" w:name="_Hlk64217071"/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</w:t>
      </w:r>
      <w:r w:rsidR="00033956" w:rsidRPr="00267458">
        <w:rPr>
          <w:rFonts w:ascii="Angsana New" w:hAnsi="Angsana New" w:hint="cs"/>
          <w:spacing w:val="-6"/>
          <w:sz w:val="30"/>
          <w:szCs w:val="30"/>
          <w:cs/>
        </w:rPr>
        <w:t>อมรินทร์ ออมนิเวิร์ส จำกัด</w:t>
      </w:r>
      <w:r w:rsidR="00813C61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1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ปี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1 </w:t>
      </w:r>
      <w:r w:rsidR="00965AB7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965AB7" w:rsidRPr="00267458">
        <w:rPr>
          <w:rFonts w:ascii="Angsana New" w:hAnsi="Angsana New"/>
          <w:spacing w:val="-6"/>
          <w:sz w:val="30"/>
          <w:szCs w:val="30"/>
        </w:rPr>
        <w:t>256</w:t>
      </w:r>
      <w:r w:rsidR="00CA2820" w:rsidRPr="00267458">
        <w:rPr>
          <w:rFonts w:ascii="Angsana New" w:hAnsi="Angsana New"/>
          <w:spacing w:val="-6"/>
          <w:sz w:val="30"/>
          <w:szCs w:val="30"/>
        </w:rPr>
        <w:t>5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31 </w:t>
      </w:r>
      <w:r w:rsidR="00965AB7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267458">
        <w:rPr>
          <w:rFonts w:ascii="Angsana New" w:hAnsi="Angsana New"/>
          <w:spacing w:val="-6"/>
          <w:sz w:val="30"/>
          <w:szCs w:val="30"/>
        </w:rPr>
        <w:t>256</w:t>
      </w:r>
      <w:r w:rsidR="00CA2820" w:rsidRPr="00267458">
        <w:rPr>
          <w:rFonts w:ascii="Angsana New" w:hAnsi="Angsana New"/>
          <w:spacing w:val="-6"/>
          <w:sz w:val="30"/>
          <w:szCs w:val="30"/>
        </w:rPr>
        <w:t>5</w:t>
      </w:r>
      <w:r w:rsidR="00813C61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</w:t>
      </w:r>
      <w:r w:rsidR="00965AB7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ตามที่ตกลงกันในสัญญา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</w:p>
    <w:bookmarkEnd w:id="2"/>
    <w:p w14:paraId="3DCFD6C0" w14:textId="7A001C86" w:rsidR="002905EC" w:rsidRPr="00267458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A7C49AB" w14:textId="2688A1E9" w:rsidR="001A2D7D" w:rsidRPr="00267458" w:rsidRDefault="001A2D7D" w:rsidP="001A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lastRenderedPageBreak/>
        <w:t>บริษัท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บุ๊ค เซ็นเตอร์ จำกัด ซึ่งเป็นบริษัทย่อย</w:t>
      </w:r>
      <w:r w:rsidRPr="00267458">
        <w:rPr>
          <w:rFonts w:ascii="Angsana New" w:hAnsi="Angsana New"/>
          <w:spacing w:val="-6"/>
          <w:sz w:val="30"/>
          <w:szCs w:val="30"/>
          <w:cs/>
        </w:rPr>
        <w:t>ได้ทำสัญญาเช่าพื้นที่กับ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บริษัทที่เกี่ยวข้องกันแห่งหนึ่ง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 w:rsidRPr="00267458">
        <w:rPr>
          <w:rFonts w:ascii="Angsana New" w:hAnsi="Angsana New"/>
          <w:spacing w:val="-6"/>
          <w:sz w:val="30"/>
          <w:szCs w:val="30"/>
        </w:rPr>
        <w:t>3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ปี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 w:rsidRPr="00267458">
        <w:rPr>
          <w:rFonts w:ascii="Angsana New" w:hAnsi="Angsana New"/>
          <w:spacing w:val="-6"/>
          <w:sz w:val="30"/>
          <w:szCs w:val="30"/>
        </w:rPr>
        <w:t xml:space="preserve">20 </w:t>
      </w:r>
      <w:r w:rsidR="0080773A" w:rsidRPr="00267458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 w:rsidRPr="00267458">
        <w:rPr>
          <w:rFonts w:ascii="Angsana New" w:hAnsi="Angsana New"/>
          <w:spacing w:val="-6"/>
          <w:sz w:val="30"/>
          <w:szCs w:val="30"/>
        </w:rPr>
        <w:t>256</w:t>
      </w:r>
      <w:r w:rsidR="0080773A" w:rsidRPr="00267458">
        <w:rPr>
          <w:rFonts w:ascii="Angsana New" w:hAnsi="Angsana New"/>
          <w:spacing w:val="-6"/>
          <w:sz w:val="30"/>
          <w:szCs w:val="30"/>
        </w:rPr>
        <w:t xml:space="preserve">2 </w:t>
      </w:r>
      <w:r w:rsidRPr="00267458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 w:rsidRPr="00267458">
        <w:rPr>
          <w:rFonts w:ascii="Angsana New" w:hAnsi="Angsana New"/>
          <w:spacing w:val="-6"/>
          <w:sz w:val="30"/>
          <w:szCs w:val="30"/>
        </w:rPr>
        <w:t xml:space="preserve">19 </w:t>
      </w:r>
      <w:r w:rsidR="0080773A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="0080773A" w:rsidRPr="00267458">
        <w:rPr>
          <w:rFonts w:ascii="Angsana New" w:hAnsi="Angsana New"/>
          <w:spacing w:val="-6"/>
          <w:sz w:val="30"/>
          <w:szCs w:val="30"/>
        </w:rPr>
        <w:t>2565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ตกลงจะจ่ายค่าเช่าในอัตราตามที่ตกลงกันในสัญญา</w:t>
      </w:r>
      <w:r w:rsidRPr="00267458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1534BD2" w14:textId="38C500CA" w:rsidR="001A2D7D" w:rsidRPr="00267458" w:rsidRDefault="001A2D7D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8BC128E" w14:textId="7804B239" w:rsidR="0080773A" w:rsidRPr="00267458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267458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สัญญาเช่ายานพาหนะ</w:t>
      </w:r>
    </w:p>
    <w:p w14:paraId="20A13E2F" w14:textId="77777777" w:rsidR="0080773A" w:rsidRPr="00267458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DE29C4C" w14:textId="12F793D2" w:rsidR="001A2D7D" w:rsidRPr="00267458" w:rsidRDefault="001A2D7D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5C789B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เทเลวิชั่น จำกัด ซึ่งเป็นบริษัทย่อย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="00E4263F" w:rsidRPr="00267458">
        <w:rPr>
          <w:rFonts w:ascii="Angsana New" w:hAnsi="Angsana New"/>
          <w:spacing w:val="-6"/>
          <w:sz w:val="30"/>
          <w:szCs w:val="30"/>
        </w:rPr>
        <w:t xml:space="preserve"> 5 </w:t>
      </w:r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ปี ตั้งแต่วันที่ </w:t>
      </w:r>
      <w:r w:rsidR="000660B9" w:rsidRPr="00267458">
        <w:rPr>
          <w:rFonts w:ascii="Angsana New" w:hAnsi="Angsana New"/>
          <w:spacing w:val="-6"/>
          <w:sz w:val="30"/>
          <w:szCs w:val="30"/>
        </w:rPr>
        <w:t>3</w:t>
      </w:r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4263F" w:rsidRPr="00267458">
        <w:rPr>
          <w:rFonts w:ascii="Angsana New" w:hAnsi="Angsana New"/>
          <w:spacing w:val="-6"/>
          <w:sz w:val="30"/>
          <w:szCs w:val="30"/>
        </w:rPr>
        <w:t xml:space="preserve"> 2562 </w:t>
      </w:r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ถึงวันที่ </w:t>
      </w:r>
      <w:r w:rsidR="000660B9" w:rsidRPr="00267458">
        <w:rPr>
          <w:rFonts w:ascii="Angsana New" w:hAnsi="Angsana New"/>
          <w:spacing w:val="-6"/>
          <w:sz w:val="30"/>
          <w:szCs w:val="30"/>
        </w:rPr>
        <w:t>2</w:t>
      </w:r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4263F"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="000660B9" w:rsidRPr="00267458">
        <w:rPr>
          <w:rFonts w:ascii="Angsana New" w:hAnsi="Angsana New"/>
          <w:spacing w:val="-6"/>
          <w:sz w:val="30"/>
          <w:szCs w:val="30"/>
        </w:rPr>
        <w:t>2567</w:t>
      </w:r>
      <w:r w:rsidR="00E4263F" w:rsidRPr="00267458">
        <w:rPr>
          <w:rFonts w:ascii="Angsana New" w:hAnsi="Angsana New"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C789B" w:rsidRPr="00267458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267458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</w:p>
    <w:p w14:paraId="7B85A49C" w14:textId="77777777" w:rsidR="0080773A" w:rsidRPr="00267458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96E4948" w14:textId="77777777" w:rsidR="00A66276" w:rsidRPr="00267458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ab/>
        <w:t>สัญญาบริการ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6FE3E93" w14:textId="77777777" w:rsidR="00A66276" w:rsidRPr="00267458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2B36B11" w14:textId="2E21E2A2" w:rsidR="00A66276" w:rsidRPr="00F47121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6745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 w:rsidRPr="00267458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267458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 w:rsidRPr="00267458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 w:rsidRPr="00267458">
        <w:rPr>
          <w:rFonts w:ascii="Angsana New" w:hAnsi="Angsana New"/>
          <w:color w:val="000000"/>
          <w:sz w:val="30"/>
          <w:szCs w:val="30"/>
        </w:rPr>
        <w:br/>
      </w:r>
      <w:r w:rsidR="00ED01C1" w:rsidRPr="00267458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267458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</w:t>
      </w:r>
      <w:r w:rsidR="00ED01C1" w:rsidRPr="008438F5">
        <w:rPr>
          <w:rFonts w:ascii="Angsana New" w:hAnsi="Angsana New"/>
          <w:color w:val="000000"/>
          <w:spacing w:val="-6"/>
          <w:sz w:val="30"/>
          <w:szCs w:val="30"/>
          <w:cs/>
        </w:rPr>
        <w:t>บงาน</w:t>
      </w:r>
      <w:r w:rsidR="00ED01C1" w:rsidRPr="008438F5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ทรัพยากรบุคคล จัดซื้</w:t>
      </w:r>
      <w:r w:rsidR="00ED01C1" w:rsidRPr="00267458">
        <w:rPr>
          <w:rFonts w:ascii="Angsana New" w:hAnsi="Angsana New" w:hint="cs"/>
          <w:color w:val="000000"/>
          <w:spacing w:val="-6"/>
          <w:sz w:val="30"/>
          <w:szCs w:val="30"/>
          <w:cs/>
        </w:rPr>
        <w:t>อ กฎหมาย ระบบสารสนเทศ และงาน</w:t>
      </w:r>
      <w:r w:rsidR="00377188" w:rsidRPr="00267458">
        <w:rPr>
          <w:rFonts w:ascii="Angsana New" w:hAnsi="Angsana New" w:hint="cs"/>
          <w:color w:val="000000"/>
          <w:spacing w:val="-6"/>
          <w:sz w:val="30"/>
          <w:szCs w:val="30"/>
          <w:cs/>
        </w:rPr>
        <w:t>อื่น ๆ</w:t>
      </w:r>
      <w:r w:rsidR="00ED01C1" w:rsidRPr="00267458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ที่เกี่ยวข้อง</w:t>
      </w:r>
      <w:r w:rsidR="00ED01C1" w:rsidRPr="00267458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กับบริษัทร่วมดังกล่าว</w:t>
      </w:r>
      <w:r w:rsidRPr="0026745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01C1" w:rsidRPr="00267458">
        <w:rPr>
          <w:rFonts w:ascii="Angsana New" w:hAnsi="Angsana New"/>
          <w:color w:val="000000"/>
          <w:spacing w:val="-8"/>
          <w:sz w:val="30"/>
          <w:szCs w:val="30"/>
          <w:cs/>
        </w:rPr>
        <w:t>โดยมีกำหน</w:t>
      </w:r>
      <w:r w:rsidR="00ED01C1" w:rsidRPr="00F47121">
        <w:rPr>
          <w:rFonts w:ascii="Angsana New" w:hAnsi="Angsana New"/>
          <w:color w:val="000000"/>
          <w:spacing w:val="-8"/>
          <w:sz w:val="30"/>
          <w:szCs w:val="30"/>
          <w:cs/>
        </w:rPr>
        <w:t>ดระยะเวลา</w:t>
      </w:r>
      <w:r w:rsidR="00424452"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1 </w:t>
      </w:r>
      <w:r w:rsidRPr="00F47121">
        <w:rPr>
          <w:rFonts w:ascii="Angsana New" w:hAnsi="Angsana New"/>
          <w:color w:val="000000"/>
          <w:spacing w:val="-8"/>
          <w:sz w:val="30"/>
          <w:szCs w:val="30"/>
          <w:cs/>
        </w:rPr>
        <w:t>ปี</w:t>
      </w:r>
      <w:r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8"/>
          <w:sz w:val="30"/>
          <w:szCs w:val="30"/>
          <w:cs/>
        </w:rPr>
        <w:t>ตั้งแต่วันที่</w:t>
      </w:r>
      <w:r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1 </w:t>
      </w:r>
      <w:r w:rsidR="00ED01C1" w:rsidRPr="00F471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ตุลาคม </w:t>
      </w:r>
      <w:r w:rsidR="00ED01C1" w:rsidRPr="00F47121">
        <w:rPr>
          <w:rFonts w:ascii="Angsana New" w:hAnsi="Angsana New"/>
          <w:color w:val="000000"/>
          <w:spacing w:val="-8"/>
          <w:sz w:val="30"/>
          <w:szCs w:val="30"/>
        </w:rPr>
        <w:t>25</w:t>
      </w:r>
      <w:r w:rsidR="004E76C1" w:rsidRPr="00F47121">
        <w:rPr>
          <w:rFonts w:ascii="Angsana New" w:hAnsi="Angsana New"/>
          <w:color w:val="000000"/>
          <w:spacing w:val="-8"/>
          <w:sz w:val="30"/>
          <w:szCs w:val="30"/>
        </w:rPr>
        <w:t>6</w:t>
      </w:r>
      <w:r w:rsidR="001B6611" w:rsidRPr="00F47121">
        <w:rPr>
          <w:rFonts w:ascii="Angsana New" w:hAnsi="Angsana New"/>
          <w:color w:val="000000"/>
          <w:spacing w:val="-8"/>
          <w:sz w:val="30"/>
          <w:szCs w:val="30"/>
        </w:rPr>
        <w:t>4</w:t>
      </w:r>
      <w:r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8"/>
          <w:sz w:val="30"/>
          <w:szCs w:val="30"/>
          <w:cs/>
        </w:rPr>
        <w:t>ถึงวันที่</w:t>
      </w:r>
      <w:r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3</w:t>
      </w:r>
      <w:r w:rsidR="00ED01C1"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0 </w:t>
      </w:r>
      <w:r w:rsidR="00ED01C1" w:rsidRPr="00F471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กันยายน </w:t>
      </w:r>
      <w:r w:rsidR="00ED01C1" w:rsidRPr="00F47121">
        <w:rPr>
          <w:rFonts w:ascii="Angsana New" w:hAnsi="Angsana New"/>
          <w:color w:val="000000"/>
          <w:spacing w:val="-8"/>
          <w:sz w:val="30"/>
          <w:szCs w:val="30"/>
        </w:rPr>
        <w:t>256</w:t>
      </w:r>
      <w:r w:rsidR="001B6611" w:rsidRPr="00F47121">
        <w:rPr>
          <w:rFonts w:ascii="Angsana New" w:hAnsi="Angsana New"/>
          <w:color w:val="000000"/>
          <w:spacing w:val="-8"/>
          <w:sz w:val="30"/>
          <w:szCs w:val="30"/>
        </w:rPr>
        <w:t>5</w:t>
      </w:r>
      <w:r w:rsidRPr="00F47121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8"/>
          <w:sz w:val="30"/>
          <w:szCs w:val="30"/>
          <w:cs/>
        </w:rPr>
        <w:t>โดยบริษัท</w:t>
      </w:r>
      <w:r w:rsidR="00BC4E95" w:rsidRPr="00F47121">
        <w:rPr>
          <w:rFonts w:ascii="Angsana New" w:hAnsi="Angsana New" w:hint="cs"/>
          <w:color w:val="000000"/>
          <w:spacing w:val="-8"/>
          <w:sz w:val="30"/>
          <w:szCs w:val="30"/>
          <w:cs/>
        </w:rPr>
        <w:t>ร่วม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4D240D01" w14:textId="77777777" w:rsidR="00D123C3" w:rsidRPr="00F47121" w:rsidRDefault="00D123C3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327AFA" w14:textId="37653C55" w:rsidR="00A66276" w:rsidRPr="00267458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7121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24B2F" w:rsidRPr="00F47121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F47121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F47121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F47121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F4712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F4712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รับผิดชอบงานสรรหาว่าจ้าง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งาน</w:t>
      </w:r>
      <w:r w:rsidR="00813C61" w:rsidRPr="00F47121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งานอื่น</w:t>
      </w:r>
      <w:r w:rsidR="00CA2820"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ๆ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F47121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</w:t>
      </w:r>
      <w:r w:rsidR="00424452"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มกราคม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CA2820" w:rsidRPr="00F47121">
        <w:rPr>
          <w:rFonts w:ascii="Angsana New" w:hAnsi="Angsana New"/>
          <w:color w:val="000000"/>
          <w:spacing w:val="-6"/>
          <w:sz w:val="30"/>
          <w:szCs w:val="30"/>
        </w:rPr>
        <w:t>5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F47121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F47121">
        <w:rPr>
          <w:rFonts w:ascii="Angsana New" w:hAnsi="Angsana New"/>
          <w:color w:val="000000"/>
          <w:spacing w:val="-6"/>
          <w:sz w:val="30"/>
          <w:szCs w:val="30"/>
          <w:cs/>
        </w:rPr>
        <w:t>ธันวาคม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256</w:t>
      </w:r>
      <w:r w:rsidR="00CA2820" w:rsidRPr="00F47121">
        <w:rPr>
          <w:rFonts w:ascii="Angsana New" w:hAnsi="Angsana New"/>
          <w:color w:val="000000"/>
          <w:sz w:val="30"/>
          <w:szCs w:val="30"/>
        </w:rPr>
        <w:t>5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F47121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าที่ระบุไว้ในสัญญา</w:t>
      </w:r>
    </w:p>
    <w:p w14:paraId="13C765A2" w14:textId="77777777" w:rsidR="001B1A74" w:rsidRPr="00267458" w:rsidRDefault="001B1A7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392C52D" w14:textId="73D914EA" w:rsidR="00512595" w:rsidRPr="00267458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26745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</w:t>
      </w:r>
      <w:r w:rsidRPr="00267458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 w:rsidRPr="00267458">
        <w:rPr>
          <w:rFonts w:ascii="Angsana New" w:hAnsi="Angsana New"/>
          <w:spacing w:val="-6"/>
          <w:sz w:val="30"/>
          <w:szCs w:val="30"/>
          <w:cs/>
        </w:rPr>
        <w:t xml:space="preserve">อมรินทร์ ออมนิเวิร์ส จำกัด 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โดยบริษัทให้บริการรับจ้างเป็น</w:t>
      </w:r>
      <w:r w:rsidR="00813C61"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ที่ปรึกษา รับผิ</w:t>
      </w:r>
      <w:r w:rsidRPr="00F47121">
        <w:rPr>
          <w:rFonts w:ascii="Angsana New" w:hAnsi="Angsana New"/>
          <w:color w:val="000000"/>
          <w:sz w:val="30"/>
          <w:szCs w:val="30"/>
          <w:cs/>
        </w:rPr>
        <w:t xml:space="preserve">ดชอบงานบัญชี-การเงิน </w:t>
      </w:r>
      <w:r w:rsidRPr="00F47121">
        <w:rPr>
          <w:rFonts w:ascii="Angsana New" w:hAnsi="Angsana New" w:hint="cs"/>
          <w:color w:val="000000"/>
          <w:sz w:val="30"/>
          <w:szCs w:val="30"/>
          <w:cs/>
        </w:rPr>
        <w:t>งานสรรหาว่าจ้าง</w:t>
      </w:r>
      <w:r w:rsidRPr="00F47121">
        <w:rPr>
          <w:rFonts w:ascii="Angsana New" w:hAnsi="Angsana New"/>
          <w:color w:val="000000"/>
          <w:sz w:val="30"/>
          <w:szCs w:val="30"/>
          <w:cs/>
        </w:rPr>
        <w:t xml:space="preserve"> และงาน</w:t>
      </w:r>
      <w:r w:rsidR="00377188" w:rsidRPr="00F47121">
        <w:rPr>
          <w:rFonts w:ascii="Angsana New" w:hAnsi="Angsana New"/>
          <w:color w:val="000000"/>
          <w:sz w:val="30"/>
          <w:szCs w:val="30"/>
          <w:cs/>
        </w:rPr>
        <w:t>อื่น ๆ</w:t>
      </w:r>
      <w:r w:rsidRPr="00F47121">
        <w:rPr>
          <w:rFonts w:ascii="Angsana New" w:hAnsi="Angsana New"/>
          <w:color w:val="000000"/>
          <w:sz w:val="30"/>
          <w:szCs w:val="30"/>
          <w:cs/>
        </w:rPr>
        <w:t xml:space="preserve"> ที่เกี่ยวข้องกับบริษัทย่อยดังกล่าว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</w:t>
      </w:r>
      <w:r w:rsidR="00424452" w:rsidRPr="00F47121">
        <w:rPr>
          <w:rFonts w:ascii="Angsana New" w:hAnsi="Angsana New"/>
          <w:color w:val="000000"/>
          <w:sz w:val="30"/>
          <w:szCs w:val="30"/>
        </w:rPr>
        <w:t xml:space="preserve"> 1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ปี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1 </w:t>
      </w:r>
      <w:r w:rsidRPr="00F47121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256</w:t>
      </w:r>
      <w:r w:rsidR="00CA2820" w:rsidRPr="00F47121">
        <w:rPr>
          <w:rFonts w:ascii="Angsana New" w:hAnsi="Angsana New"/>
          <w:color w:val="000000"/>
          <w:sz w:val="30"/>
          <w:szCs w:val="30"/>
        </w:rPr>
        <w:t>4</w:t>
      </w:r>
      <w:r w:rsidR="00E4263F" w:rsidRPr="00F47121">
        <w:rPr>
          <w:rFonts w:ascii="Angsana New" w:hAnsi="Angsana New"/>
          <w:color w:val="000000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ต</w:t>
      </w:r>
      <w:r w:rsidRPr="00F47121">
        <w:rPr>
          <w:rFonts w:ascii="Angsana New" w:hAnsi="Angsana New" w:hint="cs"/>
          <w:color w:val="000000"/>
          <w:sz w:val="30"/>
          <w:szCs w:val="30"/>
          <w:cs/>
        </w:rPr>
        <w:t xml:space="preserve">ุลาคม </w:t>
      </w:r>
      <w:r w:rsidRPr="00F47121">
        <w:rPr>
          <w:rFonts w:ascii="Angsana New" w:hAnsi="Angsana New"/>
          <w:color w:val="000000"/>
          <w:sz w:val="30"/>
          <w:szCs w:val="30"/>
        </w:rPr>
        <w:t>256</w:t>
      </w:r>
      <w:r w:rsidR="00CA2820" w:rsidRPr="00F47121">
        <w:rPr>
          <w:rFonts w:ascii="Angsana New" w:hAnsi="Angsana New"/>
          <w:color w:val="000000"/>
          <w:sz w:val="30"/>
          <w:szCs w:val="30"/>
        </w:rPr>
        <w:t>5</w:t>
      </w:r>
      <w:r w:rsidRPr="00F47121">
        <w:rPr>
          <w:rFonts w:ascii="Angsana New" w:hAnsi="Angsana New"/>
          <w:color w:val="000000"/>
          <w:sz w:val="30"/>
          <w:szCs w:val="30"/>
        </w:rPr>
        <w:t xml:space="preserve">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F47121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ตกลง</w:t>
      </w:r>
      <w:r w:rsidR="00813C61" w:rsidRPr="00F47121">
        <w:rPr>
          <w:rFonts w:ascii="Angsana New" w:hAnsi="Angsana New" w:hint="cs"/>
          <w:color w:val="000000"/>
          <w:sz w:val="30"/>
          <w:szCs w:val="30"/>
          <w:cs/>
        </w:rPr>
        <w:t xml:space="preserve">    </w:t>
      </w:r>
      <w:r w:rsidR="00424452" w:rsidRPr="00F47121">
        <w:rPr>
          <w:rFonts w:ascii="Angsana New" w:hAnsi="Angsana New"/>
          <w:color w:val="000000"/>
          <w:sz w:val="30"/>
          <w:szCs w:val="30"/>
        </w:rPr>
        <w:t xml:space="preserve">     </w:t>
      </w:r>
      <w:r w:rsidR="00813C61" w:rsidRPr="00F47121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Pr="00F47121">
        <w:rPr>
          <w:rFonts w:ascii="Angsana New" w:hAnsi="Angsana New"/>
          <w:color w:val="000000"/>
          <w:sz w:val="30"/>
          <w:szCs w:val="30"/>
          <w:cs/>
        </w:rPr>
        <w:t>จะจ่ายค่าบริการเป็นรายเดือนตาม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อัตราที่ระบุไว้ในสัญญา</w:t>
      </w:r>
      <w:r w:rsidR="00E6255B" w:rsidRPr="0026745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0A49DB9" w14:textId="77777777" w:rsidR="000D39FE" w:rsidRPr="00267458" w:rsidRDefault="000D39FE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5374D4E" w14:textId="77777777" w:rsidR="000D39FE" w:rsidRPr="00267458" w:rsidRDefault="000D3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267458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61F4F8BC" w14:textId="770A67A6" w:rsidR="009E085C" w:rsidRPr="00267458" w:rsidRDefault="006A2FE5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9E085C" w:rsidRPr="00267458">
        <w:rPr>
          <w:rFonts w:ascii="Angsana New" w:hAnsi="Angsana New"/>
          <w:b/>
          <w:bCs/>
          <w:sz w:val="30"/>
          <w:szCs w:val="30"/>
        </w:rPr>
        <w:tab/>
      </w:r>
      <w:r w:rsidR="009E085C" w:rsidRPr="00267458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DF731C5" w14:textId="52589D3F" w:rsidR="00C1367B" w:rsidRPr="00267458" w:rsidRDefault="00C1367B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C95652F" w14:textId="0024A38F" w:rsidR="002F7062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6745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0DBFFC71" w14:textId="7281928D" w:rsidR="002F7062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67458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Pr="00267458">
        <w:rPr>
          <w:rFonts w:ascii="Angsana New" w:hAnsi="Angsana New"/>
          <w:color w:val="000000"/>
          <w:sz w:val="30"/>
          <w:szCs w:val="30"/>
        </w:rPr>
        <w:t xml:space="preserve">      </w:t>
      </w:r>
      <w:r w:rsidRPr="00267458">
        <w:rPr>
          <w:rFonts w:ascii="Angsana New" w:hAnsi="Angsana New"/>
          <w:color w:val="000000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E8CD9CE" w14:textId="77777777" w:rsidR="002F7062" w:rsidRPr="00267458" w:rsidRDefault="002F706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8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612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267458" w14:paraId="54DD1221" w14:textId="77777777" w:rsidTr="00E33CDA">
        <w:trPr>
          <w:trHeight w:val="397"/>
        </w:trPr>
        <w:tc>
          <w:tcPr>
            <w:tcW w:w="3231" w:type="dxa"/>
            <w:vAlign w:val="bottom"/>
          </w:tcPr>
          <w:p w14:paraId="5F3D1480" w14:textId="77777777" w:rsidR="00CF48FB" w:rsidRPr="0026745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45486CB5" w14:textId="77777777" w:rsidR="00CF48FB" w:rsidRPr="0026745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26745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26745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26745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67458" w14:paraId="32B8850C" w14:textId="77777777" w:rsidTr="00E33CDA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E206F77" w14:textId="77777777" w:rsidR="004C2A94" w:rsidRPr="0026745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692CFFDA" w:rsidR="004C2A94" w:rsidRPr="00267458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8C2FF7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0EEF7CD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4BE97C0D" w:rsidR="004C2A94" w:rsidRPr="00267458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8C2FF7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0F622D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20865F8A" w:rsidR="004C2A94" w:rsidRPr="00267458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8C2FF7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68FB6E2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0AE633FC" w:rsidR="004C2A94" w:rsidRPr="00267458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8C2FF7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2A94" w:rsidRPr="00267458" w14:paraId="3B1ACD0D" w14:textId="77777777" w:rsidTr="00E33CDA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FFD40A9" w14:textId="77777777" w:rsidR="004C2A94" w:rsidRPr="0026745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4C2A94" w:rsidRPr="0026745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FF7" w:rsidRPr="00267458" w14:paraId="4304A849" w14:textId="77777777" w:rsidTr="00E33CDA">
        <w:trPr>
          <w:trHeight w:val="397"/>
        </w:trPr>
        <w:tc>
          <w:tcPr>
            <w:tcW w:w="3231" w:type="dxa"/>
          </w:tcPr>
          <w:p w14:paraId="0E394DCF" w14:textId="77777777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2" w:type="dxa"/>
            <w:vAlign w:val="bottom"/>
          </w:tcPr>
          <w:p w14:paraId="476AA8C2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52A467E6" w:rsidR="008C2FF7" w:rsidRPr="00267458" w:rsidRDefault="002D0EB4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776</w:t>
            </w:r>
          </w:p>
        </w:tc>
        <w:tc>
          <w:tcPr>
            <w:tcW w:w="236" w:type="dxa"/>
            <w:vAlign w:val="bottom"/>
          </w:tcPr>
          <w:p w14:paraId="5C1E8DB7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70AE738E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4,003</w:t>
            </w:r>
          </w:p>
        </w:tc>
        <w:tc>
          <w:tcPr>
            <w:tcW w:w="236" w:type="dxa"/>
            <w:vAlign w:val="bottom"/>
          </w:tcPr>
          <w:p w14:paraId="0B47DB07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AA644C" w14:textId="3EAA1C33" w:rsidR="008C2FF7" w:rsidRPr="00267458" w:rsidRDefault="00113476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8" w:type="dxa"/>
            <w:vAlign w:val="bottom"/>
          </w:tcPr>
          <w:p w14:paraId="49D69FC2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9BBC1BF" w14:textId="5551C81B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8C2FF7" w:rsidRPr="00267458" w14:paraId="43E4C11B" w14:textId="77777777" w:rsidTr="00E33CDA">
        <w:trPr>
          <w:trHeight w:val="397"/>
        </w:trPr>
        <w:tc>
          <w:tcPr>
            <w:tcW w:w="3231" w:type="dxa"/>
          </w:tcPr>
          <w:p w14:paraId="24B8C194" w14:textId="4E50D1CA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2" w:type="dxa"/>
            <w:vAlign w:val="bottom"/>
          </w:tcPr>
          <w:p w14:paraId="5EE70210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51CFA88B" w:rsidR="008C2FF7" w:rsidRPr="00267458" w:rsidRDefault="002D0EB4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284,494</w:t>
            </w:r>
          </w:p>
        </w:tc>
        <w:tc>
          <w:tcPr>
            <w:tcW w:w="236" w:type="dxa"/>
            <w:vAlign w:val="bottom"/>
          </w:tcPr>
          <w:p w14:paraId="412F09FA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018A73F7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107,148</w:t>
            </w:r>
          </w:p>
        </w:tc>
        <w:tc>
          <w:tcPr>
            <w:tcW w:w="236" w:type="dxa"/>
            <w:vAlign w:val="bottom"/>
          </w:tcPr>
          <w:p w14:paraId="13FFB923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6E30A1" w14:textId="40B84407" w:rsidR="008C2FF7" w:rsidRPr="00267458" w:rsidRDefault="00824F82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35,5</w:t>
            </w:r>
            <w:r w:rsidR="007D108A" w:rsidRPr="00267458">
              <w:rPr>
                <w:rFonts w:ascii="Angsana New" w:hAnsi="Angsana New"/>
                <w:sz w:val="30"/>
                <w:szCs w:val="30"/>
              </w:rPr>
              <w:t>6</w:t>
            </w:r>
            <w:r w:rsidRPr="002674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  <w:vAlign w:val="bottom"/>
          </w:tcPr>
          <w:p w14:paraId="224C842E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C779D91" w14:textId="78E9D421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</w:tr>
      <w:tr w:rsidR="008C2FF7" w:rsidRPr="00267458" w14:paraId="19D6894C" w14:textId="77777777" w:rsidTr="00E33CDA">
        <w:trPr>
          <w:trHeight w:val="397"/>
        </w:trPr>
        <w:tc>
          <w:tcPr>
            <w:tcW w:w="3231" w:type="dxa"/>
          </w:tcPr>
          <w:p w14:paraId="771A7393" w14:textId="77777777" w:rsidR="008C2FF7" w:rsidRPr="00267458" w:rsidRDefault="008C2FF7" w:rsidP="008C2FF7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12" w:type="dxa"/>
            <w:vAlign w:val="bottom"/>
          </w:tcPr>
          <w:p w14:paraId="4CD0C503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4EE64FC8" w:rsidR="008C2FF7" w:rsidRPr="00267458" w:rsidRDefault="002D0EB4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7C22170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25C05AC0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100,490</w:t>
            </w:r>
          </w:p>
        </w:tc>
        <w:tc>
          <w:tcPr>
            <w:tcW w:w="236" w:type="dxa"/>
            <w:vAlign w:val="bottom"/>
          </w:tcPr>
          <w:p w14:paraId="35AE0799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665903" w14:textId="3BCD7A82" w:rsidR="008C2FF7" w:rsidRPr="00267458" w:rsidRDefault="00824F82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171BF87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CD6633" w14:textId="24921FB7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FF7" w:rsidRPr="00267458" w14:paraId="5A8B964B" w14:textId="77777777" w:rsidTr="00E33CDA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  <w:vAlign w:val="bottom"/>
          </w:tcPr>
          <w:p w14:paraId="6BC53329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33B0018F" w:rsidR="008C2FF7" w:rsidRPr="00267458" w:rsidRDefault="002D0EB4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288,761</w:t>
            </w:r>
          </w:p>
        </w:tc>
        <w:tc>
          <w:tcPr>
            <w:tcW w:w="236" w:type="dxa"/>
            <w:vAlign w:val="bottom"/>
          </w:tcPr>
          <w:p w14:paraId="05F43B64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723B2C33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211,641</w:t>
            </w:r>
          </w:p>
        </w:tc>
        <w:tc>
          <w:tcPr>
            <w:tcW w:w="236" w:type="dxa"/>
            <w:vAlign w:val="bottom"/>
          </w:tcPr>
          <w:p w14:paraId="109CC0FD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45178" w14:textId="6D139094" w:rsidR="008C2FF7" w:rsidRPr="00267458" w:rsidRDefault="00824F82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35,782</w:t>
            </w:r>
          </w:p>
        </w:tc>
        <w:tc>
          <w:tcPr>
            <w:tcW w:w="238" w:type="dxa"/>
            <w:vAlign w:val="bottom"/>
          </w:tcPr>
          <w:p w14:paraId="02D66534" w14:textId="77777777" w:rsidR="008C2FF7" w:rsidRPr="00267458" w:rsidRDefault="008C2FF7" w:rsidP="008C2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31FC" w14:textId="29B397DF" w:rsidR="008C2FF7" w:rsidRPr="00267458" w:rsidRDefault="008C2FF7" w:rsidP="008C2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15,058   </w:t>
            </w:r>
          </w:p>
        </w:tc>
      </w:tr>
    </w:tbl>
    <w:p w14:paraId="24BD3ACA" w14:textId="7E74E188" w:rsidR="001A6E9E" w:rsidRPr="00267458" w:rsidRDefault="001A6E9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1FF8BF5" w14:textId="61AF51D4" w:rsidR="00D17735" w:rsidRPr="00267458" w:rsidRDefault="006A2FE5" w:rsidP="00D1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5</w:t>
      </w:r>
      <w:r w:rsidR="00D17735" w:rsidRPr="00267458">
        <w:rPr>
          <w:rFonts w:ascii="Angsana New" w:hAnsi="Angsana New"/>
          <w:b/>
          <w:bCs/>
          <w:sz w:val="30"/>
          <w:szCs w:val="30"/>
        </w:rPr>
        <w:tab/>
      </w:r>
      <w:r w:rsidR="00D17735" w:rsidRPr="00267458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64FD1DB5" w14:textId="01768580" w:rsidR="00D17735" w:rsidRPr="00267458" w:rsidRDefault="00D1773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5B73B8" w14:textId="77777777" w:rsidR="00E33CDA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6745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7B122857" w14:textId="77777777" w:rsidR="00E33CDA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ลูกหนี้</w:t>
      </w:r>
      <w:r w:rsidRPr="00267458">
        <w:rPr>
          <w:rFonts w:ascii="Angsana New" w:hAnsi="Angsana New" w:hint="cs"/>
          <w:b/>
          <w:sz w:val="30"/>
          <w:szCs w:val="30"/>
          <w:cs/>
        </w:rPr>
        <w:t>การค้า</w:t>
      </w:r>
      <w:r w:rsidRPr="00267458">
        <w:rPr>
          <w:rFonts w:ascii="Angsana New" w:hAnsi="Angsana New"/>
          <w:b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       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2A27989" w14:textId="77777777" w:rsidR="00E33CDA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E1D2DD9" w14:textId="77777777" w:rsidR="00E33CDA" w:rsidRPr="00267458" w:rsidRDefault="00E33CDA" w:rsidP="00E3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267458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       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267458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Pr="00267458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Pr="00267458">
        <w:rPr>
          <w:rFonts w:ascii="Angsana New" w:hAnsi="Angsana New" w:hint="cs"/>
          <w:b/>
          <w:spacing w:val="-6"/>
          <w:sz w:val="30"/>
          <w:szCs w:val="30"/>
          <w:cs/>
        </w:rPr>
        <w:t xml:space="preserve">                 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77203557" w14:textId="7D32795A" w:rsidR="00E33CDA" w:rsidRPr="00267458" w:rsidRDefault="00E33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666131" w14:textId="36AB5311" w:rsidR="00E33CDA" w:rsidRPr="00267458" w:rsidRDefault="00E33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720902C" w14:textId="77777777" w:rsidR="009B69A9" w:rsidRPr="00267458" w:rsidRDefault="009B69A9">
      <w:r w:rsidRPr="00267458">
        <w:br w:type="page"/>
      </w:r>
    </w:p>
    <w:tbl>
      <w:tblPr>
        <w:tblW w:w="928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672"/>
        <w:gridCol w:w="811"/>
        <w:gridCol w:w="277"/>
        <w:gridCol w:w="1238"/>
        <w:gridCol w:w="238"/>
        <w:gridCol w:w="1190"/>
        <w:gridCol w:w="273"/>
        <w:gridCol w:w="1166"/>
        <w:gridCol w:w="260"/>
        <w:gridCol w:w="1156"/>
      </w:tblGrid>
      <w:tr w:rsidR="00793E79" w:rsidRPr="00267458" w14:paraId="1B8320E2" w14:textId="77777777" w:rsidTr="00523AF4">
        <w:trPr>
          <w:tblHeader/>
        </w:trPr>
        <w:tc>
          <w:tcPr>
            <w:tcW w:w="1440" w:type="pct"/>
          </w:tcPr>
          <w:p w14:paraId="2C5BB867" w14:textId="4311A62B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55BE248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A8D2CF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150296E3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F633AE3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CD6E7B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E79" w:rsidRPr="00267458" w14:paraId="7DDCFCB9" w14:textId="77777777" w:rsidTr="00523AF4">
        <w:trPr>
          <w:tblHeader/>
        </w:trPr>
        <w:tc>
          <w:tcPr>
            <w:tcW w:w="1440" w:type="pct"/>
          </w:tcPr>
          <w:p w14:paraId="4CD0532B" w14:textId="2670108F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7" w:type="pct"/>
          </w:tcPr>
          <w:p w14:paraId="6F13838B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9" w:type="pct"/>
          </w:tcPr>
          <w:p w14:paraId="5AAA4D0D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5AD8B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239D5E2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FCEDEF1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E4BCB53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CC3FECC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612DB8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7CE153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93E79" w:rsidRPr="00267458" w14:paraId="3754868F" w14:textId="77777777" w:rsidTr="00523AF4">
        <w:trPr>
          <w:tblHeader/>
        </w:trPr>
        <w:tc>
          <w:tcPr>
            <w:tcW w:w="1440" w:type="pct"/>
          </w:tcPr>
          <w:p w14:paraId="21D841A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05BE55D" w14:textId="77777777" w:rsidR="00793E79" w:rsidRPr="00267458" w:rsidRDefault="00793E79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07AC2A7" w14:textId="77777777" w:rsidR="00793E79" w:rsidRPr="00267458" w:rsidRDefault="00793E79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608A5E67" w14:textId="77777777" w:rsidR="00793E79" w:rsidRPr="00267458" w:rsidRDefault="00793E79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3E79" w:rsidRPr="00267458" w14:paraId="750C378F" w14:textId="77777777" w:rsidTr="00523AF4">
        <w:tc>
          <w:tcPr>
            <w:tcW w:w="1440" w:type="pct"/>
          </w:tcPr>
          <w:p w14:paraId="40BB006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610C45B0" w14:textId="51C3D68F" w:rsidR="00793E79" w:rsidRPr="00267458" w:rsidRDefault="00316FB6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2EDA66F3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BAC5558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D52B502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8F6F5B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3DBEE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CD1980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C33FC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71B3D2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79" w:rsidRPr="00267458" w14:paraId="51BDB369" w14:textId="77777777" w:rsidTr="00523AF4">
        <w:trPr>
          <w:trHeight w:val="362"/>
        </w:trPr>
        <w:tc>
          <w:tcPr>
            <w:tcW w:w="1440" w:type="pct"/>
          </w:tcPr>
          <w:p w14:paraId="70BC5298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437" w:type="pct"/>
          </w:tcPr>
          <w:p w14:paraId="03B995E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B9263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FC27FB" w14:textId="0B37F761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788</w:t>
            </w:r>
          </w:p>
        </w:tc>
        <w:tc>
          <w:tcPr>
            <w:tcW w:w="128" w:type="pct"/>
          </w:tcPr>
          <w:p w14:paraId="0296A8C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8D55D3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35,734</w:t>
            </w:r>
          </w:p>
        </w:tc>
        <w:tc>
          <w:tcPr>
            <w:tcW w:w="147" w:type="pct"/>
          </w:tcPr>
          <w:p w14:paraId="5C65E40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BEA5B67" w14:textId="612767FD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160,190</w:t>
            </w:r>
          </w:p>
        </w:tc>
        <w:tc>
          <w:tcPr>
            <w:tcW w:w="140" w:type="pct"/>
          </w:tcPr>
          <w:p w14:paraId="78C15D5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D2724D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171,834</w:t>
            </w:r>
          </w:p>
        </w:tc>
      </w:tr>
      <w:tr w:rsidR="00793E79" w:rsidRPr="00267458" w14:paraId="1B036F0E" w14:textId="77777777" w:rsidTr="00523AF4">
        <w:trPr>
          <w:trHeight w:val="425"/>
        </w:trPr>
        <w:tc>
          <w:tcPr>
            <w:tcW w:w="1440" w:type="pct"/>
          </w:tcPr>
          <w:p w14:paraId="7598926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37" w:type="pct"/>
          </w:tcPr>
          <w:p w14:paraId="7935F373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C9883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F7BDFE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E48872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763A9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B26EA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4BAE32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766907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4C169C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79" w:rsidRPr="00267458" w14:paraId="0558E746" w14:textId="77777777" w:rsidTr="00523AF4">
        <w:trPr>
          <w:trHeight w:val="362"/>
        </w:trPr>
        <w:tc>
          <w:tcPr>
            <w:tcW w:w="1440" w:type="pct"/>
          </w:tcPr>
          <w:p w14:paraId="6DC8204F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67458">
              <w:rPr>
                <w:rFonts w:ascii="Angsana New" w:hAnsi="Angsana New"/>
                <w:sz w:val="30"/>
                <w:szCs w:val="30"/>
              </w:rPr>
              <w:t>3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318C67B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72C7D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8697B71" w14:textId="45C7D32F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2674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1B16D1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EB34A1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4,855</w:t>
            </w:r>
          </w:p>
        </w:tc>
        <w:tc>
          <w:tcPr>
            <w:tcW w:w="147" w:type="pct"/>
          </w:tcPr>
          <w:p w14:paraId="4F2F72A2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A4D95DA" w14:textId="1BDCEEDF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3,370</w:t>
            </w:r>
          </w:p>
        </w:tc>
        <w:tc>
          <w:tcPr>
            <w:tcW w:w="140" w:type="pct"/>
          </w:tcPr>
          <w:p w14:paraId="3D7AC6B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A25C08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793E79" w:rsidRPr="00267458" w14:paraId="4743F5DA" w14:textId="77777777" w:rsidTr="00523AF4">
        <w:trPr>
          <w:trHeight w:val="362"/>
        </w:trPr>
        <w:tc>
          <w:tcPr>
            <w:tcW w:w="1440" w:type="pct"/>
          </w:tcPr>
          <w:p w14:paraId="3EAD1A2F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3 - 6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11D247E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1E3A8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1B8D277" w14:textId="23F1024C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725</w:t>
            </w:r>
          </w:p>
        </w:tc>
        <w:tc>
          <w:tcPr>
            <w:tcW w:w="128" w:type="pct"/>
          </w:tcPr>
          <w:p w14:paraId="0A6F159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29D27F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211FE5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7578635" w14:textId="10A87181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0" w:type="pct"/>
          </w:tcPr>
          <w:p w14:paraId="03C46BF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16F560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93E79" w:rsidRPr="00267458" w14:paraId="2EB809B2" w14:textId="77777777" w:rsidTr="00523AF4">
        <w:trPr>
          <w:trHeight w:val="362"/>
        </w:trPr>
        <w:tc>
          <w:tcPr>
            <w:tcW w:w="1440" w:type="pct"/>
          </w:tcPr>
          <w:p w14:paraId="153B8596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78099B8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95F39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AF0090" w14:textId="788C1500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911</w:t>
            </w:r>
          </w:p>
        </w:tc>
        <w:tc>
          <w:tcPr>
            <w:tcW w:w="128" w:type="pct"/>
          </w:tcPr>
          <w:p w14:paraId="5EB54ED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C9E15E5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BAEE3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950E5AF" w14:textId="1E941A81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40" w:type="pct"/>
          </w:tcPr>
          <w:p w14:paraId="1F88252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06BE1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69AA" w:rsidRPr="00267458" w14:paraId="7ADBA954" w14:textId="77777777" w:rsidTr="00523AF4">
        <w:trPr>
          <w:trHeight w:val="362"/>
        </w:trPr>
        <w:tc>
          <w:tcPr>
            <w:tcW w:w="1440" w:type="pct"/>
          </w:tcPr>
          <w:p w14:paraId="5C1679EC" w14:textId="45C1ED7F" w:rsidR="00F469AA" w:rsidRPr="00267458" w:rsidRDefault="00F469A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550460C" w14:textId="77777777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9C291A" w14:textId="77777777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8E1B61E" w14:textId="07ADD7CD" w:rsidR="00F469AA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294</w:t>
            </w:r>
          </w:p>
        </w:tc>
        <w:tc>
          <w:tcPr>
            <w:tcW w:w="128" w:type="pct"/>
          </w:tcPr>
          <w:p w14:paraId="76147769" w14:textId="77777777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A35E12C" w14:textId="7139478C" w:rsidR="00F469AA" w:rsidRPr="00267458" w:rsidRDefault="00F469A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0C095C" w14:textId="77777777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8CFE6FC" w14:textId="7B64C2E5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147</w:t>
            </w:r>
          </w:p>
        </w:tc>
        <w:tc>
          <w:tcPr>
            <w:tcW w:w="140" w:type="pct"/>
          </w:tcPr>
          <w:p w14:paraId="5ADD4635" w14:textId="77777777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5DB5869" w14:textId="2B89BC62" w:rsidR="00F469AA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E79" w:rsidRPr="00267458" w14:paraId="12FC215E" w14:textId="77777777" w:rsidTr="00523AF4">
        <w:trPr>
          <w:trHeight w:val="352"/>
        </w:trPr>
        <w:tc>
          <w:tcPr>
            <w:tcW w:w="1440" w:type="pct"/>
          </w:tcPr>
          <w:p w14:paraId="6558BD1D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85BFE5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C3A2727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7DFCD62F" w14:textId="47C43C9C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385</w:t>
            </w:r>
          </w:p>
        </w:tc>
        <w:tc>
          <w:tcPr>
            <w:tcW w:w="128" w:type="pct"/>
          </w:tcPr>
          <w:p w14:paraId="67B1D32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BFEE978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40,591</w:t>
            </w:r>
          </w:p>
        </w:tc>
        <w:tc>
          <w:tcPr>
            <w:tcW w:w="147" w:type="pct"/>
          </w:tcPr>
          <w:p w14:paraId="6D4F7A0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D0A66A5" w14:textId="73CF1036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  <w:tc>
          <w:tcPr>
            <w:tcW w:w="140" w:type="pct"/>
          </w:tcPr>
          <w:p w14:paraId="33108FA6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D63A6A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  <w:tr w:rsidR="00793E79" w:rsidRPr="00267458" w14:paraId="47679305" w14:textId="77777777" w:rsidTr="00523AF4">
        <w:trPr>
          <w:trHeight w:val="407"/>
        </w:trPr>
        <w:tc>
          <w:tcPr>
            <w:tcW w:w="1876" w:type="pct"/>
            <w:gridSpan w:val="2"/>
          </w:tcPr>
          <w:p w14:paraId="6D98D36F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9" w:type="pct"/>
          </w:tcPr>
          <w:p w14:paraId="1AF443AF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27D55BE1" w14:textId="6E3FC8E0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C35ABB"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="00CA1B18" w:rsidRPr="00267458">
              <w:rPr>
                <w:rFonts w:ascii="Angsana New" w:hAnsi="Angsana New"/>
                <w:sz w:val="30"/>
                <w:szCs w:val="30"/>
              </w:rPr>
              <w:t>50</w:t>
            </w:r>
            <w:r w:rsidR="00C35ABB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3F328F45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1AF1D5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47" w:type="pct"/>
          </w:tcPr>
          <w:p w14:paraId="0604585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FBD9FA6" w14:textId="69ADDD67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A29D4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178EEA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E79" w:rsidRPr="00267458" w14:paraId="0E015AFF" w14:textId="77777777" w:rsidTr="00523AF4">
        <w:tc>
          <w:tcPr>
            <w:tcW w:w="1440" w:type="pct"/>
          </w:tcPr>
          <w:p w14:paraId="6B7FFC75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280505F2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3C1EF0D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21FCB345" w14:textId="06DDEE25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5ABB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128" w:type="pct"/>
          </w:tcPr>
          <w:p w14:paraId="767626F8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DC1EE2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45,385</w:t>
            </w:r>
          </w:p>
        </w:tc>
        <w:tc>
          <w:tcPr>
            <w:tcW w:w="147" w:type="pct"/>
          </w:tcPr>
          <w:p w14:paraId="03DB3EB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D02C54F" w14:textId="6B99B956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165,436</w:t>
            </w:r>
          </w:p>
        </w:tc>
        <w:tc>
          <w:tcPr>
            <w:tcW w:w="140" w:type="pct"/>
          </w:tcPr>
          <w:p w14:paraId="3E5829B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74505E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175,971</w:t>
            </w:r>
          </w:p>
        </w:tc>
      </w:tr>
    </w:tbl>
    <w:p w14:paraId="3744AA8B" w14:textId="604F5C1A" w:rsidR="00D17735" w:rsidRPr="00267458" w:rsidRDefault="00D1773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0"/>
        <w:gridCol w:w="240"/>
        <w:gridCol w:w="1190"/>
        <w:gridCol w:w="274"/>
        <w:gridCol w:w="1165"/>
        <w:gridCol w:w="261"/>
        <w:gridCol w:w="1150"/>
      </w:tblGrid>
      <w:tr w:rsidR="00793E79" w:rsidRPr="00267458" w14:paraId="2A08481A" w14:textId="77777777" w:rsidTr="00C35ABB">
        <w:tc>
          <w:tcPr>
            <w:tcW w:w="2035" w:type="pct"/>
          </w:tcPr>
          <w:p w14:paraId="7A71BFBF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66" w:type="pct"/>
          </w:tcPr>
          <w:p w14:paraId="78D5F7D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931F05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19EA2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38536D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E5493F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137EF2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DD4E0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79" w:rsidRPr="00267458" w14:paraId="0A8392D3" w14:textId="77777777" w:rsidTr="00C35ABB">
        <w:tc>
          <w:tcPr>
            <w:tcW w:w="2035" w:type="pct"/>
          </w:tcPr>
          <w:p w14:paraId="1AC2DF32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6" w:type="pct"/>
          </w:tcPr>
          <w:p w14:paraId="40F93B29" w14:textId="1F7D4070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164,</w:t>
            </w:r>
            <w:r w:rsidR="00C35ABB" w:rsidRPr="00267458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29" w:type="pct"/>
          </w:tcPr>
          <w:p w14:paraId="345F5E0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9A5F22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305,047</w:t>
            </w:r>
          </w:p>
        </w:tc>
        <w:tc>
          <w:tcPr>
            <w:tcW w:w="147" w:type="pct"/>
          </w:tcPr>
          <w:p w14:paraId="7E46A47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71F75B0" w14:textId="78AA668E" w:rsidR="00793E79" w:rsidRPr="00267458" w:rsidRDefault="001B0101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87,550</w:t>
            </w:r>
          </w:p>
        </w:tc>
        <w:tc>
          <w:tcPr>
            <w:tcW w:w="140" w:type="pct"/>
          </w:tcPr>
          <w:p w14:paraId="0CF2DDD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35798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93,948</w:t>
            </w:r>
          </w:p>
        </w:tc>
      </w:tr>
      <w:tr w:rsidR="00793E79" w:rsidRPr="00267458" w14:paraId="58A0D756" w14:textId="77777777" w:rsidTr="00C35ABB">
        <w:tc>
          <w:tcPr>
            <w:tcW w:w="2035" w:type="pct"/>
          </w:tcPr>
          <w:p w14:paraId="74A46245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6" w:type="pct"/>
          </w:tcPr>
          <w:p w14:paraId="615AE50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122AD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0180E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B9C90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D62A9A0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D1237E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F7EF3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E79" w:rsidRPr="00267458" w14:paraId="00470BE9" w14:textId="77777777" w:rsidTr="00C35ABB">
        <w:tc>
          <w:tcPr>
            <w:tcW w:w="2035" w:type="pct"/>
          </w:tcPr>
          <w:p w14:paraId="2D71ED96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67458">
              <w:rPr>
                <w:rFonts w:ascii="Angsana New" w:hAnsi="Angsana New"/>
                <w:sz w:val="30"/>
                <w:szCs w:val="30"/>
              </w:rPr>
              <w:t>3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6" w:type="pct"/>
          </w:tcPr>
          <w:p w14:paraId="06B46A30" w14:textId="30DE56B8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150,637</w:t>
            </w:r>
          </w:p>
        </w:tc>
        <w:tc>
          <w:tcPr>
            <w:tcW w:w="129" w:type="pct"/>
          </w:tcPr>
          <w:p w14:paraId="525A6CF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213C63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58,362</w:t>
            </w:r>
          </w:p>
        </w:tc>
        <w:tc>
          <w:tcPr>
            <w:tcW w:w="147" w:type="pct"/>
          </w:tcPr>
          <w:p w14:paraId="7BA79DB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5B6EBE" w14:textId="157A7A64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13,363</w:t>
            </w:r>
          </w:p>
        </w:tc>
        <w:tc>
          <w:tcPr>
            <w:tcW w:w="140" w:type="pct"/>
          </w:tcPr>
          <w:p w14:paraId="16B45E72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97F2B7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13,509</w:t>
            </w:r>
          </w:p>
        </w:tc>
      </w:tr>
      <w:tr w:rsidR="00793E79" w:rsidRPr="00267458" w14:paraId="64E18B52" w14:textId="77777777" w:rsidTr="00C35ABB">
        <w:tc>
          <w:tcPr>
            <w:tcW w:w="2035" w:type="pct"/>
          </w:tcPr>
          <w:p w14:paraId="40A08A50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3 - 6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6" w:type="pct"/>
          </w:tcPr>
          <w:p w14:paraId="69E70065" w14:textId="534CA17F" w:rsidR="00793E79" w:rsidRPr="00267458" w:rsidRDefault="001A5B40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129" w:type="pct"/>
          </w:tcPr>
          <w:p w14:paraId="5E07090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EF2C97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6,406</w:t>
            </w:r>
          </w:p>
        </w:tc>
        <w:tc>
          <w:tcPr>
            <w:tcW w:w="147" w:type="pct"/>
          </w:tcPr>
          <w:p w14:paraId="53284F65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C7ABC1E" w14:textId="4F11BFF9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40" w:type="pct"/>
          </w:tcPr>
          <w:p w14:paraId="1B8FB05B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6D444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F469AA" w:rsidRPr="00267458" w14:paraId="3DBCD5D8" w14:textId="77777777" w:rsidTr="00C35ABB">
        <w:tc>
          <w:tcPr>
            <w:tcW w:w="2035" w:type="pct"/>
          </w:tcPr>
          <w:p w14:paraId="3BAAAAB9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6" w:type="pct"/>
          </w:tcPr>
          <w:p w14:paraId="1D643E32" w14:textId="55DD8382" w:rsidR="00F469AA" w:rsidRPr="00267458" w:rsidRDefault="001A5B40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  <w:tc>
          <w:tcPr>
            <w:tcW w:w="129" w:type="pct"/>
          </w:tcPr>
          <w:p w14:paraId="29B2C67A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7506A5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7" w:type="pct"/>
          </w:tcPr>
          <w:p w14:paraId="068CB6F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F54F9F3" w14:textId="6A95D872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40" w:type="pct"/>
          </w:tcPr>
          <w:p w14:paraId="5A05CAA6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B3C274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F469AA" w:rsidRPr="00267458" w14:paraId="0F232CD2" w14:textId="77777777" w:rsidTr="00C35ABB">
        <w:tc>
          <w:tcPr>
            <w:tcW w:w="2035" w:type="pct"/>
          </w:tcPr>
          <w:p w14:paraId="106498A3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E405E88" w14:textId="5FE03AF1" w:rsidR="00F469AA" w:rsidRPr="00267458" w:rsidRDefault="001A5B40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13,120</w:t>
            </w:r>
          </w:p>
        </w:tc>
        <w:tc>
          <w:tcPr>
            <w:tcW w:w="129" w:type="pct"/>
          </w:tcPr>
          <w:p w14:paraId="067785E4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2582052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13,721</w:t>
            </w:r>
          </w:p>
        </w:tc>
        <w:tc>
          <w:tcPr>
            <w:tcW w:w="147" w:type="pct"/>
          </w:tcPr>
          <w:p w14:paraId="79DCAED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22D8CFC" w14:textId="396BE762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1,42</w:t>
            </w:r>
            <w:r w:rsidR="00822AC2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48866FA5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875ED72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</w:tr>
      <w:tr w:rsidR="00F469AA" w:rsidRPr="00267458" w14:paraId="45415CD2" w14:textId="77777777" w:rsidTr="00C35ABB">
        <w:tc>
          <w:tcPr>
            <w:tcW w:w="2035" w:type="pct"/>
          </w:tcPr>
          <w:p w14:paraId="537B382C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3926DF8E" w14:textId="3EDDBE79" w:rsidR="00F469AA" w:rsidRPr="00267458" w:rsidRDefault="001A5B40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378,</w:t>
            </w:r>
            <w:r w:rsidR="00C35ABB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29" w:type="pct"/>
          </w:tcPr>
          <w:p w14:paraId="235B0FD2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77ABED5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385,271</w:t>
            </w:r>
          </w:p>
        </w:tc>
        <w:tc>
          <w:tcPr>
            <w:tcW w:w="147" w:type="pct"/>
          </w:tcPr>
          <w:p w14:paraId="3AF7DF86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246F21E" w14:textId="03BD6DFF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104,38</w:t>
            </w:r>
            <w:r w:rsidR="003C5487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06C34BF5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D45AE6E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109,526</w:t>
            </w:r>
          </w:p>
        </w:tc>
      </w:tr>
      <w:tr w:rsidR="00F469AA" w:rsidRPr="00267458" w14:paraId="0D840201" w14:textId="77777777" w:rsidTr="00C35ABB">
        <w:tc>
          <w:tcPr>
            <w:tcW w:w="2035" w:type="pct"/>
          </w:tcPr>
          <w:p w14:paraId="7792BA3B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666" w:type="pct"/>
          </w:tcPr>
          <w:p w14:paraId="52FF5062" w14:textId="54D6D636" w:rsidR="00F469AA" w:rsidRPr="00267458" w:rsidRDefault="00562402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130,072</w:t>
            </w:r>
          </w:p>
        </w:tc>
        <w:tc>
          <w:tcPr>
            <w:tcW w:w="129" w:type="pct"/>
          </w:tcPr>
          <w:p w14:paraId="27BBAF9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64D2F71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93,466</w:t>
            </w:r>
          </w:p>
        </w:tc>
        <w:tc>
          <w:tcPr>
            <w:tcW w:w="147" w:type="pct"/>
          </w:tcPr>
          <w:p w14:paraId="3A21E33C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1173ED4" w14:textId="0DC8DE5E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15,2</w:t>
            </w:r>
            <w:r w:rsidR="00FD5795" w:rsidRPr="0026745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0" w:type="pct"/>
          </w:tcPr>
          <w:p w14:paraId="33D2102D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CC35AED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7,256</w:t>
            </w:r>
          </w:p>
        </w:tc>
      </w:tr>
      <w:tr w:rsidR="00F469AA" w:rsidRPr="00267458" w14:paraId="36AE0C70" w14:textId="77777777" w:rsidTr="00C35ABB">
        <w:tc>
          <w:tcPr>
            <w:tcW w:w="2035" w:type="pct"/>
          </w:tcPr>
          <w:p w14:paraId="1C4D93EB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673050A5" w14:textId="71961CE1" w:rsidR="00F469AA" w:rsidRPr="00267458" w:rsidRDefault="00562402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508,982</w:t>
            </w:r>
          </w:p>
        </w:tc>
        <w:tc>
          <w:tcPr>
            <w:tcW w:w="129" w:type="pct"/>
            <w:vAlign w:val="bottom"/>
          </w:tcPr>
          <w:p w14:paraId="4392C593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70B26700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478,737</w:t>
            </w:r>
          </w:p>
        </w:tc>
        <w:tc>
          <w:tcPr>
            <w:tcW w:w="147" w:type="pct"/>
            <w:vAlign w:val="bottom"/>
          </w:tcPr>
          <w:p w14:paraId="07265999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7F9F4" w14:textId="1AB32C75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119,6</w:t>
            </w:r>
            <w:r w:rsidR="00FD5795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C5487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  <w:vAlign w:val="bottom"/>
          </w:tcPr>
          <w:p w14:paraId="154CE866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427C53F7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116,782</w:t>
            </w:r>
          </w:p>
        </w:tc>
      </w:tr>
      <w:tr w:rsidR="00793E79" w:rsidRPr="00267458" w14:paraId="0ABA1DE3" w14:textId="77777777" w:rsidTr="00C35ABB">
        <w:tc>
          <w:tcPr>
            <w:tcW w:w="2035" w:type="pct"/>
          </w:tcPr>
          <w:p w14:paraId="4E1FF922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6" w:type="pct"/>
            <w:vAlign w:val="bottom"/>
          </w:tcPr>
          <w:p w14:paraId="3BA55C07" w14:textId="7B2ED73C" w:rsidR="00793E79" w:rsidRPr="00267458" w:rsidRDefault="001A5B4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(442)</w:t>
            </w:r>
          </w:p>
        </w:tc>
        <w:tc>
          <w:tcPr>
            <w:tcW w:w="129" w:type="pct"/>
          </w:tcPr>
          <w:p w14:paraId="51C847B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B751DA4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147" w:type="pct"/>
          </w:tcPr>
          <w:p w14:paraId="26FED959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9E4EAB9" w14:textId="3D405212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E0D884E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8331504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E79" w:rsidRPr="00267458" w14:paraId="0DAC6C0B" w14:textId="77777777" w:rsidTr="00C35ABB">
        <w:tc>
          <w:tcPr>
            <w:tcW w:w="2035" w:type="pct"/>
          </w:tcPr>
          <w:p w14:paraId="2119425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6" w:type="pct"/>
            <w:vAlign w:val="bottom"/>
          </w:tcPr>
          <w:p w14:paraId="6113CCC4" w14:textId="32FDC675" w:rsidR="00793E79" w:rsidRPr="00267458" w:rsidRDefault="001A5B4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  <w:tc>
          <w:tcPr>
            <w:tcW w:w="129" w:type="pct"/>
          </w:tcPr>
          <w:p w14:paraId="4FA35305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47B4BC29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(496)</w:t>
            </w:r>
          </w:p>
        </w:tc>
        <w:tc>
          <w:tcPr>
            <w:tcW w:w="147" w:type="pct"/>
          </w:tcPr>
          <w:p w14:paraId="7BA34676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1D30757" w14:textId="67995268" w:rsidR="00793E79" w:rsidRPr="00267458" w:rsidRDefault="00F469AA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7CD72C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FB99595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E79" w:rsidRPr="00267458" w14:paraId="3512D3B6" w14:textId="77777777" w:rsidTr="00C35ABB">
        <w:tc>
          <w:tcPr>
            <w:tcW w:w="2035" w:type="pct"/>
          </w:tcPr>
          <w:p w14:paraId="2AB99FA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E2F030B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5C947F02" w14:textId="2E05DA0D" w:rsidR="00793E79" w:rsidRPr="00267458" w:rsidRDefault="001A5B40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(13,399)</w:t>
            </w:r>
          </w:p>
        </w:tc>
        <w:tc>
          <w:tcPr>
            <w:tcW w:w="129" w:type="pct"/>
          </w:tcPr>
          <w:p w14:paraId="47D94A8A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60D6FAA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(15,653)</w:t>
            </w:r>
          </w:p>
        </w:tc>
        <w:tc>
          <w:tcPr>
            <w:tcW w:w="147" w:type="pct"/>
          </w:tcPr>
          <w:p w14:paraId="7C81BD4C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8480639" w14:textId="403A5C8E" w:rsidR="00793E79" w:rsidRPr="00267458" w:rsidRDefault="00F469AA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  <w:tc>
          <w:tcPr>
            <w:tcW w:w="140" w:type="pct"/>
          </w:tcPr>
          <w:p w14:paraId="1E2364B1" w14:textId="77777777" w:rsidR="00793E79" w:rsidRPr="00267458" w:rsidRDefault="00793E79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EDAA5AE" w14:textId="77777777" w:rsidR="00793E79" w:rsidRPr="00267458" w:rsidRDefault="00793E7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F469AA" w:rsidRPr="00267458" w14:paraId="7AEC66FC" w14:textId="77777777" w:rsidTr="00C35ABB">
        <w:tc>
          <w:tcPr>
            <w:tcW w:w="2035" w:type="pct"/>
          </w:tcPr>
          <w:p w14:paraId="2E50BC3E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6A52692B" w14:textId="35B2386E" w:rsidR="00F469AA" w:rsidRPr="00267458" w:rsidRDefault="00562402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494,564</w:t>
            </w:r>
          </w:p>
        </w:tc>
        <w:tc>
          <w:tcPr>
            <w:tcW w:w="129" w:type="pct"/>
          </w:tcPr>
          <w:p w14:paraId="76997DD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97EB963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462,175</w:t>
            </w:r>
          </w:p>
        </w:tc>
        <w:tc>
          <w:tcPr>
            <w:tcW w:w="147" w:type="pct"/>
          </w:tcPr>
          <w:p w14:paraId="0D9B0208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0EA99226" w14:textId="01D02FF9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118,0</w:t>
            </w:r>
            <w:r w:rsidR="00FD5795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5487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1A5879D9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F473C98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115,135</w:t>
            </w:r>
          </w:p>
        </w:tc>
      </w:tr>
      <w:tr w:rsidR="00F469AA" w:rsidRPr="00267458" w14:paraId="1DCB4B38" w14:textId="77777777" w:rsidTr="00C35ABB">
        <w:tc>
          <w:tcPr>
            <w:tcW w:w="2035" w:type="pct"/>
          </w:tcPr>
          <w:p w14:paraId="5A37D498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2AE3BF96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399456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01FCA5F3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714BF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763C970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A33CDAA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065D5E3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69AA" w:rsidRPr="00267458" w14:paraId="40085991" w14:textId="77777777" w:rsidTr="00C35ABB">
        <w:tc>
          <w:tcPr>
            <w:tcW w:w="2035" w:type="pct"/>
          </w:tcPr>
          <w:p w14:paraId="1B117073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bottom w:val="double" w:sz="4" w:space="0" w:color="auto"/>
            </w:tcBorders>
            <w:vAlign w:val="bottom"/>
          </w:tcPr>
          <w:p w14:paraId="07139BBC" w14:textId="2B1F596E" w:rsidR="00F469AA" w:rsidRPr="00267458" w:rsidRDefault="00562402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528,452</w:t>
            </w:r>
          </w:p>
        </w:tc>
        <w:tc>
          <w:tcPr>
            <w:tcW w:w="129" w:type="pct"/>
            <w:vAlign w:val="bottom"/>
          </w:tcPr>
          <w:p w14:paraId="164A385E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861230C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507,560</w:t>
            </w:r>
          </w:p>
        </w:tc>
        <w:tc>
          <w:tcPr>
            <w:tcW w:w="147" w:type="pct"/>
            <w:vAlign w:val="bottom"/>
          </w:tcPr>
          <w:p w14:paraId="018A6658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584EF6C" w14:textId="19C13ECC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283,4</w:t>
            </w:r>
            <w:r w:rsidR="00FD5795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0" w:type="pct"/>
            <w:vAlign w:val="bottom"/>
          </w:tcPr>
          <w:p w14:paraId="47E1D794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3E1829CC" w14:textId="77777777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291,106</w:t>
            </w:r>
          </w:p>
        </w:tc>
      </w:tr>
    </w:tbl>
    <w:p w14:paraId="5F8D47D5" w14:textId="6C0F54DD" w:rsidR="00D17735" w:rsidRPr="00267458" w:rsidRDefault="00D17735" w:rsidP="00383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383F7B" w:rsidRPr="00267458" w14:paraId="0EBD4EC7" w14:textId="77777777" w:rsidTr="00383F7B">
        <w:trPr>
          <w:tblHeader/>
        </w:trPr>
        <w:tc>
          <w:tcPr>
            <w:tcW w:w="2035" w:type="pct"/>
            <w:gridSpan w:val="3"/>
          </w:tcPr>
          <w:p w14:paraId="4ABDE9AB" w14:textId="6089F7DC" w:rsidR="00383F7B" w:rsidRPr="00267458" w:rsidRDefault="00383F7B" w:rsidP="00383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434" w:type="pct"/>
            <w:gridSpan w:val="3"/>
          </w:tcPr>
          <w:p w14:paraId="72BA1C2F" w14:textId="77777777" w:rsidR="00383F7B" w:rsidRPr="00267458" w:rsidRDefault="00383F7B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839D2" w14:textId="77777777" w:rsidR="00383F7B" w:rsidRPr="00267458" w:rsidRDefault="00383F7B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4A2F2C24" w14:textId="77777777" w:rsidR="00383F7B" w:rsidRPr="00267458" w:rsidRDefault="00383F7B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F7B" w:rsidRPr="00267458" w14:paraId="0628CBAD" w14:textId="77777777" w:rsidTr="00523AF4">
        <w:trPr>
          <w:tblHeader/>
        </w:trPr>
        <w:tc>
          <w:tcPr>
            <w:tcW w:w="1450" w:type="pct"/>
          </w:tcPr>
          <w:p w14:paraId="0F83D8C6" w14:textId="553D5716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01FEB69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396FFEC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E4E657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226556C6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4BEA221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05E9F4F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1272F1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23D047D7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60D71B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83F7B" w:rsidRPr="00267458" w14:paraId="5234AFD4" w14:textId="77777777" w:rsidTr="00523AF4">
        <w:trPr>
          <w:tblHeader/>
        </w:trPr>
        <w:tc>
          <w:tcPr>
            <w:tcW w:w="1450" w:type="pct"/>
          </w:tcPr>
          <w:p w14:paraId="661A6D68" w14:textId="77777777" w:rsidR="00383F7B" w:rsidRPr="00267458" w:rsidRDefault="00383F7B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E42C83" w14:textId="77777777" w:rsidR="00383F7B" w:rsidRPr="00267458" w:rsidRDefault="00383F7B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28C6F7D" w14:textId="77777777" w:rsidR="00383F7B" w:rsidRPr="00267458" w:rsidRDefault="00383F7B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509DD657" w14:textId="77777777" w:rsidR="00383F7B" w:rsidRPr="00267458" w:rsidRDefault="00383F7B" w:rsidP="00523AF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69AA" w:rsidRPr="00267458" w14:paraId="67DF1BEE" w14:textId="77777777" w:rsidTr="00523AF4">
        <w:tc>
          <w:tcPr>
            <w:tcW w:w="2035" w:type="pct"/>
            <w:gridSpan w:val="3"/>
          </w:tcPr>
          <w:p w14:paraId="4A4A4B41" w14:textId="1B938813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67" w:type="pct"/>
          </w:tcPr>
          <w:p w14:paraId="1F35E464" w14:textId="1D4FA7A5" w:rsidR="00F469AA" w:rsidRPr="00267458" w:rsidRDefault="00E51D1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15,653</w:t>
            </w:r>
          </w:p>
        </w:tc>
        <w:tc>
          <w:tcPr>
            <w:tcW w:w="128" w:type="pct"/>
          </w:tcPr>
          <w:p w14:paraId="718799C1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22819D" w14:textId="3BFCCECB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17,538</w:t>
            </w:r>
          </w:p>
        </w:tc>
        <w:tc>
          <w:tcPr>
            <w:tcW w:w="147" w:type="pct"/>
          </w:tcPr>
          <w:p w14:paraId="18D351A8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069FA" w14:textId="54343861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1,647</w:t>
            </w:r>
          </w:p>
        </w:tc>
        <w:tc>
          <w:tcPr>
            <w:tcW w:w="140" w:type="pct"/>
          </w:tcPr>
          <w:p w14:paraId="0B1E94C2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3D908C" w14:textId="7F320D15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1,700</w:t>
            </w:r>
          </w:p>
        </w:tc>
      </w:tr>
      <w:tr w:rsidR="00F469AA" w:rsidRPr="00267458" w14:paraId="755A149A" w14:textId="77777777" w:rsidTr="00523AF4">
        <w:tc>
          <w:tcPr>
            <w:tcW w:w="2035" w:type="pct"/>
            <w:gridSpan w:val="3"/>
          </w:tcPr>
          <w:p w14:paraId="753F67D4" w14:textId="05D8077D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C7F1F36" w14:textId="41D128B0" w:rsidR="00F469AA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8" w:type="pct"/>
          </w:tcPr>
          <w:p w14:paraId="53DD235F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2DBA9" w14:textId="54CC5F74" w:rsidR="00F469AA" w:rsidRPr="00267458" w:rsidRDefault="00F469AA" w:rsidP="00F46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D1CEAB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F23BA8" w14:textId="7263C8DD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E76515" w14:textId="77777777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1DDAA7" w14:textId="7A7C8694" w:rsidR="00F469AA" w:rsidRPr="00267458" w:rsidRDefault="00F469AA" w:rsidP="00F46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E7C" w:rsidRPr="00267458" w14:paraId="17564550" w14:textId="77777777" w:rsidTr="0017134D">
        <w:tc>
          <w:tcPr>
            <w:tcW w:w="2035" w:type="pct"/>
            <w:gridSpan w:val="3"/>
          </w:tcPr>
          <w:p w14:paraId="1BD55348" w14:textId="4BA3FDEE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61E8A408" w14:textId="71EE80A5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(1,131)</w:t>
            </w:r>
          </w:p>
        </w:tc>
        <w:tc>
          <w:tcPr>
            <w:tcW w:w="128" w:type="pct"/>
          </w:tcPr>
          <w:p w14:paraId="34E9AD8F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B41AF3" w14:textId="1D9154FE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(1,885)</w:t>
            </w:r>
          </w:p>
        </w:tc>
        <w:tc>
          <w:tcPr>
            <w:tcW w:w="147" w:type="pct"/>
          </w:tcPr>
          <w:p w14:paraId="2F7A8125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92A02" w14:textId="791DA823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8D3FBB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D2BAD5" w14:textId="0CE90E79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811E7C" w:rsidRPr="00267458" w14:paraId="0190959A" w14:textId="77777777" w:rsidTr="0017134D">
        <w:tc>
          <w:tcPr>
            <w:tcW w:w="2035" w:type="pct"/>
            <w:gridSpan w:val="3"/>
          </w:tcPr>
          <w:p w14:paraId="63ADCFEC" w14:textId="6D518427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E0E83FA" w14:textId="6B6861D5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(1,769)</w:t>
            </w:r>
          </w:p>
        </w:tc>
        <w:tc>
          <w:tcPr>
            <w:tcW w:w="128" w:type="pct"/>
          </w:tcPr>
          <w:p w14:paraId="2DE9CF3C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BFFA39" w14:textId="3F76D65C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EF5D35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1D7A7E0" w14:textId="01C84F9D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9500C3F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EF2BEDA" w14:textId="58B36FFE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E7C" w:rsidRPr="00267458" w14:paraId="7EFCCB2B" w14:textId="77777777" w:rsidTr="0017134D">
        <w:tc>
          <w:tcPr>
            <w:tcW w:w="2035" w:type="pct"/>
            <w:gridSpan w:val="3"/>
          </w:tcPr>
          <w:p w14:paraId="22C7F7B5" w14:textId="6B47AD33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C76AE86" w14:textId="705F768D" w:rsidR="00811E7C" w:rsidRPr="00267458" w:rsidRDefault="00811E7C" w:rsidP="0081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13,399</w:t>
            </w:r>
          </w:p>
        </w:tc>
        <w:tc>
          <w:tcPr>
            <w:tcW w:w="128" w:type="pct"/>
          </w:tcPr>
          <w:p w14:paraId="201232DF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5364B55" w14:textId="2454D7C3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15,653</w:t>
            </w:r>
          </w:p>
        </w:tc>
        <w:tc>
          <w:tcPr>
            <w:tcW w:w="147" w:type="pct"/>
          </w:tcPr>
          <w:p w14:paraId="3EF4F02B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AE77DD" w14:textId="7CA2E81D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1,647</w:t>
            </w:r>
          </w:p>
        </w:tc>
        <w:tc>
          <w:tcPr>
            <w:tcW w:w="140" w:type="pct"/>
          </w:tcPr>
          <w:p w14:paraId="213935C0" w14:textId="77777777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ACFBFC6" w14:textId="378EC085" w:rsidR="00811E7C" w:rsidRPr="00267458" w:rsidRDefault="00811E7C" w:rsidP="00811E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1,647</w:t>
            </w:r>
          </w:p>
        </w:tc>
      </w:tr>
    </w:tbl>
    <w:p w14:paraId="49CA34FA" w14:textId="77777777" w:rsidR="00383F7B" w:rsidRPr="00267458" w:rsidRDefault="00383F7B" w:rsidP="00383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BE30688" w14:textId="0CD2F30D" w:rsidR="00D17735" w:rsidRPr="00267458" w:rsidRDefault="00383F7B" w:rsidP="00383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67458">
        <w:rPr>
          <w:rFonts w:ascii="Angsana New" w:hAnsi="Angsana New"/>
          <w:color w:val="000000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213FB7" w:rsidRPr="00267458">
        <w:rPr>
          <w:rFonts w:ascii="Angsana New" w:hAnsi="Angsana New"/>
          <w:color w:val="000000"/>
          <w:sz w:val="30"/>
          <w:szCs w:val="30"/>
        </w:rPr>
        <w:t>2</w:t>
      </w:r>
      <w:r w:rsidR="007829D2" w:rsidRPr="00267458">
        <w:rPr>
          <w:rFonts w:ascii="Angsana New" w:hAnsi="Angsana New"/>
          <w:color w:val="000000"/>
          <w:sz w:val="30"/>
          <w:szCs w:val="30"/>
        </w:rPr>
        <w:t>3</w:t>
      </w:r>
      <w:r w:rsidRPr="00267458">
        <w:rPr>
          <w:rFonts w:ascii="Angsana New" w:hAnsi="Angsana New"/>
          <w:color w:val="000000"/>
          <w:sz w:val="30"/>
          <w:szCs w:val="30"/>
          <w:cs/>
        </w:rPr>
        <w:t xml:space="preserve"> (ข.1)</w:t>
      </w:r>
    </w:p>
    <w:p w14:paraId="7460C09D" w14:textId="3ECA2FEF" w:rsidR="00793E79" w:rsidRPr="00267458" w:rsidRDefault="00793E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F66B18A" w14:textId="2C69E9CA" w:rsidR="00C26B6A" w:rsidRPr="00267458" w:rsidRDefault="006A2FE5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6</w:t>
      </w:r>
      <w:r w:rsidR="00F53E3F" w:rsidRPr="00267458">
        <w:rPr>
          <w:rFonts w:ascii="Angsana New" w:hAnsi="Angsana New"/>
          <w:b/>
          <w:bCs/>
          <w:sz w:val="30"/>
          <w:szCs w:val="30"/>
        </w:rPr>
        <w:tab/>
      </w:r>
      <w:r w:rsidR="00F53E3F" w:rsidRPr="00267458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01B5D9FF" w14:textId="09D8BD4C" w:rsidR="00C26B6A" w:rsidRPr="00267458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B0C8BB9" w14:textId="77777777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6745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82DA178" w14:textId="77777777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6745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ราคาทุนรวมถึงต้นทุนทางตรง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267458">
        <w:rPr>
          <w:rFonts w:ascii="Angsana New" w:hAnsi="Angsana New"/>
          <w:b/>
          <w:sz w:val="30"/>
          <w:szCs w:val="30"/>
          <w:cs/>
        </w:rPr>
        <w:t>ที่เกี่ยวข้องกับการได้มาของสินค้าคงเหลือ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267458">
        <w:rPr>
          <w:rFonts w:ascii="Angsana New" w:hAnsi="Angsana New"/>
          <w:b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รวมการปันส่วนของ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b/>
          <w:sz w:val="30"/>
          <w:szCs w:val="30"/>
          <w:cs/>
        </w:rPr>
        <w:t>ค่าโสหุ้ยการผลิตอย่างเหมาะสมโดยคำนึงถึงระดับกำลังการผลิตตามปกติ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ทั้งนี้ มูลค่าสุทธิที่จะได้รับเป็น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          </w:t>
      </w:r>
      <w:r w:rsidRPr="00267458">
        <w:rPr>
          <w:rFonts w:ascii="Angsana New" w:hAnsi="Angsana New"/>
          <w:b/>
          <w:sz w:val="30"/>
          <w:szCs w:val="30"/>
          <w:cs/>
        </w:rPr>
        <w:t>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9E6236" w14:textId="77777777" w:rsidR="00F974EC" w:rsidRPr="00267458" w:rsidRDefault="00F974E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399873ED" w14:textId="1CE8FF7F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 w:hint="cs"/>
          <w:b/>
          <w:sz w:val="30"/>
          <w:szCs w:val="30"/>
          <w:cs/>
        </w:rPr>
        <w:t>ต้นทุนของสินค้าคำนวณ</w:t>
      </w:r>
      <w:r w:rsidRPr="00267458">
        <w:rPr>
          <w:rFonts w:ascii="Angsana New" w:hAnsi="Angsana New"/>
          <w:b/>
          <w:sz w:val="30"/>
          <w:szCs w:val="30"/>
          <w:cs/>
        </w:rPr>
        <w:t>ดังนี้</w:t>
      </w:r>
    </w:p>
    <w:p w14:paraId="28A42430" w14:textId="77777777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5670"/>
      </w:tblGrid>
      <w:tr w:rsidR="001D2E9C" w:rsidRPr="00267458" w14:paraId="2CEA9CF2" w14:textId="77777777" w:rsidTr="001D2E9C">
        <w:tc>
          <w:tcPr>
            <w:tcW w:w="3240" w:type="dxa"/>
          </w:tcPr>
          <w:p w14:paraId="3C0D1E27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5E4A9A67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F125242" w14:textId="77777777" w:rsidR="001D2E9C" w:rsidRPr="00267458" w:rsidRDefault="001D2E9C" w:rsidP="00933E8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1D2E9C" w:rsidRPr="00267458" w14:paraId="738BD595" w14:textId="77777777" w:rsidTr="001D2E9C">
        <w:tc>
          <w:tcPr>
            <w:tcW w:w="3240" w:type="dxa"/>
          </w:tcPr>
          <w:p w14:paraId="3F93CA34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3C10203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E76EDC1" w14:textId="77777777" w:rsidR="001D2E9C" w:rsidRPr="00267458" w:rsidRDefault="001D2E9C" w:rsidP="0093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1D2E9C" w:rsidRPr="00267458" w14:paraId="2676C0AB" w14:textId="77777777" w:rsidTr="001D2E9C">
        <w:tc>
          <w:tcPr>
            <w:tcW w:w="3240" w:type="dxa"/>
          </w:tcPr>
          <w:p w14:paraId="568DB87A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5EB0A32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4F2ECE3" w14:textId="77777777" w:rsidR="001D2E9C" w:rsidRPr="00267458" w:rsidRDefault="001D2E9C" w:rsidP="00933E8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วิธีเฉพาะเจาะจง</w:t>
            </w:r>
          </w:p>
        </w:tc>
      </w:tr>
      <w:tr w:rsidR="001D2E9C" w:rsidRPr="00267458" w14:paraId="44F8B782" w14:textId="77777777" w:rsidTr="001D2E9C">
        <w:tc>
          <w:tcPr>
            <w:tcW w:w="3240" w:type="dxa"/>
          </w:tcPr>
          <w:p w14:paraId="34CA31DE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270" w:type="dxa"/>
          </w:tcPr>
          <w:p w14:paraId="4BE7F201" w14:textId="77777777" w:rsidR="001D2E9C" w:rsidRPr="00267458" w:rsidRDefault="001D2E9C" w:rsidP="00933E8E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1C3C00D5" w14:textId="77777777" w:rsidR="001D2E9C" w:rsidRPr="00267458" w:rsidRDefault="001D2E9C" w:rsidP="00933E8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Pr="00267458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เข้าก่อนออกก่อน</w:t>
            </w:r>
          </w:p>
        </w:tc>
      </w:tr>
    </w:tbl>
    <w:p w14:paraId="14A4BEAF" w14:textId="77777777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0F340BDB" w14:textId="77777777" w:rsidR="001D2E9C" w:rsidRPr="00267458" w:rsidRDefault="001D2E9C" w:rsidP="001D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AE2B30C" w14:textId="45FBB42B" w:rsidR="00E33CDA" w:rsidRPr="00267458" w:rsidRDefault="00E33CD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123"/>
        <w:gridCol w:w="990"/>
        <w:gridCol w:w="1107"/>
        <w:gridCol w:w="243"/>
        <w:gridCol w:w="1152"/>
        <w:gridCol w:w="243"/>
        <w:gridCol w:w="1125"/>
        <w:gridCol w:w="243"/>
        <w:gridCol w:w="1134"/>
      </w:tblGrid>
      <w:tr w:rsidR="009A0289" w:rsidRPr="00267458" w14:paraId="4FF17D08" w14:textId="77777777" w:rsidTr="005B4E23">
        <w:tc>
          <w:tcPr>
            <w:tcW w:w="3123" w:type="dxa"/>
            <w:vAlign w:val="bottom"/>
          </w:tcPr>
          <w:p w14:paraId="3878BD77" w14:textId="77777777" w:rsidR="009A0289" w:rsidRPr="0026745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09500F" w14:textId="77777777" w:rsidR="009A0289" w:rsidRPr="0026745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7F51010C" w14:textId="77777777" w:rsidR="009A0289" w:rsidRPr="0026745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61A23300" w14:textId="77777777" w:rsidR="009A0289" w:rsidRPr="0026745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268B7AC4" w14:textId="77777777" w:rsidR="009A0289" w:rsidRPr="0026745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0AB" w:rsidRPr="00267458" w14:paraId="4CDBD8DD" w14:textId="77777777" w:rsidTr="005B4E23">
        <w:tc>
          <w:tcPr>
            <w:tcW w:w="3123" w:type="dxa"/>
            <w:vAlign w:val="bottom"/>
          </w:tcPr>
          <w:p w14:paraId="7E566ED9" w14:textId="77777777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77DF5" w14:textId="77777777" w:rsidR="00EF60AB" w:rsidRPr="00267458" w:rsidRDefault="00EF60AB" w:rsidP="00EF6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D7F50C" w14:textId="4BB560FE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2F6D83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2AE0AD6B" w14:textId="77777777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69B678" w14:textId="040A926B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2F6D83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5A89CFD7" w14:textId="77777777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3F7586C" w14:textId="215DCC70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2F6D83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730827F5" w14:textId="77777777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F1E49B" w14:textId="7BABD257" w:rsidR="00EF60AB" w:rsidRPr="00267458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2F6D83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2A94" w:rsidRPr="00267458" w14:paraId="39D88072" w14:textId="77777777" w:rsidTr="005B4E23">
        <w:tc>
          <w:tcPr>
            <w:tcW w:w="3123" w:type="dxa"/>
            <w:vAlign w:val="bottom"/>
          </w:tcPr>
          <w:p w14:paraId="291B65DC" w14:textId="77777777" w:rsidR="004C2A94" w:rsidRPr="0026745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B1F7F04" w14:textId="77777777" w:rsidR="004C2A94" w:rsidRPr="0026745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14:paraId="22588AFB" w14:textId="77777777" w:rsidR="004C2A94" w:rsidRPr="0026745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D83" w:rsidRPr="00267458" w14:paraId="1B80B649" w14:textId="77777777" w:rsidTr="005B4E23">
        <w:tc>
          <w:tcPr>
            <w:tcW w:w="3123" w:type="dxa"/>
          </w:tcPr>
          <w:p w14:paraId="41C47745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  <w:vAlign w:val="bottom"/>
          </w:tcPr>
          <w:p w14:paraId="29207473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202635" w14:textId="41919872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240,11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14:paraId="3566B591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504E3F" w14:textId="20E4068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238,689</w:t>
            </w:r>
          </w:p>
        </w:tc>
        <w:tc>
          <w:tcPr>
            <w:tcW w:w="243" w:type="dxa"/>
            <w:vAlign w:val="bottom"/>
          </w:tcPr>
          <w:p w14:paraId="63D6A72B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8061F" w14:textId="064246F3" w:rsidR="002F6D83" w:rsidRPr="00267458" w:rsidRDefault="00D434BC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4,389</w:t>
            </w:r>
          </w:p>
        </w:tc>
        <w:tc>
          <w:tcPr>
            <w:tcW w:w="243" w:type="dxa"/>
            <w:vAlign w:val="bottom"/>
          </w:tcPr>
          <w:p w14:paraId="466FA383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3E0A0AC" w14:textId="10B94694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</w:tr>
      <w:tr w:rsidR="002F6D83" w:rsidRPr="00267458" w14:paraId="5C686A8D" w14:textId="77777777" w:rsidTr="005B4E23">
        <w:tc>
          <w:tcPr>
            <w:tcW w:w="3123" w:type="dxa"/>
          </w:tcPr>
          <w:p w14:paraId="33DDD328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990" w:type="dxa"/>
            <w:vAlign w:val="bottom"/>
          </w:tcPr>
          <w:p w14:paraId="5FFA67B1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468DA0D" w14:textId="27F33E48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157,195</w:t>
            </w:r>
          </w:p>
        </w:tc>
        <w:tc>
          <w:tcPr>
            <w:tcW w:w="243" w:type="dxa"/>
            <w:vAlign w:val="bottom"/>
          </w:tcPr>
          <w:p w14:paraId="6581FC03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ADF062" w14:textId="00FB73CF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162,495</w:t>
            </w:r>
          </w:p>
        </w:tc>
        <w:tc>
          <w:tcPr>
            <w:tcW w:w="243" w:type="dxa"/>
            <w:vAlign w:val="bottom"/>
          </w:tcPr>
          <w:p w14:paraId="19EBABA8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1250D86" w14:textId="7A787EE7" w:rsidR="002F6D83" w:rsidRPr="00267458" w:rsidRDefault="0014765E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</w:t>
            </w:r>
            <w:r w:rsidR="00F0338A" w:rsidRPr="00267458">
              <w:rPr>
                <w:rFonts w:ascii="Angsana New" w:hAnsi="Angsana New"/>
                <w:sz w:val="30"/>
                <w:szCs w:val="30"/>
              </w:rPr>
              <w:t>7,19</w:t>
            </w:r>
            <w:r w:rsidR="000E41C6" w:rsidRPr="002674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058477B8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F17D80" w14:textId="4A927512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162,495</w:t>
            </w:r>
          </w:p>
        </w:tc>
      </w:tr>
      <w:tr w:rsidR="002F6D83" w:rsidRPr="00267458" w14:paraId="019B2F07" w14:textId="77777777" w:rsidTr="005B4E23">
        <w:tc>
          <w:tcPr>
            <w:tcW w:w="3123" w:type="dxa"/>
          </w:tcPr>
          <w:p w14:paraId="06838D73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990" w:type="dxa"/>
            <w:vAlign w:val="bottom"/>
          </w:tcPr>
          <w:p w14:paraId="7FD61D4F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42F6A2A" w14:textId="3D7C5DF2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37,851</w:t>
            </w:r>
          </w:p>
        </w:tc>
        <w:tc>
          <w:tcPr>
            <w:tcW w:w="243" w:type="dxa"/>
            <w:vAlign w:val="bottom"/>
          </w:tcPr>
          <w:p w14:paraId="3A08C0DF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DC0F43" w14:textId="0AF7B3DB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28,855</w:t>
            </w:r>
          </w:p>
        </w:tc>
        <w:tc>
          <w:tcPr>
            <w:tcW w:w="243" w:type="dxa"/>
            <w:vAlign w:val="bottom"/>
          </w:tcPr>
          <w:p w14:paraId="21427EE5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F0ACCEB" w14:textId="201146C2" w:rsidR="002F6D83" w:rsidRPr="00267458" w:rsidRDefault="00767D89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37,851</w:t>
            </w:r>
          </w:p>
        </w:tc>
        <w:tc>
          <w:tcPr>
            <w:tcW w:w="243" w:type="dxa"/>
            <w:vAlign w:val="bottom"/>
          </w:tcPr>
          <w:p w14:paraId="2C640FEA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C354DC" w14:textId="19E26440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28,855</w:t>
            </w:r>
          </w:p>
        </w:tc>
      </w:tr>
      <w:tr w:rsidR="002F6D83" w:rsidRPr="00267458" w14:paraId="0AC328D2" w14:textId="77777777" w:rsidTr="005B4E23">
        <w:tc>
          <w:tcPr>
            <w:tcW w:w="3123" w:type="dxa"/>
          </w:tcPr>
          <w:p w14:paraId="3967CE60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90" w:type="dxa"/>
            <w:vAlign w:val="bottom"/>
          </w:tcPr>
          <w:p w14:paraId="5E650082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3D1530A" w14:textId="58962E41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243" w:type="dxa"/>
            <w:vAlign w:val="bottom"/>
          </w:tcPr>
          <w:p w14:paraId="706BA256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3FB92C" w14:textId="4445CEF6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18,902</w:t>
            </w:r>
          </w:p>
        </w:tc>
        <w:tc>
          <w:tcPr>
            <w:tcW w:w="243" w:type="dxa"/>
            <w:vAlign w:val="bottom"/>
          </w:tcPr>
          <w:p w14:paraId="63AFB79B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23A16E" w14:textId="545D2EDE" w:rsidR="002F6D83" w:rsidRPr="00267458" w:rsidRDefault="00F40F51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15,328</w:t>
            </w:r>
          </w:p>
        </w:tc>
        <w:tc>
          <w:tcPr>
            <w:tcW w:w="243" w:type="dxa"/>
            <w:vAlign w:val="bottom"/>
          </w:tcPr>
          <w:p w14:paraId="5CF4D6EB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7E5ED08" w14:textId="52DAE25D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18,902</w:t>
            </w:r>
          </w:p>
        </w:tc>
      </w:tr>
      <w:tr w:rsidR="002F6D83" w:rsidRPr="00267458" w14:paraId="59E66584" w14:textId="77777777" w:rsidTr="005B4E23">
        <w:tc>
          <w:tcPr>
            <w:tcW w:w="3123" w:type="dxa"/>
          </w:tcPr>
          <w:p w14:paraId="7C01BCC1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990" w:type="dxa"/>
            <w:vAlign w:val="bottom"/>
          </w:tcPr>
          <w:p w14:paraId="69B3285B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92008CC" w14:textId="2871A893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  <w:tc>
          <w:tcPr>
            <w:tcW w:w="243" w:type="dxa"/>
            <w:vAlign w:val="bottom"/>
          </w:tcPr>
          <w:p w14:paraId="7CFE3680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F7DB5C6" w14:textId="312D9335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43" w:type="dxa"/>
            <w:vAlign w:val="bottom"/>
          </w:tcPr>
          <w:p w14:paraId="54B34EB6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DDF7787" w14:textId="15DBEECA" w:rsidR="002F6D83" w:rsidRPr="00267458" w:rsidRDefault="00F40F51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0F966F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EFBB03" w14:textId="33B8B3CC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D83" w:rsidRPr="00267458" w14:paraId="190FD261" w14:textId="77777777" w:rsidTr="005B4E23">
        <w:tc>
          <w:tcPr>
            <w:tcW w:w="3123" w:type="dxa"/>
          </w:tcPr>
          <w:p w14:paraId="76D14EE5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0" w:type="dxa"/>
            <w:vAlign w:val="bottom"/>
          </w:tcPr>
          <w:p w14:paraId="56CC8E24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075EB1A" w14:textId="2453B9A8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43" w:type="dxa"/>
            <w:vAlign w:val="bottom"/>
          </w:tcPr>
          <w:p w14:paraId="46C8E6C3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449A806" w14:textId="732D0122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  <w:tc>
          <w:tcPr>
            <w:tcW w:w="243" w:type="dxa"/>
            <w:vAlign w:val="bottom"/>
          </w:tcPr>
          <w:p w14:paraId="38BFC3AC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FC280FE" w14:textId="03DD9CC1" w:rsidR="002F6D83" w:rsidRPr="00267458" w:rsidRDefault="00F81F59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243" w:type="dxa"/>
            <w:vAlign w:val="bottom"/>
          </w:tcPr>
          <w:p w14:paraId="53DB4C24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04DFF1" w14:textId="6E4D053E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</w:tr>
      <w:tr w:rsidR="002F6D83" w:rsidRPr="00267458" w14:paraId="7988837A" w14:textId="77777777" w:rsidTr="005B4E23">
        <w:tc>
          <w:tcPr>
            <w:tcW w:w="3123" w:type="dxa"/>
          </w:tcPr>
          <w:p w14:paraId="0F06A510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990" w:type="dxa"/>
            <w:vAlign w:val="bottom"/>
          </w:tcPr>
          <w:p w14:paraId="0CF717C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E57F346" w14:textId="3388D939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43" w:type="dxa"/>
            <w:vAlign w:val="bottom"/>
          </w:tcPr>
          <w:p w14:paraId="0F1CB74C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B0A39E" w14:textId="083D8FFE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43" w:type="dxa"/>
            <w:vAlign w:val="bottom"/>
          </w:tcPr>
          <w:p w14:paraId="2281C96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818488F" w14:textId="67D3570D" w:rsidR="002F6D83" w:rsidRPr="00267458" w:rsidRDefault="00F81F59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074900" w14:textId="73508159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6D83" w:rsidRPr="00267458" w14:paraId="21B50FC5" w14:textId="77777777" w:rsidTr="005B4E23">
        <w:tc>
          <w:tcPr>
            <w:tcW w:w="3123" w:type="dxa"/>
          </w:tcPr>
          <w:p w14:paraId="0528D08A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D5034C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BEC20D3" w14:textId="47E18FCF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453,12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  <w:vAlign w:val="bottom"/>
          </w:tcPr>
          <w:p w14:paraId="3CB40A8E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05C380" w14:textId="1F04F17D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452,324</w:t>
            </w:r>
          </w:p>
        </w:tc>
        <w:tc>
          <w:tcPr>
            <w:tcW w:w="243" w:type="dxa"/>
            <w:vAlign w:val="bottom"/>
          </w:tcPr>
          <w:p w14:paraId="1229DE25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B3BE058" w14:textId="495381A5" w:rsidR="002F6D83" w:rsidRPr="00267458" w:rsidRDefault="00F81F59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215,</w:t>
            </w:r>
            <w:r w:rsidR="00D434BC" w:rsidRPr="00267458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43" w:type="dxa"/>
            <w:vAlign w:val="bottom"/>
          </w:tcPr>
          <w:p w14:paraId="731A84EE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6A8D21" w14:textId="1513FEA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218,903</w:t>
            </w:r>
          </w:p>
        </w:tc>
      </w:tr>
      <w:tr w:rsidR="002F6D83" w:rsidRPr="00267458" w14:paraId="48A044B0" w14:textId="77777777" w:rsidTr="005B4E23">
        <w:tc>
          <w:tcPr>
            <w:tcW w:w="3123" w:type="dxa"/>
          </w:tcPr>
          <w:p w14:paraId="3A2AB7CE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0" w:type="dxa"/>
            <w:vAlign w:val="bottom"/>
          </w:tcPr>
          <w:p w14:paraId="13DA3F5E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6BDB158" w14:textId="266B284C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(77,35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0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26495FA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7E7459C" w14:textId="7173D159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(76,921)</w:t>
            </w:r>
          </w:p>
        </w:tc>
        <w:tc>
          <w:tcPr>
            <w:tcW w:w="243" w:type="dxa"/>
            <w:vAlign w:val="bottom"/>
          </w:tcPr>
          <w:p w14:paraId="2E665780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379D92" w14:textId="7DBC7E30" w:rsidR="002F6D83" w:rsidRPr="00267458" w:rsidRDefault="00A252B7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(1,617)</w:t>
            </w:r>
          </w:p>
        </w:tc>
        <w:tc>
          <w:tcPr>
            <w:tcW w:w="243" w:type="dxa"/>
            <w:vAlign w:val="bottom"/>
          </w:tcPr>
          <w:p w14:paraId="1BA4BC3D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D62D9B" w14:textId="66DFABF8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(4,051)</w:t>
            </w:r>
          </w:p>
        </w:tc>
      </w:tr>
      <w:tr w:rsidR="002F6D83" w:rsidRPr="00267458" w14:paraId="364B621B" w14:textId="77777777" w:rsidTr="005B4E23">
        <w:tc>
          <w:tcPr>
            <w:tcW w:w="3123" w:type="dxa"/>
            <w:vAlign w:val="bottom"/>
          </w:tcPr>
          <w:p w14:paraId="4777E250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5D31F0C0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7A1777C3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375,773</w:t>
            </w:r>
          </w:p>
        </w:tc>
        <w:tc>
          <w:tcPr>
            <w:tcW w:w="243" w:type="dxa"/>
            <w:vAlign w:val="bottom"/>
          </w:tcPr>
          <w:p w14:paraId="43B1697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5E206E35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375,403</w:t>
            </w:r>
          </w:p>
        </w:tc>
        <w:tc>
          <w:tcPr>
            <w:tcW w:w="243" w:type="dxa"/>
            <w:vAlign w:val="bottom"/>
          </w:tcPr>
          <w:p w14:paraId="79253D8C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359443F0" w:rsidR="002F6D83" w:rsidRPr="00267458" w:rsidRDefault="00A252B7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214,2</w:t>
            </w:r>
            <w:r w:rsidR="00D434BC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43" w:type="dxa"/>
            <w:vAlign w:val="bottom"/>
          </w:tcPr>
          <w:p w14:paraId="1F48BE7F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65A1315F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214,852</w:t>
            </w:r>
          </w:p>
        </w:tc>
      </w:tr>
      <w:tr w:rsidR="008810DD" w:rsidRPr="00267458" w14:paraId="5F16C705" w14:textId="77777777" w:rsidTr="005B4E23">
        <w:tc>
          <w:tcPr>
            <w:tcW w:w="3123" w:type="dxa"/>
            <w:vAlign w:val="bottom"/>
          </w:tcPr>
          <w:p w14:paraId="04FF8486" w14:textId="77777777" w:rsidR="008810DD" w:rsidRPr="00267458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8BAC92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14:paraId="5E68371A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0DD" w:rsidRPr="00267458" w14:paraId="63AB6B23" w14:textId="77777777" w:rsidTr="00873913">
        <w:tc>
          <w:tcPr>
            <w:tcW w:w="4113" w:type="dxa"/>
            <w:gridSpan w:val="2"/>
          </w:tcPr>
          <w:p w14:paraId="7E6ADF4C" w14:textId="77777777" w:rsidR="006540EB" w:rsidRPr="00267458" w:rsidRDefault="008810DD" w:rsidP="00654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="006540EB"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7DDFE36" w14:textId="3D8E569C" w:rsidR="008810DD" w:rsidRPr="00267458" w:rsidRDefault="006540EB" w:rsidP="00654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810DD" w:rsidRPr="0026745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="005B4E23" w:rsidRPr="00267458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107" w:type="dxa"/>
            <w:vAlign w:val="bottom"/>
          </w:tcPr>
          <w:p w14:paraId="6A6E069A" w14:textId="77777777" w:rsidR="008810DD" w:rsidRPr="00267458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A002980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344C807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0BA74AE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1B23A2" w14:textId="77777777" w:rsidR="008810DD" w:rsidRPr="00267458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8810DD" w:rsidRPr="00267458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0951DF7" w14:textId="77777777" w:rsidR="008810DD" w:rsidRPr="00267458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6D83" w:rsidRPr="00267458" w14:paraId="00DBD2F8" w14:textId="77777777" w:rsidTr="004C2A94">
        <w:tc>
          <w:tcPr>
            <w:tcW w:w="4113" w:type="dxa"/>
            <w:gridSpan w:val="2"/>
          </w:tcPr>
          <w:p w14:paraId="423A18D2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07" w:type="dxa"/>
            <w:vAlign w:val="bottom"/>
          </w:tcPr>
          <w:p w14:paraId="49D71AD6" w14:textId="1585F09C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1,7</w:t>
            </w:r>
            <w:r w:rsidR="00375B32" w:rsidRPr="00267458">
              <w:rPr>
                <w:rFonts w:ascii="Angsana New" w:hAnsi="Angsana New"/>
                <w:sz w:val="30"/>
                <w:szCs w:val="30"/>
              </w:rPr>
              <w:t>29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="00375B32" w:rsidRPr="00267458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43" w:type="dxa"/>
            <w:vAlign w:val="bottom"/>
          </w:tcPr>
          <w:p w14:paraId="5C2D68D2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1B1B67" w14:textId="27A92369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1,864,805</w:t>
            </w:r>
          </w:p>
        </w:tc>
        <w:tc>
          <w:tcPr>
            <w:tcW w:w="243" w:type="dxa"/>
          </w:tcPr>
          <w:p w14:paraId="0BF71377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B275ED" w14:textId="5A46D784" w:rsidR="002F6D83" w:rsidRPr="00267458" w:rsidRDefault="002746C8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806,61</w:t>
            </w:r>
            <w:r w:rsidR="00375B32" w:rsidRPr="002674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962D9B0" w14:textId="7777777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4637E9" w14:textId="718FEED2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888,386</w:t>
            </w:r>
          </w:p>
        </w:tc>
      </w:tr>
      <w:tr w:rsidR="002F6D83" w:rsidRPr="00267458" w14:paraId="31E3B24E" w14:textId="77777777" w:rsidTr="00F635FE">
        <w:tc>
          <w:tcPr>
            <w:tcW w:w="4113" w:type="dxa"/>
            <w:gridSpan w:val="2"/>
          </w:tcPr>
          <w:p w14:paraId="0C392819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07C3FCD0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7" w:type="dxa"/>
            <w:vAlign w:val="bottom"/>
          </w:tcPr>
          <w:p w14:paraId="04C6593F" w14:textId="1732D9DF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43" w:type="dxa"/>
            <w:vAlign w:val="bottom"/>
          </w:tcPr>
          <w:p w14:paraId="485A7F05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C7BCB1" w14:textId="4F22F613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6,088</w:t>
            </w:r>
          </w:p>
        </w:tc>
        <w:tc>
          <w:tcPr>
            <w:tcW w:w="243" w:type="dxa"/>
            <w:vAlign w:val="bottom"/>
          </w:tcPr>
          <w:p w14:paraId="539EBA9A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B6979CB" w14:textId="71ED3D51" w:rsidR="002F6D83" w:rsidRPr="00267458" w:rsidRDefault="0083599E" w:rsidP="0083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8721E09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F72F6F" w14:textId="1025E840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6,088</w:t>
            </w:r>
          </w:p>
        </w:tc>
      </w:tr>
      <w:tr w:rsidR="002F6D83" w:rsidRPr="00267458" w14:paraId="3C84176E" w14:textId="77777777" w:rsidTr="009F31D8">
        <w:tc>
          <w:tcPr>
            <w:tcW w:w="4113" w:type="dxa"/>
            <w:gridSpan w:val="2"/>
            <w:shd w:val="clear" w:color="auto" w:fill="auto"/>
          </w:tcPr>
          <w:p w14:paraId="073C3348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07" w:type="dxa"/>
            <w:vAlign w:val="bottom"/>
          </w:tcPr>
          <w:p w14:paraId="2B87F593" w14:textId="6376985B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434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19E4C685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8A0A60B" w14:textId="43D252BC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(17,068)</w:t>
            </w:r>
          </w:p>
        </w:tc>
        <w:tc>
          <w:tcPr>
            <w:tcW w:w="243" w:type="dxa"/>
            <w:vAlign w:val="bottom"/>
          </w:tcPr>
          <w:p w14:paraId="460EEA02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5342BDD" w14:textId="2E9E546F" w:rsidR="002F6D83" w:rsidRPr="00267458" w:rsidRDefault="00FD7427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="0083599E" w:rsidRPr="00267458">
              <w:rPr>
                <w:rFonts w:ascii="Angsana New" w:hAnsi="Angsana New"/>
                <w:sz w:val="30"/>
                <w:szCs w:val="30"/>
              </w:rPr>
              <w:t>434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D838EA7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04A6E9" w14:textId="0231E7CA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(4,697)</w:t>
            </w:r>
          </w:p>
        </w:tc>
      </w:tr>
      <w:tr w:rsidR="002F6D83" w:rsidRPr="00267458" w14:paraId="3960386A" w14:textId="77777777" w:rsidTr="00873913">
        <w:tc>
          <w:tcPr>
            <w:tcW w:w="4113" w:type="dxa"/>
            <w:gridSpan w:val="2"/>
          </w:tcPr>
          <w:p w14:paraId="3283A82F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1F80DF72" w:rsidR="002F6D83" w:rsidRPr="00267458" w:rsidRDefault="00DB5936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1,730,305</w:t>
            </w:r>
          </w:p>
        </w:tc>
        <w:tc>
          <w:tcPr>
            <w:tcW w:w="243" w:type="dxa"/>
            <w:vAlign w:val="bottom"/>
          </w:tcPr>
          <w:p w14:paraId="19132568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435BCDF7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1,853,825</w:t>
            </w:r>
          </w:p>
        </w:tc>
        <w:tc>
          <w:tcPr>
            <w:tcW w:w="243" w:type="dxa"/>
            <w:vAlign w:val="bottom"/>
          </w:tcPr>
          <w:p w14:paraId="17DF215F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40A57E4B" w:rsidR="002F6D83" w:rsidRPr="00267458" w:rsidRDefault="003F3D05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804,181</w:t>
            </w:r>
          </w:p>
        </w:tc>
        <w:tc>
          <w:tcPr>
            <w:tcW w:w="243" w:type="dxa"/>
            <w:vAlign w:val="bottom"/>
          </w:tcPr>
          <w:p w14:paraId="0D1D2AE9" w14:textId="77777777" w:rsidR="002F6D83" w:rsidRPr="00267458" w:rsidRDefault="002F6D83" w:rsidP="002F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46AC0591" w:rsidR="002F6D83" w:rsidRPr="00267458" w:rsidRDefault="002F6D83" w:rsidP="002F6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889,777</w:t>
            </w:r>
          </w:p>
        </w:tc>
      </w:tr>
    </w:tbl>
    <w:p w14:paraId="3B610669" w14:textId="77777777" w:rsidR="00C26B6A" w:rsidRPr="00267458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3FC410" w14:textId="77A116E6" w:rsidR="00E66B73" w:rsidRPr="00267458" w:rsidRDefault="00E66B73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F86352" w14:textId="4907450A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F05B0A" w14:textId="3DE15045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D14568" w14:textId="17977BE3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786BD0" w14:textId="0BCCD4D2" w:rsidR="001D2E9C" w:rsidRPr="00267458" w:rsidRDefault="001D2E9C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0D2FFD" w14:textId="77777777" w:rsidR="001D2E9C" w:rsidRPr="00267458" w:rsidRDefault="001D2E9C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A49C78" w14:textId="1D138C4D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FA3540" w14:textId="46D99278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D4E49B" w14:textId="3952CE13" w:rsidR="00DA7908" w:rsidRPr="00267458" w:rsidRDefault="00DA7908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048CB9" w14:textId="77777777" w:rsidR="002A2F32" w:rsidRPr="00267458" w:rsidRDefault="002A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br w:type="page"/>
      </w:r>
    </w:p>
    <w:p w14:paraId="5DBE6DC7" w14:textId="3C6A106A" w:rsidR="00DA7908" w:rsidRPr="00267458" w:rsidRDefault="006A2FE5" w:rsidP="00DA7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A7908" w:rsidRPr="00267458">
        <w:rPr>
          <w:rFonts w:ascii="Angsana New" w:hAnsi="Angsana New"/>
          <w:b/>
          <w:bCs/>
          <w:sz w:val="30"/>
          <w:szCs w:val="30"/>
        </w:rPr>
        <w:tab/>
      </w:r>
      <w:r w:rsidR="00DA7908" w:rsidRPr="00267458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55DFDA9" w14:textId="588D95FD" w:rsidR="00DA7908" w:rsidRPr="00267458" w:rsidRDefault="00DA7908" w:rsidP="002F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16"/>
          <w:szCs w:val="16"/>
        </w:rPr>
      </w:pPr>
    </w:p>
    <w:p w14:paraId="4AC001AC" w14:textId="36692257" w:rsidR="002F2C1F" w:rsidRPr="00267458" w:rsidRDefault="00794400" w:rsidP="002F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 w:hint="cs"/>
          <w:b/>
          <w:sz w:val="30"/>
          <w:szCs w:val="30"/>
          <w:cs/>
        </w:rPr>
        <w:t>กลุ่ม</w:t>
      </w:r>
      <w:r w:rsidR="002F2C1F" w:rsidRPr="00267458">
        <w:rPr>
          <w:rFonts w:ascii="Angsana New" w:hAnsi="Angsana New" w:hint="cs"/>
          <w:b/>
          <w:sz w:val="30"/>
          <w:szCs w:val="30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2F2C1F" w:rsidRPr="00267458">
        <w:rPr>
          <w:rFonts w:ascii="Angsana New" w:hAnsi="Angsana New"/>
          <w:bCs/>
          <w:sz w:val="30"/>
          <w:szCs w:val="30"/>
        </w:rPr>
        <w:t>2</w:t>
      </w:r>
      <w:r w:rsidR="007829D2" w:rsidRPr="00267458">
        <w:rPr>
          <w:rFonts w:ascii="Angsana New" w:hAnsi="Angsana New"/>
          <w:bCs/>
          <w:sz w:val="30"/>
          <w:szCs w:val="30"/>
        </w:rPr>
        <w:t>3</w:t>
      </w:r>
    </w:p>
    <w:p w14:paraId="63CC916B" w14:textId="77777777" w:rsidR="002F2C1F" w:rsidRPr="00267458" w:rsidRDefault="002F2C1F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7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49"/>
        <w:gridCol w:w="1101"/>
        <w:gridCol w:w="249"/>
        <w:gridCol w:w="1012"/>
        <w:gridCol w:w="249"/>
        <w:gridCol w:w="924"/>
        <w:gridCol w:w="270"/>
        <w:gridCol w:w="990"/>
      </w:tblGrid>
      <w:tr w:rsidR="002160D3" w:rsidRPr="00267458" w14:paraId="3DC3E78D" w14:textId="3CA2D28B" w:rsidTr="001A5B40">
        <w:trPr>
          <w:tblHeader/>
        </w:trPr>
        <w:tc>
          <w:tcPr>
            <w:tcW w:w="2700" w:type="dxa"/>
            <w:vAlign w:val="bottom"/>
          </w:tcPr>
          <w:p w14:paraId="11D92021" w14:textId="77777777" w:rsidR="002160D3" w:rsidRPr="00267458" w:rsidRDefault="002160D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64" w:type="dxa"/>
            <w:gridSpan w:val="9"/>
            <w:vAlign w:val="bottom"/>
          </w:tcPr>
          <w:p w14:paraId="51B23C66" w14:textId="77777777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0F54AA" w14:textId="77777777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73EF0B" w14:textId="7A13A0DE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160D3" w:rsidRPr="00267458" w14:paraId="5560EDAD" w14:textId="73A65CF3" w:rsidTr="00E67A65">
        <w:trPr>
          <w:tblHeader/>
        </w:trPr>
        <w:tc>
          <w:tcPr>
            <w:tcW w:w="2700" w:type="dxa"/>
            <w:vAlign w:val="bottom"/>
            <w:hideMark/>
          </w:tcPr>
          <w:p w14:paraId="1F96E58A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7AF0A663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7D2C1A33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FF608A5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CB66DFF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DA69120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A1A4906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  <w:hideMark/>
          </w:tcPr>
          <w:p w14:paraId="1D704133" w14:textId="43A73428" w:rsidR="002160D3" w:rsidRPr="00267458" w:rsidRDefault="00236B6E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="002160D3"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76820915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  <w:hideMark/>
          </w:tcPr>
          <w:p w14:paraId="75A3565F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16358282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1DDC82C8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  <w:hideMark/>
          </w:tcPr>
          <w:p w14:paraId="0B339828" w14:textId="7AFE6F3A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29F3588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C8D2078" w14:textId="77777777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048BBF4" w14:textId="0D236FBE" w:rsidR="002160D3" w:rsidRPr="00267458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160D3" w:rsidRPr="00267458" w14:paraId="5124B794" w14:textId="115F6C37" w:rsidTr="001A5B40">
        <w:tc>
          <w:tcPr>
            <w:tcW w:w="2700" w:type="dxa"/>
            <w:vAlign w:val="bottom"/>
          </w:tcPr>
          <w:p w14:paraId="028AFA11" w14:textId="77777777" w:rsidR="002160D3" w:rsidRPr="00267458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9"/>
            <w:vAlign w:val="bottom"/>
          </w:tcPr>
          <w:p w14:paraId="28A80717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04FF32E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4C73507" w14:textId="30D541F4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160D3" w:rsidRPr="00267458" w14:paraId="3C5023FF" w14:textId="394A061D" w:rsidTr="00E67A65">
        <w:trPr>
          <w:trHeight w:hRule="exact" w:val="374"/>
        </w:trPr>
        <w:tc>
          <w:tcPr>
            <w:tcW w:w="2700" w:type="dxa"/>
            <w:vAlign w:val="bottom"/>
          </w:tcPr>
          <w:p w14:paraId="08A3786B" w14:textId="77777777" w:rsidR="002160D3" w:rsidRPr="00267458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024F5793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DF4672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9E450D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ACBF910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1E1E9F86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7DAA0D0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95809D4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7DE1B0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547BDFB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D9B60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965B1" w14:textId="1630E569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0D3" w:rsidRPr="00267458" w14:paraId="772ACE0B" w14:textId="1A1F2B5E" w:rsidTr="00E67A65">
        <w:trPr>
          <w:trHeight w:hRule="exact" w:val="374"/>
        </w:trPr>
        <w:tc>
          <w:tcPr>
            <w:tcW w:w="2700" w:type="dxa"/>
            <w:vAlign w:val="bottom"/>
          </w:tcPr>
          <w:p w14:paraId="6981BC76" w14:textId="77777777" w:rsidR="002160D3" w:rsidRPr="00267458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674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3127D801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966FBC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49632E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6E940F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5532CDB4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0A4C75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B23E4B8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B0A33DE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174C15D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447AA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CF767D" w14:textId="0C9E9CDB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0D3" w:rsidRPr="00267458" w14:paraId="1A34AF5D" w14:textId="0A015BE0" w:rsidTr="00E67A65">
        <w:tc>
          <w:tcPr>
            <w:tcW w:w="2700" w:type="dxa"/>
            <w:shd w:val="clear" w:color="auto" w:fill="auto"/>
            <w:vAlign w:val="bottom"/>
          </w:tcPr>
          <w:p w14:paraId="402F8438" w14:textId="77777777" w:rsidR="002160D3" w:rsidRPr="00267458" w:rsidRDefault="002160D3" w:rsidP="002160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79F01FE6" w14:textId="77777777" w:rsidR="002160D3" w:rsidRPr="00267458" w:rsidRDefault="002160D3" w:rsidP="00216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900" w:type="dxa"/>
            <w:vAlign w:val="bottom"/>
          </w:tcPr>
          <w:p w14:paraId="0C04A64E" w14:textId="77777777" w:rsidR="002160D3" w:rsidRPr="00267458" w:rsidRDefault="002160D3" w:rsidP="00551120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296CB99B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193CC9" w14:textId="64A3DCDC" w:rsidR="002160D3" w:rsidRPr="00267458" w:rsidRDefault="002A2F32" w:rsidP="002A2F3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458,</w:t>
            </w:r>
            <w:r w:rsidRPr="00267458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49" w:type="dxa"/>
            <w:vAlign w:val="bottom"/>
          </w:tcPr>
          <w:p w14:paraId="223DBDD1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01" w:type="dxa"/>
            <w:vAlign w:val="bottom"/>
          </w:tcPr>
          <w:p w14:paraId="35A7C9C0" w14:textId="4F6FA8F9" w:rsidR="002160D3" w:rsidRPr="00267458" w:rsidRDefault="002A2F32" w:rsidP="005511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(841,243)</w:t>
            </w:r>
          </w:p>
        </w:tc>
        <w:tc>
          <w:tcPr>
            <w:tcW w:w="249" w:type="dxa"/>
            <w:vAlign w:val="bottom"/>
          </w:tcPr>
          <w:p w14:paraId="00F3A7E4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E7C80D7" w14:textId="2BBF0F20" w:rsidR="002160D3" w:rsidRPr="00267458" w:rsidRDefault="002A2F32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(2,60</w:t>
            </w:r>
            <w:r w:rsidR="0037573F" w:rsidRPr="002674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74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296775A0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1183EFA" w14:textId="53590123" w:rsidR="002160D3" w:rsidRPr="00267458" w:rsidRDefault="002A2F32" w:rsidP="0016473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0A8A9CED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2E5845" w14:textId="3060A7C1" w:rsidR="002160D3" w:rsidRPr="00267458" w:rsidRDefault="002A2F32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344,204</w:t>
            </w:r>
          </w:p>
        </w:tc>
      </w:tr>
      <w:tr w:rsidR="002160D3" w:rsidRPr="00267458" w14:paraId="7229F032" w14:textId="19FD3C3D" w:rsidTr="00E67A65">
        <w:tc>
          <w:tcPr>
            <w:tcW w:w="2700" w:type="dxa"/>
            <w:vAlign w:val="bottom"/>
          </w:tcPr>
          <w:p w14:paraId="723836E5" w14:textId="77777777" w:rsidR="002160D3" w:rsidRPr="00267458" w:rsidRDefault="002160D3" w:rsidP="002160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719EF469" w14:textId="77777777" w:rsidR="002160D3" w:rsidRPr="00267458" w:rsidRDefault="002160D3" w:rsidP="002160D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135ED8" w14:textId="77777777" w:rsidR="002160D3" w:rsidRPr="00267458" w:rsidRDefault="002160D3" w:rsidP="00551120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542A8AAA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1681E2" w14:textId="7D5CCA58" w:rsidR="002160D3" w:rsidRPr="00267458" w:rsidRDefault="002A2F32" w:rsidP="002160D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1D81AB0C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3813096" w14:textId="7E7597A9" w:rsidR="002160D3" w:rsidRPr="00267458" w:rsidRDefault="002A2F32" w:rsidP="005511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(10,000)</w:t>
            </w:r>
          </w:p>
        </w:tc>
        <w:tc>
          <w:tcPr>
            <w:tcW w:w="249" w:type="dxa"/>
            <w:vAlign w:val="bottom"/>
          </w:tcPr>
          <w:p w14:paraId="5E31ABE7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F9A9C42" w14:textId="39A57E95" w:rsidR="002160D3" w:rsidRPr="00267458" w:rsidRDefault="002A2F32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49" w:type="dxa"/>
            <w:vAlign w:val="bottom"/>
          </w:tcPr>
          <w:p w14:paraId="29695729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494188CD" w14:textId="188D7ED9" w:rsidR="002160D3" w:rsidRPr="00267458" w:rsidRDefault="002A2F32" w:rsidP="002160D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C9077C" w14:textId="77777777" w:rsidR="002160D3" w:rsidRPr="00267458" w:rsidRDefault="002160D3" w:rsidP="002160D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FCBCAA" w14:textId="07105EAC" w:rsidR="002160D3" w:rsidRPr="00267458" w:rsidRDefault="002A2F32" w:rsidP="002160D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60D3" w:rsidRPr="00267458" w14:paraId="141F1B8F" w14:textId="54DE8AB1" w:rsidTr="00E67A65">
        <w:trPr>
          <w:trHeight w:hRule="exact" w:val="374"/>
        </w:trPr>
        <w:tc>
          <w:tcPr>
            <w:tcW w:w="2700" w:type="dxa"/>
            <w:vAlign w:val="bottom"/>
          </w:tcPr>
          <w:p w14:paraId="4DF09231" w14:textId="77777777" w:rsidR="002160D3" w:rsidRPr="00267458" w:rsidRDefault="002160D3" w:rsidP="002160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54E86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2F4233A9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4B117" w14:textId="7FF3CD36" w:rsidR="002160D3" w:rsidRPr="00267458" w:rsidRDefault="002A2F32" w:rsidP="002A2F3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458,048</w:t>
            </w:r>
          </w:p>
        </w:tc>
        <w:tc>
          <w:tcPr>
            <w:tcW w:w="249" w:type="dxa"/>
            <w:vAlign w:val="bottom"/>
          </w:tcPr>
          <w:p w14:paraId="29CA78E7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CFC93" w14:textId="7CDB447A" w:rsidR="002160D3" w:rsidRPr="00267458" w:rsidRDefault="002A2F32" w:rsidP="0055112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(851,243)</w:t>
            </w:r>
          </w:p>
        </w:tc>
        <w:tc>
          <w:tcPr>
            <w:tcW w:w="249" w:type="dxa"/>
            <w:vAlign w:val="bottom"/>
          </w:tcPr>
          <w:p w14:paraId="56C27841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C422E" w14:textId="234FCA9E" w:rsidR="002160D3" w:rsidRPr="00267458" w:rsidRDefault="002A2F32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(2,65</w:t>
            </w:r>
            <w:r w:rsidR="0037573F"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08D3E67C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DDB9E" w14:textId="740C8D64" w:rsidR="002160D3" w:rsidRPr="00267458" w:rsidRDefault="002A2F32" w:rsidP="0016473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46AAE7C6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B8655" w14:textId="74A78133" w:rsidR="002160D3" w:rsidRPr="00267458" w:rsidRDefault="002A2F32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344,204</w:t>
            </w:r>
          </w:p>
        </w:tc>
      </w:tr>
      <w:tr w:rsidR="002160D3" w:rsidRPr="00267458" w14:paraId="078E07B1" w14:textId="35DD6982" w:rsidTr="00E67A65">
        <w:trPr>
          <w:trHeight w:hRule="exact" w:val="202"/>
        </w:trPr>
        <w:tc>
          <w:tcPr>
            <w:tcW w:w="2700" w:type="dxa"/>
            <w:vAlign w:val="bottom"/>
          </w:tcPr>
          <w:p w14:paraId="08710AA7" w14:textId="77777777" w:rsidR="002160D3" w:rsidRPr="00267458" w:rsidRDefault="002160D3" w:rsidP="002160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3B26A01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99131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463BCC7" w14:textId="77777777" w:rsidR="002160D3" w:rsidRPr="00267458" w:rsidRDefault="002160D3" w:rsidP="002160D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4DC5B6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1FA67910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07F1927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36F4D74E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9F49D4E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6843AE99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64676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A25792C" w14:textId="258A7138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60D3" w:rsidRPr="00267458" w14:paraId="29C38AEE" w14:textId="5AA63166" w:rsidTr="00E67A65">
        <w:tc>
          <w:tcPr>
            <w:tcW w:w="2700" w:type="dxa"/>
            <w:vAlign w:val="bottom"/>
            <w:hideMark/>
          </w:tcPr>
          <w:p w14:paraId="6EC9B830" w14:textId="77777777" w:rsidR="002160D3" w:rsidRPr="00267458" w:rsidRDefault="002160D3" w:rsidP="002160D3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BABEDB1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CA7AA4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CFA929" w14:textId="77777777" w:rsidR="002160D3" w:rsidRPr="00267458" w:rsidRDefault="002160D3" w:rsidP="002160D3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89983F3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6467FD6E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4726458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3802F5A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A5700D" w14:textId="77777777" w:rsidR="002160D3" w:rsidRPr="00267458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00C89332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438A9" w14:textId="77777777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1FA89" w14:textId="166A03E5" w:rsidR="002160D3" w:rsidRPr="00267458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7A65" w:rsidRPr="00267458" w14:paraId="35155A48" w14:textId="10B52381" w:rsidTr="00E67A65">
        <w:tc>
          <w:tcPr>
            <w:tcW w:w="2700" w:type="dxa"/>
            <w:vAlign w:val="bottom"/>
            <w:hideMark/>
          </w:tcPr>
          <w:p w14:paraId="4DB594EB" w14:textId="77777777" w:rsidR="00E67A65" w:rsidRPr="00267458" w:rsidRDefault="00E67A65" w:rsidP="00E67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  <w:p w14:paraId="4A1ED326" w14:textId="77777777" w:rsidR="00E67A65" w:rsidRPr="00267458" w:rsidRDefault="00E67A65" w:rsidP="00E67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973DD0" w14:textId="77777777" w:rsidR="00E67A65" w:rsidRPr="00267458" w:rsidRDefault="00E67A65" w:rsidP="00551120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142B0259" w14:textId="77777777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5C322" w14:textId="6FD72E52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752,</w:t>
            </w:r>
            <w:r w:rsidRPr="00267458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249" w:type="dxa"/>
            <w:vAlign w:val="bottom"/>
          </w:tcPr>
          <w:p w14:paraId="651BCF08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6E26462" w14:textId="5233AF33" w:rsidR="00E67A65" w:rsidRPr="00267458" w:rsidRDefault="00E67A65" w:rsidP="00E67A6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631F4D1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589E173" w14:textId="380E5D25" w:rsidR="00E67A65" w:rsidRPr="00267458" w:rsidRDefault="00E67A65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(1,083)</w:t>
            </w:r>
          </w:p>
        </w:tc>
        <w:tc>
          <w:tcPr>
            <w:tcW w:w="249" w:type="dxa"/>
            <w:vAlign w:val="bottom"/>
          </w:tcPr>
          <w:p w14:paraId="359AC55B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0D91FFF7" w14:textId="064F34E2" w:rsidR="00E67A65" w:rsidRPr="00267458" w:rsidRDefault="00E67A65" w:rsidP="0016473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98E6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8CEB12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FB527" w14:textId="66775F39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955,934</w:t>
            </w:r>
          </w:p>
        </w:tc>
      </w:tr>
      <w:tr w:rsidR="00E67A65" w:rsidRPr="00267458" w14:paraId="64BBE948" w14:textId="2B754FDE" w:rsidTr="00E67A65">
        <w:tc>
          <w:tcPr>
            <w:tcW w:w="2700" w:type="dxa"/>
            <w:vAlign w:val="bottom"/>
          </w:tcPr>
          <w:p w14:paraId="0F3554CD" w14:textId="77777777" w:rsidR="00E67A65" w:rsidRPr="00267458" w:rsidRDefault="00E67A65" w:rsidP="00E67A6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C02EB62" w14:textId="77777777" w:rsidR="00E67A65" w:rsidRPr="00267458" w:rsidRDefault="00E67A65" w:rsidP="00E67A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CB6D6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CF1E55" w14:textId="77777777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BA6FA" w14:textId="1AFB3167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249" w:type="dxa"/>
            <w:vAlign w:val="bottom"/>
          </w:tcPr>
          <w:p w14:paraId="48D1A7A7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7B8C" w14:textId="3486C1E6" w:rsidR="00E67A65" w:rsidRPr="00267458" w:rsidRDefault="00E67A65" w:rsidP="00E67A6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2A58772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F53C" w14:textId="2BB75D36" w:rsidR="00E67A65" w:rsidRPr="00267458" w:rsidRDefault="00E67A65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49" w:type="dxa"/>
            <w:vAlign w:val="bottom"/>
          </w:tcPr>
          <w:p w14:paraId="0751C9F4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503C" w14:textId="459DDEC3" w:rsidR="00E67A65" w:rsidRPr="00267458" w:rsidRDefault="00E67A65" w:rsidP="00E67A6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CAFFF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A26A7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85C20D" w14:textId="15A4496C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3,010</w:t>
            </w:r>
          </w:p>
        </w:tc>
      </w:tr>
      <w:tr w:rsidR="00E67A65" w:rsidRPr="00267458" w14:paraId="3D1BC43F" w14:textId="7C7254B8" w:rsidTr="00E67A65">
        <w:tc>
          <w:tcPr>
            <w:tcW w:w="2700" w:type="dxa"/>
            <w:vAlign w:val="bottom"/>
          </w:tcPr>
          <w:p w14:paraId="17F1670B" w14:textId="77777777" w:rsidR="00E67A65" w:rsidRPr="00267458" w:rsidRDefault="00E67A65" w:rsidP="00E67A6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ADC73" w14:textId="77777777" w:rsidR="00E67A65" w:rsidRPr="00267458" w:rsidRDefault="00E67A65" w:rsidP="00551120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72B7FE3E" w14:textId="77777777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181E5" w14:textId="3846DC82" w:rsidR="00E67A65" w:rsidRPr="00267458" w:rsidRDefault="00E67A65" w:rsidP="00E67A6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755,030</w:t>
            </w:r>
          </w:p>
        </w:tc>
        <w:tc>
          <w:tcPr>
            <w:tcW w:w="249" w:type="dxa"/>
            <w:vAlign w:val="bottom"/>
          </w:tcPr>
          <w:p w14:paraId="2A00DAED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B7A6E" w14:textId="30C96208" w:rsidR="00E67A65" w:rsidRPr="00267458" w:rsidRDefault="00E67A65" w:rsidP="00E67A6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7F4C0F9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9C09C4" w14:textId="1FEAD12A" w:rsidR="00E67A65" w:rsidRPr="00267458" w:rsidRDefault="00E67A65" w:rsidP="0095459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(1,086)</w:t>
            </w:r>
          </w:p>
        </w:tc>
        <w:tc>
          <w:tcPr>
            <w:tcW w:w="249" w:type="dxa"/>
            <w:vAlign w:val="bottom"/>
          </w:tcPr>
          <w:p w14:paraId="042F80F8" w14:textId="77777777" w:rsidR="00E67A65" w:rsidRPr="00267458" w:rsidRDefault="00E67A65" w:rsidP="00E67A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58A0" w14:textId="22056FC7" w:rsidR="00E67A65" w:rsidRPr="00267458" w:rsidRDefault="00E67A65" w:rsidP="0016473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(30,000)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FF16" w14:textId="77777777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91B8B" w14:textId="735EA914" w:rsidR="00E67A65" w:rsidRPr="00267458" w:rsidRDefault="00E67A65" w:rsidP="00E67A6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958,944</w:t>
            </w:r>
          </w:p>
        </w:tc>
      </w:tr>
    </w:tbl>
    <w:p w14:paraId="63CB3555" w14:textId="77777777" w:rsidR="002F2C1F" w:rsidRPr="00267458" w:rsidRDefault="002F2C1F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7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70"/>
        <w:gridCol w:w="810"/>
        <w:gridCol w:w="270"/>
        <w:gridCol w:w="1080"/>
        <w:gridCol w:w="270"/>
        <w:gridCol w:w="990"/>
        <w:gridCol w:w="270"/>
        <w:gridCol w:w="908"/>
        <w:gridCol w:w="270"/>
        <w:gridCol w:w="990"/>
      </w:tblGrid>
      <w:tr w:rsidR="002160D3" w:rsidRPr="00267458" w14:paraId="437109A1" w14:textId="6B518AC5" w:rsidTr="001A5B40">
        <w:tc>
          <w:tcPr>
            <w:tcW w:w="2700" w:type="dxa"/>
            <w:vAlign w:val="bottom"/>
          </w:tcPr>
          <w:p w14:paraId="1F687196" w14:textId="77777777" w:rsidR="002160D3" w:rsidRPr="00267458" w:rsidRDefault="002160D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768" w:type="dxa"/>
            <w:gridSpan w:val="9"/>
            <w:vAlign w:val="bottom"/>
          </w:tcPr>
          <w:p w14:paraId="04DA3D5F" w14:textId="77777777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32DB336E" w14:textId="77777777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245AAD8" w14:textId="18D808ED" w:rsidR="002160D3" w:rsidRPr="00267458" w:rsidRDefault="002160D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3179A" w:rsidRPr="00267458" w14:paraId="72C29A7E" w14:textId="35B7DCF0" w:rsidTr="00754B2E">
        <w:tc>
          <w:tcPr>
            <w:tcW w:w="2700" w:type="dxa"/>
            <w:vAlign w:val="bottom"/>
            <w:hideMark/>
          </w:tcPr>
          <w:p w14:paraId="628B2E18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107428F0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535326F9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80B099B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A7C4F69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2DFF294A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0DFD3ED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5D1EEFC" w14:textId="2C29A45B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1CA02C1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DD86B59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629B08E0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70B06784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63489680" w14:textId="1589CF6B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1EC07B52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8C9485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9A3AD11" w14:textId="212ABBAA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74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3179A" w:rsidRPr="00267458" w14:paraId="51D5F9B7" w14:textId="473342C3" w:rsidTr="001A5B40">
        <w:tc>
          <w:tcPr>
            <w:tcW w:w="2700" w:type="dxa"/>
            <w:vAlign w:val="bottom"/>
          </w:tcPr>
          <w:p w14:paraId="2EADC67D" w14:textId="77777777" w:rsidR="0093179A" w:rsidRPr="00267458" w:rsidRDefault="0093179A" w:rsidP="0093179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8" w:type="dxa"/>
            <w:gridSpan w:val="9"/>
            <w:vAlign w:val="bottom"/>
          </w:tcPr>
          <w:p w14:paraId="5BA486D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F4C2B7F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49507A9" w14:textId="5947B734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3179A" w:rsidRPr="00267458" w14:paraId="313FBBF1" w14:textId="3453A98C" w:rsidTr="00754B2E">
        <w:tc>
          <w:tcPr>
            <w:tcW w:w="2700" w:type="dxa"/>
            <w:vAlign w:val="bottom"/>
          </w:tcPr>
          <w:p w14:paraId="18D9B4E1" w14:textId="77777777" w:rsidR="0093179A" w:rsidRPr="00267458" w:rsidRDefault="0093179A" w:rsidP="0093179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72FCD595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A97A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B902D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EC0C9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2687DC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36B62C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F7991E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9D349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2EB8AFC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BA7689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C40D2" w14:textId="182D664E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179A" w:rsidRPr="00267458" w14:paraId="15621BCA" w14:textId="6D6F6D69" w:rsidTr="00754B2E">
        <w:tc>
          <w:tcPr>
            <w:tcW w:w="2700" w:type="dxa"/>
            <w:vAlign w:val="bottom"/>
          </w:tcPr>
          <w:p w14:paraId="7519D095" w14:textId="77777777" w:rsidR="0093179A" w:rsidRPr="00267458" w:rsidRDefault="0093179A" w:rsidP="0093179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  <w:vAlign w:val="bottom"/>
          </w:tcPr>
          <w:p w14:paraId="7A63E1A1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4D3E74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5C907F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201BB8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D45BE6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D682A3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5E7943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5ED535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526323D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2884C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C54D07" w14:textId="2C62221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179A" w:rsidRPr="00267458" w14:paraId="245003C2" w14:textId="3A28F75C" w:rsidTr="00754B2E">
        <w:tc>
          <w:tcPr>
            <w:tcW w:w="2700" w:type="dxa"/>
            <w:shd w:val="clear" w:color="auto" w:fill="auto"/>
            <w:vAlign w:val="bottom"/>
          </w:tcPr>
          <w:p w14:paraId="6FD0CEC0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389888B2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4EC0F2B3" w14:textId="77777777" w:rsidR="0093179A" w:rsidRPr="00267458" w:rsidRDefault="0093179A" w:rsidP="0093179A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700,000</w:t>
            </w:r>
          </w:p>
        </w:tc>
        <w:tc>
          <w:tcPr>
            <w:tcW w:w="270" w:type="dxa"/>
            <w:vAlign w:val="bottom"/>
          </w:tcPr>
          <w:p w14:paraId="5B2B954B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4B3779" w14:textId="2B9CB52F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141</w:t>
            </w:r>
            <w:r w:rsidRPr="002674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6745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279C09AE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050B5D" w14:textId="35DF943B" w:rsidR="0093179A" w:rsidRPr="00267458" w:rsidRDefault="0093179A" w:rsidP="0093179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(740,543)</w:t>
            </w:r>
          </w:p>
        </w:tc>
        <w:tc>
          <w:tcPr>
            <w:tcW w:w="270" w:type="dxa"/>
            <w:vAlign w:val="bottom"/>
          </w:tcPr>
          <w:p w14:paraId="1C91CA93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7EFF3A7" w14:textId="5D467233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(723)</w:t>
            </w:r>
          </w:p>
        </w:tc>
        <w:tc>
          <w:tcPr>
            <w:tcW w:w="270" w:type="dxa"/>
            <w:vAlign w:val="bottom"/>
          </w:tcPr>
          <w:p w14:paraId="7B634BFE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6CAFCC6" w14:textId="0A087CFC" w:rsidR="0093179A" w:rsidRPr="00267458" w:rsidRDefault="0093179A" w:rsidP="0093179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30,</w:t>
            </w:r>
            <w:r w:rsidRPr="002674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FEAE9C2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A65AE3" w14:textId="606DC32E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130,439</w:t>
            </w:r>
          </w:p>
        </w:tc>
      </w:tr>
      <w:tr w:rsidR="0093179A" w:rsidRPr="00267458" w14:paraId="5E4E2CE3" w14:textId="18F9A7D6" w:rsidTr="00754B2E">
        <w:tc>
          <w:tcPr>
            <w:tcW w:w="2700" w:type="dxa"/>
            <w:vAlign w:val="bottom"/>
          </w:tcPr>
          <w:p w14:paraId="2CACFC6C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035C9800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3FE689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10,053</w:t>
            </w:r>
          </w:p>
        </w:tc>
        <w:tc>
          <w:tcPr>
            <w:tcW w:w="270" w:type="dxa"/>
            <w:vAlign w:val="bottom"/>
          </w:tcPr>
          <w:p w14:paraId="387BC187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BC34E0" w14:textId="4AAE5951" w:rsidR="0093179A" w:rsidRPr="00267458" w:rsidRDefault="0093179A" w:rsidP="0093179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5779A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0B0CDF" w14:textId="1DA55DA8" w:rsidR="0093179A" w:rsidRPr="00267458" w:rsidRDefault="0093179A" w:rsidP="0093179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(10,000)</w:t>
            </w:r>
          </w:p>
        </w:tc>
        <w:tc>
          <w:tcPr>
            <w:tcW w:w="270" w:type="dxa"/>
            <w:vAlign w:val="bottom"/>
          </w:tcPr>
          <w:p w14:paraId="12F970C0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A53C3C" w14:textId="6C06B8B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70" w:type="dxa"/>
            <w:vAlign w:val="bottom"/>
          </w:tcPr>
          <w:p w14:paraId="41048DAF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6BC3BC7" w14:textId="6466518E" w:rsidR="0093179A" w:rsidRPr="00267458" w:rsidRDefault="0093179A" w:rsidP="0093179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C7ACB" w14:textId="77777777" w:rsidR="0093179A" w:rsidRPr="00267458" w:rsidRDefault="0093179A" w:rsidP="0093179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A86966" w14:textId="6DE5A6C8" w:rsidR="0093179A" w:rsidRPr="00267458" w:rsidRDefault="0093179A" w:rsidP="0093179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179A" w:rsidRPr="00267458" w14:paraId="06A8C254" w14:textId="23E051C9" w:rsidTr="00754B2E">
        <w:trPr>
          <w:trHeight w:val="352"/>
        </w:trPr>
        <w:tc>
          <w:tcPr>
            <w:tcW w:w="2700" w:type="dxa"/>
            <w:vAlign w:val="bottom"/>
          </w:tcPr>
          <w:p w14:paraId="781CFA5F" w14:textId="77777777" w:rsidR="0093179A" w:rsidRPr="00267458" w:rsidRDefault="0093179A" w:rsidP="0093179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DFCA9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710,053</w:t>
            </w:r>
          </w:p>
        </w:tc>
        <w:tc>
          <w:tcPr>
            <w:tcW w:w="270" w:type="dxa"/>
            <w:vAlign w:val="bottom"/>
          </w:tcPr>
          <w:p w14:paraId="3592937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045A6" w14:textId="060895D4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141,705</w:t>
            </w:r>
          </w:p>
        </w:tc>
        <w:tc>
          <w:tcPr>
            <w:tcW w:w="270" w:type="dxa"/>
            <w:vAlign w:val="bottom"/>
          </w:tcPr>
          <w:p w14:paraId="7DECD016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7D395" w14:textId="1268942D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(750,543)</w:t>
            </w:r>
          </w:p>
        </w:tc>
        <w:tc>
          <w:tcPr>
            <w:tcW w:w="270" w:type="dxa"/>
            <w:vAlign w:val="bottom"/>
          </w:tcPr>
          <w:p w14:paraId="3E7CAAB5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DC8B5" w14:textId="510931A0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(776)</w:t>
            </w:r>
          </w:p>
        </w:tc>
        <w:tc>
          <w:tcPr>
            <w:tcW w:w="270" w:type="dxa"/>
            <w:vAlign w:val="bottom"/>
          </w:tcPr>
          <w:p w14:paraId="58F99CB9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E3E4B" w14:textId="0CB705CD" w:rsidR="0093179A" w:rsidRPr="00267458" w:rsidRDefault="0093179A" w:rsidP="0093179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70" w:type="dxa"/>
          </w:tcPr>
          <w:p w14:paraId="32B8E3B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5CCA" w14:textId="1E3C362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130,439</w:t>
            </w:r>
          </w:p>
        </w:tc>
      </w:tr>
      <w:tr w:rsidR="0093179A" w:rsidRPr="00267458" w14:paraId="1A7B31CF" w14:textId="0F2AAA3F" w:rsidTr="001A5B40">
        <w:tc>
          <w:tcPr>
            <w:tcW w:w="2700" w:type="dxa"/>
            <w:vAlign w:val="bottom"/>
          </w:tcPr>
          <w:p w14:paraId="1333C664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8" w:type="dxa"/>
            <w:gridSpan w:val="9"/>
            <w:vAlign w:val="bottom"/>
          </w:tcPr>
          <w:p w14:paraId="444EB4CF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5B703BE" w14:textId="77777777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D1E5E9" w14:textId="7A04D046" w:rsidR="0093179A" w:rsidRPr="00267458" w:rsidRDefault="0093179A" w:rsidP="009317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54B2E" w:rsidRPr="00267458" w14:paraId="201189B0" w14:textId="796E103B" w:rsidTr="00754B2E">
        <w:tc>
          <w:tcPr>
            <w:tcW w:w="2700" w:type="dxa"/>
            <w:vAlign w:val="bottom"/>
            <w:hideMark/>
          </w:tcPr>
          <w:p w14:paraId="0332860E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</w:p>
          <w:p w14:paraId="444D6EDF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69A34C29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38ADA7FF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912B913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5E530D21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332B9550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A0BEE3D" w14:textId="57F25FBF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6BF5B46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161D605A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000620F6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70" w:type="dxa"/>
            <w:vAlign w:val="bottom"/>
          </w:tcPr>
          <w:p w14:paraId="062B1CB1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59F82789" w14:textId="2495FAAB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11312160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813B149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E71998E" w14:textId="16851351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6745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3179A" w:rsidRPr="00267458" w14:paraId="6052A2BD" w14:textId="371C8247" w:rsidTr="001A5B40">
        <w:tc>
          <w:tcPr>
            <w:tcW w:w="2700" w:type="dxa"/>
            <w:vAlign w:val="bottom"/>
          </w:tcPr>
          <w:p w14:paraId="5BDBF363" w14:textId="77777777" w:rsidR="0093179A" w:rsidRPr="00267458" w:rsidRDefault="0093179A" w:rsidP="0093179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8" w:type="dxa"/>
            <w:gridSpan w:val="9"/>
            <w:vAlign w:val="bottom"/>
          </w:tcPr>
          <w:p w14:paraId="2014FDA0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6745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E5A131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BE9F47" w14:textId="24DA1F0B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3179A" w:rsidRPr="00267458" w14:paraId="41193260" w14:textId="3AF15D8E" w:rsidTr="00754B2E">
        <w:tc>
          <w:tcPr>
            <w:tcW w:w="2700" w:type="dxa"/>
            <w:vAlign w:val="bottom"/>
            <w:hideMark/>
          </w:tcPr>
          <w:p w14:paraId="5D3A0EAA" w14:textId="77777777" w:rsidR="0093179A" w:rsidRPr="00267458" w:rsidRDefault="0093179A" w:rsidP="0093179A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17518014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AB3D75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618234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CCD06A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64764F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1B7BA8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63B666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91CC8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6B1E133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3CCBFE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EE69A" w14:textId="2A65B77C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179A" w:rsidRPr="00267458" w14:paraId="4638362A" w14:textId="63018FDD" w:rsidTr="00754B2E">
        <w:tc>
          <w:tcPr>
            <w:tcW w:w="2700" w:type="dxa"/>
            <w:vAlign w:val="bottom"/>
            <w:hideMark/>
          </w:tcPr>
          <w:p w14:paraId="7EAE6656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0398ECCE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CC13C2E" w14:textId="77777777" w:rsidR="0093179A" w:rsidRPr="00267458" w:rsidRDefault="0093179A" w:rsidP="009317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3C2E8408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8C0025" w14:textId="74384377" w:rsidR="0093179A" w:rsidRPr="00267458" w:rsidRDefault="0093179A" w:rsidP="009317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  <w:lang w:bidi="th-TH"/>
              </w:rPr>
              <w:t>478,591</w:t>
            </w:r>
          </w:p>
        </w:tc>
        <w:tc>
          <w:tcPr>
            <w:tcW w:w="270" w:type="dxa"/>
            <w:vAlign w:val="bottom"/>
          </w:tcPr>
          <w:p w14:paraId="18EE7219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BD6B7" w14:textId="76B23159" w:rsidR="0093179A" w:rsidRPr="00267458" w:rsidRDefault="0093179A" w:rsidP="00BA43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8F5B6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4708AF" w14:textId="5D51D24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(826)</w:t>
            </w:r>
          </w:p>
        </w:tc>
        <w:tc>
          <w:tcPr>
            <w:tcW w:w="270" w:type="dxa"/>
            <w:vAlign w:val="bottom"/>
          </w:tcPr>
          <w:p w14:paraId="6024D293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02A9C6B1" w14:textId="4B344920" w:rsidR="0093179A" w:rsidRPr="00267458" w:rsidRDefault="0093179A" w:rsidP="0093179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(30,</w:t>
            </w:r>
            <w:r w:rsidRPr="0026745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6745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F2BCBB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8FD08" w14:textId="75A25DD2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682,765</w:t>
            </w:r>
          </w:p>
        </w:tc>
      </w:tr>
      <w:tr w:rsidR="0093179A" w:rsidRPr="00267458" w14:paraId="238D76B8" w14:textId="640FFD63" w:rsidTr="00754B2E">
        <w:tc>
          <w:tcPr>
            <w:tcW w:w="2700" w:type="dxa"/>
            <w:vAlign w:val="bottom"/>
          </w:tcPr>
          <w:p w14:paraId="7582B622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32923522" w14:textId="77777777" w:rsidR="0093179A" w:rsidRPr="00267458" w:rsidRDefault="0093179A" w:rsidP="009317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D19B7" w14:textId="77777777" w:rsidR="0093179A" w:rsidRPr="00267458" w:rsidRDefault="0093179A" w:rsidP="0093179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A05C71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74885" w14:textId="273C9421" w:rsidR="0093179A" w:rsidRPr="00267458" w:rsidRDefault="0093179A" w:rsidP="009317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3,013</w:t>
            </w:r>
          </w:p>
        </w:tc>
        <w:tc>
          <w:tcPr>
            <w:tcW w:w="270" w:type="dxa"/>
            <w:vAlign w:val="bottom"/>
          </w:tcPr>
          <w:p w14:paraId="2875FE9E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5C73E" w14:textId="2D1C220A" w:rsidR="0093179A" w:rsidRPr="00267458" w:rsidRDefault="0093179A" w:rsidP="00BA43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9792E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AA385" w14:textId="421581A3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vAlign w:val="bottom"/>
          </w:tcPr>
          <w:p w14:paraId="747FD591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4DA09" w14:textId="021F4E47" w:rsidR="0093179A" w:rsidRPr="00267458" w:rsidRDefault="0093179A" w:rsidP="0093179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9E9CC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A4DE" w14:textId="70F635CD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sz w:val="28"/>
                <w:szCs w:val="28"/>
              </w:rPr>
              <w:t>3,010</w:t>
            </w:r>
          </w:p>
        </w:tc>
      </w:tr>
      <w:tr w:rsidR="0093179A" w:rsidRPr="00267458" w14:paraId="48622C9A" w14:textId="3359B3B0" w:rsidTr="00754B2E">
        <w:tc>
          <w:tcPr>
            <w:tcW w:w="2700" w:type="dxa"/>
            <w:vAlign w:val="bottom"/>
          </w:tcPr>
          <w:p w14:paraId="05103675" w14:textId="77777777" w:rsidR="0093179A" w:rsidRPr="00267458" w:rsidRDefault="0093179A" w:rsidP="0093179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D02A" w14:textId="77777777" w:rsidR="0093179A" w:rsidRPr="00267458" w:rsidRDefault="0093179A" w:rsidP="009317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235,000</w:t>
            </w:r>
          </w:p>
        </w:tc>
        <w:tc>
          <w:tcPr>
            <w:tcW w:w="270" w:type="dxa"/>
            <w:vAlign w:val="bottom"/>
          </w:tcPr>
          <w:p w14:paraId="2C0FB4CC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7D245" w14:textId="6B56A985" w:rsidR="0093179A" w:rsidRPr="00267458" w:rsidRDefault="0093179A" w:rsidP="0093179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481,604</w:t>
            </w:r>
          </w:p>
        </w:tc>
        <w:tc>
          <w:tcPr>
            <w:tcW w:w="270" w:type="dxa"/>
            <w:vAlign w:val="bottom"/>
          </w:tcPr>
          <w:p w14:paraId="686A8AF0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10C5A" w14:textId="2B52931B" w:rsidR="0093179A" w:rsidRPr="00267458" w:rsidRDefault="0093179A" w:rsidP="00BA43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23B980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05769" w14:textId="36CDF5E0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(829)</w:t>
            </w:r>
          </w:p>
        </w:tc>
        <w:tc>
          <w:tcPr>
            <w:tcW w:w="270" w:type="dxa"/>
            <w:vAlign w:val="bottom"/>
          </w:tcPr>
          <w:p w14:paraId="55765745" w14:textId="77777777" w:rsidR="0093179A" w:rsidRPr="00267458" w:rsidRDefault="0093179A" w:rsidP="0093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EE349" w14:textId="5CF5EA78" w:rsidR="0093179A" w:rsidRPr="00267458" w:rsidRDefault="0093179A" w:rsidP="0093179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(30,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5D1C9" w14:textId="77777777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3504" w14:textId="307AE4B2" w:rsidR="0093179A" w:rsidRPr="00267458" w:rsidRDefault="0093179A" w:rsidP="0093179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685,775</w:t>
            </w:r>
          </w:p>
        </w:tc>
      </w:tr>
    </w:tbl>
    <w:p w14:paraId="0099F3C7" w14:textId="77777777" w:rsidR="006B551B" w:rsidRPr="00267458" w:rsidRDefault="006B551B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DE3F47" w:rsidRPr="00267458" w14:paraId="456A4F4D" w14:textId="77777777" w:rsidTr="00523AF4">
        <w:tc>
          <w:tcPr>
            <w:tcW w:w="2698" w:type="dxa"/>
            <w:vAlign w:val="bottom"/>
          </w:tcPr>
          <w:p w14:paraId="244165AB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7BE6196C" w14:textId="77777777" w:rsidR="00DE3F47" w:rsidRPr="00267458" w:rsidRDefault="00DE3F47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2674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B2E" w:rsidRPr="00267458" w14:paraId="1C2B85C7" w14:textId="77777777" w:rsidTr="00523AF4">
        <w:tc>
          <w:tcPr>
            <w:tcW w:w="2698" w:type="dxa"/>
            <w:vAlign w:val="bottom"/>
            <w:hideMark/>
          </w:tcPr>
          <w:p w14:paraId="1A711B9C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6745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003CF2F6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26745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3D417F30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4B93AA5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210B8484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51E774BF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3776B774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60689E7A" w14:textId="03DB10C5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ครบกำหนด / </w:t>
            </w: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28949726" w14:textId="77777777" w:rsidR="00754B2E" w:rsidRPr="00267458" w:rsidRDefault="00754B2E" w:rsidP="00754B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677744B3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  <w:p w14:paraId="65937432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64" w:type="dxa"/>
            <w:vAlign w:val="bottom"/>
          </w:tcPr>
          <w:p w14:paraId="64DD94F4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23A838F9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079E6441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6278C324" w14:textId="77777777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DE31864" w14:textId="37DD193B" w:rsidR="00754B2E" w:rsidRPr="00267458" w:rsidRDefault="00754B2E" w:rsidP="00754B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745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E3F47" w:rsidRPr="00267458" w14:paraId="2A2683BB" w14:textId="77777777" w:rsidTr="00523AF4">
        <w:trPr>
          <w:trHeight w:val="254"/>
        </w:trPr>
        <w:tc>
          <w:tcPr>
            <w:tcW w:w="2698" w:type="dxa"/>
            <w:vAlign w:val="bottom"/>
          </w:tcPr>
          <w:p w14:paraId="4CB7E7C7" w14:textId="77777777" w:rsidR="00DE3F47" w:rsidRPr="00267458" w:rsidRDefault="00DE3F47" w:rsidP="00523AF4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464397E2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6745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3F47" w:rsidRPr="00267458" w14:paraId="4D92E14B" w14:textId="77777777" w:rsidTr="00523AF4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2298737A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</w:tr>
      <w:tr w:rsidR="00DE3F47" w:rsidRPr="00267458" w14:paraId="50B00F21" w14:textId="77777777" w:rsidTr="00523AF4">
        <w:tc>
          <w:tcPr>
            <w:tcW w:w="2698" w:type="dxa"/>
            <w:vAlign w:val="bottom"/>
          </w:tcPr>
          <w:p w14:paraId="16D9C926" w14:textId="77777777" w:rsidR="00DE3F47" w:rsidRPr="00267458" w:rsidRDefault="00DE3F47" w:rsidP="00523AF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674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3C06748C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EB1EC1C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6ABBD26C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847AC9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F674D07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90307D7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450BE83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A987A7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3AC5BFE6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5FB72A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602B395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F47" w:rsidRPr="00267458" w14:paraId="1FF46D8A" w14:textId="77777777" w:rsidTr="00523AF4">
        <w:tc>
          <w:tcPr>
            <w:tcW w:w="2698" w:type="dxa"/>
            <w:vAlign w:val="bottom"/>
          </w:tcPr>
          <w:p w14:paraId="0D414114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1B6A58CF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vAlign w:val="bottom"/>
          </w:tcPr>
          <w:p w14:paraId="59DDCE0C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D367BD3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1E3922D9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0FAA677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7AD0EF94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C84047D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2FAD15D7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1E2B9833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097A8DC2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3D9D0BEA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CDEF1F0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</w:tr>
      <w:tr w:rsidR="00DE3F47" w:rsidRPr="00267458" w14:paraId="49121FA0" w14:textId="77777777" w:rsidTr="00523AF4">
        <w:tc>
          <w:tcPr>
            <w:tcW w:w="2698" w:type="dxa"/>
            <w:vAlign w:val="bottom"/>
          </w:tcPr>
          <w:p w14:paraId="7F1B0971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4B462ABD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5DE263B5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511808CB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22163F1F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4A8046E7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362CE010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729C9EF9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7D8BBC80" w14:textId="2938253D" w:rsidR="00DE3F47" w:rsidRPr="00267458" w:rsidRDefault="00DE3F47" w:rsidP="00523AF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  <w:tc>
          <w:tcPr>
            <w:tcW w:w="264" w:type="dxa"/>
            <w:vAlign w:val="bottom"/>
          </w:tcPr>
          <w:p w14:paraId="74CB790D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3CEFDFFC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9708E8D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E19A66A" w14:textId="2DF4C5EF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</w:tr>
      <w:tr w:rsidR="00DE3F47" w:rsidRPr="00267458" w14:paraId="0CC334F5" w14:textId="77777777" w:rsidTr="00523AF4">
        <w:tc>
          <w:tcPr>
            <w:tcW w:w="2698" w:type="dxa"/>
            <w:vAlign w:val="bottom"/>
          </w:tcPr>
          <w:p w14:paraId="57542546" w14:textId="77777777" w:rsidR="00DE3F47" w:rsidRPr="00267458" w:rsidRDefault="00DE3F47" w:rsidP="00523AF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DAB3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37A0F0ED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77D27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35991ED4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086CD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1C8053DF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4CFC" w14:textId="25CBCE32" w:rsidR="00DE3F47" w:rsidRPr="00267458" w:rsidRDefault="00DE3F47" w:rsidP="00523AF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(163)</w:t>
            </w:r>
          </w:p>
        </w:tc>
        <w:tc>
          <w:tcPr>
            <w:tcW w:w="264" w:type="dxa"/>
            <w:vAlign w:val="bottom"/>
          </w:tcPr>
          <w:p w14:paraId="5F7C1126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AC217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72E4AA52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6EDF2" w14:textId="41796019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</w:tr>
      <w:tr w:rsidR="00DE3F47" w:rsidRPr="00267458" w14:paraId="43656C47" w14:textId="77777777" w:rsidTr="00523AF4">
        <w:tc>
          <w:tcPr>
            <w:tcW w:w="2698" w:type="dxa"/>
            <w:vAlign w:val="bottom"/>
          </w:tcPr>
          <w:p w14:paraId="37D35EE4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EC1A09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76AF9080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477868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8E31BFF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BB60D42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276E20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DB89099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C9028A8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1747E2A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18CF85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6BDE1F58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3F47" w:rsidRPr="00267458" w14:paraId="3ADA4D0F" w14:textId="77777777" w:rsidTr="00523AF4">
        <w:tc>
          <w:tcPr>
            <w:tcW w:w="2698" w:type="dxa"/>
            <w:vAlign w:val="bottom"/>
          </w:tcPr>
          <w:p w14:paraId="24F7BCA2" w14:textId="73B74045" w:rsidR="00DE3F47" w:rsidRPr="00267458" w:rsidRDefault="00DE3F47" w:rsidP="00523AF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674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ไม่ห</w:t>
            </w:r>
            <w:r w:rsidRPr="002674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4F0C485A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54072B3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347CF3E0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8A4B0B7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11C3C3E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33FCF3E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1FE6A9E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84D1B39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311A1BCC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A91C87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FB84274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3F47" w:rsidRPr="00267458" w14:paraId="31C8EC6B" w14:textId="77777777" w:rsidTr="00523AF4">
        <w:trPr>
          <w:trHeight w:val="677"/>
        </w:trPr>
        <w:tc>
          <w:tcPr>
            <w:tcW w:w="2698" w:type="dxa"/>
            <w:vAlign w:val="bottom"/>
          </w:tcPr>
          <w:p w14:paraId="63CB0805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sz w:val="28"/>
                <w:szCs w:val="28"/>
                <w:cs/>
              </w:rPr>
              <w:t>หุ้นกู้ที่วัดมูลค่าด้วยราคาทุน</w:t>
            </w:r>
          </w:p>
          <w:p w14:paraId="7EFFA445" w14:textId="77777777" w:rsidR="00DE3F47" w:rsidRPr="00267458" w:rsidRDefault="00DE3F47" w:rsidP="00523A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6745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67458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4DDFF5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700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41" w:type="dxa"/>
            <w:vAlign w:val="bottom"/>
          </w:tcPr>
          <w:p w14:paraId="36957B44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FA6C190" w14:textId="51525774" w:rsidR="00DE3F47" w:rsidRPr="00267458" w:rsidRDefault="00DE3F47" w:rsidP="00523AF4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49" w:type="dxa"/>
            <w:vAlign w:val="bottom"/>
          </w:tcPr>
          <w:p w14:paraId="5B5C6D54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03DB1C51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7D9F904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5032BAA9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52FC5AD" w14:textId="77777777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54BF6759" w14:textId="77777777" w:rsidR="00DE3F47" w:rsidRPr="00267458" w:rsidRDefault="00DE3F47" w:rsidP="00523A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(700,000)</w:t>
            </w:r>
          </w:p>
        </w:tc>
        <w:tc>
          <w:tcPr>
            <w:tcW w:w="249" w:type="dxa"/>
            <w:vAlign w:val="bottom"/>
          </w:tcPr>
          <w:p w14:paraId="4DEC9194" w14:textId="77777777" w:rsidR="00DE3F47" w:rsidRPr="00267458" w:rsidRDefault="00DE3F47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0799C937" w14:textId="4AD0AB86" w:rsidR="00DE3F47" w:rsidRPr="00267458" w:rsidRDefault="00DE3F47" w:rsidP="00523A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235,000</w:t>
            </w:r>
          </w:p>
        </w:tc>
      </w:tr>
    </w:tbl>
    <w:p w14:paraId="1957D861" w14:textId="215F7BBF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71B1498" w14:textId="14F1ECA1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0F9510" w14:textId="10D63F9D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6531160" w14:textId="3BCE5137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50E6D70" w14:textId="45896650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326D205" w14:textId="77777777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B36936E" w14:textId="272C6E79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267458">
        <w:rPr>
          <w:rFonts w:ascii="Angsana New" w:hAnsi="Angsana New"/>
          <w:b/>
          <w:bCs/>
          <w:sz w:val="30"/>
          <w:szCs w:val="30"/>
        </w:rPr>
        <w:tab/>
      </w:r>
      <w:r w:rsidRPr="00267458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</w:t>
      </w:r>
    </w:p>
    <w:p w14:paraId="30F1D171" w14:textId="77777777" w:rsidR="00FD3584" w:rsidRPr="00267458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8C9CF2B" w14:textId="4B0C36BF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39927D1" w14:textId="77777777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35997051" w14:textId="77777777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A76A2C6" w14:textId="77777777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67458">
        <w:rPr>
          <w:rFonts w:ascii="Angsana New" w:hAnsi="Angsana New"/>
          <w:b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 </w:t>
      </w:r>
    </w:p>
    <w:p w14:paraId="046594CD" w14:textId="77777777" w:rsidR="006B551B" w:rsidRPr="00267458" w:rsidRDefault="006B551B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B819E8E" w14:textId="5000E2D1" w:rsidR="00FD3584" w:rsidRPr="00267458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b/>
          <w:sz w:val="30"/>
          <w:szCs w:val="30"/>
          <w:cs/>
        </w:rPr>
        <w:t>เงินลงทุนคำนวณโดยวิธีถัวเฉลี่ยถ่วงน้ำหนัก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2E0E39F" w14:textId="5D45CA15" w:rsidR="00FD3584" w:rsidRPr="00267458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FD3584" w:rsidRPr="00267458" w:rsidSect="0020471C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821"/>
        <w:gridCol w:w="810"/>
        <w:gridCol w:w="178"/>
        <w:gridCol w:w="891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722"/>
        <w:gridCol w:w="180"/>
        <w:gridCol w:w="990"/>
        <w:gridCol w:w="180"/>
        <w:gridCol w:w="900"/>
      </w:tblGrid>
      <w:tr w:rsidR="00C9641A" w:rsidRPr="00267458" w14:paraId="5EBC5E36" w14:textId="77777777" w:rsidTr="00523AF4">
        <w:trPr>
          <w:cantSplit/>
          <w:trHeight w:val="70"/>
          <w:tblHeader/>
        </w:trPr>
        <w:tc>
          <w:tcPr>
            <w:tcW w:w="2160" w:type="dxa"/>
          </w:tcPr>
          <w:p w14:paraId="170E807E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</w:tcPr>
          <w:p w14:paraId="2264127B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14:paraId="7425AEB4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4AC2E2B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6E56F5B7" w14:textId="2DED437B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1D55C9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030" w:type="dxa"/>
            <w:gridSpan w:val="11"/>
          </w:tcPr>
          <w:p w14:paraId="4BDC552C" w14:textId="40F2268A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641A" w:rsidRPr="00267458" w14:paraId="0521289C" w14:textId="77777777" w:rsidTr="00C9641A">
        <w:trPr>
          <w:cantSplit/>
          <w:trHeight w:val="70"/>
          <w:tblHeader/>
        </w:trPr>
        <w:tc>
          <w:tcPr>
            <w:tcW w:w="2160" w:type="dxa"/>
          </w:tcPr>
          <w:p w14:paraId="5618ABE0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</w:tcPr>
          <w:p w14:paraId="0B868FC3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14:paraId="4445E815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</w:tcPr>
          <w:p w14:paraId="4861874C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35A3129A" w14:textId="3FD44A7C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5E6706AD" w14:textId="78176C4F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587E8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14:paraId="52D5C30C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DA8793A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733F860D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0694C9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286CACD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81EBD8B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E5A3147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C9641A" w:rsidRPr="00267458" w14:paraId="359CA6B9" w14:textId="77777777" w:rsidTr="00C9641A">
        <w:trPr>
          <w:cantSplit/>
          <w:trHeight w:val="70"/>
          <w:tblHeader/>
        </w:trPr>
        <w:tc>
          <w:tcPr>
            <w:tcW w:w="2160" w:type="dxa"/>
          </w:tcPr>
          <w:p w14:paraId="641F9943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</w:tcPr>
          <w:p w14:paraId="2B478475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26745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14:paraId="71B147E1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26745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78" w:type="dxa"/>
          </w:tcPr>
          <w:p w14:paraId="189A4813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3C15278E" w14:textId="4524BB12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724F0E" w14:textId="4C0D7A2E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81B140E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9" w:type="dxa"/>
            <w:gridSpan w:val="3"/>
          </w:tcPr>
          <w:p w14:paraId="4FF563BC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3FFF08D" w14:textId="77777777" w:rsidR="00C9641A" w:rsidRPr="00267458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5CBC0F1D" w14:textId="77777777" w:rsidR="00C9641A" w:rsidRPr="00267458" w:rsidRDefault="00C9641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26745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C9641A" w:rsidRPr="00267458" w14:paraId="2CB34E6D" w14:textId="77777777" w:rsidTr="00C9641A">
        <w:trPr>
          <w:cantSplit/>
          <w:trHeight w:val="70"/>
          <w:tblHeader/>
        </w:trPr>
        <w:tc>
          <w:tcPr>
            <w:tcW w:w="2160" w:type="dxa"/>
          </w:tcPr>
          <w:p w14:paraId="55B4E338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177DB749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14:paraId="4CED1A20" w14:textId="0DAC8A32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3F1016B7" w14:textId="0796CFAC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78" w:type="dxa"/>
          </w:tcPr>
          <w:p w14:paraId="317460A6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</w:tcPr>
          <w:p w14:paraId="527630F4" w14:textId="73085E82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B41766C" w14:textId="3511F8B6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83AA103" w14:textId="64814473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68C030" w14:textId="129B3B32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60752E" w14:textId="5864EDDD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D7C6132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A97BD4" w14:textId="0D0210D3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91" w:type="dxa"/>
          </w:tcPr>
          <w:p w14:paraId="4C00447D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14:paraId="41504C65" w14:textId="39C6492C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08FA87E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14:paraId="623FAF88" w14:textId="08FECC34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403DD25E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EBC3173" w14:textId="5BC886E1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4C1BF53" w14:textId="77777777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5B5FD" w14:textId="7EC40AF4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2563</w:t>
            </w:r>
          </w:p>
        </w:tc>
      </w:tr>
      <w:tr w:rsidR="00C9641A" w:rsidRPr="00267458" w14:paraId="2A5F110D" w14:textId="77777777" w:rsidTr="00C9641A">
        <w:trPr>
          <w:cantSplit/>
        </w:trPr>
        <w:tc>
          <w:tcPr>
            <w:tcW w:w="2160" w:type="dxa"/>
          </w:tcPr>
          <w:p w14:paraId="3F1FDB98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44382B30" w14:textId="77777777" w:rsidR="00C9641A" w:rsidRPr="00267458" w:rsidRDefault="00C9641A" w:rsidP="00C9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07BD78C3" w14:textId="5AFFA246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78" w:type="dxa"/>
          </w:tcPr>
          <w:p w14:paraId="0ACE86B8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81" w:type="dxa"/>
            <w:gridSpan w:val="15"/>
          </w:tcPr>
          <w:p w14:paraId="4848C29E" w14:textId="4E1EEA61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9641A" w:rsidRPr="00267458" w14:paraId="040B1DB1" w14:textId="77777777" w:rsidTr="00C9641A">
        <w:trPr>
          <w:cantSplit/>
          <w:trHeight w:val="587"/>
        </w:trPr>
        <w:tc>
          <w:tcPr>
            <w:tcW w:w="2160" w:type="dxa"/>
          </w:tcPr>
          <w:p w14:paraId="397938E8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67458"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14:paraId="7A88E81B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6745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340" w:type="dxa"/>
            <w:vAlign w:val="bottom"/>
          </w:tcPr>
          <w:p w14:paraId="713D4D1D" w14:textId="0CDD12A4" w:rsidR="00C9641A" w:rsidRPr="00267458" w:rsidRDefault="00C9641A" w:rsidP="00C96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14:paraId="57C454BC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14:paraId="21F38C3C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 w:rsidRPr="0026745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267458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78" w:type="dxa"/>
          </w:tcPr>
          <w:p w14:paraId="6FC7D8F0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E3C1388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271EDB4" w14:textId="40AF6CEB" w:rsidR="006970A1" w:rsidRPr="00267458" w:rsidRDefault="006970A1" w:rsidP="006970A1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33,</w:t>
            </w:r>
            <w:r w:rsidR="002E7EBC"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1137548A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7472C3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2A31D318" w14:textId="5526D9BC" w:rsidR="00C9641A" w:rsidRPr="00267458" w:rsidRDefault="00C9641A" w:rsidP="00C9641A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24,316</w:t>
            </w:r>
          </w:p>
        </w:tc>
        <w:tc>
          <w:tcPr>
            <w:tcW w:w="180" w:type="dxa"/>
          </w:tcPr>
          <w:p w14:paraId="12B2FDBE" w14:textId="2C3FE49B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73DDCC9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7B4BF9FC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CC23920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</w:tcPr>
          <w:p w14:paraId="32164EC7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1CD8ED14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0BE85D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8DE184A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</w:tcPr>
          <w:p w14:paraId="2B56CD4A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C0E53C5" w14:textId="77777777" w:rsidR="00C9641A" w:rsidRPr="00267458" w:rsidRDefault="00C9641A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B075C6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8A2F229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4E3108CD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2B8E9E" w14:textId="77777777" w:rsidR="00C9641A" w:rsidRPr="00267458" w:rsidRDefault="00C9641A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2FB9FF93" w14:textId="77777777" w:rsidR="00E83017" w:rsidRPr="00267458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8E782E" w14:textId="77777777" w:rsidR="00EA4860" w:rsidRPr="00267458" w:rsidRDefault="00D673A2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 w:hint="cs"/>
          <w:sz w:val="30"/>
          <w:szCs w:val="30"/>
          <w:cs/>
          <w:lang w:val="en-GB"/>
        </w:rPr>
        <w:t>บริษัทร่วม</w:t>
      </w:r>
      <w:r w:rsidR="00FC000E" w:rsidRPr="00267458">
        <w:rPr>
          <w:rFonts w:ascii="Angsana New" w:hAnsi="Angsana New" w:hint="cs"/>
          <w:sz w:val="30"/>
          <w:szCs w:val="30"/>
          <w:cs/>
          <w:lang w:val="en-GB"/>
        </w:rPr>
        <w:t>จดทะเบียนจัดตั้งและ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 w:rsidRPr="00267458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Pr="00267458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14:paraId="4561D02A" w14:textId="77777777" w:rsidR="003B4B6C" w:rsidRPr="00267458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547BC4E8" w14:textId="2CBE23BF" w:rsidR="003B4B6C" w:rsidRPr="00267458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3B4B6C" w:rsidRPr="00267458" w:rsidSect="005E58FF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2B3DD678" w14:textId="03186D28" w:rsidR="005E39AF" w:rsidRPr="00267458" w:rsidRDefault="005E39AF" w:rsidP="005E39A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</w:t>
      </w:r>
      <w:r w:rsidR="00504014" w:rsidRPr="00267458">
        <w:rPr>
          <w:rFonts w:ascii="Angsana New" w:hAnsi="Angsana New"/>
          <w:sz w:val="30"/>
          <w:szCs w:val="30"/>
          <w:cs/>
        </w:rPr>
        <w:t>ซึ่งนำเสนอ</w:t>
      </w:r>
      <w:r w:rsidRPr="00267458">
        <w:rPr>
          <w:rFonts w:ascii="Angsana New" w:hAnsi="Angsana New"/>
          <w:sz w:val="30"/>
          <w:szCs w:val="30"/>
          <w:cs/>
        </w:rPr>
        <w:t>อยู่ในงบการเงินของบริษัทร่วม ปรับปรุงด้วย</w:t>
      </w:r>
      <w:r w:rsidR="007E5844" w:rsidRPr="00267458">
        <w:rPr>
          <w:rFonts w:ascii="Angsana New" w:hAnsi="Angsana New"/>
          <w:sz w:val="30"/>
          <w:szCs w:val="30"/>
        </w:rPr>
        <w:t xml:space="preserve">       </w:t>
      </w:r>
      <w:r w:rsidRPr="00267458">
        <w:rPr>
          <w:rFonts w:ascii="Angsana New" w:hAnsi="Angsana New"/>
          <w:sz w:val="30"/>
          <w:szCs w:val="30"/>
          <w:cs/>
        </w:rPr>
        <w:t>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6745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67458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7E59796E" w14:textId="77777777" w:rsidR="005E39AF" w:rsidRPr="00267458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270"/>
        <w:gridCol w:w="1132"/>
        <w:gridCol w:w="236"/>
        <w:gridCol w:w="1080"/>
      </w:tblGrid>
      <w:tr w:rsidR="009B5A8E" w:rsidRPr="00267458" w14:paraId="2086698B" w14:textId="77777777" w:rsidTr="009B5A8E">
        <w:tc>
          <w:tcPr>
            <w:tcW w:w="6390" w:type="dxa"/>
          </w:tcPr>
          <w:p w14:paraId="499467DF" w14:textId="77777777" w:rsidR="009B5A8E" w:rsidRPr="00267458" w:rsidRDefault="009B5A8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1BA0A" w14:textId="77777777" w:rsidR="009B5A8E" w:rsidRPr="00267458" w:rsidRDefault="009B5A8E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092AFE48" w14:textId="77777777" w:rsidR="009B5A8E" w:rsidRPr="00267458" w:rsidRDefault="009B5A8E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คาโดคาวะ </w:t>
            </w:r>
          </w:p>
          <w:p w14:paraId="5169D22B" w14:textId="77777777" w:rsidR="009B5A8E" w:rsidRPr="00267458" w:rsidRDefault="009B5A8E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อมรินทร์ จำกัด</w:t>
            </w:r>
          </w:p>
        </w:tc>
      </w:tr>
      <w:tr w:rsidR="009B5A8E" w:rsidRPr="00267458" w14:paraId="62AA3918" w14:textId="77777777" w:rsidTr="009B5A8E">
        <w:tc>
          <w:tcPr>
            <w:tcW w:w="6390" w:type="dxa"/>
          </w:tcPr>
          <w:p w14:paraId="5F8BBDD4" w14:textId="77777777" w:rsidR="009B5A8E" w:rsidRPr="00267458" w:rsidRDefault="009B5A8E" w:rsidP="004C2A94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6109" w14:textId="77777777" w:rsidR="009B5A8E" w:rsidRPr="00267458" w:rsidRDefault="009B5A8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4FDD42C7" w14:textId="6B4691F8" w:rsidR="009B5A8E" w:rsidRPr="00267458" w:rsidRDefault="009B5A8E" w:rsidP="004C2A94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7657A215" w14:textId="77777777" w:rsidR="009B5A8E" w:rsidRPr="00267458" w:rsidRDefault="009B5A8E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F1FF02" w14:textId="6EE8C876" w:rsidR="009B5A8E" w:rsidRPr="00267458" w:rsidRDefault="009B5A8E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9B5A8E" w:rsidRPr="00267458" w14:paraId="656FE201" w14:textId="77777777" w:rsidTr="00523AF4">
        <w:tc>
          <w:tcPr>
            <w:tcW w:w="6390" w:type="dxa"/>
          </w:tcPr>
          <w:p w14:paraId="1344ADFA" w14:textId="77777777" w:rsidR="009B5A8E" w:rsidRPr="00267458" w:rsidRDefault="009B5A8E" w:rsidP="004C2A94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1774" w14:textId="77777777" w:rsidR="009B5A8E" w:rsidRPr="00267458" w:rsidRDefault="009B5A8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FB3F2A0" w14:textId="093728CB" w:rsidR="009B5A8E" w:rsidRPr="00267458" w:rsidRDefault="009B5A8E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B5A8E" w:rsidRPr="00267458" w14:paraId="1ECA623F" w14:textId="77777777" w:rsidTr="009B5A8E">
        <w:trPr>
          <w:trHeight w:val="254"/>
        </w:trPr>
        <w:tc>
          <w:tcPr>
            <w:tcW w:w="6390" w:type="dxa"/>
          </w:tcPr>
          <w:p w14:paraId="1514554A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4818BA92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7BA3FD6" w14:textId="6B3DB3C4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149,640</w:t>
            </w:r>
          </w:p>
        </w:tc>
        <w:tc>
          <w:tcPr>
            <w:tcW w:w="236" w:type="dxa"/>
          </w:tcPr>
          <w:p w14:paraId="3F2FFBEA" w14:textId="77777777" w:rsidR="009B5A8E" w:rsidRPr="00267458" w:rsidRDefault="009B5A8E" w:rsidP="009B5A8E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E00D8F" w14:textId="25BEE10D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80,170</w:t>
            </w:r>
          </w:p>
        </w:tc>
      </w:tr>
      <w:tr w:rsidR="009B5A8E" w:rsidRPr="00267458" w14:paraId="27E8D1C4" w14:textId="77777777" w:rsidTr="009B5A8E">
        <w:tc>
          <w:tcPr>
            <w:tcW w:w="6390" w:type="dxa"/>
          </w:tcPr>
          <w:p w14:paraId="5527C51B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267458">
              <w:rPr>
                <w:rFonts w:ascii="Angsana New" w:hAnsi="Angsana New"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26745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71C17BD1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</w:tcPr>
          <w:p w14:paraId="26B7E70E" w14:textId="47B2AFEA" w:rsidR="009B5A8E" w:rsidRPr="00267458" w:rsidRDefault="00D83873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     19,941</w:t>
            </w:r>
          </w:p>
        </w:tc>
        <w:tc>
          <w:tcPr>
            <w:tcW w:w="236" w:type="dxa"/>
          </w:tcPr>
          <w:p w14:paraId="7827CDBD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0CBAB5" w14:textId="0DB822A8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(5,901)</w:t>
            </w:r>
          </w:p>
        </w:tc>
      </w:tr>
      <w:tr w:rsidR="009B5A8E" w:rsidRPr="00267458" w14:paraId="7BBC32A8" w14:textId="77777777" w:rsidTr="007E5844">
        <w:tc>
          <w:tcPr>
            <w:tcW w:w="6390" w:type="dxa"/>
          </w:tcPr>
          <w:p w14:paraId="29C42345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9EA73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19F43C8F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3FA50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66AA06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844" w:rsidRPr="00267458" w14:paraId="61F5DFBD" w14:textId="77777777" w:rsidTr="009B5A8E">
        <w:tc>
          <w:tcPr>
            <w:tcW w:w="6390" w:type="dxa"/>
          </w:tcPr>
          <w:p w14:paraId="4AD34E09" w14:textId="25B3A9D9" w:rsidR="007E5844" w:rsidRPr="00267458" w:rsidRDefault="007E5844" w:rsidP="007E5844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270" w:type="dxa"/>
          </w:tcPr>
          <w:p w14:paraId="27659BD8" w14:textId="77777777" w:rsidR="007E5844" w:rsidRPr="00267458" w:rsidRDefault="007E5844" w:rsidP="007E5844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00186884" w14:textId="40D24C9F" w:rsidR="007E5844" w:rsidRPr="00267458" w:rsidRDefault="007E5844" w:rsidP="007E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9,173</w:t>
            </w:r>
          </w:p>
        </w:tc>
        <w:tc>
          <w:tcPr>
            <w:tcW w:w="236" w:type="dxa"/>
          </w:tcPr>
          <w:p w14:paraId="436E4886" w14:textId="77777777" w:rsidR="007E5844" w:rsidRPr="00267458" w:rsidRDefault="007E5844" w:rsidP="007E5844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E11BD6" w14:textId="29C7164F" w:rsidR="007E5844" w:rsidRPr="00267458" w:rsidRDefault="007E5844" w:rsidP="007E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(2,714)</w:t>
            </w:r>
          </w:p>
        </w:tc>
      </w:tr>
      <w:tr w:rsidR="009B5A8E" w:rsidRPr="00267458" w14:paraId="04DC18E2" w14:textId="77777777" w:rsidTr="009B5A8E">
        <w:tc>
          <w:tcPr>
            <w:tcW w:w="6390" w:type="dxa"/>
          </w:tcPr>
          <w:p w14:paraId="30954EBF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FABD3E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303AD4C8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1CDCD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4126CF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A8E" w:rsidRPr="00267458" w14:paraId="21EBE770" w14:textId="77777777" w:rsidTr="009B5A8E">
        <w:tc>
          <w:tcPr>
            <w:tcW w:w="6390" w:type="dxa"/>
          </w:tcPr>
          <w:p w14:paraId="0AB35B7D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DC98588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71471F2" w14:textId="592AFF7E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107,606</w:t>
            </w:r>
          </w:p>
        </w:tc>
        <w:tc>
          <w:tcPr>
            <w:tcW w:w="236" w:type="dxa"/>
          </w:tcPr>
          <w:p w14:paraId="46642BF4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</w:tcPr>
          <w:p w14:paraId="0BF6FDB8" w14:textId="4C861B4F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65,284</w:t>
            </w:r>
          </w:p>
        </w:tc>
      </w:tr>
      <w:tr w:rsidR="009B5A8E" w:rsidRPr="00267458" w14:paraId="1FF4202D" w14:textId="77777777" w:rsidTr="009B5A8E">
        <w:tc>
          <w:tcPr>
            <w:tcW w:w="6390" w:type="dxa"/>
          </w:tcPr>
          <w:p w14:paraId="721A76E5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7C502CC5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AD26BE4" w14:textId="0011E786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10,921</w:t>
            </w:r>
          </w:p>
        </w:tc>
        <w:tc>
          <w:tcPr>
            <w:tcW w:w="236" w:type="dxa"/>
          </w:tcPr>
          <w:p w14:paraId="6581DA13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</w:tcPr>
          <w:p w14:paraId="4197F959" w14:textId="5A42997E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10,809</w:t>
            </w:r>
          </w:p>
        </w:tc>
      </w:tr>
      <w:tr w:rsidR="009B5A8E" w:rsidRPr="00267458" w14:paraId="27D0FE6E" w14:textId="77777777" w:rsidTr="009B5A8E">
        <w:tc>
          <w:tcPr>
            <w:tcW w:w="6390" w:type="dxa"/>
          </w:tcPr>
          <w:p w14:paraId="73832946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09D354D9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B6ACA66" w14:textId="3A9EF420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(42,476)</w:t>
            </w:r>
          </w:p>
        </w:tc>
        <w:tc>
          <w:tcPr>
            <w:tcW w:w="236" w:type="dxa"/>
          </w:tcPr>
          <w:p w14:paraId="1AE35C0F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</w:tcPr>
          <w:p w14:paraId="1F4F7D59" w14:textId="5D2217E5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(20,290)</w:t>
            </w:r>
          </w:p>
        </w:tc>
      </w:tr>
      <w:tr w:rsidR="009B5A8E" w:rsidRPr="00267458" w14:paraId="1203D021" w14:textId="77777777" w:rsidTr="009B5A8E">
        <w:tc>
          <w:tcPr>
            <w:tcW w:w="6390" w:type="dxa"/>
          </w:tcPr>
          <w:p w14:paraId="17BD9C1A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601A58A0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DC6E164" w14:textId="7108CD8A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(3,249)</w:t>
            </w:r>
          </w:p>
        </w:tc>
        <w:tc>
          <w:tcPr>
            <w:tcW w:w="236" w:type="dxa"/>
          </w:tcPr>
          <w:p w14:paraId="01C1AF6B" w14:textId="77777777" w:rsidR="009B5A8E" w:rsidRPr="00267458" w:rsidRDefault="009B5A8E" w:rsidP="009B5A8E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35989" w14:textId="6F743106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(2,941)</w:t>
            </w:r>
          </w:p>
        </w:tc>
      </w:tr>
      <w:tr w:rsidR="009B5A8E" w:rsidRPr="00267458" w14:paraId="1D182D38" w14:textId="77777777" w:rsidTr="009B5A8E">
        <w:tc>
          <w:tcPr>
            <w:tcW w:w="6390" w:type="dxa"/>
          </w:tcPr>
          <w:p w14:paraId="37544A98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37BE836F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2C5077A" w14:textId="76B07EC2" w:rsidR="009B5A8E" w:rsidRPr="00267458" w:rsidRDefault="00856836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72,802</w:t>
            </w:r>
          </w:p>
        </w:tc>
        <w:tc>
          <w:tcPr>
            <w:tcW w:w="236" w:type="dxa"/>
          </w:tcPr>
          <w:p w14:paraId="7BBC981A" w14:textId="77777777" w:rsidR="009B5A8E" w:rsidRPr="00267458" w:rsidRDefault="009B5A8E" w:rsidP="009B5A8E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2413E9" w14:textId="56FE9C01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52,862</w:t>
            </w:r>
          </w:p>
        </w:tc>
      </w:tr>
      <w:tr w:rsidR="009B5A8E" w:rsidRPr="00267458" w14:paraId="637AA9DC" w14:textId="77777777" w:rsidTr="009B5A8E">
        <w:tc>
          <w:tcPr>
            <w:tcW w:w="6390" w:type="dxa"/>
          </w:tcPr>
          <w:p w14:paraId="438B7C49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BC62C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F5E7506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BC6EB9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F09FAE" w14:textId="77777777" w:rsidR="009B5A8E" w:rsidRPr="00267458" w:rsidRDefault="009B5A8E" w:rsidP="009B5A8E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A8E" w:rsidRPr="00267458" w14:paraId="07E1EAF5" w14:textId="77777777" w:rsidTr="009B5A8E">
        <w:tc>
          <w:tcPr>
            <w:tcW w:w="6390" w:type="dxa"/>
          </w:tcPr>
          <w:p w14:paraId="73D3515C" w14:textId="77777777" w:rsidR="009B5A8E" w:rsidRPr="00267458" w:rsidRDefault="009B5A8E" w:rsidP="009B5A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14:paraId="0CE51A9B" w14:textId="7777777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C3A5A3D" w14:textId="2216B681" w:rsidR="009B5A8E" w:rsidRPr="00267458" w:rsidRDefault="00DD0623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E46D20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5A4BD42" w14:textId="77777777" w:rsidR="009B5A8E" w:rsidRPr="00267458" w:rsidRDefault="009B5A8E" w:rsidP="009B5A8E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FD8AC8" w14:textId="0ABF1797" w:rsidR="009B5A8E" w:rsidRPr="00267458" w:rsidRDefault="009B5A8E" w:rsidP="009B5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24,316</w:t>
            </w:r>
          </w:p>
        </w:tc>
      </w:tr>
    </w:tbl>
    <w:p w14:paraId="00FF6FB5" w14:textId="216840A0" w:rsidR="005E39AF" w:rsidRPr="00267458" w:rsidRDefault="005E39A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84031B" w14:textId="5E77F980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BAB8369" w14:textId="3DDD19CD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633B253" w14:textId="684D06B9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E07C89C" w14:textId="3BA80DF8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92CC254" w14:textId="0527E530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6901FA7" w14:textId="421B32DE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87B4963" w14:textId="1CBB3388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4B4B6B5" w14:textId="33D2107A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CCEE02E" w14:textId="477AFF9B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4ACAE4E" w14:textId="77777777" w:rsidR="00CB0FDC" w:rsidRPr="00267458" w:rsidRDefault="00CB0FDC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6320CC5" w14:textId="7EDD540C" w:rsidR="005A08B1" w:rsidRPr="00267458" w:rsidRDefault="005A08B1" w:rsidP="005A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267458">
        <w:rPr>
          <w:rFonts w:ascii="Angsana New" w:hAnsi="Angsana New"/>
          <w:b/>
          <w:bCs/>
          <w:sz w:val="30"/>
          <w:szCs w:val="30"/>
        </w:rPr>
        <w:tab/>
      </w:r>
      <w:r w:rsidRPr="00267458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626D16CB" w14:textId="77777777" w:rsidR="00390559" w:rsidRPr="00267458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93728BC" w14:textId="77777777" w:rsidR="00083E4C" w:rsidRPr="00267458" w:rsidRDefault="00083E4C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67458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44CBD81" w14:textId="7FA7CDBC" w:rsidR="0038008F" w:rsidRPr="00267458" w:rsidRDefault="0038008F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67458">
        <w:rPr>
          <w:rFonts w:ascii="Angsana New" w:hAnsi="Angsana New"/>
          <w:b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</w:t>
      </w:r>
      <w:r w:rsidRPr="00267458">
        <w:rPr>
          <w:rFonts w:ascii="Angsana New" w:hAnsi="Angsana New"/>
          <w:b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267458">
        <w:rPr>
          <w:rFonts w:ascii="Angsana New" w:hAnsi="Angsana New"/>
          <w:b/>
          <w:sz w:val="30"/>
          <w:szCs w:val="30"/>
          <w:cs/>
        </w:rPr>
        <w:t>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   </w:t>
      </w:r>
      <w:r w:rsidRPr="00267458">
        <w:rPr>
          <w:rFonts w:ascii="Angsana New" w:hAnsi="Angsana New"/>
          <w:b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638C989C" w14:textId="77777777" w:rsidR="00CB0FDC" w:rsidRPr="00267458" w:rsidRDefault="00CB0FDC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F0EF347" w14:textId="77777777" w:rsidR="0038008F" w:rsidRPr="00267458" w:rsidRDefault="0038008F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3B97B68C" w14:textId="77777777" w:rsidR="0038008F" w:rsidRPr="00267458" w:rsidRDefault="0038008F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642E4D6" w14:textId="77777777" w:rsidR="0038008F" w:rsidRPr="00267458" w:rsidRDefault="0038008F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267458">
        <w:rPr>
          <w:rFonts w:ascii="Angsana New" w:hAnsi="Angsana New" w:hint="cs"/>
          <w:b/>
          <w:sz w:val="30"/>
          <w:szCs w:val="30"/>
          <w:cs/>
        </w:rPr>
        <w:t>ผล</w:t>
      </w:r>
      <w:r w:rsidRPr="00267458">
        <w:rPr>
          <w:rFonts w:ascii="Angsana New" w:hAnsi="Angsana New"/>
          <w:b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E1051C0" w14:textId="07156A36" w:rsidR="00390559" w:rsidRPr="00267458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AC17B2F" w14:textId="675B4AB9" w:rsidR="0038008F" w:rsidRPr="00267458" w:rsidRDefault="0038008F" w:rsidP="0038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58478C"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ต้นทุน</w:t>
      </w:r>
      <w:r w:rsidR="0058478C" w:rsidRPr="00267458">
        <w:rPr>
          <w:rFonts w:ascii="Angsana New" w:hAnsi="Angsana New"/>
          <w:b/>
          <w:sz w:val="30"/>
          <w:szCs w:val="30"/>
        </w:rPr>
        <w:t xml:space="preserve">          </w:t>
      </w:r>
      <w:r w:rsidRPr="00267458">
        <w:rPr>
          <w:rFonts w:ascii="Angsana New" w:hAnsi="Angsana New"/>
          <w:b/>
          <w:sz w:val="30"/>
          <w:szCs w:val="30"/>
          <w:cs/>
        </w:rPr>
        <w:t>เงินลงทุนคำนวณโดยวิธีถัวเฉลี่ยถ่วงน้ำหนัก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5B983F4E" w14:textId="77777777" w:rsidR="0038008F" w:rsidRPr="00267458" w:rsidRDefault="0038008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31CF630" w14:textId="77777777" w:rsidR="00F3718E" w:rsidRPr="00267458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91D5533" w14:textId="77777777" w:rsidR="00390559" w:rsidRPr="00267458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55A3D1F" w14:textId="77777777" w:rsidR="00297B72" w:rsidRPr="00267458" w:rsidRDefault="00297B72" w:rsidP="00700966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  <w:sectPr w:rsidR="00297B72" w:rsidRPr="00267458" w:rsidSect="005E58F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26745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1368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340"/>
        <w:gridCol w:w="810"/>
        <w:gridCol w:w="81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E229DC" w:rsidRPr="00267458" w14:paraId="65BC2E06" w14:textId="77777777" w:rsidTr="00781397">
        <w:trPr>
          <w:cantSplit/>
          <w:tblHeader/>
        </w:trPr>
        <w:tc>
          <w:tcPr>
            <w:tcW w:w="3060" w:type="dxa"/>
            <w:vAlign w:val="bottom"/>
          </w:tcPr>
          <w:p w14:paraId="6DA2F9A3" w14:textId="77777777" w:rsidR="00E229DC" w:rsidRPr="00267458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620" w:type="dxa"/>
            <w:gridSpan w:val="15"/>
            <w:vAlign w:val="bottom"/>
          </w:tcPr>
          <w:p w14:paraId="7B9D89CB" w14:textId="4BECE7F8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9DC" w:rsidRPr="00267458" w14:paraId="346744DA" w14:textId="77777777" w:rsidTr="00E229DC">
        <w:trPr>
          <w:cantSplit/>
          <w:tblHeader/>
        </w:trPr>
        <w:tc>
          <w:tcPr>
            <w:tcW w:w="3060" w:type="dxa"/>
            <w:vAlign w:val="bottom"/>
          </w:tcPr>
          <w:p w14:paraId="782FE065" w14:textId="77777777" w:rsidR="00E229DC" w:rsidRPr="00267458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5FC07C86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F359AA1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1974CB9" w14:textId="77777777" w:rsidR="00E229DC" w:rsidRPr="00267458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267458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267458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229DC" w:rsidRPr="00267458" w14:paraId="2D139223" w14:textId="77777777" w:rsidTr="00E229DC">
        <w:trPr>
          <w:cantSplit/>
          <w:trHeight w:val="270"/>
          <w:tblHeader/>
        </w:trPr>
        <w:tc>
          <w:tcPr>
            <w:tcW w:w="3060" w:type="dxa"/>
          </w:tcPr>
          <w:p w14:paraId="78C92B65" w14:textId="77777777" w:rsidR="00E229DC" w:rsidRPr="00267458" w:rsidRDefault="00E229DC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892B77A" w14:textId="77777777" w:rsidR="00E229DC" w:rsidRPr="00267458" w:rsidRDefault="00E229DC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3E9CE554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7CD45BDE" w14:textId="106D31F0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9D560E3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5F95F9" w14:textId="09D74D06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69094F1D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125843BC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C72DFF8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1A67DE81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1FC14391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48147B1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2E8D2A4A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89C157F" w14:textId="570BE042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16F1A752" w14:textId="77777777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ACA3C5" w14:textId="1029C159" w:rsidR="00E229DC" w:rsidRPr="00267458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C63E26" w:rsidRPr="00267458" w14:paraId="726FE868" w14:textId="77777777" w:rsidTr="00781397">
        <w:trPr>
          <w:cantSplit/>
          <w:trHeight w:val="270"/>
          <w:tblHeader/>
        </w:trPr>
        <w:tc>
          <w:tcPr>
            <w:tcW w:w="3060" w:type="dxa"/>
          </w:tcPr>
          <w:p w14:paraId="32F04DEF" w14:textId="77777777" w:rsidR="00C63E26" w:rsidRPr="00267458" w:rsidRDefault="00C63E26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7EA8ED5" w14:textId="77777777" w:rsidR="00C63E26" w:rsidRPr="00267458" w:rsidRDefault="00C63E26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54291BF" w14:textId="5D8FD12C" w:rsidR="00C63E26" w:rsidRPr="00267458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78" w:type="dxa"/>
          </w:tcPr>
          <w:p w14:paraId="55DE258D" w14:textId="77777777" w:rsidR="00C63E26" w:rsidRPr="00267458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2" w:type="dxa"/>
            <w:gridSpan w:val="11"/>
          </w:tcPr>
          <w:p w14:paraId="6F92EBE0" w14:textId="5EE5BCB0" w:rsidR="00C63E26" w:rsidRPr="00267458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67458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267458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229DC" w:rsidRPr="00267458" w14:paraId="444238B4" w14:textId="77777777" w:rsidTr="00E229DC">
        <w:trPr>
          <w:cantSplit/>
          <w:trHeight w:val="270"/>
        </w:trPr>
        <w:tc>
          <w:tcPr>
            <w:tcW w:w="3060" w:type="dxa"/>
          </w:tcPr>
          <w:p w14:paraId="3D781B52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43BCF15B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C547EB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500A4E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579029" w14:textId="77777777" w:rsidR="00E229DC" w:rsidRPr="00267458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229DC" w:rsidRPr="00267458" w14:paraId="5EF22658" w14:textId="77777777" w:rsidTr="00E229DC">
        <w:trPr>
          <w:cantSplit/>
          <w:trHeight w:val="270"/>
        </w:trPr>
        <w:tc>
          <w:tcPr>
            <w:tcW w:w="3060" w:type="dxa"/>
          </w:tcPr>
          <w:p w14:paraId="3B8639FE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2674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2340" w:type="dxa"/>
          </w:tcPr>
          <w:p w14:paraId="276B8EA1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E592B3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FDF92AF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DDBEE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E229DC" w:rsidRPr="00267458" w14:paraId="3320357D" w14:textId="77777777" w:rsidTr="00E229DC">
        <w:trPr>
          <w:cantSplit/>
          <w:trHeight w:val="270"/>
        </w:trPr>
        <w:tc>
          <w:tcPr>
            <w:tcW w:w="3060" w:type="dxa"/>
          </w:tcPr>
          <w:p w14:paraId="0AB5EA2B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2340" w:type="dxa"/>
          </w:tcPr>
          <w:p w14:paraId="7FE5322F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22997E4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D7AD40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0EC81F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E229DC" w:rsidRPr="00267458" w14:paraId="64F94036" w14:textId="77777777" w:rsidTr="00E229DC">
        <w:trPr>
          <w:cantSplit/>
          <w:trHeight w:val="270"/>
        </w:trPr>
        <w:tc>
          <w:tcPr>
            <w:tcW w:w="3060" w:type="dxa"/>
          </w:tcPr>
          <w:p w14:paraId="75B0C949" w14:textId="77777777" w:rsidR="00E229DC" w:rsidRPr="00267458" w:rsidRDefault="00E229DC" w:rsidP="00032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 w:rsidRPr="002674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</w:p>
        </w:tc>
        <w:tc>
          <w:tcPr>
            <w:tcW w:w="2340" w:type="dxa"/>
          </w:tcPr>
          <w:p w14:paraId="1A26DD4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77777777" w:rsidR="00E229DC" w:rsidRPr="00267458" w:rsidRDefault="00E229DC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794F7CE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ECD002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AF4990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4A01D4D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DA5A48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22C3BE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98CCE5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</w:tr>
      <w:tr w:rsidR="00E229DC" w:rsidRPr="00267458" w14:paraId="4B80E357" w14:textId="77777777" w:rsidTr="005B4E23">
        <w:trPr>
          <w:cantSplit/>
          <w:trHeight w:val="270"/>
        </w:trPr>
        <w:tc>
          <w:tcPr>
            <w:tcW w:w="3060" w:type="dxa"/>
          </w:tcPr>
          <w:p w14:paraId="49213B5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1AEE961B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16601F6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940CBF3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2F835B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  <w:tr w:rsidR="00E229DC" w:rsidRPr="00267458" w14:paraId="739919C7" w14:textId="77777777" w:rsidTr="005B4E23">
        <w:trPr>
          <w:cantSplit/>
          <w:trHeight w:val="270"/>
        </w:trPr>
        <w:tc>
          <w:tcPr>
            <w:tcW w:w="3060" w:type="dxa"/>
          </w:tcPr>
          <w:p w14:paraId="3788A602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1055795D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1DA812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598BA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80D76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555C771F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52B275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95165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85AC7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35396C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E8E44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48AAEB2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5CA4E7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82EFB46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6A7F99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9AE0240" w14:textId="77777777" w:rsidR="00E229DC" w:rsidRPr="00267458" w:rsidRDefault="00E229D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29DC" w:rsidRPr="00267458" w14:paraId="2DBEAAAE" w14:textId="77777777" w:rsidTr="00E229DC">
        <w:trPr>
          <w:cantSplit/>
          <w:trHeight w:val="270"/>
        </w:trPr>
        <w:tc>
          <w:tcPr>
            <w:tcW w:w="3060" w:type="dxa"/>
          </w:tcPr>
          <w:p w14:paraId="77204DE7" w14:textId="152D4A59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2D59825E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EB15E8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4433E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472D3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7C9F88B4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4C6A96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1C673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46E7F8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93DE5CB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573B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455EF15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C1AEC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745BD4D2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00814A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86CB73E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229DC" w:rsidRPr="00267458" w14:paraId="2C13BA1B" w14:textId="77777777" w:rsidTr="00E229DC">
        <w:trPr>
          <w:cantSplit/>
          <w:trHeight w:val="270"/>
        </w:trPr>
        <w:tc>
          <w:tcPr>
            <w:tcW w:w="3060" w:type="dxa"/>
          </w:tcPr>
          <w:p w14:paraId="329119E2" w14:textId="0589FD6B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2340" w:type="dxa"/>
          </w:tcPr>
          <w:p w14:paraId="039AC3BA" w14:textId="768999B2" w:rsidR="00E229DC" w:rsidRPr="00267458" w:rsidRDefault="00E229DC" w:rsidP="00E2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6745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810" w:type="dxa"/>
          </w:tcPr>
          <w:p w14:paraId="63537B21" w14:textId="114521E7" w:rsidR="00E229DC" w:rsidRPr="00267458" w:rsidRDefault="00E229DC" w:rsidP="00E2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10" w:type="dxa"/>
          </w:tcPr>
          <w:p w14:paraId="14A7828C" w14:textId="3BC7C9E7" w:rsidR="00E229DC" w:rsidRPr="00267458" w:rsidRDefault="00E229DC" w:rsidP="00E2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7458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947FB5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6BD946A2" w14:textId="41B30C7C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97796D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BE33FE0" w14:textId="57DA2998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81658E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C5E7329" w14:textId="65473EA9" w:rsidR="00E229DC" w:rsidRPr="00267458" w:rsidRDefault="00E229DC" w:rsidP="00C6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E74B76D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EAD87AC" w14:textId="027D34CB" w:rsidR="00E229DC" w:rsidRPr="00267458" w:rsidRDefault="00E229DC" w:rsidP="00C6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23A985E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CF4218C" w14:textId="0DB58E49" w:rsidR="00E229DC" w:rsidRPr="00267458" w:rsidRDefault="00E229DC" w:rsidP="00C6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B7B1B5" w14:textId="77777777" w:rsidR="00E229DC" w:rsidRPr="00267458" w:rsidRDefault="00E229DC" w:rsidP="00B70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E2928EC" w14:textId="33F921D6" w:rsidR="00E229DC" w:rsidRPr="00267458" w:rsidRDefault="00E229DC" w:rsidP="00C6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A9E6E61" w14:textId="77777777" w:rsidR="00621170" w:rsidRPr="00267458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14:paraId="1AFD36B0" w14:textId="77777777" w:rsidR="00621170" w:rsidRPr="00267458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27C14B" w14:textId="7EDBFE28" w:rsidR="00414A05" w:rsidRPr="00267458" w:rsidRDefault="0077783C" w:rsidP="00673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 w:hint="cs"/>
          <w:sz w:val="30"/>
          <w:szCs w:val="30"/>
          <w:cs/>
        </w:rPr>
        <w:t>บริษัทย่อย</w:t>
      </w:r>
      <w:r w:rsidR="00D72099" w:rsidRPr="00267458">
        <w:rPr>
          <w:rFonts w:ascii="Angsana New" w:hAnsi="Angsana New" w:hint="cs"/>
          <w:sz w:val="30"/>
          <w:szCs w:val="30"/>
          <w:cs/>
        </w:rPr>
        <w:t>ทั้งหมดจดทะเบียนจัดตั้งและ</w:t>
      </w:r>
      <w:r w:rsidR="004E067A" w:rsidRPr="00267458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07B77A5" w14:textId="77777777" w:rsidR="0038008F" w:rsidRPr="00267458" w:rsidRDefault="0038008F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E56103" w14:textId="77777777" w:rsidR="00A90EDB" w:rsidRPr="00267458" w:rsidRDefault="00A90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90EDB" w:rsidRPr="00267458" w:rsidSect="005E58FF">
          <w:head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C6059B" w14:textId="63F30990" w:rsidR="00215E26" w:rsidRPr="00267458" w:rsidRDefault="00215E26" w:rsidP="0021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080" w:hanging="621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267458">
        <w:rPr>
          <w:rFonts w:ascii="Angsana New" w:hAnsi="Angsana New"/>
          <w:b/>
          <w:bCs/>
          <w:sz w:val="30"/>
          <w:szCs w:val="30"/>
        </w:rPr>
        <w:tab/>
      </w:r>
      <w:r w:rsidRPr="00267458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5D1FA5B" w14:textId="77777777" w:rsidR="00215E26" w:rsidRPr="00267458" w:rsidRDefault="00215E26" w:rsidP="0021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1F4D8B38" w14:textId="5DADF1DB" w:rsidR="000209BA" w:rsidRPr="00267458" w:rsidRDefault="000209BA" w:rsidP="0002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67458">
        <w:rPr>
          <w:rFonts w:ascii="Angsana New" w:hAnsi="Angsana New" w:hint="cs"/>
          <w:bCs/>
          <w:i/>
          <w:iCs/>
          <w:sz w:val="30"/>
          <w:szCs w:val="30"/>
          <w:cs/>
        </w:rPr>
        <w:t>นโยบายการบัญชี</w:t>
      </w:r>
    </w:p>
    <w:p w14:paraId="1536BE7C" w14:textId="3801274D" w:rsidR="000209BA" w:rsidRPr="00267458" w:rsidRDefault="000209BA" w:rsidP="0002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1E13A37" w14:textId="77777777" w:rsidR="000209BA" w:rsidRPr="00267458" w:rsidRDefault="000209BA" w:rsidP="0002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288322C7" w14:textId="0E600F35" w:rsidR="000209BA" w:rsidRPr="00267458" w:rsidRDefault="000209BA" w:rsidP="0002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="00A33C4F"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49D9FB1E" w14:textId="77777777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4A838B09" w14:textId="6C83C7B1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</w:t>
      </w:r>
      <w:r w:rsidRPr="00267458">
        <w:rPr>
          <w:rFonts w:ascii="Angsana New" w:hAnsi="Angsana New" w:hint="cs"/>
          <w:b/>
          <w:sz w:val="30"/>
          <w:szCs w:val="30"/>
          <w:cs/>
        </w:rPr>
        <w:t>ร</w:t>
      </w:r>
      <w:r w:rsidRPr="00267458">
        <w:rPr>
          <w:rFonts w:ascii="Angsana New" w:hAnsi="Angsana New"/>
          <w:b/>
          <w:sz w:val="30"/>
          <w:szCs w:val="30"/>
          <w:cs/>
        </w:rPr>
        <w:t>และอุปกรณ์ รับรู้</w:t>
      </w:r>
      <w:r w:rsidR="00A33C4F" w:rsidRPr="00267458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ในกำไรหรือขาดทุน </w:t>
      </w:r>
    </w:p>
    <w:p w14:paraId="5AAF5336" w14:textId="1DB75B8E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1E4008CA" w14:textId="5311C0AB" w:rsidR="00F76530" w:rsidRPr="00267458" w:rsidRDefault="00F76530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267458">
        <w:rPr>
          <w:rFonts w:ascii="Angsana New" w:hAnsi="Angsana New" w:hint="cs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3182F3D" w14:textId="77777777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 w:hint="cs"/>
          <w:b/>
          <w:spacing w:val="-6"/>
          <w:sz w:val="30"/>
          <w:szCs w:val="30"/>
          <w:cs/>
        </w:rPr>
        <w:t>เมื่อ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67458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267458">
        <w:rPr>
          <w:rFonts w:ascii="Angsana New" w:hAnsi="Angsana New"/>
          <w:b/>
          <w:sz w:val="30"/>
          <w:szCs w:val="30"/>
          <w:cs/>
        </w:rPr>
        <w:t>ได้อย่างน่าเชื่อถือ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1D8EADD" w14:textId="1A31CC18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036F8605" w14:textId="12486276" w:rsidR="00FB61CC" w:rsidRPr="00267458" w:rsidRDefault="00FB61CC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267458">
        <w:rPr>
          <w:rFonts w:ascii="Angsana New" w:hAnsi="Angsana New" w:hint="cs"/>
          <w:b/>
          <w:i/>
          <w:iCs/>
          <w:sz w:val="30"/>
          <w:szCs w:val="30"/>
          <w:cs/>
        </w:rPr>
        <w:t>ค่าเสื่อมราคา</w:t>
      </w:r>
    </w:p>
    <w:p w14:paraId="08F71965" w14:textId="77777777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A95F8E2" w14:textId="77777777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20"/>
          <w:szCs w:val="20"/>
        </w:rPr>
      </w:pPr>
    </w:p>
    <w:p w14:paraId="3679AAA1" w14:textId="77777777" w:rsidR="000209BA" w:rsidRPr="00267458" w:rsidRDefault="000209BA" w:rsidP="00A33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78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493A2A0" w14:textId="77777777" w:rsidR="000209BA" w:rsidRPr="00267458" w:rsidRDefault="000209BA" w:rsidP="00020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7242" w:type="dxa"/>
        <w:tblInd w:w="891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0209BA" w:rsidRPr="00267458" w14:paraId="5EFCB599" w14:textId="77777777" w:rsidTr="00A33C4F">
        <w:tc>
          <w:tcPr>
            <w:tcW w:w="5372" w:type="dxa"/>
            <w:vAlign w:val="bottom"/>
          </w:tcPr>
          <w:p w14:paraId="5ED2C08B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56318E67" w14:textId="4D27B6F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FB61CC" w:rsidRPr="00267458">
              <w:rPr>
                <w:rFonts w:ascii="Angsana New" w:hAnsi="Angsana New"/>
                <w:sz w:val="30"/>
                <w:szCs w:val="30"/>
              </w:rPr>
              <w:t>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675" w:type="dxa"/>
          </w:tcPr>
          <w:p w14:paraId="4630F390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61ABF0E6" w14:textId="77777777" w:rsidTr="00A33C4F">
        <w:tc>
          <w:tcPr>
            <w:tcW w:w="5372" w:type="dxa"/>
            <w:vAlign w:val="bottom"/>
          </w:tcPr>
          <w:p w14:paraId="1FCFAA11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CBC0ED6" w14:textId="13D8F35C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FB61CC" w:rsidRPr="00267458">
              <w:rPr>
                <w:rFonts w:ascii="Angsana New" w:hAnsi="Angsana New"/>
                <w:sz w:val="30"/>
                <w:szCs w:val="30"/>
              </w:rPr>
              <w:t>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55921E94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36CFAB7A" w14:textId="77777777" w:rsidTr="00A33C4F">
        <w:tc>
          <w:tcPr>
            <w:tcW w:w="5372" w:type="dxa"/>
            <w:vAlign w:val="bottom"/>
          </w:tcPr>
          <w:p w14:paraId="1C459F4B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35FCBDC3" w14:textId="7052FBF5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FB61CC" w:rsidRPr="00267458">
              <w:rPr>
                <w:rFonts w:ascii="Angsana New" w:hAnsi="Angsana New"/>
                <w:sz w:val="30"/>
                <w:szCs w:val="30"/>
              </w:rPr>
              <w:t>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3C08C08D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7B807A02" w14:textId="77777777" w:rsidTr="00A33C4F">
        <w:tc>
          <w:tcPr>
            <w:tcW w:w="5372" w:type="dxa"/>
            <w:vAlign w:val="bottom"/>
          </w:tcPr>
          <w:p w14:paraId="57F24162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03C3332F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28F38BC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4B2CEDA2" w14:textId="77777777" w:rsidTr="00A33C4F">
        <w:tc>
          <w:tcPr>
            <w:tcW w:w="5372" w:type="dxa"/>
            <w:vAlign w:val="bottom"/>
          </w:tcPr>
          <w:p w14:paraId="0AD5865B" w14:textId="77777777" w:rsidR="000209BA" w:rsidRPr="00267458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C900CA1" w14:textId="139115F0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B61CC" w:rsidRPr="00267458">
              <w:rPr>
                <w:rFonts w:ascii="Angsana New" w:hAnsi="Angsana New"/>
                <w:sz w:val="30"/>
                <w:szCs w:val="30"/>
              </w:rPr>
              <w:t>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7D413F79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10CD2A96" w14:textId="77777777" w:rsidTr="00A33C4F">
        <w:tc>
          <w:tcPr>
            <w:tcW w:w="5372" w:type="dxa"/>
            <w:vAlign w:val="bottom"/>
          </w:tcPr>
          <w:p w14:paraId="15A53041" w14:textId="77777777" w:rsidR="000209BA" w:rsidRPr="00267458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านพาหนะ</w:t>
            </w:r>
          </w:p>
        </w:tc>
        <w:tc>
          <w:tcPr>
            <w:tcW w:w="1195" w:type="dxa"/>
          </w:tcPr>
          <w:p w14:paraId="7D38DD44" w14:textId="5949ACA1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FB61CC" w:rsidRPr="00267458">
              <w:rPr>
                <w:rFonts w:ascii="Angsana New" w:hAnsi="Angsana New"/>
                <w:sz w:val="30"/>
                <w:szCs w:val="30"/>
              </w:rPr>
              <w:t>-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7</w:t>
            </w:r>
          </w:p>
        </w:tc>
        <w:tc>
          <w:tcPr>
            <w:tcW w:w="675" w:type="dxa"/>
          </w:tcPr>
          <w:p w14:paraId="098D67A0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09BA" w:rsidRPr="00267458" w14:paraId="63B542FB" w14:textId="77777777" w:rsidTr="00A33C4F">
        <w:tc>
          <w:tcPr>
            <w:tcW w:w="5372" w:type="dxa"/>
            <w:vAlign w:val="bottom"/>
          </w:tcPr>
          <w:p w14:paraId="29E77E95" w14:textId="702D8BFB" w:rsidR="000209BA" w:rsidRPr="00267458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</w:t>
            </w:r>
            <w:r w:rsidR="00DC1C2F" w:rsidRPr="002674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195" w:type="dxa"/>
          </w:tcPr>
          <w:p w14:paraId="30EFD58C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BE03745" w14:textId="77777777" w:rsidR="000209BA" w:rsidRPr="00267458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7509439" w14:textId="77777777" w:rsidR="000209BA" w:rsidRPr="00267458" w:rsidRDefault="000209BA" w:rsidP="000209BA"/>
    <w:p w14:paraId="29164462" w14:textId="77777777" w:rsidR="000209BA" w:rsidRPr="00267458" w:rsidRDefault="000209BA" w:rsidP="000209BA"/>
    <w:p w14:paraId="6BFACD07" w14:textId="0B1A0E3D" w:rsidR="000209BA" w:rsidRPr="00267458" w:rsidRDefault="000209BA" w:rsidP="00215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450"/>
        <w:rPr>
          <w:rFonts w:ascii="Angsana New" w:hAnsi="Angsana New"/>
          <w:sz w:val="30"/>
          <w:szCs w:val="30"/>
        </w:rPr>
        <w:sectPr w:rsidR="000209BA" w:rsidRPr="00267458" w:rsidSect="00A90EDB">
          <w:headerReference w:type="default" r:id="rId13"/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1451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901"/>
        <w:gridCol w:w="268"/>
        <w:gridCol w:w="1002"/>
        <w:gridCol w:w="270"/>
        <w:gridCol w:w="981"/>
        <w:gridCol w:w="261"/>
        <w:gridCol w:w="984"/>
        <w:gridCol w:w="261"/>
        <w:gridCol w:w="920"/>
        <w:gridCol w:w="261"/>
        <w:gridCol w:w="1001"/>
        <w:gridCol w:w="261"/>
        <w:gridCol w:w="917"/>
        <w:gridCol w:w="261"/>
        <w:gridCol w:w="1010"/>
        <w:gridCol w:w="261"/>
        <w:gridCol w:w="1033"/>
        <w:gridCol w:w="261"/>
        <w:gridCol w:w="1059"/>
      </w:tblGrid>
      <w:tr w:rsidR="006948FF" w:rsidRPr="00267458" w14:paraId="5D1B43F8" w14:textId="77777777" w:rsidTr="00EA2A57">
        <w:trPr>
          <w:tblHeader/>
        </w:trPr>
        <w:tc>
          <w:tcPr>
            <w:tcW w:w="806" w:type="pct"/>
            <w:vAlign w:val="bottom"/>
          </w:tcPr>
          <w:p w14:paraId="1EF1AE8F" w14:textId="77777777" w:rsidR="006948FF" w:rsidRPr="00267458" w:rsidRDefault="006948F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94" w:type="pct"/>
            <w:gridSpan w:val="19"/>
            <w:vAlign w:val="bottom"/>
          </w:tcPr>
          <w:p w14:paraId="169494C0" w14:textId="77777777" w:rsidR="006948FF" w:rsidRPr="00267458" w:rsidRDefault="006948F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48FF" w:rsidRPr="00267458" w14:paraId="423F816A" w14:textId="77777777" w:rsidTr="00EA2A57">
        <w:trPr>
          <w:tblHeader/>
        </w:trPr>
        <w:tc>
          <w:tcPr>
            <w:tcW w:w="806" w:type="pct"/>
            <w:vAlign w:val="bottom"/>
          </w:tcPr>
          <w:p w14:paraId="7A0B6019" w14:textId="77777777" w:rsidR="006948FF" w:rsidRPr="00267458" w:rsidRDefault="006948F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10" w:type="pct"/>
            <w:vAlign w:val="bottom"/>
          </w:tcPr>
          <w:p w14:paraId="472CF00F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2" w:type="pct"/>
            <w:vAlign w:val="bottom"/>
          </w:tcPr>
          <w:p w14:paraId="22023822" w14:textId="77777777" w:rsidR="006948FF" w:rsidRPr="00267458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4A302B2C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3" w:type="pct"/>
            <w:vAlign w:val="bottom"/>
          </w:tcPr>
          <w:p w14:paraId="3634BB9D" w14:textId="77777777" w:rsidR="006948FF" w:rsidRPr="00267458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00E429D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0" w:type="pct"/>
            <w:vAlign w:val="bottom"/>
          </w:tcPr>
          <w:p w14:paraId="4B7A6D1A" w14:textId="77777777" w:rsidR="006948FF" w:rsidRPr="00267458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vAlign w:val="bottom"/>
          </w:tcPr>
          <w:p w14:paraId="32B85716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90" w:type="pct"/>
            <w:vAlign w:val="bottom"/>
          </w:tcPr>
          <w:p w14:paraId="5425F9C8" w14:textId="77777777" w:rsidR="006948FF" w:rsidRPr="00267458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4FEC4B64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90" w:type="pct"/>
          </w:tcPr>
          <w:p w14:paraId="37151E16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vAlign w:val="bottom"/>
          </w:tcPr>
          <w:p w14:paraId="402FF4E7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6948FF" w:rsidRPr="00267458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0" w:type="pct"/>
          </w:tcPr>
          <w:p w14:paraId="610A8591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6BB300B6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6948FF" w:rsidRPr="00267458" w:rsidRDefault="006948F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pct"/>
          </w:tcPr>
          <w:p w14:paraId="2E91984D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228C8F73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5CDB2C33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DC1C2F" w:rsidRPr="0026745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90" w:type="pct"/>
          </w:tcPr>
          <w:p w14:paraId="042563A2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296BEC02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90" w:type="pct"/>
            <w:vAlign w:val="bottom"/>
          </w:tcPr>
          <w:p w14:paraId="67E453D8" w14:textId="77777777" w:rsidR="006948FF" w:rsidRPr="00267458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vAlign w:val="bottom"/>
          </w:tcPr>
          <w:p w14:paraId="3D716514" w14:textId="77777777" w:rsidR="006948FF" w:rsidRPr="00267458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6948FF" w:rsidRPr="00267458" w14:paraId="1EC354F1" w14:textId="77777777" w:rsidTr="00EA2A57">
        <w:tc>
          <w:tcPr>
            <w:tcW w:w="806" w:type="pct"/>
          </w:tcPr>
          <w:p w14:paraId="19548E7C" w14:textId="77777777" w:rsidR="006948FF" w:rsidRPr="00267458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94" w:type="pct"/>
            <w:gridSpan w:val="19"/>
          </w:tcPr>
          <w:p w14:paraId="5EFCAE9B" w14:textId="77777777" w:rsidR="006948FF" w:rsidRPr="00267458" w:rsidRDefault="006948FF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267458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948FF" w:rsidRPr="00267458" w14:paraId="1A5F2AA6" w14:textId="77777777" w:rsidTr="00EA2A57">
        <w:tc>
          <w:tcPr>
            <w:tcW w:w="806" w:type="pct"/>
          </w:tcPr>
          <w:p w14:paraId="469E52DB" w14:textId="77777777" w:rsidR="006948FF" w:rsidRPr="00267458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10" w:type="pct"/>
          </w:tcPr>
          <w:p w14:paraId="422A7B8A" w14:textId="77777777" w:rsidR="006948FF" w:rsidRPr="00267458" w:rsidRDefault="006948FF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14:paraId="72D246DB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45" w:type="pct"/>
          </w:tcPr>
          <w:p w14:paraId="07F524B7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3" w:type="pct"/>
          </w:tcPr>
          <w:p w14:paraId="628E3C59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14:paraId="05AE0132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7F708CFD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9" w:type="pct"/>
          </w:tcPr>
          <w:p w14:paraId="1BDDBE19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24D2860C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17" w:type="pct"/>
          </w:tcPr>
          <w:p w14:paraId="3B6D4058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94A3C78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FFEB2E4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921B2DD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2CD7A08D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7371A03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47EDC84B" w14:textId="77777777" w:rsidR="006948FF" w:rsidRPr="00267458" w:rsidRDefault="006948FF" w:rsidP="0063227B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829D1F9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4768E013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D690F99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14:paraId="62881A20" w14:textId="77777777" w:rsidR="006948FF" w:rsidRPr="00267458" w:rsidRDefault="006948FF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6948FF" w:rsidRPr="00267458" w14:paraId="6CF5A3AB" w14:textId="77777777" w:rsidTr="00EA2A57">
        <w:tc>
          <w:tcPr>
            <w:tcW w:w="806" w:type="pct"/>
            <w:vAlign w:val="center"/>
          </w:tcPr>
          <w:p w14:paraId="4FF3E0CB" w14:textId="0F6186DC" w:rsidR="006948FF" w:rsidRPr="00267458" w:rsidRDefault="006948FF" w:rsidP="0035661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310" w:type="pct"/>
          </w:tcPr>
          <w:p w14:paraId="5BC2DCD5" w14:textId="035ACA7B" w:rsidR="006948FF" w:rsidRPr="00267458" w:rsidRDefault="00EA2A57" w:rsidP="005B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503,028</w:t>
            </w:r>
          </w:p>
        </w:tc>
        <w:tc>
          <w:tcPr>
            <w:tcW w:w="92" w:type="pct"/>
          </w:tcPr>
          <w:p w14:paraId="5D9EB650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2CC4FA39" w14:textId="78E18FB7" w:rsidR="006948FF" w:rsidRPr="00267458" w:rsidRDefault="006948FF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1,033,486</w:t>
            </w:r>
          </w:p>
        </w:tc>
        <w:tc>
          <w:tcPr>
            <w:tcW w:w="93" w:type="pct"/>
          </w:tcPr>
          <w:p w14:paraId="1BC02A69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center"/>
          </w:tcPr>
          <w:p w14:paraId="3627BF7C" w14:textId="106D35A1" w:rsidR="006948FF" w:rsidRPr="00267458" w:rsidRDefault="006948FF" w:rsidP="000C436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776,501</w:t>
            </w:r>
          </w:p>
        </w:tc>
        <w:tc>
          <w:tcPr>
            <w:tcW w:w="90" w:type="pct"/>
          </w:tcPr>
          <w:p w14:paraId="2DE9BA82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7AA4EB7C" w14:textId="377C1F40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159,346</w:t>
            </w:r>
          </w:p>
        </w:tc>
        <w:tc>
          <w:tcPr>
            <w:tcW w:w="90" w:type="pct"/>
          </w:tcPr>
          <w:p w14:paraId="23EAE138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</w:tcPr>
          <w:p w14:paraId="04CEEDD9" w14:textId="5E55334E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286,637</w:t>
            </w:r>
          </w:p>
        </w:tc>
        <w:tc>
          <w:tcPr>
            <w:tcW w:w="90" w:type="pct"/>
          </w:tcPr>
          <w:p w14:paraId="118762C5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1E4D73E" w14:textId="70D8CC30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730,391</w:t>
            </w:r>
          </w:p>
        </w:tc>
        <w:tc>
          <w:tcPr>
            <w:tcW w:w="90" w:type="pct"/>
          </w:tcPr>
          <w:p w14:paraId="1322176E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1DE98964" w14:textId="737B7050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99,301</w:t>
            </w:r>
          </w:p>
        </w:tc>
        <w:tc>
          <w:tcPr>
            <w:tcW w:w="90" w:type="pct"/>
          </w:tcPr>
          <w:p w14:paraId="23487E2C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2F1D2458" w14:textId="173E2600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80,403</w:t>
            </w:r>
          </w:p>
        </w:tc>
        <w:tc>
          <w:tcPr>
            <w:tcW w:w="90" w:type="pct"/>
          </w:tcPr>
          <w:p w14:paraId="0C080CF4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2BE59CF9" w14:textId="5CC27E7E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19,702</w:t>
            </w:r>
          </w:p>
        </w:tc>
        <w:tc>
          <w:tcPr>
            <w:tcW w:w="90" w:type="pct"/>
          </w:tcPr>
          <w:p w14:paraId="22C3B601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</w:tcPr>
          <w:p w14:paraId="492A0B05" w14:textId="12F07592" w:rsidR="006948FF" w:rsidRPr="00267458" w:rsidRDefault="00EA2A57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3,688,795</w:t>
            </w:r>
          </w:p>
        </w:tc>
      </w:tr>
      <w:tr w:rsidR="006948FF" w:rsidRPr="00267458" w14:paraId="7ABCAF1B" w14:textId="77777777" w:rsidTr="00EA2A57">
        <w:tc>
          <w:tcPr>
            <w:tcW w:w="806" w:type="pct"/>
            <w:vAlign w:val="center"/>
          </w:tcPr>
          <w:p w14:paraId="2694C3B2" w14:textId="77777777" w:rsidR="006948FF" w:rsidRPr="00267458" w:rsidRDefault="006948FF" w:rsidP="000C436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0" w:type="pct"/>
          </w:tcPr>
          <w:p w14:paraId="6D89648E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4AE39CFD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90A6410" w14:textId="1EA4201F" w:rsidR="006948FF" w:rsidRPr="00267458" w:rsidRDefault="006948FF" w:rsidP="000C436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4,644</w:t>
            </w:r>
          </w:p>
        </w:tc>
        <w:tc>
          <w:tcPr>
            <w:tcW w:w="93" w:type="pct"/>
          </w:tcPr>
          <w:p w14:paraId="3EAD7E9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0DE83AF" w14:textId="21AC522D" w:rsidR="006948FF" w:rsidRPr="00267458" w:rsidRDefault="006948FF" w:rsidP="000C436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2,095</w:t>
            </w:r>
          </w:p>
        </w:tc>
        <w:tc>
          <w:tcPr>
            <w:tcW w:w="90" w:type="pct"/>
            <w:shd w:val="clear" w:color="auto" w:fill="auto"/>
          </w:tcPr>
          <w:p w14:paraId="136E8AB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12CC8CE3" w14:textId="2AAAE165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11,229</w:t>
            </w:r>
          </w:p>
        </w:tc>
        <w:tc>
          <w:tcPr>
            <w:tcW w:w="90" w:type="pct"/>
            <w:shd w:val="clear" w:color="auto" w:fill="auto"/>
          </w:tcPr>
          <w:p w14:paraId="4C45A45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26BED9E7" w14:textId="2151FB38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6,590</w:t>
            </w:r>
          </w:p>
        </w:tc>
        <w:tc>
          <w:tcPr>
            <w:tcW w:w="90" w:type="pct"/>
          </w:tcPr>
          <w:p w14:paraId="02BA3828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D0903B7" w14:textId="0D0B7CFE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9,316</w:t>
            </w:r>
          </w:p>
        </w:tc>
        <w:tc>
          <w:tcPr>
            <w:tcW w:w="90" w:type="pct"/>
          </w:tcPr>
          <w:p w14:paraId="1DE04B44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40B43AA2" w14:textId="42228A2A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90" w:type="pct"/>
          </w:tcPr>
          <w:p w14:paraId="5D3A24E7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1AA699C5" w14:textId="2A35EAC2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1,734</w:t>
            </w:r>
          </w:p>
        </w:tc>
        <w:tc>
          <w:tcPr>
            <w:tcW w:w="90" w:type="pct"/>
          </w:tcPr>
          <w:p w14:paraId="0465EAF8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54F3DBBF" w14:textId="3747CF92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97,826</w:t>
            </w:r>
          </w:p>
        </w:tc>
        <w:tc>
          <w:tcPr>
            <w:tcW w:w="90" w:type="pct"/>
            <w:shd w:val="clear" w:color="auto" w:fill="auto"/>
          </w:tcPr>
          <w:p w14:paraId="2A421C4F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4544C815" w14:textId="767AD200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133,639</w:t>
            </w:r>
          </w:p>
        </w:tc>
      </w:tr>
      <w:tr w:rsidR="006948FF" w:rsidRPr="00267458" w14:paraId="4C348D14" w14:textId="77777777" w:rsidTr="00EA2A57">
        <w:tc>
          <w:tcPr>
            <w:tcW w:w="806" w:type="pct"/>
            <w:vAlign w:val="center"/>
          </w:tcPr>
          <w:p w14:paraId="3396AB13" w14:textId="77777777" w:rsidR="006948FF" w:rsidRPr="00267458" w:rsidRDefault="006948FF" w:rsidP="000C436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10" w:type="pct"/>
          </w:tcPr>
          <w:p w14:paraId="170235A1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4AD01F4E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2D4DC78F" w14:textId="3B835E74" w:rsidR="006948FF" w:rsidRPr="00267458" w:rsidRDefault="006948FF" w:rsidP="000C436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11,273</w:t>
            </w:r>
          </w:p>
        </w:tc>
        <w:tc>
          <w:tcPr>
            <w:tcW w:w="93" w:type="pct"/>
          </w:tcPr>
          <w:p w14:paraId="1BED72B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F56D867" w14:textId="4827A6A0" w:rsidR="006948FF" w:rsidRPr="00267458" w:rsidRDefault="006948FF" w:rsidP="000C436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91,900</w:t>
            </w:r>
          </w:p>
        </w:tc>
        <w:tc>
          <w:tcPr>
            <w:tcW w:w="90" w:type="pct"/>
            <w:shd w:val="clear" w:color="auto" w:fill="auto"/>
          </w:tcPr>
          <w:p w14:paraId="41B8E646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6D66D2D5" w14:textId="36DE6388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" w:type="pct"/>
            <w:shd w:val="clear" w:color="auto" w:fill="auto"/>
          </w:tcPr>
          <w:p w14:paraId="1CB3398E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22B3BFF3" w14:textId="0383E4BF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0" w:type="pct"/>
          </w:tcPr>
          <w:p w14:paraId="64D78C11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C254A42" w14:textId="59AED8E9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0" w:type="pct"/>
          </w:tcPr>
          <w:p w14:paraId="7D9E96E5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480FD5FD" w14:textId="3EEBBDB2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2911C0F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33EE3A6D" w14:textId="4AAFBD28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0" w:type="pct"/>
          </w:tcPr>
          <w:p w14:paraId="55442C4E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33649BD5" w14:textId="2287EB30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(103,408)</w:t>
            </w:r>
          </w:p>
        </w:tc>
        <w:tc>
          <w:tcPr>
            <w:tcW w:w="90" w:type="pct"/>
            <w:shd w:val="clear" w:color="auto" w:fill="auto"/>
          </w:tcPr>
          <w:p w14:paraId="35BAF8A5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60E1A99B" w14:textId="2F66FA75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48FF" w:rsidRPr="00267458" w14:paraId="734F980D" w14:textId="77777777" w:rsidTr="00EA2A57">
        <w:tc>
          <w:tcPr>
            <w:tcW w:w="806" w:type="pct"/>
            <w:shd w:val="clear" w:color="auto" w:fill="auto"/>
            <w:vAlign w:val="center"/>
          </w:tcPr>
          <w:p w14:paraId="31FADE1B" w14:textId="0E5D7250" w:rsidR="006948FF" w:rsidRPr="00267458" w:rsidRDefault="006948FF" w:rsidP="000C436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10" w:type="pct"/>
            <w:shd w:val="clear" w:color="auto" w:fill="auto"/>
          </w:tcPr>
          <w:p w14:paraId="0772F900" w14:textId="4169BC66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60C71AFD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16347A6" w14:textId="39FF7DF4" w:rsidR="006948FF" w:rsidRPr="00267458" w:rsidRDefault="006948FF" w:rsidP="000C436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(2,659)</w:t>
            </w:r>
          </w:p>
        </w:tc>
        <w:tc>
          <w:tcPr>
            <w:tcW w:w="93" w:type="pct"/>
          </w:tcPr>
          <w:p w14:paraId="68C07D80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B9B7B4E" w14:textId="3EBF1B33" w:rsidR="006948FF" w:rsidRPr="00267458" w:rsidRDefault="006948FF" w:rsidP="000C436C">
            <w:pPr>
              <w:tabs>
                <w:tab w:val="clear" w:pos="680"/>
                <w:tab w:val="decimal" w:pos="5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(83,639)</w:t>
            </w:r>
          </w:p>
        </w:tc>
        <w:tc>
          <w:tcPr>
            <w:tcW w:w="90" w:type="pct"/>
            <w:shd w:val="clear" w:color="auto" w:fill="auto"/>
          </w:tcPr>
          <w:p w14:paraId="56D63713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730BC8A3" w14:textId="7B9AE80F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261D1545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44C5BBE0" w14:textId="34F7A328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0C568F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6059082C" w14:textId="43876FA9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(359)</w:t>
            </w:r>
          </w:p>
        </w:tc>
        <w:tc>
          <w:tcPr>
            <w:tcW w:w="90" w:type="pct"/>
          </w:tcPr>
          <w:p w14:paraId="529B7998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31948E7E" w14:textId="750109F8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(5,885)</w:t>
            </w:r>
          </w:p>
        </w:tc>
        <w:tc>
          <w:tcPr>
            <w:tcW w:w="90" w:type="pct"/>
          </w:tcPr>
          <w:p w14:paraId="2B2B3C2F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34B0AAB2" w14:textId="4502DF60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8913D69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76EDE1AC" w14:textId="2F856DE2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EF77F7E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17E2CFEE" w14:textId="0E752064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(92,542)</w:t>
            </w:r>
          </w:p>
        </w:tc>
      </w:tr>
      <w:tr w:rsidR="006948FF" w:rsidRPr="00267458" w14:paraId="394704BA" w14:textId="77777777" w:rsidTr="00EA2A57">
        <w:tc>
          <w:tcPr>
            <w:tcW w:w="806" w:type="pct"/>
            <w:vAlign w:val="center"/>
          </w:tcPr>
          <w:p w14:paraId="17151614" w14:textId="77777777" w:rsidR="006948FF" w:rsidRPr="00267458" w:rsidRDefault="006948FF" w:rsidP="000C436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61769F47" w14:textId="7777777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1EC948E0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2AFD8A4D" w14:textId="4288467C" w:rsidR="006948FF" w:rsidRPr="00267458" w:rsidRDefault="006948FF" w:rsidP="000C436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(9,496)</w:t>
            </w:r>
          </w:p>
        </w:tc>
        <w:tc>
          <w:tcPr>
            <w:tcW w:w="93" w:type="pct"/>
          </w:tcPr>
          <w:p w14:paraId="5BAF660A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2EA8511" w14:textId="2F7E85F6" w:rsidR="006948FF" w:rsidRPr="00267458" w:rsidRDefault="006948FF" w:rsidP="000C436C">
            <w:pPr>
              <w:tabs>
                <w:tab w:val="clear" w:pos="680"/>
                <w:tab w:val="decimal" w:pos="5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(41,633)</w:t>
            </w:r>
          </w:p>
        </w:tc>
        <w:tc>
          <w:tcPr>
            <w:tcW w:w="90" w:type="pct"/>
            <w:shd w:val="clear" w:color="auto" w:fill="auto"/>
          </w:tcPr>
          <w:p w14:paraId="29FFCB8C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14:paraId="553082C3" w14:textId="495D275E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411568ED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6D673020" w14:textId="6EEF4040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(16,583)</w:t>
            </w:r>
          </w:p>
        </w:tc>
        <w:tc>
          <w:tcPr>
            <w:tcW w:w="90" w:type="pct"/>
          </w:tcPr>
          <w:p w14:paraId="2AAE2846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764BC797" w14:textId="46582B99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(21,511)</w:t>
            </w:r>
          </w:p>
        </w:tc>
        <w:tc>
          <w:tcPr>
            <w:tcW w:w="90" w:type="pct"/>
          </w:tcPr>
          <w:p w14:paraId="5434D49B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09CD15C1" w14:textId="2EBBCD9D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(9,422)</w:t>
            </w:r>
          </w:p>
        </w:tc>
        <w:tc>
          <w:tcPr>
            <w:tcW w:w="90" w:type="pct"/>
          </w:tcPr>
          <w:p w14:paraId="1BC83F9E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6C3D5435" w14:textId="27F3BDBD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7D45DDC" w14:textId="77777777" w:rsidR="006948FF" w:rsidRPr="00267458" w:rsidRDefault="006948FF" w:rsidP="000C436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792163E9" w14:textId="67E773CB" w:rsidR="006948FF" w:rsidRPr="00267458" w:rsidRDefault="006948FF" w:rsidP="00B05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102DB2E" w14:textId="77777777" w:rsidR="006948FF" w:rsidRPr="00267458" w:rsidRDefault="006948FF" w:rsidP="000C436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359F3F2A" w14:textId="2A5A49E7" w:rsidR="006948FF" w:rsidRPr="00267458" w:rsidRDefault="006948FF" w:rsidP="000C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(98,645)</w:t>
            </w:r>
          </w:p>
        </w:tc>
      </w:tr>
      <w:tr w:rsidR="006948FF" w:rsidRPr="00267458" w14:paraId="7E05AE45" w14:textId="77777777" w:rsidTr="00EA2A57">
        <w:tc>
          <w:tcPr>
            <w:tcW w:w="806" w:type="pct"/>
            <w:vAlign w:val="center"/>
          </w:tcPr>
          <w:p w14:paraId="748D1E92" w14:textId="5039485B" w:rsidR="006948FF" w:rsidRPr="00267458" w:rsidRDefault="006948FF" w:rsidP="0035661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2563</w:t>
            </w:r>
          </w:p>
          <w:p w14:paraId="64DAC06C" w14:textId="60918626" w:rsidR="006948FF" w:rsidRPr="00267458" w:rsidRDefault="006948FF" w:rsidP="0035661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532ED8F9" w14:textId="77777777" w:rsidR="00EA2A57" w:rsidRPr="00267458" w:rsidRDefault="00EA2A57" w:rsidP="00EA2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1AA1FB35" w:rsidR="006948FF" w:rsidRPr="00267458" w:rsidRDefault="00EA2A57" w:rsidP="005B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2" w:type="pct"/>
          </w:tcPr>
          <w:p w14:paraId="78AE5BBC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540228EB" w14:textId="77777777" w:rsidR="006948FF" w:rsidRPr="00267458" w:rsidRDefault="006948FF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7A250509" w:rsidR="006948FF" w:rsidRPr="00267458" w:rsidRDefault="006948FF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03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7,248</w:t>
            </w:r>
          </w:p>
        </w:tc>
        <w:tc>
          <w:tcPr>
            <w:tcW w:w="93" w:type="pct"/>
          </w:tcPr>
          <w:p w14:paraId="01CF0F5D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  <w:vAlign w:val="center"/>
          </w:tcPr>
          <w:p w14:paraId="7F8D1CDA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398CEA2" w14:textId="412174F4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7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45,224</w:t>
            </w:r>
          </w:p>
        </w:tc>
        <w:tc>
          <w:tcPr>
            <w:tcW w:w="90" w:type="pct"/>
            <w:shd w:val="clear" w:color="auto" w:fill="auto"/>
          </w:tcPr>
          <w:p w14:paraId="783BFBEF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14:paraId="303CECEC" w14:textId="77777777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2C59DF32" w14:textId="49CE029F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70,579</w:t>
            </w:r>
          </w:p>
        </w:tc>
        <w:tc>
          <w:tcPr>
            <w:tcW w:w="90" w:type="pct"/>
            <w:shd w:val="clear" w:color="auto" w:fill="auto"/>
          </w:tcPr>
          <w:p w14:paraId="0ED44341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</w:tcPr>
          <w:p w14:paraId="0024D009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4900A455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276,670</w:t>
            </w:r>
          </w:p>
        </w:tc>
        <w:tc>
          <w:tcPr>
            <w:tcW w:w="90" w:type="pct"/>
          </w:tcPr>
          <w:p w14:paraId="7FBF7A57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6FC55FED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2668555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717,978</w:t>
            </w:r>
          </w:p>
        </w:tc>
        <w:tc>
          <w:tcPr>
            <w:tcW w:w="90" w:type="pct"/>
          </w:tcPr>
          <w:p w14:paraId="0828F535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2653AD74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741FA693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84,199</w:t>
            </w:r>
          </w:p>
        </w:tc>
        <w:tc>
          <w:tcPr>
            <w:tcW w:w="90" w:type="pct"/>
          </w:tcPr>
          <w:p w14:paraId="5E2872C2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50C7605B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5583ADB8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82,201</w:t>
            </w:r>
          </w:p>
        </w:tc>
        <w:tc>
          <w:tcPr>
            <w:tcW w:w="90" w:type="pct"/>
          </w:tcPr>
          <w:p w14:paraId="215B8CD3" w14:textId="77777777" w:rsidR="006948FF" w:rsidRPr="00267458" w:rsidRDefault="006948FF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50362E5A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7B5843CE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14,120</w:t>
            </w:r>
          </w:p>
        </w:tc>
        <w:tc>
          <w:tcPr>
            <w:tcW w:w="90" w:type="pct"/>
            <w:shd w:val="clear" w:color="auto" w:fill="auto"/>
          </w:tcPr>
          <w:p w14:paraId="2ADF5F75" w14:textId="77777777" w:rsidR="006948FF" w:rsidRPr="00267458" w:rsidRDefault="006948FF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14:paraId="496067D5" w14:textId="77777777" w:rsidR="00EA2A57" w:rsidRPr="00267458" w:rsidRDefault="00EA2A57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24ED9456" w:rsidR="006948FF" w:rsidRPr="00267458" w:rsidRDefault="00EA2A57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3,631,247</w:t>
            </w:r>
          </w:p>
        </w:tc>
      </w:tr>
      <w:tr w:rsidR="006948FF" w:rsidRPr="00267458" w14:paraId="6D0ECB1F" w14:textId="77777777" w:rsidTr="00EA2A57">
        <w:tc>
          <w:tcPr>
            <w:tcW w:w="806" w:type="pct"/>
            <w:shd w:val="clear" w:color="auto" w:fill="auto"/>
            <w:vAlign w:val="center"/>
          </w:tcPr>
          <w:p w14:paraId="3AFB99EF" w14:textId="77777777" w:rsidR="006948FF" w:rsidRPr="00267458" w:rsidRDefault="006948FF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10" w:type="pct"/>
            <w:shd w:val="clear" w:color="auto" w:fill="auto"/>
          </w:tcPr>
          <w:p w14:paraId="68995092" w14:textId="3A5C83AC" w:rsidR="006948FF" w:rsidRPr="00267458" w:rsidRDefault="006948FF" w:rsidP="005B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83,076</w:t>
            </w:r>
          </w:p>
        </w:tc>
        <w:tc>
          <w:tcPr>
            <w:tcW w:w="92" w:type="pct"/>
          </w:tcPr>
          <w:p w14:paraId="5CB4D837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20D79464" w14:textId="0C562F92" w:rsidR="006948FF" w:rsidRPr="00267458" w:rsidRDefault="006948FF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339</w:t>
            </w:r>
          </w:p>
        </w:tc>
        <w:tc>
          <w:tcPr>
            <w:tcW w:w="93" w:type="pct"/>
          </w:tcPr>
          <w:p w14:paraId="09649513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2B7BE16" w14:textId="0BB984D4" w:rsidR="006948FF" w:rsidRPr="00267458" w:rsidRDefault="006948FF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348</w:t>
            </w:r>
          </w:p>
        </w:tc>
        <w:tc>
          <w:tcPr>
            <w:tcW w:w="90" w:type="pct"/>
            <w:shd w:val="clear" w:color="auto" w:fill="auto"/>
          </w:tcPr>
          <w:p w14:paraId="0E043713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52C188BA" w14:textId="43A6AF8B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556</w:t>
            </w:r>
          </w:p>
        </w:tc>
        <w:tc>
          <w:tcPr>
            <w:tcW w:w="90" w:type="pct"/>
            <w:shd w:val="clear" w:color="auto" w:fill="auto"/>
          </w:tcPr>
          <w:p w14:paraId="65A72395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580CE711" w14:textId="6075A78F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327</w:t>
            </w:r>
          </w:p>
        </w:tc>
        <w:tc>
          <w:tcPr>
            <w:tcW w:w="90" w:type="pct"/>
          </w:tcPr>
          <w:p w14:paraId="02094C26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9BB0088" w14:textId="61881789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518</w:t>
            </w:r>
          </w:p>
        </w:tc>
        <w:tc>
          <w:tcPr>
            <w:tcW w:w="90" w:type="pct"/>
          </w:tcPr>
          <w:p w14:paraId="56103A1F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4792AA80" w14:textId="0A55EAC6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26</w:t>
            </w:r>
          </w:p>
        </w:tc>
        <w:tc>
          <w:tcPr>
            <w:tcW w:w="90" w:type="pct"/>
          </w:tcPr>
          <w:p w14:paraId="60A3D846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08ACE53A" w14:textId="46400771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778</w:t>
            </w:r>
          </w:p>
        </w:tc>
        <w:tc>
          <w:tcPr>
            <w:tcW w:w="90" w:type="pct"/>
          </w:tcPr>
          <w:p w14:paraId="6BE295D8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6E9B6D03" w14:textId="3F4CE60E" w:rsidR="006948FF" w:rsidRPr="00B330F1" w:rsidRDefault="00267458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B330F1">
              <w:rPr>
                <w:rFonts w:ascii="Angsana New" w:hAnsi="Angsana New"/>
                <w:sz w:val="26"/>
                <w:szCs w:val="26"/>
              </w:rPr>
              <w:t>,</w:t>
            </w:r>
            <w:r w:rsidRPr="00B330F1">
              <w:rPr>
                <w:rFonts w:ascii="Angsana New" w:hAnsi="Angsana New"/>
                <w:sz w:val="26"/>
                <w:szCs w:val="26"/>
                <w:cs/>
              </w:rPr>
              <w:t>970</w:t>
            </w:r>
          </w:p>
        </w:tc>
        <w:tc>
          <w:tcPr>
            <w:tcW w:w="90" w:type="pct"/>
            <w:shd w:val="clear" w:color="auto" w:fill="auto"/>
          </w:tcPr>
          <w:p w14:paraId="5BB1FB82" w14:textId="77777777" w:rsidR="006948FF" w:rsidRPr="00B330F1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560A87F6" w14:textId="501FC1C1" w:rsidR="006948FF" w:rsidRPr="00B330F1" w:rsidRDefault="00F47621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  <w:cs/>
              </w:rPr>
              <w:t>166</w:t>
            </w:r>
            <w:r w:rsidRPr="00B330F1">
              <w:rPr>
                <w:rFonts w:ascii="Angsana New" w:hAnsi="Angsana New"/>
                <w:sz w:val="26"/>
                <w:szCs w:val="26"/>
              </w:rPr>
              <w:t>,</w:t>
            </w:r>
            <w:r w:rsidRPr="00B330F1">
              <w:rPr>
                <w:rFonts w:ascii="Angsana New" w:hAnsi="Angsana New"/>
                <w:sz w:val="26"/>
                <w:szCs w:val="26"/>
                <w:cs/>
              </w:rPr>
              <w:t>938</w:t>
            </w:r>
          </w:p>
        </w:tc>
      </w:tr>
      <w:tr w:rsidR="006948FF" w:rsidRPr="00267458" w14:paraId="1DA3BB8D" w14:textId="77777777" w:rsidTr="00EA2A57">
        <w:tc>
          <w:tcPr>
            <w:tcW w:w="806" w:type="pct"/>
            <w:shd w:val="clear" w:color="auto" w:fill="auto"/>
            <w:vAlign w:val="center"/>
          </w:tcPr>
          <w:p w14:paraId="6B934D89" w14:textId="77777777" w:rsidR="006948FF" w:rsidRPr="00267458" w:rsidRDefault="006948FF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10" w:type="pct"/>
            <w:shd w:val="clear" w:color="auto" w:fill="auto"/>
          </w:tcPr>
          <w:p w14:paraId="155B96B7" w14:textId="77777777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75B195A3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8C68008" w14:textId="242D8528" w:rsidR="006948FF" w:rsidRPr="00267458" w:rsidRDefault="006948FF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538</w:t>
            </w:r>
          </w:p>
        </w:tc>
        <w:tc>
          <w:tcPr>
            <w:tcW w:w="93" w:type="pct"/>
          </w:tcPr>
          <w:p w14:paraId="322A8973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4E7D2C0" w14:textId="143E6982" w:rsidR="006948FF" w:rsidRPr="00267458" w:rsidRDefault="006948FF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352</w:t>
            </w:r>
          </w:p>
        </w:tc>
        <w:tc>
          <w:tcPr>
            <w:tcW w:w="90" w:type="pct"/>
            <w:shd w:val="clear" w:color="auto" w:fill="auto"/>
          </w:tcPr>
          <w:p w14:paraId="6C8CDEA6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73466A68" w14:textId="0BBCB04C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048</w:t>
            </w:r>
          </w:p>
        </w:tc>
        <w:tc>
          <w:tcPr>
            <w:tcW w:w="90" w:type="pct"/>
            <w:shd w:val="clear" w:color="auto" w:fill="auto"/>
          </w:tcPr>
          <w:p w14:paraId="6F6D0B65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455B0605" w14:textId="679E90AD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(44)</w:t>
            </w:r>
          </w:p>
        </w:tc>
        <w:tc>
          <w:tcPr>
            <w:tcW w:w="90" w:type="pct"/>
          </w:tcPr>
          <w:p w14:paraId="5002D00C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6F43B39" w14:textId="0DD31F7D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165</w:t>
            </w:r>
          </w:p>
        </w:tc>
        <w:tc>
          <w:tcPr>
            <w:tcW w:w="90" w:type="pct"/>
          </w:tcPr>
          <w:p w14:paraId="3290AB89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73117897" w14:textId="7048AA01" w:rsidR="006948FF" w:rsidRPr="00267458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04C2030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037B7123" w14:textId="3BA69D0F" w:rsidR="006948FF" w:rsidRPr="00267458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0" w:type="pct"/>
          </w:tcPr>
          <w:p w14:paraId="31AFF8D3" w14:textId="77777777" w:rsidR="006948FF" w:rsidRPr="00267458" w:rsidRDefault="006948FF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46E985D6" w14:textId="2E396678" w:rsidR="006948FF" w:rsidRPr="00B330F1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(6,105)</w:t>
            </w:r>
          </w:p>
        </w:tc>
        <w:tc>
          <w:tcPr>
            <w:tcW w:w="90" w:type="pct"/>
            <w:shd w:val="clear" w:color="auto" w:fill="auto"/>
          </w:tcPr>
          <w:p w14:paraId="07C04BD5" w14:textId="77777777" w:rsidR="006948FF" w:rsidRPr="00B330F1" w:rsidRDefault="006948FF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7729E784" w14:textId="6B1CD3FF" w:rsidR="006948FF" w:rsidRPr="00B330F1" w:rsidRDefault="006948FF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5723C" w:rsidRPr="00267458" w14:paraId="4764E45C" w14:textId="77777777" w:rsidTr="00564267">
        <w:tc>
          <w:tcPr>
            <w:tcW w:w="806" w:type="pct"/>
            <w:shd w:val="clear" w:color="auto" w:fill="auto"/>
            <w:vAlign w:val="center"/>
          </w:tcPr>
          <w:p w14:paraId="337751E6" w14:textId="77777777" w:rsidR="0085723C" w:rsidRPr="00267458" w:rsidRDefault="0085723C" w:rsidP="0085723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10" w:type="pct"/>
            <w:shd w:val="clear" w:color="auto" w:fill="auto"/>
          </w:tcPr>
          <w:p w14:paraId="038DBF7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6FF6388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3E465A5" w14:textId="647D2BDE" w:rsidR="0085723C" w:rsidRPr="00267458" w:rsidRDefault="0085723C" w:rsidP="0085723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2,659</w:t>
            </w:r>
          </w:p>
        </w:tc>
        <w:tc>
          <w:tcPr>
            <w:tcW w:w="93" w:type="pct"/>
          </w:tcPr>
          <w:p w14:paraId="7C1C3E7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2960931" w14:textId="77777777" w:rsidR="0085723C" w:rsidRPr="00267458" w:rsidRDefault="0085723C" w:rsidP="0085723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83,639</w:t>
            </w:r>
          </w:p>
        </w:tc>
        <w:tc>
          <w:tcPr>
            <w:tcW w:w="90" w:type="pct"/>
            <w:shd w:val="clear" w:color="auto" w:fill="auto"/>
          </w:tcPr>
          <w:p w14:paraId="30EB773E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544A4237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3FDB16C4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53052E6D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8D2E18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D235216" w14:textId="183C72EF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90" w:type="pct"/>
          </w:tcPr>
          <w:p w14:paraId="6F10DF7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755AEC3E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0" w:type="pct"/>
          </w:tcPr>
          <w:p w14:paraId="3C25EFF3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167306A3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5D2480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7F21D97B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50A13294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531E2B03" w14:textId="7FDA12EE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88,482</w:t>
            </w:r>
          </w:p>
        </w:tc>
      </w:tr>
      <w:tr w:rsidR="0085723C" w:rsidRPr="00267458" w14:paraId="0CA3AF7B" w14:textId="77777777" w:rsidTr="00EA2A57">
        <w:tc>
          <w:tcPr>
            <w:tcW w:w="806" w:type="pct"/>
            <w:shd w:val="clear" w:color="auto" w:fill="auto"/>
            <w:vAlign w:val="center"/>
          </w:tcPr>
          <w:p w14:paraId="3ACA9E2B" w14:textId="77777777" w:rsidR="0085723C" w:rsidRPr="00267458" w:rsidRDefault="0085723C" w:rsidP="0085723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โอนไปที่ดินรอการพัฒนา</w:t>
            </w:r>
          </w:p>
        </w:tc>
        <w:tc>
          <w:tcPr>
            <w:tcW w:w="310" w:type="pct"/>
            <w:shd w:val="clear" w:color="auto" w:fill="auto"/>
          </w:tcPr>
          <w:p w14:paraId="0A22A27A" w14:textId="77777777" w:rsidR="0085723C" w:rsidRPr="00267458" w:rsidRDefault="0085723C" w:rsidP="005B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(122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276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2" w:type="pct"/>
          </w:tcPr>
          <w:p w14:paraId="6DBFE767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761D4663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5C223A6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828482F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2C65EBB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</w:tcPr>
          <w:p w14:paraId="5D10D7F8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A3A350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56118258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8C24F4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167FA15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CF1E6C0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072E158A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FD150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411D0C88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2768677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68113A87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7FF28D4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12CE3A6A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  <w:cs/>
              </w:rPr>
              <w:t>(122</w:t>
            </w:r>
            <w:r w:rsidRPr="00B330F1">
              <w:rPr>
                <w:rFonts w:ascii="Angsana New" w:hAnsi="Angsana New"/>
                <w:sz w:val="26"/>
                <w:szCs w:val="26"/>
              </w:rPr>
              <w:t>,</w:t>
            </w:r>
            <w:r w:rsidRPr="00B330F1">
              <w:rPr>
                <w:rFonts w:ascii="Angsana New" w:hAnsi="Angsana New"/>
                <w:sz w:val="26"/>
                <w:szCs w:val="26"/>
                <w:cs/>
              </w:rPr>
              <w:t>276)</w:t>
            </w:r>
          </w:p>
        </w:tc>
      </w:tr>
      <w:tr w:rsidR="0085723C" w:rsidRPr="00267458" w14:paraId="64793273" w14:textId="77777777" w:rsidTr="00EA2A57">
        <w:tc>
          <w:tcPr>
            <w:tcW w:w="806" w:type="pct"/>
            <w:shd w:val="clear" w:color="auto" w:fill="auto"/>
            <w:vAlign w:val="center"/>
          </w:tcPr>
          <w:p w14:paraId="2D5EC8CC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7F87BFC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52B933E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26084DEE" w14:textId="7AC911D6" w:rsidR="0085723C" w:rsidRPr="00267458" w:rsidRDefault="0085723C" w:rsidP="0085723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(9,410)</w:t>
            </w:r>
          </w:p>
        </w:tc>
        <w:tc>
          <w:tcPr>
            <w:tcW w:w="93" w:type="pct"/>
          </w:tcPr>
          <w:p w14:paraId="27A25B5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1A979F3B" w14:textId="351087C7" w:rsidR="0085723C" w:rsidRPr="00267458" w:rsidRDefault="0085723C" w:rsidP="0085723C">
            <w:pPr>
              <w:tabs>
                <w:tab w:val="clear" w:pos="680"/>
                <w:tab w:val="decimal" w:pos="580"/>
              </w:tabs>
              <w:spacing w:line="240" w:lineRule="auto"/>
              <w:ind w:left="-109" w:right="1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(23,285)</w:t>
            </w:r>
          </w:p>
        </w:tc>
        <w:tc>
          <w:tcPr>
            <w:tcW w:w="90" w:type="pct"/>
            <w:shd w:val="clear" w:color="auto" w:fill="auto"/>
          </w:tcPr>
          <w:p w14:paraId="45C466D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14:paraId="1AAAEA41" w14:textId="40BE01EA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(1,423)</w:t>
            </w:r>
          </w:p>
        </w:tc>
        <w:tc>
          <w:tcPr>
            <w:tcW w:w="90" w:type="pct"/>
            <w:shd w:val="clear" w:color="auto" w:fill="auto"/>
          </w:tcPr>
          <w:p w14:paraId="29E97B68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7D301CAB" w14:textId="53B6FF4B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(261)</w:t>
            </w:r>
          </w:p>
        </w:tc>
        <w:tc>
          <w:tcPr>
            <w:tcW w:w="90" w:type="pct"/>
          </w:tcPr>
          <w:p w14:paraId="39C8CEC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67B2398E" w14:textId="30EC796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(9,387)</w:t>
            </w:r>
          </w:p>
        </w:tc>
        <w:tc>
          <w:tcPr>
            <w:tcW w:w="90" w:type="pct"/>
          </w:tcPr>
          <w:p w14:paraId="3B56E76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0FF967EA" w14:textId="5EEE99A6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(4,768)</w:t>
            </w:r>
          </w:p>
        </w:tc>
        <w:tc>
          <w:tcPr>
            <w:tcW w:w="90" w:type="pct"/>
          </w:tcPr>
          <w:p w14:paraId="6E1446A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1AE6B1C2" w14:textId="20428C2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90" w:type="pct"/>
          </w:tcPr>
          <w:p w14:paraId="1F3E3186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2FFEB78C" w14:textId="577C7491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(147)</w:t>
            </w:r>
          </w:p>
        </w:tc>
        <w:tc>
          <w:tcPr>
            <w:tcW w:w="90" w:type="pct"/>
            <w:shd w:val="clear" w:color="auto" w:fill="auto"/>
          </w:tcPr>
          <w:p w14:paraId="59D455D7" w14:textId="77777777" w:rsidR="0085723C" w:rsidRPr="00B330F1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41EE0D18" w14:textId="48E66868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30F1">
              <w:rPr>
                <w:rFonts w:ascii="Angsana New" w:hAnsi="Angsana New"/>
                <w:sz w:val="26"/>
                <w:szCs w:val="26"/>
              </w:rPr>
              <w:t>(48,708)</w:t>
            </w:r>
          </w:p>
        </w:tc>
      </w:tr>
      <w:tr w:rsidR="0085723C" w:rsidRPr="00267458" w14:paraId="573992FB" w14:textId="77777777" w:rsidTr="00EA2A57">
        <w:tc>
          <w:tcPr>
            <w:tcW w:w="806" w:type="pct"/>
            <w:shd w:val="clear" w:color="auto" w:fill="auto"/>
            <w:vAlign w:val="center"/>
          </w:tcPr>
          <w:p w14:paraId="189152BA" w14:textId="70018619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A00C" w14:textId="2E15F660" w:rsidR="0085723C" w:rsidRPr="00267458" w:rsidRDefault="0085723C" w:rsidP="005B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463,828</w:t>
            </w:r>
          </w:p>
        </w:tc>
        <w:tc>
          <w:tcPr>
            <w:tcW w:w="92" w:type="pct"/>
          </w:tcPr>
          <w:p w14:paraId="6AF4CD64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23EE89F8" w:rsidR="0085723C" w:rsidRPr="00267458" w:rsidRDefault="0085723C" w:rsidP="0085723C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1,034,374</w:t>
            </w:r>
          </w:p>
        </w:tc>
        <w:tc>
          <w:tcPr>
            <w:tcW w:w="93" w:type="pct"/>
          </w:tcPr>
          <w:p w14:paraId="3FCC879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69BFDC79" w:rsidR="0085723C" w:rsidRPr="00267458" w:rsidRDefault="0085723C" w:rsidP="0085723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808,278</w:t>
            </w:r>
          </w:p>
        </w:tc>
        <w:tc>
          <w:tcPr>
            <w:tcW w:w="90" w:type="pct"/>
            <w:shd w:val="clear" w:color="auto" w:fill="auto"/>
          </w:tcPr>
          <w:p w14:paraId="6EA63A8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9DA4" w14:textId="0A4EB6F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189,760</w:t>
            </w:r>
          </w:p>
        </w:tc>
        <w:tc>
          <w:tcPr>
            <w:tcW w:w="90" w:type="pct"/>
            <w:shd w:val="clear" w:color="auto" w:fill="auto"/>
          </w:tcPr>
          <w:p w14:paraId="504C90C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8B19" w14:textId="0274717F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290,692</w:t>
            </w:r>
          </w:p>
        </w:tc>
        <w:tc>
          <w:tcPr>
            <w:tcW w:w="90" w:type="pct"/>
          </w:tcPr>
          <w:p w14:paraId="66F3FF4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7766010E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718,458</w:t>
            </w:r>
          </w:p>
        </w:tc>
        <w:tc>
          <w:tcPr>
            <w:tcW w:w="90" w:type="pct"/>
          </w:tcPr>
          <w:p w14:paraId="1DBA7B2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2F30729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81,457</w:t>
            </w:r>
          </w:p>
        </w:tc>
        <w:tc>
          <w:tcPr>
            <w:tcW w:w="90" w:type="pct"/>
          </w:tcPr>
          <w:p w14:paraId="720701F8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2DB18DC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82,998</w:t>
            </w:r>
          </w:p>
        </w:tc>
        <w:tc>
          <w:tcPr>
            <w:tcW w:w="90" w:type="pct"/>
          </w:tcPr>
          <w:p w14:paraId="5D0A2B8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646CACD9" w:rsidR="0085723C" w:rsidRPr="00B330F1" w:rsidRDefault="00267458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0F1">
              <w:rPr>
                <w:rFonts w:ascii="Angsana New" w:hAnsi="Angsana New"/>
                <w:b/>
                <w:bCs/>
                <w:sz w:val="26"/>
                <w:szCs w:val="26"/>
              </w:rPr>
              <w:t>45,838</w:t>
            </w:r>
          </w:p>
        </w:tc>
        <w:tc>
          <w:tcPr>
            <w:tcW w:w="90" w:type="pct"/>
            <w:shd w:val="clear" w:color="auto" w:fill="auto"/>
          </w:tcPr>
          <w:p w14:paraId="25AC0641" w14:textId="77777777" w:rsidR="0085723C" w:rsidRPr="00B330F1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AAB4" w14:textId="222192CA" w:rsidR="0085723C" w:rsidRPr="00B330F1" w:rsidRDefault="00267458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30F1">
              <w:rPr>
                <w:rFonts w:ascii="Angsana New" w:hAnsi="Angsana New"/>
                <w:b/>
                <w:bCs/>
                <w:sz w:val="26"/>
                <w:szCs w:val="26"/>
              </w:rPr>
              <w:t>3,715,6</w:t>
            </w:r>
            <w:r w:rsidR="00F47621" w:rsidRPr="00B330F1">
              <w:rPr>
                <w:rFonts w:ascii="Angsana New" w:hAnsi="Angsana New"/>
                <w:b/>
                <w:bCs/>
                <w:sz w:val="26"/>
                <w:szCs w:val="26"/>
              </w:rPr>
              <w:t>83</w:t>
            </w:r>
          </w:p>
        </w:tc>
      </w:tr>
      <w:tr w:rsidR="0085723C" w:rsidRPr="00267458" w14:paraId="1E593F6B" w14:textId="77777777" w:rsidTr="00EA2A57">
        <w:tc>
          <w:tcPr>
            <w:tcW w:w="806" w:type="pct"/>
            <w:shd w:val="clear" w:color="auto" w:fill="auto"/>
          </w:tcPr>
          <w:p w14:paraId="56C88DFC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</w:tcPr>
          <w:p w14:paraId="6792D7A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0768A3C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5460996E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18EB0660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0B605C8E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0ACB789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14:paraId="3ADE443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7BEC12D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</w:tcPr>
          <w:p w14:paraId="2A9C0E5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FDFBF41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05B906A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264190B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3C5A4221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DA7D0EA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5A06948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497D9C4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72E1D67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5CEE732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14:paraId="42C518E7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5723C" w:rsidRPr="00267458" w14:paraId="1D16EC94" w14:textId="77777777" w:rsidTr="00EA2A57">
        <w:tc>
          <w:tcPr>
            <w:tcW w:w="806" w:type="pct"/>
            <w:shd w:val="clear" w:color="auto" w:fill="auto"/>
          </w:tcPr>
          <w:p w14:paraId="18FCABB6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4" w:type="pct"/>
            <w:gridSpan w:val="19"/>
          </w:tcPr>
          <w:p w14:paraId="28E966BB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943ABF" w:rsidRPr="00267458" w14:paraId="73F3DEF0" w14:textId="77777777" w:rsidTr="00EA2A57">
        <w:tc>
          <w:tcPr>
            <w:tcW w:w="806" w:type="pct"/>
            <w:shd w:val="clear" w:color="auto" w:fill="auto"/>
          </w:tcPr>
          <w:p w14:paraId="15854FAC" w14:textId="77777777" w:rsidR="00943ABF" w:rsidRPr="00267458" w:rsidRDefault="00943ABF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4" w:type="pct"/>
            <w:gridSpan w:val="19"/>
          </w:tcPr>
          <w:p w14:paraId="364E4683" w14:textId="77777777" w:rsidR="00943ABF" w:rsidRPr="00267458" w:rsidRDefault="00943ABF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85723C" w:rsidRPr="00267458" w14:paraId="5BF47494" w14:textId="77777777" w:rsidTr="00EA2A57">
        <w:tc>
          <w:tcPr>
            <w:tcW w:w="806" w:type="pct"/>
            <w:shd w:val="clear" w:color="auto" w:fill="auto"/>
          </w:tcPr>
          <w:p w14:paraId="13B9C86A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4" w:type="pct"/>
            <w:gridSpan w:val="19"/>
          </w:tcPr>
          <w:p w14:paraId="115DF108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267458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723C" w:rsidRPr="00267458" w14:paraId="5A662178" w14:textId="77777777" w:rsidTr="00EA2A57">
        <w:tc>
          <w:tcPr>
            <w:tcW w:w="806" w:type="pct"/>
            <w:vAlign w:val="center"/>
          </w:tcPr>
          <w:p w14:paraId="3BE5878B" w14:textId="77777777" w:rsidR="0085723C" w:rsidRPr="00267458" w:rsidRDefault="0085723C" w:rsidP="0085723C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267458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เสื่อมราคาและขาดทุน</w:t>
            </w:r>
          </w:p>
          <w:p w14:paraId="4C294634" w14:textId="7EA5E8D4" w:rsidR="0085723C" w:rsidRPr="00267458" w:rsidRDefault="0085723C" w:rsidP="0085723C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310" w:type="pct"/>
            <w:shd w:val="clear" w:color="auto" w:fill="auto"/>
          </w:tcPr>
          <w:p w14:paraId="02A30FC3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44A0659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866ED3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3" w:type="pct"/>
          </w:tcPr>
          <w:p w14:paraId="7FA8064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C06298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43735E5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3BF6B154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01FDC42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7F5BB1F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BC70C5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E329FE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72D69D1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444124E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32AC8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3D11B0BA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AB5A8C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5619F3DA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3CACC631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4B3C1107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5723C" w:rsidRPr="00267458" w14:paraId="5327CB84" w14:textId="77777777" w:rsidTr="00EA2A57">
        <w:tc>
          <w:tcPr>
            <w:tcW w:w="806" w:type="pct"/>
            <w:vAlign w:val="center"/>
          </w:tcPr>
          <w:p w14:paraId="1B1ECFF6" w14:textId="22B9886E" w:rsidR="0085723C" w:rsidRPr="00267458" w:rsidRDefault="0085723C" w:rsidP="0085723C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310" w:type="pct"/>
            <w:shd w:val="clear" w:color="auto" w:fill="auto"/>
          </w:tcPr>
          <w:p w14:paraId="572112A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AD4B914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DCD0124" w14:textId="74A2726D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713,172</w:t>
            </w:r>
          </w:p>
        </w:tc>
        <w:tc>
          <w:tcPr>
            <w:tcW w:w="93" w:type="pct"/>
          </w:tcPr>
          <w:p w14:paraId="7CB1A9DA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6CDFFFD" w14:textId="004320F3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516,919</w:t>
            </w:r>
          </w:p>
        </w:tc>
        <w:tc>
          <w:tcPr>
            <w:tcW w:w="90" w:type="pct"/>
            <w:shd w:val="clear" w:color="auto" w:fill="auto"/>
          </w:tcPr>
          <w:p w14:paraId="67E2670C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739824E7" w14:textId="472EC4CB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114,081</w:t>
            </w:r>
          </w:p>
        </w:tc>
        <w:tc>
          <w:tcPr>
            <w:tcW w:w="90" w:type="pct"/>
            <w:shd w:val="clear" w:color="auto" w:fill="auto"/>
          </w:tcPr>
          <w:p w14:paraId="2ECCA130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7B507E3C" w14:textId="2848625D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261,556</w:t>
            </w:r>
          </w:p>
        </w:tc>
        <w:tc>
          <w:tcPr>
            <w:tcW w:w="90" w:type="pct"/>
          </w:tcPr>
          <w:p w14:paraId="5A07AECB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73C98A45" w14:textId="23681AE5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685,704</w:t>
            </w:r>
          </w:p>
        </w:tc>
        <w:tc>
          <w:tcPr>
            <w:tcW w:w="90" w:type="pct"/>
          </w:tcPr>
          <w:p w14:paraId="15CA61D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1017665F" w14:textId="1D73414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74,167</w:t>
            </w:r>
          </w:p>
        </w:tc>
        <w:tc>
          <w:tcPr>
            <w:tcW w:w="90" w:type="pct"/>
          </w:tcPr>
          <w:p w14:paraId="6CBEFD03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75FD4643" w14:textId="5049F3D0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70,854</w:t>
            </w:r>
          </w:p>
        </w:tc>
        <w:tc>
          <w:tcPr>
            <w:tcW w:w="90" w:type="pct"/>
          </w:tcPr>
          <w:p w14:paraId="107D6105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34FFA6DA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4EB0CF36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700A3889" w14:textId="14C93992" w:rsidR="0085723C" w:rsidRPr="00267458" w:rsidRDefault="0085723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2,436,453</w:t>
            </w:r>
          </w:p>
        </w:tc>
      </w:tr>
      <w:tr w:rsidR="0085723C" w:rsidRPr="00267458" w14:paraId="6A968D3D" w14:textId="77777777" w:rsidTr="00EA2A57">
        <w:tc>
          <w:tcPr>
            <w:tcW w:w="806" w:type="pct"/>
            <w:vAlign w:val="center"/>
          </w:tcPr>
          <w:p w14:paraId="38B76896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10" w:type="pct"/>
            <w:shd w:val="clear" w:color="auto" w:fill="auto"/>
          </w:tcPr>
          <w:p w14:paraId="3B556FE4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7B24CBA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6E365FAC" w14:textId="1C7A258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43,157</w:t>
            </w:r>
          </w:p>
        </w:tc>
        <w:tc>
          <w:tcPr>
            <w:tcW w:w="93" w:type="pct"/>
          </w:tcPr>
          <w:p w14:paraId="37013D19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591CC69" w14:textId="1BA9A92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44,928</w:t>
            </w:r>
          </w:p>
        </w:tc>
        <w:tc>
          <w:tcPr>
            <w:tcW w:w="90" w:type="pct"/>
            <w:shd w:val="clear" w:color="auto" w:fill="auto"/>
          </w:tcPr>
          <w:p w14:paraId="055BBA4E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2B06F3DD" w14:textId="6381BF65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17,575</w:t>
            </w:r>
          </w:p>
        </w:tc>
        <w:tc>
          <w:tcPr>
            <w:tcW w:w="90" w:type="pct"/>
            <w:shd w:val="clear" w:color="auto" w:fill="auto"/>
          </w:tcPr>
          <w:p w14:paraId="44C64199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04CF5C08" w14:textId="088CEAF6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8,423</w:t>
            </w:r>
          </w:p>
        </w:tc>
        <w:tc>
          <w:tcPr>
            <w:tcW w:w="90" w:type="pct"/>
          </w:tcPr>
          <w:p w14:paraId="220A6365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0393CDEC" w14:textId="2B844AB2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16,312</w:t>
            </w:r>
          </w:p>
        </w:tc>
        <w:tc>
          <w:tcPr>
            <w:tcW w:w="90" w:type="pct"/>
          </w:tcPr>
          <w:p w14:paraId="584F7B00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7C2E858A" w14:textId="605EBFDD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90" w:type="pct"/>
          </w:tcPr>
          <w:p w14:paraId="1FC5F778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08B385A6" w14:textId="6E2F12F2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3,120</w:t>
            </w:r>
          </w:p>
        </w:tc>
        <w:tc>
          <w:tcPr>
            <w:tcW w:w="90" w:type="pct"/>
          </w:tcPr>
          <w:p w14:paraId="6A1AD69E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22A856C6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2F15A89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6CF0BD2E" w14:textId="362371BA" w:rsidR="0085723C" w:rsidRPr="00267458" w:rsidRDefault="0085723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137,295</w:t>
            </w:r>
          </w:p>
        </w:tc>
      </w:tr>
      <w:tr w:rsidR="0085723C" w:rsidRPr="00267458" w14:paraId="124DC30A" w14:textId="77777777" w:rsidTr="00EA2A57">
        <w:tc>
          <w:tcPr>
            <w:tcW w:w="806" w:type="pct"/>
            <w:shd w:val="clear" w:color="auto" w:fill="auto"/>
            <w:vAlign w:val="center"/>
          </w:tcPr>
          <w:p w14:paraId="2CB53CFF" w14:textId="7B246A41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10" w:type="pct"/>
            <w:shd w:val="clear" w:color="auto" w:fill="auto"/>
          </w:tcPr>
          <w:p w14:paraId="38B8D321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5885ED3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7BAA8337" w14:textId="7CEC6B0A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(898)</w:t>
            </w:r>
          </w:p>
        </w:tc>
        <w:tc>
          <w:tcPr>
            <w:tcW w:w="93" w:type="pct"/>
          </w:tcPr>
          <w:p w14:paraId="5778C885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FB173C0" w14:textId="0AE47530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(24,387)</w:t>
            </w:r>
          </w:p>
        </w:tc>
        <w:tc>
          <w:tcPr>
            <w:tcW w:w="90" w:type="pct"/>
            <w:shd w:val="clear" w:color="auto" w:fill="auto"/>
          </w:tcPr>
          <w:p w14:paraId="65B279FE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0AFEFF09" w14:textId="66A6C353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38AB61D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2B795911" w14:textId="6DCD0081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5AB59E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57F6636F" w14:textId="4F44D73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  <w:tc>
          <w:tcPr>
            <w:tcW w:w="90" w:type="pct"/>
          </w:tcPr>
          <w:p w14:paraId="22518EE4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2DE37415" w14:textId="2AE29093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(867)</w:t>
            </w:r>
          </w:p>
        </w:tc>
        <w:tc>
          <w:tcPr>
            <w:tcW w:w="90" w:type="pct"/>
          </w:tcPr>
          <w:p w14:paraId="09E90666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4BA73672" w14:textId="032A36E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8E08083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07AF1E46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429207F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18D08367" w14:textId="7B7CAB68" w:rsidR="0085723C" w:rsidRPr="00267458" w:rsidRDefault="0085723C" w:rsidP="0085723C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(26,305)</w:t>
            </w:r>
          </w:p>
        </w:tc>
      </w:tr>
      <w:tr w:rsidR="0085723C" w:rsidRPr="00267458" w14:paraId="2BE1623D" w14:textId="77777777" w:rsidTr="00EA2A57">
        <w:tc>
          <w:tcPr>
            <w:tcW w:w="806" w:type="pct"/>
            <w:vAlign w:val="center"/>
          </w:tcPr>
          <w:p w14:paraId="4C400816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109FDCF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75AD8A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63371CAB" w14:textId="793C6C51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(7,494)</w:t>
            </w:r>
          </w:p>
        </w:tc>
        <w:tc>
          <w:tcPr>
            <w:tcW w:w="93" w:type="pct"/>
          </w:tcPr>
          <w:p w14:paraId="5453B253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9ECEAB4" w14:textId="0E6E7BC2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(41,474)</w:t>
            </w:r>
          </w:p>
        </w:tc>
        <w:tc>
          <w:tcPr>
            <w:tcW w:w="90" w:type="pct"/>
            <w:shd w:val="clear" w:color="auto" w:fill="auto"/>
          </w:tcPr>
          <w:p w14:paraId="00F4B8FC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47695ADC" w14:textId="591ACFF0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2FCF966C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49CA6CC6" w14:textId="6F025771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(16,270)</w:t>
            </w:r>
          </w:p>
        </w:tc>
        <w:tc>
          <w:tcPr>
            <w:tcW w:w="90" w:type="pct"/>
          </w:tcPr>
          <w:p w14:paraId="75BBC2F7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3F33722B" w14:textId="311781A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(21,207)</w:t>
            </w:r>
          </w:p>
        </w:tc>
        <w:tc>
          <w:tcPr>
            <w:tcW w:w="90" w:type="pct"/>
          </w:tcPr>
          <w:p w14:paraId="33AFBFF3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7863AF6E" w14:textId="3FE1A736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(8,563)</w:t>
            </w:r>
          </w:p>
        </w:tc>
        <w:tc>
          <w:tcPr>
            <w:tcW w:w="90" w:type="pct"/>
          </w:tcPr>
          <w:p w14:paraId="234E0D38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045DD35F" w14:textId="682D7835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E829591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12B09C0B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C5F069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048CE2B1" w14:textId="4410D91C" w:rsidR="0085723C" w:rsidRPr="00267458" w:rsidRDefault="0085723C" w:rsidP="0085723C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(95,008)</w:t>
            </w:r>
          </w:p>
        </w:tc>
      </w:tr>
      <w:tr w:rsidR="0085723C" w:rsidRPr="00267458" w14:paraId="35E0BDB0" w14:textId="77777777" w:rsidTr="00EA2A57">
        <w:tc>
          <w:tcPr>
            <w:tcW w:w="806" w:type="pct"/>
            <w:vAlign w:val="center"/>
          </w:tcPr>
          <w:p w14:paraId="00829202" w14:textId="7F2730F5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2563</w:t>
            </w:r>
          </w:p>
          <w:p w14:paraId="2C281405" w14:textId="737157C1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</w:tcPr>
          <w:p w14:paraId="1FA12EE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905555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D2642B6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0FD9EB04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19BEB3" w14:textId="0DA67E36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747,937</w:t>
            </w:r>
          </w:p>
        </w:tc>
        <w:tc>
          <w:tcPr>
            <w:tcW w:w="93" w:type="pct"/>
          </w:tcPr>
          <w:p w14:paraId="14B5AABD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1863DE64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771FA" w14:textId="6B2C064D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495,986</w:t>
            </w:r>
          </w:p>
        </w:tc>
        <w:tc>
          <w:tcPr>
            <w:tcW w:w="90" w:type="pct"/>
            <w:shd w:val="clear" w:color="auto" w:fill="auto"/>
          </w:tcPr>
          <w:p w14:paraId="17BC60E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</w:tcPr>
          <w:p w14:paraId="30DD888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CAA4DD" w14:textId="707A246F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31,656</w:t>
            </w:r>
          </w:p>
        </w:tc>
        <w:tc>
          <w:tcPr>
            <w:tcW w:w="90" w:type="pct"/>
            <w:shd w:val="clear" w:color="auto" w:fill="auto"/>
          </w:tcPr>
          <w:p w14:paraId="2223909F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</w:tcPr>
          <w:p w14:paraId="496FF189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6920370" w14:textId="2C71B0D8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53,709</w:t>
            </w:r>
          </w:p>
        </w:tc>
        <w:tc>
          <w:tcPr>
            <w:tcW w:w="90" w:type="pct"/>
          </w:tcPr>
          <w:p w14:paraId="0A9AC465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6E6D0EF6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E3DD04" w14:textId="5729D5F4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68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0,656</w:t>
            </w:r>
          </w:p>
        </w:tc>
        <w:tc>
          <w:tcPr>
            <w:tcW w:w="90" w:type="pct"/>
          </w:tcPr>
          <w:p w14:paraId="08A2C0CB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6CAD328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E139434" w14:textId="3537ACA0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68,517</w:t>
            </w:r>
          </w:p>
        </w:tc>
        <w:tc>
          <w:tcPr>
            <w:tcW w:w="90" w:type="pct"/>
          </w:tcPr>
          <w:p w14:paraId="20294D3C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6B84AF11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D08D3" w14:textId="752B4D0B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3,974</w:t>
            </w:r>
          </w:p>
        </w:tc>
        <w:tc>
          <w:tcPr>
            <w:tcW w:w="90" w:type="pct"/>
          </w:tcPr>
          <w:p w14:paraId="2C8864FD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07970BB1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8A8273E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5F65A39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</w:tcPr>
          <w:p w14:paraId="06F041B5" w14:textId="77777777" w:rsidR="0085723C" w:rsidRPr="00267458" w:rsidRDefault="0085723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A15801D" w14:textId="71B2EEA9" w:rsidR="0085723C" w:rsidRPr="00267458" w:rsidRDefault="0085723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52,435</w:t>
            </w:r>
          </w:p>
        </w:tc>
      </w:tr>
      <w:tr w:rsidR="0085723C" w:rsidRPr="00267458" w14:paraId="4670C74A" w14:textId="77777777" w:rsidTr="00EA2A57">
        <w:tc>
          <w:tcPr>
            <w:tcW w:w="806" w:type="pct"/>
            <w:vAlign w:val="center"/>
          </w:tcPr>
          <w:p w14:paraId="09D9EB06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10" w:type="pct"/>
            <w:shd w:val="clear" w:color="auto" w:fill="auto"/>
          </w:tcPr>
          <w:p w14:paraId="660F0617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696997CA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12F10EC1" w14:textId="31958FAA" w:rsidR="0085723C" w:rsidRPr="00267458" w:rsidRDefault="00943ABF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40,699</w:t>
            </w:r>
          </w:p>
        </w:tc>
        <w:tc>
          <w:tcPr>
            <w:tcW w:w="93" w:type="pct"/>
          </w:tcPr>
          <w:p w14:paraId="44CFCAF2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2A96EAB" w14:textId="160E8E8D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51,7</w:t>
            </w:r>
            <w:r w:rsidR="00943ABF" w:rsidRPr="00267458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" w:type="pct"/>
            <w:shd w:val="clear" w:color="auto" w:fill="auto"/>
          </w:tcPr>
          <w:p w14:paraId="69077E45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5F84097C" w14:textId="60FF12E2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17,175</w:t>
            </w:r>
          </w:p>
        </w:tc>
        <w:tc>
          <w:tcPr>
            <w:tcW w:w="90" w:type="pct"/>
            <w:shd w:val="clear" w:color="auto" w:fill="auto"/>
          </w:tcPr>
          <w:p w14:paraId="676CD3E1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550945EA" w14:textId="1C1FC0CC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9,381</w:t>
            </w:r>
          </w:p>
        </w:tc>
        <w:tc>
          <w:tcPr>
            <w:tcW w:w="90" w:type="pct"/>
          </w:tcPr>
          <w:p w14:paraId="5FCC006A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3038DD9E" w14:textId="5582F8B0" w:rsidR="0085723C" w:rsidRPr="00267458" w:rsidRDefault="00943ABF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14,515</w:t>
            </w:r>
          </w:p>
        </w:tc>
        <w:tc>
          <w:tcPr>
            <w:tcW w:w="90" w:type="pct"/>
          </w:tcPr>
          <w:p w14:paraId="109ABA96" w14:textId="00899E2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1AF4CB36" w14:textId="216CDB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2,860</w:t>
            </w:r>
          </w:p>
        </w:tc>
        <w:tc>
          <w:tcPr>
            <w:tcW w:w="90" w:type="pct"/>
          </w:tcPr>
          <w:p w14:paraId="3C248B5E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61036A31" w14:textId="072A069E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3,071</w:t>
            </w:r>
          </w:p>
        </w:tc>
        <w:tc>
          <w:tcPr>
            <w:tcW w:w="90" w:type="pct"/>
          </w:tcPr>
          <w:p w14:paraId="5B0DB9DC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38A00184" w14:textId="2718594A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D670190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23B3DEA3" w14:textId="0C019B53" w:rsidR="0085723C" w:rsidRPr="00267458" w:rsidRDefault="00CD6B2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139,421</w:t>
            </w:r>
          </w:p>
        </w:tc>
      </w:tr>
      <w:tr w:rsidR="0085723C" w:rsidRPr="00267458" w14:paraId="613409E6" w14:textId="77777777" w:rsidTr="00EA2A57">
        <w:tc>
          <w:tcPr>
            <w:tcW w:w="806" w:type="pct"/>
            <w:shd w:val="clear" w:color="auto" w:fill="auto"/>
            <w:vAlign w:val="center"/>
          </w:tcPr>
          <w:p w14:paraId="5B32A098" w14:textId="77777777" w:rsidR="0085723C" w:rsidRPr="00267458" w:rsidRDefault="0085723C" w:rsidP="0085723C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310" w:type="pct"/>
            <w:shd w:val="clear" w:color="auto" w:fill="auto"/>
          </w:tcPr>
          <w:p w14:paraId="4047D67D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EFC4923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4F8E8161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1,197</w:t>
            </w:r>
          </w:p>
        </w:tc>
        <w:tc>
          <w:tcPr>
            <w:tcW w:w="93" w:type="pct"/>
          </w:tcPr>
          <w:p w14:paraId="290652E3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2A69079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90" w:type="pct"/>
            <w:shd w:val="clear" w:color="auto" w:fill="auto"/>
          </w:tcPr>
          <w:p w14:paraId="7B017321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01AABEE4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13,090</w:t>
            </w:r>
          </w:p>
        </w:tc>
        <w:tc>
          <w:tcPr>
            <w:tcW w:w="90" w:type="pct"/>
            <w:shd w:val="clear" w:color="auto" w:fill="auto"/>
          </w:tcPr>
          <w:p w14:paraId="0E69D4B9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0D1270EA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78271DD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0256EF40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C25140F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157F6AEE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435F105" w14:textId="77777777" w:rsidR="0085723C" w:rsidRPr="00267458" w:rsidRDefault="0085723C" w:rsidP="0085723C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346C2E60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53BDF62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54F58984" w14:textId="77777777" w:rsidR="0085723C" w:rsidRPr="00267458" w:rsidRDefault="0085723C" w:rsidP="00857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6AA981C4" w14:textId="77777777" w:rsidR="0085723C" w:rsidRPr="00267458" w:rsidRDefault="0085723C" w:rsidP="0085723C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03E41CDD" w14:textId="77777777" w:rsidR="0085723C" w:rsidRPr="00267458" w:rsidRDefault="0085723C" w:rsidP="0085723C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14,287</w:t>
            </w:r>
          </w:p>
        </w:tc>
      </w:tr>
      <w:tr w:rsidR="00943ABF" w:rsidRPr="00267458" w14:paraId="0E473E76" w14:textId="77777777" w:rsidTr="00564267">
        <w:tc>
          <w:tcPr>
            <w:tcW w:w="806" w:type="pct"/>
            <w:shd w:val="clear" w:color="auto" w:fill="auto"/>
            <w:vAlign w:val="center"/>
          </w:tcPr>
          <w:p w14:paraId="57E48A18" w14:textId="77777777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10" w:type="pct"/>
            <w:shd w:val="clear" w:color="auto" w:fill="auto"/>
          </w:tcPr>
          <w:p w14:paraId="7592A2B7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5794B2E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6945F18F" w14:textId="44469B2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1,29</w:t>
            </w:r>
            <w:r w:rsidR="00F64771" w:rsidRPr="0026745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3B50F096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B2A8B14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40,515</w:t>
            </w:r>
          </w:p>
        </w:tc>
        <w:tc>
          <w:tcPr>
            <w:tcW w:w="90" w:type="pct"/>
            <w:shd w:val="clear" w:color="auto" w:fill="auto"/>
          </w:tcPr>
          <w:p w14:paraId="1A2636EA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47156EC6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C476B83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7AF4424C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7A06948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</w:tcPr>
          <w:p w14:paraId="2FF39273" w14:textId="174CA8F0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90" w:type="pct"/>
          </w:tcPr>
          <w:p w14:paraId="2E460E76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</w:tcPr>
          <w:p w14:paraId="50A57FAF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1,138</w:t>
            </w:r>
          </w:p>
        </w:tc>
        <w:tc>
          <w:tcPr>
            <w:tcW w:w="90" w:type="pct"/>
          </w:tcPr>
          <w:p w14:paraId="78204CF7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</w:tcPr>
          <w:p w14:paraId="0A358B42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32C0944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</w:tcPr>
          <w:p w14:paraId="0B6C4894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54290532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44B9282E" w14:textId="31356D67" w:rsidR="00943ABF" w:rsidRPr="00267458" w:rsidRDefault="00943ABF" w:rsidP="00943ABF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43,128</w:t>
            </w:r>
          </w:p>
        </w:tc>
      </w:tr>
      <w:tr w:rsidR="00943ABF" w:rsidRPr="00267458" w14:paraId="7CA2E36A" w14:textId="77777777" w:rsidTr="00EA2A57">
        <w:tc>
          <w:tcPr>
            <w:tcW w:w="806" w:type="pct"/>
            <w:shd w:val="clear" w:color="auto" w:fill="auto"/>
            <w:vAlign w:val="center"/>
          </w:tcPr>
          <w:p w14:paraId="29A96F55" w14:textId="77777777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58B3E310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081AD500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086A21F7" w14:textId="36253479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(8,42</w:t>
            </w:r>
            <w:r w:rsidR="00CD6B2C" w:rsidRPr="00267458">
              <w:rPr>
                <w:rFonts w:ascii="Angsana New" w:hAnsi="Angsana New"/>
                <w:sz w:val="26"/>
                <w:szCs w:val="26"/>
              </w:rPr>
              <w:t>5</w:t>
            </w:r>
            <w:r w:rsidRPr="002674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pct"/>
          </w:tcPr>
          <w:p w14:paraId="6AA5C6B6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4C526FB" w14:textId="68CE4CE3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(23,260)</w:t>
            </w:r>
          </w:p>
        </w:tc>
        <w:tc>
          <w:tcPr>
            <w:tcW w:w="90" w:type="pct"/>
            <w:shd w:val="clear" w:color="auto" w:fill="auto"/>
          </w:tcPr>
          <w:p w14:paraId="4A75567B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12838AB9" w14:textId="30F5F588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(594)</w:t>
            </w:r>
          </w:p>
        </w:tc>
        <w:tc>
          <w:tcPr>
            <w:tcW w:w="90" w:type="pct"/>
            <w:shd w:val="clear" w:color="auto" w:fill="auto"/>
          </w:tcPr>
          <w:p w14:paraId="5B6D8D1C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</w:tcPr>
          <w:p w14:paraId="14CB43F7" w14:textId="3A1F0CA9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(261)</w:t>
            </w:r>
          </w:p>
        </w:tc>
        <w:tc>
          <w:tcPr>
            <w:tcW w:w="90" w:type="pct"/>
          </w:tcPr>
          <w:p w14:paraId="54FB1792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3FC428C3" w14:textId="56AFB69D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(9,29</w:t>
            </w:r>
            <w:r w:rsidR="00CD6B2C" w:rsidRPr="00267458">
              <w:rPr>
                <w:rFonts w:ascii="Angsana New" w:hAnsi="Angsana New"/>
                <w:sz w:val="26"/>
                <w:szCs w:val="26"/>
              </w:rPr>
              <w:t>8</w:t>
            </w:r>
            <w:r w:rsidRPr="002674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14:paraId="635C89D1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702013FA" w14:textId="3805A769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(4,542)</w:t>
            </w:r>
          </w:p>
        </w:tc>
        <w:tc>
          <w:tcPr>
            <w:tcW w:w="90" w:type="pct"/>
          </w:tcPr>
          <w:p w14:paraId="19AB6418" w14:textId="77777777" w:rsidR="00943ABF" w:rsidRPr="00267458" w:rsidRDefault="00943ABF" w:rsidP="00943AB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5F2BB360" w14:textId="456ACC14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90" w:type="pct"/>
          </w:tcPr>
          <w:p w14:paraId="2A8D4EB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0A122225" w14:textId="4D9A2904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74B4A07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507D93FB" w14:textId="7078042B" w:rsidR="00943ABF" w:rsidRPr="00267458" w:rsidRDefault="00943ABF" w:rsidP="00943ABF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(46,38</w:t>
            </w:r>
            <w:r w:rsidR="00CD6B2C" w:rsidRPr="00267458"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943ABF" w:rsidRPr="00267458" w14:paraId="2FD30174" w14:textId="77777777" w:rsidTr="00EA2A57">
        <w:tc>
          <w:tcPr>
            <w:tcW w:w="806" w:type="pct"/>
            <w:shd w:val="clear" w:color="auto" w:fill="auto"/>
            <w:vAlign w:val="center"/>
          </w:tcPr>
          <w:p w14:paraId="0FFB548B" w14:textId="6AD0B48D" w:rsidR="00943ABF" w:rsidRPr="00267458" w:rsidRDefault="00943ABF" w:rsidP="00943ABF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E900F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-  </w:t>
            </w:r>
          </w:p>
        </w:tc>
        <w:tc>
          <w:tcPr>
            <w:tcW w:w="92" w:type="pct"/>
          </w:tcPr>
          <w:p w14:paraId="762961F1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14:paraId="2C9F5A3B" w14:textId="3112C8E6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782,703</w:t>
            </w:r>
          </w:p>
        </w:tc>
        <w:tc>
          <w:tcPr>
            <w:tcW w:w="93" w:type="pct"/>
          </w:tcPr>
          <w:p w14:paraId="785550B0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7C05662C" w14:textId="220D6C46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564,961</w:t>
            </w:r>
          </w:p>
        </w:tc>
        <w:tc>
          <w:tcPr>
            <w:tcW w:w="90" w:type="pct"/>
            <w:shd w:val="clear" w:color="auto" w:fill="auto"/>
          </w:tcPr>
          <w:p w14:paraId="762D9819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E97F" w14:textId="123AEF6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161,327</w:t>
            </w:r>
          </w:p>
        </w:tc>
        <w:tc>
          <w:tcPr>
            <w:tcW w:w="90" w:type="pct"/>
            <w:shd w:val="clear" w:color="auto" w:fill="auto"/>
          </w:tcPr>
          <w:p w14:paraId="457A9510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5E2F" w14:textId="1FEFDFE2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262,829</w:t>
            </w:r>
          </w:p>
        </w:tc>
        <w:tc>
          <w:tcPr>
            <w:tcW w:w="90" w:type="pct"/>
          </w:tcPr>
          <w:p w14:paraId="6AEADC9B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single" w:sz="4" w:space="0" w:color="auto"/>
            </w:tcBorders>
          </w:tcPr>
          <w:p w14:paraId="4F1E149A" w14:textId="32B3D23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686,053</w:t>
            </w:r>
          </w:p>
        </w:tc>
        <w:tc>
          <w:tcPr>
            <w:tcW w:w="90" w:type="pct"/>
          </w:tcPr>
          <w:p w14:paraId="5009402B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DEFA4DD" w14:textId="5D85616C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67,973</w:t>
            </w:r>
          </w:p>
        </w:tc>
        <w:tc>
          <w:tcPr>
            <w:tcW w:w="90" w:type="pct"/>
          </w:tcPr>
          <w:p w14:paraId="3D9473B3" w14:textId="7777777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03276376" w14:textId="6C8CFFB8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77,038</w:t>
            </w:r>
          </w:p>
        </w:tc>
        <w:tc>
          <w:tcPr>
            <w:tcW w:w="90" w:type="pct"/>
          </w:tcPr>
          <w:p w14:paraId="191F59A5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62BED620" w14:textId="355FC9F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4E29698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736E" w14:textId="1A0AC7C8" w:rsidR="00943ABF" w:rsidRPr="00267458" w:rsidRDefault="00943ABF" w:rsidP="00943ABF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2,602,884</w:t>
            </w:r>
          </w:p>
        </w:tc>
      </w:tr>
      <w:tr w:rsidR="00943ABF" w:rsidRPr="00267458" w14:paraId="6FE4A0E9" w14:textId="77777777" w:rsidTr="00B238E7">
        <w:trPr>
          <w:trHeight w:hRule="exact" w:val="280"/>
        </w:trPr>
        <w:tc>
          <w:tcPr>
            <w:tcW w:w="806" w:type="pct"/>
            <w:shd w:val="clear" w:color="auto" w:fill="auto"/>
          </w:tcPr>
          <w:p w14:paraId="4CEB8559" w14:textId="77777777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</w:tcPr>
          <w:p w14:paraId="58F5999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61123B61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137CDCF2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pct"/>
          </w:tcPr>
          <w:p w14:paraId="3834E830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60BC3CB9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  <w:shd w:val="clear" w:color="auto" w:fill="auto"/>
          </w:tcPr>
          <w:p w14:paraId="30726365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2F5BD98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  <w:shd w:val="clear" w:color="auto" w:fill="auto"/>
          </w:tcPr>
          <w:p w14:paraId="71B506F4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shd w:val="clear" w:color="auto" w:fill="auto"/>
          </w:tcPr>
          <w:p w14:paraId="48D8A29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39E2870C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4263AB6E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04B46D29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18CC7B57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77A469F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7982B6E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14:paraId="26B05593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55CFBA26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  <w:shd w:val="clear" w:color="auto" w:fill="auto"/>
          </w:tcPr>
          <w:p w14:paraId="1D25242A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</w:tcPr>
          <w:p w14:paraId="34E9295D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</w:tr>
      <w:tr w:rsidR="00943ABF" w:rsidRPr="00267458" w14:paraId="543FAF38" w14:textId="77777777" w:rsidTr="00EA2A57">
        <w:tc>
          <w:tcPr>
            <w:tcW w:w="806" w:type="pct"/>
            <w:shd w:val="clear" w:color="auto" w:fill="auto"/>
          </w:tcPr>
          <w:p w14:paraId="787AD9F5" w14:textId="6F4075BE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310" w:type="pct"/>
            <w:shd w:val="clear" w:color="auto" w:fill="auto"/>
          </w:tcPr>
          <w:p w14:paraId="1C088192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0D5F7FC1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</w:tcPr>
          <w:p w14:paraId="23B4CE0E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A51B8BD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</w:tcPr>
          <w:p w14:paraId="5C2919B4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2FCBEF93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3DB2A46F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095AFB7D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shd w:val="clear" w:color="auto" w:fill="auto"/>
          </w:tcPr>
          <w:p w14:paraId="026E90A1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6AF1606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</w:tcPr>
          <w:p w14:paraId="65ECE475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4C054C26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</w:tcPr>
          <w:p w14:paraId="02471A03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7CBD8E26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</w:tcPr>
          <w:p w14:paraId="0F033654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947FBED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</w:tcPr>
          <w:p w14:paraId="29986A8C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573C403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shd w:val="clear" w:color="auto" w:fill="auto"/>
          </w:tcPr>
          <w:p w14:paraId="3D78897F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943ABF" w:rsidRPr="00267458" w14:paraId="06D2AF90" w14:textId="77777777" w:rsidTr="00EA2A57">
        <w:tc>
          <w:tcPr>
            <w:tcW w:w="806" w:type="pct"/>
            <w:shd w:val="clear" w:color="auto" w:fill="auto"/>
            <w:vAlign w:val="center"/>
          </w:tcPr>
          <w:p w14:paraId="362D3BB5" w14:textId="63678192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</w:tcPr>
          <w:p w14:paraId="00586A3F" w14:textId="6BE5CEBC" w:rsidR="00943ABF" w:rsidRPr="00267458" w:rsidRDefault="00943ABF" w:rsidP="00943ABF">
            <w:pPr>
              <w:tabs>
                <w:tab w:val="clear" w:pos="454"/>
                <w:tab w:val="clear" w:pos="680"/>
                <w:tab w:val="decimal" w:pos="705"/>
              </w:tabs>
              <w:spacing w:line="240" w:lineRule="auto"/>
              <w:ind w:left="-109" w:right="-10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2" w:type="pct"/>
          </w:tcPr>
          <w:p w14:paraId="5AF09E0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14:paraId="5BEBFDD0" w14:textId="0D27DA78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289,311</w:t>
            </w:r>
          </w:p>
        </w:tc>
        <w:tc>
          <w:tcPr>
            <w:tcW w:w="93" w:type="pct"/>
          </w:tcPr>
          <w:p w14:paraId="0774F96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double" w:sz="4" w:space="0" w:color="auto"/>
            </w:tcBorders>
          </w:tcPr>
          <w:p w14:paraId="2D914415" w14:textId="4CF4F599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249,238</w:t>
            </w:r>
          </w:p>
        </w:tc>
        <w:tc>
          <w:tcPr>
            <w:tcW w:w="90" w:type="pct"/>
            <w:shd w:val="clear" w:color="auto" w:fill="auto"/>
          </w:tcPr>
          <w:p w14:paraId="38ED94AC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auto"/>
          </w:tcPr>
          <w:p w14:paraId="0D6D696C" w14:textId="6C7EDDC6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38,923</w:t>
            </w:r>
          </w:p>
        </w:tc>
        <w:tc>
          <w:tcPr>
            <w:tcW w:w="90" w:type="pct"/>
            <w:shd w:val="clear" w:color="auto" w:fill="auto"/>
          </w:tcPr>
          <w:p w14:paraId="39720D0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bottom w:val="double" w:sz="4" w:space="0" w:color="auto"/>
            </w:tcBorders>
            <w:shd w:val="clear" w:color="auto" w:fill="auto"/>
          </w:tcPr>
          <w:p w14:paraId="676AB99B" w14:textId="5A0EE40C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22,961</w:t>
            </w:r>
          </w:p>
        </w:tc>
        <w:tc>
          <w:tcPr>
            <w:tcW w:w="90" w:type="pct"/>
          </w:tcPr>
          <w:p w14:paraId="045F5703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14:paraId="5899D08D" w14:textId="084F889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37,322</w:t>
            </w:r>
          </w:p>
        </w:tc>
        <w:tc>
          <w:tcPr>
            <w:tcW w:w="90" w:type="pct"/>
          </w:tcPr>
          <w:p w14:paraId="1FE28F7C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51A74EDA" w14:textId="6E37AF5E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15,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90" w:type="pct"/>
          </w:tcPr>
          <w:p w14:paraId="1A88F3FD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</w:tcPr>
          <w:p w14:paraId="1304EEE1" w14:textId="694F90EC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8,227</w:t>
            </w:r>
          </w:p>
        </w:tc>
        <w:tc>
          <w:tcPr>
            <w:tcW w:w="90" w:type="pct"/>
          </w:tcPr>
          <w:p w14:paraId="3F4CE98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double" w:sz="4" w:space="0" w:color="auto"/>
            </w:tcBorders>
          </w:tcPr>
          <w:p w14:paraId="04A7DE4D" w14:textId="2C779D9B" w:rsidR="00943ABF" w:rsidRPr="00267458" w:rsidRDefault="00943ABF" w:rsidP="00943ABF">
            <w:pPr>
              <w:tabs>
                <w:tab w:val="clear" w:pos="680"/>
                <w:tab w:val="clear" w:pos="907"/>
                <w:tab w:val="left" w:pos="69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14,120</w:t>
            </w:r>
          </w:p>
        </w:tc>
        <w:tc>
          <w:tcPr>
            <w:tcW w:w="90" w:type="pct"/>
            <w:shd w:val="clear" w:color="auto" w:fill="auto"/>
          </w:tcPr>
          <w:p w14:paraId="3707E5EC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bottom w:val="double" w:sz="4" w:space="0" w:color="auto"/>
            </w:tcBorders>
            <w:shd w:val="clear" w:color="auto" w:fill="auto"/>
          </w:tcPr>
          <w:p w14:paraId="450C602E" w14:textId="75131E4B" w:rsidR="00943ABF" w:rsidRPr="00267458" w:rsidRDefault="00943ABF" w:rsidP="00943ABF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1,178,812</w:t>
            </w:r>
          </w:p>
        </w:tc>
      </w:tr>
      <w:tr w:rsidR="00943ABF" w:rsidRPr="00267458" w14:paraId="2D21078D" w14:textId="77777777" w:rsidTr="00EA2A57">
        <w:tc>
          <w:tcPr>
            <w:tcW w:w="806" w:type="pct"/>
            <w:shd w:val="clear" w:color="auto" w:fill="auto"/>
            <w:vAlign w:val="center"/>
          </w:tcPr>
          <w:p w14:paraId="0B454932" w14:textId="4ACC910B" w:rsidR="00943ABF" w:rsidRPr="00267458" w:rsidRDefault="00943ABF" w:rsidP="00943AB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31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15BE81" w14:textId="6EE494B4" w:rsidR="00943ABF" w:rsidRPr="00267458" w:rsidRDefault="00943ABF" w:rsidP="00943ABF">
            <w:pPr>
              <w:tabs>
                <w:tab w:val="clear" w:pos="454"/>
                <w:tab w:val="clear" w:pos="680"/>
                <w:tab w:val="decimal" w:pos="705"/>
              </w:tabs>
              <w:spacing w:line="240" w:lineRule="auto"/>
              <w:ind w:left="-109" w:right="-10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463,828</w:t>
            </w:r>
          </w:p>
        </w:tc>
        <w:tc>
          <w:tcPr>
            <w:tcW w:w="92" w:type="pct"/>
          </w:tcPr>
          <w:p w14:paraId="693A55AB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double" w:sz="4" w:space="0" w:color="auto"/>
              <w:bottom w:val="double" w:sz="4" w:space="0" w:color="auto"/>
            </w:tcBorders>
          </w:tcPr>
          <w:p w14:paraId="7DF5763B" w14:textId="5229AE4F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251,671</w:t>
            </w:r>
          </w:p>
        </w:tc>
        <w:tc>
          <w:tcPr>
            <w:tcW w:w="93" w:type="pct"/>
          </w:tcPr>
          <w:p w14:paraId="4CC5B1F7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double" w:sz="4" w:space="0" w:color="auto"/>
              <w:bottom w:val="double" w:sz="4" w:space="0" w:color="auto"/>
            </w:tcBorders>
          </w:tcPr>
          <w:p w14:paraId="5749265F" w14:textId="2410DC5A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243,317</w:t>
            </w:r>
          </w:p>
        </w:tc>
        <w:tc>
          <w:tcPr>
            <w:tcW w:w="90" w:type="pct"/>
            <w:shd w:val="clear" w:color="auto" w:fill="auto"/>
          </w:tcPr>
          <w:p w14:paraId="2C51FBF4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3B99A1" w14:textId="35E21F65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28,433</w:t>
            </w:r>
          </w:p>
        </w:tc>
        <w:tc>
          <w:tcPr>
            <w:tcW w:w="90" w:type="pct"/>
            <w:shd w:val="clear" w:color="auto" w:fill="auto"/>
          </w:tcPr>
          <w:p w14:paraId="6981951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41B13B" w14:textId="3EDB3018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27,863</w:t>
            </w:r>
          </w:p>
        </w:tc>
        <w:tc>
          <w:tcPr>
            <w:tcW w:w="90" w:type="pct"/>
          </w:tcPr>
          <w:p w14:paraId="1238F369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5" w:type="pct"/>
            <w:tcBorders>
              <w:top w:val="double" w:sz="4" w:space="0" w:color="auto"/>
              <w:bottom w:val="double" w:sz="4" w:space="0" w:color="auto"/>
            </w:tcBorders>
          </w:tcPr>
          <w:p w14:paraId="2DDEC7DB" w14:textId="79D0F0B7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32,405</w:t>
            </w:r>
          </w:p>
        </w:tc>
        <w:tc>
          <w:tcPr>
            <w:tcW w:w="90" w:type="pct"/>
          </w:tcPr>
          <w:p w14:paraId="56A5E5B0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35697591" w14:textId="5FAFA12D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13,484</w:t>
            </w:r>
          </w:p>
        </w:tc>
        <w:tc>
          <w:tcPr>
            <w:tcW w:w="90" w:type="pct"/>
          </w:tcPr>
          <w:p w14:paraId="29D01358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double" w:sz="4" w:space="0" w:color="auto"/>
              <w:bottom w:val="double" w:sz="4" w:space="0" w:color="auto"/>
            </w:tcBorders>
          </w:tcPr>
          <w:p w14:paraId="2E82DE60" w14:textId="6FC72F8F" w:rsidR="00943ABF" w:rsidRPr="00267458" w:rsidRDefault="00943ABF" w:rsidP="0094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5,960</w:t>
            </w:r>
          </w:p>
        </w:tc>
        <w:tc>
          <w:tcPr>
            <w:tcW w:w="90" w:type="pct"/>
          </w:tcPr>
          <w:p w14:paraId="6D99E6AF" w14:textId="77777777" w:rsidR="00943ABF" w:rsidRPr="00267458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double" w:sz="4" w:space="0" w:color="auto"/>
            </w:tcBorders>
          </w:tcPr>
          <w:p w14:paraId="4433B14C" w14:textId="6EBB1EA2" w:rsidR="00943ABF" w:rsidRPr="00B330F1" w:rsidRDefault="00267458" w:rsidP="00943ABF">
            <w:pPr>
              <w:tabs>
                <w:tab w:val="clear" w:pos="680"/>
                <w:tab w:val="clear" w:pos="907"/>
                <w:tab w:val="left" w:pos="69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30F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45,838</w:t>
            </w:r>
          </w:p>
        </w:tc>
        <w:tc>
          <w:tcPr>
            <w:tcW w:w="90" w:type="pct"/>
            <w:shd w:val="clear" w:color="auto" w:fill="auto"/>
          </w:tcPr>
          <w:p w14:paraId="0E2595D7" w14:textId="77777777" w:rsidR="00943ABF" w:rsidRPr="00B330F1" w:rsidRDefault="00943ABF" w:rsidP="00943ABF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F21BCA" w14:textId="5E3B1BB4" w:rsidR="00943ABF" w:rsidRPr="00B330F1" w:rsidRDefault="00267458" w:rsidP="00943ABF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30F1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1,112,799</w:t>
            </w:r>
          </w:p>
        </w:tc>
      </w:tr>
    </w:tbl>
    <w:p w14:paraId="30FDF977" w14:textId="77777777" w:rsidR="00A97915" w:rsidRPr="00267458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13959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35"/>
        <w:gridCol w:w="994"/>
        <w:gridCol w:w="251"/>
        <w:gridCol w:w="1100"/>
        <w:gridCol w:w="251"/>
        <w:gridCol w:w="1111"/>
        <w:gridCol w:w="254"/>
        <w:gridCol w:w="1114"/>
        <w:gridCol w:w="251"/>
        <w:gridCol w:w="1106"/>
        <w:gridCol w:w="248"/>
        <w:gridCol w:w="1016"/>
        <w:gridCol w:w="274"/>
        <w:gridCol w:w="1069"/>
        <w:gridCol w:w="254"/>
        <w:gridCol w:w="1011"/>
        <w:gridCol w:w="248"/>
        <w:gridCol w:w="1072"/>
      </w:tblGrid>
      <w:tr w:rsidR="006948FF" w:rsidRPr="00267458" w14:paraId="6EFDBAF6" w14:textId="77777777" w:rsidTr="006948FF">
        <w:trPr>
          <w:tblHeader/>
        </w:trPr>
        <w:tc>
          <w:tcPr>
            <w:tcW w:w="836" w:type="pct"/>
            <w:vAlign w:val="bottom"/>
          </w:tcPr>
          <w:p w14:paraId="3E11AE59" w14:textId="1EB846B0" w:rsidR="00C50468" w:rsidRPr="00267458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64" w:type="pct"/>
            <w:gridSpan w:val="17"/>
            <w:vAlign w:val="bottom"/>
          </w:tcPr>
          <w:p w14:paraId="475A51B7" w14:textId="77777777" w:rsidR="00C50468" w:rsidRPr="00267458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48FF" w:rsidRPr="00267458" w14:paraId="0B3B07AB" w14:textId="77777777" w:rsidTr="006948FF">
        <w:trPr>
          <w:trHeight w:val="1368"/>
          <w:tblHeader/>
        </w:trPr>
        <w:tc>
          <w:tcPr>
            <w:tcW w:w="836" w:type="pct"/>
            <w:vAlign w:val="bottom"/>
          </w:tcPr>
          <w:p w14:paraId="16FA5546" w14:textId="77777777" w:rsidR="00C50468" w:rsidRPr="00267458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56" w:type="pct"/>
            <w:vAlign w:val="bottom"/>
          </w:tcPr>
          <w:p w14:paraId="1CA6131B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0" w:type="pct"/>
            <w:vAlign w:val="bottom"/>
          </w:tcPr>
          <w:p w14:paraId="2A37C0E3" w14:textId="77777777" w:rsidR="00C50468" w:rsidRPr="00267458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37EF8248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0" w:type="pct"/>
            <w:vAlign w:val="bottom"/>
          </w:tcPr>
          <w:p w14:paraId="302ABB02" w14:textId="77777777" w:rsidR="00C50468" w:rsidRPr="00267458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  <w:vAlign w:val="bottom"/>
          </w:tcPr>
          <w:p w14:paraId="7255175C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1" w:type="pct"/>
            <w:vAlign w:val="bottom"/>
          </w:tcPr>
          <w:p w14:paraId="2E577640" w14:textId="77777777" w:rsidR="00C50468" w:rsidRPr="00267458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vAlign w:val="bottom"/>
          </w:tcPr>
          <w:p w14:paraId="6C60340A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267458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0" w:type="pct"/>
            <w:vAlign w:val="bottom"/>
          </w:tcPr>
          <w:p w14:paraId="7BB44E7A" w14:textId="77777777" w:rsidR="00C50468" w:rsidRPr="00267458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vAlign w:val="bottom"/>
          </w:tcPr>
          <w:p w14:paraId="4F3385B9" w14:textId="77777777" w:rsidR="00C50468" w:rsidRPr="00267458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267458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9" w:type="pct"/>
          </w:tcPr>
          <w:p w14:paraId="70540846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62CE511A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8" w:type="pct"/>
          </w:tcPr>
          <w:p w14:paraId="761F430D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285C3EFD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2F9DD11B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6948FF" w:rsidRPr="00267458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91" w:type="pct"/>
          </w:tcPr>
          <w:p w14:paraId="5D1C8084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297B2072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9" w:type="pct"/>
            <w:vAlign w:val="bottom"/>
          </w:tcPr>
          <w:p w14:paraId="7AEED8FD" w14:textId="77777777" w:rsidR="00C50468" w:rsidRPr="00267458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8074DA8" w14:textId="77777777" w:rsidR="00C50468" w:rsidRPr="00267458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6948FF" w:rsidRPr="00267458" w14:paraId="5608081E" w14:textId="77777777" w:rsidTr="006948FF">
        <w:tc>
          <w:tcPr>
            <w:tcW w:w="836" w:type="pct"/>
          </w:tcPr>
          <w:p w14:paraId="72A1D23B" w14:textId="77777777" w:rsidR="00C50468" w:rsidRPr="00267458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64" w:type="pct"/>
            <w:gridSpan w:val="17"/>
          </w:tcPr>
          <w:p w14:paraId="450B1A98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267458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948FF" w:rsidRPr="00267458" w14:paraId="0C356C93" w14:textId="77777777" w:rsidTr="006948FF">
        <w:tc>
          <w:tcPr>
            <w:tcW w:w="836" w:type="pct"/>
            <w:vAlign w:val="center"/>
          </w:tcPr>
          <w:p w14:paraId="0D2C4B02" w14:textId="77777777" w:rsidR="00C50468" w:rsidRPr="00267458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56" w:type="pct"/>
          </w:tcPr>
          <w:p w14:paraId="7746329C" w14:textId="77777777" w:rsidR="00C50468" w:rsidRPr="00267458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5B10954A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94" w:type="pct"/>
          </w:tcPr>
          <w:p w14:paraId="263C1339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69BA354A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98" w:type="pct"/>
          </w:tcPr>
          <w:p w14:paraId="279B51F1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</w:tcPr>
          <w:p w14:paraId="0CA36046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99" w:type="pct"/>
          </w:tcPr>
          <w:p w14:paraId="72B1091C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0CB77368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96" w:type="pct"/>
          </w:tcPr>
          <w:p w14:paraId="74D3168C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114FAC9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7CE5C9A8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8" w:type="pct"/>
          </w:tcPr>
          <w:p w14:paraId="16762DAA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4EC2A182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BBACE66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688CCE2F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CCEC493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14:paraId="23584400" w14:textId="77777777" w:rsidR="00C50468" w:rsidRPr="00267458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6948FF" w:rsidRPr="00267458" w14:paraId="1CE39422" w14:textId="77777777" w:rsidTr="006948FF">
        <w:tc>
          <w:tcPr>
            <w:tcW w:w="836" w:type="pct"/>
            <w:vAlign w:val="center"/>
          </w:tcPr>
          <w:p w14:paraId="7892FC32" w14:textId="606338CE" w:rsidR="008F0377" w:rsidRPr="00267458" w:rsidRDefault="008F0377" w:rsidP="008F037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904CE0" w:rsidRPr="00267458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356" w:type="pct"/>
          </w:tcPr>
          <w:p w14:paraId="39E1FE3B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0" w:type="pct"/>
          </w:tcPr>
          <w:p w14:paraId="2DE2DED9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738BF442" w14:textId="5852A585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32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450</w:t>
            </w:r>
          </w:p>
        </w:tc>
        <w:tc>
          <w:tcPr>
            <w:tcW w:w="90" w:type="pct"/>
          </w:tcPr>
          <w:p w14:paraId="5B26887A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704E9DF0" w14:textId="0D6CB345" w:rsidR="008F0377" w:rsidRPr="00267458" w:rsidRDefault="001B6074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759</w:t>
            </w:r>
            <w:r w:rsidR="008F0377"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91" w:type="pct"/>
          </w:tcPr>
          <w:p w14:paraId="130DF66D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</w:tcPr>
          <w:p w14:paraId="19B37F5A" w14:textId="72F8F4E3" w:rsidR="008F0377" w:rsidRPr="00267458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23</w:t>
            </w:r>
            <w:r w:rsidR="001B6074" w:rsidRPr="00267458">
              <w:rPr>
                <w:rFonts w:ascii="Angsana New" w:hAnsi="Angsana New"/>
                <w:sz w:val="26"/>
                <w:szCs w:val="26"/>
              </w:rPr>
              <w:t>8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90" w:type="pct"/>
          </w:tcPr>
          <w:p w14:paraId="16296BAD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</w:tcPr>
          <w:p w14:paraId="4E14865E" w14:textId="5CB7B589" w:rsidR="008F0377" w:rsidRPr="00267458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3</w:t>
            </w:r>
            <w:r w:rsidR="001B6074" w:rsidRPr="00267458">
              <w:rPr>
                <w:rFonts w:ascii="Angsana New" w:hAnsi="Angsana New"/>
                <w:sz w:val="26"/>
                <w:szCs w:val="26"/>
              </w:rPr>
              <w:t>21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89" w:type="pct"/>
          </w:tcPr>
          <w:p w14:paraId="047398AC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61B4ADC3" w14:textId="10E2C28F" w:rsidR="008F0377" w:rsidRPr="00267458" w:rsidRDefault="008F0377" w:rsidP="0053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8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369</w:t>
            </w:r>
          </w:p>
        </w:tc>
        <w:tc>
          <w:tcPr>
            <w:tcW w:w="98" w:type="pct"/>
          </w:tcPr>
          <w:p w14:paraId="6B7B0347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6939BB25" w14:textId="13EE16D4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3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850</w:t>
            </w:r>
          </w:p>
        </w:tc>
        <w:tc>
          <w:tcPr>
            <w:tcW w:w="91" w:type="pct"/>
          </w:tcPr>
          <w:p w14:paraId="66CD5A1F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6F0755BD" w14:textId="237B0A6D" w:rsidR="008F0377" w:rsidRPr="00267458" w:rsidRDefault="001B6074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4,003</w:t>
            </w:r>
          </w:p>
        </w:tc>
        <w:tc>
          <w:tcPr>
            <w:tcW w:w="89" w:type="pct"/>
          </w:tcPr>
          <w:p w14:paraId="077124E1" w14:textId="77777777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14:paraId="1AA090E6" w14:textId="79BD8F4E" w:rsidR="008F0377" w:rsidRPr="0026745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2,1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54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1B6074" w:rsidRPr="00267458">
              <w:rPr>
                <w:rFonts w:ascii="Angsana New" w:eastAsia="Cordia New" w:hAnsi="Angsana New"/>
                <w:sz w:val="26"/>
                <w:szCs w:val="26"/>
              </w:rPr>
              <w:t>220</w:t>
            </w:r>
          </w:p>
        </w:tc>
      </w:tr>
      <w:tr w:rsidR="006948FF" w:rsidRPr="00267458" w14:paraId="5820E562" w14:textId="77777777" w:rsidTr="006948FF">
        <w:tc>
          <w:tcPr>
            <w:tcW w:w="836" w:type="pct"/>
            <w:vAlign w:val="center"/>
          </w:tcPr>
          <w:p w14:paraId="61B6A841" w14:textId="77777777" w:rsidR="001B6074" w:rsidRPr="00267458" w:rsidRDefault="001B6074" w:rsidP="001B607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56" w:type="pct"/>
          </w:tcPr>
          <w:p w14:paraId="37619F87" w14:textId="77777777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3731D6AF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0E05CCD9" w14:textId="31C33A53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3,003</w:t>
            </w:r>
          </w:p>
        </w:tc>
        <w:tc>
          <w:tcPr>
            <w:tcW w:w="90" w:type="pct"/>
          </w:tcPr>
          <w:p w14:paraId="0F904912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2D4FFFC5" w14:textId="2EAC0CF0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2,095</w:t>
            </w:r>
          </w:p>
        </w:tc>
        <w:tc>
          <w:tcPr>
            <w:tcW w:w="91" w:type="pct"/>
            <w:shd w:val="clear" w:color="auto" w:fill="auto"/>
          </w:tcPr>
          <w:p w14:paraId="7114064D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28429ABB" w14:textId="56CA2DD9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2,065</w:t>
            </w:r>
          </w:p>
        </w:tc>
        <w:tc>
          <w:tcPr>
            <w:tcW w:w="90" w:type="pct"/>
            <w:shd w:val="clear" w:color="auto" w:fill="auto"/>
          </w:tcPr>
          <w:p w14:paraId="1E36BAFF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34B091EB" w14:textId="3052C141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5,150</w:t>
            </w:r>
          </w:p>
        </w:tc>
        <w:tc>
          <w:tcPr>
            <w:tcW w:w="89" w:type="pct"/>
          </w:tcPr>
          <w:p w14:paraId="74DAB092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04B4C6D5" w14:textId="53760BDB" w:rsidR="001B6074" w:rsidRPr="00267458" w:rsidRDefault="001B6074" w:rsidP="0053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10</w:t>
            </w:r>
          </w:p>
        </w:tc>
        <w:tc>
          <w:tcPr>
            <w:tcW w:w="98" w:type="pct"/>
          </w:tcPr>
          <w:p w14:paraId="263C7B2C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794E1DC0" w14:textId="2891B24F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1,554</w:t>
            </w:r>
          </w:p>
        </w:tc>
        <w:tc>
          <w:tcPr>
            <w:tcW w:w="91" w:type="pct"/>
          </w:tcPr>
          <w:p w14:paraId="44D835A0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358E241A" w14:textId="54A3C1D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93,081</w:t>
            </w:r>
          </w:p>
        </w:tc>
        <w:tc>
          <w:tcPr>
            <w:tcW w:w="89" w:type="pct"/>
            <w:shd w:val="clear" w:color="auto" w:fill="auto"/>
          </w:tcPr>
          <w:p w14:paraId="290BBF48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42B5EBB9" w14:textId="05F1B6E6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106,958</w:t>
            </w:r>
          </w:p>
        </w:tc>
      </w:tr>
      <w:tr w:rsidR="006948FF" w:rsidRPr="00267458" w14:paraId="09B01B24" w14:textId="77777777" w:rsidTr="006948FF">
        <w:tc>
          <w:tcPr>
            <w:tcW w:w="836" w:type="pct"/>
            <w:vAlign w:val="center"/>
          </w:tcPr>
          <w:p w14:paraId="010CBDE4" w14:textId="77777777" w:rsidR="001B6074" w:rsidRPr="00267458" w:rsidRDefault="001B6074" w:rsidP="001B6074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56" w:type="pct"/>
          </w:tcPr>
          <w:p w14:paraId="60DD8CC6" w14:textId="77777777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2E6E6392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5BEE9C99" w14:textId="629356C4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3,153</w:t>
            </w:r>
          </w:p>
        </w:tc>
        <w:tc>
          <w:tcPr>
            <w:tcW w:w="90" w:type="pct"/>
          </w:tcPr>
          <w:p w14:paraId="6BFA7B23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0352DA97" w14:textId="1976F414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91,901</w:t>
            </w:r>
          </w:p>
        </w:tc>
        <w:tc>
          <w:tcPr>
            <w:tcW w:w="91" w:type="pct"/>
            <w:shd w:val="clear" w:color="auto" w:fill="auto"/>
          </w:tcPr>
          <w:p w14:paraId="1C98837D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21F90178" w14:textId="20CCC8F5" w:rsidR="001B6074" w:rsidRPr="00267458" w:rsidRDefault="001B6074" w:rsidP="001B6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" w:type="pct"/>
            <w:shd w:val="clear" w:color="auto" w:fill="auto"/>
          </w:tcPr>
          <w:p w14:paraId="68BA25C5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4847D3DA" w14:textId="7B6ABCE7" w:rsidR="001B6074" w:rsidRPr="00267458" w:rsidRDefault="001B6074" w:rsidP="0053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06973182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7152FD7F" w14:textId="036304E9" w:rsidR="001B6074" w:rsidRPr="00267458" w:rsidRDefault="001B6074" w:rsidP="0053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</w:tcPr>
          <w:p w14:paraId="17D3F6F6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39B5FEBA" w14:textId="4BD19D71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64</w:t>
            </w:r>
          </w:p>
        </w:tc>
        <w:tc>
          <w:tcPr>
            <w:tcW w:w="91" w:type="pct"/>
          </w:tcPr>
          <w:p w14:paraId="15FA0ABA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347A3D4A" w14:textId="4CAF43AE" w:rsidR="001B6074" w:rsidRPr="00267458" w:rsidRDefault="001B6074" w:rsidP="001B6074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(95,143)</w:t>
            </w:r>
          </w:p>
        </w:tc>
        <w:tc>
          <w:tcPr>
            <w:tcW w:w="89" w:type="pct"/>
            <w:shd w:val="clear" w:color="auto" w:fill="auto"/>
          </w:tcPr>
          <w:p w14:paraId="508E10CE" w14:textId="77777777" w:rsidR="001B6074" w:rsidRPr="00267458" w:rsidRDefault="001B6074" w:rsidP="001B60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75278F44" w14:textId="57568E2D" w:rsidR="001B6074" w:rsidRPr="00267458" w:rsidRDefault="001B6074" w:rsidP="0013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B238E7" w:rsidRPr="00267458" w14:paraId="355F9BE9" w14:textId="77777777" w:rsidTr="006948FF">
        <w:tc>
          <w:tcPr>
            <w:tcW w:w="836" w:type="pct"/>
            <w:shd w:val="clear" w:color="auto" w:fill="auto"/>
            <w:vAlign w:val="center"/>
          </w:tcPr>
          <w:p w14:paraId="36D28169" w14:textId="57A03897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56" w:type="pct"/>
          </w:tcPr>
          <w:p w14:paraId="44BB7262" w14:textId="5455179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6620004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74B6919B" w14:textId="2E99418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90" w:type="pct"/>
          </w:tcPr>
          <w:p w14:paraId="1AFCD8E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7119D77A" w14:textId="487357B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(83,639)</w:t>
            </w:r>
          </w:p>
        </w:tc>
        <w:tc>
          <w:tcPr>
            <w:tcW w:w="91" w:type="pct"/>
            <w:shd w:val="clear" w:color="auto" w:fill="auto"/>
          </w:tcPr>
          <w:p w14:paraId="076C610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63D401C4" w14:textId="0BF9F85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5754B86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68345A4E" w14:textId="0FB976D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89" w:type="pct"/>
          </w:tcPr>
          <w:p w14:paraId="3B79565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38F18EE3" w14:textId="5911611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(5,885)</w:t>
            </w:r>
          </w:p>
        </w:tc>
        <w:tc>
          <w:tcPr>
            <w:tcW w:w="98" w:type="pct"/>
          </w:tcPr>
          <w:p w14:paraId="2603610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6AAEE73E" w14:textId="0AC6654F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91" w:type="pct"/>
          </w:tcPr>
          <w:p w14:paraId="52EA263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7BC8ED02" w14:textId="782932C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6396E8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4452BE69" w14:textId="5F8E0D81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(89,696)</w:t>
            </w:r>
          </w:p>
        </w:tc>
      </w:tr>
      <w:tr w:rsidR="00B238E7" w:rsidRPr="00267458" w14:paraId="730D9F95" w14:textId="77777777" w:rsidTr="006948FF">
        <w:tc>
          <w:tcPr>
            <w:tcW w:w="836" w:type="pct"/>
            <w:vAlign w:val="center"/>
          </w:tcPr>
          <w:p w14:paraId="440DFC3C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67926090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758F5B3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17AA2957" w14:textId="55F0348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00AD7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130BBDA5" w14:textId="626E248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(41,633)</w:t>
            </w:r>
          </w:p>
        </w:tc>
        <w:tc>
          <w:tcPr>
            <w:tcW w:w="91" w:type="pct"/>
            <w:shd w:val="clear" w:color="auto" w:fill="auto"/>
          </w:tcPr>
          <w:p w14:paraId="44772FE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14:paraId="2B752C93" w14:textId="7405C98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(16,445)</w:t>
            </w:r>
          </w:p>
        </w:tc>
        <w:tc>
          <w:tcPr>
            <w:tcW w:w="90" w:type="pct"/>
            <w:shd w:val="clear" w:color="auto" w:fill="auto"/>
          </w:tcPr>
          <w:p w14:paraId="493BC8B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158FC8A2" w14:textId="2D07D65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(6,891)</w:t>
            </w:r>
          </w:p>
        </w:tc>
        <w:tc>
          <w:tcPr>
            <w:tcW w:w="89" w:type="pct"/>
          </w:tcPr>
          <w:p w14:paraId="4810B28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439D2641" w14:textId="017A572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(9,227)</w:t>
            </w:r>
          </w:p>
        </w:tc>
        <w:tc>
          <w:tcPr>
            <w:tcW w:w="98" w:type="pct"/>
          </w:tcPr>
          <w:p w14:paraId="7ED15D3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40F1B30A" w14:textId="29C7138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91" w:type="pct"/>
          </w:tcPr>
          <w:p w14:paraId="136E58F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0B586091" w14:textId="6A8D09C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587D43C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14:paraId="589F51B0" w14:textId="311BC957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(74,196)</w:t>
            </w:r>
          </w:p>
        </w:tc>
      </w:tr>
      <w:tr w:rsidR="00B238E7" w:rsidRPr="00267458" w14:paraId="79EBC82B" w14:textId="77777777" w:rsidTr="006948FF">
        <w:tc>
          <w:tcPr>
            <w:tcW w:w="836" w:type="pct"/>
            <w:vAlign w:val="center"/>
          </w:tcPr>
          <w:p w14:paraId="6CAFFE61" w14:textId="72D25FFE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2563</w:t>
            </w:r>
          </w:p>
          <w:p w14:paraId="36BEB4C4" w14:textId="6536D0DC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4D29A1D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0" w:type="pct"/>
          </w:tcPr>
          <w:p w14:paraId="1841728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21D2F1C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5E3DD961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53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8,606</w:t>
            </w:r>
          </w:p>
        </w:tc>
        <w:tc>
          <w:tcPr>
            <w:tcW w:w="90" w:type="pct"/>
          </w:tcPr>
          <w:p w14:paraId="7E41263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24635835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4F9D623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28,280</w:t>
            </w:r>
          </w:p>
        </w:tc>
        <w:tc>
          <w:tcPr>
            <w:tcW w:w="91" w:type="pct"/>
            <w:shd w:val="clear" w:color="auto" w:fill="auto"/>
          </w:tcPr>
          <w:p w14:paraId="16C7234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14:paraId="70A1135C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54337E8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23,840</w:t>
            </w:r>
          </w:p>
        </w:tc>
        <w:tc>
          <w:tcPr>
            <w:tcW w:w="90" w:type="pct"/>
            <w:shd w:val="clear" w:color="auto" w:fill="auto"/>
          </w:tcPr>
          <w:p w14:paraId="7500D2C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3BA2788E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06CF234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19,256</w:t>
            </w:r>
          </w:p>
        </w:tc>
        <w:tc>
          <w:tcPr>
            <w:tcW w:w="89" w:type="pct"/>
          </w:tcPr>
          <w:p w14:paraId="50E286B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1D55F05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022DE56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53,267</w:t>
            </w:r>
          </w:p>
        </w:tc>
        <w:tc>
          <w:tcPr>
            <w:tcW w:w="98" w:type="pct"/>
          </w:tcPr>
          <w:p w14:paraId="36399AA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5AEEF19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19482D41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5,468</w:t>
            </w:r>
          </w:p>
        </w:tc>
        <w:tc>
          <w:tcPr>
            <w:tcW w:w="91" w:type="pct"/>
          </w:tcPr>
          <w:p w14:paraId="69E5779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14:paraId="2328EC4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3D827724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89" w:type="pct"/>
            <w:shd w:val="clear" w:color="auto" w:fill="auto"/>
          </w:tcPr>
          <w:p w14:paraId="632EC58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145CB71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3E9C307" w14:textId="64CE272C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,097,286</w:t>
            </w:r>
          </w:p>
        </w:tc>
      </w:tr>
      <w:tr w:rsidR="00B238E7" w:rsidRPr="00267458" w14:paraId="7098282E" w14:textId="77777777" w:rsidTr="006948FF">
        <w:tc>
          <w:tcPr>
            <w:tcW w:w="836" w:type="pct"/>
            <w:shd w:val="clear" w:color="auto" w:fill="auto"/>
            <w:vAlign w:val="center"/>
          </w:tcPr>
          <w:p w14:paraId="656B17A6" w14:textId="77777777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56" w:type="pct"/>
            <w:shd w:val="clear" w:color="auto" w:fill="auto"/>
          </w:tcPr>
          <w:p w14:paraId="58772939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6E755B7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274252A0" w14:textId="2A6469AB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2,339</w:t>
            </w:r>
          </w:p>
        </w:tc>
        <w:tc>
          <w:tcPr>
            <w:tcW w:w="90" w:type="pct"/>
          </w:tcPr>
          <w:p w14:paraId="366883B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6292CBAA" w14:textId="693691C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2,348</w:t>
            </w:r>
          </w:p>
        </w:tc>
        <w:tc>
          <w:tcPr>
            <w:tcW w:w="91" w:type="pct"/>
            <w:shd w:val="clear" w:color="auto" w:fill="auto"/>
          </w:tcPr>
          <w:p w14:paraId="349C291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65E0A274" w14:textId="6D832BC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5,592</w:t>
            </w:r>
          </w:p>
        </w:tc>
        <w:tc>
          <w:tcPr>
            <w:tcW w:w="90" w:type="pct"/>
            <w:shd w:val="clear" w:color="auto" w:fill="auto"/>
          </w:tcPr>
          <w:p w14:paraId="75C5333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294A1D6C" w14:textId="5C342D44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738</w:t>
            </w:r>
          </w:p>
        </w:tc>
        <w:tc>
          <w:tcPr>
            <w:tcW w:w="89" w:type="pct"/>
          </w:tcPr>
          <w:p w14:paraId="1B576F4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0455F096" w14:textId="58B962C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26</w:t>
            </w:r>
          </w:p>
        </w:tc>
        <w:tc>
          <w:tcPr>
            <w:tcW w:w="98" w:type="pct"/>
          </w:tcPr>
          <w:p w14:paraId="6FFB578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18598FE4" w14:textId="5B0FDE76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490</w:t>
            </w:r>
          </w:p>
        </w:tc>
        <w:tc>
          <w:tcPr>
            <w:tcW w:w="91" w:type="pct"/>
          </w:tcPr>
          <w:p w14:paraId="3EF1D9F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5F44E001" w14:textId="0AD6311C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6,639</w:t>
            </w:r>
          </w:p>
        </w:tc>
        <w:tc>
          <w:tcPr>
            <w:tcW w:w="89" w:type="pct"/>
            <w:shd w:val="clear" w:color="auto" w:fill="auto"/>
          </w:tcPr>
          <w:p w14:paraId="7052746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264999A5" w14:textId="5626A349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21,172</w:t>
            </w:r>
          </w:p>
        </w:tc>
      </w:tr>
      <w:tr w:rsidR="00B238E7" w:rsidRPr="00267458" w14:paraId="311BC637" w14:textId="77777777" w:rsidTr="006948FF">
        <w:trPr>
          <w:trHeight w:val="171"/>
        </w:trPr>
        <w:tc>
          <w:tcPr>
            <w:tcW w:w="836" w:type="pct"/>
            <w:shd w:val="clear" w:color="auto" w:fill="auto"/>
            <w:vAlign w:val="center"/>
          </w:tcPr>
          <w:p w14:paraId="184A535E" w14:textId="77777777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56" w:type="pct"/>
            <w:shd w:val="clear" w:color="auto" w:fill="auto"/>
          </w:tcPr>
          <w:p w14:paraId="766CEAED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4B7D85A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297C2AF6" w14:textId="2353167E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679</w:t>
            </w:r>
          </w:p>
        </w:tc>
        <w:tc>
          <w:tcPr>
            <w:tcW w:w="90" w:type="pct"/>
          </w:tcPr>
          <w:p w14:paraId="1B88DF0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6CE2050F" w14:textId="296CD0E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352</w:t>
            </w:r>
          </w:p>
        </w:tc>
        <w:tc>
          <w:tcPr>
            <w:tcW w:w="91" w:type="pct"/>
            <w:shd w:val="clear" w:color="auto" w:fill="auto"/>
          </w:tcPr>
          <w:p w14:paraId="35E8FCA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46312ADF" w14:textId="23362F4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90" w:type="pct"/>
            <w:shd w:val="clear" w:color="auto" w:fill="auto"/>
          </w:tcPr>
          <w:p w14:paraId="67467A3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15CA60BA" w14:textId="70C07B9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9" w:type="pct"/>
          </w:tcPr>
          <w:p w14:paraId="0FED788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24353B98" w14:textId="2351ACD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pct"/>
          </w:tcPr>
          <w:p w14:paraId="293BEF5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7B58B9A2" w14:textId="0F617ADF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46</w:t>
            </w:r>
          </w:p>
        </w:tc>
        <w:tc>
          <w:tcPr>
            <w:tcW w:w="91" w:type="pct"/>
          </w:tcPr>
          <w:p w14:paraId="15D6796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5FFD5B48" w14:textId="360C72F6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(1,077)</w:t>
            </w:r>
          </w:p>
        </w:tc>
        <w:tc>
          <w:tcPr>
            <w:tcW w:w="89" w:type="pct"/>
            <w:shd w:val="clear" w:color="auto" w:fill="auto"/>
          </w:tcPr>
          <w:p w14:paraId="15A3CFB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4863A0C7" w14:textId="64B5942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38E7" w:rsidRPr="00267458" w14:paraId="6193271B" w14:textId="77777777" w:rsidTr="006948FF">
        <w:tc>
          <w:tcPr>
            <w:tcW w:w="836" w:type="pct"/>
            <w:shd w:val="clear" w:color="auto" w:fill="auto"/>
            <w:vAlign w:val="center"/>
          </w:tcPr>
          <w:p w14:paraId="006403D6" w14:textId="09C3920C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56" w:type="pct"/>
            <w:shd w:val="clear" w:color="auto" w:fill="auto"/>
          </w:tcPr>
          <w:p w14:paraId="17F3EBA8" w14:textId="64BF49E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03A4476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505310B0" w14:textId="2501B27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DB401A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1DB0BEFC" w14:textId="4D28B40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83,639</w:t>
            </w:r>
          </w:p>
        </w:tc>
        <w:tc>
          <w:tcPr>
            <w:tcW w:w="91" w:type="pct"/>
            <w:shd w:val="clear" w:color="auto" w:fill="auto"/>
          </w:tcPr>
          <w:p w14:paraId="209B966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0BE69503" w14:textId="2D8F7C3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27EF5D8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24E39175" w14:textId="749CED4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494FFCA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1C9DB4D8" w14:textId="43475F1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2,000</w:t>
            </w:r>
          </w:p>
        </w:tc>
        <w:tc>
          <w:tcPr>
            <w:tcW w:w="98" w:type="pct"/>
          </w:tcPr>
          <w:p w14:paraId="692F923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610845D4" w14:textId="2418968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56BC2A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6217B5C5" w14:textId="5E52AAD4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2A5216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53FE65C5" w14:textId="24706A4C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85,639</w:t>
            </w:r>
          </w:p>
        </w:tc>
      </w:tr>
      <w:tr w:rsidR="00B238E7" w:rsidRPr="00267458" w14:paraId="1560CDB9" w14:textId="77777777" w:rsidTr="006948FF">
        <w:tc>
          <w:tcPr>
            <w:tcW w:w="836" w:type="pct"/>
            <w:shd w:val="clear" w:color="auto" w:fill="auto"/>
            <w:vAlign w:val="center"/>
          </w:tcPr>
          <w:p w14:paraId="118FF03E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14:paraId="5A004035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56AC083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20C52E4F" w14:textId="07AAB2F0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78E42D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7A84B5D" w14:textId="3A9F660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(23,285)</w:t>
            </w:r>
          </w:p>
        </w:tc>
        <w:tc>
          <w:tcPr>
            <w:tcW w:w="91" w:type="pct"/>
            <w:shd w:val="clear" w:color="auto" w:fill="auto"/>
          </w:tcPr>
          <w:p w14:paraId="4E600D4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14:paraId="55E9EBC7" w14:textId="101AB16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(261)</w:t>
            </w:r>
          </w:p>
        </w:tc>
        <w:tc>
          <w:tcPr>
            <w:tcW w:w="90" w:type="pct"/>
            <w:shd w:val="clear" w:color="auto" w:fill="auto"/>
          </w:tcPr>
          <w:p w14:paraId="0A0717B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</w:tcPr>
          <w:p w14:paraId="4D25D34C" w14:textId="6B157EF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(283)</w:t>
            </w:r>
          </w:p>
        </w:tc>
        <w:tc>
          <w:tcPr>
            <w:tcW w:w="89" w:type="pct"/>
          </w:tcPr>
          <w:p w14:paraId="3F27E23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781DA553" w14:textId="32B561F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(4,249)</w:t>
            </w:r>
          </w:p>
        </w:tc>
        <w:tc>
          <w:tcPr>
            <w:tcW w:w="98" w:type="pct"/>
          </w:tcPr>
          <w:p w14:paraId="245C697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084623D8" w14:textId="737C011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5D9B86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0C837A2C" w14:textId="36D8BEA0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(147)</w:t>
            </w:r>
          </w:p>
        </w:tc>
        <w:tc>
          <w:tcPr>
            <w:tcW w:w="89" w:type="pct"/>
            <w:shd w:val="clear" w:color="auto" w:fill="auto"/>
          </w:tcPr>
          <w:p w14:paraId="2AF2930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</w:tcPr>
          <w:p w14:paraId="36FFFB84" w14:textId="594C90D4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(28,225)</w:t>
            </w:r>
          </w:p>
        </w:tc>
      </w:tr>
      <w:tr w:rsidR="00B238E7" w:rsidRPr="00267458" w14:paraId="7D22CA03" w14:textId="77777777" w:rsidTr="006948FF">
        <w:tc>
          <w:tcPr>
            <w:tcW w:w="836" w:type="pct"/>
            <w:shd w:val="clear" w:color="auto" w:fill="auto"/>
            <w:vAlign w:val="center"/>
          </w:tcPr>
          <w:p w14:paraId="3DC0F2B9" w14:textId="6D1FA5F1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65B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166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628</w:t>
            </w:r>
          </w:p>
        </w:tc>
        <w:tc>
          <w:tcPr>
            <w:tcW w:w="90" w:type="pct"/>
          </w:tcPr>
          <w:p w14:paraId="78480F4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7F7DF34C" w14:textId="695D0B53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541,624</w:t>
            </w:r>
          </w:p>
        </w:tc>
        <w:tc>
          <w:tcPr>
            <w:tcW w:w="90" w:type="pct"/>
          </w:tcPr>
          <w:p w14:paraId="1DEB9DE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7316558D" w14:textId="5860EF0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791,334</w:t>
            </w:r>
          </w:p>
        </w:tc>
        <w:tc>
          <w:tcPr>
            <w:tcW w:w="91" w:type="pct"/>
            <w:shd w:val="clear" w:color="auto" w:fill="auto"/>
          </w:tcPr>
          <w:p w14:paraId="3ADCF4D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98D4" w14:textId="590DF44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229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" w:type="pct"/>
            <w:shd w:val="clear" w:color="auto" w:fill="auto"/>
          </w:tcPr>
          <w:p w14:paraId="30B5CEF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8ECF" w14:textId="07CDDC4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322,755</w:t>
            </w:r>
          </w:p>
        </w:tc>
        <w:tc>
          <w:tcPr>
            <w:tcW w:w="89" w:type="pct"/>
          </w:tcPr>
          <w:p w14:paraId="2DBD7F4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59C9A096" w14:textId="30ED1CB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51,044</w:t>
            </w:r>
          </w:p>
        </w:tc>
        <w:tc>
          <w:tcPr>
            <w:tcW w:w="98" w:type="pct"/>
          </w:tcPr>
          <w:p w14:paraId="27227EC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4092" w14:textId="13733A34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66,004</w:t>
            </w:r>
          </w:p>
        </w:tc>
        <w:tc>
          <w:tcPr>
            <w:tcW w:w="91" w:type="pct"/>
          </w:tcPr>
          <w:p w14:paraId="546B236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</w:tcPr>
          <w:p w14:paraId="2D3A7572" w14:textId="01472584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7,356</w:t>
            </w:r>
          </w:p>
        </w:tc>
        <w:tc>
          <w:tcPr>
            <w:tcW w:w="89" w:type="pct"/>
            <w:shd w:val="clear" w:color="auto" w:fill="auto"/>
          </w:tcPr>
          <w:p w14:paraId="36B86B6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67B1" w14:textId="180A092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2,175,872</w:t>
            </w:r>
          </w:p>
        </w:tc>
      </w:tr>
      <w:tr w:rsidR="00B238E7" w:rsidRPr="00267458" w14:paraId="7013ADB6" w14:textId="77777777" w:rsidTr="006948FF">
        <w:tc>
          <w:tcPr>
            <w:tcW w:w="836" w:type="pct"/>
            <w:shd w:val="clear" w:color="auto" w:fill="auto"/>
          </w:tcPr>
          <w:p w14:paraId="3AACD7B1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</w:tcPr>
          <w:p w14:paraId="13DB6BD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3C5802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2AD16E7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F86D9F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3363B3D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12F6146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14:paraId="057A2F4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3B73970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5C76774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7CBE44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74010B5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671D3ED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680041A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CE2859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14:paraId="492B01D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11F259D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196C700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238E7" w:rsidRPr="00267458" w14:paraId="62825AB7" w14:textId="77777777" w:rsidTr="006948FF">
        <w:tc>
          <w:tcPr>
            <w:tcW w:w="836" w:type="pct"/>
            <w:shd w:val="clear" w:color="auto" w:fill="auto"/>
          </w:tcPr>
          <w:p w14:paraId="3DFC1D26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shd w:val="clear" w:color="auto" w:fill="auto"/>
          </w:tcPr>
          <w:p w14:paraId="0BF7025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1E226F2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2A0FA61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564195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</w:tcPr>
          <w:p w14:paraId="5C2D465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4FF1789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7DABF6A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4922F8B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5DABF18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85D7D3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</w:tcPr>
          <w:p w14:paraId="259A8C0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34FA3CC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14:paraId="7EFAC1D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4EC02C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1D32FE2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484C2B9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2D31973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238E7" w:rsidRPr="00267458" w14:paraId="7D60291C" w14:textId="77777777" w:rsidTr="006948FF">
        <w:tc>
          <w:tcPr>
            <w:tcW w:w="836" w:type="pct"/>
            <w:shd w:val="clear" w:color="auto" w:fill="auto"/>
          </w:tcPr>
          <w:p w14:paraId="3DDEFA7E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shd w:val="clear" w:color="auto" w:fill="auto"/>
          </w:tcPr>
          <w:p w14:paraId="2E3C8FB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64620E1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20C33B1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CBE6D5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</w:tcPr>
          <w:p w14:paraId="3075A53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C4FACC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07A550C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6C18920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05A6BEB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EEE70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</w:tcPr>
          <w:p w14:paraId="3021665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0C5EC71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14:paraId="2B08371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53530C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149C7B6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52374B9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2E5B3DD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238E7" w:rsidRPr="00267458" w14:paraId="25CE645D" w14:textId="77777777" w:rsidTr="006948FF">
        <w:tc>
          <w:tcPr>
            <w:tcW w:w="836" w:type="pct"/>
            <w:shd w:val="clear" w:color="auto" w:fill="auto"/>
          </w:tcPr>
          <w:p w14:paraId="6D16065D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shd w:val="clear" w:color="auto" w:fill="auto"/>
          </w:tcPr>
          <w:p w14:paraId="00FF0CE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539EE22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1156725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6C80A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</w:tcPr>
          <w:p w14:paraId="2990E18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36290E3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601294A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43DE2B4E" w14:textId="77777777" w:rsidR="00B238E7" w:rsidRPr="00267458" w:rsidRDefault="00B238E7" w:rsidP="002E04E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3D30183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91ED23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</w:tcPr>
          <w:p w14:paraId="2E749EE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4B0163B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14:paraId="0F5BC5E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EC478B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62574AE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49E29FD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161B065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238E7" w:rsidRPr="00267458" w14:paraId="777872DC" w14:textId="77777777" w:rsidTr="006948FF">
        <w:tc>
          <w:tcPr>
            <w:tcW w:w="836" w:type="pct"/>
          </w:tcPr>
          <w:p w14:paraId="34F66B50" w14:textId="77777777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64" w:type="pct"/>
            <w:gridSpan w:val="17"/>
          </w:tcPr>
          <w:p w14:paraId="6C7FA20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267458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B238E7" w:rsidRPr="00267458" w14:paraId="45DBEF02" w14:textId="77777777" w:rsidTr="006948FF">
        <w:tc>
          <w:tcPr>
            <w:tcW w:w="836" w:type="pct"/>
          </w:tcPr>
          <w:p w14:paraId="62DB4D4B" w14:textId="77777777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267458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56" w:type="pct"/>
            <w:shd w:val="clear" w:color="auto" w:fill="auto"/>
          </w:tcPr>
          <w:p w14:paraId="12311B5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0F21A4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62E677B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E8CBA7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37D9877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  <w:shd w:val="clear" w:color="auto" w:fill="auto"/>
          </w:tcPr>
          <w:p w14:paraId="2F2F018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395B5AD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00B88AB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42ADCF6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0FA0B6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3394CFE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8" w:type="pct"/>
          </w:tcPr>
          <w:p w14:paraId="6EF7B39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2FB0B0C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87B43F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1BEB745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32DAC8A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0E509E7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238E7" w:rsidRPr="00267458" w14:paraId="15729FC9" w14:textId="77777777" w:rsidTr="006948FF">
        <w:tc>
          <w:tcPr>
            <w:tcW w:w="836" w:type="pct"/>
            <w:vAlign w:val="center"/>
          </w:tcPr>
          <w:p w14:paraId="216CE6E9" w14:textId="049A3B83" w:rsidR="00B238E7" w:rsidRPr="00267458" w:rsidRDefault="00B238E7" w:rsidP="00B238E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>2563</w:t>
            </w:r>
          </w:p>
        </w:tc>
        <w:tc>
          <w:tcPr>
            <w:tcW w:w="356" w:type="pct"/>
            <w:shd w:val="clear" w:color="auto" w:fill="auto"/>
          </w:tcPr>
          <w:p w14:paraId="69E3418C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4E568DF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699060F1" w14:textId="0B1F3C2B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426,961</w:t>
            </w:r>
          </w:p>
        </w:tc>
        <w:tc>
          <w:tcPr>
            <w:tcW w:w="90" w:type="pct"/>
          </w:tcPr>
          <w:p w14:paraId="62E3EA3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5C9C688A" w14:textId="44E89382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516,072</w:t>
            </w:r>
          </w:p>
        </w:tc>
        <w:tc>
          <w:tcPr>
            <w:tcW w:w="91" w:type="pct"/>
            <w:shd w:val="clear" w:color="auto" w:fill="auto"/>
          </w:tcPr>
          <w:p w14:paraId="776350F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38253373" w14:textId="53088AB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222,785</w:t>
            </w:r>
          </w:p>
        </w:tc>
        <w:tc>
          <w:tcPr>
            <w:tcW w:w="90" w:type="pct"/>
            <w:shd w:val="clear" w:color="auto" w:fill="auto"/>
          </w:tcPr>
          <w:p w14:paraId="06338D0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02B645F9" w14:textId="6524EA60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294,153</w:t>
            </w:r>
          </w:p>
        </w:tc>
        <w:tc>
          <w:tcPr>
            <w:tcW w:w="89" w:type="pct"/>
          </w:tcPr>
          <w:p w14:paraId="25A721A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17C39084" w14:textId="19B313B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46,097</w:t>
            </w:r>
          </w:p>
        </w:tc>
        <w:tc>
          <w:tcPr>
            <w:tcW w:w="98" w:type="pct"/>
          </w:tcPr>
          <w:p w14:paraId="448BD7F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43E81709" w14:textId="65E45BFC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56,145</w:t>
            </w:r>
          </w:p>
        </w:tc>
        <w:tc>
          <w:tcPr>
            <w:tcW w:w="91" w:type="pct"/>
          </w:tcPr>
          <w:p w14:paraId="39C88FF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5E48769C" w14:textId="4DCB6564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1CFB242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69A5B737" w14:textId="67807B30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1,562,213</w:t>
            </w:r>
          </w:p>
        </w:tc>
      </w:tr>
      <w:tr w:rsidR="00B238E7" w:rsidRPr="00267458" w14:paraId="1C4318E5" w14:textId="77777777" w:rsidTr="006948FF">
        <w:tc>
          <w:tcPr>
            <w:tcW w:w="836" w:type="pct"/>
            <w:vAlign w:val="center"/>
          </w:tcPr>
          <w:p w14:paraId="69689D96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56" w:type="pct"/>
            <w:shd w:val="clear" w:color="auto" w:fill="auto"/>
          </w:tcPr>
          <w:p w14:paraId="6D726CD7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59C65CC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29E2350E" w14:textId="75D0671F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22,037</w:t>
            </w:r>
          </w:p>
        </w:tc>
        <w:tc>
          <w:tcPr>
            <w:tcW w:w="90" w:type="pct"/>
          </w:tcPr>
          <w:p w14:paraId="661A301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15B4435E" w14:textId="421C54B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41,539</w:t>
            </w:r>
          </w:p>
        </w:tc>
        <w:tc>
          <w:tcPr>
            <w:tcW w:w="91" w:type="pct"/>
            <w:shd w:val="clear" w:color="auto" w:fill="auto"/>
          </w:tcPr>
          <w:p w14:paraId="3F89328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0D646CE4" w14:textId="7C2AE12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4,712</w:t>
            </w:r>
          </w:p>
        </w:tc>
        <w:tc>
          <w:tcPr>
            <w:tcW w:w="90" w:type="pct"/>
            <w:shd w:val="clear" w:color="auto" w:fill="auto"/>
          </w:tcPr>
          <w:p w14:paraId="60B2265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2D76BF30" w14:textId="62E2523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8,340</w:t>
            </w:r>
          </w:p>
        </w:tc>
        <w:tc>
          <w:tcPr>
            <w:tcW w:w="89" w:type="pct"/>
          </w:tcPr>
          <w:p w14:paraId="3F91628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477D1FC5" w14:textId="747777C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3,356</w:t>
            </w:r>
          </w:p>
        </w:tc>
        <w:tc>
          <w:tcPr>
            <w:tcW w:w="98" w:type="pct"/>
          </w:tcPr>
          <w:p w14:paraId="26389CC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64E3AB27" w14:textId="4EBBE5F9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2,314</w:t>
            </w:r>
          </w:p>
        </w:tc>
        <w:tc>
          <w:tcPr>
            <w:tcW w:w="91" w:type="pct"/>
          </w:tcPr>
          <w:p w14:paraId="0D29D2B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1886286D" w14:textId="2D1AE69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DC9A4E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6BC9154D" w14:textId="7EBC632B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82,298</w:t>
            </w:r>
          </w:p>
        </w:tc>
      </w:tr>
      <w:tr w:rsidR="00B238E7" w:rsidRPr="00267458" w14:paraId="33287128" w14:textId="77777777" w:rsidTr="006948FF">
        <w:tc>
          <w:tcPr>
            <w:tcW w:w="836" w:type="pct"/>
            <w:shd w:val="clear" w:color="auto" w:fill="auto"/>
            <w:vAlign w:val="center"/>
          </w:tcPr>
          <w:p w14:paraId="551ECEA6" w14:textId="4D404B91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56" w:type="pct"/>
            <w:shd w:val="clear" w:color="auto" w:fill="auto"/>
          </w:tcPr>
          <w:p w14:paraId="19EA9EC2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58D933E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1FA8B39B" w14:textId="2FB7D71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0" w:type="pct"/>
          </w:tcPr>
          <w:p w14:paraId="25FF0BD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4476ECDC" w14:textId="064554B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(24,387)</w:t>
            </w:r>
          </w:p>
        </w:tc>
        <w:tc>
          <w:tcPr>
            <w:tcW w:w="91" w:type="pct"/>
            <w:shd w:val="clear" w:color="auto" w:fill="auto"/>
          </w:tcPr>
          <w:p w14:paraId="21698A0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68E089FA" w14:textId="1A21131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091A237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4ACEAE45" w14:textId="6DAD256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89" w:type="pct"/>
          </w:tcPr>
          <w:p w14:paraId="76006F7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09C05537" w14:textId="3E01854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(867)</w:t>
            </w:r>
          </w:p>
        </w:tc>
        <w:tc>
          <w:tcPr>
            <w:tcW w:w="98" w:type="pct"/>
          </w:tcPr>
          <w:p w14:paraId="3291C89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1DC83540" w14:textId="0A3C039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4AF922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7E87651E" w14:textId="3320915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2B3F268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30B537BF" w14:textId="49E342E0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(25,282)</w:t>
            </w:r>
          </w:p>
        </w:tc>
      </w:tr>
      <w:tr w:rsidR="00B238E7" w:rsidRPr="00267458" w14:paraId="4C33967B" w14:textId="77777777" w:rsidTr="006948FF">
        <w:tc>
          <w:tcPr>
            <w:tcW w:w="836" w:type="pct"/>
            <w:vAlign w:val="center"/>
          </w:tcPr>
          <w:p w14:paraId="3189CC0C" w14:textId="77777777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auto"/>
          </w:tcPr>
          <w:p w14:paraId="0E65AAE6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6D59F86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2F9C09EC" w14:textId="30C5A8E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0" w:type="pct"/>
          </w:tcPr>
          <w:p w14:paraId="10356FB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6D0A7B51" w14:textId="56704930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(41,474)</w:t>
            </w:r>
          </w:p>
        </w:tc>
        <w:tc>
          <w:tcPr>
            <w:tcW w:w="91" w:type="pct"/>
            <w:shd w:val="clear" w:color="auto" w:fill="auto"/>
          </w:tcPr>
          <w:p w14:paraId="4629BE1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4A6E9FAC" w14:textId="24E4D2E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(16,133)</w:t>
            </w:r>
          </w:p>
        </w:tc>
        <w:tc>
          <w:tcPr>
            <w:tcW w:w="90" w:type="pct"/>
            <w:shd w:val="clear" w:color="auto" w:fill="auto"/>
          </w:tcPr>
          <w:p w14:paraId="10F0541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6ED7B313" w14:textId="2DEFEFE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(6,832)</w:t>
            </w:r>
          </w:p>
        </w:tc>
        <w:tc>
          <w:tcPr>
            <w:tcW w:w="89" w:type="pct"/>
          </w:tcPr>
          <w:p w14:paraId="63FDD83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1C5D6B36" w14:textId="08307C7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(8,377)</w:t>
            </w:r>
          </w:p>
        </w:tc>
        <w:tc>
          <w:tcPr>
            <w:tcW w:w="98" w:type="pct"/>
          </w:tcPr>
          <w:p w14:paraId="46E6C24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DB8A29F" w14:textId="4167AC3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F436C6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68A27F8F" w14:textId="0C76896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D04907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73277800" w14:textId="6A5B455D" w:rsidR="00B238E7" w:rsidRPr="00267458" w:rsidRDefault="00B238E7" w:rsidP="00B238E7">
            <w:pPr>
              <w:tabs>
                <w:tab w:val="clear" w:pos="680"/>
                <w:tab w:val="clear" w:pos="907"/>
                <w:tab w:val="decimal" w:pos="705"/>
                <w:tab w:val="left" w:pos="892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(72,816)</w:t>
            </w:r>
          </w:p>
        </w:tc>
      </w:tr>
      <w:tr w:rsidR="00B238E7" w:rsidRPr="00267458" w14:paraId="3E37FBD8" w14:textId="77777777" w:rsidTr="006948FF">
        <w:tc>
          <w:tcPr>
            <w:tcW w:w="836" w:type="pct"/>
            <w:vAlign w:val="center"/>
          </w:tcPr>
          <w:p w14:paraId="7220B789" w14:textId="30C14545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2563 </w:t>
            </w:r>
          </w:p>
          <w:p w14:paraId="6C2DEE37" w14:textId="4CF7724B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</w:tcPr>
          <w:p w14:paraId="3918A01A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</w:p>
          <w:p w14:paraId="00C2E37C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 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4F9DBDF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718CEC1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6B0AF73E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48,998</w:t>
            </w:r>
          </w:p>
        </w:tc>
        <w:tc>
          <w:tcPr>
            <w:tcW w:w="90" w:type="pct"/>
          </w:tcPr>
          <w:p w14:paraId="01C9E14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38D3137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050B77DD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491,750</w:t>
            </w:r>
          </w:p>
        </w:tc>
        <w:tc>
          <w:tcPr>
            <w:tcW w:w="91" w:type="pct"/>
            <w:shd w:val="clear" w:color="auto" w:fill="auto"/>
          </w:tcPr>
          <w:p w14:paraId="472EF7C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14:paraId="6FE35A5D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2F93B9E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11,364</w:t>
            </w:r>
          </w:p>
        </w:tc>
        <w:tc>
          <w:tcPr>
            <w:tcW w:w="90" w:type="pct"/>
            <w:shd w:val="clear" w:color="auto" w:fill="auto"/>
          </w:tcPr>
          <w:p w14:paraId="480DEAD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58F6E7D0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1E20290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29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5,633</w:t>
            </w:r>
          </w:p>
        </w:tc>
        <w:tc>
          <w:tcPr>
            <w:tcW w:w="89" w:type="pct"/>
          </w:tcPr>
          <w:p w14:paraId="7F2466B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3286700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66214525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0,209</w:t>
            </w:r>
          </w:p>
        </w:tc>
        <w:tc>
          <w:tcPr>
            <w:tcW w:w="98" w:type="pct"/>
          </w:tcPr>
          <w:p w14:paraId="504F312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091E7AC5" w14:textId="77777777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07D00B6E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8,459</w:t>
            </w:r>
          </w:p>
        </w:tc>
        <w:tc>
          <w:tcPr>
            <w:tcW w:w="91" w:type="pct"/>
          </w:tcPr>
          <w:p w14:paraId="6D6D901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14:paraId="7CCB3C51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F3CF003" w14:textId="2F5C2384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FD0651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78C3714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CDCD082" w14:textId="33645CD1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46,413</w:t>
            </w:r>
          </w:p>
        </w:tc>
      </w:tr>
      <w:tr w:rsidR="00B238E7" w:rsidRPr="00267458" w14:paraId="2C237640" w14:textId="77777777" w:rsidTr="006948FF">
        <w:tc>
          <w:tcPr>
            <w:tcW w:w="836" w:type="pct"/>
            <w:vAlign w:val="center"/>
          </w:tcPr>
          <w:p w14:paraId="04C5679D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56" w:type="pct"/>
            <w:shd w:val="clear" w:color="auto" w:fill="auto"/>
          </w:tcPr>
          <w:p w14:paraId="242492DB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2A22A47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0E0C38F5" w14:textId="37FCCEB8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20,475</w:t>
            </w:r>
          </w:p>
        </w:tc>
        <w:tc>
          <w:tcPr>
            <w:tcW w:w="90" w:type="pct"/>
          </w:tcPr>
          <w:p w14:paraId="05F1CCA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2845A8C5" w14:textId="3554C22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48,329</w:t>
            </w:r>
          </w:p>
        </w:tc>
        <w:tc>
          <w:tcPr>
            <w:tcW w:w="91" w:type="pct"/>
            <w:shd w:val="clear" w:color="auto" w:fill="auto"/>
          </w:tcPr>
          <w:p w14:paraId="13684F9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23C1BB95" w14:textId="42445E5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627</w:t>
            </w:r>
          </w:p>
        </w:tc>
        <w:tc>
          <w:tcPr>
            <w:tcW w:w="90" w:type="pct"/>
            <w:shd w:val="clear" w:color="auto" w:fill="auto"/>
          </w:tcPr>
          <w:p w14:paraId="5A45FC4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49ECE027" w14:textId="3D8E855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7,660</w:t>
            </w:r>
          </w:p>
        </w:tc>
        <w:tc>
          <w:tcPr>
            <w:tcW w:w="89" w:type="pct"/>
          </w:tcPr>
          <w:p w14:paraId="1F600B4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429CF40A" w14:textId="35DE200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2,442</w:t>
            </w:r>
          </w:p>
        </w:tc>
        <w:tc>
          <w:tcPr>
            <w:tcW w:w="98" w:type="pct"/>
          </w:tcPr>
          <w:p w14:paraId="1A4AF04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47F0F364" w14:textId="5FDEF2FB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2,512</w:t>
            </w:r>
          </w:p>
        </w:tc>
        <w:tc>
          <w:tcPr>
            <w:tcW w:w="91" w:type="pct"/>
          </w:tcPr>
          <w:p w14:paraId="01B6192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41EE9347" w14:textId="0719519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7894DC8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01DD917F" w14:textId="60262BB6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86,045</w:t>
            </w:r>
          </w:p>
        </w:tc>
      </w:tr>
      <w:tr w:rsidR="00B238E7" w:rsidRPr="00267458" w14:paraId="18758126" w14:textId="77777777" w:rsidTr="006948FF">
        <w:tc>
          <w:tcPr>
            <w:tcW w:w="836" w:type="pct"/>
            <w:shd w:val="clear" w:color="auto" w:fill="auto"/>
            <w:vAlign w:val="center"/>
          </w:tcPr>
          <w:p w14:paraId="6FDB3464" w14:textId="2F60D6E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56" w:type="pct"/>
            <w:shd w:val="clear" w:color="auto" w:fill="auto"/>
          </w:tcPr>
          <w:p w14:paraId="4775C6FB" w14:textId="02CB5FE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0C5F5F5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41D8F2AE" w14:textId="0D29EFF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0" w:type="pct"/>
          </w:tcPr>
          <w:p w14:paraId="3AE2DCE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2C41154F" w14:textId="28D797A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</w:p>
        </w:tc>
        <w:tc>
          <w:tcPr>
            <w:tcW w:w="91" w:type="pct"/>
            <w:shd w:val="clear" w:color="auto" w:fill="auto"/>
          </w:tcPr>
          <w:p w14:paraId="57DB428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119506AC" w14:textId="1A18766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27)</w:t>
            </w:r>
          </w:p>
        </w:tc>
        <w:tc>
          <w:tcPr>
            <w:tcW w:w="90" w:type="pct"/>
            <w:shd w:val="clear" w:color="auto" w:fill="auto"/>
          </w:tcPr>
          <w:p w14:paraId="1D2DBA1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7E48FABD" w14:textId="64EFC43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89" w:type="pct"/>
          </w:tcPr>
          <w:p w14:paraId="50C8249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292F848D" w14:textId="5D484794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pct"/>
          </w:tcPr>
          <w:p w14:paraId="1EFCDFB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661EC4FF" w14:textId="38EED66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pct"/>
          </w:tcPr>
          <w:p w14:paraId="457844D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31F62D59" w14:textId="134F79A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4C36741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601172FF" w14:textId="0990DCC1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B238E7" w:rsidRPr="00267458" w14:paraId="7F72951D" w14:textId="77777777" w:rsidTr="006948FF">
        <w:tc>
          <w:tcPr>
            <w:tcW w:w="836" w:type="pct"/>
            <w:shd w:val="clear" w:color="auto" w:fill="auto"/>
            <w:vAlign w:val="center"/>
          </w:tcPr>
          <w:p w14:paraId="79004DA5" w14:textId="14D94616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356" w:type="pct"/>
            <w:shd w:val="clear" w:color="auto" w:fill="auto"/>
          </w:tcPr>
          <w:p w14:paraId="1BAFB492" w14:textId="740C838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3EAF01C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</w:tcPr>
          <w:p w14:paraId="5AE52196" w14:textId="74FF51D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0" w:type="pct"/>
          </w:tcPr>
          <w:p w14:paraId="23466AF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</w:tcPr>
          <w:p w14:paraId="5F820F52" w14:textId="61DAF69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40,515</w:t>
            </w:r>
          </w:p>
        </w:tc>
        <w:tc>
          <w:tcPr>
            <w:tcW w:w="91" w:type="pct"/>
            <w:shd w:val="clear" w:color="auto" w:fill="auto"/>
          </w:tcPr>
          <w:p w14:paraId="1B92A03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63195F9B" w14:textId="28333B2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5F75A04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3E930EB3" w14:textId="50710C6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" w:type="pct"/>
          </w:tcPr>
          <w:p w14:paraId="2AA7BE5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</w:tcPr>
          <w:p w14:paraId="003F1816" w14:textId="1BF59EF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1,138</w:t>
            </w:r>
          </w:p>
        </w:tc>
        <w:tc>
          <w:tcPr>
            <w:tcW w:w="98" w:type="pct"/>
          </w:tcPr>
          <w:p w14:paraId="0F8BA1B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7AC8ADC5" w14:textId="38E0318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pct"/>
          </w:tcPr>
          <w:p w14:paraId="7FBF4C2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</w:tcPr>
          <w:p w14:paraId="68D9E55C" w14:textId="2ABF96E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0A40EF3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7826B174" w14:textId="0370B4DC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41,653</w:t>
            </w:r>
          </w:p>
        </w:tc>
      </w:tr>
      <w:tr w:rsidR="00B238E7" w:rsidRPr="00267458" w14:paraId="4FDB8225" w14:textId="77777777" w:rsidTr="006948FF">
        <w:tc>
          <w:tcPr>
            <w:tcW w:w="836" w:type="pct"/>
            <w:shd w:val="clear" w:color="auto" w:fill="auto"/>
            <w:vAlign w:val="center"/>
          </w:tcPr>
          <w:p w14:paraId="37B6CDF5" w14:textId="77777777" w:rsidR="00B238E7" w:rsidRPr="00267458" w:rsidRDefault="00B238E7" w:rsidP="00B238E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267458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56" w:type="pct"/>
            <w:shd w:val="clear" w:color="auto" w:fill="auto"/>
          </w:tcPr>
          <w:p w14:paraId="7B07FE13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7CAB297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4D61CEB5" w14:textId="01B53D4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0" w:type="pct"/>
          </w:tcPr>
          <w:p w14:paraId="3C43DCE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127F74E0" w14:textId="787076F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(23</w:t>
            </w:r>
            <w:r w:rsidRPr="00267458">
              <w:rPr>
                <w:rFonts w:ascii="Angsana New" w:hAnsi="Angsana New"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sz w:val="26"/>
                <w:szCs w:val="26"/>
                <w:cs/>
              </w:rPr>
              <w:t>260)</w:t>
            </w:r>
          </w:p>
        </w:tc>
        <w:tc>
          <w:tcPr>
            <w:tcW w:w="91" w:type="pct"/>
            <w:shd w:val="clear" w:color="auto" w:fill="auto"/>
          </w:tcPr>
          <w:p w14:paraId="3EB363C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0306CDAA" w14:textId="0D90BEB8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(261)</w:t>
            </w:r>
          </w:p>
        </w:tc>
        <w:tc>
          <w:tcPr>
            <w:tcW w:w="90" w:type="pct"/>
            <w:shd w:val="clear" w:color="auto" w:fill="auto"/>
          </w:tcPr>
          <w:p w14:paraId="370CB17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7D014A12" w14:textId="04F15C5C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89" w:type="pct"/>
          </w:tcPr>
          <w:p w14:paraId="3583809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10E8D1A3" w14:textId="3A70DBC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(4,022)</w:t>
            </w:r>
          </w:p>
        </w:tc>
        <w:tc>
          <w:tcPr>
            <w:tcW w:w="98" w:type="pct"/>
          </w:tcPr>
          <w:p w14:paraId="4EBF173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13EA208D" w14:textId="16AC87DD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1" w:type="pct"/>
          </w:tcPr>
          <w:p w14:paraId="17EF81F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5A5991CF" w14:textId="7FFE523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393B8B1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3C52CEFD" w14:textId="5C03C2F8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sz w:val="26"/>
                <w:szCs w:val="26"/>
              </w:rPr>
              <w:t>(27,800)</w:t>
            </w:r>
          </w:p>
        </w:tc>
      </w:tr>
      <w:tr w:rsidR="00B238E7" w:rsidRPr="00267458" w14:paraId="43925144" w14:textId="77777777" w:rsidTr="006948FF">
        <w:tc>
          <w:tcPr>
            <w:tcW w:w="836" w:type="pct"/>
            <w:shd w:val="clear" w:color="auto" w:fill="auto"/>
            <w:vAlign w:val="center"/>
          </w:tcPr>
          <w:p w14:paraId="331CB529" w14:textId="693E6A49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B910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0" w:type="pct"/>
          </w:tcPr>
          <w:p w14:paraId="1FEE8C7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1D90134B" w14:textId="175B9D2E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469,473</w:t>
            </w:r>
          </w:p>
        </w:tc>
        <w:tc>
          <w:tcPr>
            <w:tcW w:w="90" w:type="pct"/>
          </w:tcPr>
          <w:p w14:paraId="3B40D81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41AF053C" w14:textId="30A9B592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557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334</w:t>
            </w:r>
          </w:p>
        </w:tc>
        <w:tc>
          <w:tcPr>
            <w:tcW w:w="91" w:type="pct"/>
            <w:shd w:val="clear" w:color="auto" w:fill="auto"/>
          </w:tcPr>
          <w:p w14:paraId="7268939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8B3A" w14:textId="79A75CE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215,703</w:t>
            </w:r>
          </w:p>
        </w:tc>
        <w:tc>
          <w:tcPr>
            <w:tcW w:w="90" w:type="pct"/>
            <w:shd w:val="clear" w:color="auto" w:fill="auto"/>
          </w:tcPr>
          <w:p w14:paraId="63D410A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B5AD" w14:textId="783D1A3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303,063</w:t>
            </w:r>
          </w:p>
        </w:tc>
        <w:tc>
          <w:tcPr>
            <w:tcW w:w="89" w:type="pct"/>
          </w:tcPr>
          <w:p w14:paraId="793993F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30EEA767" w14:textId="6B1018C3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39,767</w:t>
            </w:r>
          </w:p>
        </w:tc>
        <w:tc>
          <w:tcPr>
            <w:tcW w:w="98" w:type="pct"/>
          </w:tcPr>
          <w:p w14:paraId="4E98DC4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59478308" w14:textId="6392EB1F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60,971</w:t>
            </w:r>
          </w:p>
        </w:tc>
        <w:tc>
          <w:tcPr>
            <w:tcW w:w="91" w:type="pct"/>
          </w:tcPr>
          <w:p w14:paraId="277AB1A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single" w:sz="4" w:space="0" w:color="auto"/>
            </w:tcBorders>
          </w:tcPr>
          <w:p w14:paraId="28FF5001" w14:textId="43AAF3FA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9" w:type="pct"/>
            <w:shd w:val="clear" w:color="auto" w:fill="auto"/>
          </w:tcPr>
          <w:p w14:paraId="65AD108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0C" w14:textId="65C1A89D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1,646,311</w:t>
            </w:r>
          </w:p>
        </w:tc>
      </w:tr>
      <w:tr w:rsidR="00B238E7" w:rsidRPr="00267458" w14:paraId="1A4A82C7" w14:textId="77777777" w:rsidTr="00D636F4">
        <w:trPr>
          <w:trHeight w:hRule="exact" w:val="288"/>
        </w:trPr>
        <w:tc>
          <w:tcPr>
            <w:tcW w:w="836" w:type="pct"/>
            <w:shd w:val="clear" w:color="auto" w:fill="auto"/>
            <w:vAlign w:val="center"/>
          </w:tcPr>
          <w:p w14:paraId="2EEF6664" w14:textId="77777777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shd w:val="clear" w:color="auto" w:fill="auto"/>
          </w:tcPr>
          <w:p w14:paraId="3137E3CB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482AB7F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29DF602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7979B76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D7EADF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" w:type="pct"/>
            <w:shd w:val="clear" w:color="auto" w:fill="auto"/>
          </w:tcPr>
          <w:p w14:paraId="0FE4766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</w:tcPr>
          <w:p w14:paraId="4AA03F6A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00AD9D1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</w:tcPr>
          <w:p w14:paraId="1F70AEE3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40F1F60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1D7885C2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33B0346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09D70D7E" w14:textId="77777777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A2D457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</w:tcPr>
          <w:p w14:paraId="55CF6E0D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11BDD7EB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3B111B21" w14:textId="77777777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238E7" w:rsidRPr="00267458" w14:paraId="36501AAC" w14:textId="77777777" w:rsidTr="00781397">
        <w:tc>
          <w:tcPr>
            <w:tcW w:w="836" w:type="pct"/>
            <w:shd w:val="clear" w:color="auto" w:fill="auto"/>
          </w:tcPr>
          <w:p w14:paraId="049561F3" w14:textId="353FD59D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56" w:type="pct"/>
            <w:shd w:val="clear" w:color="auto" w:fill="auto"/>
          </w:tcPr>
          <w:p w14:paraId="71DB5E1F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7B6C9F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</w:tcPr>
          <w:p w14:paraId="0A6EE891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5BDCC25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</w:tcPr>
          <w:p w14:paraId="3F1952C3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" w:type="pct"/>
            <w:shd w:val="clear" w:color="auto" w:fill="auto"/>
          </w:tcPr>
          <w:p w14:paraId="4988C8A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shd w:val="clear" w:color="auto" w:fill="auto"/>
          </w:tcPr>
          <w:p w14:paraId="1F87536A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shd w:val="clear" w:color="auto" w:fill="auto"/>
          </w:tcPr>
          <w:p w14:paraId="2597D6B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shd w:val="clear" w:color="auto" w:fill="auto"/>
          </w:tcPr>
          <w:p w14:paraId="4D13D4DC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0CD9DB3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</w:tcPr>
          <w:p w14:paraId="1CBC4213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" w:type="pct"/>
          </w:tcPr>
          <w:p w14:paraId="7D3F8BF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</w:tcPr>
          <w:p w14:paraId="09EA9F37" w14:textId="77777777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8EAB1E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</w:tcPr>
          <w:p w14:paraId="2EB80293" w14:textId="77777777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shd w:val="clear" w:color="auto" w:fill="auto"/>
          </w:tcPr>
          <w:p w14:paraId="64478D74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shd w:val="clear" w:color="auto" w:fill="auto"/>
          </w:tcPr>
          <w:p w14:paraId="280A82FE" w14:textId="77777777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B238E7" w:rsidRPr="00267458" w14:paraId="4F8193DA" w14:textId="77777777" w:rsidTr="00781397">
        <w:tc>
          <w:tcPr>
            <w:tcW w:w="836" w:type="pct"/>
            <w:shd w:val="clear" w:color="auto" w:fill="auto"/>
          </w:tcPr>
          <w:p w14:paraId="0F4BCF59" w14:textId="6CF2C65E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56" w:type="pct"/>
            <w:tcBorders>
              <w:bottom w:val="double" w:sz="4" w:space="0" w:color="auto"/>
            </w:tcBorders>
            <w:shd w:val="clear" w:color="auto" w:fill="auto"/>
          </w:tcPr>
          <w:p w14:paraId="6A5E3D7B" w14:textId="78675C2E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0" w:type="pct"/>
          </w:tcPr>
          <w:p w14:paraId="3C6981B5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double" w:sz="4" w:space="0" w:color="auto"/>
            </w:tcBorders>
          </w:tcPr>
          <w:p w14:paraId="36A1D76B" w14:textId="304836EA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89,608</w:t>
            </w:r>
          </w:p>
        </w:tc>
        <w:tc>
          <w:tcPr>
            <w:tcW w:w="90" w:type="pct"/>
          </w:tcPr>
          <w:p w14:paraId="79D1F57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06C2CF05" w14:textId="5D6F7F8E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236,530</w:t>
            </w:r>
          </w:p>
        </w:tc>
        <w:tc>
          <w:tcPr>
            <w:tcW w:w="91" w:type="pct"/>
            <w:shd w:val="clear" w:color="auto" w:fill="auto"/>
          </w:tcPr>
          <w:p w14:paraId="7A8C9ECC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bottom w:val="double" w:sz="4" w:space="0" w:color="auto"/>
            </w:tcBorders>
            <w:shd w:val="clear" w:color="auto" w:fill="auto"/>
          </w:tcPr>
          <w:p w14:paraId="7FB4E9D9" w14:textId="197D4E8B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12,476</w:t>
            </w:r>
          </w:p>
        </w:tc>
        <w:tc>
          <w:tcPr>
            <w:tcW w:w="90" w:type="pct"/>
            <w:shd w:val="clear" w:color="auto" w:fill="auto"/>
          </w:tcPr>
          <w:p w14:paraId="5A7C1FD8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</w:tcPr>
          <w:p w14:paraId="66DE7E9A" w14:textId="773AE9CF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23,623</w:t>
            </w:r>
          </w:p>
        </w:tc>
        <w:tc>
          <w:tcPr>
            <w:tcW w:w="89" w:type="pct"/>
          </w:tcPr>
          <w:p w14:paraId="00ABD1AF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double" w:sz="4" w:space="0" w:color="auto"/>
            </w:tcBorders>
          </w:tcPr>
          <w:p w14:paraId="5A97E417" w14:textId="2A2896B2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13,058</w:t>
            </w:r>
          </w:p>
        </w:tc>
        <w:tc>
          <w:tcPr>
            <w:tcW w:w="98" w:type="pct"/>
          </w:tcPr>
          <w:p w14:paraId="1016251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</w:tcPr>
          <w:p w14:paraId="3C98D2E5" w14:textId="722A051A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7,009</w:t>
            </w:r>
          </w:p>
        </w:tc>
        <w:tc>
          <w:tcPr>
            <w:tcW w:w="91" w:type="pct"/>
          </w:tcPr>
          <w:p w14:paraId="4DDF6D3D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</w:tcPr>
          <w:p w14:paraId="0F6E9308" w14:textId="51129980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89" w:type="pct"/>
            <w:shd w:val="clear" w:color="auto" w:fill="auto"/>
          </w:tcPr>
          <w:p w14:paraId="200B5387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double" w:sz="4" w:space="0" w:color="auto"/>
            </w:tcBorders>
            <w:shd w:val="clear" w:color="auto" w:fill="auto"/>
          </w:tcPr>
          <w:p w14:paraId="6D902FAB" w14:textId="5197A26F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550,873</w:t>
            </w:r>
          </w:p>
        </w:tc>
      </w:tr>
      <w:tr w:rsidR="00B238E7" w:rsidRPr="00267458" w14:paraId="7598AA61" w14:textId="77777777" w:rsidTr="00781397">
        <w:tc>
          <w:tcPr>
            <w:tcW w:w="836" w:type="pct"/>
            <w:shd w:val="clear" w:color="auto" w:fill="auto"/>
          </w:tcPr>
          <w:p w14:paraId="26D40BDC" w14:textId="66DE314B" w:rsidR="00B238E7" w:rsidRPr="00267458" w:rsidRDefault="00B238E7" w:rsidP="00B238E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56" w:type="pct"/>
            <w:tcBorders>
              <w:bottom w:val="double" w:sz="4" w:space="0" w:color="auto"/>
            </w:tcBorders>
            <w:shd w:val="clear" w:color="auto" w:fill="auto"/>
          </w:tcPr>
          <w:p w14:paraId="2FD7C021" w14:textId="40A211E2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0" w:type="pct"/>
          </w:tcPr>
          <w:p w14:paraId="02F2773A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double" w:sz="4" w:space="0" w:color="auto"/>
            </w:tcBorders>
          </w:tcPr>
          <w:p w14:paraId="2AD49941" w14:textId="2494E7F1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72,151</w:t>
            </w:r>
          </w:p>
        </w:tc>
        <w:tc>
          <w:tcPr>
            <w:tcW w:w="90" w:type="pct"/>
          </w:tcPr>
          <w:p w14:paraId="39081A66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tcBorders>
              <w:bottom w:val="double" w:sz="4" w:space="0" w:color="auto"/>
            </w:tcBorders>
          </w:tcPr>
          <w:p w14:paraId="06E985FD" w14:textId="7F92BE0C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234,000</w:t>
            </w:r>
          </w:p>
        </w:tc>
        <w:tc>
          <w:tcPr>
            <w:tcW w:w="91" w:type="pct"/>
            <w:shd w:val="clear" w:color="auto" w:fill="auto"/>
          </w:tcPr>
          <w:p w14:paraId="47C5E09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bottom w:val="double" w:sz="4" w:space="0" w:color="auto"/>
            </w:tcBorders>
            <w:shd w:val="clear" w:color="auto" w:fill="auto"/>
          </w:tcPr>
          <w:p w14:paraId="0D463570" w14:textId="3B91C6B9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sz w:val="26"/>
                <w:szCs w:val="26"/>
              </w:rPr>
              <w:t>13,424</w:t>
            </w:r>
          </w:p>
        </w:tc>
        <w:tc>
          <w:tcPr>
            <w:tcW w:w="90" w:type="pct"/>
            <w:shd w:val="clear" w:color="auto" w:fill="auto"/>
          </w:tcPr>
          <w:p w14:paraId="597CB3B9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6" w:type="pct"/>
            <w:tcBorders>
              <w:bottom w:val="double" w:sz="4" w:space="0" w:color="auto"/>
            </w:tcBorders>
            <w:shd w:val="clear" w:color="auto" w:fill="auto"/>
          </w:tcPr>
          <w:p w14:paraId="2007963A" w14:textId="6281847E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19,692</w:t>
            </w:r>
          </w:p>
        </w:tc>
        <w:tc>
          <w:tcPr>
            <w:tcW w:w="89" w:type="pct"/>
          </w:tcPr>
          <w:p w14:paraId="5E1AF6A0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bottom w:val="double" w:sz="4" w:space="0" w:color="auto"/>
            </w:tcBorders>
          </w:tcPr>
          <w:p w14:paraId="4B7443DF" w14:textId="1DC4B516" w:rsidR="00B238E7" w:rsidRPr="00267458" w:rsidRDefault="00B238E7" w:rsidP="00B23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11,277</w:t>
            </w:r>
          </w:p>
        </w:tc>
        <w:tc>
          <w:tcPr>
            <w:tcW w:w="98" w:type="pct"/>
          </w:tcPr>
          <w:p w14:paraId="465CA37E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</w:tcPr>
          <w:p w14:paraId="6AF8FEAC" w14:textId="1E63C245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5,033</w:t>
            </w:r>
          </w:p>
        </w:tc>
        <w:tc>
          <w:tcPr>
            <w:tcW w:w="91" w:type="pct"/>
          </w:tcPr>
          <w:p w14:paraId="6D4F0DE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2" w:type="pct"/>
            <w:tcBorders>
              <w:bottom w:val="double" w:sz="4" w:space="0" w:color="auto"/>
            </w:tcBorders>
          </w:tcPr>
          <w:p w14:paraId="0CD48B9E" w14:textId="74208A29" w:rsidR="00B238E7" w:rsidRPr="00267458" w:rsidRDefault="00B238E7" w:rsidP="00B238E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7,356</w:t>
            </w:r>
          </w:p>
        </w:tc>
        <w:tc>
          <w:tcPr>
            <w:tcW w:w="89" w:type="pct"/>
            <w:shd w:val="clear" w:color="auto" w:fill="auto"/>
          </w:tcPr>
          <w:p w14:paraId="50FCF142" w14:textId="77777777" w:rsidR="00B238E7" w:rsidRPr="00267458" w:rsidRDefault="00B238E7" w:rsidP="00B238E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bottom w:val="double" w:sz="4" w:space="0" w:color="auto"/>
            </w:tcBorders>
            <w:shd w:val="clear" w:color="auto" w:fill="auto"/>
          </w:tcPr>
          <w:p w14:paraId="12C0480C" w14:textId="1F613079" w:rsidR="00B238E7" w:rsidRPr="00267458" w:rsidRDefault="00B238E7" w:rsidP="00B238E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529,561</w:t>
            </w:r>
          </w:p>
        </w:tc>
      </w:tr>
    </w:tbl>
    <w:p w14:paraId="5B43E9DA" w14:textId="77777777" w:rsidR="00386A18" w:rsidRPr="00267458" w:rsidRDefault="00386A18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76F33C6" w14:textId="5FEA0589" w:rsidR="00081BDF" w:rsidRPr="00267458" w:rsidRDefault="00081BDF" w:rsidP="00386A18">
      <w:pPr>
        <w:tabs>
          <w:tab w:val="clear" w:pos="680"/>
          <w:tab w:val="left" w:pos="1440"/>
        </w:tabs>
        <w:ind w:left="1170" w:right="633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81BDF" w:rsidRPr="00267458" w:rsidSect="005E58FF">
          <w:headerReference w:type="default" r:id="rId14"/>
          <w:footerReference w:type="default" r:id="rId15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</w:p>
    <w:p w14:paraId="60221C21" w14:textId="54E9DB69" w:rsidR="00A97915" w:rsidRPr="00267458" w:rsidRDefault="007A1CB1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 w:rsidRPr="00267458">
        <w:rPr>
          <w:rFonts w:ascii="Angsana New" w:hAnsi="Angsana New"/>
          <w:b/>
          <w:sz w:val="30"/>
          <w:szCs w:val="30"/>
        </w:rPr>
        <w:lastRenderedPageBreak/>
        <w:t>1</w:t>
      </w:r>
      <w:r w:rsidR="006A2FE5" w:rsidRPr="00267458">
        <w:rPr>
          <w:rFonts w:ascii="Angsana New" w:hAnsi="Angsana New"/>
          <w:b/>
          <w:sz w:val="30"/>
          <w:szCs w:val="30"/>
        </w:rPr>
        <w:t>1</w:t>
      </w:r>
      <w:r w:rsidRPr="00267458">
        <w:rPr>
          <w:rFonts w:ascii="Angsana New" w:hAnsi="Angsana New"/>
          <w:bCs/>
          <w:sz w:val="30"/>
          <w:szCs w:val="30"/>
        </w:rPr>
        <w:tab/>
      </w:r>
      <w:r w:rsidRPr="00267458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179DF8BB" w14:textId="299ADCC8" w:rsidR="007A1CB1" w:rsidRPr="00267458" w:rsidRDefault="007A1CB1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3514A3D2" w14:textId="6E3436AD" w:rsidR="00CB51CB" w:rsidRPr="00267458" w:rsidRDefault="009401C4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267458">
        <w:rPr>
          <w:rFonts w:ascii="Angsana New" w:hAnsi="Angsana New" w:hint="cs"/>
          <w:bCs/>
          <w:i/>
          <w:iCs/>
          <w:sz w:val="30"/>
          <w:szCs w:val="30"/>
          <w:cs/>
        </w:rPr>
        <w:t>นโยบายการบัญชี</w:t>
      </w:r>
    </w:p>
    <w:p w14:paraId="6EE5D844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A6AAC8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</w:rPr>
        <w:t xml:space="preserve"> </w:t>
      </w:r>
    </w:p>
    <w:p w14:paraId="010FB435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     ที่ไม่เป็นการเช่าเป็นสัญญาเช่าทั้งหมด</w:t>
      </w:r>
    </w:p>
    <w:p w14:paraId="52810CA0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BCE38E2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267458">
        <w:rPr>
          <w:rFonts w:ascii="Angsana New" w:hAnsi="Angsana New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B8C428" w14:textId="48BFDC78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349FBE4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            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5106A3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7786685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              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101DBDA" w14:textId="269C3515" w:rsidR="009401C4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1AD1CCD" w14:textId="7936CAD2" w:rsidR="00A727DD" w:rsidRDefault="00A727DD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60FDF23" w14:textId="69F01D80" w:rsidR="00A727DD" w:rsidRDefault="00A727DD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BA8A4E5" w14:textId="4FCAC686" w:rsidR="00A727DD" w:rsidRDefault="00A727DD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12EDAA6" w14:textId="77777777" w:rsidR="00A727DD" w:rsidRPr="00267458" w:rsidRDefault="00A727DD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2922974" w14:textId="68AD10A4" w:rsidR="00A727DD" w:rsidRDefault="009401C4" w:rsidP="00A727DD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      จะถูกวัดมูลค่าใหม่เมื่อมีการเปลี่ยนแปลงอายุสัญญาเช่า 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A727DD">
        <w:rPr>
          <w:rFonts w:ascii="Angsana New" w:hAnsi="Angsana New"/>
          <w:b/>
          <w:sz w:val="30"/>
          <w:szCs w:val="30"/>
        </w:rPr>
        <w:t xml:space="preserve"> </w:t>
      </w:r>
      <w:r w:rsidR="00A727DD" w:rsidRPr="00CF5EFD">
        <w:rPr>
          <w:rFonts w:ascii="Angsana New" w:eastAsia="MS Mincho" w:hAnsi="Angsana New" w:hint="cs"/>
          <w:spacing w:val="-2"/>
          <w:sz w:val="30"/>
          <w:szCs w:val="30"/>
          <w:cs/>
        </w:rPr>
        <w:t>รวมถึงสัญญาเช่าร้านค้าที่ได้รับส่วนลดค่าเช่าจากสถานการณ์</w:t>
      </w:r>
      <w:r w:rsidR="00A727DD" w:rsidRPr="00CF5EFD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A727DD" w:rsidRPr="00CF5EFD">
        <w:rPr>
          <w:rFonts w:ascii="Angsana New" w:eastAsia="MS Mincho" w:hAnsi="Angsana New"/>
          <w:spacing w:val="-2"/>
          <w:sz w:val="30"/>
          <w:szCs w:val="30"/>
        </w:rPr>
        <w:t>COVID-19</w:t>
      </w:r>
      <w:r w:rsidR="00A727DD" w:rsidRPr="00CF5EFD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A727DD" w:rsidRPr="00CF5EFD">
        <w:rPr>
          <w:rFonts w:ascii="Angsana New" w:eastAsia="MS Mincho" w:hAnsi="Angsana New" w:hint="cs"/>
          <w:spacing w:val="-2"/>
          <w:sz w:val="30"/>
          <w:szCs w:val="30"/>
          <w:cs/>
        </w:rPr>
        <w:t>และบริษัทเลือกไม่ประเมินว่าการได้รับส่วนลด</w:t>
      </w:r>
      <w:r w:rsidR="00A727DD">
        <w:rPr>
          <w:rFonts w:ascii="Angsana New" w:eastAsia="MS Mincho" w:hAnsi="Angsana New" w:hint="cs"/>
          <w:spacing w:val="-2"/>
          <w:sz w:val="30"/>
          <w:szCs w:val="30"/>
          <w:cs/>
        </w:rPr>
        <w:t>ค่า</w:t>
      </w:r>
      <w:r w:rsidR="00A727DD" w:rsidRPr="00CF5EFD">
        <w:rPr>
          <w:rFonts w:ascii="Angsana New" w:eastAsia="MS Mincho" w:hAnsi="Angsana New" w:hint="cs"/>
          <w:spacing w:val="-2"/>
          <w:sz w:val="30"/>
          <w:szCs w:val="30"/>
          <w:cs/>
        </w:rPr>
        <w:t>เช่าเป็นการเปลี่ยนแปลงสัญญาเช่า</w:t>
      </w:r>
      <w:r w:rsidR="00A727DD" w:rsidRPr="00CF5EFD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A727DD" w:rsidRPr="00CF5EFD">
        <w:rPr>
          <w:rFonts w:ascii="Angsana New" w:eastAsia="MS Mincho" w:hAnsi="Angsana New" w:hint="cs"/>
          <w:spacing w:val="-2"/>
          <w:sz w:val="30"/>
          <w:szCs w:val="30"/>
          <w:cs/>
        </w:rPr>
        <w:t>จะปรับลดหนี้สินตามสัญญาเช่าที่ได้รับการลดค่าเช่าในกำไรหรือขาดทุน</w:t>
      </w:r>
      <w:r w:rsidR="00A727DD">
        <w:rPr>
          <w:rFonts w:ascii="Angsana New" w:eastAsia="MS Mincho" w:hAnsi="Angsana New" w:hint="cs"/>
          <w:spacing w:val="-2"/>
          <w:sz w:val="30"/>
          <w:szCs w:val="30"/>
          <w:cs/>
        </w:rPr>
        <w:t xml:space="preserve">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</w:rPr>
        <w:t xml:space="preserve">(31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</w:rPr>
        <w:t xml:space="preserve">2563 :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กลุ่มบริษัทปฏิบัติตามแนวปฏิบัติทางการบัญชีเรื่อง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</w:rPr>
        <w:t xml:space="preserve">2019 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  <w:cs/>
        </w:rPr>
        <w:t>ในเรื่องของการเปลี่ยนแปลงสัญญาเช่า โดยปรับลดหนี้สินตามสัญญาเช่าตามสัดส่วนที่ได้รับการลดค่าเช่า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</w:t>
      </w:r>
      <w:r w:rsidR="00A727DD" w:rsidRPr="00E96AE5">
        <w:rPr>
          <w:rFonts w:ascii="Angsana New" w:hAnsi="Angsana New" w:hint="cs"/>
          <w:i/>
          <w:iCs/>
          <w:spacing w:val="-2"/>
          <w:sz w:val="30"/>
          <w:szCs w:val="30"/>
        </w:rPr>
        <w:t>)</w:t>
      </w:r>
    </w:p>
    <w:p w14:paraId="5820A9F8" w14:textId="77777777" w:rsidR="009401C4" w:rsidRPr="00267458" w:rsidRDefault="009401C4" w:rsidP="009401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E65F77" w:rsidRPr="00267458" w14:paraId="3D79EF49" w14:textId="77777777" w:rsidTr="00C25438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EE98B53" w14:textId="7060B52E" w:rsidR="00E65F77" w:rsidRPr="00267458" w:rsidRDefault="00E65F77" w:rsidP="00523AF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1092F128" w14:textId="7777777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3A44B3" w14:textId="7777777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6A7793" w14:textId="77777777" w:rsidR="00E65F77" w:rsidRPr="00267458" w:rsidRDefault="00E65F77" w:rsidP="00523AF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Pr="0026745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E65F77" w:rsidRPr="00267458" w14:paraId="5B85B1B4" w14:textId="77777777" w:rsidTr="00C25438">
        <w:trPr>
          <w:cantSplit/>
          <w:tblHeader/>
        </w:trPr>
        <w:tc>
          <w:tcPr>
            <w:tcW w:w="4050" w:type="dxa"/>
          </w:tcPr>
          <w:p w14:paraId="09DD95CB" w14:textId="08EC8D29" w:rsidR="00E65F77" w:rsidRPr="00267458" w:rsidRDefault="00E65F77" w:rsidP="00523AF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4C85129" w14:textId="3BD2BA75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3DE3F26" w14:textId="7777777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989EA" w14:textId="5E588D90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49CD28A" w14:textId="7777777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5CD9F" w14:textId="49E2E0BA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3EE56A1" w14:textId="7777777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E40B8" w14:textId="2655A907" w:rsidR="00E65F77" w:rsidRPr="00267458" w:rsidRDefault="00E65F77" w:rsidP="00523A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E65F77" w:rsidRPr="00267458" w14:paraId="73E8509A" w14:textId="77777777" w:rsidTr="00C25438">
        <w:trPr>
          <w:cantSplit/>
          <w:tblHeader/>
        </w:trPr>
        <w:tc>
          <w:tcPr>
            <w:tcW w:w="4050" w:type="dxa"/>
          </w:tcPr>
          <w:p w14:paraId="32FF1E95" w14:textId="77777777" w:rsidR="00E65F77" w:rsidRPr="00267458" w:rsidRDefault="00E65F77" w:rsidP="00523A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0450BF4" w14:textId="77777777" w:rsidR="00E65F77" w:rsidRPr="00267458" w:rsidRDefault="00E65F77" w:rsidP="00523AF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5438" w:rsidRPr="00267458" w14:paraId="17786136" w14:textId="77777777" w:rsidTr="00C25438">
        <w:trPr>
          <w:cantSplit/>
        </w:trPr>
        <w:tc>
          <w:tcPr>
            <w:tcW w:w="4050" w:type="dxa"/>
          </w:tcPr>
          <w:p w14:paraId="3269104B" w14:textId="0EB17906" w:rsidR="00C25438" w:rsidRPr="00267458" w:rsidRDefault="00C25438" w:rsidP="00C2543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</w:tcPr>
          <w:p w14:paraId="03A2E823" w14:textId="6155B23B" w:rsidR="00C25438" w:rsidRPr="00267458" w:rsidRDefault="00E454C1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1,273</w:t>
            </w:r>
          </w:p>
        </w:tc>
        <w:tc>
          <w:tcPr>
            <w:tcW w:w="180" w:type="dxa"/>
          </w:tcPr>
          <w:p w14:paraId="1BB046DB" w14:textId="77777777" w:rsidR="00C25438" w:rsidRPr="00267458" w:rsidRDefault="00C25438" w:rsidP="00C2543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B059E" w14:textId="02BD7B89" w:rsidR="00C25438" w:rsidRPr="00267458" w:rsidRDefault="00C25438" w:rsidP="00C254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4,623</w:t>
            </w:r>
          </w:p>
        </w:tc>
        <w:tc>
          <w:tcPr>
            <w:tcW w:w="180" w:type="dxa"/>
          </w:tcPr>
          <w:p w14:paraId="5A3351DE" w14:textId="77777777" w:rsidR="00C25438" w:rsidRPr="00267458" w:rsidRDefault="00C25438" w:rsidP="00C2543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898D2" w14:textId="2C3C593D" w:rsidR="00C25438" w:rsidRPr="00267458" w:rsidRDefault="0097582E" w:rsidP="005503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180" w:type="dxa"/>
          </w:tcPr>
          <w:p w14:paraId="796BB50F" w14:textId="77777777" w:rsidR="00C25438" w:rsidRPr="00267458" w:rsidRDefault="00C25438" w:rsidP="00C2543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DFB8F" w14:textId="3FB52628" w:rsidR="00C25438" w:rsidRPr="00267458" w:rsidRDefault="00C25438" w:rsidP="00C254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1,417</w:t>
            </w:r>
          </w:p>
        </w:tc>
      </w:tr>
      <w:tr w:rsidR="0097582E" w:rsidRPr="00267458" w14:paraId="52AB0AD5" w14:textId="77777777" w:rsidTr="006028BC">
        <w:trPr>
          <w:cantSplit/>
        </w:trPr>
        <w:tc>
          <w:tcPr>
            <w:tcW w:w="4050" w:type="dxa"/>
          </w:tcPr>
          <w:p w14:paraId="00361A4E" w14:textId="497C97C2" w:rsidR="0097582E" w:rsidRPr="00267458" w:rsidRDefault="0097582E" w:rsidP="009758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369BD2F7" w14:textId="28DD6020" w:rsidR="0097582E" w:rsidRPr="00267458" w:rsidRDefault="00E454C1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80" w:type="dxa"/>
            <w:vAlign w:val="bottom"/>
          </w:tcPr>
          <w:p w14:paraId="12F92327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653B9" w14:textId="3A38F496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1,989</w:t>
            </w:r>
          </w:p>
        </w:tc>
        <w:tc>
          <w:tcPr>
            <w:tcW w:w="180" w:type="dxa"/>
            <w:vAlign w:val="bottom"/>
          </w:tcPr>
          <w:p w14:paraId="2586E821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400A5" w14:textId="22E1D85F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A199ECC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DBE52" w14:textId="57F97DE5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582E" w:rsidRPr="00267458" w14:paraId="797F4918" w14:textId="77777777" w:rsidTr="00C25438">
        <w:trPr>
          <w:cantSplit/>
        </w:trPr>
        <w:tc>
          <w:tcPr>
            <w:tcW w:w="4050" w:type="dxa"/>
          </w:tcPr>
          <w:p w14:paraId="06CB6C51" w14:textId="4BD6D4FD" w:rsidR="0097582E" w:rsidRPr="00267458" w:rsidRDefault="0097582E" w:rsidP="009758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45071839" w14:textId="34291E3E" w:rsidR="0097582E" w:rsidRPr="00267458" w:rsidRDefault="00E454C1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80" w:type="dxa"/>
            <w:vAlign w:val="bottom"/>
          </w:tcPr>
          <w:p w14:paraId="3C391069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74D7B" w14:textId="360BF2B7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51,300</w:t>
            </w:r>
          </w:p>
        </w:tc>
        <w:tc>
          <w:tcPr>
            <w:tcW w:w="180" w:type="dxa"/>
            <w:vAlign w:val="bottom"/>
          </w:tcPr>
          <w:p w14:paraId="08A45083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16990" w14:textId="6828DA17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0" w:type="dxa"/>
            <w:vAlign w:val="bottom"/>
          </w:tcPr>
          <w:p w14:paraId="0B2B8717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A45AA" w14:textId="58B1232A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51,300</w:t>
            </w:r>
          </w:p>
        </w:tc>
      </w:tr>
      <w:tr w:rsidR="0097582E" w:rsidRPr="00267458" w14:paraId="5E55D5D4" w14:textId="77777777" w:rsidTr="00C25438">
        <w:trPr>
          <w:cantSplit/>
        </w:trPr>
        <w:tc>
          <w:tcPr>
            <w:tcW w:w="4050" w:type="dxa"/>
          </w:tcPr>
          <w:p w14:paraId="232422B8" w14:textId="0BB5D876" w:rsidR="0097582E" w:rsidRPr="00267458" w:rsidRDefault="0097582E" w:rsidP="009758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3C54B034" w14:textId="4D2BBFEF" w:rsidR="0097582E" w:rsidRPr="00267458" w:rsidRDefault="00E454C1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14,583</w:t>
            </w:r>
          </w:p>
        </w:tc>
        <w:tc>
          <w:tcPr>
            <w:tcW w:w="180" w:type="dxa"/>
            <w:vAlign w:val="bottom"/>
          </w:tcPr>
          <w:p w14:paraId="17F8A00C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0A814" w14:textId="036B2742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16,729</w:t>
            </w:r>
          </w:p>
        </w:tc>
        <w:tc>
          <w:tcPr>
            <w:tcW w:w="180" w:type="dxa"/>
            <w:vAlign w:val="bottom"/>
          </w:tcPr>
          <w:p w14:paraId="57DCD830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5E89DF" w14:textId="251340C8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2,87</w:t>
            </w:r>
            <w:r w:rsidR="00326DDD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BDC0116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2270FF" w14:textId="1E9EFA5F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4,376</w:t>
            </w:r>
          </w:p>
        </w:tc>
      </w:tr>
      <w:tr w:rsidR="0097582E" w:rsidRPr="00267458" w14:paraId="271CA6A5" w14:textId="77777777" w:rsidTr="00C25438">
        <w:trPr>
          <w:cantSplit/>
        </w:trPr>
        <w:tc>
          <w:tcPr>
            <w:tcW w:w="4050" w:type="dxa"/>
          </w:tcPr>
          <w:p w14:paraId="1DF91523" w14:textId="5A3DE595" w:rsidR="0097582E" w:rsidRPr="00267458" w:rsidRDefault="0097582E" w:rsidP="0097582E">
            <w:pPr>
              <w:tabs>
                <w:tab w:val="clear" w:pos="680"/>
                <w:tab w:val="clear" w:pos="9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CA180" w14:textId="161CE400" w:rsidR="0097582E" w:rsidRPr="00267458" w:rsidRDefault="00E454C1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113,560</w:t>
            </w:r>
          </w:p>
        </w:tc>
        <w:tc>
          <w:tcPr>
            <w:tcW w:w="180" w:type="dxa"/>
            <w:vAlign w:val="bottom"/>
          </w:tcPr>
          <w:p w14:paraId="34BC97C6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74C8A" w14:textId="40CDBB1C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148,686</w:t>
            </w:r>
          </w:p>
        </w:tc>
        <w:tc>
          <w:tcPr>
            <w:tcW w:w="180" w:type="dxa"/>
            <w:vAlign w:val="bottom"/>
          </w:tcPr>
          <w:p w14:paraId="12E01A29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584A12" w14:textId="742DAF2B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1E70B3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66CE6" w14:textId="53F7C881" w:rsidR="0097582E" w:rsidRPr="00267458" w:rsidRDefault="0097582E" w:rsidP="0097582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582E" w:rsidRPr="00267458" w14:paraId="0B728336" w14:textId="77777777" w:rsidTr="00C25438">
        <w:trPr>
          <w:cantSplit/>
        </w:trPr>
        <w:tc>
          <w:tcPr>
            <w:tcW w:w="4050" w:type="dxa"/>
          </w:tcPr>
          <w:p w14:paraId="1131E1C9" w14:textId="139D603F" w:rsidR="0097582E" w:rsidRPr="00267458" w:rsidRDefault="0097582E" w:rsidP="0097582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F8754" w14:textId="6DD1FB4F" w:rsidR="0097582E" w:rsidRPr="00267458" w:rsidRDefault="008B679F" w:rsidP="008B67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130,024</w:t>
            </w:r>
          </w:p>
        </w:tc>
        <w:tc>
          <w:tcPr>
            <w:tcW w:w="180" w:type="dxa"/>
            <w:vAlign w:val="bottom"/>
          </w:tcPr>
          <w:p w14:paraId="05E77AE9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2E482" w14:textId="2F8FFA7D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223,327</w:t>
            </w:r>
          </w:p>
        </w:tc>
        <w:tc>
          <w:tcPr>
            <w:tcW w:w="180" w:type="dxa"/>
            <w:vAlign w:val="bottom"/>
          </w:tcPr>
          <w:p w14:paraId="18E51AFB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8DB2A" w14:textId="797BFCE3" w:rsidR="0097582E" w:rsidRPr="00267458" w:rsidRDefault="0097582E" w:rsidP="0055034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4,226</w:t>
            </w:r>
          </w:p>
        </w:tc>
        <w:tc>
          <w:tcPr>
            <w:tcW w:w="180" w:type="dxa"/>
            <w:vAlign w:val="bottom"/>
          </w:tcPr>
          <w:p w14:paraId="0E0C94C8" w14:textId="77777777" w:rsidR="0097582E" w:rsidRPr="00267458" w:rsidRDefault="0097582E" w:rsidP="0097582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B46AD1" w14:textId="63D3ED54" w:rsidR="0097582E" w:rsidRPr="00267458" w:rsidRDefault="0097582E" w:rsidP="0097582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57,093</w:t>
            </w:r>
          </w:p>
        </w:tc>
      </w:tr>
    </w:tbl>
    <w:p w14:paraId="10A5D58C" w14:textId="44FE236A" w:rsidR="00E65F77" w:rsidRPr="00267458" w:rsidRDefault="00E65F77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  <w:cs/>
        </w:rPr>
      </w:pPr>
    </w:p>
    <w:p w14:paraId="22221E41" w14:textId="149BEB24" w:rsidR="005F7CEF" w:rsidRPr="00267458" w:rsidRDefault="001E1D5A" w:rsidP="005F7CE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 xml:space="preserve">ในปี </w:t>
      </w:r>
      <w:r w:rsidRPr="00267458">
        <w:rPr>
          <w:rFonts w:ascii="Angsana New" w:hAnsi="Angsana New"/>
          <w:sz w:val="30"/>
          <w:szCs w:val="30"/>
        </w:rPr>
        <w:t xml:space="preserve">2564 </w:t>
      </w:r>
      <w:r w:rsidRPr="00267458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ED10BA" w:rsidRPr="00267458">
        <w:rPr>
          <w:rFonts w:ascii="Angsana New" w:hAnsi="Angsana New"/>
          <w:sz w:val="30"/>
          <w:szCs w:val="30"/>
        </w:rPr>
        <w:t xml:space="preserve"> 56.10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67CB9" w:rsidRPr="00267458">
        <w:rPr>
          <w:rFonts w:ascii="Angsana New" w:hAnsi="Angsana New"/>
          <w:sz w:val="30"/>
          <w:szCs w:val="30"/>
        </w:rPr>
        <w:t>0.45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267458">
        <w:rPr>
          <w:rFonts w:ascii="Angsana New" w:hAnsi="Angsana New"/>
          <w:i/>
          <w:iCs/>
          <w:sz w:val="30"/>
          <w:szCs w:val="30"/>
          <w:cs/>
        </w:rPr>
        <w:t>(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2563: 103.81 </w:t>
      </w:r>
      <w:r w:rsidRPr="00267458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1.33 </w:t>
      </w:r>
      <w:r w:rsidRPr="00267458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267458">
        <w:rPr>
          <w:rFonts w:ascii="Angsana New" w:hAnsi="Angsana New"/>
          <w:i/>
          <w:iCs/>
          <w:sz w:val="30"/>
          <w:szCs w:val="30"/>
        </w:rPr>
        <w:t>)</w:t>
      </w:r>
    </w:p>
    <w:p w14:paraId="6C0D9299" w14:textId="77777777" w:rsidR="00A727DD" w:rsidRPr="000B38B4" w:rsidRDefault="00A727DD" w:rsidP="005F7CE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p w14:paraId="37209C52" w14:textId="1C02B936" w:rsidR="008C2666" w:rsidRPr="00267458" w:rsidRDefault="008C2666" w:rsidP="008C2666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  <w:r w:rsidRPr="00267458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C96F44E" w14:textId="4C0F6699" w:rsidR="008C2666" w:rsidRPr="00267458" w:rsidRDefault="008C2666" w:rsidP="008C2666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267458">
        <w:rPr>
          <w:rFonts w:ascii="Angsana New" w:hAnsi="Angsana New"/>
          <w:sz w:val="30"/>
          <w:szCs w:val="30"/>
        </w:rPr>
        <w:t xml:space="preserve">     </w:t>
      </w:r>
      <w:r w:rsidRPr="00267458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E49D1C3" w14:textId="2C1DE68E" w:rsidR="008C2666" w:rsidRPr="00267458" w:rsidRDefault="008C2666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D6F" w:rsidRPr="00267458" w14:paraId="16999F25" w14:textId="77777777" w:rsidTr="00C06D6F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50C99641" w14:textId="77777777" w:rsidR="00C06D6F" w:rsidRPr="00267458" w:rsidRDefault="00C06D6F" w:rsidP="001B6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0960CAF" w14:textId="77777777" w:rsidR="00C06D6F" w:rsidRPr="00267458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7183F1" w14:textId="77777777" w:rsidR="00C06D6F" w:rsidRPr="00267458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DFA3BE" w14:textId="77777777" w:rsidR="00C06D6F" w:rsidRPr="00267458" w:rsidRDefault="00C06D6F" w:rsidP="001B60C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Pr="0026745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BF0F80" w:rsidRPr="00267458" w14:paraId="3007B49B" w14:textId="77777777" w:rsidTr="00C06D6F">
        <w:trPr>
          <w:cantSplit/>
          <w:tblHeader/>
        </w:trPr>
        <w:tc>
          <w:tcPr>
            <w:tcW w:w="4410" w:type="dxa"/>
          </w:tcPr>
          <w:p w14:paraId="1E7B103B" w14:textId="77777777" w:rsidR="00BF0F80" w:rsidRPr="00267458" w:rsidRDefault="00BF0F80" w:rsidP="00BF0F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22A6D57" w14:textId="4EFD07BC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0B18E80" w14:textId="77777777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4B3EC" w14:textId="1CE08FCF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671C08" w14:textId="77777777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B3AB1" w14:textId="224F4E94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EF785B3" w14:textId="77777777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0DEFE" w14:textId="52FC5774" w:rsidR="00BF0F80" w:rsidRPr="00267458" w:rsidRDefault="00BF0F80" w:rsidP="00BF0F8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BF0F80" w:rsidRPr="00267458" w14:paraId="18FD46EB" w14:textId="77777777" w:rsidTr="00C06D6F">
        <w:trPr>
          <w:cantSplit/>
          <w:tblHeader/>
        </w:trPr>
        <w:tc>
          <w:tcPr>
            <w:tcW w:w="4410" w:type="dxa"/>
          </w:tcPr>
          <w:p w14:paraId="32A85B3A" w14:textId="77777777" w:rsidR="00BF0F80" w:rsidRPr="00267458" w:rsidRDefault="00BF0F80" w:rsidP="00BF0F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FC08D65" w14:textId="77777777" w:rsidR="00BF0F80" w:rsidRPr="00267458" w:rsidRDefault="00BF0F80" w:rsidP="00BF0F8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7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0F80" w:rsidRPr="00267458" w14:paraId="560E7B4B" w14:textId="77777777" w:rsidTr="00C06D6F">
        <w:trPr>
          <w:cantSplit/>
        </w:trPr>
        <w:tc>
          <w:tcPr>
            <w:tcW w:w="4410" w:type="dxa"/>
          </w:tcPr>
          <w:p w14:paraId="47965626" w14:textId="77777777" w:rsidR="00BF0F80" w:rsidRPr="00267458" w:rsidRDefault="00BF0F80" w:rsidP="00BF0F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D73D328" w14:textId="77777777" w:rsidR="00BF0F80" w:rsidRPr="00267458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78A031" w14:textId="77777777" w:rsidR="00BF0F80" w:rsidRPr="00267458" w:rsidRDefault="00BF0F80" w:rsidP="00BF0F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6389E" w14:textId="77777777" w:rsidR="00BF0F80" w:rsidRPr="00267458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6BD73" w14:textId="77777777" w:rsidR="00BF0F80" w:rsidRPr="00267458" w:rsidRDefault="00BF0F80" w:rsidP="00BF0F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E9328" w14:textId="77777777" w:rsidR="00BF0F80" w:rsidRPr="00267458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D05015" w14:textId="77777777" w:rsidR="00BF0F80" w:rsidRPr="00267458" w:rsidRDefault="00BF0F80" w:rsidP="00BF0F8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CFFCF" w14:textId="77777777" w:rsidR="00BF0F80" w:rsidRPr="00267458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55B" w:rsidRPr="00267458" w14:paraId="3B7F2CC5" w14:textId="77777777" w:rsidTr="00D84A5A">
        <w:trPr>
          <w:cantSplit/>
        </w:trPr>
        <w:tc>
          <w:tcPr>
            <w:tcW w:w="4410" w:type="dxa"/>
          </w:tcPr>
          <w:p w14:paraId="2C79C404" w14:textId="0429658C" w:rsidR="0049455B" w:rsidRPr="00267458" w:rsidRDefault="0049455B" w:rsidP="0049455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2A34">
              <w:rPr>
                <w:rFonts w:ascii="Angsana New" w:hAnsi="Angsana New" w:hint="cs"/>
                <w:sz w:val="30"/>
                <w:szCs w:val="30"/>
                <w:cs/>
              </w:rPr>
              <w:t>การลดค่าเช่าที่เกี่ยวข้องกับ</w:t>
            </w:r>
            <w:r w:rsidRPr="00A62A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2A34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080" w:type="dxa"/>
            <w:vAlign w:val="bottom"/>
          </w:tcPr>
          <w:p w14:paraId="566195E8" w14:textId="26D893AA" w:rsidR="0049455B" w:rsidRPr="00A727DD" w:rsidRDefault="0049455B" w:rsidP="0049455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" w:firstLine="13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727D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(11,525)</w:t>
            </w:r>
          </w:p>
        </w:tc>
        <w:tc>
          <w:tcPr>
            <w:tcW w:w="180" w:type="dxa"/>
            <w:vAlign w:val="bottom"/>
          </w:tcPr>
          <w:p w14:paraId="78C0D7EB" w14:textId="77777777" w:rsidR="0049455B" w:rsidRPr="00A727DD" w:rsidRDefault="0049455B" w:rsidP="004945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9284F21" w14:textId="5DA5A05F" w:rsidR="0049455B" w:rsidRPr="00A727DD" w:rsidRDefault="0049455B" w:rsidP="004945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727D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06919" w14:textId="77777777" w:rsidR="0049455B" w:rsidRPr="00267458" w:rsidRDefault="0049455B" w:rsidP="0049455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7CC232" w14:textId="4E4FB5CF" w:rsidR="0049455B" w:rsidRPr="00335461" w:rsidRDefault="0049455B" w:rsidP="004945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5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2B109" w14:textId="77777777" w:rsidR="0049455B" w:rsidRPr="00335461" w:rsidRDefault="0049455B" w:rsidP="0049455B">
            <w:pPr>
              <w:pStyle w:val="acctfourfigures"/>
              <w:tabs>
                <w:tab w:val="decimal" w:pos="370"/>
              </w:tabs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E7AF1" w14:textId="62FEAA9A" w:rsidR="0049455B" w:rsidRPr="00335461" w:rsidRDefault="0049455B" w:rsidP="004945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5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F0F80" w:rsidRPr="00267458" w14:paraId="0D11E0C6" w14:textId="77777777" w:rsidTr="00ED10BA">
        <w:trPr>
          <w:cantSplit/>
        </w:trPr>
        <w:tc>
          <w:tcPr>
            <w:tcW w:w="4410" w:type="dxa"/>
          </w:tcPr>
          <w:p w14:paraId="049CD6F3" w14:textId="77777777" w:rsidR="00BF0F80" w:rsidRPr="00267458" w:rsidRDefault="00BF0F80" w:rsidP="00BF0F8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EECE92" w14:textId="2F702E9E" w:rsidR="00BF0F80" w:rsidRPr="00267458" w:rsidRDefault="00BF0F80" w:rsidP="00A727D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77638C" w14:textId="77777777" w:rsidR="00BF0F80" w:rsidRPr="00267458" w:rsidRDefault="00BF0F80" w:rsidP="00BF0F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2C7A8" w14:textId="04CBB781" w:rsidR="00BF0F80" w:rsidRPr="00267458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222AAF" w14:textId="77777777" w:rsidR="00BF0F80" w:rsidRPr="00267458" w:rsidRDefault="00BF0F80" w:rsidP="00BF0F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C4D53" w14:textId="1C3DAABC" w:rsidR="00BF0F80" w:rsidRPr="00335461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F2326" w14:textId="77777777" w:rsidR="00BF0F80" w:rsidRPr="00335461" w:rsidRDefault="00BF0F80" w:rsidP="00BF0F80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B432E9" w14:textId="77A551BD" w:rsidR="00BF0F80" w:rsidRPr="00335461" w:rsidRDefault="00BF0F80" w:rsidP="00BF0F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10BA" w:rsidRPr="00267458" w14:paraId="2715318D" w14:textId="77777777" w:rsidTr="00ED10BA">
        <w:trPr>
          <w:cantSplit/>
        </w:trPr>
        <w:tc>
          <w:tcPr>
            <w:tcW w:w="4410" w:type="dxa"/>
          </w:tcPr>
          <w:p w14:paraId="03AEF8C6" w14:textId="0E1FF2F0" w:rsidR="00ED10BA" w:rsidRPr="00267458" w:rsidRDefault="00ED10BA" w:rsidP="006B5403">
            <w:pPr>
              <w:pStyle w:val="ListParagraph"/>
              <w:numPr>
                <w:ilvl w:val="2"/>
                <w:numId w:val="16"/>
              </w:numPr>
              <w:tabs>
                <w:tab w:val="clear" w:pos="907"/>
                <w:tab w:val="clear" w:pos="1020"/>
                <w:tab w:val="num" w:pos="680"/>
              </w:tabs>
              <w:ind w:left="194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8A6FFC" w14:textId="72E95917" w:rsidR="00ED10BA" w:rsidRPr="00267458" w:rsidRDefault="00ED10BA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70F41" w14:textId="77777777" w:rsidR="00ED10BA" w:rsidRPr="00267458" w:rsidRDefault="00ED10BA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1225B" w14:textId="0455C772" w:rsidR="00ED10BA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5FCC8F" w14:textId="77777777" w:rsidR="00ED10BA" w:rsidRPr="00267458" w:rsidRDefault="00ED10BA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75913" w14:textId="3D69D141" w:rsidR="00ED10BA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61008C" w14:textId="77777777" w:rsidR="00ED10BA" w:rsidRPr="00267458" w:rsidRDefault="00ED10BA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5EE21C" w14:textId="58087A77" w:rsidR="00ED10BA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</w:p>
        </w:tc>
      </w:tr>
      <w:tr w:rsidR="00E866DF" w:rsidRPr="00267458" w14:paraId="0AB7B86D" w14:textId="77777777" w:rsidTr="00781397">
        <w:trPr>
          <w:cantSplit/>
        </w:trPr>
        <w:tc>
          <w:tcPr>
            <w:tcW w:w="4410" w:type="dxa"/>
          </w:tcPr>
          <w:p w14:paraId="2F03EAEF" w14:textId="77777777" w:rsidR="00E866DF" w:rsidRPr="00267458" w:rsidRDefault="00E866DF" w:rsidP="00781397">
            <w:pPr>
              <w:pStyle w:val="ListParagraph"/>
              <w:numPr>
                <w:ilvl w:val="2"/>
                <w:numId w:val="16"/>
              </w:numPr>
              <w:tabs>
                <w:tab w:val="clear" w:pos="907"/>
                <w:tab w:val="clear" w:pos="1020"/>
                <w:tab w:val="num" w:pos="68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89822" w14:textId="77777777" w:rsidR="00E866DF" w:rsidRPr="00267458" w:rsidRDefault="00E866DF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D12ADE" w14:textId="77777777" w:rsidR="00E866DF" w:rsidRPr="00267458" w:rsidRDefault="00E866DF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664A50" w14:textId="77777777" w:rsidR="00E866DF" w:rsidRPr="00267458" w:rsidRDefault="00E866DF" w:rsidP="007813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D935D" w14:textId="77777777" w:rsidR="00E866DF" w:rsidRPr="00267458" w:rsidRDefault="00E866DF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B2861" w14:textId="77777777" w:rsidR="00E866DF" w:rsidRPr="00267458" w:rsidRDefault="00E866DF" w:rsidP="0078139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590A06" w14:textId="77777777" w:rsidR="00E866DF" w:rsidRPr="00267458" w:rsidRDefault="00E866DF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25A86" w14:textId="77777777" w:rsidR="00E866DF" w:rsidRPr="00267458" w:rsidRDefault="00E866DF" w:rsidP="0078139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5403" w:rsidRPr="00267458" w14:paraId="357213E4" w14:textId="77777777" w:rsidTr="00ED10BA">
        <w:trPr>
          <w:cantSplit/>
        </w:trPr>
        <w:tc>
          <w:tcPr>
            <w:tcW w:w="4410" w:type="dxa"/>
          </w:tcPr>
          <w:p w14:paraId="4B32E7E6" w14:textId="17C5B811" w:rsidR="006B5403" w:rsidRPr="00267458" w:rsidRDefault="006B5403" w:rsidP="006B5403">
            <w:pPr>
              <w:pStyle w:val="ListParagraph"/>
              <w:numPr>
                <w:ilvl w:val="2"/>
                <w:numId w:val="16"/>
              </w:numPr>
              <w:tabs>
                <w:tab w:val="clear" w:pos="907"/>
                <w:tab w:val="clear" w:pos="1020"/>
                <w:tab w:val="num" w:pos="68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73C77" w14:textId="6170B4FF" w:rsidR="006B5403" w:rsidRPr="00267458" w:rsidRDefault="00ED10BA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D7A03B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2AF323" w14:textId="6A9B3D5C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E81B8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36149" w14:textId="29DE4DEA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80782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4E5D5" w14:textId="2F8558CF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6B5403" w:rsidRPr="00267458" w14:paraId="38A1F96A" w14:textId="77777777" w:rsidTr="00ED10BA">
        <w:trPr>
          <w:cantSplit/>
        </w:trPr>
        <w:tc>
          <w:tcPr>
            <w:tcW w:w="4410" w:type="dxa"/>
          </w:tcPr>
          <w:p w14:paraId="19177EE5" w14:textId="452AD6BC" w:rsidR="006B5403" w:rsidRPr="00267458" w:rsidRDefault="006B5403" w:rsidP="006B5403">
            <w:pPr>
              <w:pStyle w:val="ListParagraph"/>
              <w:numPr>
                <w:ilvl w:val="2"/>
                <w:numId w:val="16"/>
              </w:numPr>
              <w:tabs>
                <w:tab w:val="clear" w:pos="907"/>
                <w:tab w:val="clear" w:pos="1020"/>
                <w:tab w:val="num" w:pos="68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BDC6D" w14:textId="057106FF" w:rsidR="006B5403" w:rsidRPr="00267458" w:rsidRDefault="00ED10BA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F41526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BF438" w14:textId="7D97DC3A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508FF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6F3D4" w14:textId="1ED13A52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4FA03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81171" w14:textId="040FB898" w:rsidR="006B5403" w:rsidRPr="00267458" w:rsidRDefault="00ED10BA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8,096</w:t>
            </w:r>
          </w:p>
        </w:tc>
      </w:tr>
      <w:tr w:rsidR="00EA00A8" w:rsidRPr="00267458" w14:paraId="2153124A" w14:textId="77777777" w:rsidTr="00781397">
        <w:trPr>
          <w:cantSplit/>
        </w:trPr>
        <w:tc>
          <w:tcPr>
            <w:tcW w:w="4410" w:type="dxa"/>
          </w:tcPr>
          <w:p w14:paraId="540AA817" w14:textId="77777777" w:rsidR="00EA00A8" w:rsidRPr="00267458" w:rsidRDefault="00EA00A8" w:rsidP="00781397">
            <w:pPr>
              <w:pStyle w:val="ListParagraph"/>
              <w:numPr>
                <w:ilvl w:val="2"/>
                <w:numId w:val="16"/>
              </w:numPr>
              <w:tabs>
                <w:tab w:val="clear" w:pos="907"/>
                <w:tab w:val="clear" w:pos="1020"/>
                <w:tab w:val="num" w:pos="68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DF6CC6" w14:textId="77777777" w:rsidR="00EA00A8" w:rsidRPr="00267458" w:rsidRDefault="00EA00A8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745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CA96C" w14:textId="77777777" w:rsidR="00EA00A8" w:rsidRPr="00267458" w:rsidRDefault="00EA00A8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C3E45" w14:textId="77777777" w:rsidR="00EA00A8" w:rsidRPr="00267458" w:rsidRDefault="00EA00A8" w:rsidP="007813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106,839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4DB315" w14:textId="77777777" w:rsidR="00EA00A8" w:rsidRPr="00267458" w:rsidRDefault="00EA00A8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C1A8C" w14:textId="77777777" w:rsidR="00EA00A8" w:rsidRPr="00267458" w:rsidRDefault="00EA00A8" w:rsidP="0078139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F3589B" w14:textId="77777777" w:rsidR="00EA00A8" w:rsidRPr="00267458" w:rsidRDefault="00EA00A8" w:rsidP="0078139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B13CA" w14:textId="77777777" w:rsidR="00EA00A8" w:rsidRPr="00267458" w:rsidRDefault="00EA00A8" w:rsidP="0078139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5403" w:rsidRPr="00267458" w14:paraId="7EEDE508" w14:textId="77777777" w:rsidTr="00523AF4">
        <w:trPr>
          <w:cantSplit/>
        </w:trPr>
        <w:tc>
          <w:tcPr>
            <w:tcW w:w="4410" w:type="dxa"/>
          </w:tcPr>
          <w:p w14:paraId="1BD47FA5" w14:textId="77777777" w:rsidR="006B5403" w:rsidRPr="00267458" w:rsidRDefault="006B5403" w:rsidP="006B540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231A027" w14:textId="04CD0027" w:rsidR="006B5403" w:rsidRPr="00267458" w:rsidRDefault="006B5403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6,871</w:t>
            </w:r>
          </w:p>
        </w:tc>
        <w:tc>
          <w:tcPr>
            <w:tcW w:w="180" w:type="dxa"/>
            <w:vAlign w:val="bottom"/>
          </w:tcPr>
          <w:p w14:paraId="04D9CF63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F5CCED" w14:textId="2E928310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5,467</w:t>
            </w:r>
          </w:p>
        </w:tc>
        <w:tc>
          <w:tcPr>
            <w:tcW w:w="180" w:type="dxa"/>
            <w:vAlign w:val="bottom"/>
          </w:tcPr>
          <w:p w14:paraId="1AC37046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6EE8B" w14:textId="158600A2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80" w:type="dxa"/>
            <w:vAlign w:val="bottom"/>
          </w:tcPr>
          <w:p w14:paraId="42EA1E6A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9DB322" w14:textId="30F16D88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1,162</w:t>
            </w:r>
          </w:p>
        </w:tc>
      </w:tr>
      <w:tr w:rsidR="006B5403" w:rsidRPr="00267458" w14:paraId="1ADBC203" w14:textId="77777777" w:rsidTr="00523AF4">
        <w:trPr>
          <w:cantSplit/>
        </w:trPr>
        <w:tc>
          <w:tcPr>
            <w:tcW w:w="4410" w:type="dxa"/>
          </w:tcPr>
          <w:p w14:paraId="07786144" w14:textId="0AB6A45D" w:rsidR="006B5403" w:rsidRPr="00267458" w:rsidRDefault="006B5403" w:rsidP="006B540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30381CD6" w14:textId="35F4239F" w:rsidR="006B5403" w:rsidRPr="00267458" w:rsidRDefault="006B5403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6,871</w:t>
            </w:r>
          </w:p>
        </w:tc>
        <w:tc>
          <w:tcPr>
            <w:tcW w:w="180" w:type="dxa"/>
            <w:vAlign w:val="bottom"/>
          </w:tcPr>
          <w:p w14:paraId="73B6FAE1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C39255" w14:textId="2A56C706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6,828</w:t>
            </w:r>
          </w:p>
        </w:tc>
        <w:tc>
          <w:tcPr>
            <w:tcW w:w="180" w:type="dxa"/>
            <w:vAlign w:val="bottom"/>
          </w:tcPr>
          <w:p w14:paraId="62D1A5D0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2FBB9" w14:textId="6D45FCCF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vAlign w:val="bottom"/>
          </w:tcPr>
          <w:p w14:paraId="7C0FB5E8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26CFC" w14:textId="5F4930B8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6B5403" w:rsidRPr="00267458" w14:paraId="5FFD875B" w14:textId="77777777" w:rsidTr="00C06D6F">
        <w:trPr>
          <w:cantSplit/>
        </w:trPr>
        <w:tc>
          <w:tcPr>
            <w:tcW w:w="4410" w:type="dxa"/>
          </w:tcPr>
          <w:p w14:paraId="7BAEA4FC" w14:textId="1BCC2C19" w:rsidR="006B5403" w:rsidRPr="00267458" w:rsidRDefault="006B5403" w:rsidP="006B5403">
            <w:pPr>
              <w:tabs>
                <w:tab w:val="clear" w:pos="680"/>
                <w:tab w:val="clear" w:pos="9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5FC5BB8" w14:textId="401CEC83" w:rsidR="006B5403" w:rsidRPr="00267458" w:rsidRDefault="006B5403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3,385</w:t>
            </w:r>
          </w:p>
        </w:tc>
        <w:tc>
          <w:tcPr>
            <w:tcW w:w="180" w:type="dxa"/>
            <w:vAlign w:val="bottom"/>
          </w:tcPr>
          <w:p w14:paraId="6D578B91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921EE7" w14:textId="40B67AB5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3,513</w:t>
            </w:r>
          </w:p>
        </w:tc>
        <w:tc>
          <w:tcPr>
            <w:tcW w:w="180" w:type="dxa"/>
            <w:vAlign w:val="bottom"/>
          </w:tcPr>
          <w:p w14:paraId="4AB86D0B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C12C5" w14:textId="230A96E5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180" w:type="dxa"/>
            <w:vAlign w:val="bottom"/>
          </w:tcPr>
          <w:p w14:paraId="3BA8C5E4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C89C1" w14:textId="21D076BB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1,808</w:t>
            </w:r>
          </w:p>
        </w:tc>
      </w:tr>
      <w:tr w:rsidR="006B5403" w:rsidRPr="00267458" w14:paraId="684A577A" w14:textId="77777777" w:rsidTr="00C06D6F">
        <w:trPr>
          <w:cantSplit/>
        </w:trPr>
        <w:tc>
          <w:tcPr>
            <w:tcW w:w="4410" w:type="dxa"/>
          </w:tcPr>
          <w:p w14:paraId="1C3E8A86" w14:textId="77777777" w:rsidR="006B5403" w:rsidRPr="00267458" w:rsidRDefault="006B5403" w:rsidP="006B540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26745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267458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2654EFB4" w14:textId="61F09D32" w:rsidR="006B5403" w:rsidRPr="00267458" w:rsidRDefault="006B5403" w:rsidP="00A727D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7,829</w:t>
            </w:r>
          </w:p>
        </w:tc>
        <w:tc>
          <w:tcPr>
            <w:tcW w:w="180" w:type="dxa"/>
            <w:vAlign w:val="bottom"/>
          </w:tcPr>
          <w:p w14:paraId="237C88A3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28A30" w14:textId="71F19AAD" w:rsidR="006B5403" w:rsidRPr="00267458" w:rsidRDefault="006B5403" w:rsidP="006B5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7,986</w:t>
            </w:r>
          </w:p>
        </w:tc>
        <w:tc>
          <w:tcPr>
            <w:tcW w:w="180" w:type="dxa"/>
            <w:vAlign w:val="bottom"/>
          </w:tcPr>
          <w:p w14:paraId="3FCC3D63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BD2D0" w14:textId="684B9339" w:rsidR="006B5403" w:rsidRPr="00267458" w:rsidRDefault="006B5403" w:rsidP="006B540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B332DA" w14:textId="77777777" w:rsidR="006B5403" w:rsidRPr="00267458" w:rsidRDefault="006B5403" w:rsidP="006B540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2C55D" w14:textId="055E83D5" w:rsidR="006B5403" w:rsidRPr="00267458" w:rsidRDefault="006B5403" w:rsidP="006B540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155C1141" w14:textId="77777777" w:rsidR="00A727DD" w:rsidRPr="008C238F" w:rsidRDefault="00A727DD" w:rsidP="00C06D6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p w14:paraId="66765F0A" w14:textId="5FBDF490" w:rsidR="00C06D6F" w:rsidRPr="00267458" w:rsidRDefault="00C06D6F" w:rsidP="00C06D6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67458">
        <w:rPr>
          <w:rFonts w:ascii="Angsana New" w:hAnsi="Angsana New"/>
          <w:sz w:val="30"/>
          <w:szCs w:val="30"/>
        </w:rPr>
        <w:t>256</w:t>
      </w:r>
      <w:r w:rsidR="00A7583F" w:rsidRPr="00267458">
        <w:rPr>
          <w:rFonts w:ascii="Angsana New" w:hAnsi="Angsana New"/>
          <w:sz w:val="30"/>
          <w:szCs w:val="30"/>
        </w:rPr>
        <w:t>4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267458">
        <w:rPr>
          <w:rFonts w:ascii="Angsana New" w:hAnsi="Angsana New" w:hint="cs"/>
          <w:sz w:val="30"/>
          <w:szCs w:val="30"/>
          <w:cs/>
        </w:rPr>
        <w:t>ของ</w:t>
      </w:r>
      <w:r w:rsidRPr="00267458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1A0ED1" w:rsidRPr="00267458">
        <w:rPr>
          <w:rFonts w:ascii="Angsana New" w:hAnsi="Angsana New"/>
          <w:sz w:val="30"/>
          <w:szCs w:val="30"/>
        </w:rPr>
        <w:t>1</w:t>
      </w:r>
      <w:r w:rsidR="00ED10BA" w:rsidRPr="00267458">
        <w:rPr>
          <w:rFonts w:ascii="Angsana New" w:hAnsi="Angsana New"/>
          <w:sz w:val="30"/>
          <w:szCs w:val="30"/>
        </w:rPr>
        <w:t>14.72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ล้านบาท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และ </w:t>
      </w:r>
      <w:r w:rsidR="00C25E40" w:rsidRPr="00267458">
        <w:rPr>
          <w:rFonts w:ascii="Angsana New" w:hAnsi="Angsana New"/>
          <w:sz w:val="30"/>
          <w:szCs w:val="30"/>
        </w:rPr>
        <w:t>17.55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A7583F" w:rsidRPr="00267458">
        <w:rPr>
          <w:rFonts w:ascii="Angsana New" w:hAnsi="Angsana New"/>
          <w:sz w:val="30"/>
          <w:szCs w:val="30"/>
        </w:rPr>
        <w:t xml:space="preserve"> </w:t>
      </w:r>
      <w:r w:rsidR="00A7583F" w:rsidRPr="00267458">
        <w:rPr>
          <w:rFonts w:ascii="Angsana New" w:hAnsi="Angsana New"/>
          <w:i/>
          <w:iCs/>
          <w:sz w:val="30"/>
          <w:szCs w:val="30"/>
        </w:rPr>
        <w:t xml:space="preserve">(2563: 136.87 </w:t>
      </w:r>
      <w:r w:rsidR="00A7583F" w:rsidRPr="00267458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A7583F" w:rsidRPr="00267458">
        <w:rPr>
          <w:rFonts w:ascii="Angsana New" w:hAnsi="Angsana New"/>
          <w:i/>
          <w:iCs/>
          <w:sz w:val="30"/>
          <w:szCs w:val="30"/>
        </w:rPr>
        <w:t xml:space="preserve"> 18.63 </w:t>
      </w:r>
      <w:r w:rsidR="00A7583F" w:rsidRPr="00267458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57EC3FFA" w14:textId="1D5F37B5" w:rsidR="00701C68" w:rsidRPr="008C238F" w:rsidRDefault="00701C68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14:paraId="2FCBEC53" w14:textId="6AC5004B" w:rsidR="00F202C2" w:rsidRPr="00267458" w:rsidRDefault="003A18F9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</w:rPr>
        <w:t>1</w:t>
      </w:r>
      <w:r w:rsidR="006A2FE5" w:rsidRPr="00267458">
        <w:rPr>
          <w:rFonts w:ascii="Angsana New" w:hAnsi="Angsana New"/>
          <w:b/>
          <w:sz w:val="30"/>
          <w:szCs w:val="30"/>
        </w:rPr>
        <w:t>2</w:t>
      </w:r>
      <w:r w:rsidR="00F202C2" w:rsidRPr="00267458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 w:rsidRPr="00267458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267458">
        <w:rPr>
          <w:rFonts w:ascii="Angsana New" w:hAnsi="Angsana New"/>
          <w:bCs/>
          <w:sz w:val="30"/>
          <w:szCs w:val="30"/>
          <w:cs/>
        </w:rPr>
        <w:t>โทรทัศน์</w:t>
      </w:r>
    </w:p>
    <w:p w14:paraId="3D3608FD" w14:textId="743AA7ED" w:rsidR="00F202C2" w:rsidRPr="008C238F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p w14:paraId="0949323A" w14:textId="3D7FB7A6" w:rsidR="003B31C8" w:rsidRPr="00267458" w:rsidRDefault="003B31C8" w:rsidP="003B31C8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267458">
        <w:rPr>
          <w:rFonts w:ascii="Angsana New" w:hAnsi="Angsana New" w:hint="cs"/>
          <w:bCs/>
          <w:i/>
          <w:iCs/>
          <w:sz w:val="30"/>
          <w:szCs w:val="30"/>
          <w:cs/>
        </w:rPr>
        <w:t>นโยบายการบัญชี</w:t>
      </w:r>
    </w:p>
    <w:p w14:paraId="696B4D34" w14:textId="77777777" w:rsidR="003B31C8" w:rsidRPr="00267458" w:rsidRDefault="003B31C8" w:rsidP="003B31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วัดมูลค่าด้วยราคาทุนหักค่าตัดจำหน่ายสะสมและ</w:t>
      </w:r>
      <w:r w:rsidRPr="00267458">
        <w:rPr>
          <w:rFonts w:ascii="Angsana New" w:hAnsi="Angsana New"/>
          <w:b/>
          <w:sz w:val="30"/>
          <w:szCs w:val="30"/>
          <w:cs/>
        </w:rPr>
        <w:t>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4F36612C" w14:textId="1D0526E3" w:rsidR="003B31C8" w:rsidRPr="008C238F" w:rsidRDefault="003B31C8" w:rsidP="008C23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69B18484" w14:textId="0C536E4C" w:rsidR="00A727DD" w:rsidRDefault="008C238F" w:rsidP="008C23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017E">
        <w:rPr>
          <w:rFonts w:ascii="Angsana New" w:hAnsi="Angsana New" w:hint="cs"/>
          <w:b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 และรับรู้ในกำไรหรือขาดทุน </w:t>
      </w:r>
      <w:r w:rsidR="006831BE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97017E">
        <w:rPr>
          <w:rFonts w:ascii="Angsana New" w:hAnsi="Angsana New" w:hint="cs"/>
          <w:b/>
          <w:sz w:val="30"/>
          <w:szCs w:val="30"/>
          <w:cs/>
        </w:rPr>
        <w:t>โดยระยะเวลาที่คาดว่าจะได้รับประโยชน์ของใบอนุญาตให้ใช้คลื่นความถี่และประกอบกิจ</w:t>
      </w:r>
      <w:r w:rsidR="006B430D">
        <w:rPr>
          <w:rFonts w:ascii="Angsana New" w:hAnsi="Angsana New" w:hint="cs"/>
          <w:b/>
          <w:sz w:val="30"/>
          <w:szCs w:val="30"/>
          <w:cs/>
        </w:rPr>
        <w:t>ก</w:t>
      </w:r>
      <w:r w:rsidRPr="0097017E">
        <w:rPr>
          <w:rFonts w:ascii="Angsana New" w:hAnsi="Angsana New" w:hint="cs"/>
          <w:b/>
          <w:sz w:val="30"/>
          <w:szCs w:val="30"/>
          <w:cs/>
        </w:rPr>
        <w:t>ารโทรทัศน์</w:t>
      </w:r>
      <w:r w:rsidR="0093705D">
        <w:rPr>
          <w:rFonts w:ascii="Angsana New" w:hAnsi="Angsana New" w:hint="cs"/>
          <w:b/>
          <w:sz w:val="30"/>
          <w:szCs w:val="30"/>
          <w:cs/>
        </w:rPr>
        <w:t>มีอายุ</w:t>
      </w:r>
      <w:r w:rsidRPr="0097017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7017E">
        <w:rPr>
          <w:rFonts w:ascii="Angsana New" w:hAnsi="Angsana New"/>
          <w:bCs/>
          <w:sz w:val="30"/>
          <w:szCs w:val="30"/>
        </w:rPr>
        <w:t>15</w:t>
      </w:r>
      <w:r w:rsidRPr="0097017E">
        <w:rPr>
          <w:rFonts w:ascii="Angsana New" w:hAnsi="Angsana New"/>
          <w:b/>
          <w:sz w:val="30"/>
          <w:szCs w:val="30"/>
        </w:rPr>
        <w:t xml:space="preserve"> </w:t>
      </w:r>
      <w:r w:rsidRPr="0097017E">
        <w:rPr>
          <w:rFonts w:ascii="Angsana New" w:hAnsi="Angsana New" w:hint="cs"/>
          <w:b/>
          <w:sz w:val="30"/>
          <w:szCs w:val="30"/>
          <w:cs/>
        </w:rPr>
        <w:t>ปี</w:t>
      </w:r>
    </w:p>
    <w:p w14:paraId="77BB0643" w14:textId="77777777" w:rsidR="006831BE" w:rsidRPr="008C238F" w:rsidRDefault="006831BE" w:rsidP="008C23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267458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267458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267458" w:rsidRDefault="00666096" w:rsidP="00666096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66096" w:rsidRPr="00267458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267458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267458" w:rsidRDefault="00666096" w:rsidP="00EE14B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267458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267458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267458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096" w:rsidRPr="00267458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01D61AC7" w:rsidR="00666096" w:rsidRPr="00267458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E0F03" w:rsidRPr="00267458">
              <w:rPr>
                <w:rFonts w:ascii="Angsana New" w:hAnsi="Angsana New"/>
                <w:sz w:val="30"/>
                <w:szCs w:val="30"/>
              </w:rPr>
              <w:t>1</w:t>
            </w:r>
            <w:r w:rsidR="00734F9F"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1E0F03" w:rsidRPr="00267458">
              <w:rPr>
                <w:rFonts w:ascii="Angsana New" w:hAnsi="Angsana New"/>
                <w:sz w:val="30"/>
                <w:szCs w:val="30"/>
              </w:rPr>
              <w:t>25</w:t>
            </w:r>
            <w:r w:rsidR="00734F9F" w:rsidRPr="00267458">
              <w:rPr>
                <w:rFonts w:ascii="Angsana New" w:hAnsi="Angsana New"/>
                <w:sz w:val="30"/>
                <w:szCs w:val="30"/>
              </w:rPr>
              <w:t>6</w:t>
            </w:r>
            <w:r w:rsidR="00597D7B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69489C77" w:rsidR="00666096" w:rsidRPr="00267458" w:rsidRDefault="00597D7B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2,429,274</w:t>
            </w:r>
          </w:p>
        </w:tc>
      </w:tr>
      <w:tr w:rsidR="00666096" w:rsidRPr="00267458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6F4E77D7" w:rsidR="00666096" w:rsidRPr="00267458" w:rsidRDefault="00666096" w:rsidP="000623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F03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E0F03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1E0F03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0F03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77777777" w:rsidR="00666096" w:rsidRPr="00267458" w:rsidRDefault="00734F9F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67458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5CBC0E9D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77777777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4E0F97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1E0F03" w:rsidRPr="004E0F97" w:rsidRDefault="001E0F03" w:rsidP="001E0F0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1E0F03" w:rsidRPr="004E0F97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E0F03" w:rsidRPr="00267458" w14:paraId="43106FCA" w14:textId="77777777" w:rsidTr="00597D7B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1E0F03" w:rsidRPr="00267458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F03" w:rsidRPr="00267458" w14:paraId="419A3010" w14:textId="77777777" w:rsidTr="00597D7B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466DCEC2" w:rsidR="001E0F03" w:rsidRPr="00267458" w:rsidRDefault="001E0F03" w:rsidP="001E0F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5246ED58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1,124,588</w:t>
            </w:r>
          </w:p>
        </w:tc>
      </w:tr>
      <w:tr w:rsidR="001E0F03" w:rsidRPr="00267458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1E0F03" w:rsidRPr="00267458" w:rsidRDefault="001E0F03" w:rsidP="001E0F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18EE2467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140,037</w:t>
            </w:r>
          </w:p>
        </w:tc>
      </w:tr>
      <w:tr w:rsidR="001E0F03" w:rsidRPr="00267458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23DFE75F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62355306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1,264,625</w:t>
            </w:r>
          </w:p>
        </w:tc>
      </w:tr>
      <w:tr w:rsidR="001E0F03" w:rsidRPr="00267458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1E0F03" w:rsidRPr="00267458" w:rsidRDefault="001E0F03" w:rsidP="001E0F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29AFC29D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140,038</w:t>
            </w:r>
          </w:p>
        </w:tc>
      </w:tr>
      <w:tr w:rsidR="001E0F03" w:rsidRPr="00267458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4417C254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45DE121E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1,404,663</w:t>
            </w:r>
          </w:p>
        </w:tc>
      </w:tr>
      <w:tr w:rsidR="001E0F03" w:rsidRPr="004E0F97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1E0F03" w:rsidRPr="004E0F97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1E0F03" w:rsidRPr="004E0F97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E0F03" w:rsidRPr="00267458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1E0F03" w:rsidRPr="00267458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0F03" w:rsidRPr="00267458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475F0B24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3D882F0E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1,164,649</w:t>
            </w:r>
          </w:p>
        </w:tc>
      </w:tr>
      <w:tr w:rsidR="001E0F03" w:rsidRPr="00267458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4F7A8136" w:rsidR="001E0F03" w:rsidRPr="00267458" w:rsidRDefault="001E0F03" w:rsidP="001E0F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647B1246" w:rsidR="001E0F03" w:rsidRPr="00267458" w:rsidRDefault="001E0F03" w:rsidP="001E0F03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1,024,611</w:t>
            </w:r>
          </w:p>
        </w:tc>
      </w:tr>
    </w:tbl>
    <w:p w14:paraId="7BE78E83" w14:textId="77777777" w:rsidR="000939EC" w:rsidRDefault="000939EC" w:rsidP="0034586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496080D1" w14:textId="4F3772AA" w:rsidR="001712FB" w:rsidRPr="00267458" w:rsidRDefault="001712FB" w:rsidP="001712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</w:rPr>
        <w:t>1</w:t>
      </w:r>
      <w:r w:rsidR="006A2FE5" w:rsidRPr="00267458">
        <w:rPr>
          <w:rFonts w:ascii="Angsana New" w:hAnsi="Angsana New"/>
          <w:b/>
          <w:sz w:val="30"/>
          <w:szCs w:val="30"/>
        </w:rPr>
        <w:t>3</w:t>
      </w:r>
      <w:r w:rsidRPr="00267458">
        <w:tab/>
      </w:r>
      <w:r w:rsidRPr="00267458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14:paraId="163AC05F" w14:textId="06FDE370" w:rsidR="001712FB" w:rsidRPr="00267458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</w:p>
    <w:p w14:paraId="550AE6B9" w14:textId="39A0B648" w:rsidR="00944537" w:rsidRPr="00267458" w:rsidRDefault="00944537" w:rsidP="00944537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67458">
        <w:rPr>
          <w:rFonts w:ascii="Angsana New" w:hAnsi="Angsana New" w:hint="cs"/>
          <w:bCs/>
          <w:i/>
          <w:iCs/>
          <w:sz w:val="30"/>
          <w:szCs w:val="30"/>
          <w:cs/>
        </w:rPr>
        <w:t>นโยบายการบัญชี</w:t>
      </w:r>
    </w:p>
    <w:p w14:paraId="4A2B2733" w14:textId="2BAE088F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267458">
        <w:rPr>
          <w:rFonts w:ascii="Angsana New" w:hAnsi="Angsana New"/>
          <w:sz w:val="30"/>
          <w:szCs w:val="30"/>
        </w:rPr>
        <w:t xml:space="preserve">    </w:t>
      </w:r>
      <w:r w:rsidRPr="00267458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</w:t>
      </w:r>
      <w:r w:rsidR="00E06AB7" w:rsidRPr="00267458">
        <w:rPr>
          <w:rFonts w:ascii="Angsana New" w:hAnsi="Angsana New" w:hint="cs"/>
          <w:sz w:val="30"/>
          <w:szCs w:val="30"/>
          <w:cs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</w:rPr>
        <w:t>ที่รับมา</w:t>
      </w:r>
    </w:p>
    <w:p w14:paraId="748BBC3F" w14:textId="77777777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2FC1AC3B" w14:textId="198018F7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645177" w:rsidRPr="00267458">
        <w:rPr>
          <w:rFonts w:ascii="Angsana New" w:hAnsi="Angsana New" w:hint="cs"/>
          <w:sz w:val="30"/>
          <w:szCs w:val="30"/>
          <w:cs/>
        </w:rPr>
        <w:t xml:space="preserve">     </w:t>
      </w:r>
      <w:r w:rsidRPr="00267458">
        <w:rPr>
          <w:rFonts w:ascii="Angsana New" w:hAnsi="Angsana New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  <w:r w:rsidRPr="00267458">
        <w:rPr>
          <w:rFonts w:ascii="Angsana New" w:hAnsi="Angsana New"/>
          <w:sz w:val="30"/>
          <w:szCs w:val="30"/>
        </w:rPr>
        <w:t xml:space="preserve"> </w:t>
      </w:r>
    </w:p>
    <w:p w14:paraId="33F92A47" w14:textId="76A0AE3E" w:rsidR="00583B9C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0D4964C8" w14:textId="53AC01A1" w:rsidR="0007271E" w:rsidRDefault="0007271E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08C76771" w14:textId="64D80761" w:rsidR="0007271E" w:rsidRDefault="0007271E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4EA01052" w14:textId="77777777" w:rsidR="0007271E" w:rsidRPr="00267458" w:rsidRDefault="0007271E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78D7AD45" w14:textId="77777777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</w:rPr>
        <w:t>ขาดทุนจากการด้อยค่า</w:t>
      </w:r>
    </w:p>
    <w:p w14:paraId="051F3B36" w14:textId="10998DE8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>ยอดสินทรัพย์ตามบัญชีของ</w:t>
      </w:r>
      <w:r w:rsidRPr="00267458">
        <w:rPr>
          <w:rFonts w:ascii="Angsana New" w:hAnsi="Angsana New" w:hint="cs"/>
          <w:sz w:val="30"/>
          <w:szCs w:val="30"/>
          <w:cs/>
        </w:rPr>
        <w:t xml:space="preserve">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45187" w:rsidRPr="00267458">
        <w:rPr>
          <w:rFonts w:ascii="Angsana New" w:hAnsi="Angsana New" w:hint="cs"/>
          <w:sz w:val="30"/>
          <w:szCs w:val="30"/>
          <w:cs/>
        </w:rPr>
        <w:t xml:space="preserve">    </w:t>
      </w:r>
      <w:r w:rsidRPr="00267458">
        <w:rPr>
          <w:rFonts w:ascii="Angsana New" w:hAnsi="Angsana New" w:hint="cs"/>
          <w:sz w:val="30"/>
          <w:szCs w:val="30"/>
          <w:cs/>
        </w:rPr>
        <w:t>ในกรณีที่มีข้อบ่งชี้</w:t>
      </w:r>
      <w:r w:rsidR="00645187"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67458">
        <w:rPr>
          <w:rFonts w:ascii="Angsana New" w:hAnsi="Angsana New"/>
          <w:sz w:val="30"/>
          <w:szCs w:val="30"/>
          <w:cs/>
        </w:rPr>
        <w:t>จะ</w:t>
      </w:r>
      <w:r w:rsidRPr="00267458">
        <w:rPr>
          <w:rFonts w:ascii="Angsana New" w:hAnsi="Angsana New" w:hint="cs"/>
          <w:sz w:val="30"/>
          <w:szCs w:val="30"/>
          <w:cs/>
        </w:rPr>
        <w:t>ทำการ</w:t>
      </w:r>
      <w:r w:rsidRPr="00267458">
        <w:rPr>
          <w:rFonts w:ascii="Angsana New" w:hAnsi="Angsana New"/>
          <w:sz w:val="30"/>
          <w:szCs w:val="30"/>
          <w:cs/>
        </w:rPr>
        <w:t>ประมาณมูลค่าที่คาดว่าจะได้รับคืน</w:t>
      </w:r>
      <w:r w:rsidRPr="00267458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</w:t>
      </w:r>
      <w:r w:rsidR="00645187" w:rsidRPr="00267458">
        <w:rPr>
          <w:rFonts w:ascii="Angsana New" w:hAnsi="Angsana New" w:hint="cs"/>
          <w:sz w:val="30"/>
          <w:szCs w:val="30"/>
          <w:cs/>
        </w:rPr>
        <w:t xml:space="preserve">  </w:t>
      </w:r>
      <w:r w:rsidRPr="00267458">
        <w:rPr>
          <w:rFonts w:ascii="Angsana New" w:hAnsi="Angsana New" w:hint="cs"/>
          <w:sz w:val="30"/>
          <w:szCs w:val="30"/>
          <w:cs/>
        </w:rPr>
        <w:t>ที่คาดว่าจะได้รับคืน</w:t>
      </w:r>
      <w:r w:rsidRPr="00267458">
        <w:rPr>
          <w:rFonts w:ascii="Angsana New" w:hAnsi="Angsana New"/>
          <w:sz w:val="30"/>
          <w:szCs w:val="30"/>
          <w:cs/>
        </w:rPr>
        <w:t>ทุกปีในช่วงเวลาเดียวกัน ขาดทุนจากการด้อยค่ารับรู้ในกำไรหรือขาดทุนเมื่อมูลค่าตามบัญชีของ</w:t>
      </w:r>
      <w:r w:rsidRPr="00267458">
        <w:rPr>
          <w:rFonts w:ascii="Angsana New" w:hAnsi="Angsana New" w:hint="cs"/>
          <w:sz w:val="30"/>
          <w:szCs w:val="30"/>
          <w:cs/>
        </w:rPr>
        <w:t>สินทรัพย์</w:t>
      </w:r>
      <w:r w:rsidRPr="00267458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</w:t>
      </w:r>
      <w:r w:rsidRPr="00267458">
        <w:rPr>
          <w:rFonts w:ascii="Angsana New" w:hAnsi="Angsana New" w:hint="cs"/>
          <w:sz w:val="30"/>
          <w:szCs w:val="30"/>
          <w:cs/>
        </w:rPr>
        <w:t>คาดว่า</w:t>
      </w:r>
      <w:r w:rsidRPr="00267458">
        <w:rPr>
          <w:rFonts w:ascii="Angsana New" w:hAnsi="Angsana New"/>
          <w:sz w:val="30"/>
          <w:szCs w:val="30"/>
          <w:cs/>
        </w:rPr>
        <w:t xml:space="preserve">จะได้รับคืน </w:t>
      </w:r>
      <w:r w:rsidRPr="00267458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</w:t>
      </w:r>
      <w:r w:rsidRPr="00267458">
        <w:rPr>
          <w:rFonts w:ascii="Angsana New" w:hAnsi="Angsana New" w:hint="cs"/>
          <w:sz w:val="30"/>
          <w:szCs w:val="30"/>
          <w:cs/>
        </w:rPr>
        <w:t xml:space="preserve">โดยอิสระจากสินทรัพย์อื่น </w:t>
      </w:r>
      <w:r w:rsidRPr="00267458">
        <w:rPr>
          <w:rFonts w:ascii="Angsana New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</w:t>
      </w:r>
      <w:r w:rsidR="00645187" w:rsidRPr="00267458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67458">
        <w:rPr>
          <w:rFonts w:ascii="Angsana New" w:hAnsi="Angsana New"/>
          <w:sz w:val="30"/>
          <w:szCs w:val="30"/>
          <w:cs/>
        </w:rPr>
        <w:t>ที่</w:t>
      </w:r>
      <w:r w:rsidRPr="00267458">
        <w:rPr>
          <w:rFonts w:ascii="Angsana New" w:hAnsi="Angsana New" w:hint="cs"/>
          <w:sz w:val="30"/>
          <w:szCs w:val="30"/>
          <w:cs/>
        </w:rPr>
        <w:t>สินทรัพย์นั้น</w:t>
      </w:r>
      <w:r w:rsidRPr="00267458">
        <w:rPr>
          <w:rFonts w:ascii="Angsana New" w:hAnsi="Angsana New"/>
          <w:sz w:val="30"/>
          <w:szCs w:val="30"/>
          <w:cs/>
        </w:rPr>
        <w:t>เกี่ยวข้อง</w:t>
      </w:r>
      <w:r w:rsidRPr="00267458">
        <w:rPr>
          <w:rFonts w:ascii="Angsana New" w:hAnsi="Angsana New" w:hint="cs"/>
          <w:sz w:val="30"/>
          <w:szCs w:val="30"/>
          <w:cs/>
        </w:rPr>
        <w:t xml:space="preserve">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</w:t>
      </w:r>
      <w:r w:rsidRPr="00267458">
        <w:rPr>
          <w:rFonts w:ascii="Angsana New" w:hAnsi="Angsana New"/>
          <w:sz w:val="30"/>
          <w:szCs w:val="30"/>
        </w:rPr>
        <w:t>(</w:t>
      </w:r>
      <w:r w:rsidRPr="00267458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267458">
        <w:rPr>
          <w:rFonts w:ascii="Angsana New" w:hAnsi="Angsana New"/>
          <w:sz w:val="30"/>
          <w:szCs w:val="30"/>
        </w:rPr>
        <w:t xml:space="preserve">) </w:t>
      </w:r>
      <w:r w:rsidRPr="00267458">
        <w:rPr>
          <w:rFonts w:ascii="Angsana New" w:hAnsi="Angsana New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r w:rsidRPr="00267458">
        <w:rPr>
          <w:rFonts w:ascii="Angsana New" w:hAnsi="Angsana New" w:hint="cs"/>
          <w:sz w:val="30"/>
          <w:szCs w:val="30"/>
        </w:rPr>
        <w:t xml:space="preserve"> </w:t>
      </w:r>
    </w:p>
    <w:p w14:paraId="1A2F45EF" w14:textId="77777777" w:rsidR="00583B9C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</w:rPr>
      </w:pPr>
    </w:p>
    <w:p w14:paraId="31078D85" w14:textId="20AC494A" w:rsidR="009C7136" w:rsidRPr="00267458" w:rsidRDefault="00583B9C" w:rsidP="00583B9C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1EE8898" w14:textId="77777777" w:rsidR="00C9627F" w:rsidRPr="00267458" w:rsidRDefault="00C9627F" w:rsidP="009445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267458" w14:paraId="50E2C8BA" w14:textId="77777777" w:rsidTr="00595EC6">
        <w:trPr>
          <w:cantSplit/>
        </w:trPr>
        <w:tc>
          <w:tcPr>
            <w:tcW w:w="5130" w:type="dxa"/>
          </w:tcPr>
          <w:p w14:paraId="66F2CC4F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267458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745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267458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267458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369D38B1" w:rsidR="001712FB" w:rsidRPr="00267458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A3E06" w:rsidRPr="00267458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604766EA" w14:textId="77777777" w:rsidR="001712FB" w:rsidRPr="00267458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08AEB9B1" w:rsidR="001712FB" w:rsidRPr="00267458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A3E06" w:rsidRPr="0026745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1712FB" w:rsidRPr="00267458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267458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267458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267458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2674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267458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267458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267458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267458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267458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267458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267458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3F6E" w:rsidRPr="00267458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183F6E" w:rsidRPr="00267458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267458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183F6E" w:rsidRPr="00267458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267458" w14:paraId="0E745A1C" w14:textId="77777777" w:rsidTr="001544D7">
        <w:trPr>
          <w:cantSplit/>
        </w:trPr>
        <w:tc>
          <w:tcPr>
            <w:tcW w:w="5130" w:type="dxa"/>
          </w:tcPr>
          <w:p w14:paraId="29E12177" w14:textId="77777777" w:rsidR="00183F6E" w:rsidRPr="00267458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183F6E" w:rsidRPr="00267458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3F6E" w:rsidRPr="00267458" w14:paraId="5186156E" w14:textId="77777777" w:rsidTr="001544D7">
        <w:trPr>
          <w:cantSplit/>
        </w:trPr>
        <w:tc>
          <w:tcPr>
            <w:tcW w:w="5130" w:type="dxa"/>
          </w:tcPr>
          <w:p w14:paraId="20B19C98" w14:textId="77777777" w:rsidR="00183F6E" w:rsidRPr="00267458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183F6E" w:rsidRPr="00267458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3F6E" w:rsidRPr="00267458" w14:paraId="5D29B130" w14:textId="77777777" w:rsidTr="001544D7">
        <w:trPr>
          <w:cantSplit/>
        </w:trPr>
        <w:tc>
          <w:tcPr>
            <w:tcW w:w="5130" w:type="dxa"/>
          </w:tcPr>
          <w:p w14:paraId="1FF10D6E" w14:textId="77777777" w:rsidR="00183F6E" w:rsidRPr="00267458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D9D0116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B3F97D1" w14:textId="77777777" w:rsidR="00183F6E" w:rsidRPr="00267458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AFD2EB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713B385E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07EE546E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267458" w14:paraId="272B9BCB" w14:textId="77777777" w:rsidTr="001544D7">
        <w:trPr>
          <w:cantSplit/>
        </w:trPr>
        <w:tc>
          <w:tcPr>
            <w:tcW w:w="5130" w:type="dxa"/>
          </w:tcPr>
          <w:p w14:paraId="237F653E" w14:textId="77777777" w:rsidR="00183F6E" w:rsidRPr="00267458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183F6E" w:rsidRPr="00267458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B8A011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183F6E" w:rsidRPr="00267458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</w:tcPr>
          <w:p w14:paraId="3374E96C" w14:textId="77777777" w:rsidR="00183F6E" w:rsidRPr="00267458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D53449A" w:rsidR="00CB4BE8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7E7BC273" w14:textId="6D9EEBD5" w:rsidR="000939EC" w:rsidRDefault="000939EC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04CA469D" w14:textId="5F03AECE" w:rsidR="0007271E" w:rsidRDefault="0007271E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2B55F066" w14:textId="1AF4518C" w:rsidR="0007271E" w:rsidRDefault="0007271E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29E92F31" w14:textId="77777777" w:rsidR="0007271E" w:rsidRPr="00267458" w:rsidRDefault="0007271E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7AB45377" w14:textId="025D9BEB" w:rsidR="0023342A" w:rsidRPr="00267458" w:rsidRDefault="0023342A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267458">
        <w:rPr>
          <w:rFonts w:ascii="Angsana New" w:hAnsi="Angsana New"/>
          <w:i/>
          <w:iCs/>
          <w:sz w:val="30"/>
          <w:szCs w:val="30"/>
          <w:cs/>
          <w:lang w:val="en-GB"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267458" w:rsidRDefault="0023342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99CB2C" w14:textId="77777777" w:rsidR="000B42CA" w:rsidRPr="00267458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267458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326"/>
        <w:gridCol w:w="269"/>
        <w:gridCol w:w="273"/>
        <w:gridCol w:w="1172"/>
        <w:gridCol w:w="270"/>
        <w:gridCol w:w="1176"/>
        <w:gridCol w:w="270"/>
        <w:gridCol w:w="1170"/>
        <w:gridCol w:w="270"/>
        <w:gridCol w:w="1164"/>
      </w:tblGrid>
      <w:tr w:rsidR="000B42CA" w:rsidRPr="00267458" w14:paraId="77C1EAD1" w14:textId="77777777" w:rsidTr="00992F74">
        <w:tc>
          <w:tcPr>
            <w:tcW w:w="1777" w:type="pct"/>
          </w:tcPr>
          <w:p w14:paraId="40A1325C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315CA7E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05F9CB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E4CDF87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28157C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0ACD0EEA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B42CA" w:rsidRPr="00267458" w14:paraId="3E9C7532" w14:textId="77777777" w:rsidTr="00992F74">
        <w:trPr>
          <w:trHeight w:val="197"/>
        </w:trPr>
        <w:tc>
          <w:tcPr>
            <w:tcW w:w="1777" w:type="pct"/>
          </w:tcPr>
          <w:p w14:paraId="655A3C86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0" w:type="pct"/>
            <w:gridSpan w:val="2"/>
          </w:tcPr>
          <w:p w14:paraId="51D0D066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D7AC39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6F860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A34368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5DC008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9C9ED1" w14:textId="1FA4F0FD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267458">
              <w:rPr>
                <w:rFonts w:ascii="Angsana New" w:hAnsi="Angsana New" w:cstheme="minorBidi"/>
                <w:sz w:val="30"/>
                <w:szCs w:val="30"/>
              </w:rPr>
              <w:t>256</w:t>
            </w:r>
            <w:r w:rsidR="00AA3E06" w:rsidRPr="00267458">
              <w:rPr>
                <w:rFonts w:ascii="Angsana New" w:hAnsi="Angsana New" w:cstheme="min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7857C57" w14:textId="77777777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FFCE5C" w14:textId="2E1E1965" w:rsidR="000B42CA" w:rsidRPr="00267458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A3E06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42CA" w:rsidRPr="00267458" w14:paraId="3DFAB3C1" w14:textId="77777777" w:rsidTr="00835CEF">
        <w:tc>
          <w:tcPr>
            <w:tcW w:w="3465" w:type="pct"/>
            <w:gridSpan w:val="6"/>
          </w:tcPr>
          <w:p w14:paraId="1348E00D" w14:textId="77777777" w:rsidR="000B42CA" w:rsidRPr="00267458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DC800E0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2CD68D62" w14:textId="77777777" w:rsidR="000B42CA" w:rsidRPr="00267458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42CA" w:rsidRPr="00267458" w14:paraId="4C2096E1" w14:textId="77777777" w:rsidTr="00835CEF">
        <w:tc>
          <w:tcPr>
            <w:tcW w:w="3465" w:type="pct"/>
            <w:gridSpan w:val="6"/>
          </w:tcPr>
          <w:p w14:paraId="55CED412" w14:textId="77777777" w:rsidR="000B42CA" w:rsidRPr="00267458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2674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4" w:type="pct"/>
            <w:shd w:val="clear" w:color="auto" w:fill="auto"/>
          </w:tcPr>
          <w:p w14:paraId="7AAA9206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0E810" w14:textId="77777777" w:rsidR="000B42CA" w:rsidRPr="00267458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4" w:type="pct"/>
            <w:shd w:val="clear" w:color="auto" w:fill="auto"/>
          </w:tcPr>
          <w:p w14:paraId="29C39FA1" w14:textId="77777777" w:rsidR="000B42CA" w:rsidRPr="00267458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BA08" w14:textId="77777777" w:rsidR="000B42CA" w:rsidRPr="00267458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267458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43C552" w14:textId="77777777" w:rsidR="0001113D" w:rsidRPr="00267458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3 </w:t>
      </w:r>
    </w:p>
    <w:p w14:paraId="3FF5A80A" w14:textId="77777777" w:rsidR="0001113D" w:rsidRPr="00267458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E3C6BE3" w14:textId="77777777" w:rsidR="0023342A" w:rsidRPr="00267458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7DB72F" w14:textId="5ACAF9E1" w:rsidR="004E0F97" w:rsidRPr="000939EC" w:rsidRDefault="004E0F97">
      <w:pPr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350"/>
      </w:tblGrid>
      <w:tr w:rsidR="0001113D" w:rsidRPr="00267458" w14:paraId="27CC81C6" w14:textId="77777777" w:rsidTr="00FF058D">
        <w:trPr>
          <w:tblHeader/>
        </w:trPr>
        <w:tc>
          <w:tcPr>
            <w:tcW w:w="6570" w:type="dxa"/>
          </w:tcPr>
          <w:p w14:paraId="4DB5E8AE" w14:textId="2D6EDF6A" w:rsidR="0001113D" w:rsidRPr="00267458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267458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267458" w14:paraId="58C3EF6B" w14:textId="77777777" w:rsidTr="00FF058D">
        <w:trPr>
          <w:tblHeader/>
        </w:trPr>
        <w:tc>
          <w:tcPr>
            <w:tcW w:w="6570" w:type="dxa"/>
          </w:tcPr>
          <w:p w14:paraId="6B9B6204" w14:textId="77777777" w:rsidR="0001113D" w:rsidRPr="00267458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30A221E4" w:rsidR="0001113D" w:rsidRPr="00267458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A3E06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45FB67A5" w14:textId="7390706A" w:rsidR="0001113D" w:rsidRPr="00267458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A3E06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1113D" w:rsidRPr="00267458" w14:paraId="6BC93BF0" w14:textId="77777777" w:rsidTr="00FF058D">
        <w:tc>
          <w:tcPr>
            <w:tcW w:w="6570" w:type="dxa"/>
            <w:shd w:val="clear" w:color="auto" w:fill="auto"/>
          </w:tcPr>
          <w:p w14:paraId="6FC4CAD6" w14:textId="77777777" w:rsidR="0001113D" w:rsidRPr="00267458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267458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25B60" w:rsidRPr="00267458" w14:paraId="5FA90CD1" w14:textId="77777777" w:rsidTr="00FF058D">
        <w:tc>
          <w:tcPr>
            <w:tcW w:w="6570" w:type="dxa"/>
            <w:shd w:val="clear" w:color="auto" w:fill="auto"/>
          </w:tcPr>
          <w:p w14:paraId="220D5169" w14:textId="77777777" w:rsidR="00B25B60" w:rsidRPr="00267458" w:rsidRDefault="00B25B60" w:rsidP="00B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3F90049" w14:textId="6E0D60BA" w:rsidR="00B25B60" w:rsidRPr="00267458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</w:t>
            </w:r>
            <w:r w:rsidR="00B165CB"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C19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vAlign w:val="bottom"/>
          </w:tcPr>
          <w:p w14:paraId="328CD3E0" w14:textId="77777777" w:rsidR="00B25B60" w:rsidRPr="00267458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</w:tr>
      <w:tr w:rsidR="00B25B60" w:rsidRPr="00267458" w14:paraId="6CD69BE7" w14:textId="77777777" w:rsidTr="00FF058D">
        <w:tc>
          <w:tcPr>
            <w:tcW w:w="6570" w:type="dxa"/>
            <w:shd w:val="clear" w:color="auto" w:fill="auto"/>
          </w:tcPr>
          <w:p w14:paraId="735DA2F6" w14:textId="78C1408C" w:rsidR="00B25B60" w:rsidRPr="00267458" w:rsidRDefault="00B25B60" w:rsidP="00B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  <w:r w:rsidR="003A25C1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440" w:type="dxa"/>
            <w:vAlign w:val="bottom"/>
          </w:tcPr>
          <w:p w14:paraId="6A41ACED" w14:textId="77777777" w:rsidR="00B25B60" w:rsidRPr="00267458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0.00</w:t>
            </w:r>
          </w:p>
        </w:tc>
        <w:tc>
          <w:tcPr>
            <w:tcW w:w="1350" w:type="dxa"/>
            <w:vAlign w:val="bottom"/>
          </w:tcPr>
          <w:p w14:paraId="74940026" w14:textId="77777777" w:rsidR="00B25B60" w:rsidRPr="00267458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0.00</w:t>
            </w:r>
          </w:p>
        </w:tc>
      </w:tr>
    </w:tbl>
    <w:p w14:paraId="0027CE8E" w14:textId="77777777" w:rsidR="0001113D" w:rsidRPr="00267458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</w:rPr>
      </w:pPr>
    </w:p>
    <w:p w14:paraId="3428B9B2" w14:textId="011F2F9D" w:rsidR="00B25B60" w:rsidRDefault="00B25B60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EC1985">
        <w:rPr>
          <w:rFonts w:ascii="Angsana New" w:hAnsi="Angsana New"/>
          <w:spacing w:val="-8"/>
          <w:sz w:val="30"/>
          <w:szCs w:val="30"/>
          <w:cs/>
          <w:lang w:val="en-GB"/>
        </w:rPr>
        <w:t>อัตราคิดลดที่ใช้เป็นอัตราโดยประมาณ</w:t>
      </w:r>
      <w:r w:rsidR="002669AC" w:rsidRPr="00EC1985">
        <w:rPr>
          <w:rFonts w:ascii="Angsana New" w:hAnsi="Angsana New" w:hint="cs"/>
          <w:spacing w:val="-8"/>
          <w:sz w:val="30"/>
          <w:szCs w:val="30"/>
          <w:cs/>
          <w:lang w:val="en-GB"/>
        </w:rPr>
        <w:t>ก่อน</w:t>
      </w:r>
      <w:r w:rsidRPr="00EC1985">
        <w:rPr>
          <w:rFonts w:ascii="Angsana New" w:hAnsi="Angsana New"/>
          <w:spacing w:val="-8"/>
          <w:sz w:val="30"/>
          <w:szCs w:val="30"/>
          <w:cs/>
          <w:lang w:val="en-GB"/>
        </w:rPr>
        <w:t>หักภาษีเงินได้ที่อ้างอิง</w:t>
      </w:r>
      <w:r w:rsidR="000B6D18" w:rsidRPr="00EC1985">
        <w:rPr>
          <w:rFonts w:ascii="Angsana New" w:hAnsi="Angsana New"/>
          <w:spacing w:val="-8"/>
          <w:sz w:val="30"/>
          <w:szCs w:val="30"/>
          <w:cs/>
          <w:lang w:val="en-GB"/>
        </w:rPr>
        <w:t>จากอัตราดอกเบี้ยพันธบัตรรัฐบาล</w:t>
      </w:r>
      <w:r w:rsidR="00EC1985" w:rsidRPr="00EC1985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อายุ </w:t>
      </w:r>
      <w:r w:rsidR="00EC1985" w:rsidRPr="00EC1985">
        <w:rPr>
          <w:rFonts w:ascii="Angsana New" w:hAnsi="Angsana New"/>
          <w:spacing w:val="-8"/>
          <w:sz w:val="30"/>
          <w:szCs w:val="30"/>
        </w:rPr>
        <w:t xml:space="preserve">5 </w:t>
      </w:r>
      <w:r w:rsidR="00EC1985" w:rsidRPr="00EC1985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="000A1CCA" w:rsidRPr="00EC1985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0B6D18" w:rsidRPr="00EC1985">
        <w:rPr>
          <w:rFonts w:ascii="Angsana New" w:hAnsi="Angsana New"/>
          <w:spacing w:val="-8"/>
          <w:sz w:val="30"/>
          <w:szCs w:val="30"/>
          <w:cs/>
          <w:lang w:val="en-GB"/>
        </w:rPr>
        <w:t>ซึ่งออกโดย</w:t>
      </w:r>
      <w:r w:rsidR="000B6D18" w:rsidRPr="00EC1985">
        <w:rPr>
          <w:rFonts w:ascii="Angsana New" w:hAnsi="Angsana New"/>
          <w:sz w:val="30"/>
          <w:szCs w:val="30"/>
          <w:cs/>
          <w:lang w:val="en-GB"/>
        </w:rPr>
        <w:t>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</w:t>
      </w:r>
      <w:r w:rsidR="00D726BD">
        <w:rPr>
          <w:rFonts w:ascii="Angsana New" w:hAnsi="Angsana New" w:hint="cs"/>
          <w:sz w:val="30"/>
          <w:szCs w:val="30"/>
          <w:cs/>
          <w:lang w:val="en-GB"/>
        </w:rPr>
        <w:t xml:space="preserve">              </w:t>
      </w:r>
      <w:r w:rsidR="000B6D18" w:rsidRPr="00EC1985">
        <w:rPr>
          <w:rFonts w:ascii="Angsana New" w:hAnsi="Angsana New"/>
          <w:sz w:val="30"/>
          <w:szCs w:val="30"/>
          <w:cs/>
          <w:lang w:val="en-GB"/>
        </w:rPr>
        <w:t>ที่ก่อให้เกิดเงินสด</w:t>
      </w:r>
    </w:p>
    <w:p w14:paraId="5768D41F" w14:textId="77777777" w:rsidR="000B6D18" w:rsidRPr="00267458" w:rsidRDefault="000B6D18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968BABD" w14:textId="77777777" w:rsidR="00B25B60" w:rsidRPr="00267458" w:rsidRDefault="00B25B60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ประมาณการกระแสเงินสดเป็นการประมาณการสำหรับ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5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EBITDA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ประจำปี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  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ที่สอดคล้องกับข้อสมมติที่ว่าผู้เข้าร่วมตลาดจะสามารถทำได้</w:t>
      </w:r>
    </w:p>
    <w:p w14:paraId="2878DA14" w14:textId="23796AE0" w:rsidR="000939EC" w:rsidRDefault="000939EC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405E128" w14:textId="709B5D79" w:rsidR="0016293F" w:rsidRDefault="0016293F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B6BFCC0" w14:textId="33929344" w:rsidR="00396562" w:rsidRPr="00267458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ประมาณการกำไร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EBITDA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267458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7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lang w:val="en-GB"/>
        </w:rPr>
        <w:lastRenderedPageBreak/>
        <w:t xml:space="preserve">- </w:t>
      </w:r>
      <w:r w:rsidRPr="00267458">
        <w:rPr>
          <w:rFonts w:ascii="Angsana New" w:hAnsi="Angsana New"/>
          <w:sz w:val="30"/>
          <w:szCs w:val="30"/>
          <w:lang w:val="en-GB"/>
        </w:rPr>
        <w:tab/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67458">
        <w:rPr>
          <w:rFonts w:ascii="Angsana New" w:hAnsi="Angsana New"/>
          <w:sz w:val="30"/>
          <w:szCs w:val="30"/>
          <w:lang w:val="en-GB"/>
        </w:rPr>
        <w:t>5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267458">
        <w:rPr>
          <w:rFonts w:ascii="Angsana New" w:hAnsi="Angsana New"/>
          <w:sz w:val="30"/>
          <w:szCs w:val="30"/>
          <w:lang w:val="en-GB"/>
        </w:rPr>
        <w:t>5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67458">
        <w:rPr>
          <w:rFonts w:ascii="Angsana New" w:hAnsi="Angsana New"/>
          <w:sz w:val="30"/>
          <w:szCs w:val="30"/>
          <w:lang w:val="en-GB"/>
        </w:rPr>
        <w:t>5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267458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7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lang w:val="en-GB"/>
        </w:rPr>
        <w:t>-</w:t>
      </w:r>
      <w:r w:rsidRPr="00267458">
        <w:rPr>
          <w:rFonts w:ascii="Angsana New" w:hAnsi="Angsana New"/>
          <w:sz w:val="30"/>
          <w:szCs w:val="30"/>
          <w:lang w:val="en-GB"/>
        </w:rPr>
        <w:tab/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EBITDA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267458">
        <w:rPr>
          <w:rFonts w:ascii="Angsana New" w:hAnsi="Angsana New"/>
          <w:sz w:val="30"/>
          <w:szCs w:val="30"/>
          <w:cs/>
          <w:lang w:val="en-GB"/>
        </w:rPr>
        <w:t>มีข้อสมมติว่าเพิ่มขึ้นสอดคล้องกับเงินเฟ้อทุกปี</w:t>
      </w:r>
    </w:p>
    <w:p w14:paraId="59F006FC" w14:textId="77777777" w:rsidR="00396562" w:rsidRPr="00267458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848E190" w14:textId="63E1BA27" w:rsidR="00B25B60" w:rsidRPr="00267458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</w:rPr>
        <w:t xml:space="preserve">31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267458">
        <w:rPr>
          <w:rFonts w:ascii="Angsana New" w:hAnsi="Angsana New"/>
          <w:sz w:val="30"/>
          <w:szCs w:val="30"/>
          <w:lang w:val="en-GB"/>
        </w:rPr>
        <w:t>256</w:t>
      </w:r>
      <w:r w:rsidR="002669AC" w:rsidRPr="00267458">
        <w:rPr>
          <w:rFonts w:ascii="Angsana New" w:hAnsi="Angsana New"/>
          <w:sz w:val="30"/>
          <w:szCs w:val="30"/>
        </w:rPr>
        <w:t>4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และ </w:t>
      </w:r>
      <w:r w:rsidRPr="00267458">
        <w:rPr>
          <w:rFonts w:ascii="Angsana New" w:hAnsi="Angsana New"/>
          <w:sz w:val="30"/>
          <w:szCs w:val="30"/>
          <w:lang w:val="en-GB"/>
        </w:rPr>
        <w:t>256</w:t>
      </w:r>
      <w:r w:rsidR="002669AC" w:rsidRPr="00267458">
        <w:rPr>
          <w:rFonts w:ascii="Angsana New" w:hAnsi="Angsana New"/>
          <w:sz w:val="30"/>
          <w:szCs w:val="30"/>
          <w:lang w:val="en-GB"/>
        </w:rPr>
        <w:t>3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65FC5A3C" w14:textId="151E47F5" w:rsidR="004E0F97" w:rsidRDefault="004E0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CA28011" w14:textId="744068AB" w:rsidR="00562BFF" w:rsidRPr="00267458" w:rsidRDefault="005E481E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1</w:t>
      </w:r>
      <w:r w:rsidR="007829D2" w:rsidRPr="00267458">
        <w:rPr>
          <w:rFonts w:ascii="Angsana New" w:hAnsi="Angsana New"/>
          <w:b/>
          <w:bCs/>
          <w:sz w:val="30"/>
          <w:szCs w:val="30"/>
        </w:rPr>
        <w:t>4</w:t>
      </w:r>
      <w:r w:rsidR="00270FB7" w:rsidRPr="00267458">
        <w:rPr>
          <w:rFonts w:ascii="Angsana New" w:hAnsi="Angsana New"/>
          <w:b/>
          <w:bCs/>
          <w:sz w:val="30"/>
          <w:szCs w:val="30"/>
          <w:cs/>
        </w:rPr>
        <w:tab/>
      </w:r>
      <w:r w:rsidR="00270FB7" w:rsidRPr="00267458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820DE7" w:rsidRPr="00267458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270FB7" w:rsidRPr="00267458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62E884A4" w14:textId="1B987E26" w:rsidR="00B274DB" w:rsidRPr="000939EC" w:rsidRDefault="00B274DB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42C4BA6" w14:textId="3C945DA4" w:rsidR="00C17180" w:rsidRPr="00267458" w:rsidRDefault="00C17180" w:rsidP="00C17180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/>
        </w:rPr>
      </w:pPr>
      <w:r w:rsidRPr="0026745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นโยบายการบัญชี</w:t>
      </w:r>
    </w:p>
    <w:p w14:paraId="38F256C0" w14:textId="24F69AB3" w:rsidR="00C17180" w:rsidRDefault="00C17180" w:rsidP="00C17180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กลุ่มบริษัทรับรู้รายการและวัดมูลค่าหนี้สินทางการเงินตามที่เปิดเผยในหมายเหตุข้อ</w:t>
      </w:r>
      <w:r w:rsidRPr="0026745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6745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781397" w:rsidRPr="00267458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78857D3D" w14:textId="77777777" w:rsidR="000939EC" w:rsidRPr="000939EC" w:rsidRDefault="000939E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2"/>
        <w:gridCol w:w="269"/>
        <w:gridCol w:w="1076"/>
        <w:gridCol w:w="269"/>
        <w:gridCol w:w="1093"/>
        <w:gridCol w:w="260"/>
        <w:gridCol w:w="1164"/>
        <w:gridCol w:w="269"/>
        <w:gridCol w:w="1083"/>
      </w:tblGrid>
      <w:tr w:rsidR="0003409F" w:rsidRPr="00267458" w14:paraId="4DC5A4E4" w14:textId="77777777" w:rsidTr="004F73F9">
        <w:trPr>
          <w:trHeight w:hRule="exact" w:val="374"/>
        </w:trPr>
        <w:tc>
          <w:tcPr>
            <w:tcW w:w="1587" w:type="pct"/>
          </w:tcPr>
          <w:p w14:paraId="4117D9A7" w14:textId="2173981A" w:rsidR="0003409F" w:rsidRPr="00267458" w:rsidRDefault="0003409F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4B05AE77" w14:textId="77777777" w:rsidR="0003409F" w:rsidRPr="00267458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402DA0E" w14:textId="77777777" w:rsidR="0003409F" w:rsidRPr="00267458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pct"/>
            <w:gridSpan w:val="3"/>
          </w:tcPr>
          <w:p w14:paraId="6C742838" w14:textId="77777777" w:rsidR="0003409F" w:rsidRPr="00267458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37E414" w14:textId="77777777" w:rsidR="0003409F" w:rsidRPr="00267458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5E35B74B" w14:textId="77777777" w:rsidR="0003409F" w:rsidRPr="00267458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09F" w:rsidRPr="00267458" w14:paraId="3AAEF012" w14:textId="77777777" w:rsidTr="004F73F9">
        <w:trPr>
          <w:trHeight w:hRule="exact" w:val="374"/>
        </w:trPr>
        <w:tc>
          <w:tcPr>
            <w:tcW w:w="1587" w:type="pct"/>
          </w:tcPr>
          <w:p w14:paraId="3253A734" w14:textId="77777777" w:rsidR="0003409F" w:rsidRPr="00267458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4E4250B4" w14:textId="77777777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14:paraId="611EE8EC" w14:textId="77777777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DA9646" w14:textId="3B178A80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6012C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1C3F4E3" w14:textId="77777777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96933C" w14:textId="6F96F7DA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6012C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5C9B5EC7" w14:textId="77777777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F8FED68" w14:textId="18E7979F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6012C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F9384F2" w14:textId="77777777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6033C5" w14:textId="1508EC16" w:rsidR="0003409F" w:rsidRPr="00267458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06012C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3409F" w:rsidRPr="00267458" w14:paraId="20B35A38" w14:textId="77777777" w:rsidTr="004F73F9">
        <w:trPr>
          <w:trHeight w:hRule="exact" w:val="374"/>
        </w:trPr>
        <w:tc>
          <w:tcPr>
            <w:tcW w:w="1587" w:type="pct"/>
          </w:tcPr>
          <w:p w14:paraId="643CC4C5" w14:textId="77777777" w:rsidR="0003409F" w:rsidRPr="00267458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0A55986E" w14:textId="77777777" w:rsidR="0003409F" w:rsidRPr="00267458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0C565CB" w14:textId="77777777" w:rsidR="0003409F" w:rsidRPr="00267458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</w:tcPr>
          <w:p w14:paraId="7FDEC833" w14:textId="77777777" w:rsidR="0003409F" w:rsidRPr="00267458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012C" w:rsidRPr="00267458" w14:paraId="224EA17F" w14:textId="77777777" w:rsidTr="004F73F9">
        <w:trPr>
          <w:trHeight w:hRule="exact" w:val="374"/>
        </w:trPr>
        <w:tc>
          <w:tcPr>
            <w:tcW w:w="1587" w:type="pct"/>
          </w:tcPr>
          <w:p w14:paraId="1B98DC67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14:paraId="524C2EE3" w14:textId="53B65EE6" w:rsidR="0006012C" w:rsidRPr="00267458" w:rsidRDefault="000B2F74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4FAFA1A4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FD8EEFD" w14:textId="787D65B6" w:rsidR="0006012C" w:rsidRPr="00267458" w:rsidRDefault="001201B7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4,676</w:t>
            </w:r>
          </w:p>
        </w:tc>
        <w:tc>
          <w:tcPr>
            <w:tcW w:w="144" w:type="pct"/>
          </w:tcPr>
          <w:p w14:paraId="605534A7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FD1D537" w14:textId="38D12A38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139" w:type="pct"/>
          </w:tcPr>
          <w:p w14:paraId="6FED840E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5F00E91" w14:textId="2E4D97FD" w:rsidR="0006012C" w:rsidRPr="00267458" w:rsidRDefault="001201B7" w:rsidP="0026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56B7F5B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01A61D" w14:textId="1A4F60B8" w:rsidR="0006012C" w:rsidRPr="00267458" w:rsidRDefault="0006012C" w:rsidP="000B2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6012C" w:rsidRPr="00267458" w14:paraId="58D9E5AD" w14:textId="77777777" w:rsidTr="004F73F9">
        <w:trPr>
          <w:trHeight w:hRule="exact" w:val="374"/>
        </w:trPr>
        <w:tc>
          <w:tcPr>
            <w:tcW w:w="1587" w:type="pct"/>
          </w:tcPr>
          <w:p w14:paraId="3D963B63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47710BEC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E33719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5C5962B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1ED286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17F55E5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D0EE54C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F7F4372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4B193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C11FB12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12C" w:rsidRPr="00267458" w14:paraId="710FF7AC" w14:textId="77777777" w:rsidTr="004F73F9">
        <w:trPr>
          <w:trHeight w:hRule="exact" w:val="374"/>
        </w:trPr>
        <w:tc>
          <w:tcPr>
            <w:tcW w:w="1587" w:type="pct"/>
          </w:tcPr>
          <w:p w14:paraId="3A4CF0F2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82" w:type="pct"/>
          </w:tcPr>
          <w:p w14:paraId="34C4384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AEBBE6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6B5FCA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469E2D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2EFD5C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FBAAA89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2D03D8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F9202D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544CB8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12C" w:rsidRPr="00267458" w14:paraId="75DBFE1D" w14:textId="77777777" w:rsidTr="004F73F9">
        <w:trPr>
          <w:trHeight w:hRule="exact" w:val="374"/>
        </w:trPr>
        <w:tc>
          <w:tcPr>
            <w:tcW w:w="1587" w:type="pct"/>
          </w:tcPr>
          <w:p w14:paraId="0C9D709B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82" w:type="pct"/>
          </w:tcPr>
          <w:p w14:paraId="0EF5AC2D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DAE0DD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F13FB3" w14:textId="562D6C72" w:rsidR="0006012C" w:rsidRPr="00267458" w:rsidRDefault="001201B7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74,221</w:t>
            </w:r>
          </w:p>
        </w:tc>
        <w:tc>
          <w:tcPr>
            <w:tcW w:w="144" w:type="pct"/>
          </w:tcPr>
          <w:p w14:paraId="76257F75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979CA6" w14:textId="73AF059C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40,949</w:t>
            </w:r>
          </w:p>
        </w:tc>
        <w:tc>
          <w:tcPr>
            <w:tcW w:w="139" w:type="pct"/>
          </w:tcPr>
          <w:p w14:paraId="2E614A92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769AB4" w14:textId="36F7E131" w:rsidR="0006012C" w:rsidRPr="00267458" w:rsidRDefault="001201B7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36,352</w:t>
            </w:r>
          </w:p>
        </w:tc>
        <w:tc>
          <w:tcPr>
            <w:tcW w:w="144" w:type="pct"/>
          </w:tcPr>
          <w:p w14:paraId="1219D92A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ACD7B5" w14:textId="55CC83E6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29,621</w:t>
            </w:r>
          </w:p>
        </w:tc>
      </w:tr>
      <w:tr w:rsidR="0006012C" w:rsidRPr="00267458" w14:paraId="08683CF1" w14:textId="77777777" w:rsidTr="004F73F9">
        <w:trPr>
          <w:trHeight w:hRule="exact" w:val="374"/>
        </w:trPr>
        <w:tc>
          <w:tcPr>
            <w:tcW w:w="1587" w:type="pct"/>
          </w:tcPr>
          <w:p w14:paraId="13B083B1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482" w:type="pct"/>
          </w:tcPr>
          <w:p w14:paraId="75B8D92A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70257B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5AB807" w14:textId="22C00271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31,718</w:t>
            </w:r>
          </w:p>
        </w:tc>
        <w:tc>
          <w:tcPr>
            <w:tcW w:w="144" w:type="pct"/>
          </w:tcPr>
          <w:p w14:paraId="5F529DF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81DF45" w14:textId="235F7485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29,240</w:t>
            </w:r>
          </w:p>
        </w:tc>
        <w:tc>
          <w:tcPr>
            <w:tcW w:w="139" w:type="pct"/>
          </w:tcPr>
          <w:p w14:paraId="345F472A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639DBB7" w14:textId="4DE5C966" w:rsidR="0006012C" w:rsidRPr="00267458" w:rsidRDefault="002641B8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44" w:type="pct"/>
          </w:tcPr>
          <w:p w14:paraId="34AEE3EE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46B033E" w14:textId="1ABE63CB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</w:tr>
      <w:tr w:rsidR="0006012C" w:rsidRPr="00267458" w14:paraId="161BF41C" w14:textId="77777777" w:rsidTr="004F73F9">
        <w:trPr>
          <w:trHeight w:hRule="exact" w:val="374"/>
        </w:trPr>
        <w:tc>
          <w:tcPr>
            <w:tcW w:w="1587" w:type="pct"/>
          </w:tcPr>
          <w:p w14:paraId="338AEDD0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482" w:type="pct"/>
          </w:tcPr>
          <w:p w14:paraId="73D209F1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D46A65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028AAA" w14:textId="5950D74E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16,882</w:t>
            </w:r>
          </w:p>
        </w:tc>
        <w:tc>
          <w:tcPr>
            <w:tcW w:w="144" w:type="pct"/>
          </w:tcPr>
          <w:p w14:paraId="1F8EA421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3B4FF1" w14:textId="6FA195ED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139" w:type="pct"/>
          </w:tcPr>
          <w:p w14:paraId="0476B51C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0E9D81" w14:textId="4E442B4F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5,061</w:t>
            </w:r>
          </w:p>
        </w:tc>
        <w:tc>
          <w:tcPr>
            <w:tcW w:w="144" w:type="pct"/>
          </w:tcPr>
          <w:p w14:paraId="20BD4FC2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A97C8D" w14:textId="15E4EEBC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</w:tr>
      <w:tr w:rsidR="0006012C" w:rsidRPr="00267458" w14:paraId="4DE8D879" w14:textId="77777777" w:rsidTr="004F73F9">
        <w:trPr>
          <w:trHeight w:hRule="exact" w:val="374"/>
        </w:trPr>
        <w:tc>
          <w:tcPr>
            <w:tcW w:w="1587" w:type="pct"/>
          </w:tcPr>
          <w:p w14:paraId="49708334" w14:textId="59B49606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A7EE7"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82" w:type="pct"/>
          </w:tcPr>
          <w:p w14:paraId="7C664218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029B9C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118AA7B" w14:textId="3E2D1B42" w:rsidR="0006012C" w:rsidRPr="00267458" w:rsidRDefault="004E0F97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4E0F97">
              <w:rPr>
                <w:rFonts w:ascii="Angsana New" w:hAnsi="Angsana New"/>
                <w:sz w:val="30"/>
                <w:szCs w:val="30"/>
              </w:rPr>
              <w:t>79,057</w:t>
            </w:r>
          </w:p>
        </w:tc>
        <w:tc>
          <w:tcPr>
            <w:tcW w:w="144" w:type="pct"/>
          </w:tcPr>
          <w:p w14:paraId="3A50FF6F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0641B7E" w14:textId="4B1B2D8D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102,058</w:t>
            </w:r>
          </w:p>
        </w:tc>
        <w:tc>
          <w:tcPr>
            <w:tcW w:w="139" w:type="pct"/>
          </w:tcPr>
          <w:p w14:paraId="2B7F8645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64EC235" w14:textId="498BDDBB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9,86</w:t>
            </w:r>
            <w:r w:rsidR="000B2F74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67D4D7D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0126CE8" w14:textId="5338C014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9,669</w:t>
            </w:r>
          </w:p>
        </w:tc>
      </w:tr>
      <w:tr w:rsidR="0006012C" w:rsidRPr="00267458" w14:paraId="20DD6FDB" w14:textId="77777777" w:rsidTr="004F73F9">
        <w:trPr>
          <w:trHeight w:hRule="exact" w:val="374"/>
        </w:trPr>
        <w:tc>
          <w:tcPr>
            <w:tcW w:w="1587" w:type="pct"/>
          </w:tcPr>
          <w:p w14:paraId="78C56BC7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48C4989E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91FD1D2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14C138C3" w14:textId="706D30EE" w:rsidR="0006012C" w:rsidRPr="00267458" w:rsidRDefault="000C2371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201,878</w:t>
            </w:r>
          </w:p>
        </w:tc>
        <w:tc>
          <w:tcPr>
            <w:tcW w:w="144" w:type="pct"/>
          </w:tcPr>
          <w:p w14:paraId="53AB51A7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E685213" w14:textId="1BBA6CB0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176,848</w:t>
            </w:r>
          </w:p>
        </w:tc>
        <w:tc>
          <w:tcPr>
            <w:tcW w:w="139" w:type="pct"/>
          </w:tcPr>
          <w:p w14:paraId="33219E03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BB79D5A" w14:textId="0A51AF88" w:rsidR="0006012C" w:rsidRPr="00267458" w:rsidRDefault="001201B7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54,679</w:t>
            </w:r>
          </w:p>
        </w:tc>
        <w:tc>
          <w:tcPr>
            <w:tcW w:w="144" w:type="pct"/>
          </w:tcPr>
          <w:p w14:paraId="3E1C4B61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E849F3A" w14:textId="4B008852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41,771</w:t>
            </w:r>
          </w:p>
        </w:tc>
      </w:tr>
      <w:tr w:rsidR="0006012C" w:rsidRPr="00267458" w14:paraId="2D74F5C0" w14:textId="77777777" w:rsidTr="004F73F9">
        <w:trPr>
          <w:trHeight w:hRule="exact" w:val="374"/>
        </w:trPr>
        <w:tc>
          <w:tcPr>
            <w:tcW w:w="1587" w:type="pct"/>
          </w:tcPr>
          <w:p w14:paraId="6A18DABB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68C1E49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72B501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396C313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C69655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281F9F8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F5F76AF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C58FE6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238ACF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790EA3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12C" w:rsidRPr="00267458" w14:paraId="7199A886" w14:textId="77777777" w:rsidTr="004F73F9">
        <w:trPr>
          <w:trHeight w:hRule="exact" w:val="374"/>
        </w:trPr>
        <w:tc>
          <w:tcPr>
            <w:tcW w:w="1587" w:type="pct"/>
          </w:tcPr>
          <w:p w14:paraId="7B049712" w14:textId="77777777" w:rsidR="0006012C" w:rsidRPr="00267458" w:rsidRDefault="0006012C" w:rsidP="00060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7A2482F3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C09664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8566CBF" w14:textId="2FEBC04D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C237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749E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6969CE0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B0D0DC6" w14:textId="41D394D1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188,520</w:t>
            </w:r>
          </w:p>
        </w:tc>
        <w:tc>
          <w:tcPr>
            <w:tcW w:w="139" w:type="pct"/>
          </w:tcPr>
          <w:p w14:paraId="2ED63AF3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BA043D5" w14:textId="0C06C778" w:rsidR="0006012C" w:rsidRPr="00267458" w:rsidRDefault="00BE4B55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54,688</w:t>
            </w:r>
          </w:p>
        </w:tc>
        <w:tc>
          <w:tcPr>
            <w:tcW w:w="144" w:type="pct"/>
          </w:tcPr>
          <w:p w14:paraId="7E572E1F" w14:textId="77777777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1916341" w14:textId="6E1D733A" w:rsidR="0006012C" w:rsidRPr="00267458" w:rsidRDefault="0006012C" w:rsidP="00060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41,771</w:t>
            </w:r>
          </w:p>
        </w:tc>
      </w:tr>
    </w:tbl>
    <w:p w14:paraId="19320FEB" w14:textId="77777777" w:rsidR="0073694D" w:rsidRPr="00267458" w:rsidRDefault="0073694D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3DE58548" w14:textId="77777777" w:rsidR="00781397" w:rsidRPr="00267458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br w:type="page"/>
      </w:r>
    </w:p>
    <w:p w14:paraId="59D7DBD9" w14:textId="5F89A0AA" w:rsidR="00376E23" w:rsidRPr="00267458" w:rsidRDefault="005E481E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81397" w:rsidRPr="00267458">
        <w:rPr>
          <w:rFonts w:ascii="Angsana New" w:hAnsi="Angsana New"/>
          <w:b/>
          <w:bCs/>
          <w:sz w:val="30"/>
          <w:szCs w:val="30"/>
        </w:rPr>
        <w:t>5</w:t>
      </w:r>
      <w:r w:rsidR="006B2D9B" w:rsidRPr="00267458">
        <w:rPr>
          <w:rFonts w:ascii="Angsana New" w:hAnsi="Angsana New"/>
          <w:b/>
          <w:bCs/>
          <w:sz w:val="30"/>
          <w:szCs w:val="30"/>
          <w:cs/>
        </w:rPr>
        <w:tab/>
      </w:r>
      <w:r w:rsidR="006B2D9B" w:rsidRPr="00267458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14:paraId="4919F431" w14:textId="6024F69B" w:rsidR="00FF3717" w:rsidRPr="00267458" w:rsidRDefault="00FF3717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p w14:paraId="6F72AB48" w14:textId="77777777" w:rsidR="00C17180" w:rsidRPr="00267458" w:rsidRDefault="00C17180" w:rsidP="00C17180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/>
        </w:rPr>
      </w:pPr>
      <w:r w:rsidRPr="0026745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นโยบายการบัญชี</w:t>
      </w:r>
    </w:p>
    <w:p w14:paraId="1D21D32F" w14:textId="3A64E333" w:rsidR="00C17180" w:rsidRPr="00267458" w:rsidRDefault="00C17180" w:rsidP="00C17180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267458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กลุ่มบริษัทรับรู้รายการและวัดมูลค่าหนี้สินทางการเงินตามที่เปิดเผยในหมายเหตุข้อ</w:t>
      </w:r>
      <w:r w:rsidRPr="0026745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6745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781397" w:rsidRPr="00267458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06CFDD8A" w14:textId="77777777" w:rsidR="00C17180" w:rsidRPr="00267458" w:rsidRDefault="00C17180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716"/>
        <w:gridCol w:w="1075"/>
        <w:gridCol w:w="267"/>
        <w:gridCol w:w="1088"/>
        <w:gridCol w:w="260"/>
        <w:gridCol w:w="1161"/>
        <w:gridCol w:w="267"/>
        <w:gridCol w:w="1088"/>
      </w:tblGrid>
      <w:tr w:rsidR="00DE4A38" w:rsidRPr="00267458" w14:paraId="66900A19" w14:textId="77777777" w:rsidTr="000939EC">
        <w:tc>
          <w:tcPr>
            <w:tcW w:w="1831" w:type="pct"/>
          </w:tcPr>
          <w:p w14:paraId="03B9C5E9" w14:textId="77777777" w:rsidR="00DE4A38" w:rsidRPr="00267458" w:rsidRDefault="00DE4A3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14:paraId="51818F05" w14:textId="77777777" w:rsidR="00DE4A38" w:rsidRPr="00267458" w:rsidRDefault="00DE4A3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08EA2169" w14:textId="61B62B6B" w:rsidR="00DE4A38" w:rsidRPr="00267458" w:rsidRDefault="00DE4A3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910819A" w14:textId="77777777" w:rsidR="00DE4A38" w:rsidRPr="00267458" w:rsidRDefault="00DE4A3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948BD39" w14:textId="77777777" w:rsidR="00DE4A38" w:rsidRPr="00267458" w:rsidRDefault="00DE4A3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A38" w:rsidRPr="00267458" w14:paraId="4305543E" w14:textId="77777777" w:rsidTr="000939EC">
        <w:tc>
          <w:tcPr>
            <w:tcW w:w="1831" w:type="pct"/>
          </w:tcPr>
          <w:p w14:paraId="3EE04B7B" w14:textId="77777777" w:rsidR="00DE4A38" w:rsidRPr="00267458" w:rsidRDefault="00DE4A38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14:paraId="4C0184B8" w14:textId="517608B7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BC84D3" w14:textId="204FED98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4407603" w14:textId="77777777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FBFF06" w14:textId="6FFD7888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597349EB" w14:textId="77777777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6E793D0" w14:textId="7E8E3226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D1E6B6D" w14:textId="77777777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0C1EC5" w14:textId="5B3548AE" w:rsidR="00DE4A38" w:rsidRPr="00267458" w:rsidRDefault="00DE4A38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E4A38" w:rsidRPr="00267458" w14:paraId="653EDEC7" w14:textId="77777777" w:rsidTr="000939EC">
        <w:tc>
          <w:tcPr>
            <w:tcW w:w="1831" w:type="pct"/>
          </w:tcPr>
          <w:p w14:paraId="3E7D9ED9" w14:textId="77777777" w:rsidR="00DE4A38" w:rsidRPr="00267458" w:rsidRDefault="00DE4A38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14:paraId="3EF07D5A" w14:textId="77777777" w:rsidR="00DE4A38" w:rsidRPr="00267458" w:rsidRDefault="00DE4A38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7"/>
          </w:tcPr>
          <w:p w14:paraId="7443B9E1" w14:textId="63E86CF2" w:rsidR="00DE4A38" w:rsidRPr="00267458" w:rsidRDefault="00DE4A38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A38" w:rsidRPr="00267458" w14:paraId="3E8B4F23" w14:textId="77777777" w:rsidTr="000939EC">
        <w:tc>
          <w:tcPr>
            <w:tcW w:w="1831" w:type="pct"/>
          </w:tcPr>
          <w:p w14:paraId="4B461E36" w14:textId="77777777" w:rsidR="00DE4A38" w:rsidRPr="00267458" w:rsidRDefault="00DE4A38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ค่าสนับสนุนการขายค้างจ่าย</w:t>
            </w:r>
          </w:p>
        </w:tc>
        <w:tc>
          <w:tcPr>
            <w:tcW w:w="383" w:type="pct"/>
          </w:tcPr>
          <w:p w14:paraId="5C01E3F8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F937F94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96,624</w:t>
            </w:r>
          </w:p>
        </w:tc>
        <w:tc>
          <w:tcPr>
            <w:tcW w:w="143" w:type="pct"/>
          </w:tcPr>
          <w:p w14:paraId="68922C7A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C12ABF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62,118</w:t>
            </w:r>
          </w:p>
        </w:tc>
        <w:tc>
          <w:tcPr>
            <w:tcW w:w="139" w:type="pct"/>
          </w:tcPr>
          <w:p w14:paraId="6F91C6D6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685FDB2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627C8B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650A308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38" w:rsidRPr="00267458" w14:paraId="3E15F418" w14:textId="77777777" w:rsidTr="000939EC">
        <w:tc>
          <w:tcPr>
            <w:tcW w:w="1831" w:type="pct"/>
          </w:tcPr>
          <w:p w14:paraId="37F563D1" w14:textId="77777777" w:rsidR="00DE4A38" w:rsidRPr="00267458" w:rsidRDefault="00DE4A38" w:rsidP="0041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ค่าบทความและลิขสิทธิ์ค้างจ่าย</w:t>
            </w:r>
          </w:p>
        </w:tc>
        <w:tc>
          <w:tcPr>
            <w:tcW w:w="383" w:type="pct"/>
          </w:tcPr>
          <w:p w14:paraId="16BFBA60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031580" w14:textId="2F0D8FD8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93,809</w:t>
            </w:r>
          </w:p>
        </w:tc>
        <w:tc>
          <w:tcPr>
            <w:tcW w:w="143" w:type="pct"/>
          </w:tcPr>
          <w:p w14:paraId="7D5CC1C3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82561D" w14:textId="5B192D54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74,207</w:t>
            </w:r>
          </w:p>
        </w:tc>
        <w:tc>
          <w:tcPr>
            <w:tcW w:w="139" w:type="pct"/>
          </w:tcPr>
          <w:p w14:paraId="252E958A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2BA468" w14:textId="2189D256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93,809</w:t>
            </w:r>
          </w:p>
        </w:tc>
        <w:tc>
          <w:tcPr>
            <w:tcW w:w="143" w:type="pct"/>
          </w:tcPr>
          <w:p w14:paraId="304ED205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DBD20C" w14:textId="5FB7BBB3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74,207</w:t>
            </w:r>
          </w:p>
        </w:tc>
      </w:tr>
      <w:tr w:rsidR="00DE4A38" w:rsidRPr="00267458" w14:paraId="783ABF99" w14:textId="77777777" w:rsidTr="000939EC">
        <w:tc>
          <w:tcPr>
            <w:tcW w:w="1831" w:type="pct"/>
          </w:tcPr>
          <w:p w14:paraId="7D20C635" w14:textId="77777777" w:rsidR="00DE4A38" w:rsidRPr="00267458" w:rsidRDefault="00DE4A38" w:rsidP="0041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383" w:type="pct"/>
          </w:tcPr>
          <w:p w14:paraId="68D91156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D60D749" w14:textId="53B23593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15,321</w:t>
            </w:r>
          </w:p>
        </w:tc>
        <w:tc>
          <w:tcPr>
            <w:tcW w:w="143" w:type="pct"/>
          </w:tcPr>
          <w:p w14:paraId="37300B6C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330A79" w14:textId="39D3D20C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18,829</w:t>
            </w:r>
          </w:p>
        </w:tc>
        <w:tc>
          <w:tcPr>
            <w:tcW w:w="139" w:type="pct"/>
          </w:tcPr>
          <w:p w14:paraId="46258E70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9D6274B" w14:textId="212B9C00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143" w:type="pct"/>
          </w:tcPr>
          <w:p w14:paraId="17AE4276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3387705" w14:textId="2B3F4E71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6,177</w:t>
            </w:r>
          </w:p>
        </w:tc>
      </w:tr>
      <w:tr w:rsidR="00DE4A38" w:rsidRPr="00267458" w14:paraId="2493C719" w14:textId="77777777" w:rsidTr="000939EC">
        <w:tc>
          <w:tcPr>
            <w:tcW w:w="1831" w:type="pct"/>
            <w:shd w:val="clear" w:color="auto" w:fill="auto"/>
          </w:tcPr>
          <w:p w14:paraId="34E28877" w14:textId="77777777" w:rsidR="00DE4A38" w:rsidRPr="00267458" w:rsidRDefault="00DE4A38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ค่าใช้จ่ายการจัดงานจัดแสดงค้างจ่าย</w:t>
            </w:r>
          </w:p>
        </w:tc>
        <w:tc>
          <w:tcPr>
            <w:tcW w:w="383" w:type="pct"/>
            <w:shd w:val="clear" w:color="auto" w:fill="auto"/>
          </w:tcPr>
          <w:p w14:paraId="7199FB91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B54EEAD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  <w:tc>
          <w:tcPr>
            <w:tcW w:w="143" w:type="pct"/>
            <w:shd w:val="clear" w:color="auto" w:fill="auto"/>
          </w:tcPr>
          <w:p w14:paraId="44552635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1A7A469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3,076</w:t>
            </w:r>
          </w:p>
        </w:tc>
        <w:tc>
          <w:tcPr>
            <w:tcW w:w="139" w:type="pct"/>
            <w:shd w:val="clear" w:color="auto" w:fill="auto"/>
          </w:tcPr>
          <w:p w14:paraId="675B0BDC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AE2EE36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7,199</w:t>
            </w:r>
          </w:p>
        </w:tc>
        <w:tc>
          <w:tcPr>
            <w:tcW w:w="143" w:type="pct"/>
            <w:shd w:val="clear" w:color="auto" w:fill="auto"/>
          </w:tcPr>
          <w:p w14:paraId="5ED947AF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09FFC02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3,076</w:t>
            </w:r>
          </w:p>
        </w:tc>
      </w:tr>
      <w:tr w:rsidR="00DE4A38" w:rsidRPr="00267458" w14:paraId="20419916" w14:textId="77777777" w:rsidTr="000939EC">
        <w:tc>
          <w:tcPr>
            <w:tcW w:w="1831" w:type="pct"/>
          </w:tcPr>
          <w:p w14:paraId="36F37048" w14:textId="77777777" w:rsidR="00DE4A38" w:rsidRPr="00267458" w:rsidRDefault="00DE4A38" w:rsidP="0041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ค่าสวัสดิการพนักงานค้างจ่าย</w:t>
            </w:r>
          </w:p>
        </w:tc>
        <w:tc>
          <w:tcPr>
            <w:tcW w:w="383" w:type="pct"/>
          </w:tcPr>
          <w:p w14:paraId="59A9323A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273ECB" w14:textId="17698093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5,542</w:t>
            </w:r>
          </w:p>
        </w:tc>
        <w:tc>
          <w:tcPr>
            <w:tcW w:w="143" w:type="pct"/>
          </w:tcPr>
          <w:p w14:paraId="60A0B3E8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22B409" w14:textId="01A78E90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3,704</w:t>
            </w:r>
          </w:p>
        </w:tc>
        <w:tc>
          <w:tcPr>
            <w:tcW w:w="139" w:type="pct"/>
          </w:tcPr>
          <w:p w14:paraId="1E616E33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1ACD6575" w14:textId="2BCEFEC1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5,479</w:t>
            </w:r>
          </w:p>
        </w:tc>
        <w:tc>
          <w:tcPr>
            <w:tcW w:w="143" w:type="pct"/>
          </w:tcPr>
          <w:p w14:paraId="54BA058E" w14:textId="77777777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74006F" w14:textId="60CCCDAA" w:rsidR="00DE4A38" w:rsidRPr="00267458" w:rsidRDefault="00DE4A38" w:rsidP="00413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</w:tr>
      <w:tr w:rsidR="00DE4A38" w:rsidRPr="00267458" w14:paraId="7621F9AA" w14:textId="77777777" w:rsidTr="000939EC">
        <w:tc>
          <w:tcPr>
            <w:tcW w:w="1831" w:type="pct"/>
          </w:tcPr>
          <w:p w14:paraId="1EB740E7" w14:textId="77777777" w:rsidR="00DE4A38" w:rsidRPr="00267458" w:rsidRDefault="00DE4A38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383" w:type="pct"/>
          </w:tcPr>
          <w:p w14:paraId="7741AE17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DC08FD5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143" w:type="pct"/>
          </w:tcPr>
          <w:p w14:paraId="4F5AB25F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79D81A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2,582</w:t>
            </w:r>
          </w:p>
        </w:tc>
        <w:tc>
          <w:tcPr>
            <w:tcW w:w="139" w:type="pct"/>
          </w:tcPr>
          <w:p w14:paraId="0E644560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C624E1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143" w:type="pct"/>
          </w:tcPr>
          <w:p w14:paraId="47819DA3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893E25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2,582</w:t>
            </w:r>
          </w:p>
        </w:tc>
      </w:tr>
      <w:tr w:rsidR="00DE4A38" w:rsidRPr="00267458" w14:paraId="44DEB025" w14:textId="77777777" w:rsidTr="000939EC">
        <w:tc>
          <w:tcPr>
            <w:tcW w:w="1831" w:type="pct"/>
          </w:tcPr>
          <w:p w14:paraId="1073E200" w14:textId="77777777" w:rsidR="00DE4A38" w:rsidRPr="00267458" w:rsidRDefault="00DE4A38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ค่าเช่าและบริการพื้นที่ค้างจ่าย</w:t>
            </w:r>
          </w:p>
        </w:tc>
        <w:tc>
          <w:tcPr>
            <w:tcW w:w="383" w:type="pct"/>
          </w:tcPr>
          <w:p w14:paraId="48B1DB90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A40FAAD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143" w:type="pct"/>
          </w:tcPr>
          <w:p w14:paraId="59DDB71B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C6751B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139" w:type="pct"/>
          </w:tcPr>
          <w:p w14:paraId="3D874EAC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AE1E95D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C25633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571ABF6" w14:textId="77777777" w:rsidR="00DE4A38" w:rsidRPr="00267458" w:rsidRDefault="00DE4A38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A38" w:rsidRPr="00267458" w14:paraId="48E61A7D" w14:textId="77777777" w:rsidTr="005F317A">
        <w:tc>
          <w:tcPr>
            <w:tcW w:w="1831" w:type="pct"/>
          </w:tcPr>
          <w:p w14:paraId="0F9AB717" w14:textId="77777777" w:rsidR="00DE4A38" w:rsidRPr="00267458" w:rsidRDefault="00DE4A38" w:rsidP="0058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383" w:type="pct"/>
          </w:tcPr>
          <w:p w14:paraId="44018C24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D6E9584" w14:textId="4B1D5E11" w:rsidR="00DE4A38" w:rsidRPr="00267458" w:rsidRDefault="00A55435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54,933</w:t>
            </w:r>
          </w:p>
        </w:tc>
        <w:tc>
          <w:tcPr>
            <w:tcW w:w="143" w:type="pct"/>
          </w:tcPr>
          <w:p w14:paraId="566AD094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AD09F9F" w14:textId="308F7E1F" w:rsidR="00DE4A38" w:rsidRPr="005F317A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5F317A">
              <w:rPr>
                <w:rFonts w:ascii="Angsana New" w:hAnsi="Angsana New"/>
                <w:sz w:val="30"/>
                <w:szCs w:val="30"/>
              </w:rPr>
              <w:t>3</w:t>
            </w:r>
            <w:r w:rsidR="009E509C" w:rsidRPr="005F317A">
              <w:rPr>
                <w:rFonts w:ascii="Angsana New" w:hAnsi="Angsana New"/>
                <w:sz w:val="30"/>
                <w:szCs w:val="30"/>
              </w:rPr>
              <w:t>6</w:t>
            </w:r>
            <w:r w:rsidRPr="005F317A">
              <w:rPr>
                <w:rFonts w:ascii="Angsana New" w:hAnsi="Angsana New"/>
                <w:sz w:val="30"/>
                <w:szCs w:val="30"/>
              </w:rPr>
              <w:t>,</w:t>
            </w:r>
            <w:r w:rsidR="009E509C" w:rsidRPr="005F317A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39" w:type="pct"/>
          </w:tcPr>
          <w:p w14:paraId="10887925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E9C46DF" w14:textId="7CF5D572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10,715</w:t>
            </w:r>
          </w:p>
        </w:tc>
        <w:tc>
          <w:tcPr>
            <w:tcW w:w="143" w:type="pct"/>
          </w:tcPr>
          <w:p w14:paraId="2C57CF53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FB975B9" w14:textId="14ADE15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10,153</w:t>
            </w:r>
          </w:p>
        </w:tc>
      </w:tr>
      <w:tr w:rsidR="00DE4A38" w:rsidRPr="00267458" w14:paraId="7FB7EF7E" w14:textId="77777777" w:rsidTr="005F317A">
        <w:tc>
          <w:tcPr>
            <w:tcW w:w="1831" w:type="pct"/>
          </w:tcPr>
          <w:p w14:paraId="3E9316E9" w14:textId="77777777" w:rsidR="00DE4A38" w:rsidRPr="00267458" w:rsidRDefault="00DE4A38" w:rsidP="0058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3" w:type="pct"/>
          </w:tcPr>
          <w:p w14:paraId="24EAABC9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BE2B8E5" w14:textId="4515DA57" w:rsidR="00DE4A38" w:rsidRPr="00267458" w:rsidRDefault="00A55435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277,387</w:t>
            </w:r>
          </w:p>
        </w:tc>
        <w:tc>
          <w:tcPr>
            <w:tcW w:w="143" w:type="pct"/>
          </w:tcPr>
          <w:p w14:paraId="33DBF146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3DA3B" w14:textId="420C94A9" w:rsidR="00DE4A38" w:rsidRPr="005F317A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17A">
              <w:rPr>
                <w:rFonts w:ascii="Angsana New" w:hAnsi="Angsana New"/>
                <w:b/>
                <w:bCs/>
                <w:sz w:val="30"/>
                <w:szCs w:val="30"/>
              </w:rPr>
              <w:t>202,517</w:t>
            </w:r>
          </w:p>
        </w:tc>
        <w:tc>
          <w:tcPr>
            <w:tcW w:w="139" w:type="pct"/>
          </w:tcPr>
          <w:p w14:paraId="4F97CE11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DC94AB4" w14:textId="6A921BFC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121,268</w:t>
            </w:r>
          </w:p>
        </w:tc>
        <w:tc>
          <w:tcPr>
            <w:tcW w:w="143" w:type="pct"/>
          </w:tcPr>
          <w:p w14:paraId="7E439DC6" w14:textId="77777777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308B297" w14:textId="0B087C1F" w:rsidR="00DE4A38" w:rsidRPr="00267458" w:rsidRDefault="00DE4A38" w:rsidP="00580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99,834</w:t>
            </w:r>
          </w:p>
        </w:tc>
      </w:tr>
    </w:tbl>
    <w:p w14:paraId="2E10C8B1" w14:textId="77777777" w:rsidR="00781397" w:rsidRPr="00267458" w:rsidRDefault="00781397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F5EB48" w14:textId="21B667F0" w:rsidR="00482624" w:rsidRPr="00267458" w:rsidRDefault="005611E1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1</w:t>
      </w:r>
      <w:r w:rsidR="00781397" w:rsidRPr="00267458">
        <w:rPr>
          <w:rFonts w:ascii="Angsana New" w:hAnsi="Angsana New"/>
          <w:b/>
          <w:bCs/>
          <w:sz w:val="30"/>
          <w:szCs w:val="30"/>
        </w:rPr>
        <w:t>6</w:t>
      </w:r>
      <w:r w:rsidR="00482624" w:rsidRPr="00267458">
        <w:rPr>
          <w:rFonts w:ascii="Angsana New" w:hAnsi="Angsana New"/>
          <w:b/>
          <w:bCs/>
          <w:sz w:val="30"/>
          <w:szCs w:val="30"/>
          <w:cs/>
        </w:rPr>
        <w:tab/>
      </w:r>
      <w:r w:rsidR="00482624" w:rsidRPr="0026745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820DE7" w:rsidRPr="00267458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482624" w:rsidRPr="00267458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02FAF16" w14:textId="305CA726" w:rsidR="000643D1" w:rsidRPr="00267458" w:rsidRDefault="000643D1" w:rsidP="000643D1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lang w:val="en-US"/>
        </w:rPr>
      </w:pPr>
    </w:p>
    <w:p w14:paraId="6D853392" w14:textId="1C30CBDB" w:rsidR="000643D1" w:rsidRPr="00267458" w:rsidRDefault="000643D1" w:rsidP="000643D1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/>
        </w:rPr>
      </w:pPr>
      <w:r w:rsidRPr="0026745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นโยบายการบัญชี</w:t>
      </w:r>
    </w:p>
    <w:p w14:paraId="15133C45" w14:textId="520783C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</w:t>
      </w:r>
    </w:p>
    <w:p w14:paraId="1DFBCE9A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031B1E0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D81C699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873637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  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    โดยวิธีคิดลดแต่ละหน่วยที่ประมาณการไว้ </w:t>
      </w:r>
    </w:p>
    <w:p w14:paraId="00413AD2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76A9FEB" w14:textId="77777777" w:rsidR="00781397" w:rsidRPr="00267458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267458">
        <w:rPr>
          <w:rFonts w:ascii="Angsana New" w:hAnsi="Angsana New"/>
          <w:b/>
          <w:sz w:val="30"/>
          <w:szCs w:val="30"/>
          <w:cs/>
        </w:rPr>
        <w:br w:type="page"/>
      </w:r>
    </w:p>
    <w:p w14:paraId="57E82F3A" w14:textId="14A34A6B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            ณ ต้นปี โดยคำนึงถึงการเปลี่ยนแปลงใด</w:t>
      </w:r>
      <w:r w:rsidR="0053585C"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77188" w:rsidRPr="0026745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0168B25E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88F8203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         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B24E0CD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0D11963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C7C568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0AECE37A" w14:textId="61205051" w:rsidR="00526F95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267458">
        <w:rPr>
          <w:rFonts w:ascii="Angsana New" w:hAnsi="Angsana New"/>
          <w:b/>
          <w:sz w:val="30"/>
          <w:szCs w:val="30"/>
        </w:rPr>
        <w:t xml:space="preserve">         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67458">
        <w:rPr>
          <w:rFonts w:ascii="Angsana New" w:hAnsi="Angsana New"/>
          <w:bCs/>
          <w:sz w:val="30"/>
          <w:szCs w:val="30"/>
        </w:rPr>
        <w:t>12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เดือน นับจากวันสิ้นรอบระยะเวลารายงาน ผลประโยชน์เมื่อเลิกจ้างจะถูกคิดลดกระแสเงินสด</w:t>
      </w:r>
    </w:p>
    <w:p w14:paraId="2FB60BFE" w14:textId="77777777" w:rsidR="00AF770D" w:rsidRPr="00267458" w:rsidRDefault="00AF770D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40190BF" w14:textId="77777777" w:rsidR="00526F95" w:rsidRPr="00267458" w:rsidRDefault="00526F95" w:rsidP="00526F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7C60FDA" w14:textId="77777777" w:rsidR="00A76E7E" w:rsidRPr="00267458" w:rsidRDefault="00A76E7E" w:rsidP="000643D1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267458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77777777" w:rsidR="00F663D9" w:rsidRPr="00267458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267458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267458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267458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67458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4CED74F7" w:rsidR="008678A3" w:rsidRPr="00267458" w:rsidRDefault="00BE76B3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14:paraId="11847C15" w14:textId="2996C75D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E76B3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2298F178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5AFB1E39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E76B3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6A8C9E08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583D29EE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E76B3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1E006A0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38FE999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E76B3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78A3" w:rsidRPr="00267458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267458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26745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6B3" w:rsidRPr="00267458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BE76B3" w:rsidRPr="00267458" w:rsidRDefault="00BE76B3" w:rsidP="00BE76B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66E88E47" w:rsidR="00BE76B3" w:rsidRPr="00267458" w:rsidRDefault="00ED1180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169,510</w:t>
            </w:r>
          </w:p>
        </w:tc>
        <w:tc>
          <w:tcPr>
            <w:tcW w:w="238" w:type="dxa"/>
          </w:tcPr>
          <w:p w14:paraId="7D4FF70D" w14:textId="77777777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7FDF3D35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151,012</w:t>
            </w:r>
          </w:p>
        </w:tc>
        <w:tc>
          <w:tcPr>
            <w:tcW w:w="237" w:type="dxa"/>
          </w:tcPr>
          <w:p w14:paraId="5A445629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10ADDDC4" w:rsidR="00BE76B3" w:rsidRPr="00267458" w:rsidRDefault="00ED1180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>110,827</w:t>
            </w:r>
          </w:p>
        </w:tc>
        <w:tc>
          <w:tcPr>
            <w:tcW w:w="237" w:type="dxa"/>
          </w:tcPr>
          <w:p w14:paraId="3EEBD55A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1F4CD74B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102,810</w:t>
            </w:r>
          </w:p>
        </w:tc>
      </w:tr>
      <w:tr w:rsidR="00BE76B3" w:rsidRPr="00267458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BE76B3" w:rsidRPr="00267458" w:rsidRDefault="00BE76B3" w:rsidP="00BE76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5112C402" w:rsidR="00BE76B3" w:rsidRPr="00267458" w:rsidRDefault="00977510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51,354</w:t>
            </w:r>
          </w:p>
        </w:tc>
        <w:tc>
          <w:tcPr>
            <w:tcW w:w="238" w:type="dxa"/>
          </w:tcPr>
          <w:p w14:paraId="1655A904" w14:textId="77777777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44C4A3CA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55,283</w:t>
            </w:r>
          </w:p>
        </w:tc>
        <w:tc>
          <w:tcPr>
            <w:tcW w:w="237" w:type="dxa"/>
          </w:tcPr>
          <w:p w14:paraId="47C69873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356F99E1" w:rsidR="00BE76B3" w:rsidRPr="00267458" w:rsidRDefault="00ED1180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26,946</w:t>
            </w:r>
          </w:p>
        </w:tc>
        <w:tc>
          <w:tcPr>
            <w:tcW w:w="237" w:type="dxa"/>
          </w:tcPr>
          <w:p w14:paraId="4E18EF47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381483AC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27,960</w:t>
            </w:r>
          </w:p>
        </w:tc>
      </w:tr>
      <w:tr w:rsidR="00BE76B3" w:rsidRPr="00267458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BE76B3" w:rsidRPr="00267458" w:rsidRDefault="00BE76B3" w:rsidP="00BE76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2CEFA724" w:rsidR="00BE76B3" w:rsidRPr="00267458" w:rsidRDefault="00977510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220,864</w:t>
            </w:r>
          </w:p>
        </w:tc>
        <w:tc>
          <w:tcPr>
            <w:tcW w:w="238" w:type="dxa"/>
          </w:tcPr>
          <w:p w14:paraId="4421E70D" w14:textId="77777777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26798CE0" w:rsidR="00BE76B3" w:rsidRPr="00267458" w:rsidRDefault="00BE76B3" w:rsidP="00BE7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206,295</w:t>
            </w:r>
          </w:p>
        </w:tc>
        <w:tc>
          <w:tcPr>
            <w:tcW w:w="237" w:type="dxa"/>
          </w:tcPr>
          <w:p w14:paraId="7E58FEFC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61C948B9" w:rsidR="00BE76B3" w:rsidRPr="00267458" w:rsidRDefault="00ED1180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137,773</w:t>
            </w:r>
          </w:p>
        </w:tc>
        <w:tc>
          <w:tcPr>
            <w:tcW w:w="237" w:type="dxa"/>
          </w:tcPr>
          <w:p w14:paraId="6E6DA271" w14:textId="77777777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1CBC07F3" w:rsidR="00BE76B3" w:rsidRPr="00267458" w:rsidRDefault="00BE76B3" w:rsidP="00BE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130,770</w:t>
            </w:r>
          </w:p>
        </w:tc>
      </w:tr>
    </w:tbl>
    <w:p w14:paraId="28A92500" w14:textId="77777777" w:rsidR="00526F95" w:rsidRPr="00267458" w:rsidRDefault="00526F95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152994" w14:textId="77777777" w:rsidR="00781397" w:rsidRPr="00267458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26745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3EF0AD4C" w14:textId="1DD01DD5" w:rsidR="00A40D8B" w:rsidRPr="00267458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โครงการผลประโยชน์ที่กำหนดไว้</w:t>
      </w:r>
    </w:p>
    <w:p w14:paraId="323521B0" w14:textId="77777777" w:rsidR="00A40D8B" w:rsidRPr="00267458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B5A380D" w14:textId="156C3B11" w:rsidR="00F35517" w:rsidRPr="00267458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พ</w:t>
      </w:r>
      <w:r w:rsidRPr="00267458">
        <w:rPr>
          <w:rFonts w:ascii="Angsana New" w:hAnsi="Angsana New"/>
          <w:sz w:val="30"/>
          <w:szCs w:val="30"/>
          <w:cs/>
          <w:lang w:val="en-GB"/>
        </w:rPr>
        <w:t>.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ศ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. </w:t>
      </w:r>
      <w:r w:rsidR="001E0F03" w:rsidRPr="00267458">
        <w:rPr>
          <w:rFonts w:ascii="Angsana New" w:hAnsi="Angsana New"/>
          <w:sz w:val="30"/>
          <w:szCs w:val="30"/>
          <w:lang w:val="en-GB"/>
        </w:rPr>
        <w:t>2541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37161D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โครงการผลประโยชน์ที่กำหนดไว้</w:t>
      </w:r>
      <w:r w:rsidR="0037161D" w:rsidRPr="00267458">
        <w:rPr>
          <w:rFonts w:ascii="Angsana New" w:hAnsi="Angsana New"/>
          <w:sz w:val="30"/>
          <w:szCs w:val="30"/>
          <w:lang w:val="en-GB"/>
        </w:rPr>
        <w:t xml:space="preserve">  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มีความเสี่ยงจากการประมาณการตามหลักคณิตศาสตร์ประกันภัย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="0037161D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ความเสี่ยงของช่วงชีวิต</w:t>
      </w:r>
      <w:r w:rsidR="00A40D8B"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ความเสี่ยงจากอัตราดอกเบี้ยและความเสี่ยงจากตลาด</w:t>
      </w:r>
      <w:r w:rsidR="00A40D8B"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(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เงินลงทุน</w:t>
      </w:r>
      <w:r w:rsidRPr="00267458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0F251FC5" w14:textId="77777777" w:rsidR="007A2930" w:rsidRPr="00267458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6"/>
        <w:gridCol w:w="324"/>
        <w:gridCol w:w="1080"/>
        <w:gridCol w:w="238"/>
        <w:gridCol w:w="1166"/>
        <w:gridCol w:w="237"/>
        <w:gridCol w:w="1149"/>
        <w:gridCol w:w="237"/>
        <w:gridCol w:w="1122"/>
      </w:tblGrid>
      <w:tr w:rsidR="00C32225" w:rsidRPr="00267458" w14:paraId="4DC8906C" w14:textId="77777777" w:rsidTr="001B6DB8">
        <w:trPr>
          <w:trHeight w:val="420"/>
          <w:tblHeader/>
        </w:trPr>
        <w:tc>
          <w:tcPr>
            <w:tcW w:w="3546" w:type="dxa"/>
          </w:tcPr>
          <w:p w14:paraId="1E408243" w14:textId="77777777" w:rsidR="00C32225" w:rsidRPr="00267458" w:rsidRDefault="00DC6961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24" w:type="dxa"/>
          </w:tcPr>
          <w:p w14:paraId="2BD218EF" w14:textId="77777777" w:rsidR="00C32225" w:rsidRPr="00267458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4" w:type="dxa"/>
            <w:gridSpan w:val="3"/>
          </w:tcPr>
          <w:p w14:paraId="36136570" w14:textId="77777777" w:rsidR="00C32225" w:rsidRPr="00267458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267458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9E7D44D" w14:textId="77777777" w:rsidR="00C32225" w:rsidRPr="00267458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67458" w14:paraId="74728CF3" w14:textId="77777777" w:rsidTr="001B6DB8">
        <w:trPr>
          <w:trHeight w:val="420"/>
          <w:tblHeader/>
        </w:trPr>
        <w:tc>
          <w:tcPr>
            <w:tcW w:w="3546" w:type="dxa"/>
          </w:tcPr>
          <w:p w14:paraId="22596237" w14:textId="77777777" w:rsidR="008678A3" w:rsidRPr="00267458" w:rsidRDefault="00DC6961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24" w:type="dxa"/>
          </w:tcPr>
          <w:p w14:paraId="5A19AFCC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9FA74" w14:textId="56241BCF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07F3A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08A09B6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A34F3A" w14:textId="6DE775B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07F3A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623422F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1AEBDF2" w14:textId="6C680D72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07F3A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17B9C196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4454B5" w14:textId="0AA1616F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307F3A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78A3" w:rsidRPr="00267458" w14:paraId="3E67E054" w14:textId="77777777" w:rsidTr="001B6DB8">
        <w:trPr>
          <w:trHeight w:val="420"/>
          <w:tblHeader/>
        </w:trPr>
        <w:tc>
          <w:tcPr>
            <w:tcW w:w="3546" w:type="dxa"/>
            <w:vAlign w:val="bottom"/>
          </w:tcPr>
          <w:p w14:paraId="69964760" w14:textId="77777777" w:rsidR="008678A3" w:rsidRPr="00267458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3D2CE1" w14:textId="77777777" w:rsidR="008678A3" w:rsidRPr="0026745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9" w:type="dxa"/>
            <w:gridSpan w:val="7"/>
            <w:vAlign w:val="bottom"/>
          </w:tcPr>
          <w:p w14:paraId="56EF8901" w14:textId="77777777" w:rsidR="008678A3" w:rsidRPr="0026745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F3A" w:rsidRPr="00267458" w14:paraId="2A2BB598" w14:textId="77777777" w:rsidTr="001B6DB8">
        <w:trPr>
          <w:trHeight w:val="420"/>
        </w:trPr>
        <w:tc>
          <w:tcPr>
            <w:tcW w:w="3546" w:type="dxa"/>
            <w:tcBorders>
              <w:bottom w:val="nil"/>
            </w:tcBorders>
          </w:tcPr>
          <w:p w14:paraId="3215BEBF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24" w:type="dxa"/>
          </w:tcPr>
          <w:p w14:paraId="07438320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A1F04" w14:textId="7C07A6EF" w:rsidR="00307F3A" w:rsidRPr="00267458" w:rsidRDefault="001B6DB8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206,295</w:t>
            </w:r>
          </w:p>
        </w:tc>
        <w:tc>
          <w:tcPr>
            <w:tcW w:w="238" w:type="dxa"/>
          </w:tcPr>
          <w:p w14:paraId="5354C5BA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6325246" w14:textId="4C7DFC02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192,328</w:t>
            </w:r>
          </w:p>
        </w:tc>
        <w:tc>
          <w:tcPr>
            <w:tcW w:w="237" w:type="dxa"/>
          </w:tcPr>
          <w:p w14:paraId="038B423E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78ECEA" w14:textId="375749A1" w:rsidR="00307F3A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130,770</w:t>
            </w:r>
          </w:p>
        </w:tc>
        <w:tc>
          <w:tcPr>
            <w:tcW w:w="237" w:type="dxa"/>
          </w:tcPr>
          <w:p w14:paraId="0A257CD1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B320D0E" w14:textId="0F5FC929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127,052</w:t>
            </w:r>
          </w:p>
        </w:tc>
      </w:tr>
      <w:tr w:rsidR="00307F3A" w:rsidRPr="00267458" w14:paraId="5235AA22" w14:textId="77777777" w:rsidTr="001B6DB8">
        <w:trPr>
          <w:trHeight w:hRule="exact" w:val="360"/>
        </w:trPr>
        <w:tc>
          <w:tcPr>
            <w:tcW w:w="3546" w:type="dxa"/>
            <w:tcBorders>
              <w:bottom w:val="nil"/>
            </w:tcBorders>
          </w:tcPr>
          <w:p w14:paraId="69E24416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24" w:type="dxa"/>
          </w:tcPr>
          <w:p w14:paraId="285ADEDA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42963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DA9E258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7F98E15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BC6BC61" w14:textId="77777777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F3A" w:rsidRPr="00267458" w14:paraId="002BA7EE" w14:textId="77777777" w:rsidTr="001B6DB8">
        <w:trPr>
          <w:trHeight w:val="420"/>
        </w:trPr>
        <w:tc>
          <w:tcPr>
            <w:tcW w:w="3546" w:type="dxa"/>
            <w:tcBorders>
              <w:bottom w:val="nil"/>
            </w:tcBorders>
          </w:tcPr>
          <w:p w14:paraId="6FCCAC78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24" w:type="dxa"/>
          </w:tcPr>
          <w:p w14:paraId="1A017ACC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099AF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D22E496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F7D85D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B0A6C" w14:textId="77777777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F3A" w:rsidRPr="00267458" w14:paraId="4419698A" w14:textId="77777777" w:rsidTr="001B6DB8">
        <w:trPr>
          <w:trHeight w:val="420"/>
        </w:trPr>
        <w:tc>
          <w:tcPr>
            <w:tcW w:w="3546" w:type="dxa"/>
          </w:tcPr>
          <w:p w14:paraId="25D60F02" w14:textId="77777777" w:rsidR="00307F3A" w:rsidRPr="00267458" w:rsidRDefault="00307F3A" w:rsidP="00307F3A">
            <w:pPr>
              <w:ind w:left="342" w:hanging="34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24" w:type="dxa"/>
          </w:tcPr>
          <w:p w14:paraId="200A8663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250D7" w14:textId="0115E4AA" w:rsidR="00307F3A" w:rsidRPr="00267458" w:rsidRDefault="00C33866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40,053</w:t>
            </w:r>
          </w:p>
        </w:tc>
        <w:tc>
          <w:tcPr>
            <w:tcW w:w="238" w:type="dxa"/>
          </w:tcPr>
          <w:p w14:paraId="75742FE1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055DBA89" w14:textId="77F47CD0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38,242</w:t>
            </w:r>
          </w:p>
        </w:tc>
        <w:tc>
          <w:tcPr>
            <w:tcW w:w="237" w:type="dxa"/>
          </w:tcPr>
          <w:p w14:paraId="77C9CD8B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DF3B0B" w14:textId="43DEE653" w:rsidR="00307F3A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22,544</w:t>
            </w:r>
          </w:p>
        </w:tc>
        <w:tc>
          <w:tcPr>
            <w:tcW w:w="237" w:type="dxa"/>
          </w:tcPr>
          <w:p w14:paraId="75E8DE0C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9B7663" w14:textId="7E5B0EA5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20,904</w:t>
            </w:r>
          </w:p>
        </w:tc>
      </w:tr>
      <w:tr w:rsidR="00307F3A" w:rsidRPr="00267458" w14:paraId="00FE4E05" w14:textId="77777777" w:rsidTr="001B6DB8">
        <w:trPr>
          <w:trHeight w:val="420"/>
        </w:trPr>
        <w:tc>
          <w:tcPr>
            <w:tcW w:w="3546" w:type="dxa"/>
          </w:tcPr>
          <w:p w14:paraId="1DF2A81B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324" w:type="dxa"/>
          </w:tcPr>
          <w:p w14:paraId="0127D201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01AB2" w14:textId="3544D71F" w:rsidR="00307F3A" w:rsidRPr="00267458" w:rsidRDefault="00C33866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3,211</w:t>
            </w:r>
          </w:p>
        </w:tc>
        <w:tc>
          <w:tcPr>
            <w:tcW w:w="238" w:type="dxa"/>
          </w:tcPr>
          <w:p w14:paraId="51FD108E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471008F" w14:textId="376A565F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3,925</w:t>
            </w:r>
          </w:p>
        </w:tc>
        <w:tc>
          <w:tcPr>
            <w:tcW w:w="237" w:type="dxa"/>
          </w:tcPr>
          <w:p w14:paraId="2E2F5A26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9A2225E" w14:textId="0CD89602" w:rsidR="00307F3A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2,197</w:t>
            </w:r>
          </w:p>
        </w:tc>
        <w:tc>
          <w:tcPr>
            <w:tcW w:w="237" w:type="dxa"/>
          </w:tcPr>
          <w:p w14:paraId="0C0D63B1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B63438" w14:textId="71A173E9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2,432</w:t>
            </w:r>
          </w:p>
        </w:tc>
      </w:tr>
      <w:tr w:rsidR="00307F3A" w:rsidRPr="00267458" w14:paraId="5840BAF6" w14:textId="77777777" w:rsidTr="001B6DB8">
        <w:trPr>
          <w:trHeight w:val="420"/>
        </w:trPr>
        <w:tc>
          <w:tcPr>
            <w:tcW w:w="3546" w:type="dxa"/>
          </w:tcPr>
          <w:p w14:paraId="3703CB17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324" w:type="dxa"/>
          </w:tcPr>
          <w:p w14:paraId="279310D1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8F09A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E724C0E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C85BCE" w14:textId="77777777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FB9716A" w14:textId="77777777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F3A" w:rsidRPr="00267458" w14:paraId="60EC48E6" w14:textId="77777777" w:rsidTr="001B6DB8">
        <w:trPr>
          <w:trHeight w:val="420"/>
        </w:trPr>
        <w:tc>
          <w:tcPr>
            <w:tcW w:w="3546" w:type="dxa"/>
          </w:tcPr>
          <w:p w14:paraId="465145D6" w14:textId="77777777" w:rsidR="00307F3A" w:rsidRPr="00267458" w:rsidRDefault="00307F3A" w:rsidP="00307F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6F0EDBF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D8B68" w14:textId="2F85029C" w:rsidR="00307F3A" w:rsidRPr="00267458" w:rsidRDefault="00C33866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(4,066)</w:t>
            </w:r>
          </w:p>
        </w:tc>
        <w:tc>
          <w:tcPr>
            <w:tcW w:w="238" w:type="dxa"/>
          </w:tcPr>
          <w:p w14:paraId="7539F882" w14:textId="77777777" w:rsidR="00307F3A" w:rsidRPr="00267458" w:rsidRDefault="00307F3A" w:rsidP="00307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FF8A5D" w14:textId="23C6F9AF" w:rsidR="00307F3A" w:rsidRPr="00267458" w:rsidRDefault="00307F3A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(2,183)</w:t>
            </w:r>
          </w:p>
        </w:tc>
        <w:tc>
          <w:tcPr>
            <w:tcW w:w="237" w:type="dxa"/>
          </w:tcPr>
          <w:p w14:paraId="256BE46F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7273737" w14:textId="6BFF932E" w:rsidR="00307F3A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7DF7FE" w14:textId="77777777" w:rsidR="00307F3A" w:rsidRPr="00267458" w:rsidRDefault="00307F3A" w:rsidP="00307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99FC242" w14:textId="4D9453D2" w:rsidR="00307F3A" w:rsidRPr="00267458" w:rsidRDefault="00307F3A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(2,183)</w:t>
            </w:r>
          </w:p>
        </w:tc>
      </w:tr>
      <w:tr w:rsidR="0085418C" w:rsidRPr="00267458" w14:paraId="1DCB65DF" w14:textId="77777777" w:rsidTr="001B6DB8">
        <w:trPr>
          <w:trHeight w:val="420"/>
        </w:trPr>
        <w:tc>
          <w:tcPr>
            <w:tcW w:w="3546" w:type="dxa"/>
          </w:tcPr>
          <w:p w14:paraId="7F342DEF" w14:textId="77777777" w:rsidR="0085418C" w:rsidRPr="00267458" w:rsidRDefault="0085418C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FD31593" w14:textId="77777777" w:rsidR="0085418C" w:rsidRPr="00267458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F63AC" w14:textId="77777777" w:rsidR="0085418C" w:rsidRPr="00267458" w:rsidRDefault="0085418C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CF8AF7" w14:textId="77777777" w:rsidR="0085418C" w:rsidRPr="00267458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E12D229" w14:textId="77777777" w:rsidR="0085418C" w:rsidRPr="00267458" w:rsidRDefault="0085418C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156415" w14:textId="77777777" w:rsidR="0085418C" w:rsidRPr="00267458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6AD56C4" w14:textId="77777777" w:rsidR="0085418C" w:rsidRPr="00267458" w:rsidRDefault="0085418C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E66E94" w14:textId="77777777" w:rsidR="0085418C" w:rsidRPr="00267458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D2CE148" w14:textId="77777777" w:rsidR="0085418C" w:rsidRPr="00267458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267458" w14:paraId="67B4FDE2" w14:textId="77777777" w:rsidTr="001B6DB8">
        <w:trPr>
          <w:trHeight w:val="420"/>
        </w:trPr>
        <w:tc>
          <w:tcPr>
            <w:tcW w:w="3546" w:type="dxa"/>
          </w:tcPr>
          <w:p w14:paraId="46F818DA" w14:textId="77777777" w:rsidR="008F6EB9" w:rsidRPr="00267458" w:rsidRDefault="008F6EB9" w:rsidP="008F6EB9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24" w:type="dxa"/>
          </w:tcPr>
          <w:p w14:paraId="36DE3ED5" w14:textId="77777777" w:rsidR="008F6EB9" w:rsidRPr="0026745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D50D7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8F6EB9" w:rsidRPr="0026745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C5F9A5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A15817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FEEC1D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267458" w14:paraId="4821DCD2" w14:textId="77777777" w:rsidTr="001B6DB8">
        <w:trPr>
          <w:trHeight w:val="420"/>
        </w:trPr>
        <w:tc>
          <w:tcPr>
            <w:tcW w:w="3546" w:type="dxa"/>
            <w:tcBorders>
              <w:bottom w:val="nil"/>
            </w:tcBorders>
          </w:tcPr>
          <w:p w14:paraId="257CAFEE" w14:textId="63F85D8C" w:rsidR="00C20C37" w:rsidRPr="00267458" w:rsidRDefault="00282783" w:rsidP="00C20C37">
            <w:pPr>
              <w:tabs>
                <w:tab w:val="clear" w:pos="3515"/>
                <w:tab w:val="left" w:pos="313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="00C20C37"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8F6EB9"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="008F6EB9"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  <w:p w14:paraId="3B75F55C" w14:textId="77777777" w:rsidR="008F6EB9" w:rsidRPr="00267458" w:rsidRDefault="00C20C37" w:rsidP="00C20C37">
            <w:pPr>
              <w:tabs>
                <w:tab w:val="clear" w:pos="3515"/>
                <w:tab w:val="left" w:pos="313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8F6EB9"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324" w:type="dxa"/>
          </w:tcPr>
          <w:p w14:paraId="3752913B" w14:textId="77777777" w:rsidR="008F6EB9" w:rsidRPr="0026745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50DC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8F6EB9" w:rsidRPr="00267458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A0357B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6D942B1" w14:textId="77777777" w:rsidR="008F6EB9" w:rsidRPr="00267458" w:rsidRDefault="008F6EB9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B98CD" w14:textId="77777777" w:rsidR="008F6EB9" w:rsidRPr="00267458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1E2E00" w:rsidRPr="00267458" w14:paraId="2E34ED89" w14:textId="77777777" w:rsidTr="001B6DB8">
        <w:trPr>
          <w:trHeight w:val="420"/>
        </w:trPr>
        <w:tc>
          <w:tcPr>
            <w:tcW w:w="3546" w:type="dxa"/>
            <w:tcBorders>
              <w:top w:val="nil"/>
              <w:bottom w:val="nil"/>
            </w:tcBorders>
          </w:tcPr>
          <w:p w14:paraId="562130CA" w14:textId="77777777" w:rsidR="001E2E00" w:rsidRPr="00267458" w:rsidRDefault="001E2E00" w:rsidP="001E2E0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   -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24" w:type="dxa"/>
          </w:tcPr>
          <w:p w14:paraId="5259A0AE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6113F" w14:textId="248D4369" w:rsidR="001E2E00" w:rsidRPr="00267458" w:rsidRDefault="0048726F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38" w:type="dxa"/>
          </w:tcPr>
          <w:p w14:paraId="73807626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2418EF6" w14:textId="7AF4A569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(5,040)</w:t>
            </w:r>
          </w:p>
        </w:tc>
        <w:tc>
          <w:tcPr>
            <w:tcW w:w="237" w:type="dxa"/>
          </w:tcPr>
          <w:p w14:paraId="48163049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472DD9" w14:textId="26682B51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3B6A2B1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08C375E" w14:textId="5FDD0CFD" w:rsidR="001E2E00" w:rsidRPr="00267458" w:rsidRDefault="001E2E00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(5,040)</w:t>
            </w:r>
          </w:p>
        </w:tc>
      </w:tr>
      <w:tr w:rsidR="001E2E00" w:rsidRPr="00267458" w14:paraId="217285B0" w14:textId="77777777" w:rsidTr="001B6DB8">
        <w:trPr>
          <w:trHeight w:val="420"/>
        </w:trPr>
        <w:tc>
          <w:tcPr>
            <w:tcW w:w="3546" w:type="dxa"/>
            <w:tcBorders>
              <w:top w:val="nil"/>
              <w:bottom w:val="nil"/>
            </w:tcBorders>
          </w:tcPr>
          <w:p w14:paraId="3F89792F" w14:textId="77777777" w:rsidR="001E2E00" w:rsidRPr="00267458" w:rsidRDefault="001E2E00" w:rsidP="001E2E0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24" w:type="dxa"/>
          </w:tcPr>
          <w:p w14:paraId="17FAE6CE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52170" w14:textId="47ECA9A6" w:rsidR="001E2E00" w:rsidRPr="00267458" w:rsidRDefault="0048726F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238" w:type="dxa"/>
          </w:tcPr>
          <w:p w14:paraId="1B908CCC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376300D" w14:textId="79C6932E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  <w:tc>
          <w:tcPr>
            <w:tcW w:w="237" w:type="dxa"/>
          </w:tcPr>
          <w:p w14:paraId="381E1034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607E8B" w14:textId="05527947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E38AAA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4B7274" w14:textId="74A5847D" w:rsidR="001E2E00" w:rsidRPr="00267458" w:rsidRDefault="001E2E00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</w:tr>
      <w:tr w:rsidR="001E2E00" w:rsidRPr="00267458" w14:paraId="62CBC623" w14:textId="77777777" w:rsidTr="001B6DB8">
        <w:trPr>
          <w:trHeight w:val="420"/>
        </w:trPr>
        <w:tc>
          <w:tcPr>
            <w:tcW w:w="3546" w:type="dxa"/>
            <w:tcBorders>
              <w:top w:val="nil"/>
              <w:bottom w:val="nil"/>
            </w:tcBorders>
          </w:tcPr>
          <w:p w14:paraId="417F7798" w14:textId="77777777" w:rsidR="001E2E00" w:rsidRPr="00267458" w:rsidRDefault="001E2E00" w:rsidP="001E2E0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24" w:type="dxa"/>
          </w:tcPr>
          <w:p w14:paraId="521BE712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C8A1D" w14:textId="0A51A1A5" w:rsidR="001E2E00" w:rsidRPr="00267458" w:rsidRDefault="0048726F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(4,30</w:t>
            </w:r>
            <w:r w:rsidR="00A46563" w:rsidRPr="00267458">
              <w:rPr>
                <w:rFonts w:ascii="Angsana New" w:hAnsi="Angsana New"/>
                <w:sz w:val="30"/>
                <w:szCs w:val="30"/>
              </w:rPr>
              <w:t>8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BCB3595" w14:textId="77777777" w:rsidR="001E2E00" w:rsidRPr="00267458" w:rsidRDefault="001E2E00" w:rsidP="001E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DD34DB4" w14:textId="4AE5B3FE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37" w:type="dxa"/>
          </w:tcPr>
          <w:p w14:paraId="1E58AB30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AAC1E23" w14:textId="48034AC5" w:rsidR="001E2E00" w:rsidRPr="00267458" w:rsidRDefault="001E2E00" w:rsidP="001B6DB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D0C6A" w14:textId="77777777" w:rsidR="001E2E00" w:rsidRPr="00267458" w:rsidRDefault="001E2E00" w:rsidP="001E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7A22755" w14:textId="70F27F0D" w:rsidR="001E2E00" w:rsidRPr="00267458" w:rsidRDefault="001E2E00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</w:tr>
      <w:tr w:rsidR="00C807B7" w:rsidRPr="00267458" w14:paraId="3EABEC6F" w14:textId="77777777" w:rsidTr="001B6DB8">
        <w:trPr>
          <w:trHeight w:val="146"/>
        </w:trPr>
        <w:tc>
          <w:tcPr>
            <w:tcW w:w="3546" w:type="dxa"/>
            <w:tcBorders>
              <w:bottom w:val="nil"/>
            </w:tcBorders>
          </w:tcPr>
          <w:p w14:paraId="65B38EE0" w14:textId="77777777" w:rsidR="00C807B7" w:rsidRPr="00267458" w:rsidRDefault="00C807B7" w:rsidP="00C807B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24" w:type="dxa"/>
          </w:tcPr>
          <w:p w14:paraId="347D0E67" w14:textId="77777777" w:rsidR="00C807B7" w:rsidRPr="00267458" w:rsidRDefault="00C807B7" w:rsidP="00C8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55E4" w14:textId="33C8F675" w:rsidR="00C807B7" w:rsidRPr="00267458" w:rsidRDefault="00FE3E54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(24,523)</w:t>
            </w:r>
          </w:p>
        </w:tc>
        <w:tc>
          <w:tcPr>
            <w:tcW w:w="238" w:type="dxa"/>
          </w:tcPr>
          <w:p w14:paraId="2151E8D1" w14:textId="77777777" w:rsidR="00C807B7" w:rsidRPr="00267458" w:rsidRDefault="00C807B7" w:rsidP="00C8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E5D5D5C" w14:textId="76C2BA5D" w:rsidR="00C807B7" w:rsidRPr="00267458" w:rsidRDefault="00C807B7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(29,162)</w:t>
            </w:r>
          </w:p>
        </w:tc>
        <w:tc>
          <w:tcPr>
            <w:tcW w:w="237" w:type="dxa"/>
          </w:tcPr>
          <w:p w14:paraId="3ED37E8B" w14:textId="77777777" w:rsidR="00C807B7" w:rsidRPr="00267458" w:rsidRDefault="00C807B7" w:rsidP="00C8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AA7875" w14:textId="78EE4943" w:rsidR="00C807B7" w:rsidRPr="00267458" w:rsidRDefault="001B6DB8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(17,738)</w:t>
            </w:r>
          </w:p>
        </w:tc>
        <w:tc>
          <w:tcPr>
            <w:tcW w:w="237" w:type="dxa"/>
          </w:tcPr>
          <w:p w14:paraId="70DBF1CC" w14:textId="77777777" w:rsidR="00C807B7" w:rsidRPr="00267458" w:rsidRDefault="00C807B7" w:rsidP="00C8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0D82262" w14:textId="05FE379D" w:rsidR="00C807B7" w:rsidRPr="00267458" w:rsidRDefault="00C807B7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(20,580)</w:t>
            </w:r>
          </w:p>
        </w:tc>
      </w:tr>
      <w:tr w:rsidR="00C807B7" w:rsidRPr="00267458" w14:paraId="52B86AD8" w14:textId="77777777" w:rsidTr="001B6DB8">
        <w:trPr>
          <w:trHeight w:val="209"/>
        </w:trPr>
        <w:tc>
          <w:tcPr>
            <w:tcW w:w="3546" w:type="dxa"/>
            <w:tcBorders>
              <w:top w:val="nil"/>
              <w:bottom w:val="nil"/>
            </w:tcBorders>
          </w:tcPr>
          <w:p w14:paraId="446B23C1" w14:textId="77777777" w:rsidR="00C807B7" w:rsidRPr="00267458" w:rsidRDefault="00C807B7" w:rsidP="00C807B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5D4786D7" w14:textId="77777777" w:rsidR="00C807B7" w:rsidRPr="00267458" w:rsidRDefault="00C807B7" w:rsidP="00C8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CDD3E" w14:textId="63CA018C" w:rsidR="00C807B7" w:rsidRPr="00267458" w:rsidRDefault="00FE3E54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220,864</w:t>
            </w:r>
          </w:p>
        </w:tc>
        <w:tc>
          <w:tcPr>
            <w:tcW w:w="238" w:type="dxa"/>
          </w:tcPr>
          <w:p w14:paraId="34906605" w14:textId="77777777" w:rsidR="00C807B7" w:rsidRPr="00267458" w:rsidRDefault="00C807B7" w:rsidP="00C8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2A6A722" w14:textId="37D764D5" w:rsidR="00C807B7" w:rsidRPr="00267458" w:rsidRDefault="00C807B7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206,295</w:t>
            </w:r>
          </w:p>
        </w:tc>
        <w:tc>
          <w:tcPr>
            <w:tcW w:w="237" w:type="dxa"/>
          </w:tcPr>
          <w:p w14:paraId="6E668A9B" w14:textId="77777777" w:rsidR="00C807B7" w:rsidRPr="00267458" w:rsidRDefault="00C807B7" w:rsidP="00C8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EE0528B" w14:textId="79D8A7F0" w:rsidR="00C807B7" w:rsidRPr="00267458" w:rsidRDefault="001B6DB8" w:rsidP="001B6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137,773</w:t>
            </w:r>
          </w:p>
        </w:tc>
        <w:tc>
          <w:tcPr>
            <w:tcW w:w="237" w:type="dxa"/>
          </w:tcPr>
          <w:p w14:paraId="2ECB909D" w14:textId="77777777" w:rsidR="00C807B7" w:rsidRPr="00267458" w:rsidRDefault="00C807B7" w:rsidP="00C8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5277A316" w14:textId="43E316B8" w:rsidR="00C807B7" w:rsidRPr="00267458" w:rsidRDefault="00C807B7" w:rsidP="002E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130,770</w:t>
            </w:r>
          </w:p>
        </w:tc>
      </w:tr>
    </w:tbl>
    <w:p w14:paraId="07E7B0DF" w14:textId="7BFD3B8D" w:rsidR="00482624" w:rsidRPr="00267458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4960A4E" w14:textId="77777777" w:rsidR="00781397" w:rsidRPr="00267458" w:rsidRDefault="00781397">
      <w:r w:rsidRPr="00267458">
        <w:br w:type="page"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CA3F06" w:rsidRPr="00267458" w14:paraId="6A1285ED" w14:textId="77777777" w:rsidTr="00EE14B9">
        <w:trPr>
          <w:trHeight w:val="420"/>
        </w:trPr>
        <w:tc>
          <w:tcPr>
            <w:tcW w:w="3850" w:type="dxa"/>
          </w:tcPr>
          <w:p w14:paraId="5E790AAA" w14:textId="4AE8EB41" w:rsidR="00CA3F06" w:rsidRPr="00267458" w:rsidRDefault="0037161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05" w:type="dxa"/>
            <w:gridSpan w:val="3"/>
          </w:tcPr>
          <w:p w14:paraId="649B09AD" w14:textId="77777777" w:rsidR="00CA3F06" w:rsidRPr="0026745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ACF1D99" w14:textId="77777777" w:rsidR="00CA3F06" w:rsidRPr="0026745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66AF31B3" w14:textId="77777777" w:rsidR="00CA3F06" w:rsidRPr="0026745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67458" w14:paraId="0FC53E9E" w14:textId="77777777" w:rsidTr="00EE14B9">
        <w:trPr>
          <w:trHeight w:val="420"/>
        </w:trPr>
        <w:tc>
          <w:tcPr>
            <w:tcW w:w="3850" w:type="dxa"/>
          </w:tcPr>
          <w:p w14:paraId="63A8D67F" w14:textId="77777777" w:rsidR="008678A3" w:rsidRPr="00267458" w:rsidRDefault="0037161D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3" w:type="dxa"/>
          </w:tcPr>
          <w:p w14:paraId="5F39BA93" w14:textId="505D1DD3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16A9F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4B77D95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99159" w14:textId="10EF15AE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16A9F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D29E377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316C8D09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16A9F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72EB6F3C" w14:textId="77777777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D173E7E" w14:textId="2DFFF84A" w:rsidR="008678A3" w:rsidRPr="00267458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16A9F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78A3" w:rsidRPr="00267458" w14:paraId="2CC4A38F" w14:textId="77777777" w:rsidTr="00EE14B9">
        <w:trPr>
          <w:trHeight w:val="420"/>
        </w:trPr>
        <w:tc>
          <w:tcPr>
            <w:tcW w:w="3850" w:type="dxa"/>
            <w:vAlign w:val="bottom"/>
          </w:tcPr>
          <w:p w14:paraId="1CFFFAE2" w14:textId="77777777" w:rsidR="008678A3" w:rsidRPr="00267458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23486E85" w14:textId="77777777" w:rsidR="008678A3" w:rsidRPr="0026745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5D5" w:rsidRPr="00267458" w14:paraId="22097BB7" w14:textId="77777777" w:rsidTr="00EE14B9">
        <w:trPr>
          <w:trHeight w:val="420"/>
        </w:trPr>
        <w:tc>
          <w:tcPr>
            <w:tcW w:w="3850" w:type="dxa"/>
          </w:tcPr>
          <w:p w14:paraId="0EC3641E" w14:textId="77777777" w:rsidR="007F35D5" w:rsidRPr="00267458" w:rsidRDefault="007F35D5" w:rsidP="007F35D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14:paraId="78E48B17" w14:textId="4F57DE41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0.82 - 1.66</w:t>
            </w:r>
          </w:p>
        </w:tc>
        <w:tc>
          <w:tcPr>
            <w:tcW w:w="238" w:type="dxa"/>
          </w:tcPr>
          <w:p w14:paraId="72B8FA66" w14:textId="77777777" w:rsidR="007F35D5" w:rsidRPr="00267458" w:rsidRDefault="007F35D5" w:rsidP="007F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6AFD70" w14:textId="56685DC8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1.45 - 2.37</w:t>
            </w:r>
          </w:p>
        </w:tc>
        <w:tc>
          <w:tcPr>
            <w:tcW w:w="237" w:type="dxa"/>
          </w:tcPr>
          <w:p w14:paraId="4C897832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201C0220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1.45</w:t>
            </w:r>
          </w:p>
        </w:tc>
        <w:tc>
          <w:tcPr>
            <w:tcW w:w="237" w:type="dxa"/>
          </w:tcPr>
          <w:p w14:paraId="13980D15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B3A98EC" w14:textId="1C46B0C9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1.45</w:t>
            </w:r>
          </w:p>
        </w:tc>
      </w:tr>
      <w:tr w:rsidR="007F35D5" w:rsidRPr="00267458" w14:paraId="6406A2B0" w14:textId="77777777" w:rsidTr="00CA3F06">
        <w:trPr>
          <w:trHeight w:val="420"/>
        </w:trPr>
        <w:tc>
          <w:tcPr>
            <w:tcW w:w="3850" w:type="dxa"/>
          </w:tcPr>
          <w:p w14:paraId="60DBD71F" w14:textId="77777777" w:rsidR="007F35D5" w:rsidRPr="00267458" w:rsidRDefault="007F35D5" w:rsidP="007F35D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14:paraId="6CD8B094" w14:textId="2E771AB2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  <w:t>3.00 - 5.00</w:t>
            </w:r>
          </w:p>
        </w:tc>
        <w:tc>
          <w:tcPr>
            <w:tcW w:w="238" w:type="dxa"/>
          </w:tcPr>
          <w:p w14:paraId="4FFB0252" w14:textId="77777777" w:rsidR="007F35D5" w:rsidRPr="00267458" w:rsidRDefault="007F35D5" w:rsidP="007F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94D4A2" w14:textId="1EF80BD8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  <w:t>3.00 - 5.00</w:t>
            </w:r>
          </w:p>
        </w:tc>
        <w:tc>
          <w:tcPr>
            <w:tcW w:w="237" w:type="dxa"/>
          </w:tcPr>
          <w:p w14:paraId="47AE4AAE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6D8A3D85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7D0E5A4" w14:textId="09F3C0AC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7F35D5" w:rsidRPr="00267458" w14:paraId="5AA88E88" w14:textId="77777777" w:rsidTr="00CA3F06">
        <w:trPr>
          <w:trHeight w:val="420"/>
        </w:trPr>
        <w:tc>
          <w:tcPr>
            <w:tcW w:w="3850" w:type="dxa"/>
          </w:tcPr>
          <w:p w14:paraId="6D9C192B" w14:textId="77777777" w:rsidR="007F35D5" w:rsidRPr="00267458" w:rsidRDefault="007F35D5" w:rsidP="007F35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33" w:type="dxa"/>
          </w:tcPr>
          <w:p w14:paraId="187E81A8" w14:textId="321736DE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0.00 - 38.00</w:t>
            </w:r>
          </w:p>
        </w:tc>
        <w:tc>
          <w:tcPr>
            <w:tcW w:w="238" w:type="dxa"/>
          </w:tcPr>
          <w:p w14:paraId="4840C766" w14:textId="77777777" w:rsidR="007F35D5" w:rsidRPr="00267458" w:rsidRDefault="007F35D5" w:rsidP="007F3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2E64D3" w14:textId="508E6A3E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0.00 - 45.00</w:t>
            </w:r>
          </w:p>
        </w:tc>
        <w:tc>
          <w:tcPr>
            <w:tcW w:w="237" w:type="dxa"/>
          </w:tcPr>
          <w:p w14:paraId="26DEEB83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6B67047C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0.00 - 28.00</w:t>
            </w:r>
          </w:p>
        </w:tc>
        <w:tc>
          <w:tcPr>
            <w:tcW w:w="237" w:type="dxa"/>
          </w:tcPr>
          <w:p w14:paraId="35A04069" w14:textId="7777777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FD3C7E5" w14:textId="33C79E17" w:rsidR="007F35D5" w:rsidRPr="00267458" w:rsidRDefault="007F35D5" w:rsidP="007F3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0.00 - 28.00</w:t>
            </w:r>
          </w:p>
        </w:tc>
      </w:tr>
    </w:tbl>
    <w:p w14:paraId="0F70D84B" w14:textId="77777777" w:rsidR="00DC0517" w:rsidRPr="00267458" w:rsidRDefault="00DC0517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7266366" w14:textId="77777777" w:rsidR="00CA3F06" w:rsidRPr="00267458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 w:hint="cs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267458" w:rsidRDefault="00383BCF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CCFCF7" w14:textId="3D544091" w:rsidR="00A40D8B" w:rsidRPr="00267458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ณ วันที่ </w:t>
      </w:r>
      <w:r w:rsidRPr="00267458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267458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477760" w:rsidRPr="00267458">
        <w:rPr>
          <w:rFonts w:ascii="Angsana New" w:hAnsi="Angsana New"/>
          <w:spacing w:val="-6"/>
          <w:sz w:val="30"/>
          <w:szCs w:val="30"/>
          <w:lang w:val="en-GB"/>
        </w:rPr>
        <w:t>4</w:t>
      </w:r>
      <w:r w:rsidR="00A21A34" w:rsidRPr="00267458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80556C" w:rsidRPr="00267458">
        <w:rPr>
          <w:rFonts w:ascii="Angsana New" w:hAnsi="Angsana New"/>
          <w:spacing w:val="-6"/>
          <w:sz w:val="30"/>
          <w:szCs w:val="30"/>
          <w:lang w:val="en-GB"/>
        </w:rPr>
        <w:t>6.82</w:t>
      </w:r>
      <w:r w:rsidR="00146475" w:rsidRPr="00267458">
        <w:rPr>
          <w:rFonts w:ascii="Angsana New" w:hAnsi="Angsana New"/>
          <w:sz w:val="30"/>
          <w:szCs w:val="30"/>
          <w:lang w:val="en-GB"/>
        </w:rPr>
        <w:t>-</w:t>
      </w:r>
      <w:r w:rsidR="0080556C" w:rsidRPr="00267458">
        <w:rPr>
          <w:rFonts w:ascii="Angsana New" w:hAnsi="Angsana New"/>
          <w:sz w:val="30"/>
          <w:szCs w:val="30"/>
          <w:lang w:val="en-GB"/>
        </w:rPr>
        <w:t>8.64</w:t>
      </w:r>
      <w:r w:rsidR="00146475" w:rsidRPr="0026745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267458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C64FD"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="00DC64FD" w:rsidRPr="00267458">
        <w:rPr>
          <w:rFonts w:ascii="Angsana New" w:hAnsi="Angsana New"/>
          <w:i/>
          <w:iCs/>
          <w:sz w:val="30"/>
          <w:szCs w:val="30"/>
        </w:rPr>
        <w:t>(25</w:t>
      </w:r>
      <w:r w:rsidR="008177C7" w:rsidRPr="00267458">
        <w:rPr>
          <w:rFonts w:ascii="Angsana New" w:hAnsi="Angsana New"/>
          <w:i/>
          <w:iCs/>
          <w:sz w:val="30"/>
          <w:szCs w:val="30"/>
        </w:rPr>
        <w:t>6</w:t>
      </w:r>
      <w:r w:rsidR="00477760" w:rsidRPr="00267458">
        <w:rPr>
          <w:rFonts w:ascii="Angsana New" w:hAnsi="Angsana New"/>
          <w:i/>
          <w:iCs/>
          <w:sz w:val="30"/>
          <w:szCs w:val="30"/>
        </w:rPr>
        <w:t>3</w:t>
      </w:r>
      <w:r w:rsidR="00DC64FD" w:rsidRPr="00267458">
        <w:rPr>
          <w:rFonts w:ascii="Angsana New" w:hAnsi="Angsana New"/>
          <w:i/>
          <w:iCs/>
          <w:sz w:val="30"/>
          <w:szCs w:val="30"/>
        </w:rPr>
        <w:t>:</w:t>
      </w:r>
      <w:r w:rsidR="00477760" w:rsidRPr="00267458">
        <w:rPr>
          <w:rFonts w:ascii="Angsana New" w:hAnsi="Angsana New"/>
          <w:sz w:val="24"/>
          <w:szCs w:val="24"/>
          <w:lang w:val="en-GB"/>
        </w:rPr>
        <w:t xml:space="preserve"> </w:t>
      </w:r>
      <w:r w:rsidR="00477760" w:rsidRPr="00267458">
        <w:rPr>
          <w:rFonts w:ascii="Angsana New" w:hAnsi="Angsana New"/>
          <w:i/>
          <w:iCs/>
          <w:sz w:val="30"/>
          <w:szCs w:val="30"/>
          <w:lang w:val="en-GB"/>
        </w:rPr>
        <w:t>8.11</w:t>
      </w:r>
      <w:r w:rsidR="008678A3" w:rsidRPr="00267458">
        <w:rPr>
          <w:rFonts w:ascii="Angsana New" w:hAnsi="Angsana New"/>
          <w:i/>
          <w:iCs/>
          <w:sz w:val="30"/>
          <w:szCs w:val="30"/>
          <w:lang w:val="en-GB"/>
        </w:rPr>
        <w:t>-24.75</w:t>
      </w:r>
      <w:r w:rsidR="00DC64FD" w:rsidRPr="0026745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ปี</w:t>
      </w:r>
      <w:r w:rsidR="00DC64FD" w:rsidRPr="00267458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DC64FD" w:rsidRPr="00267458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643DCD05" w14:textId="77777777" w:rsidR="00526F95" w:rsidRPr="00267458" w:rsidRDefault="00526F95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1CEB6D" w14:textId="77777777" w:rsidR="00921C5D" w:rsidRPr="00267458" w:rsidRDefault="00921C5D" w:rsidP="00921C5D">
      <w:pPr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F957134" w14:textId="4C53B410" w:rsidR="006D5594" w:rsidRPr="00267458" w:rsidRDefault="00E87044" w:rsidP="00781397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422FAA05" w14:textId="77777777" w:rsidR="00781397" w:rsidRPr="00267458" w:rsidRDefault="00781397" w:rsidP="00781397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267458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50DBE964" w:rsidR="004A4307" w:rsidRPr="00267458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20B038" w14:textId="77777777" w:rsidR="004A4307" w:rsidRPr="00267458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267458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267458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A35571" w14:textId="77777777" w:rsidR="004A4307" w:rsidRPr="00267458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1A431" w14:textId="77777777" w:rsidR="004A4307" w:rsidRPr="00267458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11D4EB55" w14:textId="77777777" w:rsidR="004A4307" w:rsidRPr="00267458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7044" w:rsidRPr="00267458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E87044" w:rsidRPr="00267458" w:rsidRDefault="004A4307" w:rsidP="00FF05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A193" w14:textId="23F3C9D0" w:rsidR="00E87044" w:rsidRPr="00267458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33534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E7099" w14:textId="77777777" w:rsidR="00E87044" w:rsidRPr="00267458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228282" w14:textId="2C672877" w:rsidR="00E87044" w:rsidRPr="00267458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33534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A8C5" w14:textId="77777777" w:rsidR="00E87044" w:rsidRPr="00267458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8447E" w14:textId="60E65D03" w:rsidR="00E87044" w:rsidRPr="00267458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33534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vAlign w:val="bottom"/>
          </w:tcPr>
          <w:p w14:paraId="32484EB8" w14:textId="77777777" w:rsidR="00E87044" w:rsidRPr="00267458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73C3B265" w:rsidR="00E87044" w:rsidRPr="00267458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A33534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87044" w:rsidRPr="00267458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267458" w:rsidRDefault="00E87044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E6C41B" w14:textId="77777777" w:rsidR="00E87044" w:rsidRPr="00267458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534" w:rsidRPr="00267458" w14:paraId="61006AA9" w14:textId="77777777" w:rsidTr="00FF058D">
        <w:trPr>
          <w:trHeight w:val="420"/>
        </w:trPr>
        <w:tc>
          <w:tcPr>
            <w:tcW w:w="4320" w:type="dxa"/>
          </w:tcPr>
          <w:p w14:paraId="71021DE9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25D24" w14:textId="17596EEC" w:rsidR="00A33534" w:rsidRPr="00267458" w:rsidRDefault="00B97FCF" w:rsidP="00A335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(15,051)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FC24B2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1186275" w14:textId="5A15B398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(14,669)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5F946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B8C9F2" w14:textId="65338F49" w:rsidR="00A33534" w:rsidRPr="00267458" w:rsidRDefault="00B97FCF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17,433</w:t>
            </w:r>
          </w:p>
        </w:tc>
        <w:tc>
          <w:tcPr>
            <w:tcW w:w="237" w:type="dxa"/>
            <w:vAlign w:val="bottom"/>
          </w:tcPr>
          <w:p w14:paraId="192828C0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B00D71" w14:textId="6BDA0A29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16,468</w:t>
            </w:r>
          </w:p>
        </w:tc>
      </w:tr>
      <w:tr w:rsidR="00A33534" w:rsidRPr="00267458" w14:paraId="301F85A1" w14:textId="77777777" w:rsidTr="00FF058D">
        <w:trPr>
          <w:trHeight w:val="420"/>
        </w:trPr>
        <w:tc>
          <w:tcPr>
            <w:tcW w:w="4320" w:type="dxa"/>
          </w:tcPr>
          <w:p w14:paraId="6808C197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7A2C9" w14:textId="5AFE43E3" w:rsidR="00A33534" w:rsidRPr="00267458" w:rsidRDefault="00B97FCF" w:rsidP="00A335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bidi="th-TH"/>
              </w:rPr>
              <w:t>16,297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CC632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BC4974" w14:textId="0F5ECA62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bidi="th-TH"/>
              </w:rPr>
              <w:t>13,241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5AA017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BC47A2" w14:textId="2AE2327F" w:rsidR="00A33534" w:rsidRPr="00267458" w:rsidRDefault="00B97FCF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(13,433)</w:t>
            </w:r>
          </w:p>
        </w:tc>
        <w:tc>
          <w:tcPr>
            <w:tcW w:w="237" w:type="dxa"/>
            <w:vAlign w:val="bottom"/>
          </w:tcPr>
          <w:p w14:paraId="0814CAF3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A8F7E" w14:textId="6564A3D8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(11,883)</w:t>
            </w:r>
          </w:p>
        </w:tc>
      </w:tr>
      <w:tr w:rsidR="00A33534" w:rsidRPr="00267458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3A4D4CF4" w14:textId="275D0EFD" w:rsidR="00A33534" w:rsidRPr="00267458" w:rsidRDefault="00B97FCF" w:rsidP="00A335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(17,154)</w:t>
            </w:r>
          </w:p>
        </w:tc>
        <w:tc>
          <w:tcPr>
            <w:tcW w:w="238" w:type="dxa"/>
            <w:vAlign w:val="bottom"/>
          </w:tcPr>
          <w:p w14:paraId="428DEDC1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45C7F302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(16,024)</w:t>
            </w:r>
          </w:p>
        </w:tc>
        <w:tc>
          <w:tcPr>
            <w:tcW w:w="237" w:type="dxa"/>
            <w:vAlign w:val="bottom"/>
          </w:tcPr>
          <w:p w14:paraId="0820F288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000C20FA" w:rsidR="00A33534" w:rsidRPr="00267458" w:rsidRDefault="00B97FCF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11,444</w:t>
            </w:r>
          </w:p>
        </w:tc>
        <w:tc>
          <w:tcPr>
            <w:tcW w:w="237" w:type="dxa"/>
            <w:vAlign w:val="bottom"/>
          </w:tcPr>
          <w:p w14:paraId="246D7659" w14:textId="77777777" w:rsidR="00A33534" w:rsidRPr="00267458" w:rsidRDefault="00A33534" w:rsidP="00A3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3AF6A468" w:rsidR="00A33534" w:rsidRPr="00267458" w:rsidRDefault="00A33534" w:rsidP="00A3353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10,923</w:t>
            </w:r>
          </w:p>
        </w:tc>
      </w:tr>
    </w:tbl>
    <w:p w14:paraId="40282BC3" w14:textId="77777777" w:rsidR="00E87044" w:rsidRPr="00267458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267458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267458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4C938" w14:textId="77777777" w:rsidR="00824DDA" w:rsidRPr="00267458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DDA" w:rsidRPr="00267458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267458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2CDBD8E" w14:textId="77777777" w:rsidR="00824DDA" w:rsidRPr="00267458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D9DB1" w14:textId="77777777" w:rsidR="00824DDA" w:rsidRPr="00267458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2BC7767B" w14:textId="77777777" w:rsidR="00824DDA" w:rsidRPr="00267458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Pr="002674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3014A" w:rsidRPr="00267458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03014A" w:rsidRPr="00267458" w:rsidRDefault="0003014A" w:rsidP="000301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8974A" w14:textId="281E94DD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24F28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0B0F9" w14:textId="77777777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62180C" w14:textId="187EF5CC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24F28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416B2A" w14:textId="77777777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8E5D3" w14:textId="1C5A899A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24F28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vAlign w:val="bottom"/>
          </w:tcPr>
          <w:p w14:paraId="5C55B900" w14:textId="77777777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55C30A6E" w:rsidR="0003014A" w:rsidRPr="00267458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24F28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24DDA" w:rsidRPr="00267458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824DDA" w:rsidRPr="00267458" w:rsidRDefault="00824DDA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ADC265B" w14:textId="77777777" w:rsidR="00824DDA" w:rsidRPr="00267458" w:rsidRDefault="00824DDA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F28" w:rsidRPr="00267458" w14:paraId="55905620" w14:textId="77777777" w:rsidTr="00FF058D">
        <w:trPr>
          <w:trHeight w:val="420"/>
        </w:trPr>
        <w:tc>
          <w:tcPr>
            <w:tcW w:w="4320" w:type="dxa"/>
          </w:tcPr>
          <w:p w14:paraId="56F0DB56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A21" w14:textId="28814D12" w:rsidR="00B24F28" w:rsidRPr="00267458" w:rsidRDefault="0087394C" w:rsidP="00B24F2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(10,432)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7D6AA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F30934" w14:textId="51B38C45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(9,929)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B4FABD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C03FF40" w14:textId="5E4ABB21" w:rsidR="00B24F28" w:rsidRPr="00267458" w:rsidRDefault="0087394C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11,711</w:t>
            </w:r>
          </w:p>
        </w:tc>
        <w:tc>
          <w:tcPr>
            <w:tcW w:w="237" w:type="dxa"/>
            <w:vAlign w:val="bottom"/>
          </w:tcPr>
          <w:p w14:paraId="506404E1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2A168960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11,158</w:t>
            </w:r>
          </w:p>
        </w:tc>
      </w:tr>
      <w:tr w:rsidR="00B24F28" w:rsidRPr="00267458" w14:paraId="3017159C" w14:textId="77777777" w:rsidTr="00FF058D">
        <w:trPr>
          <w:trHeight w:val="420"/>
        </w:trPr>
        <w:tc>
          <w:tcPr>
            <w:tcW w:w="4320" w:type="dxa"/>
          </w:tcPr>
          <w:p w14:paraId="1D44FEE4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32E91" w14:textId="12A718E0" w:rsidR="00B24F28" w:rsidRPr="00267458" w:rsidRDefault="0087394C" w:rsidP="00B24F2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E644A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6A4F37" w14:textId="0A8163EF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DACC7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89FFD2" w14:textId="7C025C94" w:rsidR="00B24F28" w:rsidRPr="00267458" w:rsidRDefault="0087394C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(9,075)</w:t>
            </w:r>
          </w:p>
        </w:tc>
        <w:tc>
          <w:tcPr>
            <w:tcW w:w="237" w:type="dxa"/>
            <w:vAlign w:val="bottom"/>
          </w:tcPr>
          <w:p w14:paraId="7C280319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6192ADE7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(7,547)</w:t>
            </w:r>
          </w:p>
        </w:tc>
      </w:tr>
      <w:tr w:rsidR="00B24F28" w:rsidRPr="00267458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4C4747A3" w14:textId="17AFB6DE" w:rsidR="00B24F28" w:rsidRPr="00267458" w:rsidRDefault="0087394C" w:rsidP="00B24F2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(11,200)</w:t>
            </w:r>
          </w:p>
        </w:tc>
        <w:tc>
          <w:tcPr>
            <w:tcW w:w="238" w:type="dxa"/>
            <w:vAlign w:val="bottom"/>
          </w:tcPr>
          <w:p w14:paraId="65941354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518B0FD1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(10,669)</w:t>
            </w:r>
          </w:p>
        </w:tc>
        <w:tc>
          <w:tcPr>
            <w:tcW w:w="237" w:type="dxa"/>
            <w:vAlign w:val="bottom"/>
          </w:tcPr>
          <w:p w14:paraId="7B41E438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7530A5F2" w:rsidR="00B24F28" w:rsidRPr="00267458" w:rsidRDefault="0087394C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7,378</w:t>
            </w:r>
          </w:p>
        </w:tc>
        <w:tc>
          <w:tcPr>
            <w:tcW w:w="237" w:type="dxa"/>
            <w:vAlign w:val="bottom"/>
          </w:tcPr>
          <w:p w14:paraId="2387CA5F" w14:textId="77777777" w:rsidR="00B24F28" w:rsidRPr="00267458" w:rsidRDefault="00B24F28" w:rsidP="00B24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04FF9A16" w:rsidR="00B24F28" w:rsidRPr="00267458" w:rsidRDefault="00B24F28" w:rsidP="00B24F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7,145</w:t>
            </w:r>
          </w:p>
        </w:tc>
      </w:tr>
    </w:tbl>
    <w:p w14:paraId="3B067574" w14:textId="77777777" w:rsidR="00CA3F06" w:rsidRPr="00267458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1D4A54E" w14:textId="73087EB3" w:rsidR="002E7B59" w:rsidRPr="00267458" w:rsidRDefault="00F93362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81397" w:rsidRPr="00267458">
        <w:rPr>
          <w:rFonts w:ascii="Angsana New" w:hAnsi="Angsana New"/>
          <w:b/>
          <w:bCs/>
          <w:sz w:val="30"/>
          <w:szCs w:val="30"/>
        </w:rPr>
        <w:t>7</w:t>
      </w:r>
      <w:r w:rsidR="002E7B59" w:rsidRPr="00267458">
        <w:rPr>
          <w:rFonts w:ascii="Angsana New" w:hAnsi="Angsana New"/>
          <w:b/>
          <w:bCs/>
          <w:sz w:val="30"/>
          <w:szCs w:val="30"/>
          <w:cs/>
        </w:rPr>
        <w:tab/>
      </w:r>
      <w:r w:rsidR="002E7B59" w:rsidRPr="00267458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1715C3" w:rsidRPr="00267458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22BDF594" w14:textId="77777777" w:rsidR="004A1251" w:rsidRPr="007306D0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6C82FA84" w14:textId="77777777" w:rsidR="004A1251" w:rsidRPr="00267458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267458">
        <w:rPr>
          <w:rFonts w:ascii="Angsana New" w:hAnsi="Angsana New"/>
          <w:sz w:val="30"/>
          <w:szCs w:val="30"/>
          <w:lang w:val="en-GB"/>
        </w:rPr>
        <w:t>2535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มาตรา </w:t>
      </w:r>
      <w:r w:rsidRPr="00267458">
        <w:rPr>
          <w:rFonts w:ascii="Angsana New" w:hAnsi="Angsana New"/>
          <w:sz w:val="30"/>
          <w:szCs w:val="30"/>
          <w:lang w:val="en-GB"/>
        </w:rPr>
        <w:t>116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267458">
        <w:rPr>
          <w:rFonts w:ascii="Angsana New" w:hAnsi="Angsana New"/>
          <w:sz w:val="30"/>
          <w:szCs w:val="30"/>
          <w:lang w:val="en-GB"/>
        </w:rPr>
        <w:t>“</w:t>
      </w:r>
      <w:r w:rsidRPr="00267458">
        <w:rPr>
          <w:rFonts w:ascii="Angsana New" w:hAnsi="Angsana New"/>
          <w:sz w:val="30"/>
          <w:szCs w:val="30"/>
          <w:cs/>
          <w:lang w:val="en-GB"/>
        </w:rPr>
        <w:t>สำรองตามกฎหมาย</w:t>
      </w:r>
      <w:r w:rsidRPr="00267458">
        <w:rPr>
          <w:rFonts w:ascii="Angsana New" w:hAnsi="Angsana New"/>
          <w:sz w:val="30"/>
          <w:szCs w:val="30"/>
          <w:lang w:val="en-GB"/>
        </w:rPr>
        <w:t>”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) อย่างน้อยร้อยละ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5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10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ของทุนจดทะเบียน</w:t>
      </w:r>
      <w:r w:rsidR="00FF52CE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เงินสำรองนี้จะนำไปจ่ายเป็นเงินปันผลไม่ได้</w:t>
      </w:r>
    </w:p>
    <w:p w14:paraId="77D18C4A" w14:textId="77777777" w:rsidR="004A1251" w:rsidRPr="007306D0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2"/>
          <w:lang w:val="en-GB"/>
        </w:rPr>
      </w:pPr>
    </w:p>
    <w:p w14:paraId="3CFFFA47" w14:textId="3622EE4F" w:rsidR="00DC64FD" w:rsidRPr="00267458" w:rsidRDefault="00DC64F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31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413C52" w:rsidRPr="00267458">
        <w:rPr>
          <w:rFonts w:ascii="Angsana New" w:hAnsi="Angsana New"/>
          <w:sz w:val="30"/>
          <w:szCs w:val="30"/>
          <w:lang w:val="en-GB"/>
        </w:rPr>
        <w:t>256</w:t>
      </w:r>
      <w:r w:rsidR="00624F36" w:rsidRPr="00267458">
        <w:rPr>
          <w:rFonts w:ascii="Angsana New" w:hAnsi="Angsana New"/>
          <w:sz w:val="30"/>
          <w:szCs w:val="30"/>
        </w:rPr>
        <w:t>4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กลุ่มบริษัทและบริษัทได้จัดสรรทุนสำรองตามกฎหมายเป็นจำนวนเงิน</w:t>
      </w:r>
      <w:r w:rsidR="00491013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="00624F36" w:rsidRPr="00267458">
        <w:rPr>
          <w:rFonts w:ascii="Angsana New" w:hAnsi="Angsana New"/>
          <w:sz w:val="30"/>
          <w:szCs w:val="30"/>
          <w:lang w:val="en-GB"/>
        </w:rPr>
        <w:t xml:space="preserve">0.20 </w:t>
      </w:r>
      <w:r w:rsidR="00624F36" w:rsidRPr="00267458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624F36"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(</w:t>
      </w:r>
      <w:r w:rsidR="00624F36" w:rsidRPr="00267458">
        <w:rPr>
          <w:rFonts w:ascii="Angsana New" w:hAnsi="Angsana New"/>
          <w:i/>
          <w:iCs/>
          <w:sz w:val="30"/>
          <w:szCs w:val="30"/>
        </w:rPr>
        <w:t xml:space="preserve">2563: </w:t>
      </w:r>
      <w:r w:rsidR="00C560A7" w:rsidRPr="00267458">
        <w:rPr>
          <w:rFonts w:ascii="Angsana New" w:hAnsi="Angsana New"/>
          <w:i/>
          <w:iCs/>
          <w:sz w:val="30"/>
          <w:szCs w:val="30"/>
        </w:rPr>
        <w:t>1.1</w:t>
      </w:r>
      <w:r w:rsidR="00B352B3" w:rsidRPr="00267458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Pr="0026745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</w:t>
      </w:r>
      <w:r w:rsidR="00491013"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t>ท</w:t>
      </w:r>
      <w:r w:rsidR="00624F36" w:rsidRPr="00267458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73DF4C27" w14:textId="77777777" w:rsidR="004B04D0" w:rsidRPr="007306D0" w:rsidRDefault="004B04D0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2"/>
        </w:rPr>
      </w:pPr>
    </w:p>
    <w:p w14:paraId="0B1CA864" w14:textId="77D89D79" w:rsidR="004A1251" w:rsidRPr="00267458" w:rsidRDefault="006A2FE5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1</w:t>
      </w:r>
      <w:r w:rsidR="00781397" w:rsidRPr="00267458">
        <w:rPr>
          <w:rFonts w:ascii="Angsana New" w:hAnsi="Angsana New"/>
          <w:b/>
          <w:bCs/>
          <w:sz w:val="30"/>
          <w:szCs w:val="30"/>
        </w:rPr>
        <w:t>8</w:t>
      </w:r>
      <w:r w:rsidR="004A1251" w:rsidRPr="00267458">
        <w:rPr>
          <w:rFonts w:ascii="Angsana New" w:hAnsi="Angsana New"/>
          <w:b/>
          <w:bCs/>
          <w:sz w:val="30"/>
          <w:szCs w:val="30"/>
          <w:cs/>
        </w:rPr>
        <w:tab/>
      </w:r>
      <w:r w:rsidR="004A1251" w:rsidRPr="00267458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340885" w:rsidRPr="00267458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574B148" w14:textId="60BC4828" w:rsidR="00256AC3" w:rsidRPr="007306D0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3D3DB2A7" w14:textId="663789E0" w:rsidR="00B57E05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5A38CFB0" w14:textId="11406BA7" w:rsidR="00B600AF" w:rsidRPr="00267458" w:rsidRDefault="00B600AF" w:rsidP="00B600AF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</w:t>
      </w:r>
      <w:r>
        <w:rPr>
          <w:rFonts w:ascii="Angsana New" w:hAnsi="Angsana New"/>
          <w:bCs/>
          <w:i/>
          <w:iCs/>
          <w:sz w:val="30"/>
          <w:szCs w:val="30"/>
        </w:rPr>
        <w:t>1</w:t>
      </w:r>
      <w:r w:rsidRPr="00267458">
        <w:rPr>
          <w:rFonts w:ascii="Angsana New" w:hAnsi="Angsana New"/>
          <w:bCs/>
          <w:i/>
          <w:iCs/>
          <w:sz w:val="30"/>
          <w:szCs w:val="30"/>
        </w:rPr>
        <w:t>)</w:t>
      </w:r>
      <w:r w:rsidRPr="00267458">
        <w:rPr>
          <w:rFonts w:ascii="Angsana New" w:hAnsi="Angsana New"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B68974" w14:textId="62EC9C81" w:rsidR="00B600AF" w:rsidRPr="00B600AF" w:rsidRDefault="00B600AF" w:rsidP="00B600A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600AF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</w:t>
      </w:r>
      <w:r w:rsidRPr="00B600AF">
        <w:rPr>
          <w:rFonts w:ascii="Angsana New" w:hAnsi="Angsana New" w:hint="cs"/>
          <w:b/>
          <w:sz w:val="30"/>
          <w:szCs w:val="30"/>
          <w:cs/>
        </w:rPr>
        <w:t>ประธานเจ้าหน้าที่บริหาร</w:t>
      </w:r>
      <w:r w:rsidRPr="00B600AF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600AF">
        <w:rPr>
          <w:rFonts w:ascii="Angsana New" w:hAnsi="Angsana New"/>
          <w:b/>
          <w:sz w:val="30"/>
          <w:szCs w:val="30"/>
          <w:cs/>
        </w:rPr>
        <w:t>จะแสดงถึงรายการ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B600AF">
        <w:rPr>
          <w:rFonts w:ascii="Angsana New" w:hAnsi="Angsana New"/>
          <w:b/>
          <w:sz w:val="30"/>
          <w:szCs w:val="30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2CDAF94" w14:textId="77777777" w:rsidR="00B600AF" w:rsidRPr="00267458" w:rsidRDefault="00B600AF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14:paraId="05D55C39" w14:textId="1694D18B" w:rsidR="00B57E05" w:rsidRPr="00267458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</w:t>
      </w:r>
      <w:r w:rsidR="00B600AF">
        <w:rPr>
          <w:rFonts w:ascii="Angsana New" w:hAnsi="Angsana New"/>
          <w:bCs/>
          <w:i/>
          <w:iCs/>
          <w:sz w:val="30"/>
          <w:szCs w:val="30"/>
        </w:rPr>
        <w:t>2</w:t>
      </w:r>
      <w:r w:rsidRPr="00267458">
        <w:rPr>
          <w:rFonts w:ascii="Angsana New" w:hAnsi="Angsana New"/>
          <w:bCs/>
          <w:i/>
          <w:iCs/>
          <w:sz w:val="30"/>
          <w:szCs w:val="30"/>
        </w:rPr>
        <w:t>)</w:t>
      </w:r>
      <w:r w:rsidRPr="00267458">
        <w:rPr>
          <w:rFonts w:ascii="Angsana New" w:hAnsi="Angsana New"/>
          <w:bCs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การรับรู้รายได้</w:t>
      </w:r>
    </w:p>
    <w:p w14:paraId="653FAC35" w14:textId="600C9D78" w:rsidR="00B57E05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             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</w:t>
      </w:r>
      <w:r w:rsidR="00D712E3" w:rsidRPr="00267458">
        <w:rPr>
          <w:rFonts w:ascii="Angsana New" w:hAnsi="Angsana New" w:hint="cs"/>
          <w:b/>
          <w:spacing w:val="-6"/>
          <w:sz w:val="30"/>
          <w:szCs w:val="30"/>
          <w:cs/>
        </w:rPr>
        <w:t>ภ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าษีมูลค่าเพิ่ม</w:t>
      </w:r>
      <w:r w:rsidRPr="00267458">
        <w:rPr>
          <w:rFonts w:ascii="Angsana New" w:hAnsi="Angsana New"/>
          <w:b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5F01E52D" w14:textId="77777777" w:rsidR="007306D0" w:rsidRPr="007306D0" w:rsidRDefault="007306D0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22"/>
          <w:szCs w:val="22"/>
        </w:rPr>
      </w:pPr>
    </w:p>
    <w:p w14:paraId="5E66261C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FD0D73E" w14:textId="77777777" w:rsidR="00B57E05" w:rsidRPr="007306D0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22"/>
          <w:szCs w:val="22"/>
        </w:rPr>
      </w:pPr>
    </w:p>
    <w:p w14:paraId="59DE1B8C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850065D" w14:textId="77777777" w:rsidR="001E0F03" w:rsidRPr="007306D0" w:rsidRDefault="001E0F03" w:rsidP="001E0F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22"/>
          <w:szCs w:val="22"/>
        </w:rPr>
      </w:pPr>
      <w:bookmarkStart w:id="3" w:name="_Hlk33187006"/>
    </w:p>
    <w:p w14:paraId="31111DB0" w14:textId="77777777" w:rsidR="001E0F03" w:rsidRPr="00267458" w:rsidRDefault="001E0F03" w:rsidP="001E0F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รายได้จากรายการโทรทัศน์รับรู้ตลอดช่วงเวลาหนึ่งหรือ ณ เวลาใดเวลาหนึ่งเมื่อได้ให้บริการ ต้นทุนที่เกี่ยวข้องรับรู้ในกำไรหรือขาดทุนเมื่อเกิดขึ้น ซึ่งรายได้จากรายการโทรทัศน์ประกอบด้วย</w:t>
      </w:r>
    </w:p>
    <w:p w14:paraId="78ACC52C" w14:textId="77777777" w:rsidR="001E0F03" w:rsidRPr="00267458" w:rsidRDefault="001E0F03" w:rsidP="001E0F0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/>
          <w:sz w:val="30"/>
          <w:szCs w:val="30"/>
        </w:rPr>
      </w:pPr>
      <w:r w:rsidRPr="00267458">
        <w:rPr>
          <w:rFonts w:asciiTheme="majorBidi" w:hAnsi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</w:t>
      </w:r>
    </w:p>
    <w:p w14:paraId="171519D4" w14:textId="77777777" w:rsidR="001E0F03" w:rsidRPr="00267458" w:rsidRDefault="001E0F03" w:rsidP="001E0F0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/>
          <w:sz w:val="30"/>
          <w:szCs w:val="30"/>
        </w:rPr>
      </w:pPr>
      <w:r w:rsidRPr="00267458">
        <w:rPr>
          <w:rFonts w:asciiTheme="majorBidi" w:hAnsi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 และส่งมอบให้ลูกค้า</w:t>
      </w:r>
    </w:p>
    <w:bookmarkEnd w:id="3"/>
    <w:p w14:paraId="38D3A247" w14:textId="77777777" w:rsidR="00B57E05" w:rsidRPr="007306D0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2A053E28" w14:textId="10FCE6F7" w:rsidR="00B57E05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267458">
        <w:rPr>
          <w:rFonts w:ascii="Angsana New" w:hAnsi="Angsana New"/>
          <w:b/>
          <w:spacing w:val="-10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      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F08D5BE" w14:textId="77777777" w:rsidR="00B600AF" w:rsidRPr="00267458" w:rsidRDefault="00B600AF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7100CC31" w14:textId="2527DAE5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         ความน่าจะเป็นที่ลูกค้าจะใช้สิทธิแลกคะแนน และจะได้รับการทบทวนการประมาณการดังกล่าว                        ณ วันสิ้นรอบระยะเวลารายงาน</w:t>
      </w:r>
    </w:p>
    <w:p w14:paraId="05054F2D" w14:textId="77777777" w:rsidR="00CF029B" w:rsidRPr="00267458" w:rsidRDefault="00CF029B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5C9EC2D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14:paraId="09056B8B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2FFB74C3" w14:textId="17DABE90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0879BCC8" w14:textId="77777777" w:rsidR="00E42525" w:rsidRPr="00267458" w:rsidRDefault="00E42525" w:rsidP="00B57E0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10A15743" w14:textId="40648337" w:rsidR="00B57E05" w:rsidRPr="00267458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</w:t>
      </w:r>
      <w:r w:rsidR="00B600AF">
        <w:rPr>
          <w:rFonts w:ascii="Angsana New" w:hAnsi="Angsana New"/>
          <w:bCs/>
          <w:i/>
          <w:iCs/>
          <w:sz w:val="30"/>
          <w:szCs w:val="30"/>
        </w:rPr>
        <w:t>3</w:t>
      </w:r>
      <w:r w:rsidRPr="00267458">
        <w:rPr>
          <w:rFonts w:ascii="Angsana New" w:hAnsi="Angsana New"/>
          <w:bCs/>
          <w:i/>
          <w:iCs/>
          <w:sz w:val="30"/>
          <w:szCs w:val="30"/>
        </w:rPr>
        <w:t>)</w:t>
      </w:r>
      <w:r w:rsidRPr="00267458">
        <w:rPr>
          <w:rFonts w:ascii="Angsana New" w:hAnsi="Angsana New"/>
          <w:b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ยอดคงเหลือของสัญญา</w:t>
      </w:r>
    </w:p>
    <w:p w14:paraId="6A3C5AE0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         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8773C50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015182FC" w14:textId="77777777" w:rsidR="00B57E05" w:rsidRPr="00267458" w:rsidRDefault="00B57E05" w:rsidP="00B57E0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8FB798A" w14:textId="51355ED5" w:rsidR="00B57E05" w:rsidRDefault="00B57E05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783E7B3" w14:textId="6A5C7B17" w:rsidR="00B600AF" w:rsidRDefault="00B600AF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8EB22FA" w14:textId="77777777" w:rsidR="00B600AF" w:rsidRPr="00267458" w:rsidRDefault="00B600AF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68466A1" w14:textId="210E3334" w:rsidR="00494C11" w:rsidRPr="00267458" w:rsidRDefault="00494C11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ส่วนงานดำเนินงาน</w:t>
      </w:r>
    </w:p>
    <w:p w14:paraId="0A25E45E" w14:textId="1E76A430" w:rsidR="00494C11" w:rsidRPr="00AF6B13" w:rsidRDefault="00494C11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8C216C2" w14:textId="77777777" w:rsidR="00DC64FD" w:rsidRPr="00267458" w:rsidRDefault="006B586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ผู้บริหารพิจารณาว่า </w:t>
      </w:r>
      <w:r w:rsidR="00256AC3"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กลุ่มบริษัทมี </w:t>
      </w:r>
      <w:r w:rsidR="00256AC3" w:rsidRPr="00267458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="00256AC3"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ส่วนงานที่รายงาน ซึ่งเป็นหน่วยงานธุรกิจที่สำคัญของกลุ่มบริษัท</w:t>
      </w: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>ที่มี</w:t>
      </w:r>
      <w:r w:rsidR="00256AC3"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สินค้าและ</w:t>
      </w:r>
      <w:r w:rsidR="00B352B3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     </w:t>
      </w:r>
      <w:r w:rsidR="00B352B3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>การ</w:t>
      </w:r>
      <w:r w:rsidR="00256AC3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กลยุทธ์ทางการตลาดที่แตกต่างกั</w:t>
      </w:r>
      <w:r w:rsidR="00B352B3" w:rsidRPr="00267458">
        <w:rPr>
          <w:rFonts w:ascii="Angsana New" w:hAnsi="Angsana New" w:hint="cs"/>
          <w:spacing w:val="-8"/>
          <w:sz w:val="30"/>
          <w:szCs w:val="30"/>
          <w:cs/>
        </w:rPr>
        <w:t xml:space="preserve">น </w:t>
      </w:r>
      <w:r w:rsidR="00256AC3"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267458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30"/>
          <w:szCs w:val="30"/>
          <w:cs/>
        </w:rPr>
      </w:pP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14:paraId="08E880FD" w14:textId="005CF320" w:rsidR="00256AC3" w:rsidRPr="00267458" w:rsidRDefault="00DC64FD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UPC" w:hAnsi="AngsanaUPC" w:cs="AngsanaUPC"/>
          <w:sz w:val="30"/>
          <w:szCs w:val="30"/>
          <w:cs/>
        </w:rPr>
        <w:t>ส่วนง</w:t>
      </w:r>
      <w:r w:rsidRPr="00267458">
        <w:rPr>
          <w:rFonts w:ascii="Angsana New" w:hAnsi="Angsana New"/>
          <w:sz w:val="30"/>
          <w:szCs w:val="30"/>
          <w:cs/>
          <w:lang w:val="en-GB"/>
        </w:rPr>
        <w:t>า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น 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1 </w:t>
      </w:r>
      <w:r w:rsidR="00CE1D79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 w:rsidRPr="00267458">
        <w:rPr>
          <w:rFonts w:ascii="Angsana New" w:hAnsi="Angsana New" w:hint="cs"/>
          <w:sz w:val="30"/>
          <w:szCs w:val="30"/>
          <w:cs/>
          <w:lang w:val="en-GB"/>
        </w:rPr>
        <w:t>ผลิต</w:t>
      </w:r>
      <w:r w:rsidR="00B55880">
        <w:rPr>
          <w:rFonts w:ascii="Angsana New" w:hAnsi="Angsana New" w:hint="cs"/>
          <w:sz w:val="30"/>
          <w:szCs w:val="30"/>
          <w:cs/>
          <w:lang w:val="en-GB"/>
        </w:rPr>
        <w:t>งานพิมพ์และ</w:t>
      </w:r>
      <w:r w:rsidR="00256AC3" w:rsidRPr="00267458">
        <w:rPr>
          <w:rFonts w:ascii="Angsana New" w:hAnsi="Angsana New" w:hint="cs"/>
          <w:sz w:val="30"/>
          <w:szCs w:val="30"/>
          <w:cs/>
          <w:lang w:val="en-GB"/>
        </w:rPr>
        <w:t>จำหน่ายหนังสือ</w:t>
      </w:r>
      <w:r w:rsidR="002568C5" w:rsidRPr="00267458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5AA90EC6" w14:textId="175834EF" w:rsidR="00256AC3" w:rsidRPr="00267458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267458">
        <w:rPr>
          <w:rFonts w:ascii="Angsana New" w:hAnsi="Angsana New"/>
          <w:sz w:val="30"/>
          <w:szCs w:val="30"/>
          <w:lang w:val="en-GB"/>
        </w:rPr>
        <w:t>2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E1D79"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 w:rsidRPr="00267458">
        <w:rPr>
          <w:rFonts w:ascii="Angsana New" w:hAnsi="Angsana New"/>
          <w:sz w:val="30"/>
          <w:szCs w:val="30"/>
          <w:cs/>
          <w:lang w:val="en-GB"/>
        </w:rPr>
        <w:t>จัดงานแสดง ผลิตและให้บริการ</w:t>
      </w:r>
      <w:r w:rsidR="00D103A6" w:rsidRPr="00267458">
        <w:rPr>
          <w:rFonts w:ascii="Angsana New" w:hAnsi="Angsana New" w:hint="cs"/>
          <w:sz w:val="30"/>
          <w:szCs w:val="30"/>
          <w:cs/>
          <w:lang w:val="en-GB"/>
        </w:rPr>
        <w:t>โฆษณา</w:t>
      </w:r>
      <w:r w:rsidR="002568C5" w:rsidRPr="00267458">
        <w:rPr>
          <w:rFonts w:ascii="Angsana New" w:hAnsi="Angsana New" w:hint="cs"/>
          <w:sz w:val="30"/>
          <w:szCs w:val="30"/>
          <w:cs/>
          <w:lang w:val="en-GB"/>
        </w:rPr>
        <w:t>ผ่าน</w:t>
      </w:r>
      <w:r w:rsidR="00B55880">
        <w:rPr>
          <w:rFonts w:ascii="Angsana New" w:hAnsi="Angsana New" w:hint="cs"/>
          <w:sz w:val="30"/>
          <w:szCs w:val="30"/>
          <w:cs/>
          <w:lang w:val="en-GB"/>
        </w:rPr>
        <w:t>สื่อสิ่งพิมพ์และ</w:t>
      </w:r>
      <w:r w:rsidR="002568C5" w:rsidRPr="00267458">
        <w:rPr>
          <w:rFonts w:ascii="Angsana New" w:hAnsi="Angsana New" w:hint="cs"/>
          <w:sz w:val="30"/>
          <w:szCs w:val="30"/>
          <w:cs/>
          <w:lang w:val="en-GB"/>
        </w:rPr>
        <w:t>สื่อออนไลน์</w:t>
      </w:r>
    </w:p>
    <w:p w14:paraId="22A8A9DB" w14:textId="2B62CC25" w:rsidR="00DC0517" w:rsidRPr="00267458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16"/>
          <w:szCs w:val="16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267458">
        <w:rPr>
          <w:rFonts w:ascii="Angsana New" w:hAnsi="Angsana New"/>
          <w:sz w:val="30"/>
          <w:szCs w:val="30"/>
          <w:lang w:val="en-GB"/>
        </w:rPr>
        <w:t>3</w:t>
      </w:r>
      <w:r w:rsidR="00CE1D79" w:rsidRPr="00267458">
        <w:rPr>
          <w:rFonts w:ascii="Angsana New" w:hAnsi="Angsana New"/>
          <w:sz w:val="30"/>
          <w:szCs w:val="30"/>
          <w:lang w:val="en-GB"/>
        </w:rPr>
        <w:t xml:space="preserve">  </w:t>
      </w:r>
      <w:r w:rsidR="002568C5" w:rsidRPr="00267458">
        <w:rPr>
          <w:rFonts w:ascii="Angsana New" w:hAnsi="Angsana New" w:hint="cs"/>
          <w:sz w:val="30"/>
          <w:szCs w:val="30"/>
          <w:cs/>
          <w:lang w:val="en-GB"/>
        </w:rPr>
        <w:t>ผลิตและให้บริการผ่านสื่อโทรทัศน์</w:t>
      </w:r>
    </w:p>
    <w:p w14:paraId="3B890DED" w14:textId="77777777" w:rsidR="00DC64FD" w:rsidRPr="00267458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inorHAnsi" w:hAnsiTheme="minorHAnsi" w:cs="AngsanaUPC"/>
          <w:sz w:val="30"/>
          <w:szCs w:val="30"/>
        </w:rPr>
      </w:pPr>
    </w:p>
    <w:p w14:paraId="13E80EFF" w14:textId="77777777" w:rsidR="00324C37" w:rsidRPr="00267458" w:rsidRDefault="00324C37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6B586D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3E5E6E6" w14:textId="77777777" w:rsidR="00D20B94" w:rsidRPr="00267458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14:paraId="55D7F8CB" w14:textId="77777777" w:rsidR="00D20B94" w:rsidRPr="00267458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cs/>
          <w:lang w:val="en-GB"/>
        </w:rPr>
        <w:sectPr w:rsidR="00D20B94" w:rsidRPr="00267458" w:rsidSect="005E58FF">
          <w:headerReference w:type="default" r:id="rId16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D20B94" w:rsidRPr="00267458" w14:paraId="40C58918" w14:textId="77777777" w:rsidTr="00C5097D">
        <w:trPr>
          <w:cantSplit/>
        </w:trPr>
        <w:tc>
          <w:tcPr>
            <w:tcW w:w="2880" w:type="dxa"/>
            <w:vAlign w:val="bottom"/>
          </w:tcPr>
          <w:p w14:paraId="59706BAC" w14:textId="77777777" w:rsidR="00D20B94" w:rsidRPr="00267458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8DF7CDA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0B94" w:rsidRPr="00267458" w14:paraId="2EEAEF0D" w14:textId="77777777" w:rsidTr="00D20B94">
        <w:trPr>
          <w:cantSplit/>
        </w:trPr>
        <w:tc>
          <w:tcPr>
            <w:tcW w:w="2880" w:type="dxa"/>
            <w:vAlign w:val="bottom"/>
          </w:tcPr>
          <w:p w14:paraId="752925A6" w14:textId="77777777" w:rsidR="00D20B94" w:rsidRPr="00267458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BA18A20" w14:textId="77777777" w:rsidR="00A730FA" w:rsidRDefault="00A730FA" w:rsidP="00901EC3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36FFEB15" w14:textId="62D83621" w:rsidR="007429E8" w:rsidRDefault="00D20B94" w:rsidP="00901EC3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E175C0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งานพิมพ์</w:t>
            </w:r>
            <w:r w:rsidR="007429E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3E0408CE" w14:textId="22B71DC0" w:rsidR="00D20B94" w:rsidRPr="00267458" w:rsidRDefault="00D20B94" w:rsidP="00901EC3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</w:t>
            </w:r>
            <w:r w:rsidR="00E175C0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หนังสือ</w:t>
            </w:r>
          </w:p>
        </w:tc>
        <w:tc>
          <w:tcPr>
            <w:tcW w:w="180" w:type="dxa"/>
          </w:tcPr>
          <w:p w14:paraId="3BD28C25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75741F5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11BAAF6D" w14:textId="4B036C81" w:rsidR="00D20B94" w:rsidRPr="00267458" w:rsidRDefault="00D20B94" w:rsidP="00E175C0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</w:t>
            </w:r>
            <w:r w:rsidR="00E175C0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</w:tcPr>
          <w:p w14:paraId="41E893D5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127C24CE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F9C9ED2" w14:textId="5D666E39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7685A9AA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00CAD4A0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004BA6F7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715104FB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4C38FFD0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41BAAED8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31D27DF8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3376357" w14:textId="77777777" w:rsidR="00D20B94" w:rsidRPr="00267458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D20B94" w:rsidRPr="00267458" w14:paraId="3BCBBB68" w14:textId="77777777" w:rsidTr="00D20B94">
        <w:trPr>
          <w:cantSplit/>
        </w:trPr>
        <w:tc>
          <w:tcPr>
            <w:tcW w:w="2880" w:type="dxa"/>
          </w:tcPr>
          <w:p w14:paraId="05E195AD" w14:textId="77777777" w:rsidR="00D20B94" w:rsidRPr="00267458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0305F" w:rsidRPr="0026745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0305F" w:rsidRPr="0026745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="0030305F" w:rsidRPr="0026745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A37BA0E" w14:textId="42F8BDD3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6E98B5F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47EA6" w14:textId="6019C910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3CB768F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8FEDAB" w14:textId="2BFD5AAE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3F9D88EC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A8A5F" w14:textId="793D58B9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8BB20AC" w14:textId="77777777" w:rsidR="00D20B94" w:rsidRPr="00267458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14F3D" w14:textId="45171EA6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67A98816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DD6A548" w14:textId="41E391CE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5E8FAD92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02A1F7" w14:textId="651523E1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050C581A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C88FB" w14:textId="7BDA923A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213FCD1E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56919CC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85F3AB8" w14:textId="77777777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85C6641" w14:textId="2F9EF3BA" w:rsidR="00D20B94" w:rsidRPr="00267458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A201C2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D20B94" w:rsidRPr="00267458" w14:paraId="2F5DE247" w14:textId="77777777" w:rsidTr="00D20B94">
        <w:trPr>
          <w:cantSplit/>
        </w:trPr>
        <w:tc>
          <w:tcPr>
            <w:tcW w:w="2880" w:type="dxa"/>
          </w:tcPr>
          <w:p w14:paraId="11E15EEC" w14:textId="77777777" w:rsidR="00D20B94" w:rsidRPr="00267458" w:rsidRDefault="00D20B94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E034AEB" w14:textId="77777777" w:rsidR="00D20B94" w:rsidRPr="00267458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30305F" w:rsidRPr="00267458" w14:paraId="096F693D" w14:textId="77777777" w:rsidTr="00D20B94">
        <w:trPr>
          <w:cantSplit/>
        </w:trPr>
        <w:tc>
          <w:tcPr>
            <w:tcW w:w="2880" w:type="dxa"/>
          </w:tcPr>
          <w:p w14:paraId="3FBE8D84" w14:textId="77777777" w:rsidR="0030305F" w:rsidRPr="00267458" w:rsidRDefault="0030305F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0C47E4FC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285DD5" w14:textId="77777777" w:rsidR="0030305F" w:rsidRPr="00267458" w:rsidRDefault="0030305F" w:rsidP="00D20B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196B14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2DA299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C3BA98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A5275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39A01EE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64906D6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A9837DA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709F8F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A61F77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A37940" w14:textId="77777777" w:rsidR="0030305F" w:rsidRPr="00267458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1EC3" w:rsidRPr="00267458" w14:paraId="1DD3E2CE" w14:textId="77777777" w:rsidTr="00855422">
        <w:trPr>
          <w:cantSplit/>
          <w:trHeight w:val="60"/>
        </w:trPr>
        <w:tc>
          <w:tcPr>
            <w:tcW w:w="2880" w:type="dxa"/>
          </w:tcPr>
          <w:p w14:paraId="12250C99" w14:textId="77777777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32610F57" w14:textId="7535DD0D" w:rsidR="00901EC3" w:rsidRPr="00F11B9B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1B9B">
              <w:rPr>
                <w:rFonts w:ascii="Angsana New" w:hAnsi="Angsana New" w:cs="Angsana New"/>
                <w:sz w:val="26"/>
                <w:szCs w:val="26"/>
              </w:rPr>
              <w:t>1,112,006</w:t>
            </w:r>
          </w:p>
        </w:tc>
        <w:tc>
          <w:tcPr>
            <w:tcW w:w="180" w:type="dxa"/>
            <w:vAlign w:val="bottom"/>
          </w:tcPr>
          <w:p w14:paraId="50965A91" w14:textId="77777777" w:rsidR="00901EC3" w:rsidRPr="00267458" w:rsidRDefault="00901EC3" w:rsidP="00901EC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D3DF9" w14:textId="04E09212" w:rsidR="00901EC3" w:rsidRPr="00267458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1,118,68</w:t>
            </w:r>
            <w:r w:rsidR="00A03DA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03DF565F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0136FB" w14:textId="3915F0DA" w:rsidR="00901EC3" w:rsidRPr="00901EC3" w:rsidRDefault="00B919EB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390,189</w:t>
            </w:r>
          </w:p>
        </w:tc>
        <w:tc>
          <w:tcPr>
            <w:tcW w:w="180" w:type="dxa"/>
            <w:vAlign w:val="bottom"/>
          </w:tcPr>
          <w:p w14:paraId="0BA70511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7A1466" w14:textId="60AC7AFC" w:rsidR="00901EC3" w:rsidRPr="00267458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613,144</w:t>
            </w:r>
          </w:p>
        </w:tc>
        <w:tc>
          <w:tcPr>
            <w:tcW w:w="180" w:type="dxa"/>
            <w:vAlign w:val="bottom"/>
          </w:tcPr>
          <w:p w14:paraId="636D61DF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509986" w14:textId="59916B98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 w:rsidRPr="00601A3A">
              <w:rPr>
                <w:rFonts w:ascii="Angsana New" w:eastAsia="MS Mincho" w:hAnsi="Angsana New"/>
                <w:sz w:val="26"/>
                <w:szCs w:val="26"/>
              </w:rPr>
              <w:t>1,282,36</w:t>
            </w:r>
            <w:r w:rsidR="00F11B9B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D1EB101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6D7928A3" w14:textId="50E60A37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601A3A">
              <w:rPr>
                <w:rFonts w:ascii="Angsana New" w:eastAsia="MS Mincho" w:hAnsi="Angsana New"/>
                <w:sz w:val="26"/>
                <w:szCs w:val="26"/>
              </w:rPr>
              <w:t>1,043,6</w:t>
            </w:r>
            <w:r>
              <w:rPr>
                <w:rFonts w:ascii="Angsana New" w:eastAsia="MS Mincho" w:hAnsi="Angsana New"/>
                <w:sz w:val="26"/>
                <w:szCs w:val="26"/>
              </w:rPr>
              <w:t>70</w:t>
            </w:r>
          </w:p>
        </w:tc>
        <w:tc>
          <w:tcPr>
            <w:tcW w:w="186" w:type="dxa"/>
            <w:vAlign w:val="bottom"/>
          </w:tcPr>
          <w:p w14:paraId="5C18D4AC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FA3B435" w14:textId="2422D1CC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DE89DD" w14:textId="66D75593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C5BB434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D35AF" w14:textId="6DFAD9C4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sz w:val="26"/>
                <w:szCs w:val="26"/>
              </w:rPr>
              <w:t>2,784,558</w:t>
            </w:r>
          </w:p>
        </w:tc>
        <w:tc>
          <w:tcPr>
            <w:tcW w:w="180" w:type="dxa"/>
            <w:vAlign w:val="bottom"/>
          </w:tcPr>
          <w:p w14:paraId="2CA17216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A284F7" w14:textId="4B812D96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sz w:val="26"/>
                <w:szCs w:val="26"/>
              </w:rPr>
              <w:t>2,775,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</w:tr>
      <w:tr w:rsidR="00901EC3" w:rsidRPr="00267458" w14:paraId="6D0D7486" w14:textId="77777777" w:rsidTr="00C56BC9">
        <w:trPr>
          <w:cantSplit/>
        </w:trPr>
        <w:tc>
          <w:tcPr>
            <w:tcW w:w="2880" w:type="dxa"/>
          </w:tcPr>
          <w:p w14:paraId="64B0C1F7" w14:textId="77777777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6C0E055B" w14:textId="5CFA3F3A" w:rsidR="00901EC3" w:rsidRPr="00F11B9B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1B9B">
              <w:rPr>
                <w:rFonts w:ascii="Angsana New" w:hAnsi="Angsana New" w:cs="Angsana New"/>
                <w:sz w:val="26"/>
                <w:szCs w:val="26"/>
              </w:rPr>
              <w:t>317,46</w:t>
            </w:r>
            <w:r w:rsidR="00F11B9B" w:rsidRPr="00F11B9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0F07216" w14:textId="77777777" w:rsidR="00901EC3" w:rsidRPr="00267458" w:rsidRDefault="00901EC3" w:rsidP="00901EC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55A3E9" w14:textId="479C2B54" w:rsidR="00901EC3" w:rsidRPr="00744992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271,8</w:t>
            </w:r>
            <w:r w:rsidR="00A03DAD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  <w:vAlign w:val="bottom"/>
          </w:tcPr>
          <w:p w14:paraId="177E0D78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776AE" w14:textId="205BFD7A" w:rsidR="00901EC3" w:rsidRPr="00901EC3" w:rsidRDefault="00B919EB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143,163</w:t>
            </w:r>
          </w:p>
        </w:tc>
        <w:tc>
          <w:tcPr>
            <w:tcW w:w="180" w:type="dxa"/>
            <w:vAlign w:val="bottom"/>
          </w:tcPr>
          <w:p w14:paraId="39F0D2FE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DB35AF" w14:textId="10B207E7" w:rsidR="00901EC3" w:rsidRPr="00267458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229,676</w:t>
            </w:r>
          </w:p>
        </w:tc>
        <w:tc>
          <w:tcPr>
            <w:tcW w:w="180" w:type="dxa"/>
            <w:vAlign w:val="bottom"/>
          </w:tcPr>
          <w:p w14:paraId="02A76B7F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39058" w14:textId="44D07418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01A3A">
              <w:rPr>
                <w:rFonts w:ascii="Angsana New" w:eastAsia="MS Mincho" w:hAnsi="Angsana New"/>
                <w:sz w:val="26"/>
                <w:szCs w:val="26"/>
              </w:rPr>
              <w:t>59,98</w:t>
            </w:r>
            <w:r w:rsidR="00F11B9B">
              <w:rPr>
                <w:rFonts w:ascii="Angsana New" w:eastAsia="MS Mincho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2E557C6E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0934721" w14:textId="263BFF2E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601A3A">
              <w:rPr>
                <w:rFonts w:ascii="Angsana New" w:eastAsia="MS Mincho" w:hAnsi="Angsana New"/>
                <w:sz w:val="26"/>
                <w:szCs w:val="26"/>
              </w:rPr>
              <w:t>54,131</w:t>
            </w:r>
          </w:p>
        </w:tc>
        <w:tc>
          <w:tcPr>
            <w:tcW w:w="186" w:type="dxa"/>
            <w:vAlign w:val="bottom"/>
          </w:tcPr>
          <w:p w14:paraId="4D1C752F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C86EC1" w14:textId="66B96119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01A3A">
              <w:rPr>
                <w:rFonts w:ascii="Angsana New" w:hAnsi="Angsana New" w:cs="Angsana New"/>
                <w:sz w:val="26"/>
                <w:szCs w:val="26"/>
              </w:rPr>
              <w:t>520,61</w:t>
            </w:r>
            <w:r>
              <w:rPr>
                <w:rFonts w:ascii="Angsana New" w:hAnsi="Angsana New" w:cs="Angsana New"/>
                <w:sz w:val="26"/>
                <w:szCs w:val="26"/>
              </w:rPr>
              <w:t>5)</w:t>
            </w:r>
          </w:p>
        </w:tc>
        <w:tc>
          <w:tcPr>
            <w:tcW w:w="180" w:type="dxa"/>
            <w:vAlign w:val="bottom"/>
          </w:tcPr>
          <w:p w14:paraId="3F4DC46B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7522B3" w14:textId="70CEF0AB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01A3A">
              <w:rPr>
                <w:rFonts w:ascii="Angsana New" w:hAnsi="Angsana New" w:cs="Angsana New"/>
                <w:sz w:val="26"/>
                <w:szCs w:val="26"/>
              </w:rPr>
              <w:t>555,66</w:t>
            </w:r>
            <w:r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186" w:type="dxa"/>
            <w:vAlign w:val="bottom"/>
          </w:tcPr>
          <w:p w14:paraId="19C10119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4DF3C23D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55AE53" w14:textId="1B6F6A3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01EC3" w:rsidRPr="00267458" w14:paraId="034F5C50" w14:textId="77777777" w:rsidTr="00C56BC9">
        <w:trPr>
          <w:cantSplit/>
        </w:trPr>
        <w:tc>
          <w:tcPr>
            <w:tcW w:w="2880" w:type="dxa"/>
          </w:tcPr>
          <w:p w14:paraId="383C38BC" w14:textId="77777777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59481B" w14:textId="27691D16" w:rsidR="00901EC3" w:rsidRPr="00F11B9B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11B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1,429,472</w:t>
            </w:r>
          </w:p>
        </w:tc>
        <w:tc>
          <w:tcPr>
            <w:tcW w:w="180" w:type="dxa"/>
            <w:vAlign w:val="bottom"/>
          </w:tcPr>
          <w:p w14:paraId="71301C68" w14:textId="77777777" w:rsidR="00901EC3" w:rsidRPr="00267458" w:rsidRDefault="00901EC3" w:rsidP="00901EC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EB17F" w14:textId="624AF36F" w:rsidR="00901EC3" w:rsidRPr="00744992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1,390,546</w:t>
            </w:r>
          </w:p>
        </w:tc>
        <w:tc>
          <w:tcPr>
            <w:tcW w:w="180" w:type="dxa"/>
            <w:vAlign w:val="bottom"/>
          </w:tcPr>
          <w:p w14:paraId="77AC4EBE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55C7A9" w14:textId="69E9344B" w:rsidR="00901EC3" w:rsidRPr="00901EC3" w:rsidRDefault="00B919EB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533,352</w:t>
            </w:r>
          </w:p>
        </w:tc>
        <w:tc>
          <w:tcPr>
            <w:tcW w:w="180" w:type="dxa"/>
            <w:vAlign w:val="bottom"/>
          </w:tcPr>
          <w:p w14:paraId="7DD962F3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60C33" w14:textId="63F9A9D9" w:rsidR="00901EC3" w:rsidRPr="00267458" w:rsidRDefault="00B919EB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842,820</w:t>
            </w:r>
          </w:p>
        </w:tc>
        <w:tc>
          <w:tcPr>
            <w:tcW w:w="180" w:type="dxa"/>
            <w:vAlign w:val="bottom"/>
          </w:tcPr>
          <w:p w14:paraId="3DFEC72F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C3AED" w14:textId="7155A8FD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1A3A">
              <w:rPr>
                <w:rFonts w:ascii="Angsana New" w:hAnsi="Angsana New"/>
                <w:b/>
                <w:bCs/>
                <w:sz w:val="26"/>
                <w:szCs w:val="26"/>
              </w:rPr>
              <w:t>1,342,349</w:t>
            </w:r>
          </w:p>
        </w:tc>
        <w:tc>
          <w:tcPr>
            <w:tcW w:w="180" w:type="dxa"/>
            <w:vAlign w:val="bottom"/>
          </w:tcPr>
          <w:p w14:paraId="25DD82AC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ABB9A" w14:textId="7E40EE4A" w:rsidR="00901EC3" w:rsidRPr="00267458" w:rsidRDefault="00901EC3" w:rsidP="00901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1A3A">
              <w:rPr>
                <w:rFonts w:ascii="Angsana New" w:hAnsi="Angsana New"/>
                <w:b/>
                <w:bCs/>
                <w:sz w:val="26"/>
                <w:szCs w:val="26"/>
              </w:rPr>
              <w:t>1,097,801</w:t>
            </w:r>
          </w:p>
        </w:tc>
        <w:tc>
          <w:tcPr>
            <w:tcW w:w="186" w:type="dxa"/>
            <w:vAlign w:val="bottom"/>
          </w:tcPr>
          <w:p w14:paraId="712BE8D8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1C027ACE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(520,61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484E42A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262DF64C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(555,66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1A064A19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555B39" w14:textId="4C4E83B2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2,784,558</w:t>
            </w:r>
          </w:p>
        </w:tc>
        <w:tc>
          <w:tcPr>
            <w:tcW w:w="180" w:type="dxa"/>
            <w:vAlign w:val="bottom"/>
          </w:tcPr>
          <w:p w14:paraId="2B99981D" w14:textId="77777777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6D547F" w14:textId="7B1F2571" w:rsidR="00901EC3" w:rsidRPr="00267458" w:rsidRDefault="00901EC3" w:rsidP="00901EC3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2,775,500</w:t>
            </w:r>
          </w:p>
        </w:tc>
      </w:tr>
      <w:tr w:rsidR="00A201C2" w:rsidRPr="00267458" w14:paraId="4ED19B34" w14:textId="77777777" w:rsidTr="00D20B94">
        <w:trPr>
          <w:cantSplit/>
        </w:trPr>
        <w:tc>
          <w:tcPr>
            <w:tcW w:w="2880" w:type="dxa"/>
          </w:tcPr>
          <w:p w14:paraId="16952A2E" w14:textId="77777777" w:rsidR="00A201C2" w:rsidRPr="00267458" w:rsidRDefault="00A201C2" w:rsidP="00A2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7FD444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FF3655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02F5BF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9A7BA7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86724A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DB3255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0D26E297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7CF6A2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5B278BCB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ECA3FE7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02786F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D12A1AE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201C2" w:rsidRPr="00267458" w14:paraId="2A3E43B7" w14:textId="77777777" w:rsidTr="00D20B94">
        <w:trPr>
          <w:cantSplit/>
        </w:trPr>
        <w:tc>
          <w:tcPr>
            <w:tcW w:w="2880" w:type="dxa"/>
          </w:tcPr>
          <w:p w14:paraId="5A3BF1A1" w14:textId="77777777" w:rsidR="00A201C2" w:rsidRPr="00267458" w:rsidRDefault="00A201C2" w:rsidP="00A2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48B1A23A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A964C2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DAF6E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3EB2B0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5A01A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FF078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FD0193D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D64FB2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04A1C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32FA20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EB24A5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9EEED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01C2" w:rsidRPr="00267458" w14:paraId="7B13D9F5" w14:textId="77777777" w:rsidTr="00D20B94">
        <w:trPr>
          <w:cantSplit/>
        </w:trPr>
        <w:tc>
          <w:tcPr>
            <w:tcW w:w="2880" w:type="dxa"/>
          </w:tcPr>
          <w:p w14:paraId="31B89C7F" w14:textId="77777777" w:rsidR="00A201C2" w:rsidRPr="00267458" w:rsidRDefault="00A201C2" w:rsidP="00A20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25885E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150F75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F4F4FA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670539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400C7D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2BD467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A8047B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64BF838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B7E53C9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EAAE46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62C9C1C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C4EEE2B" w14:textId="77777777" w:rsidR="00A201C2" w:rsidRPr="00267458" w:rsidRDefault="00A201C2" w:rsidP="00A201C2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5C89" w:rsidRPr="00267458" w14:paraId="4F108089" w14:textId="77777777" w:rsidTr="001F7CDA">
        <w:trPr>
          <w:cantSplit/>
        </w:trPr>
        <w:tc>
          <w:tcPr>
            <w:tcW w:w="2880" w:type="dxa"/>
          </w:tcPr>
          <w:p w14:paraId="439D9366" w14:textId="77777777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1080" w:type="dxa"/>
            <w:vAlign w:val="bottom"/>
          </w:tcPr>
          <w:p w14:paraId="0F2C9297" w14:textId="3B7B55BC" w:rsidR="008F5C89" w:rsidRPr="008F5C89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1,423,624</w:t>
            </w:r>
          </w:p>
        </w:tc>
        <w:tc>
          <w:tcPr>
            <w:tcW w:w="180" w:type="dxa"/>
            <w:vAlign w:val="bottom"/>
          </w:tcPr>
          <w:p w14:paraId="3C0058DD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5DDDFD" w14:textId="61A33994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1,381,041</w:t>
            </w:r>
          </w:p>
        </w:tc>
        <w:tc>
          <w:tcPr>
            <w:tcW w:w="180" w:type="dxa"/>
            <w:vAlign w:val="bottom"/>
          </w:tcPr>
          <w:p w14:paraId="501A2C98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D9C76" w14:textId="0A7B6870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473,340</w:t>
            </w:r>
          </w:p>
        </w:tc>
        <w:tc>
          <w:tcPr>
            <w:tcW w:w="180" w:type="dxa"/>
            <w:vAlign w:val="bottom"/>
          </w:tcPr>
          <w:p w14:paraId="4BD81B28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96A187" w14:textId="03D2FB1C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788,979</w:t>
            </w:r>
          </w:p>
        </w:tc>
        <w:tc>
          <w:tcPr>
            <w:tcW w:w="180" w:type="dxa"/>
            <w:vAlign w:val="bottom"/>
          </w:tcPr>
          <w:p w14:paraId="79BF8345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1BD5FE" w14:textId="1968DBAC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1,135,147</w:t>
            </w:r>
          </w:p>
        </w:tc>
        <w:tc>
          <w:tcPr>
            <w:tcW w:w="180" w:type="dxa"/>
            <w:vAlign w:val="bottom"/>
          </w:tcPr>
          <w:p w14:paraId="1DED48B8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30B6D59" w14:textId="66C01F70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614935">
              <w:rPr>
                <w:rFonts w:ascii="Angsana New" w:eastAsia="MS Mincho" w:hAnsi="Angsana New"/>
                <w:sz w:val="26"/>
                <w:szCs w:val="26"/>
              </w:rPr>
              <w:t>950,078</w:t>
            </w:r>
          </w:p>
        </w:tc>
        <w:tc>
          <w:tcPr>
            <w:tcW w:w="186" w:type="dxa"/>
            <w:vAlign w:val="bottom"/>
          </w:tcPr>
          <w:p w14:paraId="586EB324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DB54AE" w14:textId="7382F03D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(469,61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E4D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E4C6090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216DD9" w14:textId="01474B3A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935">
              <w:rPr>
                <w:rFonts w:ascii="Angsana New" w:hAnsi="Angsana New" w:cs="Angsana New"/>
                <w:sz w:val="26"/>
                <w:szCs w:val="26"/>
              </w:rPr>
              <w:t>(516,347)</w:t>
            </w:r>
          </w:p>
        </w:tc>
        <w:tc>
          <w:tcPr>
            <w:tcW w:w="186" w:type="dxa"/>
            <w:vAlign w:val="bottom"/>
          </w:tcPr>
          <w:p w14:paraId="247FE923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FAC3F" w14:textId="271D9550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2,562,497</w:t>
            </w:r>
          </w:p>
        </w:tc>
        <w:tc>
          <w:tcPr>
            <w:tcW w:w="180" w:type="dxa"/>
            <w:vAlign w:val="bottom"/>
          </w:tcPr>
          <w:p w14:paraId="0C1FC023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91AAAA0" w14:textId="34F5DC1B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935">
              <w:rPr>
                <w:rFonts w:ascii="Angsana New" w:hAnsi="Angsana New" w:cs="Angsana New"/>
                <w:sz w:val="26"/>
                <w:szCs w:val="26"/>
              </w:rPr>
              <w:t>2,603,75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8F5C89" w:rsidRPr="00267458" w14:paraId="0E525115" w14:textId="77777777" w:rsidTr="001B60C8">
        <w:trPr>
          <w:cantSplit/>
        </w:trPr>
        <w:tc>
          <w:tcPr>
            <w:tcW w:w="2880" w:type="dxa"/>
          </w:tcPr>
          <w:p w14:paraId="471FDB64" w14:textId="77777777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05A14" w14:textId="7F034EC8" w:rsidR="008F5C89" w:rsidRPr="008F5C89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5,848</w:t>
            </w:r>
          </w:p>
        </w:tc>
        <w:tc>
          <w:tcPr>
            <w:tcW w:w="180" w:type="dxa"/>
          </w:tcPr>
          <w:p w14:paraId="55FC876F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3F37FBBD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9,505</w:t>
            </w:r>
          </w:p>
        </w:tc>
        <w:tc>
          <w:tcPr>
            <w:tcW w:w="180" w:type="dxa"/>
          </w:tcPr>
          <w:p w14:paraId="007B6F6F" w14:textId="49EE7145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619F227B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60,012</w:t>
            </w:r>
          </w:p>
        </w:tc>
        <w:tc>
          <w:tcPr>
            <w:tcW w:w="180" w:type="dxa"/>
          </w:tcPr>
          <w:p w14:paraId="239083AA" w14:textId="0B6A2C95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17CE15" w14:textId="359A75B9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53,841</w:t>
            </w:r>
          </w:p>
        </w:tc>
        <w:tc>
          <w:tcPr>
            <w:tcW w:w="180" w:type="dxa"/>
          </w:tcPr>
          <w:p w14:paraId="7E4A0275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4D50A4" w14:textId="58DF6A89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366"/>
              </w:tabs>
              <w:spacing w:line="240" w:lineRule="atLeast"/>
              <w:ind w:right="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207,20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491B9372" w14:textId="699D9483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1F45D99" w14:textId="0E06FDEA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614935">
              <w:rPr>
                <w:rFonts w:ascii="Angsana New" w:eastAsia="MS Mincho" w:hAnsi="Angsana New"/>
                <w:sz w:val="26"/>
                <w:szCs w:val="26"/>
              </w:rPr>
              <w:t>147,72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6" w:type="dxa"/>
          </w:tcPr>
          <w:p w14:paraId="56B7809C" w14:textId="3A0CAFCB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8CDCC31" w14:textId="3D47B2F4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(51,001)</w:t>
            </w:r>
          </w:p>
        </w:tc>
        <w:tc>
          <w:tcPr>
            <w:tcW w:w="180" w:type="dxa"/>
          </w:tcPr>
          <w:p w14:paraId="6A1F66BD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B552ED" w14:textId="02A91648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935">
              <w:rPr>
                <w:rFonts w:ascii="Angsana New" w:hAnsi="Angsana New" w:cs="Angsana New"/>
                <w:sz w:val="26"/>
                <w:szCs w:val="26"/>
              </w:rPr>
              <w:t>(39,3</w:t>
            </w: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61493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343B2803" w14:textId="22EBA88D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2BC88141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4D5A">
              <w:rPr>
                <w:rFonts w:ascii="Angsana New" w:hAnsi="Angsana New" w:cs="Angsana New"/>
                <w:sz w:val="26"/>
                <w:szCs w:val="26"/>
              </w:rPr>
              <w:t>222,06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6F198233" w14:textId="2BC44083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A4D37E" w14:textId="46135DD4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4935">
              <w:rPr>
                <w:rFonts w:ascii="Angsana New" w:hAnsi="Angsana New" w:cs="Angsana New"/>
                <w:sz w:val="26"/>
                <w:szCs w:val="26"/>
              </w:rPr>
              <w:t>171,749</w:t>
            </w:r>
          </w:p>
        </w:tc>
      </w:tr>
      <w:tr w:rsidR="008F5C89" w:rsidRPr="00267458" w14:paraId="03C19F1B" w14:textId="77777777" w:rsidTr="001F7CDA">
        <w:trPr>
          <w:cantSplit/>
        </w:trPr>
        <w:tc>
          <w:tcPr>
            <w:tcW w:w="2880" w:type="dxa"/>
          </w:tcPr>
          <w:p w14:paraId="06FD50F9" w14:textId="77777777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3E1AA425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1,429,472</w:t>
            </w:r>
          </w:p>
        </w:tc>
        <w:tc>
          <w:tcPr>
            <w:tcW w:w="180" w:type="dxa"/>
            <w:vAlign w:val="bottom"/>
          </w:tcPr>
          <w:p w14:paraId="1A798139" w14:textId="77777777" w:rsidR="008F5C89" w:rsidRPr="00267458" w:rsidRDefault="008F5C89" w:rsidP="008F5C8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32808787" w:rsidR="008F5C89" w:rsidRPr="008F5C89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1,390,546</w:t>
            </w:r>
          </w:p>
        </w:tc>
        <w:tc>
          <w:tcPr>
            <w:tcW w:w="180" w:type="dxa"/>
            <w:vAlign w:val="bottom"/>
          </w:tcPr>
          <w:p w14:paraId="5649643E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3D797420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533,352</w:t>
            </w:r>
          </w:p>
        </w:tc>
        <w:tc>
          <w:tcPr>
            <w:tcW w:w="180" w:type="dxa"/>
            <w:vAlign w:val="bottom"/>
          </w:tcPr>
          <w:p w14:paraId="4A4CA747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37088209" w:rsidR="008F5C89" w:rsidRPr="00267458" w:rsidRDefault="00B919EB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842,820</w:t>
            </w:r>
          </w:p>
        </w:tc>
        <w:tc>
          <w:tcPr>
            <w:tcW w:w="180" w:type="dxa"/>
            <w:vAlign w:val="bottom"/>
          </w:tcPr>
          <w:p w14:paraId="777BCC16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088820B8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1A3A">
              <w:rPr>
                <w:rFonts w:ascii="Angsana New" w:hAnsi="Angsana New"/>
                <w:b/>
                <w:bCs/>
                <w:sz w:val="26"/>
                <w:szCs w:val="26"/>
              </w:rPr>
              <w:t>1,342,349</w:t>
            </w:r>
          </w:p>
        </w:tc>
        <w:tc>
          <w:tcPr>
            <w:tcW w:w="180" w:type="dxa"/>
            <w:vAlign w:val="bottom"/>
          </w:tcPr>
          <w:p w14:paraId="452E16E0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695BD5AF" w:rsidR="008F5C89" w:rsidRPr="00267458" w:rsidRDefault="008F5C89" w:rsidP="008F5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01A3A">
              <w:rPr>
                <w:rFonts w:ascii="Angsana New" w:hAnsi="Angsana New"/>
                <w:b/>
                <w:bCs/>
                <w:sz w:val="26"/>
                <w:szCs w:val="26"/>
              </w:rPr>
              <w:t>1,097,801</w:t>
            </w:r>
          </w:p>
        </w:tc>
        <w:tc>
          <w:tcPr>
            <w:tcW w:w="186" w:type="dxa"/>
            <w:vAlign w:val="bottom"/>
          </w:tcPr>
          <w:p w14:paraId="220A4017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0321862D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(520,61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60D11EA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38251988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(555,66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0D5A2EEC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02513E32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2,784,558</w:t>
            </w:r>
          </w:p>
        </w:tc>
        <w:tc>
          <w:tcPr>
            <w:tcW w:w="180" w:type="dxa"/>
            <w:vAlign w:val="bottom"/>
          </w:tcPr>
          <w:p w14:paraId="7EE97EE4" w14:textId="77777777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01CBA8BC" w:rsidR="008F5C89" w:rsidRPr="00267458" w:rsidRDefault="008F5C89" w:rsidP="008F5C8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76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2,775,500</w:t>
            </w:r>
          </w:p>
        </w:tc>
      </w:tr>
      <w:tr w:rsidR="00B20148" w:rsidRPr="00267458" w14:paraId="24017591" w14:textId="77777777" w:rsidTr="001F7CDA">
        <w:trPr>
          <w:cantSplit/>
        </w:trPr>
        <w:tc>
          <w:tcPr>
            <w:tcW w:w="2880" w:type="dxa"/>
          </w:tcPr>
          <w:p w14:paraId="36018F66" w14:textId="77777777" w:rsidR="00B20148" w:rsidRPr="00267458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E7058E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CD200E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53A283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8E44DF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F4EB38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F06C68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7B99EF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CD62F4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5A1185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5EDDED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A74B94A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AF5572C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11E2699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BB9FE9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4F28FCD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883835E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536319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0D8787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C1530E5" w14:textId="77777777" w:rsidR="00B20148" w:rsidRPr="00267458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708143D" w14:textId="77777777" w:rsidR="00FD7C85" w:rsidRPr="00267458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3BFD5CD3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1DEDD61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DDF73BB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067AE31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9275CE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0357C6" w:rsidRPr="00267458" w14:paraId="59849821" w14:textId="77777777" w:rsidTr="0032594F">
        <w:trPr>
          <w:cantSplit/>
        </w:trPr>
        <w:tc>
          <w:tcPr>
            <w:tcW w:w="2880" w:type="dxa"/>
            <w:vAlign w:val="bottom"/>
          </w:tcPr>
          <w:p w14:paraId="01BE17D0" w14:textId="77777777" w:rsidR="000357C6" w:rsidRPr="00267458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74A42DF9" w14:textId="77777777" w:rsidR="000357C6" w:rsidRPr="00267458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72DD2" w:rsidRPr="00267458" w14:paraId="3CBB8695" w14:textId="77777777" w:rsidTr="0032594F">
        <w:trPr>
          <w:cantSplit/>
        </w:trPr>
        <w:tc>
          <w:tcPr>
            <w:tcW w:w="2880" w:type="dxa"/>
            <w:vAlign w:val="bottom"/>
          </w:tcPr>
          <w:p w14:paraId="4ECCFF55" w14:textId="77777777" w:rsidR="00E72DD2" w:rsidRPr="00267458" w:rsidRDefault="00E72DD2" w:rsidP="00E72D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6A69FFFE" w14:textId="77777777" w:rsidR="00E72DD2" w:rsidRDefault="00E72DD2" w:rsidP="00E72DD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F8EB07A" w14:textId="77777777" w:rsidR="00E72DD2" w:rsidRDefault="00E72DD2" w:rsidP="00E72DD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งานพิมพ์และ</w:t>
            </w:r>
          </w:p>
          <w:p w14:paraId="5D052293" w14:textId="2015262B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หนังสือ</w:t>
            </w:r>
          </w:p>
        </w:tc>
        <w:tc>
          <w:tcPr>
            <w:tcW w:w="180" w:type="dxa"/>
          </w:tcPr>
          <w:p w14:paraId="290C40A3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1D5449C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5B436269" w14:textId="1DB61853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</w:tcPr>
          <w:p w14:paraId="432330E2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5AFE3797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65A77731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27A1CDF5" w14:textId="64947CBF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0566F7DD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A3F942D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542479B5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165DFC28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E9F577C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31EBF86E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44A65945" w14:textId="77777777" w:rsidR="00E72DD2" w:rsidRPr="00267458" w:rsidRDefault="00E72DD2" w:rsidP="00E72DD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357C6" w:rsidRPr="00267458" w14:paraId="47EC6AD8" w14:textId="77777777" w:rsidTr="0032594F">
        <w:trPr>
          <w:cantSplit/>
        </w:trPr>
        <w:tc>
          <w:tcPr>
            <w:tcW w:w="2880" w:type="dxa"/>
          </w:tcPr>
          <w:p w14:paraId="0126C5CB" w14:textId="77777777" w:rsidR="000357C6" w:rsidRPr="00267458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267458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Pr="0026745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77EB10C" w14:textId="7CF95311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625AEAF5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F496E3" w14:textId="5E8996DD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464D7328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7A691" w14:textId="2D446BEE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6BCDC4C4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00286F7" w14:textId="10AB824C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C00A400" w14:textId="77777777" w:rsidR="000357C6" w:rsidRPr="00267458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FA0478E" w14:textId="7A379BD1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2E5C4DE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13BE278E" w14:textId="32926D39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1966D0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01004131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D196AC" w14:textId="3E67BB56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B00ADA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608DFBDB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03EED0" w14:textId="5CC7EC85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B00ADA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2BED8285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1B503CE" w14:textId="5B3AE073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B00ADA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285FC75C" w14:textId="77777777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6FDFDF" w14:textId="289B541A" w:rsidR="000357C6" w:rsidRPr="00267458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B00ADA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0357C6" w:rsidRPr="00267458" w14:paraId="275E1555" w14:textId="77777777" w:rsidTr="0032594F">
        <w:trPr>
          <w:cantSplit/>
        </w:trPr>
        <w:tc>
          <w:tcPr>
            <w:tcW w:w="2880" w:type="dxa"/>
          </w:tcPr>
          <w:p w14:paraId="53CBAB9F" w14:textId="77777777" w:rsidR="000357C6" w:rsidRPr="00267458" w:rsidRDefault="000357C6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4783D3B8" w14:textId="77777777" w:rsidR="000357C6" w:rsidRPr="00267458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D1681F" w:rsidRPr="00267458" w14:paraId="451D4C94" w14:textId="77777777" w:rsidTr="00C27D5F">
        <w:trPr>
          <w:cantSplit/>
        </w:trPr>
        <w:tc>
          <w:tcPr>
            <w:tcW w:w="2880" w:type="dxa"/>
          </w:tcPr>
          <w:p w14:paraId="5F652F66" w14:textId="77777777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7D84DDF" w14:textId="77777777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03A7A" w14:textId="2A23466D" w:rsidR="00D1681F" w:rsidRPr="00267458" w:rsidRDefault="00E72DD2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37</w:t>
            </w:r>
            <w:r w:rsidR="00D1681F" w:rsidRPr="00526D50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404BAF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471F5" w14:textId="01D18545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526D50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E72DD2">
              <w:rPr>
                <w:rFonts w:ascii="Angsana New" w:eastAsia="MS Mincho" w:hAnsi="Angsana New"/>
                <w:sz w:val="26"/>
                <w:szCs w:val="26"/>
              </w:rPr>
              <w:t>41,081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4A7BC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A824" w14:textId="71344E7A" w:rsidR="00D1681F" w:rsidRPr="00267458" w:rsidRDefault="00E72DD2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8,290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66CE8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ACD5A0" w14:textId="011A0237" w:rsidR="00D1681F" w:rsidRPr="00267458" w:rsidRDefault="00E72DD2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84,089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C30B1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34E0C7" w14:textId="1B865A01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32</w:t>
            </w:r>
            <w:r w:rsidR="00E72DD2">
              <w:rPr>
                <w:rFonts w:ascii="Angsana New" w:eastAsia="MS Mincho" w:hAnsi="Angsana New"/>
                <w:sz w:val="26"/>
                <w:szCs w:val="26"/>
              </w:rPr>
              <w:t>6</w:t>
            </w:r>
            <w:r w:rsidRPr="0040071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E72DD2">
              <w:rPr>
                <w:rFonts w:ascii="Angsana New" w:eastAsia="MS Mincho" w:hAnsi="Angsana New"/>
                <w:sz w:val="26"/>
                <w:szCs w:val="26"/>
              </w:rPr>
              <w:t>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FEA1E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E540BD" w14:textId="2436CB59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E72DD2">
              <w:rPr>
                <w:rFonts w:ascii="Angsana New" w:eastAsia="MS Mincho" w:hAnsi="Angsana New"/>
                <w:sz w:val="26"/>
                <w:szCs w:val="26"/>
              </w:rPr>
              <w:t>40</w:t>
            </w:r>
            <w:r w:rsidRPr="00400715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E72DD2">
              <w:rPr>
                <w:rFonts w:ascii="Angsana New" w:eastAsia="MS Mincho" w:hAnsi="Angsana New"/>
                <w:sz w:val="26"/>
                <w:szCs w:val="26"/>
              </w:rPr>
              <w:t>517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BF16334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677CC35" w14:textId="22D90B2C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(58,583)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1F314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3740C6" w14:textId="1CC5A2CD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(8,59</w:t>
            </w:r>
            <w:r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400715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9BCC52B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4E947" w14:textId="65034DBD" w:rsidR="00D1681F" w:rsidRPr="00267458" w:rsidRDefault="00D1681F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314,01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5F66D" w14:textId="77777777" w:rsidR="00D1681F" w:rsidRPr="00267458" w:rsidRDefault="00D1681F" w:rsidP="00D1681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5B7ED4" w14:textId="4BF2E44C" w:rsidR="00D1681F" w:rsidRPr="00267458" w:rsidRDefault="00D1681F" w:rsidP="00D16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400715">
              <w:rPr>
                <w:rFonts w:ascii="Angsana New" w:eastAsia="MS Mincho" w:hAnsi="Angsana New"/>
                <w:sz w:val="26"/>
                <w:szCs w:val="26"/>
              </w:rPr>
              <w:t>174,928</w:t>
            </w:r>
          </w:p>
        </w:tc>
      </w:tr>
      <w:tr w:rsidR="0079324E" w:rsidRPr="00267458" w14:paraId="3E7693C1" w14:textId="77777777" w:rsidTr="00C27D5F">
        <w:trPr>
          <w:cantSplit/>
        </w:trPr>
        <w:tc>
          <w:tcPr>
            <w:tcW w:w="2880" w:type="dxa"/>
          </w:tcPr>
          <w:p w14:paraId="5A2F06C8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41BB1" w14:textId="436FC18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(3,241)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74ADD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FD9E7" w14:textId="31613A61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B43341">
              <w:rPr>
                <w:rFonts w:ascii="Angsana New" w:eastAsia="MS Mincho" w:hAnsi="Angsana New"/>
                <w:sz w:val="26"/>
                <w:szCs w:val="26"/>
              </w:rPr>
              <w:t>3,691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72FAF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5D3255" w14:textId="7A097440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(177)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8D9F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5BCB8" w14:textId="57BDB35C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43341">
              <w:rPr>
                <w:rFonts w:ascii="Angsana New" w:eastAsia="MS Mincho" w:hAnsi="Angsana New"/>
                <w:sz w:val="26"/>
                <w:szCs w:val="26"/>
              </w:rPr>
              <w:t>64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5AA47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224420" w14:textId="2396B0DB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(1,855)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C73C4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11EEA9" w14:textId="670B92A1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B43341">
              <w:rPr>
                <w:rFonts w:ascii="Angsana New" w:eastAsia="MS Mincho" w:hAnsi="Angsana New"/>
                <w:sz w:val="26"/>
                <w:szCs w:val="26"/>
              </w:rPr>
              <w:t>3,64</w:t>
            </w:r>
            <w:r>
              <w:rPr>
                <w:rFonts w:ascii="Angsana New" w:eastAsia="MS Mincho" w:hAnsi="Angsana New"/>
                <w:sz w:val="26"/>
                <w:szCs w:val="26"/>
              </w:rPr>
              <w:t>2)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5FD95AC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C63BDE1" w14:textId="420518DC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1,280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824C7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79712" w14:textId="589778C0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2,899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DB70E5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6D57C" w14:textId="46004CD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(3,993)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8DD26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8D240" w14:textId="1491C8CD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(5,079)</w:t>
            </w:r>
          </w:p>
        </w:tc>
      </w:tr>
      <w:tr w:rsidR="00482654" w:rsidRPr="00267458" w14:paraId="0C48F014" w14:textId="77777777" w:rsidTr="00C27D5F">
        <w:trPr>
          <w:cantSplit/>
        </w:trPr>
        <w:tc>
          <w:tcPr>
            <w:tcW w:w="2880" w:type="dxa"/>
          </w:tcPr>
          <w:p w14:paraId="660F16EC" w14:textId="77777777" w:rsidR="00482654" w:rsidRPr="00267458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F4455" w14:textId="29491B9F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(300,781)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D6099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FA0D3" w14:textId="6D44021D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(258,708)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9B749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9564B" w14:textId="7D385E83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(20,541)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4EDD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E6966" w14:textId="5F541FE7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(24,904)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E444C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EF412" w14:textId="1CE76BCE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(7,325)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635EC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0F8157" w14:textId="548F819C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(113,374)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9E1C1F1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4DA2480" w14:textId="6F783B1E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1,106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71631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DB51E2" w14:textId="57BF673E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1,106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1E11D26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810AC" w14:textId="4A23E532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(327,541)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47678" w14:textId="77777777" w:rsidR="00482654" w:rsidRPr="00482654" w:rsidRDefault="00482654" w:rsidP="0048265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11A738" w14:textId="098CA859" w:rsidR="00482654" w:rsidRPr="00482654" w:rsidRDefault="00482654" w:rsidP="0048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(395,880)</w:t>
            </w:r>
          </w:p>
        </w:tc>
      </w:tr>
      <w:tr w:rsidR="0079324E" w:rsidRPr="00267458" w14:paraId="7FAAEE6C" w14:textId="77777777" w:rsidTr="00C27D5F">
        <w:trPr>
          <w:cantSplit/>
        </w:trPr>
        <w:tc>
          <w:tcPr>
            <w:tcW w:w="2880" w:type="dxa"/>
          </w:tcPr>
          <w:p w14:paraId="652EF5D9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14:paraId="559A63B7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F0542D" w14:textId="6FFD6800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9FD05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C64E9" w14:textId="787DE55B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240" w:lineRule="atLeast"/>
              <w:ind w:right="-1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8265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80C0B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F42F" w14:textId="4F3C0788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EA862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6E9470" w14:textId="27F1B122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1688D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54B739" w14:textId="754C741A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5E2EC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DF29B6" w14:textId="0515238B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4500AE1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BE1276" w14:textId="268EBFFC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165"/>
              <w:rPr>
                <w:rFonts w:ascii="Angsana New" w:hAnsi="Angsana New"/>
                <w:sz w:val="26"/>
                <w:szCs w:val="26"/>
              </w:rPr>
            </w:pPr>
            <w:r w:rsidRPr="004826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6FF99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87C68" w14:textId="2568BB3D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46963DD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1D6F" w14:textId="6B2A94A1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5AE072" w14:textId="77777777" w:rsidR="0079324E" w:rsidRPr="00482654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616D4D" w14:textId="75D4BCFC" w:rsidR="0079324E" w:rsidRPr="00482654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482654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</w:tr>
      <w:tr w:rsidR="0079324E" w:rsidRPr="00267458" w14:paraId="2175DE15" w14:textId="77777777" w:rsidTr="00C27D5F">
        <w:trPr>
          <w:cantSplit/>
        </w:trPr>
        <w:tc>
          <w:tcPr>
            <w:tcW w:w="2880" w:type="dxa"/>
          </w:tcPr>
          <w:p w14:paraId="5B89A210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ส่วนแบ่งกำไร 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จากเงินลงทุน</w:t>
            </w:r>
          </w:p>
          <w:p w14:paraId="4A1B3154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0447A" w14:textId="5AA83E5B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A5625">
              <w:rPr>
                <w:rFonts w:ascii="Angsana New" w:eastAsia="MS Mincho" w:hAnsi="Angsana New"/>
                <w:sz w:val="26"/>
                <w:szCs w:val="26"/>
              </w:rPr>
              <w:t>9,35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FB173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733EF" w14:textId="0C9E4EFB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(2,714)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049A3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5EF20" w14:textId="71928C02" w:rsidR="0079324E" w:rsidRPr="00D1681F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1681F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34A3C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3AEB2" w14:textId="371E2236" w:rsidR="0079324E" w:rsidRPr="00D1681F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1681F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1C6C5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F340D1" w14:textId="71C9B318" w:rsidR="0079324E" w:rsidRPr="00267458" w:rsidRDefault="0079324E" w:rsidP="00482654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A762E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649DE7" w14:textId="33F2D66B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1681F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60A5C91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68E029E" w14:textId="75EF04EC" w:rsidR="0079324E" w:rsidRPr="00D1681F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71601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E3FD73" w14:textId="312F3864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07F23DB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F64CC" w14:textId="567C0F05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A5625">
              <w:rPr>
                <w:rFonts w:ascii="Angsana New" w:eastAsia="MS Mincho" w:hAnsi="Angsana New"/>
                <w:sz w:val="26"/>
                <w:szCs w:val="26"/>
              </w:rPr>
              <w:t>9,35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AB096" w14:textId="77777777" w:rsidR="0079324E" w:rsidRPr="00267458" w:rsidRDefault="0079324E" w:rsidP="0079324E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55976" w14:textId="2380D81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(2,714)</w:t>
            </w:r>
          </w:p>
        </w:tc>
      </w:tr>
      <w:tr w:rsidR="0079324E" w:rsidRPr="00267458" w14:paraId="28647A6A" w14:textId="77777777" w:rsidTr="00C27D5F">
        <w:trPr>
          <w:cantSplit/>
        </w:trPr>
        <w:tc>
          <w:tcPr>
            <w:tcW w:w="2880" w:type="dxa"/>
          </w:tcPr>
          <w:p w14:paraId="41D599C8" w14:textId="77777777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95271" w14:textId="2A41BEA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(185)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C8926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5751" w14:textId="35DDE712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2,803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0701A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97FB3" w14:textId="362C1777" w:rsidR="0079324E" w:rsidRPr="00D1681F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1681F">
              <w:rPr>
                <w:rFonts w:ascii="Angsana New" w:eastAsia="MS Mincho" w:hAnsi="Angsana New"/>
                <w:sz w:val="26"/>
                <w:szCs w:val="26"/>
              </w:rPr>
              <w:t>236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49905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F27FC" w14:textId="3DA09610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1681F">
              <w:rPr>
                <w:rFonts w:ascii="Angsana New" w:eastAsia="MS Mincho" w:hAnsi="Angsana New"/>
                <w:sz w:val="26"/>
                <w:szCs w:val="26"/>
              </w:rPr>
              <w:t>727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DE037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7F6683" w14:textId="0D5692E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1,069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C82D5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841E03" w14:textId="7DC2CC48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950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68043DC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1B848E8" w14:textId="3DF5A169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AB389A">
              <w:rPr>
                <w:rFonts w:ascii="Angsana New" w:eastAsia="MS Mincho" w:hAnsi="Angsana New"/>
                <w:sz w:val="26"/>
                <w:szCs w:val="26"/>
              </w:rPr>
              <w:t>(221)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1BB09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0F813" w14:textId="4DD5D174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267458">
              <w:rPr>
                <w:rFonts w:ascii="Angsana New" w:eastAsia="MS Mincho" w:hAnsi="Angsana New"/>
                <w:sz w:val="26"/>
                <w:szCs w:val="26"/>
              </w:rPr>
              <w:t>221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239C665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CF433" w14:textId="59E44DE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A5625">
              <w:rPr>
                <w:rFonts w:ascii="Angsana New" w:eastAsia="MS Mincho" w:hAnsi="Angsana New"/>
                <w:sz w:val="26"/>
                <w:szCs w:val="26"/>
              </w:rPr>
              <w:t>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10466" w14:textId="77777777" w:rsidR="0079324E" w:rsidRPr="00267458" w:rsidRDefault="0079324E" w:rsidP="0079324E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02758C" w14:textId="46B9BE7E" w:rsidR="0079324E" w:rsidRPr="00267458" w:rsidRDefault="0079324E" w:rsidP="0079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67458">
              <w:rPr>
                <w:rFonts w:ascii="Angsana New" w:eastAsia="MS Mincho" w:hAnsi="Angsana New"/>
                <w:sz w:val="26"/>
                <w:szCs w:val="26"/>
              </w:rPr>
              <w:t>4,2</w:t>
            </w:r>
            <w:r>
              <w:rPr>
                <w:rFonts w:ascii="Angsana New" w:eastAsia="MS Mincho" w:hAnsi="Angsana New"/>
                <w:sz w:val="26"/>
                <w:szCs w:val="26"/>
              </w:rPr>
              <w:t>59</w:t>
            </w:r>
          </w:p>
        </w:tc>
      </w:tr>
    </w:tbl>
    <w:p w14:paraId="31B90668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2378BB7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F7AD58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3C1D5D9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35A73F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5DE551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C332E90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28E37DB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01BBD5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E8F83BE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2BDCDB0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688C595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810CD81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7A8A8AE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5BD462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9EF7DC8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3B934C0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3299472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D30CC6D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1F6AD5" w14:textId="77777777" w:rsidR="000357C6" w:rsidRPr="00267458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524352" w14:textId="77777777" w:rsidR="00D20B94" w:rsidRPr="00267458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2ED87BD" w14:textId="77777777" w:rsidR="00D20B94" w:rsidRPr="00267458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7D4D88" w14:textId="77777777" w:rsidR="00CF28E6" w:rsidRPr="00267458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B141539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7F1C19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365D69B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4E6C4F5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1EE43E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26CDF4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BB7E2A7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87F18C7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EE66AA6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89652C5" w14:textId="77777777" w:rsidR="001F7CDA" w:rsidRPr="00267458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1421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1F7CDA" w:rsidRPr="00267458" w14:paraId="60E55772" w14:textId="77777777" w:rsidTr="00C5097D">
        <w:trPr>
          <w:cantSplit/>
        </w:trPr>
        <w:tc>
          <w:tcPr>
            <w:tcW w:w="2689" w:type="dxa"/>
            <w:vAlign w:val="bottom"/>
          </w:tcPr>
          <w:p w14:paraId="69F24221" w14:textId="77777777" w:rsidR="001F7CDA" w:rsidRPr="00267458" w:rsidRDefault="001F7CDA" w:rsidP="00226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0DDFE1C7" w14:textId="77777777" w:rsidR="001F7CDA" w:rsidRPr="00267458" w:rsidRDefault="001F7CDA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34E82" w:rsidRPr="00267458" w14:paraId="6883DC17" w14:textId="77777777" w:rsidTr="00FE7235">
        <w:trPr>
          <w:cantSplit/>
        </w:trPr>
        <w:tc>
          <w:tcPr>
            <w:tcW w:w="2689" w:type="dxa"/>
            <w:vAlign w:val="bottom"/>
          </w:tcPr>
          <w:p w14:paraId="5958AD8B" w14:textId="77777777" w:rsidR="00034E82" w:rsidRPr="00267458" w:rsidRDefault="00034E82" w:rsidP="00034E8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2340AAE" w14:textId="77777777" w:rsidR="00034E82" w:rsidRDefault="00034E82" w:rsidP="00034E8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418A7EB7" w14:textId="77777777" w:rsidR="00034E82" w:rsidRDefault="00034E82" w:rsidP="00034E8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งานพิมพ์และ</w:t>
            </w:r>
          </w:p>
          <w:p w14:paraId="51E5465F" w14:textId="792C1396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หนังสือ</w:t>
            </w:r>
          </w:p>
        </w:tc>
        <w:tc>
          <w:tcPr>
            <w:tcW w:w="180" w:type="dxa"/>
          </w:tcPr>
          <w:p w14:paraId="63C9938F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25EE2BB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2434BA86" w14:textId="5D2CCCBD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และให้บริการโฆษณาผ่านสื่อ</w:t>
            </w: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สิ่งพิมพ์และสื่อ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0" w:type="dxa"/>
          </w:tcPr>
          <w:p w14:paraId="15E45A15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07F73F0D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33A829B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55BDEE2D" w14:textId="66B14694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726729FB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AC28920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14139613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267458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4E711DB6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648D9B8B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79507D4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  <w:p w14:paraId="1B5A0BD0" w14:textId="77777777" w:rsidR="00034E82" w:rsidRPr="00267458" w:rsidRDefault="00034E82" w:rsidP="00034E8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267458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1F7CDA" w:rsidRPr="00267458" w14:paraId="6816F8AD" w14:textId="77777777" w:rsidTr="00FE7235">
        <w:trPr>
          <w:cantSplit/>
        </w:trPr>
        <w:tc>
          <w:tcPr>
            <w:tcW w:w="2689" w:type="dxa"/>
          </w:tcPr>
          <w:p w14:paraId="259F3AAB" w14:textId="77777777" w:rsidR="001F7CDA" w:rsidRPr="00267458" w:rsidRDefault="001F7CDA" w:rsidP="001F7C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9A8391" w14:textId="3392FD35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AB63C87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CBB45" w14:textId="49A7BFCB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10E910B3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325335" w14:textId="13F3D29D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DAEEA3A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A5C81F8" w14:textId="366478F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9F2EB33" w14:textId="77777777" w:rsidR="001F7CDA" w:rsidRPr="00267458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6735D0C7" w14:textId="49D652C0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1697468D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47A440C" w14:textId="075966CB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21915C60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918472" w14:textId="3DEA4BA0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499304BF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9EC7A" w14:textId="7724C2D6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6" w:type="dxa"/>
          </w:tcPr>
          <w:p w14:paraId="6B61DD08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4697E82" w14:textId="14D9BAF2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180" w:type="dxa"/>
          </w:tcPr>
          <w:p w14:paraId="7E270BC7" w14:textId="77777777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AFBC73B" w14:textId="23A3B533" w:rsidR="001F7CDA" w:rsidRPr="00267458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174D6" w:rsidRPr="00267458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</w:tr>
      <w:tr w:rsidR="0090600B" w:rsidRPr="00267458" w14:paraId="6B19CF3B" w14:textId="77777777" w:rsidTr="00FE7235">
        <w:trPr>
          <w:cantSplit/>
        </w:trPr>
        <w:tc>
          <w:tcPr>
            <w:tcW w:w="2689" w:type="dxa"/>
          </w:tcPr>
          <w:p w14:paraId="544EE14F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71267315" w14:textId="77777777" w:rsidR="0090600B" w:rsidRPr="00267458" w:rsidRDefault="0090600B" w:rsidP="0090600B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267458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267458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313E0B" w:rsidRPr="00267458" w14:paraId="36E51EDF" w14:textId="77777777" w:rsidTr="00B35404">
        <w:trPr>
          <w:cantSplit/>
        </w:trPr>
        <w:tc>
          <w:tcPr>
            <w:tcW w:w="2689" w:type="dxa"/>
          </w:tcPr>
          <w:p w14:paraId="58300C22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26745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64E5E60" w14:textId="76C9AA16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787638A" w14:textId="667453EB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  <w:lang w:val="en-US"/>
              </w:rPr>
              <w:t>1,413,146</w:t>
            </w:r>
          </w:p>
        </w:tc>
        <w:tc>
          <w:tcPr>
            <w:tcW w:w="180" w:type="dxa"/>
            <w:vAlign w:val="bottom"/>
          </w:tcPr>
          <w:p w14:paraId="300276BB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91B65A" w14:textId="614DB784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01FC8">
              <w:rPr>
                <w:rFonts w:ascii="Angsana New" w:hAnsi="Angsana New" w:cs="Angsana New"/>
                <w:sz w:val="26"/>
                <w:szCs w:val="26"/>
                <w:lang w:val="en-US"/>
              </w:rPr>
              <w:t>1,691,160</w:t>
            </w:r>
          </w:p>
        </w:tc>
        <w:tc>
          <w:tcPr>
            <w:tcW w:w="180" w:type="dxa"/>
            <w:vAlign w:val="bottom"/>
          </w:tcPr>
          <w:p w14:paraId="160D9368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DCC829" w14:textId="7D8627F4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243,976</w:t>
            </w:r>
          </w:p>
        </w:tc>
        <w:tc>
          <w:tcPr>
            <w:tcW w:w="180" w:type="dxa"/>
            <w:vAlign w:val="bottom"/>
          </w:tcPr>
          <w:p w14:paraId="2DF79C6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379DD2" w14:textId="08D3A90C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1FC8">
              <w:rPr>
                <w:rFonts w:ascii="Angsana New" w:hAnsi="Angsana New" w:cs="Angsana New"/>
                <w:sz w:val="26"/>
                <w:szCs w:val="26"/>
              </w:rPr>
              <w:t>118,976</w:t>
            </w:r>
          </w:p>
        </w:tc>
        <w:tc>
          <w:tcPr>
            <w:tcW w:w="180" w:type="dxa"/>
            <w:vAlign w:val="bottom"/>
          </w:tcPr>
          <w:p w14:paraId="63AE2D92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17214B" w14:textId="3B08F1A6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2,473,661</w:t>
            </w:r>
          </w:p>
        </w:tc>
        <w:tc>
          <w:tcPr>
            <w:tcW w:w="180" w:type="dxa"/>
            <w:vAlign w:val="bottom"/>
          </w:tcPr>
          <w:p w14:paraId="0E64F944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2BB4FF6" w14:textId="5374F233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1FC8">
              <w:rPr>
                <w:rFonts w:ascii="Angsana New" w:hAnsi="Angsana New" w:cs="Angsana New"/>
                <w:sz w:val="26"/>
                <w:szCs w:val="26"/>
              </w:rPr>
              <w:t>1,926,499</w:t>
            </w:r>
          </w:p>
        </w:tc>
        <w:tc>
          <w:tcPr>
            <w:tcW w:w="186" w:type="dxa"/>
            <w:vAlign w:val="bottom"/>
          </w:tcPr>
          <w:p w14:paraId="76F77B49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7C7674" w14:textId="77777777" w:rsidR="00313E0B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41A771" w14:textId="69D91781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(171,319)</w:t>
            </w:r>
          </w:p>
        </w:tc>
        <w:tc>
          <w:tcPr>
            <w:tcW w:w="180" w:type="dxa"/>
          </w:tcPr>
          <w:p w14:paraId="64C160B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99B8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F9FAE1" w14:textId="44C17ED0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(183,245)</w:t>
            </w:r>
          </w:p>
        </w:tc>
        <w:tc>
          <w:tcPr>
            <w:tcW w:w="186" w:type="dxa"/>
          </w:tcPr>
          <w:p w14:paraId="591A6B2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8D4960" w14:textId="404DAF13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3,959,464</w:t>
            </w:r>
          </w:p>
        </w:tc>
        <w:tc>
          <w:tcPr>
            <w:tcW w:w="180" w:type="dxa"/>
            <w:vAlign w:val="bottom"/>
          </w:tcPr>
          <w:p w14:paraId="7844C708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9471F9" w14:textId="2DD62C0C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3,553,390</w:t>
            </w:r>
          </w:p>
        </w:tc>
      </w:tr>
      <w:tr w:rsidR="00313E0B" w:rsidRPr="00267458" w14:paraId="2ED7E29E" w14:textId="77777777" w:rsidTr="00FE7235">
        <w:trPr>
          <w:cantSplit/>
        </w:trPr>
        <w:tc>
          <w:tcPr>
            <w:tcW w:w="2689" w:type="dxa"/>
          </w:tcPr>
          <w:p w14:paraId="0EDE1A72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lastRenderedPageBreak/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14:paraId="79A946A6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085A31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790EC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3991D6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9C7D88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88AC7E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E085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A2854F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E11F24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7449B8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73D070A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43D364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11651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0F5C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2CBB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00EB45A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29BE5B" w14:textId="0C64A1E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1,755,572</w:t>
            </w:r>
          </w:p>
        </w:tc>
        <w:tc>
          <w:tcPr>
            <w:tcW w:w="180" w:type="dxa"/>
            <w:vAlign w:val="bottom"/>
          </w:tcPr>
          <w:p w14:paraId="6F7884D8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8D3FDC" w14:textId="268AE65B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1,862,942</w:t>
            </w:r>
          </w:p>
        </w:tc>
      </w:tr>
      <w:tr w:rsidR="00313E0B" w:rsidRPr="00267458" w14:paraId="76548827" w14:textId="77777777" w:rsidTr="00FE7235">
        <w:trPr>
          <w:cantSplit/>
        </w:trPr>
        <w:tc>
          <w:tcPr>
            <w:tcW w:w="2689" w:type="dxa"/>
          </w:tcPr>
          <w:p w14:paraId="2B1D9F71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2A7A75F0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0B4165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D884E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04BA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12C0B9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78537F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280441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3818A4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61C0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3EFBB5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94B388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5C56558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CDBEE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2281C2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D8CC63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5625D4CB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5FFE" w14:textId="39B3FDC9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5,715,036</w:t>
            </w:r>
          </w:p>
        </w:tc>
        <w:tc>
          <w:tcPr>
            <w:tcW w:w="180" w:type="dxa"/>
            <w:vAlign w:val="bottom"/>
          </w:tcPr>
          <w:p w14:paraId="26AC4A7F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2BEF5" w14:textId="4DB48698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5,416,332</w:t>
            </w:r>
          </w:p>
        </w:tc>
      </w:tr>
      <w:tr w:rsidR="00313E0B" w:rsidRPr="00267458" w14:paraId="29F5A9B7" w14:textId="77777777" w:rsidTr="00FE7235">
        <w:trPr>
          <w:cantSplit/>
        </w:trPr>
        <w:tc>
          <w:tcPr>
            <w:tcW w:w="2689" w:type="dxa"/>
          </w:tcPr>
          <w:p w14:paraId="23F8477E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06DB620D" w14:textId="7117A045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267458">
              <w:rPr>
                <w:rFonts w:ascii="Angsana New" w:hAnsi="Angsana New"/>
                <w:color w:val="000000"/>
                <w:sz w:val="26"/>
                <w:szCs w:val="26"/>
              </w:rPr>
              <w:t xml:space="preserve"> 31 </w:t>
            </w: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94D45D2" w14:textId="493F6EDD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950,178</w:t>
            </w:r>
          </w:p>
        </w:tc>
        <w:tc>
          <w:tcPr>
            <w:tcW w:w="180" w:type="dxa"/>
            <w:vAlign w:val="bottom"/>
          </w:tcPr>
          <w:p w14:paraId="147C4C81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8FA1B7" w14:textId="348A0AF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909,996</w:t>
            </w:r>
          </w:p>
        </w:tc>
        <w:tc>
          <w:tcPr>
            <w:tcW w:w="180" w:type="dxa"/>
            <w:vAlign w:val="bottom"/>
          </w:tcPr>
          <w:p w14:paraId="443BD3C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395616" w14:textId="2ED37202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73,310</w:t>
            </w:r>
          </w:p>
        </w:tc>
        <w:tc>
          <w:tcPr>
            <w:tcW w:w="180" w:type="dxa"/>
            <w:vAlign w:val="bottom"/>
          </w:tcPr>
          <w:p w14:paraId="20A85213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6172B3" w14:textId="4F37A24C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107,388</w:t>
            </w:r>
          </w:p>
        </w:tc>
        <w:tc>
          <w:tcPr>
            <w:tcW w:w="180" w:type="dxa"/>
            <w:vAlign w:val="bottom"/>
          </w:tcPr>
          <w:p w14:paraId="597A2806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5E56B5" w14:textId="69A3CFF1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366,027</w:t>
            </w:r>
          </w:p>
        </w:tc>
        <w:tc>
          <w:tcPr>
            <w:tcW w:w="180" w:type="dxa"/>
            <w:vAlign w:val="bottom"/>
          </w:tcPr>
          <w:p w14:paraId="44312024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AADC5F" w14:textId="183E739C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248,068</w:t>
            </w:r>
          </w:p>
        </w:tc>
        <w:tc>
          <w:tcPr>
            <w:tcW w:w="186" w:type="dxa"/>
            <w:vAlign w:val="bottom"/>
          </w:tcPr>
          <w:p w14:paraId="54D4F370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E5D455" w14:textId="77777777" w:rsidR="00313E0B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8C021B" w14:textId="420F7E3F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(155,273)</w:t>
            </w:r>
          </w:p>
        </w:tc>
        <w:tc>
          <w:tcPr>
            <w:tcW w:w="180" w:type="dxa"/>
          </w:tcPr>
          <w:p w14:paraId="7E39874B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11B0E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6605D1" w14:textId="11BBF425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(170,487)</w:t>
            </w:r>
          </w:p>
        </w:tc>
        <w:tc>
          <w:tcPr>
            <w:tcW w:w="186" w:type="dxa"/>
          </w:tcPr>
          <w:p w14:paraId="7FFA17D0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707BD3" w14:textId="219C4E9C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1,234,242</w:t>
            </w:r>
          </w:p>
        </w:tc>
        <w:tc>
          <w:tcPr>
            <w:tcW w:w="180" w:type="dxa"/>
            <w:vAlign w:val="bottom"/>
          </w:tcPr>
          <w:p w14:paraId="4E4B31D5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C38C99" w14:textId="5177374E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1,094,965</w:t>
            </w:r>
          </w:p>
        </w:tc>
      </w:tr>
      <w:tr w:rsidR="00313E0B" w:rsidRPr="00267458" w14:paraId="01D03D55" w14:textId="77777777" w:rsidTr="00FE7235">
        <w:trPr>
          <w:cantSplit/>
        </w:trPr>
        <w:tc>
          <w:tcPr>
            <w:tcW w:w="2689" w:type="dxa"/>
          </w:tcPr>
          <w:p w14:paraId="507CAD0B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A07577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B41DB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E5D8D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D8421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82CAC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A9A6C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71125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DA5858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7C0AC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B7246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6FD4E27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EABFEDE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5D562C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BFD9C8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12BAFB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A9BE32F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675E2A" w14:textId="65919DAD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sz w:val="26"/>
                <w:szCs w:val="26"/>
              </w:rPr>
              <w:t>66,413</w:t>
            </w:r>
          </w:p>
        </w:tc>
        <w:tc>
          <w:tcPr>
            <w:tcW w:w="180" w:type="dxa"/>
            <w:vAlign w:val="bottom"/>
          </w:tcPr>
          <w:p w14:paraId="7D942DCC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ADE252" w14:textId="1DEC9875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sz w:val="26"/>
                <w:szCs w:val="26"/>
              </w:rPr>
              <w:t>100,211</w:t>
            </w:r>
          </w:p>
        </w:tc>
      </w:tr>
      <w:tr w:rsidR="00313E0B" w:rsidRPr="00267458" w14:paraId="6FF061E3" w14:textId="77777777" w:rsidTr="00FE7235">
        <w:trPr>
          <w:cantSplit/>
        </w:trPr>
        <w:tc>
          <w:tcPr>
            <w:tcW w:w="2689" w:type="dxa"/>
          </w:tcPr>
          <w:p w14:paraId="2CCD9BAE" w14:textId="77777777" w:rsidR="00313E0B" w:rsidRPr="00267458" w:rsidRDefault="00313E0B" w:rsidP="00313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66DA25B9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E60DEF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B180F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AD2FD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120A99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2D7D34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2903C4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8241C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23603D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2FED48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4AEDD4B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36C3CB8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A623AB5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72FFC2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CA6C52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BAA847F" w14:textId="77777777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9B59B" w14:textId="18A16FC9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246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1,300,655</w:t>
            </w:r>
          </w:p>
        </w:tc>
        <w:tc>
          <w:tcPr>
            <w:tcW w:w="180" w:type="dxa"/>
            <w:vAlign w:val="bottom"/>
          </w:tcPr>
          <w:p w14:paraId="54A8E15C" w14:textId="77777777" w:rsidR="00313E0B" w:rsidRPr="00267458" w:rsidRDefault="00313E0B" w:rsidP="00313E0B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A6F65" w14:textId="2F16C213" w:rsidR="00313E0B" w:rsidRPr="00267458" w:rsidRDefault="00313E0B" w:rsidP="00313E0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745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1,195,176</w:t>
            </w:r>
          </w:p>
        </w:tc>
      </w:tr>
    </w:tbl>
    <w:p w14:paraId="73E82664" w14:textId="77777777" w:rsidR="00CF28E6" w:rsidRPr="00267458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C15BDF2" w14:textId="77777777" w:rsidR="00FF10E3" w:rsidRPr="00267458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924AAE1" w14:textId="77777777" w:rsidR="00FF10E3" w:rsidRPr="00267458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6EBC5BE4" w14:textId="77777777" w:rsidR="00FF10E3" w:rsidRPr="00267458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4B1E3815" w14:textId="77777777" w:rsidR="00FF10E3" w:rsidRPr="00267458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5A5A04" w14:textId="77777777" w:rsidR="00BC067E" w:rsidRPr="00267458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3C23DE" w14:textId="77777777" w:rsidR="00BC067E" w:rsidRPr="00267458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38E260" w14:textId="77777777" w:rsidR="00BC067E" w:rsidRPr="00267458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267458" w14:paraId="5F5FF1FE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95157D6" w14:textId="77777777" w:rsidR="00FF10E3" w:rsidRPr="00267458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40A39A36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267458" w14:paraId="25A0179C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ED37815" w14:textId="77777777" w:rsidR="00FF10E3" w:rsidRPr="00267458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7FDA4BE" w14:textId="77777777" w:rsidR="009F28F3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1DDC79B" w14:textId="2A8DED75" w:rsidR="009F28F3" w:rsidRPr="009F28F3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F28F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34E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งานพิมพ์</w:t>
            </w:r>
            <w:r w:rsidRPr="009F28F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11B2C387" w14:textId="5248E276" w:rsidR="00FF10E3" w:rsidRPr="00267458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F28F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จำหน่าย</w:t>
            </w:r>
            <w:r w:rsidR="00034E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หนังสือ</w:t>
            </w:r>
          </w:p>
        </w:tc>
        <w:tc>
          <w:tcPr>
            <w:tcW w:w="267" w:type="dxa"/>
          </w:tcPr>
          <w:p w14:paraId="1203DC4D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25E7733D" w14:textId="77777777" w:rsidR="00C63905" w:rsidRPr="00267458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</w:t>
            </w:r>
          </w:p>
          <w:p w14:paraId="426C2377" w14:textId="77777777" w:rsidR="00034E82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</w:p>
          <w:p w14:paraId="15CE3CD7" w14:textId="5F99EE9B" w:rsidR="00FF10E3" w:rsidRPr="00267458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สื่อ</w:t>
            </w:r>
            <w:r w:rsidR="00034E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สิ่งพิมพ์และสื่อ</w:t>
            </w:r>
            <w:r w:rsidR="006C703E"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267458" w14:paraId="77822FA2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09B68F25" w14:textId="77777777" w:rsidR="00BC067E" w:rsidRPr="00267458" w:rsidRDefault="00BC067E" w:rsidP="00BC067E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40923CE5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6" w:type="dxa"/>
          </w:tcPr>
          <w:p w14:paraId="40ED7F06" w14:textId="77777777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67E3A8C2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67" w:type="dxa"/>
          </w:tcPr>
          <w:p w14:paraId="0B049149" w14:textId="77777777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32AC105C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3" w:type="dxa"/>
          </w:tcPr>
          <w:p w14:paraId="2B5304A7" w14:textId="77777777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29BBF90E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5F50A766" w14:textId="77777777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7854F385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1FF9EEDC" w14:textId="77777777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5603FDD4" w:rsidR="00BC067E" w:rsidRPr="00267458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135CEF" w:rsidRPr="00267458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</w:tr>
      <w:tr w:rsidR="00FF10E3" w:rsidRPr="00267458" w14:paraId="5044493B" w14:textId="77777777" w:rsidTr="00C5097D">
        <w:trPr>
          <w:trHeight w:val="87"/>
          <w:tblHeader/>
        </w:trPr>
        <w:tc>
          <w:tcPr>
            <w:tcW w:w="4680" w:type="dxa"/>
            <w:vAlign w:val="bottom"/>
          </w:tcPr>
          <w:p w14:paraId="586A4E10" w14:textId="77777777" w:rsidR="00FF10E3" w:rsidRPr="00267458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267458" w:rsidRDefault="00FF10E3" w:rsidP="00C5097D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267458" w14:paraId="09EB1D00" w14:textId="77777777" w:rsidTr="00C5097D">
        <w:tc>
          <w:tcPr>
            <w:tcW w:w="4680" w:type="dxa"/>
          </w:tcPr>
          <w:p w14:paraId="66BA3752" w14:textId="77777777" w:rsidR="00FF10E3" w:rsidRPr="00267458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FF10E3" w:rsidRPr="00267458" w14:paraId="7255193F" w14:textId="77777777" w:rsidTr="00C5097D">
        <w:tc>
          <w:tcPr>
            <w:tcW w:w="4680" w:type="dxa"/>
            <w:hideMark/>
          </w:tcPr>
          <w:p w14:paraId="1BC439DB" w14:textId="77777777" w:rsidR="00FF10E3" w:rsidRPr="00267458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267458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804774" w:rsidRPr="00267458" w14:paraId="0251F09D" w14:textId="77777777" w:rsidTr="002061E0">
        <w:tc>
          <w:tcPr>
            <w:tcW w:w="4680" w:type="dxa"/>
            <w:vAlign w:val="bottom"/>
            <w:hideMark/>
          </w:tcPr>
          <w:p w14:paraId="45B675AE" w14:textId="77777777" w:rsidR="00804774" w:rsidRPr="00267458" w:rsidRDefault="00804774" w:rsidP="0080477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430ECD08" w:rsidR="00804774" w:rsidRPr="00034E82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4E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62,285</w:t>
            </w:r>
          </w:p>
        </w:tc>
        <w:tc>
          <w:tcPr>
            <w:tcW w:w="246" w:type="dxa"/>
          </w:tcPr>
          <w:p w14:paraId="7B0F39E0" w14:textId="77777777" w:rsidR="00804774" w:rsidRPr="00804774" w:rsidRDefault="00804774" w:rsidP="00804774"/>
        </w:tc>
        <w:tc>
          <w:tcPr>
            <w:tcW w:w="1284" w:type="dxa"/>
          </w:tcPr>
          <w:p w14:paraId="122C35A6" w14:textId="365E145A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8047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67" w:type="dxa"/>
          </w:tcPr>
          <w:p w14:paraId="4512CABD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779FB4D9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8047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273" w:type="dxa"/>
          </w:tcPr>
          <w:p w14:paraId="6911D88E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7762CBA4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047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4E82">
              <w:rPr>
                <w:rFonts w:ascii="Angsana New" w:hAnsi="Angsana New" w:cs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D22A267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74B3D67D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982,419</w:t>
            </w:r>
          </w:p>
        </w:tc>
        <w:tc>
          <w:tcPr>
            <w:tcW w:w="270" w:type="dxa"/>
          </w:tcPr>
          <w:p w14:paraId="39E9CB06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3AC6B768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1,122,612</w:t>
            </w:r>
          </w:p>
        </w:tc>
      </w:tr>
      <w:tr w:rsidR="00804774" w:rsidRPr="00267458" w14:paraId="6334F06E" w14:textId="77777777" w:rsidTr="002061E0">
        <w:trPr>
          <w:trHeight w:val="74"/>
        </w:trPr>
        <w:tc>
          <w:tcPr>
            <w:tcW w:w="4680" w:type="dxa"/>
            <w:vAlign w:val="bottom"/>
            <w:hideMark/>
          </w:tcPr>
          <w:p w14:paraId="1C886186" w14:textId="77777777" w:rsidR="00804774" w:rsidRPr="00267458" w:rsidRDefault="00804774" w:rsidP="0080477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1155C476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047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94E58DA" w14:textId="77777777" w:rsidR="00804774" w:rsidRPr="00804774" w:rsidRDefault="00804774" w:rsidP="00804774"/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24B71D3E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eastAsia="MS Mincho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267" w:type="dxa"/>
          </w:tcPr>
          <w:p w14:paraId="4B7A00CD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5F4E4141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60,012</w:t>
            </w:r>
          </w:p>
        </w:tc>
        <w:tc>
          <w:tcPr>
            <w:tcW w:w="273" w:type="dxa"/>
          </w:tcPr>
          <w:p w14:paraId="46E712C9" w14:textId="67674996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1E61582C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53,841</w:t>
            </w:r>
          </w:p>
        </w:tc>
        <w:tc>
          <w:tcPr>
            <w:tcW w:w="270" w:type="dxa"/>
          </w:tcPr>
          <w:p w14:paraId="0C96007E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31BC7F9B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60,012</w:t>
            </w:r>
          </w:p>
        </w:tc>
        <w:tc>
          <w:tcPr>
            <w:tcW w:w="270" w:type="dxa"/>
          </w:tcPr>
          <w:p w14:paraId="47CF2EC3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498B12AE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sz w:val="30"/>
                <w:szCs w:val="30"/>
              </w:rPr>
              <w:t>53,841</w:t>
            </w:r>
          </w:p>
        </w:tc>
      </w:tr>
      <w:tr w:rsidR="00804774" w:rsidRPr="00267458" w14:paraId="5D05AEB0" w14:textId="77777777" w:rsidTr="002061E0">
        <w:tc>
          <w:tcPr>
            <w:tcW w:w="4680" w:type="dxa"/>
            <w:hideMark/>
          </w:tcPr>
          <w:p w14:paraId="00F89397" w14:textId="77777777" w:rsidR="00804774" w:rsidRPr="00267458" w:rsidRDefault="00804774" w:rsidP="0080477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75C84AD8" w:rsidR="00804774" w:rsidRPr="00804774" w:rsidRDefault="00034E82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662,285</w:t>
            </w:r>
          </w:p>
        </w:tc>
        <w:tc>
          <w:tcPr>
            <w:tcW w:w="246" w:type="dxa"/>
          </w:tcPr>
          <w:p w14:paraId="2B4D0FB7" w14:textId="77777777" w:rsidR="00804774" w:rsidRPr="00804774" w:rsidRDefault="00804774" w:rsidP="00804774">
            <w:pPr>
              <w:rPr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69DFFB91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034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</w:t>
            </w: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34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67" w:type="dxa"/>
          </w:tcPr>
          <w:p w14:paraId="06819E2C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11F42C01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34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34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73" w:type="dxa"/>
          </w:tcPr>
          <w:p w14:paraId="7FD5B4B4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42A4084E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034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29,251</w:t>
            </w:r>
          </w:p>
        </w:tc>
        <w:tc>
          <w:tcPr>
            <w:tcW w:w="270" w:type="dxa"/>
          </w:tcPr>
          <w:p w14:paraId="5A6409E9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311917C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1,042,431</w:t>
            </w:r>
          </w:p>
        </w:tc>
        <w:tc>
          <w:tcPr>
            <w:tcW w:w="270" w:type="dxa"/>
          </w:tcPr>
          <w:p w14:paraId="1DD87F2D" w14:textId="77777777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09EDFEDB" w:rsidR="00804774" w:rsidRPr="00804774" w:rsidRDefault="00804774" w:rsidP="0080477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477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1,176,453</w:t>
            </w:r>
          </w:p>
        </w:tc>
      </w:tr>
    </w:tbl>
    <w:p w14:paraId="2D958555" w14:textId="77777777" w:rsidR="00080E2D" w:rsidRDefault="00080E2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E0B8BBA" w14:textId="0A2908F0" w:rsidR="00080E2D" w:rsidRPr="00267458" w:rsidRDefault="00080E2D" w:rsidP="00080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310"/>
        <w:jc w:val="thaiDistribute"/>
        <w:rPr>
          <w:rFonts w:ascii="Angsana New" w:hAnsi="Angsana New"/>
          <w:sz w:val="30"/>
          <w:szCs w:val="30"/>
          <w:cs/>
        </w:rPr>
        <w:sectPr w:rsidR="00080E2D" w:rsidRPr="00267458" w:rsidSect="005E58FF"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hAnsi="Angsana New" w:hint="cs"/>
          <w:sz w:val="30"/>
          <w:szCs w:val="30"/>
          <w:cs/>
        </w:rPr>
        <w:t xml:space="preserve">รายการบางรายการในข้อมูลส่วนงานดำเนินงานสำหรับปีสิ้นสุดวันที่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 เพื่อให้สอดคล้องกับการนำเสนอในงบการเงินสำหรับปีสิ้นสุดวันที่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การจัดประเภทข้อมูลส่วนงานดำเนินงานของแต่ละส่วนงานที่รายงานใหม่นี้เนื่องจากผู้บริหารเชื่อว่าเป็นข้อมูลที่เหมาะสมในการประเมินผลการดำเนินงานของส่วนงานของกลุ่มบริษัทมากกว่า</w:t>
      </w:r>
    </w:p>
    <w:p w14:paraId="5BFC26BA" w14:textId="77777777" w:rsidR="00B561F2" w:rsidRPr="00267458" w:rsidRDefault="00B561F2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267458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ส่วนงานภูมิศาสตร์</w:t>
      </w:r>
    </w:p>
    <w:p w14:paraId="73668456" w14:textId="77777777" w:rsidR="00B561F2" w:rsidRPr="00267458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20"/>
          <w:szCs w:val="20"/>
        </w:rPr>
      </w:pPr>
      <w:r w:rsidRPr="00267458">
        <w:rPr>
          <w:rFonts w:ascii="Angsana New" w:hAnsi="Angsana New"/>
          <w:b/>
          <w:bCs/>
          <w:sz w:val="30"/>
          <w:szCs w:val="30"/>
          <w:cs/>
        </w:rPr>
        <w:tab/>
      </w:r>
    </w:p>
    <w:p w14:paraId="3EEFBE1E" w14:textId="77777777" w:rsidR="00B561F2" w:rsidRPr="00267458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 w:rsidRPr="00267458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0E5D6DE0" w14:textId="34037DFE" w:rsidR="00F80952" w:rsidRPr="00267458" w:rsidRDefault="00F80952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D4C9E5B" w14:textId="3C920C2A" w:rsidR="00541680" w:rsidRPr="00267458" w:rsidRDefault="00E42525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19</w:t>
      </w:r>
      <w:r w:rsidR="0050559E" w:rsidRPr="00267458">
        <w:rPr>
          <w:rFonts w:ascii="Angsana New" w:hAnsi="Angsana New"/>
          <w:b/>
          <w:bCs/>
          <w:sz w:val="30"/>
          <w:szCs w:val="30"/>
        </w:rPr>
        <w:tab/>
      </w:r>
      <w:r w:rsidR="0050559E" w:rsidRPr="00267458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21136BAB" w14:textId="1F343A0B" w:rsidR="009B2A8E" w:rsidRPr="00267458" w:rsidRDefault="009B2A8E" w:rsidP="00E6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1A3681A" w14:textId="32D44D73" w:rsidR="00E65809" w:rsidRPr="00267458" w:rsidRDefault="00E65809" w:rsidP="00E6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2A6CD" w14:textId="5E563F97" w:rsidR="00E65809" w:rsidRPr="00267458" w:rsidRDefault="008E7755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303E7C" w:rsidRPr="00267458">
        <w:rPr>
          <w:rFonts w:ascii="Angsana New" w:hAnsi="Angsana New"/>
          <w:sz w:val="30"/>
          <w:szCs w:val="30"/>
        </w:rPr>
        <w:t>5-</w:t>
      </w:r>
      <w:r w:rsidR="00EE0B5E" w:rsidRPr="00267458">
        <w:rPr>
          <w:rFonts w:ascii="Angsana New" w:eastAsia="MS Mincho" w:hAnsi="Angsana New"/>
          <w:sz w:val="30"/>
          <w:szCs w:val="30"/>
        </w:rPr>
        <w:t>6</w:t>
      </w:r>
      <w:r w:rsidRPr="00267458">
        <w:rPr>
          <w:rFonts w:ascii="Angsana New" w:eastAsia="MS Mincho" w:hAnsi="Angsana New"/>
          <w:sz w:val="30"/>
          <w:szCs w:val="30"/>
        </w:rPr>
        <w:t xml:space="preserve">, </w:t>
      </w:r>
      <w:r w:rsidR="00C754C6" w:rsidRPr="00267458">
        <w:rPr>
          <w:rFonts w:ascii="Angsana New" w:eastAsia="MS Mincho" w:hAnsi="Angsana New"/>
          <w:sz w:val="30"/>
          <w:szCs w:val="30"/>
        </w:rPr>
        <w:t>10</w:t>
      </w:r>
      <w:r w:rsidRPr="00267458">
        <w:rPr>
          <w:rFonts w:ascii="Angsana New" w:eastAsia="MS Mincho" w:hAnsi="Angsana New"/>
          <w:sz w:val="30"/>
          <w:szCs w:val="30"/>
          <w:cs/>
        </w:rPr>
        <w:t>-1</w:t>
      </w:r>
      <w:r w:rsidR="00303E7C" w:rsidRPr="00267458">
        <w:rPr>
          <w:rFonts w:ascii="Angsana New" w:eastAsia="MS Mincho" w:hAnsi="Angsana New"/>
          <w:sz w:val="30"/>
          <w:szCs w:val="30"/>
        </w:rPr>
        <w:t>2</w:t>
      </w:r>
      <w:r w:rsidR="00C754C6" w:rsidRPr="00267458">
        <w:rPr>
          <w:rFonts w:ascii="Angsana New" w:eastAsia="MS Mincho" w:hAnsi="Angsana New"/>
          <w:sz w:val="30"/>
          <w:szCs w:val="30"/>
        </w:rPr>
        <w:t xml:space="preserve"> </w:t>
      </w:r>
      <w:r w:rsidR="00C754C6" w:rsidRPr="00267458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D52E35" w:rsidRPr="00267458">
        <w:rPr>
          <w:rFonts w:ascii="Angsana New" w:eastAsia="MS Mincho" w:hAnsi="Angsana New"/>
          <w:sz w:val="30"/>
          <w:szCs w:val="30"/>
        </w:rPr>
        <w:t>16</w:t>
      </w:r>
    </w:p>
    <w:p w14:paraId="55A7ABB6" w14:textId="77777777" w:rsidR="00E65809" w:rsidRPr="00267458" w:rsidRDefault="00E65809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50559E" w:rsidRPr="00267458" w14:paraId="3F8372EA" w14:textId="77777777" w:rsidTr="00EE14B9">
        <w:trPr>
          <w:trHeight w:val="420"/>
        </w:trPr>
        <w:tc>
          <w:tcPr>
            <w:tcW w:w="3850" w:type="dxa"/>
          </w:tcPr>
          <w:p w14:paraId="6F63CAD8" w14:textId="77777777" w:rsidR="0050559E" w:rsidRPr="00267458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6269ACBD" w14:textId="77777777" w:rsidR="0050559E" w:rsidRPr="00267458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267458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3548A8E0" w14:textId="77777777" w:rsidR="0050559E" w:rsidRPr="00267458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267458" w14:paraId="50826CC7" w14:textId="77777777" w:rsidTr="00EE14B9">
        <w:trPr>
          <w:trHeight w:val="420"/>
        </w:trPr>
        <w:tc>
          <w:tcPr>
            <w:tcW w:w="3850" w:type="dxa"/>
          </w:tcPr>
          <w:p w14:paraId="30DC572C" w14:textId="77777777" w:rsidR="0090600B" w:rsidRPr="00267458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24A3A7D1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86A1E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42E532DD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381BF1FB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86A1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772F74C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756C088F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86A1E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5E8DA5F7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B24DEC0" w14:textId="7DB172C6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86A1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600B" w:rsidRPr="00267458" w14:paraId="38003D61" w14:textId="77777777" w:rsidTr="00EE14B9">
        <w:trPr>
          <w:trHeight w:val="420"/>
        </w:trPr>
        <w:tc>
          <w:tcPr>
            <w:tcW w:w="3850" w:type="dxa"/>
            <w:vAlign w:val="bottom"/>
          </w:tcPr>
          <w:p w14:paraId="3693E00A" w14:textId="77777777" w:rsidR="0090600B" w:rsidRPr="00267458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6206BFFD" w14:textId="77777777" w:rsidR="0090600B" w:rsidRPr="0026745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DA9" w:rsidRPr="00267458" w14:paraId="631F885B" w14:textId="77777777" w:rsidTr="00EE14B9">
        <w:trPr>
          <w:trHeight w:val="420"/>
        </w:trPr>
        <w:tc>
          <w:tcPr>
            <w:tcW w:w="3850" w:type="dxa"/>
          </w:tcPr>
          <w:p w14:paraId="7C3F7E5D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4802C2E2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322,216</w:t>
            </w:r>
          </w:p>
        </w:tc>
        <w:tc>
          <w:tcPr>
            <w:tcW w:w="238" w:type="dxa"/>
          </w:tcPr>
          <w:p w14:paraId="60BA9AA9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57373C4F" w:rsidR="002A4DA9" w:rsidRPr="00267458" w:rsidRDefault="00D76E61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358,975</w:t>
            </w:r>
          </w:p>
        </w:tc>
        <w:tc>
          <w:tcPr>
            <w:tcW w:w="237" w:type="dxa"/>
          </w:tcPr>
          <w:p w14:paraId="3F5E2C64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68412295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169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59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310A512D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3D8E6EA" w14:textId="6F4C78B1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238,220</w:t>
            </w:r>
          </w:p>
        </w:tc>
      </w:tr>
      <w:tr w:rsidR="002A4DA9" w:rsidRPr="00267458" w14:paraId="202307D9" w14:textId="77777777" w:rsidTr="00EE14B9">
        <w:trPr>
          <w:trHeight w:val="420"/>
        </w:trPr>
        <w:tc>
          <w:tcPr>
            <w:tcW w:w="3850" w:type="dxa"/>
          </w:tcPr>
          <w:p w14:paraId="4BBEF3E2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779F035C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14:paraId="2CF149E9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50CD98" w14:textId="547F2668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(4,089)</w:t>
            </w:r>
          </w:p>
        </w:tc>
        <w:tc>
          <w:tcPr>
            <w:tcW w:w="238" w:type="dxa"/>
          </w:tcPr>
          <w:p w14:paraId="78EC0CB8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37C6B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1A08EAF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(5,930)</w:t>
            </w:r>
          </w:p>
        </w:tc>
        <w:tc>
          <w:tcPr>
            <w:tcW w:w="237" w:type="dxa"/>
          </w:tcPr>
          <w:p w14:paraId="0A72B1CE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C4A769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1BDE43" w14:textId="0FF7E28F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(8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283)</w:t>
            </w:r>
          </w:p>
        </w:tc>
        <w:tc>
          <w:tcPr>
            <w:tcW w:w="237" w:type="dxa"/>
          </w:tcPr>
          <w:p w14:paraId="612A938B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1B51E11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0C4F510A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(5,550)</w:t>
            </w:r>
          </w:p>
        </w:tc>
      </w:tr>
      <w:tr w:rsidR="002A4DA9" w:rsidRPr="00267458" w14:paraId="7F12FD3D" w14:textId="77777777" w:rsidTr="00EE14B9">
        <w:trPr>
          <w:trHeight w:val="420"/>
        </w:trPr>
        <w:tc>
          <w:tcPr>
            <w:tcW w:w="3850" w:type="dxa"/>
          </w:tcPr>
          <w:p w14:paraId="7AF0C960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610C1C20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158,709</w:t>
            </w:r>
          </w:p>
        </w:tc>
        <w:tc>
          <w:tcPr>
            <w:tcW w:w="238" w:type="dxa"/>
          </w:tcPr>
          <w:p w14:paraId="4447BA1F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7D1DA93C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176,050</w:t>
            </w:r>
          </w:p>
        </w:tc>
        <w:tc>
          <w:tcPr>
            <w:tcW w:w="237" w:type="dxa"/>
          </w:tcPr>
          <w:p w14:paraId="5E0330FA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2AA181BA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149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486</w:t>
            </w:r>
          </w:p>
        </w:tc>
        <w:tc>
          <w:tcPr>
            <w:tcW w:w="237" w:type="dxa"/>
          </w:tcPr>
          <w:p w14:paraId="6EB3EB46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755BBD1" w14:textId="329FE6B1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167,374</w:t>
            </w:r>
          </w:p>
        </w:tc>
      </w:tr>
      <w:tr w:rsidR="002A4DA9" w:rsidRPr="00267458" w14:paraId="3F7A1324" w14:textId="77777777" w:rsidTr="00EE14B9">
        <w:trPr>
          <w:trHeight w:val="420"/>
        </w:trPr>
        <w:tc>
          <w:tcPr>
            <w:tcW w:w="3850" w:type="dxa"/>
          </w:tcPr>
          <w:p w14:paraId="168A15D5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1A1BE6E6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961,943</w:t>
            </w:r>
          </w:p>
        </w:tc>
        <w:tc>
          <w:tcPr>
            <w:tcW w:w="238" w:type="dxa"/>
          </w:tcPr>
          <w:p w14:paraId="6A8E7189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70005AFB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945,885</w:t>
            </w:r>
          </w:p>
        </w:tc>
        <w:tc>
          <w:tcPr>
            <w:tcW w:w="237" w:type="dxa"/>
          </w:tcPr>
          <w:p w14:paraId="1188B353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29B9F1B3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414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237" w:type="dxa"/>
          </w:tcPr>
          <w:p w14:paraId="6BA3B7C7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2CE4D59" w14:textId="333F57B0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440,509</w:t>
            </w:r>
          </w:p>
        </w:tc>
      </w:tr>
      <w:tr w:rsidR="002A4DA9" w:rsidRPr="00267458" w14:paraId="7C7A1AC8" w14:textId="77777777" w:rsidTr="00EE14B9">
        <w:trPr>
          <w:trHeight w:val="420"/>
        </w:trPr>
        <w:tc>
          <w:tcPr>
            <w:tcW w:w="3850" w:type="dxa"/>
          </w:tcPr>
          <w:p w14:paraId="493D34AE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14:paraId="4C1AD791" w14:textId="2D19F643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467,579</w:t>
            </w:r>
          </w:p>
        </w:tc>
        <w:tc>
          <w:tcPr>
            <w:tcW w:w="238" w:type="dxa"/>
          </w:tcPr>
          <w:p w14:paraId="3CCCC625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DA4592" w14:textId="52688ECF" w:rsidR="002A4DA9" w:rsidRPr="00267458" w:rsidRDefault="00884050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535,918</w:t>
            </w:r>
          </w:p>
        </w:tc>
        <w:tc>
          <w:tcPr>
            <w:tcW w:w="237" w:type="dxa"/>
          </w:tcPr>
          <w:p w14:paraId="4EABBA7F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1E666A" w14:textId="76AE47D4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117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322</w:t>
            </w:r>
          </w:p>
        </w:tc>
        <w:tc>
          <w:tcPr>
            <w:tcW w:w="237" w:type="dxa"/>
          </w:tcPr>
          <w:p w14:paraId="024BC6E7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01A4FF4" w14:textId="31D6FEFC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125,808</w:t>
            </w:r>
          </w:p>
        </w:tc>
      </w:tr>
      <w:tr w:rsidR="00572B7A" w:rsidRPr="00267458" w14:paraId="32C7CA8F" w14:textId="77777777" w:rsidTr="00DC1C2F">
        <w:trPr>
          <w:trHeight w:val="420"/>
        </w:trPr>
        <w:tc>
          <w:tcPr>
            <w:tcW w:w="3850" w:type="dxa"/>
          </w:tcPr>
          <w:p w14:paraId="2A1AD606" w14:textId="77777777" w:rsidR="00572B7A" w:rsidRPr="00267458" w:rsidRDefault="00572B7A" w:rsidP="00DC1C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6291666A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139,163</w:t>
            </w:r>
          </w:p>
        </w:tc>
        <w:tc>
          <w:tcPr>
            <w:tcW w:w="238" w:type="dxa"/>
          </w:tcPr>
          <w:p w14:paraId="7F12E039" w14:textId="77777777" w:rsidR="00572B7A" w:rsidRPr="00267458" w:rsidRDefault="00572B7A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30E43E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140,370</w:t>
            </w:r>
          </w:p>
        </w:tc>
        <w:tc>
          <w:tcPr>
            <w:tcW w:w="237" w:type="dxa"/>
          </w:tcPr>
          <w:p w14:paraId="78B0E9F9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0CF24A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9B7CC0A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B1B563B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2A4DA9" w:rsidRPr="00267458" w14:paraId="4F1A8F40" w14:textId="77777777" w:rsidTr="00EE14B9">
        <w:trPr>
          <w:trHeight w:val="420"/>
        </w:trPr>
        <w:tc>
          <w:tcPr>
            <w:tcW w:w="3850" w:type="dxa"/>
          </w:tcPr>
          <w:p w14:paraId="73626503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14:paraId="20CA15C2" w14:textId="77777777" w:rsidR="002A4DA9" w:rsidRPr="00267458" w:rsidRDefault="002A4DA9" w:rsidP="002A4DA9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14:paraId="737927C8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B17C16" w14:textId="1C53FEC1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102,031</w:t>
            </w:r>
          </w:p>
        </w:tc>
        <w:tc>
          <w:tcPr>
            <w:tcW w:w="238" w:type="dxa"/>
          </w:tcPr>
          <w:p w14:paraId="4AF20BD8" w14:textId="77777777" w:rsidR="002A4DA9" w:rsidRPr="00267458" w:rsidRDefault="002A4DA9" w:rsidP="002A4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07FBD4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3F378B" w14:textId="1C54B129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148,760</w:t>
            </w:r>
          </w:p>
        </w:tc>
        <w:tc>
          <w:tcPr>
            <w:tcW w:w="237" w:type="dxa"/>
          </w:tcPr>
          <w:p w14:paraId="0A42C5F6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F67F3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B12896" w14:textId="289B8ED4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80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038</w:t>
            </w:r>
          </w:p>
        </w:tc>
        <w:tc>
          <w:tcPr>
            <w:tcW w:w="237" w:type="dxa"/>
          </w:tcPr>
          <w:p w14:paraId="2D6EE181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DC11765" w14:textId="77777777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EFD712" w14:textId="53AB567B" w:rsidR="002A4DA9" w:rsidRPr="00267458" w:rsidRDefault="002A4DA9" w:rsidP="002A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67,426</w:t>
            </w:r>
          </w:p>
        </w:tc>
      </w:tr>
      <w:tr w:rsidR="00C754C6" w:rsidRPr="00267458" w14:paraId="64A15450" w14:textId="77777777" w:rsidTr="00DC1C2F">
        <w:trPr>
          <w:trHeight w:val="420"/>
        </w:trPr>
        <w:tc>
          <w:tcPr>
            <w:tcW w:w="3850" w:type="dxa"/>
          </w:tcPr>
          <w:p w14:paraId="1F1635F8" w14:textId="77777777" w:rsidR="00C754C6" w:rsidRPr="00267458" w:rsidRDefault="00C754C6" w:rsidP="00DC1C2F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ขาดทุนจากการด้อยค่าของอุปกรณ์และ</w:t>
            </w:r>
          </w:p>
          <w:p w14:paraId="54EFD7CA" w14:textId="216C3E40" w:rsidR="00C754C6" w:rsidRPr="00267458" w:rsidRDefault="00C754C6" w:rsidP="00DC1C2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สินทรัพย์ไม่มีตัวตนอื่น</w:t>
            </w:r>
          </w:p>
        </w:tc>
        <w:tc>
          <w:tcPr>
            <w:tcW w:w="1133" w:type="dxa"/>
          </w:tcPr>
          <w:p w14:paraId="61073265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3643BE" w14:textId="0B13E9A2" w:rsidR="00DE3B1E" w:rsidRPr="00267458" w:rsidRDefault="00DE3B1E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64,287</w:t>
            </w:r>
          </w:p>
        </w:tc>
        <w:tc>
          <w:tcPr>
            <w:tcW w:w="238" w:type="dxa"/>
          </w:tcPr>
          <w:p w14:paraId="0CD17DF5" w14:textId="77777777" w:rsidR="00C754C6" w:rsidRPr="00267458" w:rsidRDefault="00C754C6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B55919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D9E0BE" w14:textId="0E2A8CCD" w:rsidR="00C754C6" w:rsidRPr="00267458" w:rsidRDefault="00C754C6" w:rsidP="00DE3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08FB077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7D93E1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3719E19" w14:textId="579F1499" w:rsidR="00C754C6" w:rsidRPr="00267458" w:rsidRDefault="00C754C6" w:rsidP="00C7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8CAE8E5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475B02F" w14:textId="77777777" w:rsidR="00C754C6" w:rsidRPr="00267458" w:rsidRDefault="00C754C6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555B6E" w14:textId="61F4E253" w:rsidR="00C754C6" w:rsidRPr="00267458" w:rsidRDefault="00C754C6" w:rsidP="00C75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572B7A" w:rsidRPr="00267458" w14:paraId="730EE43D" w14:textId="77777777" w:rsidTr="00DC1C2F">
        <w:trPr>
          <w:trHeight w:val="420"/>
        </w:trPr>
        <w:tc>
          <w:tcPr>
            <w:tcW w:w="3850" w:type="dxa"/>
          </w:tcPr>
          <w:p w14:paraId="1F6FE5CD" w14:textId="77777777" w:rsidR="00572B7A" w:rsidRPr="00267458" w:rsidRDefault="00572B7A" w:rsidP="00DC1C2F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14:paraId="22CFBA2C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52,009</w:t>
            </w:r>
          </w:p>
        </w:tc>
        <w:tc>
          <w:tcPr>
            <w:tcW w:w="238" w:type="dxa"/>
          </w:tcPr>
          <w:p w14:paraId="1625F584" w14:textId="77777777" w:rsidR="00572B7A" w:rsidRPr="00267458" w:rsidRDefault="00572B7A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488006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40,275</w:t>
            </w:r>
          </w:p>
        </w:tc>
        <w:tc>
          <w:tcPr>
            <w:tcW w:w="237" w:type="dxa"/>
          </w:tcPr>
          <w:p w14:paraId="7D64536C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E14FFF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8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533</w:t>
            </w:r>
          </w:p>
        </w:tc>
        <w:tc>
          <w:tcPr>
            <w:tcW w:w="237" w:type="dxa"/>
          </w:tcPr>
          <w:p w14:paraId="3AC6A38F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17D6815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12,945</w:t>
            </w:r>
          </w:p>
        </w:tc>
      </w:tr>
      <w:tr w:rsidR="00572B7A" w:rsidRPr="00267458" w14:paraId="3E7BCD66" w14:textId="77777777" w:rsidTr="00DC1C2F">
        <w:trPr>
          <w:trHeight w:val="420"/>
        </w:trPr>
        <w:tc>
          <w:tcPr>
            <w:tcW w:w="3850" w:type="dxa"/>
          </w:tcPr>
          <w:p w14:paraId="28A9A2E4" w14:textId="77777777" w:rsidR="00572B7A" w:rsidRPr="00267458" w:rsidRDefault="00572B7A" w:rsidP="00DC1C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14:paraId="0EDAC785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51,182</w:t>
            </w:r>
          </w:p>
        </w:tc>
        <w:tc>
          <w:tcPr>
            <w:tcW w:w="238" w:type="dxa"/>
          </w:tcPr>
          <w:p w14:paraId="7A24DFC0" w14:textId="77777777" w:rsidR="00572B7A" w:rsidRPr="00267458" w:rsidRDefault="00572B7A" w:rsidP="00DC1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A8CFEB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58,616</w:t>
            </w:r>
          </w:p>
        </w:tc>
        <w:tc>
          <w:tcPr>
            <w:tcW w:w="237" w:type="dxa"/>
          </w:tcPr>
          <w:p w14:paraId="2E3D5E49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56F05D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27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766</w:t>
            </w:r>
          </w:p>
        </w:tc>
        <w:tc>
          <w:tcPr>
            <w:tcW w:w="237" w:type="dxa"/>
          </w:tcPr>
          <w:p w14:paraId="394FCB18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52F311C" w14:textId="77777777" w:rsidR="00572B7A" w:rsidRPr="00267458" w:rsidRDefault="00572B7A" w:rsidP="00D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32,548</w:t>
            </w:r>
          </w:p>
        </w:tc>
      </w:tr>
      <w:tr w:rsidR="00786A1E" w:rsidRPr="00267458" w14:paraId="5C1F5D20" w14:textId="77777777" w:rsidTr="00EE14B9">
        <w:trPr>
          <w:trHeight w:val="420"/>
        </w:trPr>
        <w:tc>
          <w:tcPr>
            <w:tcW w:w="3850" w:type="dxa"/>
          </w:tcPr>
          <w:p w14:paraId="48F66F8E" w14:textId="77777777" w:rsidR="00786A1E" w:rsidRPr="00267458" w:rsidRDefault="00786A1E" w:rsidP="00786A1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</w:tcPr>
          <w:p w14:paraId="3122643E" w14:textId="03CAB86E" w:rsidR="00786A1E" w:rsidRPr="00267458" w:rsidRDefault="002A4DA9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41,846</w:t>
            </w:r>
          </w:p>
        </w:tc>
        <w:tc>
          <w:tcPr>
            <w:tcW w:w="238" w:type="dxa"/>
          </w:tcPr>
          <w:p w14:paraId="0F6C6735" w14:textId="77777777" w:rsidR="00786A1E" w:rsidRPr="00267458" w:rsidRDefault="00786A1E" w:rsidP="00786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C01712" w14:textId="127170B4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62,961</w:t>
            </w:r>
          </w:p>
        </w:tc>
        <w:tc>
          <w:tcPr>
            <w:tcW w:w="237" w:type="dxa"/>
          </w:tcPr>
          <w:p w14:paraId="0041FDF0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B77EFB" w14:textId="38517841" w:rsidR="00786A1E" w:rsidRPr="00267458" w:rsidRDefault="004358B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20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522</w:t>
            </w:r>
          </w:p>
        </w:tc>
        <w:tc>
          <w:tcPr>
            <w:tcW w:w="237" w:type="dxa"/>
          </w:tcPr>
          <w:p w14:paraId="608F5620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5E7E3E9" w14:textId="7599E42F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32,715</w:t>
            </w:r>
          </w:p>
        </w:tc>
      </w:tr>
      <w:tr w:rsidR="00786A1E" w:rsidRPr="00267458" w14:paraId="59D7FE49" w14:textId="77777777" w:rsidTr="00EE14B9">
        <w:trPr>
          <w:trHeight w:val="420"/>
        </w:trPr>
        <w:tc>
          <w:tcPr>
            <w:tcW w:w="3850" w:type="dxa"/>
          </w:tcPr>
          <w:p w14:paraId="1AF3A566" w14:textId="77777777" w:rsidR="00786A1E" w:rsidRPr="00267458" w:rsidRDefault="00786A1E" w:rsidP="00786A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14:paraId="101D0A75" w14:textId="692F4535" w:rsidR="00786A1E" w:rsidRPr="00267458" w:rsidRDefault="002A4DA9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32,661</w:t>
            </w:r>
          </w:p>
        </w:tc>
        <w:tc>
          <w:tcPr>
            <w:tcW w:w="238" w:type="dxa"/>
          </w:tcPr>
          <w:p w14:paraId="4526DA29" w14:textId="77777777" w:rsidR="00786A1E" w:rsidRPr="00267458" w:rsidRDefault="00786A1E" w:rsidP="00786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8C1E73" w14:textId="0104BC6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33,107</w:t>
            </w:r>
          </w:p>
        </w:tc>
        <w:tc>
          <w:tcPr>
            <w:tcW w:w="237" w:type="dxa"/>
          </w:tcPr>
          <w:p w14:paraId="60790D86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08AF50" w14:textId="028027ED" w:rsidR="00786A1E" w:rsidRPr="00267458" w:rsidRDefault="004358B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22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  <w:cs/>
              </w:rPr>
              <w:t>416</w:t>
            </w:r>
          </w:p>
        </w:tc>
        <w:tc>
          <w:tcPr>
            <w:tcW w:w="237" w:type="dxa"/>
          </w:tcPr>
          <w:p w14:paraId="2B3A5D8A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92349ED" w14:textId="5B6EEDD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20,887</w:t>
            </w:r>
          </w:p>
        </w:tc>
      </w:tr>
      <w:tr w:rsidR="00786A1E" w:rsidRPr="00267458" w14:paraId="2EA7ADD4" w14:textId="77777777" w:rsidTr="00EE14B9">
        <w:trPr>
          <w:trHeight w:val="420"/>
        </w:trPr>
        <w:tc>
          <w:tcPr>
            <w:tcW w:w="3850" w:type="dxa"/>
          </w:tcPr>
          <w:p w14:paraId="41F690C4" w14:textId="0EA0E3DF" w:rsidR="00786A1E" w:rsidRPr="00267458" w:rsidRDefault="00786A1E" w:rsidP="00786A1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="00EE0B5E"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133" w:type="dxa"/>
          </w:tcPr>
          <w:p w14:paraId="2B1C756A" w14:textId="5CBC4471" w:rsidR="00786A1E" w:rsidRPr="00267458" w:rsidRDefault="00171351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262</w:t>
            </w:r>
            <w:r w:rsidR="002A4DA9" w:rsidRPr="00267458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267458">
              <w:rPr>
                <w:rFonts w:ascii="Angsana New" w:eastAsia="MS Mincho" w:hAnsi="Angsana New"/>
                <w:sz w:val="30"/>
                <w:szCs w:val="30"/>
              </w:rPr>
              <w:t>425</w:t>
            </w:r>
          </w:p>
        </w:tc>
        <w:tc>
          <w:tcPr>
            <w:tcW w:w="238" w:type="dxa"/>
          </w:tcPr>
          <w:p w14:paraId="7DD11E8C" w14:textId="77777777" w:rsidR="00786A1E" w:rsidRPr="00267458" w:rsidRDefault="00786A1E" w:rsidP="00786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8DE628" w14:textId="738FBFB6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sz w:val="30"/>
                <w:szCs w:val="30"/>
              </w:rPr>
              <w:t>259,403</w:t>
            </w:r>
          </w:p>
        </w:tc>
        <w:tc>
          <w:tcPr>
            <w:tcW w:w="237" w:type="dxa"/>
          </w:tcPr>
          <w:p w14:paraId="10C36BC5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0A12E0" w14:textId="411DABB1" w:rsidR="00786A1E" w:rsidRPr="00267458" w:rsidRDefault="007503EA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71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293</w:t>
            </w:r>
          </w:p>
        </w:tc>
        <w:tc>
          <w:tcPr>
            <w:tcW w:w="237" w:type="dxa"/>
          </w:tcPr>
          <w:p w14:paraId="0182D898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BC020F" w14:textId="6BA4FDF5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60,706</w:t>
            </w:r>
          </w:p>
        </w:tc>
      </w:tr>
      <w:tr w:rsidR="00786A1E" w:rsidRPr="00267458" w14:paraId="3DBB2C8D" w14:textId="77777777" w:rsidTr="00EE14B9">
        <w:trPr>
          <w:trHeight w:val="420"/>
        </w:trPr>
        <w:tc>
          <w:tcPr>
            <w:tcW w:w="3850" w:type="dxa"/>
          </w:tcPr>
          <w:p w14:paraId="71C45BB7" w14:textId="77777777" w:rsidR="00786A1E" w:rsidRPr="00267458" w:rsidRDefault="00786A1E" w:rsidP="00786A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รวมต้นทุนขายและการให้บริการ </w:t>
            </w:r>
          </w:p>
          <w:p w14:paraId="14FF7ECC" w14:textId="77777777" w:rsidR="00786A1E" w:rsidRPr="00267458" w:rsidRDefault="00786A1E" w:rsidP="00786A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14:paraId="28B004FE" w14:textId="77777777" w:rsidR="00786A1E" w:rsidRPr="00267458" w:rsidRDefault="00786A1E" w:rsidP="00786A1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446401E" w14:textId="77777777" w:rsidR="002A4DA9" w:rsidRPr="00267458" w:rsidRDefault="002A4DA9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FFEED97" w14:textId="77777777" w:rsidR="002A4DA9" w:rsidRPr="00267458" w:rsidRDefault="002A4DA9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3BC568C" w14:textId="4616B3DD" w:rsidR="002A4DA9" w:rsidRPr="00267458" w:rsidRDefault="002A4DA9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2,651,962</w:t>
            </w:r>
          </w:p>
        </w:tc>
        <w:tc>
          <w:tcPr>
            <w:tcW w:w="238" w:type="dxa"/>
          </w:tcPr>
          <w:p w14:paraId="6B50FD44" w14:textId="77777777" w:rsidR="00786A1E" w:rsidRPr="00267458" w:rsidRDefault="00786A1E" w:rsidP="00786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F7D266E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F382AFF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78D634BA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2,754,390</w:t>
            </w:r>
          </w:p>
        </w:tc>
        <w:tc>
          <w:tcPr>
            <w:tcW w:w="237" w:type="dxa"/>
          </w:tcPr>
          <w:p w14:paraId="6C39FC4D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E46449" w14:textId="77777777" w:rsidR="00EE0B5E" w:rsidRPr="00267458" w:rsidRDefault="00EE0B5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A03FF8A" w14:textId="77777777" w:rsidR="004358BE" w:rsidRPr="00267458" w:rsidRDefault="004358B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558C315" w14:textId="0224465B" w:rsidR="004358BE" w:rsidRPr="00267458" w:rsidRDefault="004358B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1,072,911</w:t>
            </w:r>
          </w:p>
        </w:tc>
        <w:tc>
          <w:tcPr>
            <w:tcW w:w="237" w:type="dxa"/>
          </w:tcPr>
          <w:p w14:paraId="4940D4D2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023EB25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D00D37E" w14:textId="77777777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13BE55BA" w:rsidR="00786A1E" w:rsidRPr="00267458" w:rsidRDefault="00786A1E" w:rsidP="00786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1,193,588</w:t>
            </w:r>
          </w:p>
        </w:tc>
      </w:tr>
    </w:tbl>
    <w:p w14:paraId="50A8E228" w14:textId="77777777" w:rsidR="00541680" w:rsidRPr="00267458" w:rsidRDefault="00541680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D3C3FE" w14:textId="7C6C6FCC" w:rsidR="00DF3F99" w:rsidRPr="00267458" w:rsidRDefault="00061647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lastRenderedPageBreak/>
        <w:t xml:space="preserve">ในระหว่างปี </w:t>
      </w:r>
      <w:r w:rsidRPr="00267458">
        <w:rPr>
          <w:rFonts w:ascii="Angsana New" w:hAnsi="Angsana New"/>
          <w:sz w:val="30"/>
          <w:szCs w:val="30"/>
        </w:rPr>
        <w:t xml:space="preserve">2564 </w:t>
      </w:r>
      <w:r w:rsidRPr="00267458">
        <w:rPr>
          <w:rFonts w:ascii="Angsana New" w:hAnsi="Angsana New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117C34" w:rsidRPr="00267458">
        <w:rPr>
          <w:rFonts w:ascii="Angsana New" w:hAnsi="Angsana New"/>
          <w:sz w:val="30"/>
          <w:szCs w:val="30"/>
        </w:rPr>
        <w:t xml:space="preserve">    </w:t>
      </w:r>
      <w:r w:rsidRPr="00267458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00665B" w:rsidRPr="00267458">
        <w:rPr>
          <w:rFonts w:ascii="Angsana New" w:hAnsi="Angsana New"/>
          <w:sz w:val="30"/>
          <w:szCs w:val="30"/>
        </w:rPr>
        <w:t xml:space="preserve">16.97 </w:t>
      </w:r>
      <w:r w:rsidRPr="00267458">
        <w:rPr>
          <w:rFonts w:ascii="Angsana New" w:hAnsi="Angsana New"/>
          <w:sz w:val="30"/>
          <w:szCs w:val="30"/>
          <w:cs/>
        </w:rPr>
        <w:t>ล้านบาท</w:t>
      </w:r>
      <w:r w:rsidR="00303E7C"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และ </w:t>
      </w:r>
      <w:r w:rsidR="00443F2C" w:rsidRPr="00267458">
        <w:rPr>
          <w:rFonts w:ascii="Angsana New" w:hAnsi="Angsana New"/>
          <w:sz w:val="30"/>
          <w:szCs w:val="30"/>
        </w:rPr>
        <w:t>8.65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267458">
        <w:rPr>
          <w:rFonts w:ascii="Angsana New" w:hAnsi="Angsana New"/>
          <w:i/>
          <w:iCs/>
          <w:sz w:val="30"/>
          <w:szCs w:val="30"/>
          <w:cs/>
        </w:rPr>
        <w:t>(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2563: </w:t>
      </w:r>
      <w:r w:rsidRPr="00267458">
        <w:rPr>
          <w:rFonts w:ascii="Angsana New" w:hAnsi="Angsana New"/>
          <w:i/>
          <w:iCs/>
          <w:sz w:val="30"/>
          <w:szCs w:val="30"/>
          <w:cs/>
        </w:rPr>
        <w:t xml:space="preserve">จำนวน </w:t>
      </w:r>
      <w:r w:rsidR="00117C34" w:rsidRPr="00267458">
        <w:rPr>
          <w:rFonts w:ascii="Angsana New" w:hAnsi="Angsana New"/>
          <w:i/>
          <w:iCs/>
          <w:sz w:val="30"/>
          <w:szCs w:val="30"/>
        </w:rPr>
        <w:t>16.92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 </w:t>
      </w:r>
      <w:r w:rsidRPr="0026745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03E7C" w:rsidRPr="00267458">
        <w:rPr>
          <w:rFonts w:ascii="Angsana New" w:hAnsi="Angsana New"/>
          <w:i/>
          <w:iCs/>
          <w:sz w:val="30"/>
          <w:szCs w:val="30"/>
        </w:rPr>
        <w:t xml:space="preserve"> </w:t>
      </w:r>
      <w:r w:rsidRPr="00267458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117C34" w:rsidRPr="00267458">
        <w:rPr>
          <w:rFonts w:ascii="Angsana New" w:hAnsi="Angsana New"/>
          <w:i/>
          <w:iCs/>
          <w:sz w:val="30"/>
          <w:szCs w:val="30"/>
        </w:rPr>
        <w:t>8.88</w:t>
      </w:r>
      <w:r w:rsidRPr="00267458">
        <w:rPr>
          <w:rFonts w:ascii="Angsana New" w:hAnsi="Angsana New"/>
          <w:i/>
          <w:iCs/>
          <w:sz w:val="30"/>
          <w:szCs w:val="30"/>
        </w:rPr>
        <w:t xml:space="preserve"> </w:t>
      </w:r>
      <w:r w:rsidRPr="00267458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267458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9E4CB05" w14:textId="77777777" w:rsidR="004A1C15" w:rsidRPr="00D25EA8" w:rsidRDefault="004A1C15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9F8F690" w14:textId="16903D21" w:rsidR="00DC794B" w:rsidRPr="00267458" w:rsidRDefault="0054168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0</w:t>
      </w:r>
      <w:r w:rsidR="00DC794B" w:rsidRPr="00267458">
        <w:rPr>
          <w:rFonts w:ascii="Angsana New" w:hAnsi="Angsana New"/>
          <w:b/>
          <w:bCs/>
          <w:sz w:val="30"/>
          <w:szCs w:val="30"/>
        </w:rPr>
        <w:tab/>
      </w:r>
      <w:r w:rsidR="00DC794B" w:rsidRPr="0026745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F17F0F1" w14:textId="11A755E4" w:rsidR="00DC794B" w:rsidRPr="00267458" w:rsidRDefault="00DC794B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96CF69" w14:textId="27EBD696" w:rsidR="008E7755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745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3616D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343D8DDB" w14:textId="77777777" w:rsidR="00EA69D4" w:rsidRPr="00267458" w:rsidRDefault="00EA69D4" w:rsidP="00EA69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p w14:paraId="3877DCC1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              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95CBBEA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A1FE1D" w14:textId="6709CFBB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 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</w:t>
      </w:r>
    </w:p>
    <w:p w14:paraId="529E6CE9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2C50056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267458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67458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  <w:r w:rsidRPr="00267458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AAA6F9" w14:textId="77777777" w:rsidR="00EA69D4" w:rsidRPr="00267458" w:rsidRDefault="00EA69D4" w:rsidP="00EA69D4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F33BFB5" w14:textId="66870B84" w:rsidR="008E7755" w:rsidRPr="00267458" w:rsidRDefault="00EA69D4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    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           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D1BC83" w14:textId="3A39ED91" w:rsidR="00EF6C81" w:rsidRPr="00267458" w:rsidRDefault="00EF6C81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19A67" w14:textId="77777777" w:rsidR="00EF6C81" w:rsidRPr="00267458" w:rsidRDefault="00EF6C81">
      <w:r w:rsidRPr="00267458">
        <w:br w:type="page"/>
      </w: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267458" w14:paraId="3E9E1F4F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483267E" w14:textId="1A63DAE7" w:rsidR="002B3AF8" w:rsidRPr="00267458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14:paraId="26687A8E" w14:textId="77777777" w:rsidR="002B3AF8" w:rsidRPr="0026745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26745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26745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26745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26745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267458" w14:paraId="6CD0107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323E946" w14:textId="77777777" w:rsidR="0090600B" w:rsidRPr="00267458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23B8F886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0A082B8E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5072E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11D766D0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7FD1FDF9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5072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0D2DB4E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17AE7FE8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5072E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AFF0450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36ED5296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5072E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600B" w:rsidRPr="00267458" w14:paraId="52DF39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14:paraId="05154004" w14:textId="77777777" w:rsidR="0090600B" w:rsidRPr="00267458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1B457A59" w14:textId="77777777" w:rsidR="0090600B" w:rsidRPr="0026745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26745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26745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6745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072E" w:rsidRPr="00267458" w14:paraId="085A46A7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7627270" w14:textId="77777777" w:rsidR="0065072E" w:rsidRPr="00267458" w:rsidRDefault="0065072E" w:rsidP="0065072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14:paraId="16CD215C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65072E" w:rsidRPr="00267458" w:rsidRDefault="0065072E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65072E" w:rsidRPr="00267458" w:rsidRDefault="0065072E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72E" w:rsidRPr="00267458" w14:paraId="772627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A552EF7" w14:textId="77777777" w:rsidR="0065072E" w:rsidRPr="00267458" w:rsidRDefault="0065072E" w:rsidP="0065072E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14:paraId="00F77959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36682D0A" w:rsidR="0065072E" w:rsidRPr="00267458" w:rsidRDefault="003D45FF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38" w:type="dxa"/>
          </w:tcPr>
          <w:p w14:paraId="3D4D91FC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3CAD7928" w:rsidR="0065072E" w:rsidRPr="00267458" w:rsidRDefault="0065072E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237" w:type="dxa"/>
          </w:tcPr>
          <w:p w14:paraId="1593D02C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10C816B9" w:rsidR="0065072E" w:rsidRPr="00267458" w:rsidRDefault="003D45FF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37" w:type="dxa"/>
          </w:tcPr>
          <w:p w14:paraId="10EF4363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284A44EE" w:rsidR="0065072E" w:rsidRPr="00267458" w:rsidRDefault="0065072E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</w:tr>
      <w:tr w:rsidR="0065072E" w:rsidRPr="00267458" w14:paraId="07F4BAB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DD808B9" w14:textId="77777777" w:rsidR="0065072E" w:rsidRPr="00267458" w:rsidRDefault="0065072E" w:rsidP="006507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14:paraId="33D35A87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05FDFD15" w:rsidR="0065072E" w:rsidRPr="00267458" w:rsidRDefault="003D45FF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38" w:type="dxa"/>
          </w:tcPr>
          <w:p w14:paraId="74F40AD5" w14:textId="77777777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3878BF1C" w:rsidR="0065072E" w:rsidRPr="00267458" w:rsidRDefault="0065072E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4,259</w:t>
            </w:r>
          </w:p>
        </w:tc>
        <w:tc>
          <w:tcPr>
            <w:tcW w:w="237" w:type="dxa"/>
          </w:tcPr>
          <w:p w14:paraId="174C41CC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28A78E80" w:rsidR="0065072E" w:rsidRPr="00267458" w:rsidRDefault="003D45FF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237" w:type="dxa"/>
          </w:tcPr>
          <w:p w14:paraId="7CF53AA7" w14:textId="77777777" w:rsidR="0065072E" w:rsidRPr="00267458" w:rsidRDefault="0065072E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610D5C91" w:rsidR="0065072E" w:rsidRPr="00267458" w:rsidRDefault="0065072E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1,312</w:t>
            </w:r>
          </w:p>
        </w:tc>
      </w:tr>
      <w:tr w:rsidR="00486C42" w:rsidRPr="00267458" w14:paraId="59CD12EC" w14:textId="77777777" w:rsidTr="00813D59">
        <w:tc>
          <w:tcPr>
            <w:tcW w:w="9708" w:type="dxa"/>
            <w:gridSpan w:val="23"/>
          </w:tcPr>
          <w:p w14:paraId="0A257383" w14:textId="77777777" w:rsidR="00486C42" w:rsidRPr="00267458" w:rsidRDefault="00486C42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3C29" w:rsidRPr="00267458" w14:paraId="6CA4770B" w14:textId="77777777" w:rsidTr="00840E0D">
        <w:tc>
          <w:tcPr>
            <w:tcW w:w="2898" w:type="dxa"/>
          </w:tcPr>
          <w:p w14:paraId="52AC44BD" w14:textId="77777777" w:rsidR="009E3C29" w:rsidRPr="00267458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6861CDAD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1727F"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3C29" w:rsidRPr="00267458" w14:paraId="1BDBFE20" w14:textId="77777777" w:rsidTr="00840E0D">
        <w:tc>
          <w:tcPr>
            <w:tcW w:w="2898" w:type="dxa"/>
          </w:tcPr>
          <w:p w14:paraId="7C77DA9A" w14:textId="77777777" w:rsidR="009E3C29" w:rsidRPr="00267458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D0A3EA8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127E7C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98B3184" w14:textId="1A27151E" w:rsidR="009E3C29" w:rsidRPr="00267458" w:rsidRDefault="003D21A0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F17B9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F75FF5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4C290D06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82E8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48DBF56B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2DC5E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0ACDB77" w14:textId="1021BADC" w:rsidR="009E3C29" w:rsidRPr="00267458" w:rsidRDefault="003D21A0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7F17B9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226C2B7D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ACD2A49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D72" w:rsidRPr="00267458" w14:paraId="75FADF42" w14:textId="77777777" w:rsidTr="00840E0D">
        <w:tc>
          <w:tcPr>
            <w:tcW w:w="2898" w:type="dxa"/>
          </w:tcPr>
          <w:p w14:paraId="61B0CFAA" w14:textId="4349289C" w:rsidR="00A92D72" w:rsidRPr="00267458" w:rsidRDefault="00A92D72" w:rsidP="00A92D72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71B95E2" w14:textId="77777777" w:rsidR="00A92D72" w:rsidRPr="00267458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5851D2DF" w14:textId="77777777" w:rsidR="00A92D72" w:rsidRPr="00267458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71F748E7" w:rsidR="00A92D72" w:rsidRPr="00267458" w:rsidRDefault="002A756E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47C94DF4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BB93B46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2F097DB" w:rsidR="00A92D72" w:rsidRPr="00267458" w:rsidRDefault="008167D3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3" w:type="dxa"/>
          </w:tcPr>
          <w:p w14:paraId="6DF3D65D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A92D72" w:rsidRPr="00267458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3C29" w:rsidRPr="00267458" w14:paraId="0BDC681C" w14:textId="77777777" w:rsidTr="00840E0D">
        <w:tc>
          <w:tcPr>
            <w:tcW w:w="2898" w:type="dxa"/>
          </w:tcPr>
          <w:p w14:paraId="3453E65B" w14:textId="6D8E88E9" w:rsidR="009E3C29" w:rsidRPr="00267458" w:rsidRDefault="007F17B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11B902CF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9E3C29" w:rsidRPr="00267458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3C29" w:rsidRPr="00267458" w14:paraId="42FA6EB3" w14:textId="77777777" w:rsidTr="00840E0D">
        <w:tc>
          <w:tcPr>
            <w:tcW w:w="2898" w:type="dxa"/>
          </w:tcPr>
          <w:p w14:paraId="2192B42B" w14:textId="77777777" w:rsidR="009E3C29" w:rsidRPr="00267458" w:rsidRDefault="009E3C29" w:rsidP="00EE14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9E3C29" w:rsidRPr="00267458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7B9" w:rsidRPr="00267458" w14:paraId="102535C6" w14:textId="77777777" w:rsidTr="00840E0D">
        <w:tc>
          <w:tcPr>
            <w:tcW w:w="2898" w:type="dxa"/>
          </w:tcPr>
          <w:p w14:paraId="3BFC1B69" w14:textId="26FAD2E4" w:rsidR="007F17B9" w:rsidRPr="00267458" w:rsidRDefault="007F17B9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51B46EA6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05B88A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853EA2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07EAF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7DC8AB08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44BD" w14:textId="77777777" w:rsidR="007F17B9" w:rsidRPr="00267458" w:rsidRDefault="007F17B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0697B50B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092B2F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BCA68CA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22E87F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93E252E" w14:textId="77777777" w:rsidR="007F17B9" w:rsidRPr="00267458" w:rsidRDefault="007F17B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267458" w14:paraId="23BBA0E8" w14:textId="77777777" w:rsidTr="00840E0D">
        <w:tc>
          <w:tcPr>
            <w:tcW w:w="2898" w:type="dxa"/>
          </w:tcPr>
          <w:p w14:paraId="1C75917C" w14:textId="32CD6786" w:rsidR="009E3C29" w:rsidRPr="00267458" w:rsidRDefault="007F17B9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267458">
              <w:rPr>
                <w:rFonts w:ascii="Angsana New" w:hAnsi="Angsana New"/>
                <w:sz w:val="30"/>
                <w:szCs w:val="30"/>
              </w:rPr>
              <w:t>(</w:t>
            </w:r>
            <w:r w:rsidR="00F36D37" w:rsidRPr="0026745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B1727F" w:rsidRPr="0026745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</w:p>
        </w:tc>
        <w:tc>
          <w:tcPr>
            <w:tcW w:w="900" w:type="dxa"/>
            <w:gridSpan w:val="2"/>
          </w:tcPr>
          <w:p w14:paraId="655B0E52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9E3C29" w:rsidRPr="00267458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9E3C29" w:rsidRPr="00267458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B9" w:rsidRPr="00267458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45CBF77D" w:rsidR="007F17B9" w:rsidRPr="00267458" w:rsidRDefault="007F17B9" w:rsidP="007F17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7F6049B7" w:rsidR="007F17B9" w:rsidRPr="00267458" w:rsidRDefault="002A756E" w:rsidP="002A756E">
            <w:pPr>
              <w:tabs>
                <w:tab w:val="decimal" w:pos="612"/>
              </w:tabs>
              <w:spacing w:line="240" w:lineRule="auto"/>
              <w:ind w:left="-108" w:right="-4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gridSpan w:val="2"/>
          </w:tcPr>
          <w:p w14:paraId="05F90697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7B195D35" w:rsidR="007F17B9" w:rsidRPr="00267458" w:rsidRDefault="00813D59" w:rsidP="002A756E">
            <w:pPr>
              <w:tabs>
                <w:tab w:val="decimal" w:pos="612"/>
              </w:tabs>
              <w:spacing w:line="240" w:lineRule="auto"/>
              <w:ind w:left="-108" w:right="-4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A756E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7ACBCE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4D447804" w:rsidR="007F17B9" w:rsidRPr="00267458" w:rsidRDefault="002A756E" w:rsidP="002A756E">
            <w:pPr>
              <w:tabs>
                <w:tab w:val="decimal" w:pos="612"/>
              </w:tabs>
              <w:spacing w:line="240" w:lineRule="auto"/>
              <w:ind w:left="-108" w:right="-4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25F0802" w14:textId="77777777" w:rsidR="007F17B9" w:rsidRPr="00267458" w:rsidRDefault="007F17B9" w:rsidP="007F17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1CFAE5B1" w:rsidR="007F17B9" w:rsidRPr="00267458" w:rsidRDefault="001B32F3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50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17B9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3,145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gridSpan w:val="2"/>
          </w:tcPr>
          <w:p w14:paraId="7A756302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2433CBD8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4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63" w:type="dxa"/>
          </w:tcPr>
          <w:p w14:paraId="13D42720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4B491272" w:rsidR="007F17B9" w:rsidRPr="00267458" w:rsidRDefault="001B32F3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320"/>
              </w:tabs>
              <w:spacing w:line="240" w:lineRule="auto"/>
              <w:ind w:left="-108" w:right="-3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17B9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2,516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8CF4761" w14:textId="01661F47" w:rsidR="009E3C29" w:rsidRPr="00267458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7F17B9" w:rsidRPr="00267458" w14:paraId="6D2B6278" w14:textId="77777777" w:rsidTr="00523AF4">
        <w:tc>
          <w:tcPr>
            <w:tcW w:w="2898" w:type="dxa"/>
          </w:tcPr>
          <w:p w14:paraId="107E2A61" w14:textId="77777777" w:rsidR="007F17B9" w:rsidRPr="00267458" w:rsidRDefault="007F17B9" w:rsidP="00523AF4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14:paraId="532C7FB0" w14:textId="7E9207FB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7B9" w:rsidRPr="00267458" w14:paraId="29E4C1D8" w14:textId="77777777" w:rsidTr="00523AF4">
        <w:tc>
          <w:tcPr>
            <w:tcW w:w="2898" w:type="dxa"/>
          </w:tcPr>
          <w:p w14:paraId="346D8623" w14:textId="77777777" w:rsidR="007F17B9" w:rsidRPr="00267458" w:rsidRDefault="007F17B9" w:rsidP="00523AF4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8BFBFF5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412A4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BE1FD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1D97A87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F3E8227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40EB3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884BEAC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39790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542A494D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754AEE94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6AF9B46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B9" w:rsidRPr="00267458" w14:paraId="7A38313C" w14:textId="77777777" w:rsidTr="00523AF4">
        <w:tc>
          <w:tcPr>
            <w:tcW w:w="2898" w:type="dxa"/>
          </w:tcPr>
          <w:p w14:paraId="47ED4725" w14:textId="7F793E7B" w:rsidR="007F17B9" w:rsidRPr="00267458" w:rsidRDefault="007F17B9" w:rsidP="00523AF4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CF41D0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4E1CAD91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3B67D2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2B0ABC75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55EC8DD3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6F09AFC4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1A8E36B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27296B65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7B09CE44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3" w:type="dxa"/>
          </w:tcPr>
          <w:p w14:paraId="423AF8F8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B6E1C15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7F17B9" w:rsidRPr="00267458" w14:paraId="4A91C950" w14:textId="77777777" w:rsidTr="00523AF4">
        <w:tc>
          <w:tcPr>
            <w:tcW w:w="2898" w:type="dxa"/>
          </w:tcPr>
          <w:p w14:paraId="58C5C24E" w14:textId="561DC36B" w:rsidR="007F17B9" w:rsidRPr="00267458" w:rsidRDefault="007F17B9" w:rsidP="00523AF4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35BC1FC0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0D1AD46E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5444F8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0E6C31A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7FD76A39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06130C3D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3C939A2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9B4BB8A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258B861C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4A4A614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B843929" w14:textId="77777777" w:rsidR="007F17B9" w:rsidRPr="00267458" w:rsidRDefault="007F17B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F17B9" w:rsidRPr="00267458" w14:paraId="3785428F" w14:textId="77777777" w:rsidTr="00523AF4">
        <w:tc>
          <w:tcPr>
            <w:tcW w:w="2898" w:type="dxa"/>
          </w:tcPr>
          <w:p w14:paraId="55E4DFCC" w14:textId="77777777" w:rsidR="007F17B9" w:rsidRPr="00267458" w:rsidRDefault="007F17B9" w:rsidP="00523AF4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14:paraId="486A77DD" w14:textId="77777777" w:rsidR="007F17B9" w:rsidRPr="00267458" w:rsidRDefault="007F17B9" w:rsidP="00523AF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17B9" w:rsidRPr="00267458" w14:paraId="21A9E04F" w14:textId="77777777" w:rsidTr="00523AF4">
        <w:tc>
          <w:tcPr>
            <w:tcW w:w="2898" w:type="dxa"/>
          </w:tcPr>
          <w:p w14:paraId="54865780" w14:textId="4C670E5A" w:rsidR="007F17B9" w:rsidRPr="00267458" w:rsidRDefault="007F17B9" w:rsidP="007F17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40D7B147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B8BA39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CCF6D9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26AA04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255245B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0AD24" w14:textId="77777777" w:rsidR="007F17B9" w:rsidRPr="00267458" w:rsidRDefault="007F17B9" w:rsidP="007F17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52DF4878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5AEC1050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2D3ABC68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15AB879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063D9DD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B9" w:rsidRPr="00267458" w14:paraId="3AE9EEF5" w14:textId="77777777" w:rsidTr="00523AF4">
        <w:tc>
          <w:tcPr>
            <w:tcW w:w="2898" w:type="dxa"/>
          </w:tcPr>
          <w:p w14:paraId="0E5749A9" w14:textId="2ECE9B0C" w:rsidR="007F17B9" w:rsidRPr="00267458" w:rsidRDefault="007F17B9" w:rsidP="007F17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</w:t>
            </w:r>
          </w:p>
        </w:tc>
        <w:tc>
          <w:tcPr>
            <w:tcW w:w="900" w:type="dxa"/>
          </w:tcPr>
          <w:p w14:paraId="45B1867A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80C4FF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51239D6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1A05B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BB1A630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16531" w14:textId="77777777" w:rsidR="007F17B9" w:rsidRPr="00267458" w:rsidRDefault="007F17B9" w:rsidP="007F17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CD3D60C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65C794FA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34AB1629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27DE67B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2FFD061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7B9" w:rsidRPr="00267458" w14:paraId="3DFEBC65" w14:textId="77777777" w:rsidTr="00523AF4">
        <w:trPr>
          <w:trHeight w:val="335"/>
        </w:trPr>
        <w:tc>
          <w:tcPr>
            <w:tcW w:w="2898" w:type="dxa"/>
          </w:tcPr>
          <w:p w14:paraId="3B80FF0D" w14:textId="490742AA" w:rsidR="007F17B9" w:rsidRPr="00267458" w:rsidRDefault="007F17B9" w:rsidP="007F17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C56B97" w14:textId="32710DC9" w:rsidR="007F17B9" w:rsidRPr="00267458" w:rsidRDefault="00DC046B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BD5FD6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1288BB" w14:textId="362A9CE1" w:rsidR="007F17B9" w:rsidRPr="00267458" w:rsidRDefault="00DC046B" w:rsidP="007F17B9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144EAA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4A1ABCB4" w14:textId="1BD13ACF" w:rsidR="007F17B9" w:rsidRPr="00267458" w:rsidRDefault="00DC046B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6236C" w14:textId="77777777" w:rsidR="007F17B9" w:rsidRPr="00267458" w:rsidRDefault="007F17B9" w:rsidP="007F17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1249E4DE" w14:textId="099A783D" w:rsidR="007F17B9" w:rsidRPr="00267458" w:rsidRDefault="001B32F3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50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17B9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3,145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  <w:gridSpan w:val="2"/>
          </w:tcPr>
          <w:p w14:paraId="37DDCB3A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52CA3AD9" w14:textId="4BFE5BF9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4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63" w:type="dxa"/>
          </w:tcPr>
          <w:p w14:paraId="33407B50" w14:textId="77777777" w:rsidR="007F17B9" w:rsidRPr="00267458" w:rsidRDefault="007F17B9" w:rsidP="007F17B9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BC775CB" w14:textId="498E51F8" w:rsidR="007F17B9" w:rsidRPr="00267458" w:rsidRDefault="001B32F3" w:rsidP="007F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320"/>
              </w:tabs>
              <w:spacing w:line="240" w:lineRule="auto"/>
              <w:ind w:left="-108" w:right="-3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F17B9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2,516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5B34811" w14:textId="56034698" w:rsidR="00EF6C81" w:rsidRPr="00267458" w:rsidRDefault="00EF6C8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6B81115" w14:textId="77777777" w:rsidR="00EF6C81" w:rsidRPr="00267458" w:rsidRDefault="00EF6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267458">
        <w:rPr>
          <w:rFonts w:ascii="Angsana New" w:hAnsi="Angsana New"/>
          <w:sz w:val="24"/>
          <w:szCs w:val="24"/>
        </w:rP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267458" w14:paraId="0FC6EBEE" w14:textId="77777777" w:rsidTr="009E3C29">
        <w:tc>
          <w:tcPr>
            <w:tcW w:w="2338" w:type="pct"/>
          </w:tcPr>
          <w:p w14:paraId="22F2381F" w14:textId="77777777" w:rsidR="009E3C29" w:rsidRPr="00267458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267458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267458" w14:paraId="7C3AA4BD" w14:textId="77777777" w:rsidTr="00EE14B9">
        <w:tc>
          <w:tcPr>
            <w:tcW w:w="2338" w:type="pct"/>
          </w:tcPr>
          <w:p w14:paraId="5D55BD29" w14:textId="77777777" w:rsidR="009E3C29" w:rsidRPr="00267458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427059D3" w:rsidR="009E3C29" w:rsidRPr="00267458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87109" w:rsidRPr="00267458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C8652FB" w14:textId="77777777" w:rsidR="009E3C29" w:rsidRPr="00267458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1971F062" w:rsidR="009E3C29" w:rsidRPr="00267458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87109" w:rsidRPr="0026745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E3C29" w:rsidRPr="00267458" w14:paraId="174EBBDE" w14:textId="77777777" w:rsidTr="00EE14B9">
        <w:tc>
          <w:tcPr>
            <w:tcW w:w="2338" w:type="pct"/>
          </w:tcPr>
          <w:p w14:paraId="70CEE7E9" w14:textId="77777777" w:rsidR="009E3C29" w:rsidRPr="00267458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267458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267458" w14:paraId="762AC492" w14:textId="77777777" w:rsidTr="00EE14B9">
        <w:tc>
          <w:tcPr>
            <w:tcW w:w="2338" w:type="pct"/>
          </w:tcPr>
          <w:p w14:paraId="4289DF55" w14:textId="77777777" w:rsidR="009E3C29" w:rsidRPr="00267458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267458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109" w:rsidRPr="00267458" w14:paraId="4F51DC62" w14:textId="77777777" w:rsidTr="00EE14B9">
        <w:tc>
          <w:tcPr>
            <w:tcW w:w="2338" w:type="pct"/>
          </w:tcPr>
          <w:p w14:paraId="61C41DDB" w14:textId="77777777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5B147411" w:rsidR="00687109" w:rsidRPr="00267458" w:rsidRDefault="001E5E87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314,012</w:t>
            </w:r>
          </w:p>
        </w:tc>
        <w:tc>
          <w:tcPr>
            <w:tcW w:w="146" w:type="pct"/>
          </w:tcPr>
          <w:p w14:paraId="6D8EF83A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5E766140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174,928</w:t>
            </w:r>
          </w:p>
        </w:tc>
      </w:tr>
      <w:tr w:rsidR="00687109" w:rsidRPr="00267458" w14:paraId="66F314AC" w14:textId="77777777" w:rsidTr="00EE14B9">
        <w:tc>
          <w:tcPr>
            <w:tcW w:w="2338" w:type="pct"/>
          </w:tcPr>
          <w:p w14:paraId="12806D20" w14:textId="77777777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4C2AEA11" w:rsidR="00687109" w:rsidRPr="00267458" w:rsidRDefault="001E5E87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62,802</w:t>
            </w:r>
          </w:p>
        </w:tc>
        <w:tc>
          <w:tcPr>
            <w:tcW w:w="146" w:type="pct"/>
          </w:tcPr>
          <w:p w14:paraId="095744FF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36D736AA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34,986</w:t>
            </w:r>
          </w:p>
        </w:tc>
      </w:tr>
      <w:tr w:rsidR="00033C3C" w:rsidRPr="00267458" w14:paraId="5553B2EF" w14:textId="77777777" w:rsidTr="00EE14B9">
        <w:tc>
          <w:tcPr>
            <w:tcW w:w="2338" w:type="pct"/>
          </w:tcPr>
          <w:p w14:paraId="0346384D" w14:textId="6B38137C" w:rsidR="00033C3C" w:rsidRPr="00267458" w:rsidRDefault="00033C3C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กำไรหรือขาดทุนจากการตัดรายการระหว่างกัน</w:t>
            </w:r>
          </w:p>
        </w:tc>
        <w:tc>
          <w:tcPr>
            <w:tcW w:w="484" w:type="pct"/>
          </w:tcPr>
          <w:p w14:paraId="37EA826B" w14:textId="77777777" w:rsidR="00033C3C" w:rsidRPr="00267458" w:rsidRDefault="00033C3C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9A0F4D" w14:textId="77777777" w:rsidR="00033C3C" w:rsidRPr="00267458" w:rsidRDefault="00033C3C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49D1F1" w14:textId="7A0E7E2A" w:rsidR="00033C3C" w:rsidRPr="00DE1226" w:rsidRDefault="00033C3C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E1226">
              <w:rPr>
                <w:rFonts w:ascii="Angsana New" w:hAnsi="Angsana New"/>
                <w:sz w:val="30"/>
                <w:szCs w:val="30"/>
              </w:rPr>
              <w:t>12,717</w:t>
            </w:r>
          </w:p>
        </w:tc>
        <w:tc>
          <w:tcPr>
            <w:tcW w:w="146" w:type="pct"/>
          </w:tcPr>
          <w:p w14:paraId="0207E3A5" w14:textId="77777777" w:rsidR="00033C3C" w:rsidRPr="00267458" w:rsidRDefault="00033C3C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3B4E34C" w14:textId="77777777" w:rsidR="00033C3C" w:rsidRPr="00267458" w:rsidRDefault="00033C3C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80907C" w14:textId="77777777" w:rsidR="00033C3C" w:rsidRPr="00267458" w:rsidRDefault="00033C3C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833C685" w14:textId="190B1030" w:rsidR="00033C3C" w:rsidRPr="00267458" w:rsidRDefault="00033C3C" w:rsidP="00033C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7109" w:rsidRPr="00267458" w14:paraId="474FE465" w14:textId="77777777" w:rsidTr="00EE14B9">
        <w:tc>
          <w:tcPr>
            <w:tcW w:w="2338" w:type="pct"/>
          </w:tcPr>
          <w:p w14:paraId="166CEFDD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46D77310" w:rsidR="00687109" w:rsidRPr="00DE1226" w:rsidRDefault="008C6B8B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DE122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DE1226">
              <w:rPr>
                <w:rFonts w:ascii="Angsana New" w:hAnsi="Angsana New"/>
                <w:sz w:val="30"/>
                <w:szCs w:val="30"/>
              </w:rPr>
              <w:t>,</w:t>
            </w:r>
            <w:r w:rsidR="00AD57E2" w:rsidRPr="00DE1226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46" w:type="pct"/>
          </w:tcPr>
          <w:p w14:paraId="37BC8A28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6558BF52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</w:tr>
      <w:tr w:rsidR="00687109" w:rsidRPr="00267458" w14:paraId="59BE9E54" w14:textId="77777777" w:rsidTr="00EE14B9">
        <w:tc>
          <w:tcPr>
            <w:tcW w:w="2338" w:type="pct"/>
          </w:tcPr>
          <w:p w14:paraId="5EF9DAB8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517AF2D1" w:rsidR="00687109" w:rsidRPr="00DE1226" w:rsidRDefault="008C6B8B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DE1226">
              <w:rPr>
                <w:rFonts w:ascii="Angsana New" w:hAnsi="Angsana New"/>
                <w:sz w:val="30"/>
                <w:szCs w:val="30"/>
              </w:rPr>
              <w:t>(8,</w:t>
            </w:r>
            <w:r w:rsidR="00AD57E2" w:rsidRPr="00DE1226">
              <w:rPr>
                <w:rFonts w:ascii="Angsana New" w:hAnsi="Angsana New"/>
                <w:sz w:val="30"/>
                <w:szCs w:val="30"/>
              </w:rPr>
              <w:t>016</w:t>
            </w:r>
            <w:r w:rsidRPr="00DE12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7A0AFEA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48998F9B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(8,128)</w:t>
            </w:r>
          </w:p>
        </w:tc>
      </w:tr>
      <w:tr w:rsidR="00687109" w:rsidRPr="00267458" w14:paraId="7603132E" w14:textId="77777777" w:rsidTr="00A31CCC">
        <w:tc>
          <w:tcPr>
            <w:tcW w:w="2338" w:type="pct"/>
          </w:tcPr>
          <w:p w14:paraId="00CCF1A2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687109" w:rsidRPr="00267458" w:rsidRDefault="00687109" w:rsidP="00687109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6E4EF38C" w:rsidR="00687109" w:rsidRPr="00DE1226" w:rsidRDefault="008C6B8B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E1226">
              <w:rPr>
                <w:rFonts w:ascii="Angsana New" w:hAnsi="Angsana New"/>
                <w:sz w:val="30"/>
                <w:szCs w:val="30"/>
              </w:rPr>
              <w:t>(</w:t>
            </w:r>
            <w:r w:rsidR="00033C3C" w:rsidRPr="00DE1226">
              <w:rPr>
                <w:rFonts w:ascii="Angsana New" w:hAnsi="Angsana New"/>
                <w:sz w:val="30"/>
                <w:szCs w:val="30"/>
              </w:rPr>
              <w:t>101,810</w:t>
            </w:r>
            <w:r w:rsidRPr="00DE12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117F285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63A8BEB2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(46,107)</w:t>
            </w:r>
          </w:p>
        </w:tc>
      </w:tr>
      <w:tr w:rsidR="00687109" w:rsidRPr="00267458" w14:paraId="36726934" w14:textId="77777777" w:rsidTr="00E10A67">
        <w:tc>
          <w:tcPr>
            <w:tcW w:w="2338" w:type="pct"/>
          </w:tcPr>
          <w:p w14:paraId="6F03CA0A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ในปีปัจจุบัน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</w:t>
            </w:r>
          </w:p>
          <w:p w14:paraId="7F6AC50F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14:paraId="3E16D227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6EEF8C" w14:textId="77777777" w:rsidR="00672040" w:rsidRPr="00DE1226" w:rsidRDefault="00672040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7AE5D0AD" w14:textId="1E1A18A2" w:rsidR="00687109" w:rsidRPr="00DE1226" w:rsidRDefault="00672040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E1226">
              <w:rPr>
                <w:rFonts w:ascii="Angsana New" w:hAnsi="Angsana New"/>
                <w:sz w:val="30"/>
                <w:szCs w:val="30"/>
              </w:rPr>
              <w:t>19,9</w:t>
            </w:r>
            <w:r w:rsidR="008C6B8B" w:rsidRPr="00DE122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6" w:type="pct"/>
          </w:tcPr>
          <w:p w14:paraId="5D8374CE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1364814" w14:textId="77777777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4A7811BD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19,014</w:t>
            </w:r>
          </w:p>
        </w:tc>
      </w:tr>
      <w:tr w:rsidR="00687109" w:rsidRPr="00267458" w14:paraId="5695892B" w14:textId="77777777" w:rsidTr="00E10A67">
        <w:tc>
          <w:tcPr>
            <w:tcW w:w="2338" w:type="pct"/>
          </w:tcPr>
          <w:p w14:paraId="6876F382" w14:textId="332879DC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393384"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668C367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1D25F3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45CBD2" w14:textId="54C8F812" w:rsidR="00687109" w:rsidRPr="00DE1226" w:rsidRDefault="008C6B8B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E1226">
              <w:rPr>
                <w:rFonts w:ascii="Angsana New" w:hAnsi="Angsana New"/>
                <w:sz w:val="30"/>
                <w:szCs w:val="30"/>
              </w:rPr>
              <w:t>(</w:t>
            </w:r>
            <w:r w:rsidR="004D69B4" w:rsidRPr="00DE1226">
              <w:rPr>
                <w:rFonts w:ascii="Angsana New" w:hAnsi="Angsana New"/>
                <w:sz w:val="30"/>
                <w:szCs w:val="30"/>
              </w:rPr>
              <w:t>1,062</w:t>
            </w:r>
            <w:r w:rsidRPr="00DE12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1A90A8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D05FC0A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2F668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BD3C768" w14:textId="62160DAB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</w:tr>
      <w:tr w:rsidR="00687109" w:rsidRPr="00267458" w14:paraId="4C72B29E" w14:textId="77777777" w:rsidTr="00731FDF">
        <w:tc>
          <w:tcPr>
            <w:tcW w:w="2338" w:type="pct"/>
          </w:tcPr>
          <w:p w14:paraId="41BC0CCA" w14:textId="77777777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0202B10D" w:rsidR="00687109" w:rsidRPr="00267458" w:rsidRDefault="00672040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49" w:type="pct"/>
          </w:tcPr>
          <w:p w14:paraId="453452E1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02D9BE6D" w:rsidR="00687109" w:rsidRPr="00267458" w:rsidRDefault="00672040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6" w:type="pct"/>
          </w:tcPr>
          <w:p w14:paraId="0A73FFF5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2798D03F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2.43</w:t>
            </w:r>
          </w:p>
        </w:tc>
        <w:tc>
          <w:tcPr>
            <w:tcW w:w="146" w:type="pct"/>
          </w:tcPr>
          <w:p w14:paraId="6AE5BC33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306626DD" w:rsidR="00687109" w:rsidRPr="00267458" w:rsidRDefault="00687109" w:rsidP="0068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4,259</w:t>
            </w:r>
          </w:p>
        </w:tc>
      </w:tr>
      <w:tr w:rsidR="00687109" w:rsidRPr="00267458" w14:paraId="706D326F" w14:textId="77777777" w:rsidTr="00F33295">
        <w:tc>
          <w:tcPr>
            <w:tcW w:w="2338" w:type="pct"/>
          </w:tcPr>
          <w:p w14:paraId="60D8BD87" w14:textId="77777777" w:rsidR="00687109" w:rsidRPr="00267458" w:rsidRDefault="00687109" w:rsidP="006E6643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2" w:type="pct"/>
            <w:gridSpan w:val="7"/>
          </w:tcPr>
          <w:p w14:paraId="75EBC18D" w14:textId="77777777" w:rsidR="00687109" w:rsidRPr="00267458" w:rsidRDefault="00687109" w:rsidP="006E664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6E6643" w:rsidRPr="00267458" w14:paraId="3A812ECA" w14:textId="77777777" w:rsidTr="00F33295">
        <w:tc>
          <w:tcPr>
            <w:tcW w:w="2338" w:type="pct"/>
          </w:tcPr>
          <w:p w14:paraId="3F585E39" w14:textId="77777777" w:rsidR="006E6643" w:rsidRPr="00267458" w:rsidRDefault="006E6643" w:rsidP="006E6643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6E6643" w:rsidRPr="00267458" w:rsidRDefault="006E6643" w:rsidP="006E664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267458" w14:paraId="006FE69E" w14:textId="77777777" w:rsidTr="00F33295">
        <w:tc>
          <w:tcPr>
            <w:tcW w:w="2338" w:type="pct"/>
          </w:tcPr>
          <w:p w14:paraId="08ECDD05" w14:textId="77777777" w:rsidR="009E3C29" w:rsidRPr="00267458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4B67D873" w:rsidR="009E3C29" w:rsidRPr="00267458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87109" w:rsidRPr="00267458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0551042" w14:textId="77777777" w:rsidR="009E3C29" w:rsidRPr="00267458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75C2FA74" w:rsidR="009E3C29" w:rsidRPr="00267458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87109" w:rsidRPr="0026745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9E3C29" w:rsidRPr="00267458" w14:paraId="5338CA3D" w14:textId="77777777" w:rsidTr="00F33295">
        <w:tc>
          <w:tcPr>
            <w:tcW w:w="2338" w:type="pct"/>
          </w:tcPr>
          <w:p w14:paraId="5FEEDD57" w14:textId="77777777" w:rsidR="009E3C29" w:rsidRPr="00267458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9E3C29" w:rsidRPr="00267458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267458" w14:paraId="4D3438EE" w14:textId="77777777" w:rsidTr="00F33295">
        <w:tc>
          <w:tcPr>
            <w:tcW w:w="2338" w:type="pct"/>
          </w:tcPr>
          <w:p w14:paraId="44B36A31" w14:textId="77777777" w:rsidR="009E3C29" w:rsidRPr="00267458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9E3C29" w:rsidRPr="00267458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9E3C29" w:rsidRPr="00267458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9E3C29" w:rsidRPr="00267458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9E3C29" w:rsidRPr="00267458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7109" w:rsidRPr="00267458" w14:paraId="0AF3CDA8" w14:textId="77777777" w:rsidTr="00F33295">
        <w:tc>
          <w:tcPr>
            <w:tcW w:w="2338" w:type="pct"/>
          </w:tcPr>
          <w:p w14:paraId="6778D554" w14:textId="2A1F7331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69539B82" w:rsidR="00687109" w:rsidRPr="00267458" w:rsidRDefault="00393384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4,413</w:t>
            </w:r>
          </w:p>
        </w:tc>
        <w:tc>
          <w:tcPr>
            <w:tcW w:w="146" w:type="pct"/>
          </w:tcPr>
          <w:p w14:paraId="3A54E73F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7E8F650D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23,394</w:t>
            </w:r>
          </w:p>
        </w:tc>
      </w:tr>
      <w:tr w:rsidR="00687109" w:rsidRPr="00267458" w14:paraId="17D02339" w14:textId="77777777" w:rsidTr="00F33295">
        <w:tc>
          <w:tcPr>
            <w:tcW w:w="2338" w:type="pct"/>
          </w:tcPr>
          <w:p w14:paraId="4625560F" w14:textId="77777777" w:rsidR="00687109" w:rsidRPr="00267458" w:rsidRDefault="00687109" w:rsidP="0068710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77777777" w:rsidR="00687109" w:rsidRPr="00267458" w:rsidRDefault="00687109" w:rsidP="00687109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55D2F713" w:rsidR="00687109" w:rsidRPr="00267458" w:rsidRDefault="00CC3F2F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6" w:type="pct"/>
          </w:tcPr>
          <w:p w14:paraId="5C2EFD01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77777777" w:rsidR="00687109" w:rsidRPr="00267458" w:rsidRDefault="00687109" w:rsidP="00687109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3BD76DB2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4,679</w:t>
            </w:r>
          </w:p>
        </w:tc>
      </w:tr>
      <w:tr w:rsidR="00687109" w:rsidRPr="00267458" w14:paraId="3ED4AC1E" w14:textId="77777777" w:rsidTr="00F33295">
        <w:tc>
          <w:tcPr>
            <w:tcW w:w="2338" w:type="pct"/>
          </w:tcPr>
          <w:p w14:paraId="26E40119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20193E33" w:rsidR="00687109" w:rsidRPr="00267458" w:rsidRDefault="00CC3F2F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46" w:type="pct"/>
          </w:tcPr>
          <w:p w14:paraId="5B5B26BD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2DDB6D9E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687109" w:rsidRPr="00267458" w14:paraId="751BEC7F" w14:textId="77777777" w:rsidTr="00F33295">
        <w:tc>
          <w:tcPr>
            <w:tcW w:w="2338" w:type="pct"/>
          </w:tcPr>
          <w:p w14:paraId="7FDBC2D3" w14:textId="77777777" w:rsidR="00687109" w:rsidRPr="00267458" w:rsidRDefault="00687109" w:rsidP="0068710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095E4EFC" w:rsidR="00687109" w:rsidRPr="00267458" w:rsidRDefault="00CC3F2F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(7,507)</w:t>
            </w:r>
          </w:p>
        </w:tc>
        <w:tc>
          <w:tcPr>
            <w:tcW w:w="146" w:type="pct"/>
          </w:tcPr>
          <w:p w14:paraId="61A260D9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687109" w:rsidRPr="00267458" w:rsidRDefault="00687109" w:rsidP="0068710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687109" w:rsidRPr="00267458" w:rsidRDefault="00687109" w:rsidP="00687109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36EA388C" w:rsidR="00687109" w:rsidRPr="00267458" w:rsidRDefault="00687109" w:rsidP="006871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(7,937)</w:t>
            </w:r>
          </w:p>
        </w:tc>
      </w:tr>
      <w:tr w:rsidR="00CC3F2F" w:rsidRPr="00267458" w14:paraId="7B9182BF" w14:textId="77777777" w:rsidTr="00F33295">
        <w:tc>
          <w:tcPr>
            <w:tcW w:w="2338" w:type="pct"/>
          </w:tcPr>
          <w:p w14:paraId="7E3F04C1" w14:textId="77777777" w:rsidR="00CC3F2F" w:rsidRPr="00267458" w:rsidRDefault="00CC3F2F" w:rsidP="00CC3F2F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0587EBF9" w14:textId="4BF6341F" w:rsidR="00CC3F2F" w:rsidRPr="00267458" w:rsidRDefault="00CC3F2F" w:rsidP="00CC3F2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4" w:type="pct"/>
          </w:tcPr>
          <w:p w14:paraId="4A7463E8" w14:textId="77777777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299AD0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A033B4" w14:textId="77777777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4D250E1B" w14:textId="6B3A3861" w:rsidR="00CC3F2F" w:rsidRPr="00267458" w:rsidRDefault="007C3FC4" w:rsidP="007C3FC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</w:pPr>
            <w:r w:rsidRPr="00267458"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  <w:tc>
          <w:tcPr>
            <w:tcW w:w="146" w:type="pct"/>
          </w:tcPr>
          <w:p w14:paraId="219AF50E" w14:textId="77777777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0B7EC5B" w14:textId="77777777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F349D5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E8EF088" w14:textId="77777777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22644400" w14:textId="5CAE80C0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</w:tr>
      <w:tr w:rsidR="00CC3F2F" w:rsidRPr="00267458" w14:paraId="66A306C1" w14:textId="77777777" w:rsidTr="00F33295">
        <w:tc>
          <w:tcPr>
            <w:tcW w:w="2338" w:type="pct"/>
          </w:tcPr>
          <w:p w14:paraId="4B4CBA13" w14:textId="6CCDEDCB" w:rsidR="00CC3F2F" w:rsidRPr="00267458" w:rsidRDefault="00CC3F2F" w:rsidP="00CC3F2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  <w:r w:rsidRPr="0026745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14:paraId="598B4125" w14:textId="77777777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4F04E7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7BF14D" w14:textId="0CAA66BC" w:rsidR="00CC3F2F" w:rsidRPr="00267458" w:rsidRDefault="007C3FC4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</w:t>
            </w:r>
            <w:r w:rsidR="00672040" w:rsidRPr="00267458">
              <w:rPr>
                <w:rFonts w:ascii="Angsana New" w:hAnsi="Angsana New"/>
                <w:sz w:val="30"/>
                <w:szCs w:val="30"/>
              </w:rPr>
              <w:t>40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5E4F994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C477E1A" w14:textId="77777777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D9564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91764" w14:textId="3FE5FAF6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CC3F2F" w:rsidRPr="00267458" w14:paraId="676B1359" w14:textId="77777777" w:rsidTr="00F33295">
        <w:tc>
          <w:tcPr>
            <w:tcW w:w="2338" w:type="pct"/>
          </w:tcPr>
          <w:p w14:paraId="1747197F" w14:textId="77777777" w:rsidR="00CC3F2F" w:rsidRPr="00267458" w:rsidRDefault="00CC3F2F" w:rsidP="00CC3F2F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3F829CB9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12.41</w:t>
            </w:r>
          </w:p>
        </w:tc>
        <w:tc>
          <w:tcPr>
            <w:tcW w:w="149" w:type="pct"/>
          </w:tcPr>
          <w:p w14:paraId="157E76AD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65ED1F43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6" w:type="pct"/>
          </w:tcPr>
          <w:p w14:paraId="7EAE20C4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0BC6D339" w:rsidR="00CC3F2F" w:rsidRPr="00267458" w:rsidRDefault="00CC3F2F" w:rsidP="00CC3F2F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5.60</w:t>
            </w:r>
          </w:p>
        </w:tc>
        <w:tc>
          <w:tcPr>
            <w:tcW w:w="146" w:type="pct"/>
          </w:tcPr>
          <w:p w14:paraId="25572889" w14:textId="77777777" w:rsidR="00CC3F2F" w:rsidRPr="00267458" w:rsidRDefault="00CC3F2F" w:rsidP="00CC3F2F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5591A908" w:rsidR="00CC3F2F" w:rsidRPr="00267458" w:rsidRDefault="00CC3F2F" w:rsidP="00CC3F2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1,312</w:t>
            </w:r>
          </w:p>
        </w:tc>
      </w:tr>
    </w:tbl>
    <w:p w14:paraId="79CC69E9" w14:textId="1B1D03AA" w:rsidR="00EF6C81" w:rsidRPr="00267458" w:rsidRDefault="00EF6C81">
      <w:pPr>
        <w:rPr>
          <w:rFonts w:asciiTheme="majorBidi" w:hAnsiTheme="majorBidi" w:cstheme="majorBidi"/>
          <w:sz w:val="30"/>
          <w:szCs w:val="30"/>
        </w:rPr>
      </w:pPr>
    </w:p>
    <w:p w14:paraId="718A586F" w14:textId="77777777" w:rsidR="00EF6C81" w:rsidRPr="00267458" w:rsidRDefault="00EF6C81">
      <w:r w:rsidRPr="00267458">
        <w:br w:type="page"/>
      </w: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267458" w14:paraId="77A385D6" w14:textId="77777777" w:rsidTr="00C5097D">
        <w:trPr>
          <w:trHeight w:val="413"/>
        </w:trPr>
        <w:tc>
          <w:tcPr>
            <w:tcW w:w="2275" w:type="pct"/>
          </w:tcPr>
          <w:p w14:paraId="48984D90" w14:textId="6C681F6C" w:rsidR="00F14AEE" w:rsidRPr="00267458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14:paraId="15E46FD9" w14:textId="77777777" w:rsidR="00F14AEE" w:rsidRPr="00267458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643" w:rsidRPr="00267458" w14:paraId="56E72D2C" w14:textId="77777777" w:rsidTr="00C5097D">
        <w:trPr>
          <w:trHeight w:val="413"/>
        </w:trPr>
        <w:tc>
          <w:tcPr>
            <w:tcW w:w="2275" w:type="pct"/>
          </w:tcPr>
          <w:p w14:paraId="575250D0" w14:textId="77777777" w:rsidR="006E6643" w:rsidRPr="00267458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14:paraId="0BF30EF6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14:paraId="0691AD37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1DAED326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14AEE" w:rsidRPr="00267458" w14:paraId="0F3DB88A" w14:textId="77777777" w:rsidTr="00C5097D">
        <w:trPr>
          <w:trHeight w:val="413"/>
        </w:trPr>
        <w:tc>
          <w:tcPr>
            <w:tcW w:w="2275" w:type="pct"/>
          </w:tcPr>
          <w:p w14:paraId="7DBCDF0D" w14:textId="77777777" w:rsidR="00F14AEE" w:rsidRPr="00267458" w:rsidRDefault="006E6643" w:rsidP="00C5097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14:paraId="51C5EF68" w14:textId="641F7882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865CA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17E4206" w14:textId="77777777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B7A078" w14:textId="2670EC0B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865CA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4693EF97" w14:textId="77777777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45B3F16" w14:textId="33EBD80D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865CA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2B8FF08E" w14:textId="77777777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0C4EF4" w14:textId="281C6BC7" w:rsidR="00F14AEE" w:rsidRPr="00267458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B865CA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4AEE" w:rsidRPr="00267458" w14:paraId="6C89E082" w14:textId="77777777" w:rsidTr="00C5097D">
        <w:trPr>
          <w:trHeight w:val="74"/>
        </w:trPr>
        <w:tc>
          <w:tcPr>
            <w:tcW w:w="2275" w:type="pct"/>
          </w:tcPr>
          <w:p w14:paraId="4DDD4E10" w14:textId="77777777" w:rsidR="00F14AEE" w:rsidRPr="00267458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14:paraId="3E08A40A" w14:textId="77777777" w:rsidR="00F14AEE" w:rsidRPr="00267458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5CA" w:rsidRPr="00267458" w14:paraId="2A5AEC66" w14:textId="77777777" w:rsidTr="00C5097D">
        <w:trPr>
          <w:trHeight w:val="218"/>
        </w:trPr>
        <w:tc>
          <w:tcPr>
            <w:tcW w:w="2275" w:type="pct"/>
          </w:tcPr>
          <w:p w14:paraId="0076C302" w14:textId="77777777" w:rsidR="00B865CA" w:rsidRPr="00267458" w:rsidRDefault="00B865CA" w:rsidP="00B865CA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6723C6DE" w14:textId="0683CF42" w:rsidR="00B865CA" w:rsidRPr="00267458" w:rsidRDefault="00103E90" w:rsidP="00B865C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88,124</w:t>
            </w:r>
          </w:p>
        </w:tc>
        <w:tc>
          <w:tcPr>
            <w:tcW w:w="156" w:type="pct"/>
            <w:gridSpan w:val="2"/>
          </w:tcPr>
          <w:p w14:paraId="629113C1" w14:textId="77777777" w:rsidR="00B865CA" w:rsidRPr="00267458" w:rsidRDefault="00B865CA" w:rsidP="00B865C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AFC800" w14:textId="7D15754E" w:rsidR="00B865CA" w:rsidRPr="00267458" w:rsidRDefault="00B865CA" w:rsidP="00B865C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87,322</w:t>
            </w:r>
          </w:p>
        </w:tc>
        <w:tc>
          <w:tcPr>
            <w:tcW w:w="135" w:type="pct"/>
          </w:tcPr>
          <w:p w14:paraId="5C988FA0" w14:textId="77777777" w:rsidR="00B865CA" w:rsidRPr="00267458" w:rsidRDefault="00B865CA" w:rsidP="00B865C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3CACF0E" w14:textId="79F4EE8C" w:rsidR="00B865CA" w:rsidRPr="00267458" w:rsidRDefault="00182343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(83,360)</w:t>
            </w:r>
          </w:p>
        </w:tc>
        <w:tc>
          <w:tcPr>
            <w:tcW w:w="140" w:type="pct"/>
          </w:tcPr>
          <w:p w14:paraId="7676356F" w14:textId="77777777" w:rsidR="00B865CA" w:rsidRPr="00267458" w:rsidRDefault="00B865CA" w:rsidP="00B865CA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ECCC00" w14:textId="271B00E2" w:rsidR="00B865CA" w:rsidRPr="00267458" w:rsidRDefault="00B865CA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(81,638)</w:t>
            </w:r>
          </w:p>
        </w:tc>
      </w:tr>
      <w:tr w:rsidR="00B865CA" w:rsidRPr="00267458" w14:paraId="03E322EA" w14:textId="77777777" w:rsidTr="00C5097D">
        <w:trPr>
          <w:trHeight w:val="164"/>
        </w:trPr>
        <w:tc>
          <w:tcPr>
            <w:tcW w:w="2275" w:type="pct"/>
          </w:tcPr>
          <w:p w14:paraId="7D2BDB12" w14:textId="77777777" w:rsidR="00B865CA" w:rsidRPr="00267458" w:rsidRDefault="00B865CA" w:rsidP="00B865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6802F76" w14:textId="6C614BAA" w:rsidR="00B865CA" w:rsidRPr="00267458" w:rsidRDefault="00336315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3E90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83,360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6" w:type="pct"/>
            <w:gridSpan w:val="2"/>
          </w:tcPr>
          <w:p w14:paraId="4EA98753" w14:textId="77777777" w:rsidR="00B865CA" w:rsidRPr="00267458" w:rsidRDefault="00B865CA" w:rsidP="00B865C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8B9639A" w14:textId="764AE341" w:rsidR="00B865CA" w:rsidRPr="00267458" w:rsidRDefault="00B865CA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(81,638)</w:t>
            </w:r>
          </w:p>
        </w:tc>
        <w:tc>
          <w:tcPr>
            <w:tcW w:w="135" w:type="pct"/>
          </w:tcPr>
          <w:p w14:paraId="5B2EECBA" w14:textId="77777777" w:rsidR="00B865CA" w:rsidRPr="00267458" w:rsidRDefault="00B865CA" w:rsidP="00B865C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23C76FC" w14:textId="2A8C9E2A" w:rsidR="00B865CA" w:rsidRPr="00267458" w:rsidRDefault="00182343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83,360</w:t>
            </w:r>
          </w:p>
        </w:tc>
        <w:tc>
          <w:tcPr>
            <w:tcW w:w="140" w:type="pct"/>
          </w:tcPr>
          <w:p w14:paraId="54AD6C19" w14:textId="77777777" w:rsidR="00B865CA" w:rsidRPr="00267458" w:rsidRDefault="00B865CA" w:rsidP="00B865CA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18F106" w14:textId="083C8724" w:rsidR="00B865CA" w:rsidRPr="00267458" w:rsidRDefault="00B865CA" w:rsidP="00B865C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81,638</w:t>
            </w:r>
          </w:p>
        </w:tc>
      </w:tr>
      <w:tr w:rsidR="00B865CA" w:rsidRPr="00267458" w14:paraId="07E6DC4F" w14:textId="77777777" w:rsidTr="00C5097D">
        <w:trPr>
          <w:trHeight w:val="109"/>
        </w:trPr>
        <w:tc>
          <w:tcPr>
            <w:tcW w:w="2275" w:type="pct"/>
          </w:tcPr>
          <w:p w14:paraId="3BBF132C" w14:textId="77777777" w:rsidR="00B865CA" w:rsidRPr="00267458" w:rsidRDefault="00B865CA" w:rsidP="00B865CA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C4F4040" w14:textId="23528445" w:rsidR="00B865CA" w:rsidRPr="00267458" w:rsidRDefault="00103E90" w:rsidP="00B865C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4,764</w:t>
            </w:r>
          </w:p>
        </w:tc>
        <w:tc>
          <w:tcPr>
            <w:tcW w:w="156" w:type="pct"/>
            <w:gridSpan w:val="2"/>
          </w:tcPr>
          <w:p w14:paraId="776092BD" w14:textId="77777777" w:rsidR="00B865CA" w:rsidRPr="00267458" w:rsidRDefault="00B865CA" w:rsidP="00B865CA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EEA6567" w14:textId="55D2566F" w:rsidR="00B865CA" w:rsidRPr="00267458" w:rsidRDefault="00B865CA" w:rsidP="00B865C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135" w:type="pct"/>
          </w:tcPr>
          <w:p w14:paraId="11410D4B" w14:textId="77777777" w:rsidR="00B865CA" w:rsidRPr="00267458" w:rsidRDefault="00B865CA" w:rsidP="00B865CA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7A7A6CE" w14:textId="77777777" w:rsidR="00B865CA" w:rsidRPr="00267458" w:rsidRDefault="00B865CA" w:rsidP="00B865C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45B6D4EC" w14:textId="77777777" w:rsidR="00B865CA" w:rsidRPr="00267458" w:rsidRDefault="00B865CA" w:rsidP="00B865CA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34265" w14:textId="77777777" w:rsidR="00B865CA" w:rsidRPr="00267458" w:rsidRDefault="00B865CA" w:rsidP="00B865C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E9E7E58" w14:textId="77777777" w:rsidR="00F14AEE" w:rsidRPr="00267458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267458" w14:paraId="462DD895" w14:textId="77777777" w:rsidTr="00C5097D">
        <w:trPr>
          <w:trHeight w:val="413"/>
        </w:trPr>
        <w:tc>
          <w:tcPr>
            <w:tcW w:w="2275" w:type="pct"/>
          </w:tcPr>
          <w:p w14:paraId="6161BFEC" w14:textId="77777777" w:rsidR="00F14AEE" w:rsidRPr="00267458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14:paraId="7E0CA549" w14:textId="77777777" w:rsidR="00F14AEE" w:rsidRPr="00267458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43" w:rsidRPr="00267458" w14:paraId="723CBE0E" w14:textId="77777777" w:rsidTr="00C5097D">
        <w:trPr>
          <w:trHeight w:val="413"/>
        </w:trPr>
        <w:tc>
          <w:tcPr>
            <w:tcW w:w="2275" w:type="pct"/>
          </w:tcPr>
          <w:p w14:paraId="67DA97BB" w14:textId="77777777" w:rsidR="006E6643" w:rsidRPr="00267458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14:paraId="47FBC556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14:paraId="20CE5D5E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27E0B2EC" w14:textId="77777777" w:rsidR="006E6643" w:rsidRPr="00267458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2FA3" w:rsidRPr="00267458" w14:paraId="507317D0" w14:textId="77777777" w:rsidTr="00C5097D">
        <w:trPr>
          <w:trHeight w:val="413"/>
        </w:trPr>
        <w:tc>
          <w:tcPr>
            <w:tcW w:w="2275" w:type="pct"/>
          </w:tcPr>
          <w:p w14:paraId="1F541361" w14:textId="77777777" w:rsidR="00312FA3" w:rsidRPr="00267458" w:rsidRDefault="00312FA3" w:rsidP="00312FA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14:paraId="7778201D" w14:textId="15BDAC35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3124B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74FB5C" w14:textId="77777777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DBD7F4" w14:textId="63988CC7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3124B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6CF89C2E" w14:textId="77777777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88C8A2C" w14:textId="4DC96C8E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3124B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629D7E64" w14:textId="77777777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06BC50" w14:textId="02020E83" w:rsidR="00312FA3" w:rsidRPr="00267458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3124B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4AEE" w:rsidRPr="00267458" w14:paraId="0BF8041B" w14:textId="77777777" w:rsidTr="00C5097D">
        <w:trPr>
          <w:trHeight w:val="200"/>
        </w:trPr>
        <w:tc>
          <w:tcPr>
            <w:tcW w:w="2275" w:type="pct"/>
          </w:tcPr>
          <w:p w14:paraId="6A655CBA" w14:textId="77777777" w:rsidR="00F14AEE" w:rsidRPr="00267458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14:paraId="4DA3476D" w14:textId="77777777" w:rsidR="00F14AEE" w:rsidRPr="00267458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24B" w:rsidRPr="00267458" w14:paraId="5B7826B1" w14:textId="77777777" w:rsidTr="00C5097D">
        <w:trPr>
          <w:trHeight w:val="305"/>
        </w:trPr>
        <w:tc>
          <w:tcPr>
            <w:tcW w:w="2275" w:type="pct"/>
          </w:tcPr>
          <w:p w14:paraId="44C23BAD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6A783AB4" w14:textId="231D583D" w:rsidR="00C3124B" w:rsidRPr="00267458" w:rsidRDefault="00393384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34,755</w:t>
            </w:r>
          </w:p>
        </w:tc>
        <w:tc>
          <w:tcPr>
            <w:tcW w:w="156" w:type="pct"/>
            <w:gridSpan w:val="2"/>
          </w:tcPr>
          <w:p w14:paraId="217109F2" w14:textId="77777777" w:rsidR="00C3124B" w:rsidRPr="00267458" w:rsidRDefault="00C3124B" w:rsidP="00C3124B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975ABD" w14:textId="223BF084" w:rsidR="00C3124B" w:rsidRPr="00267458" w:rsidRDefault="00C3124B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33,971</w:t>
            </w:r>
          </w:p>
        </w:tc>
        <w:tc>
          <w:tcPr>
            <w:tcW w:w="135" w:type="pct"/>
          </w:tcPr>
          <w:p w14:paraId="3180C5A0" w14:textId="77777777" w:rsidR="00C3124B" w:rsidRPr="00267458" w:rsidRDefault="00C3124B" w:rsidP="00C3124B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42A511C" w14:textId="6B60E506" w:rsidR="00C3124B" w:rsidRPr="00267458" w:rsidRDefault="00393384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(8,966)</w:t>
            </w:r>
          </w:p>
        </w:tc>
        <w:tc>
          <w:tcPr>
            <w:tcW w:w="140" w:type="pct"/>
          </w:tcPr>
          <w:p w14:paraId="56766BAC" w14:textId="77777777" w:rsidR="00C3124B" w:rsidRPr="00267458" w:rsidRDefault="00C3124B" w:rsidP="00C3124B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0D90C9" w14:textId="0A7CB971" w:rsidR="00C3124B" w:rsidRPr="00267458" w:rsidRDefault="00C3124B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</w:tr>
      <w:tr w:rsidR="00C3124B" w:rsidRPr="00267458" w14:paraId="260C4F63" w14:textId="77777777" w:rsidTr="00C5097D">
        <w:trPr>
          <w:trHeight w:val="305"/>
        </w:trPr>
        <w:tc>
          <w:tcPr>
            <w:tcW w:w="2275" w:type="pct"/>
          </w:tcPr>
          <w:p w14:paraId="2B712C91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FC78F78" w14:textId="5EAC6762" w:rsidR="00C3124B" w:rsidRPr="00267458" w:rsidRDefault="00393384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(8,966)</w:t>
            </w:r>
          </w:p>
        </w:tc>
        <w:tc>
          <w:tcPr>
            <w:tcW w:w="156" w:type="pct"/>
            <w:gridSpan w:val="2"/>
          </w:tcPr>
          <w:p w14:paraId="15D7AB70" w14:textId="77777777" w:rsidR="00C3124B" w:rsidRPr="00267458" w:rsidRDefault="00C3124B" w:rsidP="00C3124B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D8AE0C" w14:textId="7A87FFD4" w:rsidR="00C3124B" w:rsidRPr="00267458" w:rsidRDefault="00C3124B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135" w:type="pct"/>
          </w:tcPr>
          <w:p w14:paraId="4C99CB57" w14:textId="77777777" w:rsidR="00C3124B" w:rsidRPr="00267458" w:rsidRDefault="00C3124B" w:rsidP="00C3124B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31A9F4C" w14:textId="7789A531" w:rsidR="00C3124B" w:rsidRPr="00267458" w:rsidRDefault="00393384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8,966</w:t>
            </w:r>
          </w:p>
        </w:tc>
        <w:tc>
          <w:tcPr>
            <w:tcW w:w="140" w:type="pct"/>
          </w:tcPr>
          <w:p w14:paraId="6F5E0684" w14:textId="77777777" w:rsidR="00C3124B" w:rsidRPr="00267458" w:rsidRDefault="00C3124B" w:rsidP="00C3124B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2CE2FA" w14:textId="32BDE45A" w:rsidR="00C3124B" w:rsidRPr="00267458" w:rsidRDefault="00C3124B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7,634</w:t>
            </w:r>
          </w:p>
        </w:tc>
      </w:tr>
      <w:tr w:rsidR="00C3124B" w:rsidRPr="00267458" w14:paraId="609FDB83" w14:textId="77777777" w:rsidTr="00C5097D">
        <w:trPr>
          <w:trHeight w:val="413"/>
        </w:trPr>
        <w:tc>
          <w:tcPr>
            <w:tcW w:w="2275" w:type="pct"/>
          </w:tcPr>
          <w:p w14:paraId="414E5624" w14:textId="77777777" w:rsidR="00C3124B" w:rsidRPr="00267458" w:rsidRDefault="00C3124B" w:rsidP="00C3124B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54B805C" w14:textId="15D3AB0E" w:rsidR="00C3124B" w:rsidRPr="00267458" w:rsidRDefault="00393384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25,789</w:t>
            </w:r>
          </w:p>
        </w:tc>
        <w:tc>
          <w:tcPr>
            <w:tcW w:w="156" w:type="pct"/>
            <w:gridSpan w:val="2"/>
          </w:tcPr>
          <w:p w14:paraId="6C884F17" w14:textId="77777777" w:rsidR="00C3124B" w:rsidRPr="00267458" w:rsidRDefault="00C3124B" w:rsidP="00C3124B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44F275B" w14:textId="78EC68C4" w:rsidR="00C3124B" w:rsidRPr="00267458" w:rsidRDefault="00C3124B" w:rsidP="00C3124B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26,337</w:t>
            </w:r>
          </w:p>
        </w:tc>
        <w:tc>
          <w:tcPr>
            <w:tcW w:w="135" w:type="pct"/>
          </w:tcPr>
          <w:p w14:paraId="2BA5AD98" w14:textId="77777777" w:rsidR="00C3124B" w:rsidRPr="00267458" w:rsidRDefault="00C3124B" w:rsidP="00C3124B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E016A67" w14:textId="77777777" w:rsidR="00C3124B" w:rsidRPr="00267458" w:rsidRDefault="00C3124B" w:rsidP="00C3124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75B9E26" w14:textId="77777777" w:rsidR="00C3124B" w:rsidRPr="00267458" w:rsidRDefault="00C3124B" w:rsidP="00C3124B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CF0281" w14:textId="77777777" w:rsidR="00C3124B" w:rsidRPr="00267458" w:rsidRDefault="00C3124B" w:rsidP="00C3124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FB529D2" w14:textId="02480431" w:rsidR="00F14AEE" w:rsidRPr="00267458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D58832" w14:textId="5DD6A913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F21369D" w14:textId="0838F06B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6BE203" w14:textId="44CA35DA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80BED8" w14:textId="1226255C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3F96F" w14:textId="68350E4F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72D79F" w14:textId="0EC6D052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32A04B" w14:textId="3D3C5A87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F69BB7E" w14:textId="264AB16F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5AEF1" w14:textId="15950F32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74BB1F" w14:textId="233B5274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D6FCD7" w14:textId="13AE8FA3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C9174A" w14:textId="7F8F38C3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4818A99" w14:textId="68AEEFDD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34DAC9" w14:textId="78BA2144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79B1C26" w14:textId="3493ADC1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07D97B0" w14:textId="77777777" w:rsidR="003D43C1" w:rsidRPr="00267458" w:rsidRDefault="003D43C1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C3124B" w:rsidRPr="00267458" w14:paraId="799EDCC6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413FB44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D9B4B26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124B" w:rsidRPr="00267458" w14:paraId="4C4C3264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E888E64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B72E9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30433A8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33E73CC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2DED22B1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8A202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3124B" w:rsidRPr="00267458" w14:paraId="7184BB7E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2361659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41D04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8D9DD47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A9076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1554C407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FF10D1E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D912A2B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B6740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3124B" w:rsidRPr="00267458" w14:paraId="6EC217EA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C19C84A" w14:textId="77777777" w:rsidR="00C3124B" w:rsidRPr="00267458" w:rsidRDefault="00C3124B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4256791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A0317B8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1B2DB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73273A32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2F08AAC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104C1BA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8BCDC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C3124B" w:rsidRPr="00267458" w14:paraId="51B0B898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71C5D9A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63F9E83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24B" w:rsidRPr="00267458" w14:paraId="00A1684B" w14:textId="77777777" w:rsidTr="00523AF4">
        <w:trPr>
          <w:trHeight w:val="299"/>
          <w:tblHeader/>
        </w:trPr>
        <w:tc>
          <w:tcPr>
            <w:tcW w:w="3420" w:type="dxa"/>
            <w:vAlign w:val="bottom"/>
          </w:tcPr>
          <w:p w14:paraId="03A6711F" w14:textId="4FFF7344" w:rsidR="00C3124B" w:rsidRPr="00267458" w:rsidRDefault="00C3124B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34E53D5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D43F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C51B67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8B8FFD4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C3B57D0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47A57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622C9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124B" w:rsidRPr="00267458" w14:paraId="157FB1B3" w14:textId="77777777" w:rsidTr="00523AF4">
        <w:trPr>
          <w:trHeight w:val="299"/>
          <w:tblHeader/>
        </w:trPr>
        <w:tc>
          <w:tcPr>
            <w:tcW w:w="3420" w:type="dxa"/>
            <w:vAlign w:val="bottom"/>
          </w:tcPr>
          <w:p w14:paraId="4B2AAE9B" w14:textId="77777777" w:rsidR="00C3124B" w:rsidRPr="00267458" w:rsidRDefault="00C3124B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F795457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55F5B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7E00D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36B4330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24FD7AEE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1C4EB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C37A5" w14:textId="77777777" w:rsidR="00C3124B" w:rsidRPr="00267458" w:rsidRDefault="00C3124B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124B" w:rsidRPr="00267458" w14:paraId="289052CE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ED0E410" w14:textId="77777777" w:rsidR="00C3124B" w:rsidRPr="00267458" w:rsidRDefault="00C3124B" w:rsidP="00C3124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0ECA10F5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170" w:type="dxa"/>
            <w:vAlign w:val="bottom"/>
          </w:tcPr>
          <w:p w14:paraId="78F943FE" w14:textId="603EEABB" w:rsidR="00C3124B" w:rsidRPr="00267458" w:rsidRDefault="00C3124B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  <w:tc>
          <w:tcPr>
            <w:tcW w:w="270" w:type="dxa"/>
            <w:vAlign w:val="bottom"/>
          </w:tcPr>
          <w:p w14:paraId="0DB261EF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3CEA4" w14:textId="4671E44C" w:rsidR="00C3124B" w:rsidRPr="00267458" w:rsidRDefault="00ED3DCA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(423)</w:t>
            </w:r>
          </w:p>
        </w:tc>
        <w:tc>
          <w:tcPr>
            <w:tcW w:w="269" w:type="dxa"/>
            <w:vAlign w:val="bottom"/>
          </w:tcPr>
          <w:p w14:paraId="02FB21A1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745CBDE" w14:textId="64E6000A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AEE33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0F051" w14:textId="349894E2" w:rsidR="00C3124B" w:rsidRPr="00267458" w:rsidRDefault="00ED3DCA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2,875</w:t>
            </w:r>
          </w:p>
        </w:tc>
      </w:tr>
      <w:tr w:rsidR="00C3124B" w:rsidRPr="00267458" w14:paraId="0E9A97CF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43C57A95" w14:textId="77777777" w:rsidR="00C3124B" w:rsidRPr="00267458" w:rsidRDefault="00C3124B" w:rsidP="00C3124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14:paraId="09FC867E" w14:textId="77777777" w:rsidR="00C3124B" w:rsidRPr="00267458" w:rsidRDefault="00C3124B" w:rsidP="00C3124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ของสินค้า)</w:t>
            </w:r>
          </w:p>
        </w:tc>
        <w:tc>
          <w:tcPr>
            <w:tcW w:w="1170" w:type="dxa"/>
            <w:vAlign w:val="bottom"/>
          </w:tcPr>
          <w:p w14:paraId="37C03384" w14:textId="272239A0" w:rsidR="00C3124B" w:rsidRPr="00267458" w:rsidRDefault="00C3124B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15,234</w:t>
            </w:r>
          </w:p>
        </w:tc>
        <w:tc>
          <w:tcPr>
            <w:tcW w:w="270" w:type="dxa"/>
            <w:vAlign w:val="bottom"/>
          </w:tcPr>
          <w:p w14:paraId="63851B14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CBD17" w14:textId="6D8E3772" w:rsidR="00C3124B" w:rsidRPr="00267458" w:rsidRDefault="00103E90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vAlign w:val="bottom"/>
          </w:tcPr>
          <w:p w14:paraId="5A9EC145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7694A76" w14:textId="669C61B6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A54E7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7F90F" w14:textId="4CBB963E" w:rsidR="00C3124B" w:rsidRPr="00267458" w:rsidRDefault="00103E90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</w:tr>
      <w:tr w:rsidR="00C3124B" w:rsidRPr="00267458" w14:paraId="0B4641A9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BBE8E21" w14:textId="77777777" w:rsidR="00C3124B" w:rsidRPr="00267458" w:rsidRDefault="00C3124B" w:rsidP="00C3124B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เงินลงทุนในกิจการที่เกี่ยวข้องกัน</w:t>
            </w:r>
          </w:p>
          <w:p w14:paraId="385F6F17" w14:textId="77777777" w:rsidR="00C3124B" w:rsidRPr="00267458" w:rsidRDefault="00C3124B" w:rsidP="00C3124B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ค่าเผื่อจากการลดมูลค่าของ</w:t>
            </w:r>
          </w:p>
          <w:p w14:paraId="40359CCC" w14:textId="77777777" w:rsidR="00C3124B" w:rsidRPr="00267458" w:rsidRDefault="00C3124B" w:rsidP="00C3124B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เงินลงทุน)</w:t>
            </w:r>
          </w:p>
        </w:tc>
        <w:tc>
          <w:tcPr>
            <w:tcW w:w="1170" w:type="dxa"/>
          </w:tcPr>
          <w:p w14:paraId="7185382C" w14:textId="77777777" w:rsidR="00C3124B" w:rsidRPr="00267458" w:rsidRDefault="00C3124B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C8D271" w14:textId="77777777" w:rsidR="00C3124B" w:rsidRPr="00267458" w:rsidRDefault="00C3124B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446117" w14:textId="193E069B" w:rsidR="00C3124B" w:rsidRPr="00267458" w:rsidRDefault="00C3124B" w:rsidP="00C3124B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14:paraId="7A4D78B5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1CB14B" w14:textId="03F1FDE3" w:rsidR="00C3124B" w:rsidRPr="00267458" w:rsidRDefault="00103E90" w:rsidP="00C312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CCA2F56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386CCB5" w14:textId="185D7A68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82D1F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1D9EE" w14:textId="77777777" w:rsidR="00103E90" w:rsidRPr="00267458" w:rsidRDefault="00103E90" w:rsidP="00103E90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424AFE" w14:textId="77777777" w:rsidR="00103E90" w:rsidRPr="00267458" w:rsidRDefault="00103E90" w:rsidP="00103E90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F6C73C" w14:textId="1E82EBA7" w:rsidR="00C3124B" w:rsidRPr="00267458" w:rsidRDefault="00103E90" w:rsidP="00103E90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C3124B" w:rsidRPr="00267458" w14:paraId="69B17893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2151BA5A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170" w:type="dxa"/>
          </w:tcPr>
          <w:p w14:paraId="57CA28E9" w14:textId="77777777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DCEF12A" w14:textId="01905315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7,087</w:t>
            </w:r>
          </w:p>
        </w:tc>
        <w:tc>
          <w:tcPr>
            <w:tcW w:w="270" w:type="dxa"/>
            <w:vAlign w:val="bottom"/>
          </w:tcPr>
          <w:p w14:paraId="2706A3CA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C63375" w14:textId="53C7F352" w:rsidR="00C3124B" w:rsidRPr="00267458" w:rsidRDefault="00103E90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</w:t>
            </w:r>
            <w:r w:rsidR="009031BD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2B0D664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51D675C" w14:textId="552DA1DA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314A1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EFA62" w14:textId="77777777" w:rsidR="00C3124B" w:rsidRPr="00267458" w:rsidRDefault="00C3124B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22D77C" w14:textId="65F3C515" w:rsidR="00103E90" w:rsidRPr="00267458" w:rsidRDefault="00103E90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6,78</w:t>
            </w:r>
            <w:r w:rsidR="009031BD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3124B" w:rsidRPr="00267458" w14:paraId="3A58EEB2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86B9903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2D9DA5D" w14:textId="7D508C9C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  <w:tc>
          <w:tcPr>
            <w:tcW w:w="270" w:type="dxa"/>
            <w:vAlign w:val="bottom"/>
          </w:tcPr>
          <w:p w14:paraId="6A9AE631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7DDFC8" w14:textId="1298F0EA" w:rsidR="00C3124B" w:rsidRPr="00267458" w:rsidRDefault="00103E90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vAlign w:val="bottom"/>
          </w:tcPr>
          <w:p w14:paraId="1EFEF0C6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5678BBC" w14:textId="52A6F944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880CA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21A8E4" w14:textId="21609DF8" w:rsidR="00C3124B" w:rsidRPr="00267458" w:rsidRDefault="00103E90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2,126</w:t>
            </w:r>
          </w:p>
        </w:tc>
      </w:tr>
      <w:tr w:rsidR="00C3124B" w:rsidRPr="00267458" w14:paraId="4FD63452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00CA0187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60A949DE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70" w:type="dxa"/>
          </w:tcPr>
          <w:p w14:paraId="2C6BE897" w14:textId="77777777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AFFB2C" w14:textId="42C6C1B8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15,229</w:t>
            </w:r>
          </w:p>
        </w:tc>
        <w:tc>
          <w:tcPr>
            <w:tcW w:w="270" w:type="dxa"/>
            <w:vAlign w:val="bottom"/>
          </w:tcPr>
          <w:p w14:paraId="304384F4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50406F" w14:textId="02FBFCD0" w:rsidR="00C3124B" w:rsidRPr="00267458" w:rsidRDefault="00103E90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(1,831)</w:t>
            </w:r>
          </w:p>
        </w:tc>
        <w:tc>
          <w:tcPr>
            <w:tcW w:w="269" w:type="dxa"/>
            <w:vAlign w:val="bottom"/>
          </w:tcPr>
          <w:p w14:paraId="06C4BA38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428AC4B" w14:textId="6AB59412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68AB1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E746C" w14:textId="77777777" w:rsidR="00C3124B" w:rsidRPr="00267458" w:rsidRDefault="00C3124B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C90F365" w14:textId="32DA93B6" w:rsidR="00103E90" w:rsidRPr="00267458" w:rsidRDefault="00103E90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13,398</w:t>
            </w:r>
          </w:p>
        </w:tc>
      </w:tr>
      <w:tr w:rsidR="00C3124B" w:rsidRPr="00267458" w14:paraId="647AAE07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67A20454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D8D02DA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</w:tcPr>
          <w:p w14:paraId="24DB740E" w14:textId="77777777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E260D3" w14:textId="12000672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41,260</w:t>
            </w:r>
          </w:p>
        </w:tc>
        <w:tc>
          <w:tcPr>
            <w:tcW w:w="270" w:type="dxa"/>
            <w:vAlign w:val="bottom"/>
          </w:tcPr>
          <w:p w14:paraId="25A94BE8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1C12B" w14:textId="5CC497BF" w:rsidR="00C3124B" w:rsidRPr="00267458" w:rsidRDefault="00103E90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ED3DCA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69" w:type="dxa"/>
            <w:vAlign w:val="bottom"/>
          </w:tcPr>
          <w:p w14:paraId="0BEC902D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D63C413" w14:textId="399EBDA2" w:rsidR="00C3124B" w:rsidRPr="00267458" w:rsidRDefault="00AF769E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4765C972" w14:textId="77777777" w:rsidR="00C3124B" w:rsidRPr="00267458" w:rsidRDefault="00C3124B" w:rsidP="00C3124B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0EF20F" w14:textId="77777777" w:rsidR="00C3124B" w:rsidRPr="00267458" w:rsidRDefault="00C3124B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6742CF" w14:textId="153EDAE4" w:rsidR="00103E90" w:rsidRPr="00267458" w:rsidRDefault="00103E90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44,173</w:t>
            </w:r>
          </w:p>
        </w:tc>
      </w:tr>
      <w:tr w:rsidR="00C3124B" w:rsidRPr="00267458" w14:paraId="7B68C5DB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4B19EA7C" w14:textId="297B07CA" w:rsidR="00C3124B" w:rsidRPr="00267458" w:rsidRDefault="00625015" w:rsidP="00625015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ผลขาดทุนจากการด้อยค่าอาคารและส่วนปรับปรุง</w:t>
            </w:r>
            <w:r w:rsidR="00F44D1F"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00238604" w14:textId="77777777" w:rsidR="00C3124B" w:rsidRPr="00267458" w:rsidRDefault="00C3124B" w:rsidP="00C312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8FA00F" w14:textId="6DD8E99E" w:rsidR="00C3124B" w:rsidRPr="00267458" w:rsidRDefault="00C3124B" w:rsidP="00C3124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C36F7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58191" w14:textId="0F26FDBC" w:rsidR="00C3124B" w:rsidRPr="00267458" w:rsidRDefault="00AE4676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69" w:type="dxa"/>
            <w:vAlign w:val="bottom"/>
          </w:tcPr>
          <w:p w14:paraId="52D8575D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09C73C2" w14:textId="52FE65BB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11C5AD" w14:textId="77777777" w:rsidR="00C3124B" w:rsidRPr="00267458" w:rsidRDefault="00C3124B" w:rsidP="00C3124B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CF1D5" w14:textId="77777777" w:rsidR="00C3124B" w:rsidRPr="00267458" w:rsidRDefault="00C3124B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EF7BB0" w14:textId="008158D4" w:rsidR="00ED3DCA" w:rsidRPr="00267458" w:rsidRDefault="00AE4676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</w:tr>
      <w:tr w:rsidR="00C3124B" w:rsidRPr="00267458" w14:paraId="473DB67B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7D7B683A" w14:textId="2965B190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F71CCA"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25A7B13" w14:textId="227BC976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  <w:vAlign w:val="bottom"/>
          </w:tcPr>
          <w:p w14:paraId="64304112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3D4016" w14:textId="018AEF28" w:rsidR="00C3124B" w:rsidRPr="00267458" w:rsidRDefault="00ED3DCA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44D1F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vAlign w:val="bottom"/>
          </w:tcPr>
          <w:p w14:paraId="0AD04FBB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48F7433" w14:textId="0491A60E" w:rsidR="00C3124B" w:rsidRPr="00267458" w:rsidRDefault="00103E90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9BC5E" w14:textId="77777777" w:rsidR="00C3124B" w:rsidRPr="00267458" w:rsidRDefault="00C3124B" w:rsidP="00C3124B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6C3517" w14:textId="7A4F2BF2" w:rsidR="00C3124B" w:rsidRPr="00267458" w:rsidRDefault="00ED3DCA" w:rsidP="0075155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F44D1F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C3124B" w:rsidRPr="00267458" w14:paraId="7A76DBA2" w14:textId="77777777" w:rsidTr="00523AF4">
        <w:trPr>
          <w:trHeight w:val="442"/>
        </w:trPr>
        <w:tc>
          <w:tcPr>
            <w:tcW w:w="3420" w:type="dxa"/>
            <w:vAlign w:val="bottom"/>
          </w:tcPr>
          <w:p w14:paraId="258E61BB" w14:textId="77777777" w:rsidR="00C3124B" w:rsidRPr="00267458" w:rsidRDefault="00C3124B" w:rsidP="00C312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7FCA0" w14:textId="68226BA9" w:rsidR="00C3124B" w:rsidRPr="00267458" w:rsidRDefault="00C3124B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87,322</w:t>
            </w:r>
          </w:p>
        </w:tc>
        <w:tc>
          <w:tcPr>
            <w:tcW w:w="270" w:type="dxa"/>
            <w:vAlign w:val="bottom"/>
          </w:tcPr>
          <w:p w14:paraId="7EB38114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BDF3D" w14:textId="4EC146F0" w:rsidR="00C3124B" w:rsidRPr="00267458" w:rsidRDefault="00ED3DCA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="00F44D1F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vAlign w:val="bottom"/>
          </w:tcPr>
          <w:p w14:paraId="1060147C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8D0C" w14:textId="529A1724" w:rsidR="00C3124B" w:rsidRPr="00267458" w:rsidRDefault="00103E90" w:rsidP="00C3124B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5075E172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B552" w14:textId="5B69EE0E" w:rsidR="00C3124B" w:rsidRPr="00267458" w:rsidRDefault="00103E90" w:rsidP="0075155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88,12</w:t>
            </w:r>
            <w:r w:rsidR="00F44D1F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4125973" w14:textId="4120189B" w:rsidR="00312FA3" w:rsidRPr="00267458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75CD0DF" w14:textId="0EC5B755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16F3D2" w14:textId="5594A51E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8F43F8" w14:textId="0D2F534B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B9B21AF" w14:textId="396834AE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DB9C5A9" w14:textId="0AE0C50E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BF469D9" w14:textId="77777777" w:rsidR="0049640B" w:rsidRPr="00267458" w:rsidRDefault="0049640B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C3124B" w:rsidRPr="00267458" w14:paraId="611CB1FA" w14:textId="77777777" w:rsidTr="00523AF4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347F5755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4461EEA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124B" w:rsidRPr="00267458" w14:paraId="1605F9F7" w14:textId="77777777" w:rsidTr="00523AF4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24E49BCA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39514C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F0C44D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5A782D5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7652FC71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AB7DCC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3124B" w:rsidRPr="00267458" w14:paraId="0A51EA57" w14:textId="77777777" w:rsidTr="00523AF4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7E53400F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CD7CA7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8340097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7663E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1CEA13A5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B00607B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88229B9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876C48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3124B" w:rsidRPr="00267458" w14:paraId="77251EE7" w14:textId="77777777" w:rsidTr="00523AF4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0397B98A" w14:textId="77777777" w:rsidR="00C3124B" w:rsidRPr="00267458" w:rsidRDefault="00C3124B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EB5A3DE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95C7974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AC3014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17BD6069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285A69" w14:textId="77777777" w:rsidR="00C3124B" w:rsidRPr="00267458" w:rsidRDefault="00C3124B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22145D0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8003F9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C3124B" w:rsidRPr="00267458" w14:paraId="3CBDF4E3" w14:textId="77777777" w:rsidTr="00523AF4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661F6DA4" w14:textId="77777777" w:rsidR="00C3124B" w:rsidRPr="00267458" w:rsidRDefault="00C3124B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EBE11CE" w14:textId="77777777" w:rsidR="00C3124B" w:rsidRPr="00267458" w:rsidRDefault="00C3124B" w:rsidP="00523A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24B" w:rsidRPr="00267458" w14:paraId="2BB056A9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E687544" w14:textId="77777777" w:rsidR="00C3124B" w:rsidRPr="00267458" w:rsidRDefault="00C3124B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8679282" w14:textId="77777777" w:rsidR="00C3124B" w:rsidRPr="00267458" w:rsidRDefault="00C3124B" w:rsidP="00523AF4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6C7923" w14:textId="77777777" w:rsidR="00C3124B" w:rsidRPr="00267458" w:rsidRDefault="00C3124B" w:rsidP="00523AF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7033D8" w14:textId="77777777" w:rsidR="00C3124B" w:rsidRPr="00267458" w:rsidRDefault="00C3124B" w:rsidP="00523AF4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F81B02B" w14:textId="77777777" w:rsidR="00C3124B" w:rsidRPr="00267458" w:rsidRDefault="00C3124B" w:rsidP="00523AF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D50657F" w14:textId="77777777" w:rsidR="00C3124B" w:rsidRPr="00267458" w:rsidRDefault="00C3124B" w:rsidP="00523AF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286FE" w14:textId="77777777" w:rsidR="00C3124B" w:rsidRPr="00267458" w:rsidRDefault="00C3124B" w:rsidP="00523AF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11672E" w14:textId="77777777" w:rsidR="00C3124B" w:rsidRPr="00267458" w:rsidRDefault="00C3124B" w:rsidP="00523AF4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24B" w:rsidRPr="00267458" w14:paraId="161825CC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26F95881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170" w:type="dxa"/>
            <w:vAlign w:val="bottom"/>
          </w:tcPr>
          <w:p w14:paraId="46C50ECD" w14:textId="4DD496F1" w:rsidR="00C3124B" w:rsidRPr="00267458" w:rsidRDefault="00C3124B" w:rsidP="00C3124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(9,453)</w:t>
            </w:r>
          </w:p>
        </w:tc>
        <w:tc>
          <w:tcPr>
            <w:tcW w:w="270" w:type="dxa"/>
            <w:vAlign w:val="bottom"/>
          </w:tcPr>
          <w:p w14:paraId="10D5A252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C0E114" w14:textId="39C36C86" w:rsidR="00C3124B" w:rsidRPr="00267458" w:rsidRDefault="00751551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(9,564)</w:t>
            </w:r>
          </w:p>
        </w:tc>
        <w:tc>
          <w:tcPr>
            <w:tcW w:w="269" w:type="dxa"/>
            <w:vAlign w:val="bottom"/>
          </w:tcPr>
          <w:p w14:paraId="7887AC6E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7EEF505" w14:textId="5D1ECA2A" w:rsidR="00C3124B" w:rsidRPr="00267458" w:rsidRDefault="00751551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A7A6F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77E850" w14:textId="07C64A58" w:rsidR="00C3124B" w:rsidRPr="00267458" w:rsidRDefault="00751551" w:rsidP="0075155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(19,017)</w:t>
            </w:r>
          </w:p>
        </w:tc>
      </w:tr>
      <w:tr w:rsidR="00C3124B" w:rsidRPr="00267458" w14:paraId="1D690F35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376EC9B1" w14:textId="77777777" w:rsidR="00C3124B" w:rsidRPr="00267458" w:rsidRDefault="00C3124B" w:rsidP="00C3124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303C6930" w14:textId="3A56C211" w:rsidR="00C3124B" w:rsidRPr="00267458" w:rsidRDefault="00C3124B" w:rsidP="00C3124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(7,914)</w:t>
            </w:r>
          </w:p>
        </w:tc>
        <w:tc>
          <w:tcPr>
            <w:tcW w:w="270" w:type="dxa"/>
            <w:vAlign w:val="bottom"/>
          </w:tcPr>
          <w:p w14:paraId="189C20C5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A1E03C" w14:textId="762DAEB8" w:rsidR="00C3124B" w:rsidRPr="00267458" w:rsidRDefault="00751551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</w:t>
            </w:r>
            <w:r w:rsidR="00992D42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35244041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AC1CB04" w14:textId="013E8FF1" w:rsidR="00C3124B" w:rsidRPr="00267458" w:rsidRDefault="00751551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62449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FAB11B" w14:textId="52EC0ECD" w:rsidR="00C3124B" w:rsidRPr="00267458" w:rsidRDefault="00751551" w:rsidP="0075155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(29</w:t>
            </w:r>
            <w:r w:rsidR="00992D42" w:rsidRPr="00267458">
              <w:rPr>
                <w:rFonts w:ascii="Angsana New" w:hAnsi="Angsana New"/>
                <w:sz w:val="30"/>
                <w:szCs w:val="30"/>
              </w:rPr>
              <w:t>3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124B" w:rsidRPr="00267458" w14:paraId="62602323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62793925" w14:textId="77777777" w:rsidR="00C3124B" w:rsidRPr="00267458" w:rsidRDefault="00C3124B" w:rsidP="00C3124B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ปรับปรุงมูลค่ายุติธรรมของสินทรัพย์ที่ได้จากการซื้อบริษัทย่อย</w:t>
            </w:r>
          </w:p>
        </w:tc>
        <w:tc>
          <w:tcPr>
            <w:tcW w:w="1170" w:type="dxa"/>
            <w:vAlign w:val="bottom"/>
          </w:tcPr>
          <w:p w14:paraId="5F9238ED" w14:textId="5391BA92" w:rsidR="00C3124B" w:rsidRPr="00267458" w:rsidRDefault="00C3124B" w:rsidP="00C3124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(64,271)</w:t>
            </w:r>
          </w:p>
        </w:tc>
        <w:tc>
          <w:tcPr>
            <w:tcW w:w="270" w:type="dxa"/>
            <w:vAlign w:val="bottom"/>
          </w:tcPr>
          <w:p w14:paraId="079EB8F0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984AF" w14:textId="1FA02A00" w:rsidR="00C3124B" w:rsidRPr="00267458" w:rsidRDefault="00751551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9" w:type="dxa"/>
            <w:vAlign w:val="bottom"/>
          </w:tcPr>
          <w:p w14:paraId="26D421F1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326D179" w14:textId="5824CC7E" w:rsidR="00C3124B" w:rsidRPr="00267458" w:rsidRDefault="00751551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EEE43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78257" w14:textId="10D9A9B8" w:rsidR="00C3124B" w:rsidRPr="00267458" w:rsidRDefault="00751551" w:rsidP="0075155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(64,050)</w:t>
            </w:r>
          </w:p>
        </w:tc>
      </w:tr>
      <w:tr w:rsidR="00C3124B" w:rsidRPr="00267458" w14:paraId="08D9A42B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DEFE45F" w14:textId="77777777" w:rsidR="00C3124B" w:rsidRPr="00267458" w:rsidRDefault="00C3124B" w:rsidP="00C312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FDD5" w14:textId="417ABCBC" w:rsidR="00C3124B" w:rsidRPr="00267458" w:rsidRDefault="00C3124B" w:rsidP="00C3124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(81,638)</w:t>
            </w:r>
          </w:p>
        </w:tc>
        <w:tc>
          <w:tcPr>
            <w:tcW w:w="270" w:type="dxa"/>
            <w:vAlign w:val="bottom"/>
          </w:tcPr>
          <w:p w14:paraId="74CEAEBD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28B1C" w14:textId="3C4E92F7" w:rsidR="00C3124B" w:rsidRPr="00267458" w:rsidRDefault="00751551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(1,72</w:t>
            </w:r>
            <w:r w:rsidR="00D41480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3A6F9427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73FB" w14:textId="16C5E39B" w:rsidR="00C3124B" w:rsidRPr="00267458" w:rsidRDefault="00751551" w:rsidP="00C3124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55FE3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C8365" w14:textId="1D8D1CA1" w:rsidR="00C3124B" w:rsidRPr="00267458" w:rsidRDefault="00751551" w:rsidP="0075155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(83,3</w:t>
            </w:r>
            <w:r w:rsidR="00992D42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3124B" w:rsidRPr="00267458" w14:paraId="7BADD983" w14:textId="77777777" w:rsidTr="00523AF4">
        <w:tc>
          <w:tcPr>
            <w:tcW w:w="3420" w:type="dxa"/>
            <w:vAlign w:val="bottom"/>
          </w:tcPr>
          <w:p w14:paraId="207BBD5F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1C9E62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F4EA45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CC3CA6" w14:textId="77777777" w:rsidR="00C3124B" w:rsidRPr="00267458" w:rsidRDefault="00C3124B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6E3F6F23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29792D2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83491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3573F1" w14:textId="77777777" w:rsidR="00C3124B" w:rsidRPr="00267458" w:rsidRDefault="00C3124B" w:rsidP="00C3124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24B" w:rsidRPr="00267458" w14:paraId="10876254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77E6542" w14:textId="77777777" w:rsidR="00C3124B" w:rsidRPr="00267458" w:rsidRDefault="00C3124B" w:rsidP="00C312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FF79C2" w14:textId="56CAFFA2" w:rsidR="00C3124B" w:rsidRPr="00267458" w:rsidRDefault="00C3124B" w:rsidP="00C312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270" w:type="dxa"/>
            <w:vAlign w:val="bottom"/>
          </w:tcPr>
          <w:p w14:paraId="31EEC6B8" w14:textId="77777777" w:rsidR="00C3124B" w:rsidRPr="00267458" w:rsidRDefault="00C3124B" w:rsidP="00C3124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4A4002" w14:textId="3160BB57" w:rsidR="00C3124B" w:rsidRPr="00267458" w:rsidRDefault="00751551" w:rsidP="00C3124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(899)</w:t>
            </w:r>
          </w:p>
        </w:tc>
        <w:tc>
          <w:tcPr>
            <w:tcW w:w="269" w:type="dxa"/>
            <w:vAlign w:val="bottom"/>
          </w:tcPr>
          <w:p w14:paraId="2B866B4A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5ECEB233" w14:textId="2121F820" w:rsidR="00C3124B" w:rsidRPr="00267458" w:rsidRDefault="00751551" w:rsidP="0075155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3A9730D5" w14:textId="77777777" w:rsidR="00C3124B" w:rsidRPr="00267458" w:rsidRDefault="00C3124B" w:rsidP="00C3124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394135" w14:textId="3EDA0221" w:rsidR="00C3124B" w:rsidRPr="00267458" w:rsidRDefault="00751551" w:rsidP="00992D42">
            <w:pPr>
              <w:tabs>
                <w:tab w:val="clear" w:pos="680"/>
                <w:tab w:val="clear" w:pos="907"/>
                <w:tab w:val="left" w:pos="342"/>
              </w:tabs>
              <w:spacing w:line="240" w:lineRule="auto"/>
              <w:ind w:right="1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4,764</w:t>
            </w:r>
          </w:p>
        </w:tc>
      </w:tr>
    </w:tbl>
    <w:p w14:paraId="250396F5" w14:textId="77777777" w:rsidR="00EF6C81" w:rsidRPr="00267458" w:rsidRDefault="00EF6C81">
      <w:r w:rsidRPr="00267458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312FA3" w:rsidRPr="00267458" w14:paraId="5A10441D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30F36D8" w14:textId="3F61C65C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9B7C513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A3" w:rsidRPr="00267458" w14:paraId="09C80ED0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D12010D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F1481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828F54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AC143BB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6350624E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D83077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FA3" w:rsidRPr="00267458" w14:paraId="073DDD4E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AED0346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A379BB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781EAF5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1F5B53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33FF39F9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5FCF7C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3A7B392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0B49E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12FA3" w:rsidRPr="00267458" w14:paraId="06C79958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B5FACE2" w14:textId="77777777" w:rsidR="00312FA3" w:rsidRPr="00267458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78591B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3FF3627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CD4BBC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3EDF55C5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8EA44AE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E598014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937A4B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312FA3" w:rsidRPr="00267458" w14:paraId="218DA581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2526F74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F8A8E9B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3" w:rsidRPr="00267458" w14:paraId="603D337F" w14:textId="77777777" w:rsidTr="001B60C8">
        <w:trPr>
          <w:trHeight w:val="299"/>
          <w:tblHeader/>
        </w:trPr>
        <w:tc>
          <w:tcPr>
            <w:tcW w:w="3420" w:type="dxa"/>
            <w:vAlign w:val="bottom"/>
          </w:tcPr>
          <w:p w14:paraId="52130D7E" w14:textId="77777777" w:rsidR="00312FA3" w:rsidRPr="00267458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FF98D7D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D1C5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D58D8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862DFC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9EFC61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4FB4A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92F01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FA3" w:rsidRPr="00267458" w14:paraId="534D82C4" w14:textId="77777777" w:rsidTr="001B60C8">
        <w:trPr>
          <w:trHeight w:val="299"/>
          <w:tblHeader/>
        </w:trPr>
        <w:tc>
          <w:tcPr>
            <w:tcW w:w="3420" w:type="dxa"/>
            <w:vAlign w:val="bottom"/>
          </w:tcPr>
          <w:p w14:paraId="26ED6BD3" w14:textId="77777777" w:rsidR="00312FA3" w:rsidRPr="00267458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D4E4B93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64302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58043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58670B0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E14C9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3ECE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6523C" w14:textId="77777777" w:rsidR="00312FA3" w:rsidRPr="00267458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FA3" w:rsidRPr="00267458" w14:paraId="2E92683B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F9E712B" w14:textId="77777777" w:rsidR="00312FA3" w:rsidRPr="00267458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5C686D5D" w14:textId="77777777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170" w:type="dxa"/>
            <w:vAlign w:val="bottom"/>
          </w:tcPr>
          <w:p w14:paraId="2D387475" w14:textId="77777777" w:rsidR="00312FA3" w:rsidRPr="00267458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  <w:tc>
          <w:tcPr>
            <w:tcW w:w="270" w:type="dxa"/>
            <w:vAlign w:val="bottom"/>
          </w:tcPr>
          <w:p w14:paraId="69D88704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8E7A" w14:textId="408F0735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(259)</w:t>
            </w:r>
          </w:p>
        </w:tc>
        <w:tc>
          <w:tcPr>
            <w:tcW w:w="269" w:type="dxa"/>
            <w:vAlign w:val="bottom"/>
          </w:tcPr>
          <w:p w14:paraId="2026B8FC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936D26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EF6DD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E14EA2" w14:textId="7193FBC0" w:rsidR="00312FA3" w:rsidRPr="00267458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312FA3" w:rsidRPr="00267458" w14:paraId="6FC7A1FD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1B56EEF" w14:textId="77777777" w:rsidR="00312FA3" w:rsidRPr="00267458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14:paraId="686D95F2" w14:textId="77777777" w:rsidR="00312FA3" w:rsidRPr="00267458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ของสินค้า)</w:t>
            </w:r>
          </w:p>
        </w:tc>
        <w:tc>
          <w:tcPr>
            <w:tcW w:w="1170" w:type="dxa"/>
            <w:vAlign w:val="bottom"/>
          </w:tcPr>
          <w:p w14:paraId="4F1E5DEC" w14:textId="77777777" w:rsidR="00312FA3" w:rsidRPr="00267458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17,372</w:t>
            </w:r>
          </w:p>
        </w:tc>
        <w:tc>
          <w:tcPr>
            <w:tcW w:w="270" w:type="dxa"/>
            <w:vAlign w:val="bottom"/>
          </w:tcPr>
          <w:p w14:paraId="5B060DFC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5361EE" w14:textId="1C2B78A2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(2,13</w:t>
            </w:r>
            <w:r w:rsidR="00E96E03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23E091B9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9432AC3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C82C3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C1397F" w14:textId="2FB8ADFF" w:rsidR="00312FA3" w:rsidRPr="00267458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15,234</w:t>
            </w:r>
          </w:p>
        </w:tc>
      </w:tr>
      <w:tr w:rsidR="00312FA3" w:rsidRPr="00267458" w14:paraId="07134FE2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89E537B" w14:textId="77777777" w:rsidR="00312FA3" w:rsidRPr="00267458" w:rsidRDefault="00312FA3" w:rsidP="00312FA3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เงินลงทุนในกิจการที่เกี่ยวข้องกัน</w:t>
            </w:r>
          </w:p>
          <w:p w14:paraId="4CF5772A" w14:textId="77777777" w:rsidR="00312FA3" w:rsidRPr="00267458" w:rsidRDefault="00312FA3" w:rsidP="00312FA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ค่าเผื่อจากการลดมูลค่าของ</w:t>
            </w:r>
          </w:p>
          <w:p w14:paraId="7FE96C28" w14:textId="77777777" w:rsidR="00312FA3" w:rsidRPr="00267458" w:rsidRDefault="00312FA3" w:rsidP="00312FA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เงินลงทุน)</w:t>
            </w:r>
          </w:p>
        </w:tc>
        <w:tc>
          <w:tcPr>
            <w:tcW w:w="1170" w:type="dxa"/>
          </w:tcPr>
          <w:p w14:paraId="38E73BEF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F30DFA" w14:textId="77777777" w:rsidR="00312FA3" w:rsidRPr="00267458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6BF49B" w14:textId="77777777" w:rsidR="00312FA3" w:rsidRPr="00267458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14:paraId="7493AE67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96AC4A" w14:textId="4D63C68F" w:rsidR="00312FA3" w:rsidRPr="00267458" w:rsidRDefault="00B61EFA" w:rsidP="00B61EF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F5C6AED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7EC9FB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791C1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8E43C" w14:textId="77777777" w:rsidR="00312FA3" w:rsidRPr="00267458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1FE0A9" w14:textId="77777777" w:rsidR="002A5274" w:rsidRPr="00267458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3F5E59" w14:textId="22414749" w:rsidR="002A5274" w:rsidRPr="00267458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312FA3" w:rsidRPr="00267458" w14:paraId="6CE5E11A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AEC3286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170" w:type="dxa"/>
          </w:tcPr>
          <w:p w14:paraId="225AF29B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19F96E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  <w:tc>
          <w:tcPr>
            <w:tcW w:w="270" w:type="dxa"/>
            <w:vAlign w:val="bottom"/>
          </w:tcPr>
          <w:p w14:paraId="7D82B19F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5179A" w14:textId="0FAF6630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(133)</w:t>
            </w:r>
          </w:p>
        </w:tc>
        <w:tc>
          <w:tcPr>
            <w:tcW w:w="269" w:type="dxa"/>
            <w:vAlign w:val="bottom"/>
          </w:tcPr>
          <w:p w14:paraId="04C725B9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6FED537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682DC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C6709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1710A3" w14:textId="6CB72AF3" w:rsidR="002A5274" w:rsidRPr="0026745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7,087</w:t>
            </w:r>
          </w:p>
        </w:tc>
      </w:tr>
      <w:tr w:rsidR="002A5274" w:rsidRPr="00267458" w14:paraId="353AA031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09EF1FA" w14:textId="11363D70" w:rsidR="002A5274" w:rsidRPr="00267458" w:rsidRDefault="002A5274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CB5DBCA" w14:textId="255442A7" w:rsidR="002A5274" w:rsidRPr="00267458" w:rsidRDefault="002A5274" w:rsidP="002A527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D914C" w14:textId="77777777" w:rsidR="002A5274" w:rsidRPr="00267458" w:rsidRDefault="002A5274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7C044D" w14:textId="0439F29C" w:rsidR="002A5274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2,119</w:t>
            </w:r>
          </w:p>
        </w:tc>
        <w:tc>
          <w:tcPr>
            <w:tcW w:w="269" w:type="dxa"/>
            <w:vAlign w:val="bottom"/>
          </w:tcPr>
          <w:p w14:paraId="16BDC2D6" w14:textId="77777777" w:rsidR="002A5274" w:rsidRPr="00267458" w:rsidRDefault="002A5274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E83C73" w14:textId="1791526A" w:rsidR="002A5274" w:rsidRPr="00267458" w:rsidRDefault="00B61EFA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3BDCD" w14:textId="77777777" w:rsidR="002A5274" w:rsidRPr="00267458" w:rsidRDefault="002A5274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7539E4" w14:textId="0118B1B7" w:rsidR="002A5274" w:rsidRPr="0026745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</w:tr>
      <w:tr w:rsidR="00312FA3" w:rsidRPr="00267458" w14:paraId="6FF58652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9F9A2E0" w14:textId="77777777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08EA3722" w14:textId="77777777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70" w:type="dxa"/>
          </w:tcPr>
          <w:p w14:paraId="1C51B8F8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31BC9E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17,061</w:t>
            </w:r>
          </w:p>
        </w:tc>
        <w:tc>
          <w:tcPr>
            <w:tcW w:w="270" w:type="dxa"/>
            <w:vAlign w:val="bottom"/>
          </w:tcPr>
          <w:p w14:paraId="3D1DA78E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1C83B" w14:textId="3476FA01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(1,83</w:t>
            </w:r>
            <w:r w:rsidR="00E96E03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05B4A84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465D94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80D661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84E68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AD006A" w14:textId="514BBF20" w:rsidR="002A5274" w:rsidRPr="0026745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15,229</w:t>
            </w:r>
          </w:p>
        </w:tc>
      </w:tr>
      <w:tr w:rsidR="00312FA3" w:rsidRPr="00267458" w14:paraId="12EB9DF1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392EF140" w14:textId="45DD9216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EB73D6" w:rsidRPr="0026745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58E9E8A9" w14:textId="48EFD18A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B73D6" w:rsidRPr="0026745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08F6F04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A2BB34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38,466</w:t>
            </w:r>
          </w:p>
        </w:tc>
        <w:tc>
          <w:tcPr>
            <w:tcW w:w="270" w:type="dxa"/>
            <w:vAlign w:val="bottom"/>
          </w:tcPr>
          <w:p w14:paraId="32F4900F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4764F1" w14:textId="4F222777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2,165</w:t>
            </w:r>
          </w:p>
        </w:tc>
        <w:tc>
          <w:tcPr>
            <w:tcW w:w="269" w:type="dxa"/>
            <w:vAlign w:val="bottom"/>
          </w:tcPr>
          <w:p w14:paraId="2CF8550F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E3DC51" w14:textId="5BCAAFEA" w:rsidR="00312FA3" w:rsidRPr="00267458" w:rsidRDefault="00B61EFA" w:rsidP="00B61EFA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3987EE49" w14:textId="77777777" w:rsidR="00312FA3" w:rsidRPr="00267458" w:rsidRDefault="00312FA3" w:rsidP="00312FA3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5C8F4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CD3EB6" w14:textId="21FB8596" w:rsidR="002A5274" w:rsidRPr="0026745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41,2</w:t>
            </w:r>
            <w:r w:rsidR="00E11AF1" w:rsidRPr="0026745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C4EF1" w:rsidRPr="00267458" w14:paraId="60F3BD68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7550D7C4" w14:textId="77777777" w:rsidR="00BC4EF1" w:rsidRPr="00267458" w:rsidRDefault="00BC4EF1" w:rsidP="00BC4EF1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2DBC78F0" w14:textId="397267F9" w:rsidR="00BC4EF1" w:rsidRPr="00267458" w:rsidRDefault="00BC4EF1" w:rsidP="00BC4E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ต้นทุนการรื้อถอน</w:t>
            </w:r>
          </w:p>
        </w:tc>
        <w:tc>
          <w:tcPr>
            <w:tcW w:w="1170" w:type="dxa"/>
          </w:tcPr>
          <w:p w14:paraId="32785BD7" w14:textId="77777777" w:rsidR="00BC4EF1" w:rsidRPr="00267458" w:rsidRDefault="00BC4EF1" w:rsidP="00BC4EF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6819FA" w14:textId="77777777" w:rsidR="00BC4EF1" w:rsidRPr="00267458" w:rsidRDefault="00BC4EF1" w:rsidP="00BC4EF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70" w:type="dxa"/>
            <w:vAlign w:val="bottom"/>
          </w:tcPr>
          <w:p w14:paraId="0AB9619E" w14:textId="77777777" w:rsidR="00BC4EF1" w:rsidRPr="00267458" w:rsidRDefault="00BC4EF1" w:rsidP="00BC4E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E29D0E" w14:textId="34A2B338" w:rsidR="00BC4EF1" w:rsidRPr="00267458" w:rsidRDefault="00BC4EF1" w:rsidP="00BC4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(1,982)</w:t>
            </w:r>
          </w:p>
        </w:tc>
        <w:tc>
          <w:tcPr>
            <w:tcW w:w="269" w:type="dxa"/>
            <w:vAlign w:val="bottom"/>
          </w:tcPr>
          <w:p w14:paraId="04AFCD79" w14:textId="77777777" w:rsidR="00BC4EF1" w:rsidRPr="00267458" w:rsidRDefault="00BC4EF1" w:rsidP="00BC4E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6A54F3" w14:textId="77777777" w:rsidR="00BC4EF1" w:rsidRPr="00267458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9DEBE" w14:textId="77777777" w:rsidR="00BC4EF1" w:rsidRPr="00267458" w:rsidRDefault="00BC4EF1" w:rsidP="00BC4EF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5B405" w14:textId="77777777" w:rsidR="00BC4EF1" w:rsidRPr="00267458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F31184" w14:textId="4B67F9D5" w:rsidR="00BC4EF1" w:rsidRPr="00267458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FA3" w:rsidRPr="00267458" w14:paraId="495CC3C7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1B6316D" w14:textId="5BEC4E19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BF0F80"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4592D2A0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vAlign w:val="bottom"/>
          </w:tcPr>
          <w:p w14:paraId="2CA72E87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0B8D4" w14:textId="6BF6FC46" w:rsidR="00312FA3" w:rsidRPr="00267458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E03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9" w:type="dxa"/>
            <w:vAlign w:val="bottom"/>
          </w:tcPr>
          <w:p w14:paraId="2AAF50F1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2C102AC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04125" w14:textId="77777777" w:rsidR="00312FA3" w:rsidRPr="00267458" w:rsidRDefault="00312FA3" w:rsidP="00312FA3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01F46" w14:textId="0B46A918" w:rsidR="00312FA3" w:rsidRPr="0026745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312FA3" w:rsidRPr="00267458" w14:paraId="5FAB058A" w14:textId="77777777" w:rsidTr="001B60C8">
        <w:trPr>
          <w:trHeight w:val="442"/>
        </w:trPr>
        <w:tc>
          <w:tcPr>
            <w:tcW w:w="3420" w:type="dxa"/>
            <w:vAlign w:val="bottom"/>
          </w:tcPr>
          <w:p w14:paraId="06CF932C" w14:textId="77777777" w:rsidR="00312FA3" w:rsidRPr="00267458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A559" w14:textId="77777777" w:rsidR="00312FA3" w:rsidRPr="0026745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88,604</w:t>
            </w:r>
          </w:p>
        </w:tc>
        <w:tc>
          <w:tcPr>
            <w:tcW w:w="270" w:type="dxa"/>
            <w:vAlign w:val="bottom"/>
          </w:tcPr>
          <w:p w14:paraId="11CD212D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E66A9" w14:textId="2D7BF860" w:rsidR="00312FA3" w:rsidRPr="00267458" w:rsidRDefault="000B229F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96E03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1,911</w:t>
            </w: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D35146B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D4175" w14:textId="68AB05B9" w:rsidR="00312FA3" w:rsidRPr="00267458" w:rsidRDefault="00E96E03" w:rsidP="00E96E0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0CA517A0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FABD" w14:textId="5602F066" w:rsidR="00312FA3" w:rsidRPr="00267458" w:rsidRDefault="009F432E" w:rsidP="00312FA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87,322</w:t>
            </w:r>
          </w:p>
        </w:tc>
      </w:tr>
    </w:tbl>
    <w:p w14:paraId="1B3FF227" w14:textId="77777777" w:rsidR="00312FA3" w:rsidRPr="00267458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4C4812B" w14:textId="77777777" w:rsidR="00EF6C81" w:rsidRPr="00267458" w:rsidRDefault="00EF6C81">
      <w:r w:rsidRPr="00267458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312FA3" w:rsidRPr="00267458" w14:paraId="0A2F91DB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A7FCB52" w14:textId="15C2FF30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3A7DF54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A3" w:rsidRPr="00267458" w14:paraId="610324E2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DFB273E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1D6791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1AEAB0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9AA2094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4EB0A1E9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040CF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FA3" w:rsidRPr="00267458" w14:paraId="2AF8B9A4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0AACA37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1C9132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9FB169D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9F4AA4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29FF6BF7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6DDBC45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38C7F3A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F9BDF1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12FA3" w:rsidRPr="00267458" w14:paraId="4CF10580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22F6A26B" w14:textId="77777777" w:rsidR="00312FA3" w:rsidRPr="00267458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AC1B48A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3811E3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2FFB1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71E7F50D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B0E610" w14:textId="77777777" w:rsidR="00312FA3" w:rsidRPr="00267458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F76D4D9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D044ED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312FA3" w:rsidRPr="00267458" w14:paraId="123A13A2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56CCB54" w14:textId="77777777" w:rsidR="00312FA3" w:rsidRPr="00267458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9C12876" w14:textId="77777777" w:rsidR="00312FA3" w:rsidRPr="00267458" w:rsidRDefault="00312FA3" w:rsidP="001B60C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3" w:rsidRPr="00267458" w14:paraId="11671B9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90FDC61" w14:textId="77777777" w:rsidR="00312FA3" w:rsidRPr="00267458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866DB9" w14:textId="77777777" w:rsidR="00312FA3" w:rsidRPr="00267458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2C2F0B" w14:textId="77777777" w:rsidR="00312FA3" w:rsidRPr="00267458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594DC" w14:textId="77777777" w:rsidR="00312FA3" w:rsidRPr="00267458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8FC89EC" w14:textId="77777777" w:rsidR="00312FA3" w:rsidRPr="00267458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B43FFF2" w14:textId="77777777" w:rsidR="00312FA3" w:rsidRPr="00267458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BF42" w14:textId="77777777" w:rsidR="00312FA3" w:rsidRPr="00267458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BC005F" w14:textId="77777777" w:rsidR="00312FA3" w:rsidRPr="00267458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267458" w14:paraId="743197E6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3B9A8351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170" w:type="dxa"/>
            <w:vAlign w:val="bottom"/>
          </w:tcPr>
          <w:p w14:paraId="31AC7FE3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(8,651)</w:t>
            </w:r>
          </w:p>
        </w:tc>
        <w:tc>
          <w:tcPr>
            <w:tcW w:w="270" w:type="dxa"/>
            <w:vAlign w:val="bottom"/>
          </w:tcPr>
          <w:p w14:paraId="41B2E98D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B6A802" w14:textId="0188CE66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(802)</w:t>
            </w:r>
          </w:p>
        </w:tc>
        <w:tc>
          <w:tcPr>
            <w:tcW w:w="269" w:type="dxa"/>
            <w:vAlign w:val="bottom"/>
          </w:tcPr>
          <w:p w14:paraId="055809C8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D7BE1D9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941168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6C98E0" w14:textId="5DA578EB" w:rsidR="00312FA3" w:rsidRPr="00267458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(9,453)</w:t>
            </w:r>
          </w:p>
        </w:tc>
      </w:tr>
      <w:tr w:rsidR="00312FA3" w:rsidRPr="00267458" w14:paraId="334ABFAB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2D9D3A2F" w14:textId="467AF7DD" w:rsidR="00312FA3" w:rsidRPr="00267458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3CDD8A5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(6,128)</w:t>
            </w:r>
          </w:p>
        </w:tc>
        <w:tc>
          <w:tcPr>
            <w:tcW w:w="270" w:type="dxa"/>
            <w:vAlign w:val="bottom"/>
          </w:tcPr>
          <w:p w14:paraId="0AFCF4EE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D10C6" w14:textId="5DE04923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(1,786)</w:t>
            </w:r>
          </w:p>
        </w:tc>
        <w:tc>
          <w:tcPr>
            <w:tcW w:w="269" w:type="dxa"/>
            <w:vAlign w:val="bottom"/>
          </w:tcPr>
          <w:p w14:paraId="18894C41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63F28A9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7CD70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106B2" w14:textId="07503369" w:rsidR="00312FA3" w:rsidRPr="00267458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(7,914)</w:t>
            </w:r>
          </w:p>
        </w:tc>
      </w:tr>
      <w:tr w:rsidR="00312FA3" w:rsidRPr="00267458" w14:paraId="4EFE1280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5A7D744" w14:textId="77777777" w:rsidR="00312FA3" w:rsidRPr="00267458" w:rsidRDefault="00312FA3" w:rsidP="00312FA3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ปรับปรุงมูลค่ายุติธรรมของสินทรัพย์ที่ได้จากการซื้อบริษัทย่อย</w:t>
            </w:r>
          </w:p>
        </w:tc>
        <w:tc>
          <w:tcPr>
            <w:tcW w:w="1170" w:type="dxa"/>
            <w:vAlign w:val="bottom"/>
          </w:tcPr>
          <w:p w14:paraId="22FA24DF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(64,492)</w:t>
            </w:r>
          </w:p>
        </w:tc>
        <w:tc>
          <w:tcPr>
            <w:tcW w:w="270" w:type="dxa"/>
            <w:vAlign w:val="bottom"/>
          </w:tcPr>
          <w:p w14:paraId="71653854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EECFE" w14:textId="595967E3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9" w:type="dxa"/>
            <w:vAlign w:val="bottom"/>
          </w:tcPr>
          <w:p w14:paraId="4A46BD7D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6E04FDC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47088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3DE16E" w14:textId="4985D660" w:rsidR="00312FA3" w:rsidRPr="00267458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(64,271)</w:t>
            </w:r>
          </w:p>
        </w:tc>
      </w:tr>
      <w:tr w:rsidR="00312FA3" w:rsidRPr="00267458" w14:paraId="2017E03E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41894AA" w14:textId="44C267E4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377188"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C0145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  <w:vAlign w:val="bottom"/>
          </w:tcPr>
          <w:p w14:paraId="6D9980CA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EEC596" w14:textId="296025FF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vAlign w:val="bottom"/>
          </w:tcPr>
          <w:p w14:paraId="471EDD3D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61A4D86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CB16C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CF485C" w14:textId="64F8406D" w:rsidR="00312FA3" w:rsidRPr="00267458" w:rsidRDefault="002D546D" w:rsidP="002D546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FA3" w:rsidRPr="00267458" w14:paraId="55E4A165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F0276E0" w14:textId="77777777" w:rsidR="00312FA3" w:rsidRPr="00267458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74CBD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(79,290)</w:t>
            </w:r>
          </w:p>
        </w:tc>
        <w:tc>
          <w:tcPr>
            <w:tcW w:w="270" w:type="dxa"/>
            <w:vAlign w:val="bottom"/>
          </w:tcPr>
          <w:p w14:paraId="4367AE93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114EA" w14:textId="74CDFEC9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(2,348)</w:t>
            </w:r>
          </w:p>
        </w:tc>
        <w:tc>
          <w:tcPr>
            <w:tcW w:w="269" w:type="dxa"/>
            <w:vAlign w:val="bottom"/>
          </w:tcPr>
          <w:p w14:paraId="6DAC5B34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C006" w14:textId="77777777" w:rsidR="00312FA3" w:rsidRPr="00267458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A4979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16FA3" w14:textId="1B354F1D" w:rsidR="00312FA3" w:rsidRPr="00267458" w:rsidRDefault="009F432E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(81,638)</w:t>
            </w:r>
          </w:p>
        </w:tc>
      </w:tr>
      <w:tr w:rsidR="00312FA3" w:rsidRPr="00267458" w14:paraId="64DF78E2" w14:textId="77777777" w:rsidTr="00312FA3">
        <w:tc>
          <w:tcPr>
            <w:tcW w:w="3420" w:type="dxa"/>
            <w:vAlign w:val="bottom"/>
          </w:tcPr>
          <w:p w14:paraId="3F109016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746126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BFE1C0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442870" w14:textId="77777777" w:rsidR="00312FA3" w:rsidRPr="00267458" w:rsidRDefault="00312FA3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3DD0388A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815E1FE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BC1A2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906780" w14:textId="77777777" w:rsidR="00312FA3" w:rsidRPr="00267458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267458" w14:paraId="5694B81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6C2D58B4" w14:textId="77777777" w:rsidR="00312FA3" w:rsidRPr="00267458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B0F318" w14:textId="77777777" w:rsidR="00312FA3" w:rsidRPr="00267458" w:rsidRDefault="00312FA3" w:rsidP="00312F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270" w:type="dxa"/>
            <w:vAlign w:val="bottom"/>
          </w:tcPr>
          <w:p w14:paraId="796AA360" w14:textId="77777777" w:rsidR="00312FA3" w:rsidRPr="00267458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0A9AE8" w14:textId="0D114D3C" w:rsidR="00312FA3" w:rsidRPr="00267458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(4,259)</w:t>
            </w:r>
          </w:p>
        </w:tc>
        <w:tc>
          <w:tcPr>
            <w:tcW w:w="269" w:type="dxa"/>
            <w:vAlign w:val="bottom"/>
          </w:tcPr>
          <w:p w14:paraId="30E561AA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6AE0971D" w14:textId="2EAB621F" w:rsidR="00312FA3" w:rsidRPr="00267458" w:rsidRDefault="002D546D" w:rsidP="002D546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45122401" w14:textId="77777777" w:rsidR="00312FA3" w:rsidRPr="00267458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3FC0690" w14:textId="353D54FD" w:rsidR="00312FA3" w:rsidRPr="00267458" w:rsidRDefault="009F432E" w:rsidP="00312F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</w:tr>
    </w:tbl>
    <w:p w14:paraId="2267859A" w14:textId="77777777" w:rsidR="00312FA3" w:rsidRPr="00267458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665059" w:rsidRPr="00267458" w14:paraId="6BAA7B78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11968D5" w14:textId="77777777" w:rsidR="00665059" w:rsidRPr="00267458" w:rsidRDefault="00665059" w:rsidP="0052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67458">
              <w:br w:type="page"/>
            </w:r>
          </w:p>
        </w:tc>
        <w:tc>
          <w:tcPr>
            <w:tcW w:w="1350" w:type="dxa"/>
            <w:vAlign w:val="bottom"/>
          </w:tcPr>
          <w:p w14:paraId="16D773E5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85DABA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24F6CC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591CD928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C3C6B2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5059" w:rsidRPr="00267458" w14:paraId="3F779FD1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64F9E83" w14:textId="77777777" w:rsidR="00665059" w:rsidRPr="00267458" w:rsidRDefault="00665059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80BB11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954CD9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AB1FA38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78D92AEE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50DE94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65059" w:rsidRPr="00267458" w14:paraId="1CA4EA0A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B3AFCC6" w14:textId="77777777" w:rsidR="00665059" w:rsidRPr="00267458" w:rsidRDefault="00665059" w:rsidP="00523AF4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002EB1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F0C1266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A7B37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41C5D49B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D7A202A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130CDA4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4DD303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65059" w:rsidRPr="00267458" w14:paraId="04FAF12A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DB35433" w14:textId="77777777" w:rsidR="00665059" w:rsidRPr="00267458" w:rsidRDefault="00665059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3B22F2C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5C8948F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F8092B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58847A94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D5F764D" w14:textId="77777777" w:rsidR="00665059" w:rsidRPr="00267458" w:rsidRDefault="00665059" w:rsidP="0052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024A4F74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D6C2C5" w14:textId="77777777" w:rsidR="00665059" w:rsidRPr="00267458" w:rsidRDefault="00665059" w:rsidP="00523AF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65059" w:rsidRPr="00267458" w14:paraId="3BDB713C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2A028A89" w14:textId="77777777" w:rsidR="00665059" w:rsidRPr="00267458" w:rsidRDefault="00665059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E897F0A" w14:textId="77777777" w:rsidR="00665059" w:rsidRPr="00267458" w:rsidRDefault="00665059" w:rsidP="00523AF4">
            <w:pPr>
              <w:jc w:val="center"/>
              <w:rPr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5059" w:rsidRPr="00267458" w14:paraId="1FD62782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6C93D306" w14:textId="1CA16F32" w:rsidR="00665059" w:rsidRPr="00267458" w:rsidRDefault="00665059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E139146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9339F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E4B15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C9322D2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ABA2FD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88F71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39920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5059" w:rsidRPr="00267458" w14:paraId="269257D1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75B6799E" w14:textId="77777777" w:rsidR="00665059" w:rsidRPr="00267458" w:rsidRDefault="00665059" w:rsidP="00523A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7464A8F7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314A0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B1291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07439B8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D6F0D4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1DC91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D78190" w14:textId="77777777" w:rsidR="00665059" w:rsidRPr="00267458" w:rsidRDefault="00665059" w:rsidP="00523AF4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42FB" w:rsidRPr="00267458" w14:paraId="73A8BC3D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73FB2FC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41C24104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14:paraId="54451DA1" w14:textId="6D471186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  <w:vAlign w:val="bottom"/>
          </w:tcPr>
          <w:p w14:paraId="7A8E87E5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00574C" w14:textId="29936D94" w:rsidR="00F442FB" w:rsidRPr="00267458" w:rsidRDefault="00F442FB" w:rsidP="00F442FB">
            <w:pPr>
              <w:spacing w:line="240" w:lineRule="auto"/>
              <w:ind w:right="3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2D21E93C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FD687C" w14:textId="4A17A453" w:rsidR="00F442FB" w:rsidRPr="00267458" w:rsidRDefault="00F442FB" w:rsidP="00F442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E0DAC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7F7B44" w14:textId="5FBD98D5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</w:tr>
      <w:tr w:rsidR="00F442FB" w:rsidRPr="00267458" w14:paraId="7932FA65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2B4A5684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สินค้าล้าสมัย)</w:t>
            </w:r>
          </w:p>
        </w:tc>
        <w:tc>
          <w:tcPr>
            <w:tcW w:w="1350" w:type="dxa"/>
            <w:vAlign w:val="bottom"/>
          </w:tcPr>
          <w:p w14:paraId="5DE5BE39" w14:textId="51F49350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70" w:type="dxa"/>
            <w:vAlign w:val="bottom"/>
          </w:tcPr>
          <w:p w14:paraId="51BF7A5B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5D33F" w14:textId="65FFA788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(486)</w:t>
            </w:r>
          </w:p>
        </w:tc>
        <w:tc>
          <w:tcPr>
            <w:tcW w:w="269" w:type="dxa"/>
            <w:vAlign w:val="bottom"/>
          </w:tcPr>
          <w:p w14:paraId="7545D7B9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371CB1F" w14:textId="0807DEF8" w:rsidR="00F442FB" w:rsidRPr="00267458" w:rsidRDefault="00F442FB" w:rsidP="00F442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8A21EE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446DBE" w14:textId="30FF908A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D5747B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F442FB" w:rsidRPr="00267458" w14:paraId="19B3C2FC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33BCF5DE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14:paraId="7331252E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14:paraId="3F6C4641" w14:textId="3CA3D4C4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6,868</w:t>
            </w:r>
          </w:p>
        </w:tc>
        <w:tc>
          <w:tcPr>
            <w:tcW w:w="270" w:type="dxa"/>
            <w:vAlign w:val="bottom"/>
          </w:tcPr>
          <w:p w14:paraId="37CFFEDC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711032" w14:textId="57311408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(130)</w:t>
            </w:r>
          </w:p>
        </w:tc>
        <w:tc>
          <w:tcPr>
            <w:tcW w:w="269" w:type="dxa"/>
            <w:vAlign w:val="bottom"/>
          </w:tcPr>
          <w:p w14:paraId="29871293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DE06506" w14:textId="31018944" w:rsidR="00F442FB" w:rsidRPr="00267458" w:rsidRDefault="00F442FB" w:rsidP="00F442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9065ED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331A2" w14:textId="2DEA30A9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6,738</w:t>
            </w:r>
          </w:p>
        </w:tc>
      </w:tr>
      <w:tr w:rsidR="00F442FB" w:rsidRPr="00267458" w14:paraId="1D10351F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204BFAB1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1DDD142C" w14:textId="7B56B146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55B947B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5C0ADF" w14:textId="03DE5A1A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171A0533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46367D" w14:textId="22FBBFE2" w:rsidR="00F442FB" w:rsidRPr="00267458" w:rsidRDefault="00F442FB" w:rsidP="00F442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A545C3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71EFFB" w14:textId="0C599FB6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F442FB" w:rsidRPr="00267458" w14:paraId="37B666B4" w14:textId="77777777" w:rsidTr="00DC046B">
        <w:trPr>
          <w:trHeight w:val="420"/>
        </w:trPr>
        <w:tc>
          <w:tcPr>
            <w:tcW w:w="3420" w:type="dxa"/>
            <w:vAlign w:val="bottom"/>
          </w:tcPr>
          <w:p w14:paraId="11D29DF0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5801B217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5419F525" w14:textId="572A2CE4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26,155</w:t>
            </w:r>
          </w:p>
        </w:tc>
        <w:tc>
          <w:tcPr>
            <w:tcW w:w="270" w:type="dxa"/>
            <w:vAlign w:val="bottom"/>
          </w:tcPr>
          <w:p w14:paraId="02DE6FA7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6DF9AA" w14:textId="3F1AFB7B" w:rsidR="00F442FB" w:rsidRPr="00267458" w:rsidRDefault="00DC046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80FB7BD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08BB5A" w14:textId="35E491E0" w:rsidR="00F442FB" w:rsidRPr="00267458" w:rsidRDefault="00DC046B" w:rsidP="00DC046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0868E6" w14:textId="77777777" w:rsidR="00F442FB" w:rsidRPr="00267458" w:rsidRDefault="00F442FB" w:rsidP="00F442FB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AD2D7A" w14:textId="6550B433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27,555</w:t>
            </w:r>
          </w:p>
        </w:tc>
      </w:tr>
      <w:tr w:rsidR="00F442FB" w:rsidRPr="00267458" w14:paraId="4876C1E8" w14:textId="77777777" w:rsidTr="00DC046B">
        <w:trPr>
          <w:trHeight w:val="420"/>
        </w:trPr>
        <w:tc>
          <w:tcPr>
            <w:tcW w:w="3420" w:type="dxa"/>
            <w:vAlign w:val="bottom"/>
          </w:tcPr>
          <w:p w14:paraId="6B8EE8DF" w14:textId="77777777" w:rsidR="00F442FB" w:rsidRPr="00267458" w:rsidRDefault="00F442FB" w:rsidP="00F442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898EA" w14:textId="5B2C6026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33,971</w:t>
            </w:r>
          </w:p>
        </w:tc>
        <w:tc>
          <w:tcPr>
            <w:tcW w:w="270" w:type="dxa"/>
            <w:vAlign w:val="bottom"/>
          </w:tcPr>
          <w:p w14:paraId="675F240B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6AE6F" w14:textId="65B749EC" w:rsidR="00F442FB" w:rsidRPr="00267458" w:rsidRDefault="00DC046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8EBC80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27515" w14:textId="0C83607C" w:rsidR="00F442FB" w:rsidRPr="00267458" w:rsidRDefault="00DC046B" w:rsidP="00DC046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B286C3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C267" w14:textId="3124527C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34,75</w:t>
            </w:r>
            <w:r w:rsidR="00D5747B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442FB" w:rsidRPr="00267458" w14:paraId="5DD56734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EF9CEFB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8623AA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12F83D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3CA20F0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0C5E7CCB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E636EA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442FB" w:rsidRPr="00267458" w14:paraId="78B113BB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EE51892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EC7B59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44C4CC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653E9A2D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2DADA8E9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35B015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442FB" w:rsidRPr="00267458" w14:paraId="75D5AB29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C4EE1BF" w14:textId="77777777" w:rsidR="00F442FB" w:rsidRPr="00267458" w:rsidRDefault="00F442FB" w:rsidP="00F442F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373D1F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73094D9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CB005B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2FD96D64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3464FFF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7B77CC17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DD821F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442FB" w:rsidRPr="00267458" w14:paraId="27ED6D51" w14:textId="77777777" w:rsidTr="00523AF4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114442D" w14:textId="77777777" w:rsidR="00F442FB" w:rsidRPr="00267458" w:rsidRDefault="00F442FB" w:rsidP="00F442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18824A0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EF1E364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AD684B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3786CD8E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887EED" w14:textId="77777777" w:rsidR="00F442FB" w:rsidRPr="00267458" w:rsidRDefault="00F442FB" w:rsidP="00F442F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47A28BC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97795" w14:textId="77777777" w:rsidR="00F442FB" w:rsidRPr="00267458" w:rsidRDefault="00F442FB" w:rsidP="00F442F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442FB" w:rsidRPr="00267458" w14:paraId="7B843433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A877C43" w14:textId="77777777" w:rsidR="00F442FB" w:rsidRPr="00267458" w:rsidRDefault="00F442FB" w:rsidP="00F442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AB70D41" w14:textId="77777777" w:rsidR="00F442FB" w:rsidRPr="00267458" w:rsidRDefault="00F442FB" w:rsidP="00F442FB">
            <w:pPr>
              <w:jc w:val="center"/>
              <w:rPr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2FB" w:rsidRPr="00267458" w14:paraId="249A4787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19D39492" w14:textId="77777777" w:rsidR="00F442FB" w:rsidRPr="00267458" w:rsidRDefault="00F442FB" w:rsidP="00F442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4F76B3F" w14:textId="77777777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DA314C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1E92F" w14:textId="77777777" w:rsidR="00F442FB" w:rsidRPr="00267458" w:rsidRDefault="00F442FB" w:rsidP="00F442FB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97B68DF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E7317B5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614A1A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64AF00" w14:textId="77777777" w:rsidR="00F442FB" w:rsidRPr="00267458" w:rsidRDefault="00F442FB" w:rsidP="00F442F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442FB" w:rsidRPr="00267458" w14:paraId="4173831F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4DB6C62E" w14:textId="77777777" w:rsidR="00F442FB" w:rsidRPr="00267458" w:rsidRDefault="00F442FB" w:rsidP="00F442F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77DDBF21" w14:textId="20306B5C" w:rsidR="00F442FB" w:rsidRPr="00267458" w:rsidRDefault="00F442FB" w:rsidP="00F442F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270" w:type="dxa"/>
            <w:vAlign w:val="bottom"/>
          </w:tcPr>
          <w:p w14:paraId="10FA4ED3" w14:textId="77777777" w:rsidR="00F442FB" w:rsidRPr="00267458" w:rsidRDefault="00F442FB" w:rsidP="00F442F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AEB59D" w14:textId="33411D15" w:rsidR="00F442FB" w:rsidRPr="00267458" w:rsidRDefault="00E46E3F" w:rsidP="00E46E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7,634</w:t>
            </w:r>
          </w:p>
        </w:tc>
        <w:tc>
          <w:tcPr>
            <w:tcW w:w="269" w:type="dxa"/>
            <w:vAlign w:val="bottom"/>
          </w:tcPr>
          <w:p w14:paraId="627A3461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5386042" w14:textId="1DDA6086" w:rsidR="00F442FB" w:rsidRPr="00267458" w:rsidRDefault="00D5747B" w:rsidP="00F442F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D1707B" w14:textId="77777777" w:rsidR="00F442FB" w:rsidRPr="00267458" w:rsidRDefault="00F442FB" w:rsidP="00F442F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D51AD8" w14:textId="02FAEFA8" w:rsidR="00F442FB" w:rsidRPr="00267458" w:rsidRDefault="00D5747B" w:rsidP="00D5747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747B" w:rsidRPr="00267458" w14:paraId="68C2805B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0A0B8977" w14:textId="77777777" w:rsidR="00D5747B" w:rsidRPr="00267458" w:rsidRDefault="00D5747B" w:rsidP="00D5747B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 (ความแตกต่างของ</w:t>
            </w:r>
          </w:p>
          <w:p w14:paraId="0F8AD171" w14:textId="77A53DAB" w:rsidR="00D5747B" w:rsidRPr="00267458" w:rsidRDefault="00D5747B" w:rsidP="00D574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350" w:type="dxa"/>
            <w:vAlign w:val="bottom"/>
          </w:tcPr>
          <w:p w14:paraId="5B918D47" w14:textId="7B5D2A7D" w:rsidR="00D5747B" w:rsidRPr="00267458" w:rsidRDefault="00D5747B" w:rsidP="00D5747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E5C397" w14:textId="77777777" w:rsidR="00D5747B" w:rsidRPr="00267458" w:rsidRDefault="00D5747B" w:rsidP="00D5747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8D8026" w14:textId="69BAFE41" w:rsidR="00D5747B" w:rsidRPr="00267458" w:rsidRDefault="00D5747B" w:rsidP="00D574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(8,966)</w:t>
            </w:r>
          </w:p>
        </w:tc>
        <w:tc>
          <w:tcPr>
            <w:tcW w:w="269" w:type="dxa"/>
            <w:vAlign w:val="bottom"/>
          </w:tcPr>
          <w:p w14:paraId="157A1B3B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736FCB" w14:textId="5DB5B544" w:rsidR="00D5747B" w:rsidRPr="00267458" w:rsidRDefault="00D5747B" w:rsidP="00D5747B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946B8D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EF1E4" w14:textId="661EF73C" w:rsidR="00D5747B" w:rsidRPr="00267458" w:rsidRDefault="00D5747B" w:rsidP="00D574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(8,966)</w:t>
            </w:r>
          </w:p>
        </w:tc>
      </w:tr>
      <w:tr w:rsidR="00D5747B" w:rsidRPr="00267458" w14:paraId="639B5C4C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95FDFF6" w14:textId="77777777" w:rsidR="00D5747B" w:rsidRPr="00267458" w:rsidRDefault="00D5747B" w:rsidP="00D574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1FCA3E" w14:textId="6AA32664" w:rsidR="00D5747B" w:rsidRPr="00267458" w:rsidRDefault="00D5747B" w:rsidP="00D5747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270" w:type="dxa"/>
            <w:vAlign w:val="bottom"/>
          </w:tcPr>
          <w:p w14:paraId="349E7940" w14:textId="77777777" w:rsidR="00D5747B" w:rsidRPr="00267458" w:rsidRDefault="00D5747B" w:rsidP="00D5747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E6617" w14:textId="1046FBD1" w:rsidR="00D5747B" w:rsidRPr="00267458" w:rsidRDefault="00D5747B" w:rsidP="00D574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46E3F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1,332</w:t>
            </w: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DBF5207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AAFF0" w14:textId="26957F26" w:rsidR="00D5747B" w:rsidRPr="00267458" w:rsidRDefault="00D5747B" w:rsidP="00D5747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FC320E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8E879" w14:textId="769D1351" w:rsidR="00D5747B" w:rsidRPr="00267458" w:rsidRDefault="00D5747B" w:rsidP="00D574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(8,966)</w:t>
            </w:r>
          </w:p>
        </w:tc>
      </w:tr>
      <w:tr w:rsidR="00D5747B" w:rsidRPr="00267458" w14:paraId="31E202A3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5A30B0A4" w14:textId="77777777" w:rsidR="00D5747B" w:rsidRPr="00267458" w:rsidRDefault="00D5747B" w:rsidP="00D574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F56609" w14:textId="77777777" w:rsidR="00D5747B" w:rsidRPr="00267458" w:rsidRDefault="00D5747B" w:rsidP="00D5747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5834AC" w14:textId="77777777" w:rsidR="00D5747B" w:rsidRPr="00267458" w:rsidRDefault="00D5747B" w:rsidP="00D5747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E9764F" w14:textId="77777777" w:rsidR="00D5747B" w:rsidRPr="00267458" w:rsidRDefault="00D5747B" w:rsidP="00D5747B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26CAE03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E5C5F7D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C8134E" w14:textId="77777777" w:rsidR="00D5747B" w:rsidRPr="00267458" w:rsidRDefault="00D5747B" w:rsidP="00D5747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998077" w14:textId="77777777" w:rsidR="00D5747B" w:rsidRPr="00267458" w:rsidRDefault="00D5747B" w:rsidP="00D574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046B" w:rsidRPr="00267458" w14:paraId="1E15A4D7" w14:textId="77777777" w:rsidTr="00523AF4">
        <w:trPr>
          <w:trHeight w:val="420"/>
        </w:trPr>
        <w:tc>
          <w:tcPr>
            <w:tcW w:w="3420" w:type="dxa"/>
            <w:vAlign w:val="bottom"/>
          </w:tcPr>
          <w:p w14:paraId="468C03E7" w14:textId="77777777" w:rsidR="00DC046B" w:rsidRPr="00267458" w:rsidRDefault="00DC046B" w:rsidP="00DC04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47E82D9" w14:textId="1ECFC3A3" w:rsidR="00DC046B" w:rsidRPr="00267458" w:rsidRDefault="00DC046B" w:rsidP="00DC046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26,337</w:t>
            </w:r>
          </w:p>
        </w:tc>
        <w:tc>
          <w:tcPr>
            <w:tcW w:w="270" w:type="dxa"/>
            <w:vAlign w:val="bottom"/>
          </w:tcPr>
          <w:p w14:paraId="046E6EB7" w14:textId="77777777" w:rsidR="00DC046B" w:rsidRPr="00267458" w:rsidRDefault="00DC046B" w:rsidP="00DC046B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9A1895" w14:textId="264B40F9" w:rsidR="00DC046B" w:rsidRPr="00267458" w:rsidRDefault="00DC046B" w:rsidP="00DC04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46E3F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1ADC527" w14:textId="77777777" w:rsidR="00DC046B" w:rsidRPr="00267458" w:rsidRDefault="00DC046B" w:rsidP="00DC046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0271256A" w14:textId="166CFE8E" w:rsidR="00DC046B" w:rsidRPr="00267458" w:rsidRDefault="00DC046B" w:rsidP="00DC046B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B5087C" w14:textId="77777777" w:rsidR="00DC046B" w:rsidRPr="00267458" w:rsidRDefault="00DC046B" w:rsidP="00DC046B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1357A1" w14:textId="025D0269" w:rsidR="00DC046B" w:rsidRPr="00267458" w:rsidRDefault="00DC046B" w:rsidP="00DC04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25,789</w:t>
            </w:r>
          </w:p>
        </w:tc>
      </w:tr>
    </w:tbl>
    <w:p w14:paraId="23A9C2EA" w14:textId="77777777" w:rsidR="00F14AEE" w:rsidRPr="00267458" w:rsidRDefault="00F14AEE" w:rsidP="00F14AEE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68521E" w:rsidRPr="00267458" w14:paraId="4AD4F44F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2A7617A" w14:textId="77777777" w:rsidR="0068521E" w:rsidRPr="00267458" w:rsidRDefault="0068521E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67458">
              <w:br w:type="page"/>
            </w:r>
          </w:p>
        </w:tc>
        <w:tc>
          <w:tcPr>
            <w:tcW w:w="1350" w:type="dxa"/>
            <w:vAlign w:val="bottom"/>
          </w:tcPr>
          <w:p w14:paraId="2A535BD4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F68F5C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E690DE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0B506354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FF365A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267458" w14:paraId="092F8B44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6AD5DD4" w14:textId="77777777" w:rsidR="0068521E" w:rsidRPr="00267458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573C5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A6719AC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0508B71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2D022B1E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CF92A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267458" w14:paraId="6FC304E7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FFE5C5B" w14:textId="77777777" w:rsidR="0068521E" w:rsidRPr="00267458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2A1926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613BE04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6D78EB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58C4A490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AEA1650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5166A10D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D4D15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8521E" w:rsidRPr="00267458" w14:paraId="03877E31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7A00FCD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28AE4F1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57DD79A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C517EC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4F337E91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58B659C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FC5B87C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34A54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8521E" w:rsidRPr="00267458" w14:paraId="4E8D35F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000D314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AAE5F5D" w14:textId="77777777" w:rsidR="0068521E" w:rsidRPr="00267458" w:rsidRDefault="0068521E" w:rsidP="001B60C8">
            <w:pPr>
              <w:jc w:val="center"/>
              <w:rPr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21E" w:rsidRPr="00267458" w14:paraId="06F5B208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A5D5CA5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AB7D3BA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2395F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FD133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A294347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C06EC02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8F42D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DC27F5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521E" w:rsidRPr="00267458" w14:paraId="31BDFB12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ABB9016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89351CB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59C42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85CB3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D493F3B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E0B8C2E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DA111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E8F9A5" w14:textId="77777777" w:rsidR="0068521E" w:rsidRPr="00267458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521E" w:rsidRPr="00267458" w14:paraId="558EBD26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6055A9FE" w14:textId="77777777" w:rsidR="0068521E" w:rsidRPr="00267458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516767EA" w14:textId="77777777" w:rsidR="0068521E" w:rsidRPr="00267458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14:paraId="070A5267" w14:textId="77777777" w:rsidR="0068521E" w:rsidRPr="00267458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vAlign w:val="bottom"/>
          </w:tcPr>
          <w:p w14:paraId="3207FD74" w14:textId="77777777" w:rsidR="0068521E" w:rsidRPr="00267458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32247" w14:textId="0B918507" w:rsidR="0068521E" w:rsidRPr="00267458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269" w:type="dxa"/>
            <w:vAlign w:val="bottom"/>
          </w:tcPr>
          <w:p w14:paraId="62970782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080108" w14:textId="77777777" w:rsidR="0068521E" w:rsidRPr="00267458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1C84F1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5071E" w14:textId="5A150670" w:rsidR="0068521E" w:rsidRPr="00267458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F21D6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8521E" w:rsidRPr="00267458" w14:paraId="54D146F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FFB3DEF" w14:textId="77777777" w:rsidR="0068521E" w:rsidRPr="00267458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สินค้าล้าสมัย)</w:t>
            </w:r>
          </w:p>
        </w:tc>
        <w:tc>
          <w:tcPr>
            <w:tcW w:w="1350" w:type="dxa"/>
            <w:vAlign w:val="bottom"/>
          </w:tcPr>
          <w:p w14:paraId="4483DF94" w14:textId="77777777" w:rsidR="0068521E" w:rsidRPr="00267458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1224FDDF" w14:textId="77777777" w:rsidR="0068521E" w:rsidRPr="00267458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2C03F8" w14:textId="15A177D7" w:rsidR="0068521E" w:rsidRPr="00267458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69" w:type="dxa"/>
            <w:vAlign w:val="bottom"/>
          </w:tcPr>
          <w:p w14:paraId="23A0FE2A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2434628" w14:textId="77777777" w:rsidR="0068521E" w:rsidRPr="00267458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E74F84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22C7B" w14:textId="6B0B5553" w:rsidR="0068521E" w:rsidRPr="00267458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68521E" w:rsidRPr="00267458" w14:paraId="67D16AD8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7B9D7615" w14:textId="77777777" w:rsidR="0068521E" w:rsidRPr="00267458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14:paraId="62C7EE7A" w14:textId="77777777" w:rsidR="0068521E" w:rsidRPr="00267458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14:paraId="2B14990F" w14:textId="77777777" w:rsidR="0068521E" w:rsidRPr="00267458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6,824</w:t>
            </w:r>
          </w:p>
        </w:tc>
        <w:tc>
          <w:tcPr>
            <w:tcW w:w="270" w:type="dxa"/>
            <w:vAlign w:val="bottom"/>
          </w:tcPr>
          <w:p w14:paraId="5040AD04" w14:textId="77777777" w:rsidR="0068521E" w:rsidRPr="00267458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3A40C0" w14:textId="2344E245" w:rsidR="0068521E" w:rsidRPr="00267458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9" w:type="dxa"/>
            <w:vAlign w:val="bottom"/>
          </w:tcPr>
          <w:p w14:paraId="41D2FED6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6871F99" w14:textId="77777777" w:rsidR="0068521E" w:rsidRPr="00267458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D411D7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BD361B" w14:textId="2A081B33" w:rsidR="0068521E" w:rsidRPr="00267458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6,868</w:t>
            </w:r>
          </w:p>
        </w:tc>
      </w:tr>
      <w:tr w:rsidR="00E66664" w:rsidRPr="00267458" w14:paraId="3177CC85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2E406A45" w14:textId="7D90389C" w:rsidR="00E66664" w:rsidRPr="00267458" w:rsidRDefault="00E66664" w:rsidP="00E6666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839B12E" w14:textId="20D8B07C" w:rsidR="00E66664" w:rsidRPr="00267458" w:rsidRDefault="00E66664" w:rsidP="00E666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4F22ED" w14:textId="77777777" w:rsidR="00E66664" w:rsidRPr="00267458" w:rsidRDefault="00E66664" w:rsidP="00E6666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FBC99E" w14:textId="210C2116" w:rsidR="00E66664" w:rsidRPr="00267458" w:rsidRDefault="006F21D6" w:rsidP="00E666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4C72A557" w14:textId="77777777" w:rsidR="00E66664" w:rsidRPr="00267458" w:rsidRDefault="00E66664" w:rsidP="00E6666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53DC6A8" w14:textId="409919D2" w:rsidR="00E66664" w:rsidRPr="00267458" w:rsidRDefault="005B1F3E" w:rsidP="00E6666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FB02E3" w14:textId="77777777" w:rsidR="00E66664" w:rsidRPr="00267458" w:rsidRDefault="00E66664" w:rsidP="00E6666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AA687F" w14:textId="3F62BA26" w:rsidR="00E66664" w:rsidRPr="00267458" w:rsidRDefault="006F21D6" w:rsidP="00E666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8521E" w:rsidRPr="00267458" w14:paraId="7D559E41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67FCD3C8" w14:textId="5266E1B5" w:rsidR="0068521E" w:rsidRPr="00267458" w:rsidRDefault="0068521E" w:rsidP="0068521E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D913CD" w:rsidRPr="00267458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69558E66" w14:textId="7B1EFD0D" w:rsidR="0068521E" w:rsidRPr="00267458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913CD" w:rsidRPr="0026745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1244CABB" w14:textId="77777777" w:rsidR="0068521E" w:rsidRPr="00267458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25,411</w:t>
            </w:r>
          </w:p>
        </w:tc>
        <w:tc>
          <w:tcPr>
            <w:tcW w:w="270" w:type="dxa"/>
            <w:vAlign w:val="bottom"/>
          </w:tcPr>
          <w:p w14:paraId="74221C15" w14:textId="77777777" w:rsidR="0068521E" w:rsidRPr="00267458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C3BA7" w14:textId="327DFC50" w:rsidR="0068521E" w:rsidRPr="00267458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B1F3E"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vAlign w:val="bottom"/>
          </w:tcPr>
          <w:p w14:paraId="13A95069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7E7E58" w14:textId="3C061A7E" w:rsidR="0068521E" w:rsidRPr="00267458" w:rsidRDefault="00BD4FC2" w:rsidP="00BD4FC2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</w:t>
            </w:r>
            <w:r w:rsidR="005B1F3E" w:rsidRPr="00267458">
              <w:rPr>
                <w:rFonts w:ascii="Angsana New" w:hAnsi="Angsana New"/>
                <w:sz w:val="30"/>
                <w:szCs w:val="30"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CC1EAA2" w14:textId="77777777" w:rsidR="0068521E" w:rsidRPr="00267458" w:rsidRDefault="0068521E" w:rsidP="0068521E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531B93" w14:textId="70B2371B" w:rsidR="0068521E" w:rsidRPr="00267458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26,155</w:t>
            </w:r>
          </w:p>
        </w:tc>
      </w:tr>
      <w:tr w:rsidR="0068521E" w:rsidRPr="00267458" w14:paraId="4C4652FE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8A52B3B" w14:textId="77777777" w:rsidR="0068521E" w:rsidRPr="00267458" w:rsidRDefault="0068521E" w:rsidP="006852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6DF1" w14:textId="77777777" w:rsidR="0068521E" w:rsidRPr="00267458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32,963</w:t>
            </w:r>
          </w:p>
        </w:tc>
        <w:tc>
          <w:tcPr>
            <w:tcW w:w="270" w:type="dxa"/>
            <w:vAlign w:val="bottom"/>
          </w:tcPr>
          <w:p w14:paraId="4E1EABE3" w14:textId="77777777" w:rsidR="0068521E" w:rsidRPr="00267458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0E8A" w14:textId="25566634" w:rsidR="0068521E" w:rsidRPr="00267458" w:rsidRDefault="006F21D6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69" w:type="dxa"/>
            <w:vAlign w:val="bottom"/>
          </w:tcPr>
          <w:p w14:paraId="01FB8D44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727F8" w14:textId="4C310D06" w:rsidR="0068521E" w:rsidRPr="00267458" w:rsidRDefault="00BA4894" w:rsidP="00BA4894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B1F3E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2752CC3" w14:textId="77777777" w:rsidR="0068521E" w:rsidRPr="00267458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3133F" w14:textId="5508F276" w:rsidR="0068521E" w:rsidRPr="00267458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33,97</w:t>
            </w:r>
            <w:r w:rsidR="00451AF9"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665059" w:rsidRPr="00267458" w14:paraId="185B2317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029E161" w14:textId="77777777" w:rsidR="00665059" w:rsidRPr="00267458" w:rsidRDefault="00665059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B82206" w14:textId="77777777" w:rsidR="00665059" w:rsidRPr="00267458" w:rsidRDefault="00665059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FE2D93" w14:textId="77777777" w:rsidR="00665059" w:rsidRPr="00267458" w:rsidRDefault="00665059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52741BD" w14:textId="77777777" w:rsidR="00665059" w:rsidRPr="00267458" w:rsidRDefault="00665059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11A144" w14:textId="77777777" w:rsidR="00665059" w:rsidRPr="00267458" w:rsidRDefault="00665059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46A9F" w14:textId="77777777" w:rsidR="00665059" w:rsidRPr="00267458" w:rsidRDefault="00665059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64F27" w:rsidRPr="00267458" w14:paraId="71464A14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BEE8C7B" w14:textId="77777777" w:rsidR="00764F27" w:rsidRPr="00267458" w:rsidRDefault="00764F27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902892" w14:textId="77777777" w:rsidR="00764F27" w:rsidRPr="00267458" w:rsidRDefault="00764F27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71335E" w14:textId="77777777" w:rsidR="00764F27" w:rsidRPr="00267458" w:rsidRDefault="00764F27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3CC7E2F" w14:textId="77777777" w:rsidR="00764F27" w:rsidRPr="00267458" w:rsidRDefault="00764F27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118D2A" w14:textId="77777777" w:rsidR="00764F27" w:rsidRPr="00267458" w:rsidRDefault="00764F27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617805" w14:textId="77777777" w:rsidR="00764F27" w:rsidRPr="00267458" w:rsidRDefault="00764F27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267458" w14:paraId="4D841CDB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241D338" w14:textId="4EDE94BC" w:rsidR="0068521E" w:rsidRPr="00267458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50E34F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2D30FB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BCDA82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1C179874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04AD8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267458" w14:paraId="4079AE46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053D5F9" w14:textId="77777777" w:rsidR="0068521E" w:rsidRPr="00267458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449830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8F1E09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A802CBD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6745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67458">
              <w:rPr>
                <w:rFonts w:ascii="Angsana New" w:hAnsi="Angsana New"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324136F6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E64F37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267458" w14:paraId="326C9BF5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71F7D3D" w14:textId="77777777" w:rsidR="0068521E" w:rsidRPr="00267458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143D6A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984E472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3CDA8E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6B995E10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5BA7BE7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E3042EF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848198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8521E" w:rsidRPr="00267458" w14:paraId="1C6F977D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BA7C3AC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E0A63C4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FA23E94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478E93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1A35A34D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6C68B3B" w14:textId="77777777" w:rsidR="0068521E" w:rsidRPr="00267458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9D80A22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9A0EE" w14:textId="77777777" w:rsidR="0068521E" w:rsidRPr="00267458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8521E" w:rsidRPr="00267458" w14:paraId="7035066E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01365C3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333AB08" w14:textId="77777777" w:rsidR="0068521E" w:rsidRPr="00267458" w:rsidRDefault="0068521E" w:rsidP="001B60C8">
            <w:pPr>
              <w:jc w:val="center"/>
              <w:rPr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21E" w:rsidRPr="00267458" w14:paraId="705DAE9A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3D449E1E" w14:textId="77777777" w:rsidR="0068521E" w:rsidRPr="00267458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C72CBC7" w14:textId="77777777" w:rsidR="0068521E" w:rsidRPr="00267458" w:rsidRDefault="0068521E" w:rsidP="001B60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0053D5" w14:textId="77777777" w:rsidR="0068521E" w:rsidRPr="00267458" w:rsidRDefault="0068521E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9CD13E" w14:textId="77777777" w:rsidR="0068521E" w:rsidRPr="00267458" w:rsidRDefault="0068521E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9142094" w14:textId="77777777" w:rsidR="0068521E" w:rsidRPr="00267458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4327434" w14:textId="77777777" w:rsidR="0068521E" w:rsidRPr="00267458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A0CFB2" w14:textId="77777777" w:rsidR="0068521E" w:rsidRPr="00267458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CD393" w14:textId="77777777" w:rsidR="0068521E" w:rsidRPr="00267458" w:rsidRDefault="0068521E" w:rsidP="001B60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226D" w:rsidRPr="00267458" w14:paraId="06DE3116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500420E" w14:textId="6164D6BC" w:rsidR="007D226D" w:rsidRPr="00267458" w:rsidRDefault="007D226D" w:rsidP="007D226D">
            <w:pPr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05F2F386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(5,924)</w:t>
            </w:r>
          </w:p>
        </w:tc>
        <w:tc>
          <w:tcPr>
            <w:tcW w:w="270" w:type="dxa"/>
            <w:vAlign w:val="bottom"/>
          </w:tcPr>
          <w:p w14:paraId="54750663" w14:textId="77777777" w:rsidR="007D226D" w:rsidRPr="00267458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82F256" w14:textId="37AA6CED" w:rsidR="007D226D" w:rsidRPr="00267458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(1,710)</w:t>
            </w:r>
          </w:p>
        </w:tc>
        <w:tc>
          <w:tcPr>
            <w:tcW w:w="269" w:type="dxa"/>
            <w:vAlign w:val="bottom"/>
          </w:tcPr>
          <w:p w14:paraId="42979613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C651FA8" w14:textId="77777777" w:rsidR="007D226D" w:rsidRPr="00267458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7C582E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4FC8FB" w14:textId="5BFA61E1" w:rsidR="007D226D" w:rsidRPr="00267458" w:rsidRDefault="00451AF9" w:rsidP="00451A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</w:tr>
      <w:tr w:rsidR="007D226D" w:rsidRPr="00267458" w14:paraId="1CAC892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50DBBB0" w14:textId="77777777" w:rsidR="007D226D" w:rsidRPr="00267458" w:rsidRDefault="007D226D" w:rsidP="007D22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สิทธิในการได้รับผลิตภัณฑ์คืน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E6063C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70" w:type="dxa"/>
            <w:vAlign w:val="bottom"/>
          </w:tcPr>
          <w:p w14:paraId="758A0795" w14:textId="77777777" w:rsidR="007D226D" w:rsidRPr="00267458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51CC86" w14:textId="7F8AF767" w:rsidR="007D226D" w:rsidRPr="00267458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vAlign w:val="bottom"/>
          </w:tcPr>
          <w:p w14:paraId="1C201204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55FD50F" w14:textId="77777777" w:rsidR="007D226D" w:rsidRPr="00267458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7D5D5E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73AC7A" w14:textId="3D9EC790" w:rsidR="007D226D" w:rsidRPr="00267458" w:rsidRDefault="00802766" w:rsidP="0080276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26D" w:rsidRPr="00267458" w14:paraId="095E28F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221780C8" w14:textId="77777777" w:rsidR="007D226D" w:rsidRPr="00267458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B42EAD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(5,943)</w:t>
            </w:r>
          </w:p>
        </w:tc>
        <w:tc>
          <w:tcPr>
            <w:tcW w:w="270" w:type="dxa"/>
            <w:vAlign w:val="bottom"/>
          </w:tcPr>
          <w:p w14:paraId="6D6FA1A0" w14:textId="77777777" w:rsidR="007D226D" w:rsidRPr="00267458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85DD9" w14:textId="429F215D" w:rsidR="007D226D" w:rsidRPr="00267458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(1,691)</w:t>
            </w:r>
          </w:p>
        </w:tc>
        <w:tc>
          <w:tcPr>
            <w:tcW w:w="269" w:type="dxa"/>
            <w:vAlign w:val="bottom"/>
          </w:tcPr>
          <w:p w14:paraId="66554F3B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D7EF2" w14:textId="77777777" w:rsidR="007D226D" w:rsidRPr="00267458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8BF50F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5370F" w14:textId="1FF96A6D" w:rsidR="007D226D" w:rsidRPr="00267458" w:rsidRDefault="00802766" w:rsidP="00451A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</w:tr>
      <w:tr w:rsidR="007D226D" w:rsidRPr="00267458" w14:paraId="51D5602D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7C5688DB" w14:textId="77777777" w:rsidR="007D226D" w:rsidRPr="00267458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CD46CD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21E915" w14:textId="77777777" w:rsidR="007D226D" w:rsidRPr="00267458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F7B6D3" w14:textId="77777777" w:rsidR="007D226D" w:rsidRPr="00267458" w:rsidRDefault="007D226D" w:rsidP="007D226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12DA195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E9C9E4E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1F3A0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9BFA12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226D" w:rsidRPr="00267458" w14:paraId="75CBB9ED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1D77DCF" w14:textId="77777777" w:rsidR="007D226D" w:rsidRPr="00267458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023169" w14:textId="77777777" w:rsidR="007D226D" w:rsidRPr="00267458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  <w:tc>
          <w:tcPr>
            <w:tcW w:w="270" w:type="dxa"/>
            <w:vAlign w:val="bottom"/>
          </w:tcPr>
          <w:p w14:paraId="462E605D" w14:textId="77777777" w:rsidR="007D226D" w:rsidRPr="00267458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33AABF" w14:textId="57ABCB46" w:rsidR="007D226D" w:rsidRPr="00267458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(1,312)</w:t>
            </w:r>
          </w:p>
        </w:tc>
        <w:tc>
          <w:tcPr>
            <w:tcW w:w="269" w:type="dxa"/>
            <w:vAlign w:val="bottom"/>
          </w:tcPr>
          <w:p w14:paraId="652A4EDB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3200FF0" w14:textId="51758A9F" w:rsidR="007D226D" w:rsidRPr="00267458" w:rsidRDefault="005B1F3E" w:rsidP="005B1F3E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904F2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0101EA4" w14:textId="77777777" w:rsidR="007D226D" w:rsidRPr="00267458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7432C0" w14:textId="44D33828" w:rsidR="007D226D" w:rsidRPr="00267458" w:rsidRDefault="00364D2F" w:rsidP="007D22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26,337</w:t>
            </w:r>
          </w:p>
        </w:tc>
      </w:tr>
    </w:tbl>
    <w:p w14:paraId="6CAEC609" w14:textId="77777777" w:rsidR="00F14AEE" w:rsidRPr="00267458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267458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267458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267458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F14AEE" w:rsidRPr="00267458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26BB18D5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65059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B0F1C19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4615D1DC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65059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FFA52CB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7E937795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65059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29D2C15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3C642026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65059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4AEE" w:rsidRPr="00267458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267458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267458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584" w:rsidRPr="00267458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6A5584" w:rsidRPr="00267458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5D68F154" w:rsidR="006A5584" w:rsidRPr="00267458" w:rsidRDefault="00AB08D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125,812</w:t>
            </w:r>
          </w:p>
        </w:tc>
        <w:tc>
          <w:tcPr>
            <w:tcW w:w="147" w:type="pct"/>
          </w:tcPr>
          <w:p w14:paraId="426A2F72" w14:textId="77777777" w:rsidR="006A5584" w:rsidRPr="00267458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50DE936D" w:rsidR="006A5584" w:rsidRPr="00267458" w:rsidRDefault="00E86023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182,990</w:t>
            </w:r>
          </w:p>
        </w:tc>
        <w:tc>
          <w:tcPr>
            <w:tcW w:w="143" w:type="pct"/>
          </w:tcPr>
          <w:p w14:paraId="7FFC9CD6" w14:textId="77777777" w:rsidR="006A5584" w:rsidRPr="00267458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77777777" w:rsidR="006A5584" w:rsidRPr="00267458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6A5584" w:rsidRPr="00267458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77777777" w:rsidR="006A5584" w:rsidRPr="00267458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267458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4"/>
          <w:szCs w:val="24"/>
          <w:lang w:val="en-GB"/>
        </w:rPr>
      </w:pPr>
    </w:p>
    <w:p w14:paraId="6B2A002C" w14:textId="76B70707" w:rsidR="00F14AEE" w:rsidRPr="00267458" w:rsidRDefault="00F14AEE" w:rsidP="00F1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ขาดทุนทางภาษีจะสิ้นอายุในปี </w:t>
      </w:r>
      <w:r w:rsidRPr="00267458">
        <w:rPr>
          <w:rFonts w:ascii="Angsana New" w:hAnsi="Angsana New"/>
          <w:sz w:val="30"/>
          <w:szCs w:val="30"/>
          <w:lang w:val="en-GB"/>
        </w:rPr>
        <w:t>256</w:t>
      </w:r>
      <w:r w:rsidR="00E46E3F" w:rsidRPr="00267458">
        <w:rPr>
          <w:rFonts w:ascii="Angsana New" w:hAnsi="Angsana New"/>
          <w:sz w:val="30"/>
          <w:szCs w:val="30"/>
          <w:lang w:val="en-GB"/>
        </w:rPr>
        <w:t>9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ผลแตกต่างชั่วคราวที่ใช้หักภาษีที่ยังไม่สิ้นอายุตามกฎหมายเกี่ยวกับภาษ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ีเ</w:t>
      </w:r>
      <w:r w:rsidRPr="00267458">
        <w:rPr>
          <w:rFonts w:ascii="Angsana New" w:hAnsi="Angsana New"/>
          <w:sz w:val="30"/>
          <w:szCs w:val="30"/>
          <w:cs/>
          <w:lang w:val="en-GB"/>
        </w:rPr>
        <w:t>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555806F" w14:textId="77777777" w:rsidR="00CE7E2C" w:rsidRPr="00267458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2D0441" w14:textId="2FCCD146" w:rsidR="00CA5F3E" w:rsidRPr="00267458" w:rsidRDefault="00CF2534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1</w:t>
      </w:r>
      <w:r w:rsidR="008A7415" w:rsidRPr="00267458">
        <w:rPr>
          <w:rFonts w:ascii="Angsana New" w:hAnsi="Angsana New"/>
          <w:b/>
          <w:bCs/>
          <w:sz w:val="30"/>
          <w:szCs w:val="30"/>
        </w:rPr>
        <w:tab/>
      </w:r>
      <w:r w:rsidR="00472424" w:rsidRPr="00267458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CA5F3E" w:rsidRPr="0026745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267458">
        <w:rPr>
          <w:rFonts w:ascii="Angsana New" w:hAnsi="Angsana New" w:hint="cs"/>
          <w:b/>
          <w:bCs/>
          <w:sz w:val="30"/>
          <w:szCs w:val="30"/>
          <w:cs/>
        </w:rPr>
        <w:t>ขั้น</w:t>
      </w:r>
      <w:r w:rsidR="00313826" w:rsidRPr="00267458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14:paraId="66091AF6" w14:textId="36C17CD2" w:rsidR="00F76F76" w:rsidRPr="00267458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  <w:r w:rsidRPr="00267458">
        <w:rPr>
          <w:rFonts w:ascii="Angsana New" w:hAnsi="Angsana New"/>
          <w:sz w:val="30"/>
          <w:szCs w:val="30"/>
          <w:cs/>
        </w:rPr>
        <w:tab/>
      </w:r>
    </w:p>
    <w:p w14:paraId="37DE4A20" w14:textId="467F9B60" w:rsidR="000B604A" w:rsidRPr="00267458" w:rsidRDefault="000B604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BBD077" w14:textId="77777777" w:rsidR="000B604A" w:rsidRPr="00267458" w:rsidRDefault="000B604A" w:rsidP="000B604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7458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    ถัวเฉลี่ยถ่วงน้ำหนักที่ออกจำหน่ายระหว่างปี</w:t>
      </w:r>
    </w:p>
    <w:p w14:paraId="2EADD9FE" w14:textId="77777777" w:rsidR="00764F27" w:rsidRPr="00267458" w:rsidRDefault="00764F27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164"/>
        <w:gridCol w:w="271"/>
        <w:gridCol w:w="993"/>
        <w:gridCol w:w="271"/>
        <w:gridCol w:w="991"/>
        <w:gridCol w:w="269"/>
        <w:gridCol w:w="953"/>
      </w:tblGrid>
      <w:tr w:rsidR="00CA56DA" w:rsidRPr="00267458" w14:paraId="4CEE87C4" w14:textId="77777777" w:rsidTr="004358BE">
        <w:tc>
          <w:tcPr>
            <w:tcW w:w="2392" w:type="pct"/>
            <w:vAlign w:val="bottom"/>
          </w:tcPr>
          <w:p w14:paraId="065C3832" w14:textId="77777777" w:rsidR="00CA56DA" w:rsidRPr="00267458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1AE48E10" w14:textId="77777777" w:rsidR="00CA56DA" w:rsidRPr="00267458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4D2AC29F" w14:textId="77777777" w:rsidR="00CA56DA" w:rsidRPr="00267458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pct"/>
            <w:gridSpan w:val="3"/>
            <w:vAlign w:val="bottom"/>
          </w:tcPr>
          <w:p w14:paraId="7C791A2F" w14:textId="77777777" w:rsidR="00CA56DA" w:rsidRPr="00267458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267458" w14:paraId="7C4E4B7C" w14:textId="77777777" w:rsidTr="004358BE">
        <w:tc>
          <w:tcPr>
            <w:tcW w:w="2392" w:type="pct"/>
            <w:vAlign w:val="bottom"/>
          </w:tcPr>
          <w:p w14:paraId="75DB4C6E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9101D2E" w14:textId="22522912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15E06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7A3C6C69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B17FE56" w14:textId="2BC74073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15E06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628535BB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2B6B36F4" w14:textId="1CC975C2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15E06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4B27F75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5747E5F8" w14:textId="4EC4DDD1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615E06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600B" w:rsidRPr="00267458" w14:paraId="12C9292D" w14:textId="77777777" w:rsidTr="004358BE">
        <w:tc>
          <w:tcPr>
            <w:tcW w:w="2392" w:type="pct"/>
            <w:vAlign w:val="bottom"/>
          </w:tcPr>
          <w:p w14:paraId="62B2BF91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8" w:type="pct"/>
            <w:gridSpan w:val="7"/>
            <w:vAlign w:val="bottom"/>
          </w:tcPr>
          <w:p w14:paraId="7E6C10B0" w14:textId="1436E3ED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0D39FE"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="00564267"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64267" w:rsidRPr="002674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="00564267"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0600B" w:rsidRPr="00267458" w14:paraId="2CA909D8" w14:textId="77777777" w:rsidTr="004358BE">
        <w:tc>
          <w:tcPr>
            <w:tcW w:w="2392" w:type="pct"/>
            <w:vAlign w:val="bottom"/>
          </w:tcPr>
          <w:p w14:paraId="4A3D52ED" w14:textId="0829C524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204DD6"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18" w:type="pct"/>
            <w:vAlign w:val="bottom"/>
          </w:tcPr>
          <w:p w14:paraId="2DA3350D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936FD3A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D9D7B2D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D8B56C6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058CB34A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1C6CAB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25AB39B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5E06" w:rsidRPr="00267458" w14:paraId="3917F880" w14:textId="77777777" w:rsidTr="004358BE">
        <w:tc>
          <w:tcPr>
            <w:tcW w:w="2392" w:type="pct"/>
            <w:vAlign w:val="bottom"/>
          </w:tcPr>
          <w:p w14:paraId="6BEB675A" w14:textId="77777777" w:rsidR="00615E06" w:rsidRPr="00267458" w:rsidRDefault="00615E06" w:rsidP="00615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8D744" w14:textId="66B6A1D8" w:rsidR="00615E06" w:rsidRPr="00267458" w:rsidRDefault="004358BE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313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971103" w14:textId="77777777" w:rsidR="00615E06" w:rsidRPr="00267458" w:rsidRDefault="00615E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7A9B" w14:textId="7030DFA8" w:rsidR="00615E06" w:rsidRPr="00267458" w:rsidRDefault="00615E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170,669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904FF9" w14:textId="77777777" w:rsidR="00615E06" w:rsidRPr="00267458" w:rsidRDefault="00615E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8B7C3" w14:textId="59AFA7B3" w:rsidR="00615E06" w:rsidRPr="00267458" w:rsidRDefault="000F3F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3,865</w:t>
            </w:r>
          </w:p>
        </w:tc>
        <w:tc>
          <w:tcPr>
            <w:tcW w:w="143" w:type="pct"/>
            <w:vAlign w:val="bottom"/>
          </w:tcPr>
          <w:p w14:paraId="418E5F13" w14:textId="77777777" w:rsidR="00615E06" w:rsidRPr="00267458" w:rsidRDefault="00615E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22E54" w14:textId="3DDA8275" w:rsidR="00615E06" w:rsidRPr="00267458" w:rsidRDefault="00615E06" w:rsidP="00615E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22,082</w:t>
            </w:r>
          </w:p>
        </w:tc>
      </w:tr>
      <w:tr w:rsidR="00204DD6" w:rsidRPr="00267458" w14:paraId="41A9B46A" w14:textId="77777777" w:rsidTr="004358BE">
        <w:tc>
          <w:tcPr>
            <w:tcW w:w="2392" w:type="pct"/>
            <w:vAlign w:val="bottom"/>
          </w:tcPr>
          <w:p w14:paraId="231BF2D8" w14:textId="77777777" w:rsidR="00204DD6" w:rsidRPr="00267458" w:rsidRDefault="00204DD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023FFE32" w14:textId="77777777" w:rsidR="00204DD6" w:rsidRPr="00267458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6C0780B4" w14:textId="77777777" w:rsidR="00204DD6" w:rsidRPr="00267458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pct"/>
            <w:gridSpan w:val="3"/>
            <w:vAlign w:val="bottom"/>
          </w:tcPr>
          <w:p w14:paraId="76E1709A" w14:textId="77777777" w:rsidR="00204DD6" w:rsidRPr="00267458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6A7" w:rsidRPr="00267458" w14:paraId="227957B7" w14:textId="77777777" w:rsidTr="004358BE">
        <w:tc>
          <w:tcPr>
            <w:tcW w:w="2392" w:type="pct"/>
            <w:vAlign w:val="bottom"/>
          </w:tcPr>
          <w:p w14:paraId="267B12B6" w14:textId="77777777" w:rsidR="00C126A7" w:rsidRPr="00267458" w:rsidRDefault="00C126A7" w:rsidP="00C1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A899F8A" w14:textId="47107B79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97212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6CBA5FA6" w14:textId="77777777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4F4606F" w14:textId="48AADA16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97212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6E246959" w14:textId="77777777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vAlign w:val="bottom"/>
          </w:tcPr>
          <w:p w14:paraId="05EA722C" w14:textId="2BC7C1C0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97212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0E2AB8C3" w14:textId="77777777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7FEBBDA" w14:textId="7F71DB8D" w:rsidR="00C126A7" w:rsidRPr="00267458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C97212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4267" w:rsidRPr="00267458" w14:paraId="15F01B22" w14:textId="77777777" w:rsidTr="006E467A">
        <w:tc>
          <w:tcPr>
            <w:tcW w:w="2392" w:type="pct"/>
            <w:vAlign w:val="bottom"/>
          </w:tcPr>
          <w:p w14:paraId="2426BFD4" w14:textId="77777777" w:rsidR="00564267" w:rsidRPr="00267458" w:rsidRDefault="00564267" w:rsidP="0056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8" w:type="pct"/>
            <w:gridSpan w:val="7"/>
            <w:vAlign w:val="bottom"/>
          </w:tcPr>
          <w:p w14:paraId="7D99F244" w14:textId="6DB14281" w:rsidR="00564267" w:rsidRPr="00267458" w:rsidRDefault="00564267" w:rsidP="00564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หุ้น 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D562D" w:rsidRPr="00267458" w14:paraId="0E9A68FB" w14:textId="77777777" w:rsidTr="006E467A">
        <w:tc>
          <w:tcPr>
            <w:tcW w:w="2392" w:type="pct"/>
            <w:vAlign w:val="bottom"/>
          </w:tcPr>
          <w:p w14:paraId="374DA7B7" w14:textId="77777777" w:rsidR="003D562D" w:rsidRPr="00267458" w:rsidRDefault="003D562D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18" w:type="pct"/>
            <w:shd w:val="clear" w:color="auto" w:fill="auto"/>
            <w:vAlign w:val="bottom"/>
          </w:tcPr>
          <w:p w14:paraId="3927F272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C8CC685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4FA8C49E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88BB53F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2B4EF2E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2488184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29D7B93" w14:textId="77777777" w:rsidR="003D562D" w:rsidRPr="0026745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212" w:rsidRPr="00267458" w14:paraId="6CA42C32" w14:textId="77777777" w:rsidTr="006E467A">
        <w:tc>
          <w:tcPr>
            <w:tcW w:w="2392" w:type="pct"/>
            <w:vAlign w:val="bottom"/>
          </w:tcPr>
          <w:p w14:paraId="5D6F62F4" w14:textId="56346E79" w:rsidR="00C97212" w:rsidRPr="00267458" w:rsidRDefault="00C97212" w:rsidP="005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64267"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41B30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B03AD2C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73552" w14:textId="2FC2AAEB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655771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D85CED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3" w:type="pct"/>
            <w:vAlign w:val="bottom"/>
          </w:tcPr>
          <w:p w14:paraId="29719F87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0701D710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C97212" w:rsidRPr="00267458" w14:paraId="27C43213" w14:textId="77777777" w:rsidTr="006E467A">
        <w:tc>
          <w:tcPr>
            <w:tcW w:w="2392" w:type="pct"/>
            <w:vAlign w:val="bottom"/>
          </w:tcPr>
          <w:p w14:paraId="71405A85" w14:textId="77777777" w:rsidR="00C97212" w:rsidRPr="00267458" w:rsidRDefault="00C97212" w:rsidP="00C9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90EF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B0DFAF6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19CEA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5CD8610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9CF178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7E88ABF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double" w:sz="4" w:space="0" w:color="auto"/>
            </w:tcBorders>
            <w:vAlign w:val="bottom"/>
          </w:tcPr>
          <w:p w14:paraId="6F1F887E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7212" w:rsidRPr="00267458" w14:paraId="4C89684B" w14:textId="77777777" w:rsidTr="004358BE">
        <w:tc>
          <w:tcPr>
            <w:tcW w:w="2392" w:type="pct"/>
            <w:vAlign w:val="bottom"/>
          </w:tcPr>
          <w:p w14:paraId="2CC1D6C0" w14:textId="38838600" w:rsidR="00C97212" w:rsidRPr="00267458" w:rsidRDefault="00C97212" w:rsidP="00C9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10B" w14:textId="28B885AB" w:rsidR="00C97212" w:rsidRPr="00267458" w:rsidRDefault="004358BE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0.31</w:t>
            </w:r>
            <w:r w:rsidR="00E801D0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BC40CCE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EB16" w14:textId="49ECB88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  <w:r w:rsidR="00E801D0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E6AA4B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FF076" w14:textId="6BCA5086" w:rsidR="00C97212" w:rsidRPr="00267458" w:rsidRDefault="000F3F06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 w:rsidR="00E801D0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bottom"/>
          </w:tcPr>
          <w:p w14:paraId="2E58CA51" w14:textId="77777777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1F564B09" w14:textId="4B8006E9" w:rsidR="00C97212" w:rsidRPr="00267458" w:rsidRDefault="00C97212" w:rsidP="00C97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  <w:r w:rsidR="00E801D0"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4E72DEC9" w14:textId="77777777" w:rsidR="006143E0" w:rsidRPr="00267458" w:rsidRDefault="006143E0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14:paraId="27D9A12F" w14:textId="1E410B4D" w:rsidR="006143E0" w:rsidRPr="00267458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2</w:t>
      </w:r>
      <w:r w:rsidR="006143E0" w:rsidRPr="00267458">
        <w:rPr>
          <w:rFonts w:ascii="Angsana New" w:hAnsi="Angsana New"/>
          <w:b/>
          <w:bCs/>
          <w:sz w:val="30"/>
          <w:szCs w:val="30"/>
        </w:rPr>
        <w:tab/>
      </w:r>
      <w:r w:rsidR="006143E0" w:rsidRPr="0026745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3094B95" w14:textId="77777777" w:rsidR="00AE7BAB" w:rsidRPr="00267458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170"/>
        <w:gridCol w:w="270"/>
        <w:gridCol w:w="1170"/>
      </w:tblGrid>
      <w:tr w:rsidR="00C5097D" w:rsidRPr="00267458" w14:paraId="067428CC" w14:textId="77777777" w:rsidTr="007904F9">
        <w:tc>
          <w:tcPr>
            <w:tcW w:w="2880" w:type="dxa"/>
            <w:shd w:val="clear" w:color="auto" w:fill="auto"/>
            <w:vAlign w:val="bottom"/>
          </w:tcPr>
          <w:p w14:paraId="6EE398D2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C6A90A6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081A04" w14:textId="0545EB39" w:rsidR="00C5097D" w:rsidRPr="00267458" w:rsidRDefault="00C5097D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ACBAA" w14:textId="67C4D5AB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74C42C25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E7D28" w14:textId="77777777" w:rsidR="00C5097D" w:rsidRPr="00267458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267458" w14:paraId="7C160C29" w14:textId="77777777" w:rsidTr="007904F9">
        <w:tc>
          <w:tcPr>
            <w:tcW w:w="2880" w:type="dxa"/>
            <w:shd w:val="clear" w:color="auto" w:fill="auto"/>
          </w:tcPr>
          <w:p w14:paraId="314DD59B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085754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50AF7F2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D6F539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8A84A5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F6803" w14:textId="77777777" w:rsidR="00C5097D" w:rsidRPr="00267458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0" w:rsidRPr="00267458" w14:paraId="492BEAF2" w14:textId="77777777" w:rsidTr="007904F9">
        <w:tc>
          <w:tcPr>
            <w:tcW w:w="2880" w:type="dxa"/>
            <w:shd w:val="clear" w:color="auto" w:fill="auto"/>
          </w:tcPr>
          <w:p w14:paraId="74DD7ABA" w14:textId="675F79D6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1FF4"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6FBA18E5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59F59D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305B96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362AE8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906EF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620" w:rsidRPr="00267458" w14:paraId="7C563A96" w14:textId="77777777" w:rsidTr="007904F9">
        <w:tc>
          <w:tcPr>
            <w:tcW w:w="2880" w:type="dxa"/>
            <w:shd w:val="clear" w:color="auto" w:fill="auto"/>
          </w:tcPr>
          <w:p w14:paraId="34E123E0" w14:textId="4D3D52FD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661FF4"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661FF4"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C2A19AC" w14:textId="12D3BADF" w:rsidR="00266620" w:rsidRPr="00267458" w:rsidRDefault="00661FF4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3627B865" w14:textId="4CD0F92F" w:rsidR="00266620" w:rsidRPr="00267458" w:rsidRDefault="00661FF4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9DD86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3D14278F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3E7689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119,794</w:t>
            </w:r>
          </w:p>
        </w:tc>
      </w:tr>
      <w:tr w:rsidR="00266620" w:rsidRPr="00267458" w14:paraId="17F08A44" w14:textId="77777777" w:rsidTr="007904F9">
        <w:tc>
          <w:tcPr>
            <w:tcW w:w="2880" w:type="dxa"/>
            <w:shd w:val="clear" w:color="auto" w:fill="auto"/>
          </w:tcPr>
          <w:p w14:paraId="13127E03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778F3C2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62C3BF0" w14:textId="77777777" w:rsidR="00266620" w:rsidRPr="00267458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040D39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7C35E6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02C8B81" w14:textId="77777777" w:rsidR="00266620" w:rsidRPr="00267458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661FF4" w:rsidRPr="00267458" w14:paraId="08D6A6CC" w14:textId="77777777" w:rsidTr="007904F9">
        <w:tc>
          <w:tcPr>
            <w:tcW w:w="2880" w:type="dxa"/>
            <w:shd w:val="clear" w:color="auto" w:fill="auto"/>
          </w:tcPr>
          <w:p w14:paraId="01F5013D" w14:textId="5E3A7EE5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F3D2CEB" w14:textId="77777777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8F11035" w14:textId="77777777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7B41F" w14:textId="77777777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5CE32" w14:textId="77777777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43234" w14:textId="77777777" w:rsidR="00661FF4" w:rsidRPr="00267458" w:rsidRDefault="00661FF4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4970" w:rsidRPr="00267458" w14:paraId="6637CFBB" w14:textId="77777777" w:rsidTr="007904F9">
        <w:tc>
          <w:tcPr>
            <w:tcW w:w="2880" w:type="dxa"/>
            <w:shd w:val="clear" w:color="auto" w:fill="auto"/>
          </w:tcPr>
          <w:p w14:paraId="2DC9928A" w14:textId="5CA07573" w:rsidR="00624970" w:rsidRPr="00267458" w:rsidRDefault="00624970" w:rsidP="006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90774FA" w14:textId="168F27D1" w:rsidR="00624970" w:rsidRPr="00267458" w:rsidRDefault="00624970" w:rsidP="006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1E1F612E" w14:textId="556ADC01" w:rsidR="00624970" w:rsidRPr="00267458" w:rsidRDefault="00624970" w:rsidP="006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DFEAB1" w14:textId="6471ECE9" w:rsidR="00624970" w:rsidRPr="00267458" w:rsidRDefault="00624970" w:rsidP="0062497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0D3B5EFF" w14:textId="77777777" w:rsidR="00624970" w:rsidRPr="00267458" w:rsidRDefault="00624970" w:rsidP="00624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B8162F" w14:textId="2495494A" w:rsidR="00624970" w:rsidRPr="00267458" w:rsidRDefault="00624970" w:rsidP="0062497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26745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119,794</w:t>
            </w:r>
          </w:p>
        </w:tc>
      </w:tr>
    </w:tbl>
    <w:p w14:paraId="2E0E6DFD" w14:textId="77777777" w:rsidR="00C474B9" w:rsidRPr="00267458" w:rsidRDefault="00C474B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4"/>
          <w:szCs w:val="24"/>
        </w:rPr>
      </w:pPr>
    </w:p>
    <w:p w14:paraId="72689496" w14:textId="06DD3CF2" w:rsidR="00DA46AF" w:rsidRPr="00267458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3</w:t>
      </w:r>
      <w:r w:rsidR="00DA46AF" w:rsidRPr="00267458">
        <w:rPr>
          <w:rFonts w:ascii="Angsana New" w:hAnsi="Angsana New"/>
          <w:b/>
          <w:bCs/>
          <w:sz w:val="30"/>
          <w:szCs w:val="30"/>
        </w:rPr>
        <w:tab/>
      </w:r>
      <w:r w:rsidR="00397A42" w:rsidRPr="0026745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1194643" w14:textId="4A50A314" w:rsidR="00D71D41" w:rsidRPr="00267458" w:rsidRDefault="00D71D41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28D1068" w14:textId="1AD293D5" w:rsidR="00086917" w:rsidRPr="00267458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67458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2712370A" w14:textId="235A8A05" w:rsidR="00086917" w:rsidRPr="00267458" w:rsidRDefault="00086917" w:rsidP="00AE79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Cs/>
          <w:sz w:val="24"/>
          <w:szCs w:val="24"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(1)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ab/>
      </w:r>
      <w:r w:rsidRPr="00267458">
        <w:rPr>
          <w:rFonts w:ascii="Angsana New" w:hAnsi="Angsana New"/>
          <w:b/>
          <w:sz w:val="30"/>
          <w:szCs w:val="30"/>
          <w:cs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00D63B86" w14:textId="453FF564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67458">
        <w:rPr>
          <w:rFonts w:ascii="Angsana New" w:hAnsi="Angsana New"/>
          <w:bCs/>
          <w:sz w:val="30"/>
          <w:szCs w:val="30"/>
          <w:cs/>
        </w:rPr>
        <w:t xml:space="preserve"> </w:t>
      </w:r>
      <w:r w:rsidR="00D450CD" w:rsidRPr="00267458">
        <w:rPr>
          <w:rFonts w:ascii="Angsana New" w:hAnsi="Angsana New"/>
          <w:bCs/>
          <w:sz w:val="30"/>
          <w:szCs w:val="30"/>
        </w:rPr>
        <w:t>5</w:t>
      </w:r>
      <w:r w:rsidRPr="00267458">
        <w:rPr>
          <w:rFonts w:ascii="Angsana New" w:hAnsi="Angsana New"/>
          <w:b/>
          <w:sz w:val="30"/>
          <w:szCs w:val="30"/>
          <w:cs/>
        </w:rPr>
        <w:t>)</w:t>
      </w:r>
      <w:r w:rsidR="00440EF0" w:rsidRPr="00267458">
        <w:rPr>
          <w:rFonts w:ascii="Angsana New" w:hAnsi="Angsana New" w:hint="cs"/>
          <w:b/>
          <w:sz w:val="30"/>
          <w:szCs w:val="30"/>
          <w:cs/>
        </w:rPr>
        <w:t>)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DC6D819" w14:textId="41B5E9C0" w:rsidR="00440EF0" w:rsidRPr="00267458" w:rsidRDefault="00440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267458">
        <w:rPr>
          <w:rFonts w:ascii="Angsana New" w:hAnsi="Angsana New"/>
          <w:b/>
          <w:sz w:val="30"/>
          <w:szCs w:val="30"/>
          <w:cs/>
        </w:rPr>
        <w:br w:type="page"/>
      </w:r>
    </w:p>
    <w:p w14:paraId="2C29774A" w14:textId="6775845B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   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638907" w14:textId="77777777" w:rsidR="00D450CD" w:rsidRPr="00267458" w:rsidRDefault="00D450CD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4DD221E8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16B9AD3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81F4673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Pr="00267458">
        <w:rPr>
          <w:rFonts w:ascii="Angsana New" w:hAnsi="Angsana New"/>
          <w:b/>
          <w:sz w:val="30"/>
          <w:szCs w:val="30"/>
        </w:rPr>
        <w:t xml:space="preserve">     </w:t>
      </w:r>
      <w:r w:rsidRPr="00267458">
        <w:rPr>
          <w:rFonts w:ascii="Angsana New" w:hAnsi="Angsana New"/>
          <w:b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2DE93A7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5740E87" w14:textId="53E7BB96" w:rsidR="00086917" w:rsidRPr="00267458" w:rsidRDefault="00086917" w:rsidP="0062639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/>
          <w:sz w:val="30"/>
          <w:szCs w:val="30"/>
          <w:cs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(2)</w:t>
      </w:r>
      <w:r w:rsidR="00B379D6" w:rsidRPr="00267458">
        <w:rPr>
          <w:rFonts w:ascii="Angsana New" w:hAnsi="Angsana New"/>
          <w:bCs/>
          <w:i/>
          <w:iCs/>
          <w:sz w:val="30"/>
          <w:szCs w:val="30"/>
        </w:rPr>
        <w:tab/>
      </w:r>
      <w:r w:rsidR="00B379D6" w:rsidRPr="00267458">
        <w:rPr>
          <w:rFonts w:ascii="Angsana New" w:hAnsi="Angsana New"/>
          <w:bCs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5E4928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67458">
        <w:rPr>
          <w:rFonts w:ascii="Angsana New" w:hAnsi="Angsana New"/>
          <w:b/>
          <w:sz w:val="30"/>
          <w:szCs w:val="30"/>
        </w:rPr>
        <w:t xml:space="preserve">       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293D87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452A2E26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267458">
        <w:rPr>
          <w:rFonts w:ascii="Angsana New" w:hAnsi="Angsana New"/>
          <w:b/>
          <w:sz w:val="30"/>
          <w:szCs w:val="30"/>
        </w:rPr>
        <w:t xml:space="preserve">  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933EE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738A2047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15053683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0408F6AB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Pr="00267458">
        <w:rPr>
          <w:rFonts w:ascii="Angsana New" w:hAnsi="Angsana New"/>
          <w:b/>
          <w:sz w:val="30"/>
          <w:szCs w:val="30"/>
        </w:rPr>
        <w:t xml:space="preserve">      </w:t>
      </w:r>
      <w:r w:rsidRPr="00267458">
        <w:rPr>
          <w:rFonts w:ascii="Angsana New" w:hAnsi="Angsana New"/>
          <w:b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EB9EA3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9914CAB" w14:textId="5180D8E8" w:rsidR="00086917" w:rsidRPr="008410F8" w:rsidRDefault="00086917" w:rsidP="000E330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>(3)</w:t>
      </w:r>
      <w:r w:rsidRPr="00267458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="00B379D6" w:rsidRPr="00267458">
        <w:rPr>
          <w:rFonts w:ascii="Angsana New" w:hAnsi="Angsana New"/>
          <w:b/>
          <w:i/>
          <w:iCs/>
          <w:sz w:val="30"/>
          <w:szCs w:val="30"/>
        </w:rPr>
        <w:tab/>
      </w:r>
      <w:r w:rsidR="00B379D6" w:rsidRPr="00267458">
        <w:rPr>
          <w:rFonts w:ascii="Angsana New" w:hAnsi="Angsana New"/>
          <w:b/>
          <w:i/>
          <w:iCs/>
          <w:sz w:val="30"/>
          <w:szCs w:val="30"/>
        </w:rPr>
        <w:tab/>
      </w:r>
      <w:r w:rsidRPr="008410F8">
        <w:rPr>
          <w:rFonts w:ascii="Angsana New" w:hAnsi="Angsana New"/>
          <w:b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636F84A" w14:textId="584B53B2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8410F8">
        <w:rPr>
          <w:rFonts w:ascii="Angsana New" w:hAnsi="Angsana New"/>
          <w:b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8410F8">
        <w:rPr>
          <w:rFonts w:ascii="Angsana New" w:hAnsi="Angsana New"/>
          <w:b/>
          <w:sz w:val="30"/>
          <w:szCs w:val="30"/>
        </w:rPr>
        <w:t xml:space="preserve">  </w:t>
      </w:r>
      <w:r w:rsidRPr="008410F8">
        <w:rPr>
          <w:rFonts w:ascii="Angsana New" w:hAnsi="Angsana New"/>
          <w:b/>
          <w:sz w:val="30"/>
          <w:szCs w:val="30"/>
          <w:cs/>
        </w:rPr>
        <w:t>ราคาทุนตัดจำหน่าย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0441DD6F" w14:textId="77777777" w:rsidR="00B379D6" w:rsidRPr="00267458" w:rsidRDefault="00B379D6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5E00341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267458">
        <w:rPr>
          <w:rFonts w:ascii="Angsana New" w:hAnsi="Angsana New"/>
          <w:b/>
          <w:sz w:val="30"/>
          <w:szCs w:val="30"/>
        </w:rPr>
        <w:t xml:space="preserve">     </w:t>
      </w:r>
      <w:r w:rsidRPr="00267458">
        <w:rPr>
          <w:rFonts w:ascii="Angsana New" w:hAnsi="Angsana New"/>
          <w:bCs/>
          <w:sz w:val="30"/>
          <w:szCs w:val="30"/>
        </w:rPr>
        <w:t>12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Pr="00267458">
        <w:rPr>
          <w:rFonts w:ascii="Angsana New" w:hAnsi="Angsana New"/>
          <w:b/>
          <w:sz w:val="30"/>
          <w:szCs w:val="30"/>
        </w:rPr>
        <w:t xml:space="preserve">      </w:t>
      </w:r>
      <w:r w:rsidRPr="00267458">
        <w:rPr>
          <w:rFonts w:ascii="Angsana New" w:hAnsi="Angsana New"/>
          <w:b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3DE99C52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461EC91C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16106A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0FC6709" w14:textId="6BA6A651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267458">
        <w:rPr>
          <w:rFonts w:ascii="Angsana New" w:hAnsi="Angsana New"/>
          <w:bCs/>
          <w:sz w:val="30"/>
          <w:szCs w:val="30"/>
        </w:rPr>
        <w:t>90</w:t>
      </w:r>
      <w:r w:rsidRPr="00267458">
        <w:rPr>
          <w:rFonts w:ascii="Angsana New" w:hAnsi="Angsana New"/>
          <w:b/>
          <w:sz w:val="30"/>
          <w:szCs w:val="30"/>
        </w:rPr>
        <w:t xml:space="preserve"> </w:t>
      </w:r>
      <w:r w:rsidRPr="00267458">
        <w:rPr>
          <w:rFonts w:ascii="Angsana New" w:hAnsi="Angsana New"/>
          <w:b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09AC32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41FD187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3B6204E" w14:textId="16D106B8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</w:rPr>
        <w:t>-</w:t>
      </w:r>
      <w:r w:rsidRPr="00267458">
        <w:rPr>
          <w:rFonts w:ascii="Angsana New" w:hAnsi="Angsana New"/>
          <w:b/>
          <w:sz w:val="30"/>
          <w:szCs w:val="30"/>
        </w:rPr>
        <w:tab/>
      </w:r>
      <w:r w:rsidRPr="00267458">
        <w:rPr>
          <w:rFonts w:ascii="Angsana New" w:hAnsi="Angsana New"/>
          <w:b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D021844" w14:textId="77777777" w:rsidR="00086917" w:rsidRPr="00267458" w:rsidRDefault="00086917" w:rsidP="00B379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</w:rPr>
        <w:t>-</w:t>
      </w:r>
      <w:r w:rsidRPr="00267458">
        <w:rPr>
          <w:rFonts w:ascii="Angsana New" w:hAnsi="Angsana New"/>
          <w:b/>
          <w:sz w:val="30"/>
          <w:szCs w:val="30"/>
        </w:rPr>
        <w:tab/>
      </w:r>
      <w:r w:rsidRPr="00267458">
        <w:rPr>
          <w:rFonts w:ascii="Angsana New" w:hAnsi="Angsana New"/>
          <w:b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267458">
        <w:rPr>
          <w:rFonts w:ascii="Angsana New" w:hAnsi="Angsana New"/>
          <w:bCs/>
          <w:sz w:val="30"/>
          <w:szCs w:val="30"/>
        </w:rPr>
        <w:t>90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14:paraId="561863D5" w14:textId="77777777" w:rsidR="00E61D54" w:rsidRPr="00267458" w:rsidRDefault="00E61D54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A810769" w14:textId="6321667E" w:rsidR="00086917" w:rsidRPr="00267458" w:rsidRDefault="00086917" w:rsidP="00915A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Cs/>
          <w:i/>
          <w:iCs/>
          <w:sz w:val="30"/>
          <w:szCs w:val="30"/>
        </w:rPr>
        <w:t xml:space="preserve">(4) </w:t>
      </w:r>
      <w:r w:rsidR="00915A3B" w:rsidRPr="00267458">
        <w:rPr>
          <w:rFonts w:ascii="Angsana New" w:hAnsi="Angsana New"/>
          <w:bCs/>
          <w:i/>
          <w:iCs/>
          <w:sz w:val="30"/>
          <w:szCs w:val="30"/>
        </w:rPr>
        <w:tab/>
      </w:r>
      <w:r w:rsidR="00915A3B" w:rsidRPr="00267458">
        <w:rPr>
          <w:rFonts w:ascii="Angsana New" w:hAnsi="Angsana New"/>
          <w:bCs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การตัดจำหน่าย</w:t>
      </w:r>
    </w:p>
    <w:p w14:paraId="504E3123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48C97A" w14:textId="77777777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7F66232F" w14:textId="60CB6BD3" w:rsidR="00086917" w:rsidRPr="00267458" w:rsidRDefault="00086917" w:rsidP="00915A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(</w:t>
      </w:r>
      <w:r w:rsidRPr="00267458">
        <w:rPr>
          <w:rFonts w:ascii="Angsana New" w:hAnsi="Angsana New"/>
          <w:bCs/>
          <w:i/>
          <w:iCs/>
          <w:sz w:val="30"/>
          <w:szCs w:val="30"/>
        </w:rPr>
        <w:t>5</w:t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)</w:t>
      </w:r>
      <w:r w:rsidR="00915A3B" w:rsidRPr="00267458">
        <w:rPr>
          <w:rFonts w:ascii="Angsana New" w:hAnsi="Angsana New"/>
          <w:b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 xml:space="preserve"> ดอกเบี้ย</w:t>
      </w:r>
    </w:p>
    <w:p w14:paraId="77F5A4EF" w14:textId="6B1DC59E" w:rsidR="00086917" w:rsidRPr="00267458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z w:val="30"/>
          <w:szCs w:val="30"/>
          <w:cs/>
        </w:rPr>
        <w:t>ดอกเบี้ยรับ</w:t>
      </w:r>
      <w:r w:rsidR="00440EF0" w:rsidRPr="00267458">
        <w:rPr>
          <w:rFonts w:ascii="Angsana New" w:hAnsi="Angsana New"/>
          <w:b/>
          <w:sz w:val="30"/>
          <w:szCs w:val="30"/>
          <w:cs/>
        </w:rPr>
        <w:t>และดอกเบี้ยจ่าย</w:t>
      </w:r>
      <w:r w:rsidRPr="00267458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</w:t>
      </w:r>
      <w:r w:rsidRPr="00267458">
        <w:rPr>
          <w:rFonts w:ascii="Angsana New" w:hAnsi="Angsana New"/>
          <w:b/>
          <w:spacing w:val="-6"/>
          <w:sz w:val="30"/>
          <w:szCs w:val="30"/>
          <w:cs/>
        </w:rPr>
        <w:t>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Pr="00267458">
        <w:rPr>
          <w:rFonts w:ascii="Angsana New" w:hAnsi="Angsana New"/>
          <w:b/>
          <w:sz w:val="30"/>
          <w:szCs w:val="30"/>
          <w:cs/>
        </w:rPr>
        <w:t>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FB8C8A3" w14:textId="6DAD24C5" w:rsidR="00086917" w:rsidRPr="00267458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D657CE8" w14:textId="26A939F6" w:rsidR="00D0158B" w:rsidRPr="00267458" w:rsidRDefault="00D0158B" w:rsidP="00D015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hanging="45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67458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Pr="00267458">
        <w:rPr>
          <w:rFonts w:ascii="Angsana New" w:hAnsi="Angsana New"/>
          <w:bCs/>
          <w:i/>
          <w:iCs/>
          <w:sz w:val="30"/>
          <w:szCs w:val="30"/>
        </w:rPr>
        <w:t>6</w:t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>)</w:t>
      </w:r>
      <w:r w:rsidRPr="00267458">
        <w:rPr>
          <w:rFonts w:ascii="Angsana New" w:hAnsi="Angsana New"/>
          <w:b/>
          <w:i/>
          <w:iCs/>
          <w:sz w:val="30"/>
          <w:szCs w:val="30"/>
        </w:rPr>
        <w:tab/>
      </w:r>
      <w:r w:rsidRPr="00267458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b/>
          <w:i/>
          <w:iCs/>
          <w:sz w:val="30"/>
          <w:szCs w:val="30"/>
          <w:cs/>
        </w:rPr>
        <w:t>การวัดมูลค่ายุติธรรม</w:t>
      </w:r>
    </w:p>
    <w:p w14:paraId="78248E8C" w14:textId="77777777" w:rsidR="00985894" w:rsidRPr="00267458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267458">
        <w:rPr>
          <w:rFonts w:ascii="Angsana New" w:hAnsi="Angsana New"/>
          <w:b/>
          <w:sz w:val="30"/>
          <w:szCs w:val="30"/>
        </w:rPr>
        <w:t xml:space="preserve">         </w:t>
      </w:r>
      <w:r w:rsidRPr="00267458">
        <w:rPr>
          <w:rFonts w:ascii="Angsana New" w:hAnsi="Angsana New"/>
          <w:b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Pr="00267458">
        <w:rPr>
          <w:rFonts w:ascii="Angsana New" w:hAnsi="Angsana New"/>
          <w:b/>
          <w:sz w:val="30"/>
          <w:szCs w:val="30"/>
        </w:rPr>
        <w:t xml:space="preserve">              </w:t>
      </w:r>
      <w:r w:rsidRPr="00267458">
        <w:rPr>
          <w:rFonts w:ascii="Angsana New" w:hAnsi="Angsana New"/>
          <w:b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2F18D979" w14:textId="77777777" w:rsidR="00985894" w:rsidRPr="00267458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24"/>
          <w:szCs w:val="24"/>
        </w:rPr>
      </w:pPr>
    </w:p>
    <w:p w14:paraId="675BC375" w14:textId="77777777" w:rsidR="00985894" w:rsidRPr="00267458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267458">
        <w:rPr>
          <w:rFonts w:ascii="Angsana New" w:hAnsi="Angsana New"/>
          <w:b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6664ACD" w14:textId="77777777" w:rsidR="00985894" w:rsidRPr="00267458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z w:val="24"/>
          <w:szCs w:val="24"/>
        </w:rPr>
      </w:pPr>
    </w:p>
    <w:p w14:paraId="5D507882" w14:textId="77777777" w:rsidR="00985894" w:rsidRPr="00267458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7458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6745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6745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6745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2BEB7D" w14:textId="77777777" w:rsidR="00985894" w:rsidRPr="00267458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7458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6745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6745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6F6198F" w14:textId="77777777" w:rsidR="00985894" w:rsidRPr="00267458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7458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6745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6745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6745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4A4F96" w14:textId="77777777" w:rsidR="00985894" w:rsidRPr="00267458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3FB4645F" w14:textId="1FA9484F" w:rsidR="00425E50" w:rsidRPr="00267458" w:rsidRDefault="00425E50" w:rsidP="00425E5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267458">
        <w:rPr>
          <w:rFonts w:ascii="Angsana New" w:hAnsi="Angsana New"/>
          <w:b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DDF061B" w14:textId="77777777" w:rsidR="00564267" w:rsidRPr="00267458" w:rsidRDefault="0056426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1A95746" w14:textId="77777777" w:rsidR="00094019" w:rsidRPr="00267458" w:rsidRDefault="00094019" w:rsidP="00F401F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02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85F797" w14:textId="77777777" w:rsidR="00D735D2" w:rsidRPr="00267458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14:paraId="5ADF1449" w14:textId="6F7E312E" w:rsidR="00CF344D" w:rsidRPr="00267458" w:rsidRDefault="0066347D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31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Pr="00267458">
        <w:rPr>
          <w:rFonts w:ascii="Angsana New" w:hAnsi="Angsana New"/>
          <w:sz w:val="30"/>
          <w:szCs w:val="30"/>
          <w:lang w:val="en-GB"/>
        </w:rPr>
        <w:t>2564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267458">
        <w:rPr>
          <w:rFonts w:ascii="Angsana New" w:hAnsi="Angsana New"/>
          <w:sz w:val="30"/>
          <w:szCs w:val="30"/>
          <w:lang w:val="en-GB"/>
        </w:rPr>
        <w:t>2563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09438B17" w14:textId="590D60B6" w:rsidR="00564267" w:rsidRPr="00267458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1441801" w14:textId="5C59E229" w:rsidR="00564267" w:rsidRPr="00267458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7F462C36" w14:textId="421B1458" w:rsidR="00564267" w:rsidRPr="00267458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3E85035" w14:textId="77777777" w:rsidR="00564267" w:rsidRPr="00267458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5BFA8B6" w14:textId="5817FD30" w:rsidR="005C4653" w:rsidRPr="00267458" w:rsidRDefault="005C4653" w:rsidP="00F401F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02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</w:rPr>
        <w:lastRenderedPageBreak/>
        <w:t>นโยบายการจัดการความเสี่ยง</w:t>
      </w:r>
      <w:r w:rsidR="00462AB2" w:rsidRPr="00267458">
        <w:rPr>
          <w:rFonts w:ascii="Angsana New" w:hAnsi="Angsana New" w:hint="cs"/>
          <w:i/>
          <w:iCs/>
          <w:sz w:val="30"/>
          <w:szCs w:val="30"/>
          <w:cs/>
        </w:rPr>
        <w:t>ทาง</w:t>
      </w:r>
      <w:r w:rsidRPr="00267458">
        <w:rPr>
          <w:rFonts w:ascii="Angsana New" w:hAnsi="Angsana New" w:hint="cs"/>
          <w:i/>
          <w:iCs/>
          <w:sz w:val="30"/>
          <w:szCs w:val="30"/>
          <w:cs/>
        </w:rPr>
        <w:t>ด้านการเงิน</w:t>
      </w:r>
    </w:p>
    <w:p w14:paraId="14B8208B" w14:textId="77777777" w:rsidR="00094019" w:rsidRPr="00267458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37BDA11" w14:textId="5EA1708D" w:rsidR="000119D0" w:rsidRPr="0026745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  <w:r w:rsidRPr="00267458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41696776" w14:textId="77777777" w:rsidR="000119D0" w:rsidRPr="0026745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</w:t>
      </w:r>
      <w:r w:rsidRPr="00267458">
        <w:rPr>
          <w:rFonts w:ascii="Angsana New" w:hAnsi="Angsana New"/>
          <w:sz w:val="30"/>
          <w:szCs w:val="30"/>
          <w:cs/>
          <w:lang w:val="en-GB"/>
        </w:rPr>
        <w:t>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คณะกรรมการบริหารความเสี่ยงจะรายงานการดำเนินการดังกล่าว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ต่อคณะกรรมการบริษัทอย่างสม่ำเสมอ</w:t>
      </w:r>
    </w:p>
    <w:p w14:paraId="6D143F7B" w14:textId="77777777" w:rsidR="005D371D" w:rsidRPr="00267458" w:rsidRDefault="005D371D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3B7D2DE" w14:textId="4D32A446" w:rsidR="000119D0" w:rsidRPr="0026745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     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ในตลาดและการดำเนินงานของกลุ่มบริษัท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AD4E8A6" w14:textId="77777777" w:rsidR="00F25FFD" w:rsidRPr="00267458" w:rsidRDefault="00F25FFD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F11DEDB" w14:textId="77777777" w:rsidR="00094019" w:rsidRPr="0026745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   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20E2D13" w14:textId="77777777" w:rsidR="00425E50" w:rsidRPr="00267458" w:rsidRDefault="00425E5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i/>
          <w:iCs/>
          <w:sz w:val="30"/>
          <w:szCs w:val="30"/>
        </w:rPr>
      </w:pPr>
    </w:p>
    <w:p w14:paraId="7833BC8B" w14:textId="523BFAB7" w:rsidR="00094019" w:rsidRPr="0026745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</w:rPr>
        <w:t>(</w:t>
      </w:r>
      <w:r w:rsidR="00007876" w:rsidRPr="0026745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67458">
        <w:rPr>
          <w:rFonts w:ascii="Angsana New" w:hAnsi="Angsana New"/>
          <w:i/>
          <w:iCs/>
          <w:sz w:val="30"/>
          <w:szCs w:val="30"/>
        </w:rPr>
        <w:t>.1)</w:t>
      </w:r>
      <w:r w:rsidRPr="00267458">
        <w:rPr>
          <w:rFonts w:ascii="Angsana New" w:hAnsi="Angsana New"/>
          <w:i/>
          <w:iCs/>
          <w:sz w:val="30"/>
          <w:szCs w:val="30"/>
          <w:cs/>
        </w:rPr>
        <w:tab/>
      </w:r>
      <w:r w:rsidRPr="0026745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  <w:r w:rsidR="00094019" w:rsidRPr="00267458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73D52B8F" w14:textId="77777777" w:rsidR="000119D0" w:rsidRPr="00267458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3F511F2" w14:textId="0FF9F2AF" w:rsidR="000119D0" w:rsidRPr="00267458" w:rsidRDefault="000119D0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41174A0" w14:textId="77777777" w:rsidR="00564267" w:rsidRPr="00267458" w:rsidRDefault="00564267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0A8045E" w14:textId="2046D942" w:rsidR="000B5CF1" w:rsidRPr="00267458" w:rsidRDefault="00E532F2" w:rsidP="0022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="Angsana New" w:hAnsi="Angsana New"/>
          <w:i/>
          <w:iCs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</w:rPr>
        <w:t>(</w:t>
      </w:r>
      <w:r w:rsidR="00313854" w:rsidRPr="00267458">
        <w:rPr>
          <w:rFonts w:ascii="Angsana New" w:hAnsi="Angsana New" w:hint="cs"/>
          <w:sz w:val="30"/>
          <w:szCs w:val="30"/>
          <w:cs/>
        </w:rPr>
        <w:t>ข</w:t>
      </w:r>
      <w:r w:rsidRPr="00267458">
        <w:rPr>
          <w:rFonts w:ascii="Angsana New" w:hAnsi="Angsana New"/>
          <w:sz w:val="30"/>
          <w:szCs w:val="30"/>
        </w:rPr>
        <w:t>.1.1)</w:t>
      </w:r>
      <w:r w:rsidR="00221A5D" w:rsidRPr="00267458">
        <w:rPr>
          <w:rFonts w:ascii="Angsana New" w:hAnsi="Angsana New"/>
          <w:sz w:val="30"/>
          <w:szCs w:val="30"/>
          <w:cs/>
        </w:rPr>
        <w:tab/>
      </w:r>
      <w:r w:rsidR="000B5CF1" w:rsidRPr="00267458">
        <w:rPr>
          <w:rFonts w:ascii="Angsana New" w:hAnsi="Angsana New" w:hint="cs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8BC6C61" w14:textId="77777777" w:rsidR="000B5CF1" w:rsidRPr="00267458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F96A419" w14:textId="059CB7EA" w:rsidR="000B5CF1" w:rsidRPr="00267458" w:rsidRDefault="000B5CF1" w:rsidP="00F56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F56ACB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        </w:t>
      </w: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อย่างไรก็ตาม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ผู้บริหารต้องพิจารณาถึงปัจจัยอื่น</w:t>
      </w:r>
      <w:r w:rsidR="00377188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ๆ ซึ่งอาจส่งผลต่อความเสี่ยงด้านเครดิตของลูกค้า 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76E2EE40" w14:textId="1A850D15" w:rsidR="000B5CF1" w:rsidRPr="00267458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แต่ละรายก่อนที่กลุ่มบริษัทจะเสนอระยะเวลาและเงื่อนไข</w:t>
      </w:r>
      <w:r w:rsidR="00BF1EB3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ทางการค้า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BF1EB3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ADAF493" w14:textId="77777777" w:rsidR="000B5CF1" w:rsidRPr="00267458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pacing w:val="-8"/>
          <w:sz w:val="28"/>
          <w:szCs w:val="28"/>
          <w:lang w:val="en-GB"/>
        </w:rPr>
      </w:pPr>
    </w:p>
    <w:p w14:paraId="3CE597D3" w14:textId="6E4D0BB1" w:rsidR="000B5CF1" w:rsidRPr="00267458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6432A3" w:rsidRPr="00267458">
        <w:rPr>
          <w:rFonts w:ascii="Angsana New" w:hAnsi="Angsana New"/>
          <w:spacing w:val="-8"/>
          <w:sz w:val="30"/>
          <w:szCs w:val="30"/>
          <w:lang w:val="en-GB"/>
        </w:rPr>
        <w:t>3</w:t>
      </w: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เดือน</w:t>
      </w:r>
      <w:r w:rsidR="00BF1EB3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BF1EB3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="0040026D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  </w:t>
      </w:r>
      <w:r w:rsidR="00BF1EB3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ความเสี่ยงด้านเครดิตที่คล้ายคลึงกัน</w:t>
      </w:r>
      <w:r w:rsidR="0040026D"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BF1EB3"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18CDB50" w14:textId="23C66C1F" w:rsidR="00BF1EB3" w:rsidRPr="00267458" w:rsidRDefault="00BF1EB3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EFE4D32" w14:textId="326147D4" w:rsidR="000B5CF1" w:rsidRPr="00267458" w:rsidRDefault="00BF1EB3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pacing w:val="-8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5C208A" w:rsidRPr="00267458">
        <w:rPr>
          <w:rFonts w:ascii="Angsana New" w:hAnsi="Angsana New"/>
          <w:sz w:val="30"/>
          <w:szCs w:val="30"/>
        </w:rPr>
        <w:t>5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64267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564267" w:rsidRPr="00267458">
        <w:rPr>
          <w:rFonts w:ascii="Angsana New" w:hAnsi="Angsana New"/>
          <w:sz w:val="30"/>
          <w:szCs w:val="30"/>
        </w:rPr>
        <w:t>18</w:t>
      </w:r>
    </w:p>
    <w:p w14:paraId="2F52A591" w14:textId="10A6825F" w:rsidR="007552F2" w:rsidRPr="00267458" w:rsidRDefault="007552F2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pacing w:val="-8"/>
          <w:sz w:val="28"/>
          <w:szCs w:val="28"/>
          <w:lang w:val="en-GB"/>
        </w:rPr>
      </w:pPr>
    </w:p>
    <w:p w14:paraId="77837541" w14:textId="3098EA42" w:rsidR="00AB3CAE" w:rsidRPr="00267458" w:rsidRDefault="00AB3CAE" w:rsidP="00AB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="Angsana New" w:hAnsi="Angsana New"/>
          <w:i/>
          <w:iCs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</w:rPr>
        <w:t>(</w:t>
      </w:r>
      <w:r w:rsidRPr="00267458">
        <w:rPr>
          <w:rFonts w:ascii="Angsana New" w:hAnsi="Angsana New" w:hint="cs"/>
          <w:sz w:val="30"/>
          <w:szCs w:val="30"/>
          <w:cs/>
        </w:rPr>
        <w:t>ข</w:t>
      </w:r>
      <w:r w:rsidRPr="00267458">
        <w:rPr>
          <w:rFonts w:ascii="Angsana New" w:hAnsi="Angsana New"/>
          <w:sz w:val="30"/>
          <w:szCs w:val="30"/>
        </w:rPr>
        <w:t>.1.2)</w:t>
      </w:r>
      <w:r w:rsidRPr="00267458">
        <w:rPr>
          <w:rFonts w:ascii="Angsana New" w:hAnsi="Angsana New"/>
          <w:sz w:val="30"/>
          <w:szCs w:val="30"/>
          <w:cs/>
        </w:rPr>
        <w:tab/>
      </w:r>
      <w:r w:rsidRPr="00267458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66ECB06F" w14:textId="21398258" w:rsidR="006432A3" w:rsidRPr="00267458" w:rsidRDefault="006432A3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64A32A6" w14:textId="6A5DCA09" w:rsidR="006432A3" w:rsidRPr="00267458" w:rsidRDefault="00A46D46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="005540A0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540A0" w:rsidRPr="00267458">
        <w:rPr>
          <w:rFonts w:ascii="Angsana New" w:hAnsi="Angsana New"/>
          <w:sz w:val="30"/>
          <w:szCs w:val="30"/>
        </w:rPr>
        <w:t>12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(</w:t>
      </w:r>
      <w:r w:rsidRPr="00267458">
        <w:rPr>
          <w:rFonts w:ascii="Angsana New" w:hAnsi="Angsana New"/>
          <w:spacing w:val="-6"/>
          <w:sz w:val="30"/>
          <w:szCs w:val="30"/>
          <w:lang w:val="en-GB"/>
        </w:rPr>
        <w:t xml:space="preserve">Investment grade credit rating) </w:t>
      </w: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จากหน่วยงานจัดอันดับเครดิตภายนอกที่มีการเผยแพร่ ตราสาร</w:t>
      </w:r>
      <w:r w:rsidR="00377188"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อื่นๆ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540A0" w:rsidRPr="00267458">
        <w:rPr>
          <w:rFonts w:ascii="Angsana New" w:hAnsi="Angsana New"/>
          <w:sz w:val="30"/>
          <w:szCs w:val="30"/>
          <w:lang w:val="en-GB"/>
        </w:rPr>
        <w:t xml:space="preserve">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 xml:space="preserve">จะพิจารณาว่ามีความเสี่ยงด้านเครดิตต่ำเมื่อความเสี่ยงจากการผิดนัดชำระหนี้อยู่ในระดับต่ำและ </w:t>
      </w:r>
      <w:r w:rsidR="005540A0" w:rsidRPr="00267458">
        <w:rPr>
          <w:rFonts w:ascii="Angsana New" w:hAnsi="Angsana New"/>
          <w:sz w:val="30"/>
          <w:szCs w:val="30"/>
          <w:lang w:val="en-GB"/>
        </w:rPr>
        <w:t xml:space="preserve">    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2B1CB1CF" w14:textId="77777777" w:rsidR="00564267" w:rsidRPr="00267458" w:rsidRDefault="00564267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62DD897" w14:textId="594028A2" w:rsidR="00E84820" w:rsidRPr="00267458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</w:rPr>
        <w:t>(</w:t>
      </w:r>
      <w:r w:rsidR="006D20A1" w:rsidRPr="00267458">
        <w:rPr>
          <w:rFonts w:ascii="Angsana New" w:hAnsi="Angsana New" w:hint="cs"/>
          <w:sz w:val="30"/>
          <w:szCs w:val="30"/>
          <w:cs/>
        </w:rPr>
        <w:t>ข</w:t>
      </w:r>
      <w:r w:rsidRPr="00267458">
        <w:rPr>
          <w:rFonts w:ascii="Angsana New" w:hAnsi="Angsana New"/>
          <w:sz w:val="30"/>
          <w:szCs w:val="30"/>
        </w:rPr>
        <w:t xml:space="preserve">.1.3) </w:t>
      </w:r>
      <w:r w:rsidRPr="00267458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7DAD241" w14:textId="77777777" w:rsidR="00E84820" w:rsidRPr="00267458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24"/>
          <w:szCs w:val="24"/>
          <w:lang w:val="en-GB"/>
        </w:rPr>
      </w:pPr>
      <w:r w:rsidRPr="00267458">
        <w:rPr>
          <w:rFonts w:ascii="Angsana New" w:hAnsi="Angsana New"/>
          <w:sz w:val="30"/>
          <w:szCs w:val="30"/>
          <w:lang w:val="en-GB"/>
        </w:rPr>
        <w:tab/>
      </w:r>
    </w:p>
    <w:p w14:paraId="10C0C056" w14:textId="01D2BC7B" w:rsidR="00E84820" w:rsidRPr="00267458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ความเสี่ยงด้านเครดิตของ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Pr="00267458">
        <w:rPr>
          <w:rFonts w:ascii="Angsana New" w:hAnsi="Angsana New"/>
          <w:sz w:val="30"/>
          <w:szCs w:val="30"/>
          <w:cs/>
          <w:lang w:val="en-GB"/>
        </w:rPr>
        <w:t>ที่เกิดจากเงินสดและรายการเทียบเท่าเงินสด</w:t>
      </w:r>
      <w:r w:rsidRPr="00267458">
        <w:rPr>
          <w:rFonts w:ascii="Angsana New" w:hAnsi="Angsana New"/>
          <w:sz w:val="30"/>
          <w:szCs w:val="30"/>
          <w:lang w:val="en-GB"/>
        </w:rPr>
        <w:t xml:space="preserve"> </w:t>
      </w:r>
      <w:r w:rsidR="006D20A1" w:rsidRPr="00267458">
        <w:rPr>
          <w:rFonts w:ascii="Angsana New" w:hAnsi="Angsana New" w:hint="cs"/>
          <w:sz w:val="30"/>
          <w:szCs w:val="30"/>
          <w:cs/>
          <w:lang w:val="en-GB"/>
        </w:rPr>
        <w:t>มี</w:t>
      </w:r>
      <w:r w:rsidRPr="00267458">
        <w:rPr>
          <w:rFonts w:ascii="Angsana New" w:hAnsi="Angsana New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6D20A1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267458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Pr="00267458">
        <w:rPr>
          <w:rFonts w:ascii="Angsana New" w:hAnsi="Angsana New"/>
          <w:sz w:val="30"/>
          <w:szCs w:val="30"/>
          <w:cs/>
          <w:lang w:val="en-GB"/>
        </w:rPr>
        <w:t>พิจารณาว่ามีความเสี่ยงด้านเครดิตต่ำ</w:t>
      </w:r>
    </w:p>
    <w:p w14:paraId="2BA2A8A4" w14:textId="330A5EA6" w:rsidR="00B96E5D" w:rsidRPr="00267458" w:rsidRDefault="00B96E5D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FDDD668" w14:textId="6C770DEC" w:rsidR="00564267" w:rsidRPr="00267458" w:rsidRDefault="00564267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1A51E99" w14:textId="2BD2DBF0" w:rsidR="00E67924" w:rsidRPr="00267458" w:rsidRDefault="009834DF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267458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0E1844" w:rsidRPr="0026745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67458">
        <w:rPr>
          <w:rFonts w:ascii="Angsana New" w:hAnsi="Angsana New"/>
          <w:i/>
          <w:iCs/>
          <w:sz w:val="30"/>
          <w:szCs w:val="30"/>
        </w:rPr>
        <w:t>.2)</w:t>
      </w:r>
      <w:r w:rsidRPr="00267458">
        <w:rPr>
          <w:rFonts w:ascii="Angsana New" w:hAnsi="Angsana New"/>
          <w:i/>
          <w:iCs/>
          <w:sz w:val="30"/>
          <w:szCs w:val="30"/>
        </w:rPr>
        <w:tab/>
      </w:r>
      <w:r w:rsidRPr="0026745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267458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79F25F98" w14:textId="77777777" w:rsidR="00610662" w:rsidRPr="00267458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พิจารณาว่าเพียงพอในการจัดหาเงินเพื่อใช้ในการดำเนินงานของกลุ่มบริษัท</w:t>
      </w:r>
      <w:r w:rsidRPr="00267458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Pr="00267458">
        <w:rPr>
          <w:rFonts w:ascii="Angsana New" w:hAnsi="Angsana New"/>
          <w:spacing w:val="-8"/>
          <w:sz w:val="30"/>
          <w:szCs w:val="30"/>
          <w:cs/>
          <w:lang w:val="en-GB"/>
        </w:rPr>
        <w:t>และลดผลกระทบจากความผันผวนในกระแสเงินสด</w:t>
      </w:r>
    </w:p>
    <w:p w14:paraId="624A3F7B" w14:textId="77777777" w:rsidR="00610662" w:rsidRPr="00267458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557235DD" w14:textId="1EB00737" w:rsidR="00610662" w:rsidRPr="00267458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GB"/>
        </w:rPr>
      </w:pP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 w:rsidRPr="00267458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โดย</w:t>
      </w:r>
      <w:r w:rsidR="00F8084A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แสดง </w:t>
      </w:r>
      <w:r w:rsidRPr="00267458">
        <w:rPr>
          <w:rFonts w:ascii="Angsana New" w:hAnsi="Angsana New"/>
          <w:spacing w:val="-6"/>
          <w:sz w:val="30"/>
          <w:szCs w:val="30"/>
          <w:cs/>
          <w:lang w:val="en-GB"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9893382" w14:textId="77777777" w:rsidR="009834DF" w:rsidRPr="00267458" w:rsidRDefault="009834DF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tbl>
      <w:tblPr>
        <w:tblStyle w:val="TableGrid"/>
        <w:tblW w:w="933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5"/>
        <w:gridCol w:w="1044"/>
        <w:gridCol w:w="272"/>
        <w:gridCol w:w="1114"/>
        <w:gridCol w:w="272"/>
        <w:gridCol w:w="988"/>
        <w:gridCol w:w="236"/>
        <w:gridCol w:w="970"/>
        <w:gridCol w:w="263"/>
        <w:gridCol w:w="1020"/>
      </w:tblGrid>
      <w:tr w:rsidR="00610662" w:rsidRPr="00267458" w14:paraId="2880DA05" w14:textId="77777777" w:rsidTr="00E2225B">
        <w:trPr>
          <w:tblHeader/>
        </w:trPr>
        <w:tc>
          <w:tcPr>
            <w:tcW w:w="3155" w:type="dxa"/>
          </w:tcPr>
          <w:p w14:paraId="3F89BBFF" w14:textId="77777777" w:rsidR="00610662" w:rsidRPr="00267458" w:rsidRDefault="00610662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9" w:type="dxa"/>
            <w:gridSpan w:val="9"/>
            <w:hideMark/>
          </w:tcPr>
          <w:p w14:paraId="21FE0134" w14:textId="77777777" w:rsidR="00610662" w:rsidRPr="00267458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0662" w:rsidRPr="00267458" w14:paraId="4CB9C89A" w14:textId="77777777" w:rsidTr="00E2225B">
        <w:trPr>
          <w:tblHeader/>
        </w:trPr>
        <w:tc>
          <w:tcPr>
            <w:tcW w:w="3155" w:type="dxa"/>
          </w:tcPr>
          <w:p w14:paraId="7238B925" w14:textId="77777777" w:rsidR="00610662" w:rsidRPr="00267458" w:rsidRDefault="00610662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0523BDA7" w14:textId="77777777" w:rsidR="00610662" w:rsidRPr="00267458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72F50DC" w14:textId="77777777" w:rsidR="00610662" w:rsidRPr="00267458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3" w:type="dxa"/>
            <w:gridSpan w:val="7"/>
            <w:vAlign w:val="bottom"/>
            <w:hideMark/>
          </w:tcPr>
          <w:p w14:paraId="7D3DF3AA" w14:textId="77777777" w:rsidR="00610662" w:rsidRPr="00267458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A05AE" w:rsidRPr="00267458" w14:paraId="5C856209" w14:textId="77777777" w:rsidTr="00050348">
        <w:trPr>
          <w:tblHeader/>
        </w:trPr>
        <w:tc>
          <w:tcPr>
            <w:tcW w:w="3155" w:type="dxa"/>
            <w:vAlign w:val="bottom"/>
            <w:hideMark/>
          </w:tcPr>
          <w:p w14:paraId="0E51A1ED" w14:textId="2BDDF63E" w:rsidR="00AA05AE" w:rsidRPr="00267458" w:rsidRDefault="00AA05AE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44" w:type="dxa"/>
            <w:vAlign w:val="bottom"/>
            <w:hideMark/>
          </w:tcPr>
          <w:p w14:paraId="6CBDBCBD" w14:textId="77777777" w:rsidR="00AA05AE" w:rsidRPr="00267458" w:rsidRDefault="00AA05AE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5FE8EFA" w14:textId="77777777" w:rsidR="00AA05AE" w:rsidRPr="00267458" w:rsidRDefault="00AA05AE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1BFF173" w14:textId="77777777" w:rsidR="00AA05AE" w:rsidRPr="00267458" w:rsidRDefault="00AA05AE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  <w:hideMark/>
          </w:tcPr>
          <w:p w14:paraId="4B9EA071" w14:textId="77777777" w:rsidR="00AA05AE" w:rsidRPr="00267458" w:rsidRDefault="00AA05AE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F7DFCD3" w14:textId="77777777" w:rsidR="00AA05AE" w:rsidRPr="00267458" w:rsidRDefault="00AA05AE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3F58E21A" w14:textId="06DA9A2D" w:rsidR="00AA05AE" w:rsidRPr="00267458" w:rsidRDefault="00AA05AE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050348" w:rsidRPr="002674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AA05AE" w:rsidRPr="00267458" w:rsidRDefault="00AA05AE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  <w:hideMark/>
          </w:tcPr>
          <w:p w14:paraId="652D8532" w14:textId="77777777" w:rsidR="00AA05AE" w:rsidRPr="00267458" w:rsidRDefault="00AA05AE" w:rsidP="004E57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E5BAF99" w14:textId="77777777" w:rsidR="00AA05AE" w:rsidRPr="00267458" w:rsidRDefault="00AA05AE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3E6C51A8" w14:textId="77777777" w:rsidR="00AA05AE" w:rsidRPr="00267458" w:rsidRDefault="00AA05AE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10662" w:rsidRPr="00267458" w14:paraId="4B2926B2" w14:textId="77777777" w:rsidTr="00E2225B">
        <w:trPr>
          <w:tblHeader/>
        </w:trPr>
        <w:tc>
          <w:tcPr>
            <w:tcW w:w="3155" w:type="dxa"/>
          </w:tcPr>
          <w:p w14:paraId="040EE278" w14:textId="77777777" w:rsidR="00610662" w:rsidRPr="00267458" w:rsidRDefault="00610662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9" w:type="dxa"/>
            <w:gridSpan w:val="9"/>
            <w:hideMark/>
          </w:tcPr>
          <w:p w14:paraId="4A12B7FC" w14:textId="77777777" w:rsidR="00610662" w:rsidRPr="00267458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674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A05AE" w:rsidRPr="00267458" w14:paraId="6570CA58" w14:textId="77777777" w:rsidTr="00050348">
        <w:tc>
          <w:tcPr>
            <w:tcW w:w="3155" w:type="dxa"/>
          </w:tcPr>
          <w:p w14:paraId="49EC5BD4" w14:textId="4EE3DD4C" w:rsidR="00AA05AE" w:rsidRPr="00267458" w:rsidRDefault="00AA05AE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44" w:type="dxa"/>
          </w:tcPr>
          <w:p w14:paraId="0B8BAE28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8A4FBB8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596463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C6CF9B0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BB3B8F8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CAB911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632A7A58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FA47282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12C9DEB0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5AE" w:rsidRPr="00267458" w14:paraId="28635027" w14:textId="77777777" w:rsidTr="00050348">
        <w:tc>
          <w:tcPr>
            <w:tcW w:w="3155" w:type="dxa"/>
            <w:hideMark/>
          </w:tcPr>
          <w:p w14:paraId="330F8BF4" w14:textId="77777777" w:rsidR="00AA05AE" w:rsidRPr="00267458" w:rsidRDefault="00AA05AE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</w:tcPr>
          <w:p w14:paraId="7678DE63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5F87880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3375C7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93A44BB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7B6BBA6F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C336EA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501E6B66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A0B1154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5A4A539" w14:textId="77777777" w:rsidR="00AA05AE" w:rsidRPr="00267458" w:rsidRDefault="00AA05AE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5AE" w:rsidRPr="00267458" w14:paraId="3C6F3F1F" w14:textId="77777777" w:rsidTr="00050348">
        <w:trPr>
          <w:trHeight w:val="119"/>
        </w:trPr>
        <w:tc>
          <w:tcPr>
            <w:tcW w:w="3155" w:type="dxa"/>
          </w:tcPr>
          <w:p w14:paraId="0506B6D9" w14:textId="77777777" w:rsidR="00AA05AE" w:rsidRPr="00267458" w:rsidRDefault="00AA05AE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44" w:type="dxa"/>
            <w:vAlign w:val="bottom"/>
          </w:tcPr>
          <w:p w14:paraId="6DA14BAA" w14:textId="71300D3A" w:rsidR="00AA05AE" w:rsidRPr="00267458" w:rsidRDefault="00E518F8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399,806</w:t>
            </w:r>
          </w:p>
        </w:tc>
        <w:tc>
          <w:tcPr>
            <w:tcW w:w="272" w:type="dxa"/>
            <w:vAlign w:val="bottom"/>
          </w:tcPr>
          <w:p w14:paraId="5FE0B8BC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B1BE76D" w14:textId="0650C53F" w:rsidR="00AA05AE" w:rsidRPr="00267458" w:rsidRDefault="00E518F8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399,806</w:t>
            </w:r>
          </w:p>
        </w:tc>
        <w:tc>
          <w:tcPr>
            <w:tcW w:w="272" w:type="dxa"/>
            <w:vAlign w:val="bottom"/>
          </w:tcPr>
          <w:p w14:paraId="088A265B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6EE17CC" w14:textId="32678F71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D9CB7CE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0443CF8" w14:textId="49F6B7D8" w:rsidR="00AA05AE" w:rsidRPr="00267458" w:rsidRDefault="00AA05AE" w:rsidP="00AA05A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4E3B57C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EB62326" w14:textId="61AE9FF2" w:rsidR="00AA05AE" w:rsidRPr="00267458" w:rsidRDefault="00E518F8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399,806</w:t>
            </w:r>
          </w:p>
        </w:tc>
      </w:tr>
      <w:tr w:rsidR="00AA05AE" w:rsidRPr="00267458" w14:paraId="50D88C34" w14:textId="77777777" w:rsidTr="00050348">
        <w:trPr>
          <w:trHeight w:val="119"/>
        </w:trPr>
        <w:tc>
          <w:tcPr>
            <w:tcW w:w="3155" w:type="dxa"/>
            <w:hideMark/>
          </w:tcPr>
          <w:p w14:paraId="12D56BB2" w14:textId="77777777" w:rsidR="00AA05AE" w:rsidRPr="00267458" w:rsidRDefault="00AA05AE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4" w:type="dxa"/>
            <w:vAlign w:val="bottom"/>
          </w:tcPr>
          <w:p w14:paraId="20914091" w14:textId="36CAAE33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129,63</w:t>
            </w:r>
            <w:r w:rsidR="00E518F8" w:rsidRPr="0026745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vAlign w:val="bottom"/>
          </w:tcPr>
          <w:p w14:paraId="7F66B74A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22929010" w14:textId="265C6F74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70,928</w:t>
            </w:r>
          </w:p>
        </w:tc>
        <w:tc>
          <w:tcPr>
            <w:tcW w:w="272" w:type="dxa"/>
            <w:vAlign w:val="bottom"/>
          </w:tcPr>
          <w:p w14:paraId="6BAD8B27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BC05319" w14:textId="2DA39432" w:rsidR="00AA05AE" w:rsidRPr="00267458" w:rsidRDefault="00362A6B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63,836</w:t>
            </w:r>
          </w:p>
        </w:tc>
        <w:tc>
          <w:tcPr>
            <w:tcW w:w="236" w:type="dxa"/>
            <w:vAlign w:val="bottom"/>
          </w:tcPr>
          <w:p w14:paraId="1D10008D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9F1F2AC" w14:textId="78B34C62" w:rsidR="00AA05AE" w:rsidRPr="00267458" w:rsidRDefault="00362A6B" w:rsidP="00362A6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21F774F9" w14:textId="77777777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2D4F28AF" w14:textId="0690697C" w:rsidR="00AA05AE" w:rsidRPr="00267458" w:rsidRDefault="00AA05AE" w:rsidP="007C1C2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134,76</w:t>
            </w:r>
            <w:r w:rsidR="00E518F8" w:rsidRPr="0026745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A05AE" w:rsidRPr="00267458" w14:paraId="2E878C69" w14:textId="77777777" w:rsidTr="00050348">
        <w:tc>
          <w:tcPr>
            <w:tcW w:w="3155" w:type="dxa"/>
          </w:tcPr>
          <w:p w14:paraId="4F95762D" w14:textId="77777777" w:rsidR="00AA05AE" w:rsidRPr="00267458" w:rsidRDefault="00AA05AE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33E37AFC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8F1D8D5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184191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A981785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7CAF381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FCEA6C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79BA0BAB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15EA889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7749511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5AE" w:rsidRPr="00267458" w14:paraId="2593477C" w14:textId="77777777" w:rsidTr="00050348">
        <w:tc>
          <w:tcPr>
            <w:tcW w:w="3155" w:type="dxa"/>
          </w:tcPr>
          <w:p w14:paraId="21226CD1" w14:textId="4D16E324" w:rsidR="00AA05AE" w:rsidRPr="00267458" w:rsidRDefault="00AA05AE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44" w:type="dxa"/>
          </w:tcPr>
          <w:p w14:paraId="40B54B24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6108D48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408B788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D75B4F9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7AC82C2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323DB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24337FEC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6BF41C5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24B15E1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5AE" w:rsidRPr="00267458" w14:paraId="32D3069A" w14:textId="77777777" w:rsidTr="00050348">
        <w:tc>
          <w:tcPr>
            <w:tcW w:w="3155" w:type="dxa"/>
            <w:hideMark/>
          </w:tcPr>
          <w:p w14:paraId="04BE66F0" w14:textId="77777777" w:rsidR="00AA05AE" w:rsidRPr="00267458" w:rsidRDefault="00AA05AE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44" w:type="dxa"/>
          </w:tcPr>
          <w:p w14:paraId="177FCAB9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C90E444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91BBFF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AE627C9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A91377D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4E405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14:paraId="385C8422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5F0FB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63AA4DA" w14:textId="77777777" w:rsidR="00AA05AE" w:rsidRPr="00267458" w:rsidRDefault="00AA05AE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A05AE" w:rsidRPr="00267458" w14:paraId="5A284D7A" w14:textId="77777777" w:rsidTr="00050348">
        <w:trPr>
          <w:trHeight w:val="119"/>
        </w:trPr>
        <w:tc>
          <w:tcPr>
            <w:tcW w:w="3155" w:type="dxa"/>
          </w:tcPr>
          <w:p w14:paraId="00AE2DEF" w14:textId="49D10221" w:rsidR="00AA05AE" w:rsidRPr="00267458" w:rsidRDefault="00AA05AE" w:rsidP="000D7C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44" w:type="dxa"/>
            <w:vAlign w:val="bottom"/>
          </w:tcPr>
          <w:p w14:paraId="3524CB9E" w14:textId="6E18CCD2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  <w:tc>
          <w:tcPr>
            <w:tcW w:w="272" w:type="dxa"/>
            <w:vAlign w:val="bottom"/>
          </w:tcPr>
          <w:p w14:paraId="5FA4432A" w14:textId="77777777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BB194A3" w14:textId="6F7FD9FD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  <w:tc>
          <w:tcPr>
            <w:tcW w:w="272" w:type="dxa"/>
            <w:vAlign w:val="bottom"/>
          </w:tcPr>
          <w:p w14:paraId="26A00270" w14:textId="77777777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38A58A1" w14:textId="48CBC4CE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BEF37B1" w14:textId="77777777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33386ABA" w14:textId="599DFB08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16632ADA" w14:textId="77777777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56FB965" w14:textId="06DAE742" w:rsidR="00AA05AE" w:rsidRPr="00267458" w:rsidRDefault="00AA05AE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</w:tr>
      <w:tr w:rsidR="00AA05AE" w:rsidRPr="00267458" w14:paraId="08B4CA8C" w14:textId="77777777" w:rsidTr="00050348">
        <w:trPr>
          <w:trHeight w:val="119"/>
        </w:trPr>
        <w:tc>
          <w:tcPr>
            <w:tcW w:w="3155" w:type="dxa"/>
            <w:hideMark/>
          </w:tcPr>
          <w:p w14:paraId="38E4A07E" w14:textId="77777777" w:rsidR="00AA05AE" w:rsidRPr="00267458" w:rsidRDefault="00AA05AE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44" w:type="dxa"/>
            <w:vAlign w:val="bottom"/>
          </w:tcPr>
          <w:p w14:paraId="35EDD638" w14:textId="24105586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184,322</w:t>
            </w:r>
          </w:p>
        </w:tc>
        <w:tc>
          <w:tcPr>
            <w:tcW w:w="272" w:type="dxa"/>
            <w:vAlign w:val="bottom"/>
          </w:tcPr>
          <w:p w14:paraId="003FF106" w14:textId="77777777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00E1C04" w14:textId="04A3226E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  <w:tc>
          <w:tcPr>
            <w:tcW w:w="272" w:type="dxa"/>
            <w:vAlign w:val="bottom"/>
          </w:tcPr>
          <w:p w14:paraId="28559F12" w14:textId="77777777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7C440B0" w14:textId="4CEF233B" w:rsidR="00AA05AE" w:rsidRPr="00267458" w:rsidRDefault="00E2225B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87,740</w:t>
            </w:r>
          </w:p>
        </w:tc>
        <w:tc>
          <w:tcPr>
            <w:tcW w:w="236" w:type="dxa"/>
            <w:vAlign w:val="bottom"/>
          </w:tcPr>
          <w:p w14:paraId="7D91E87E" w14:textId="77777777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191137F" w14:textId="579EB5DD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  <w:tc>
          <w:tcPr>
            <w:tcW w:w="263" w:type="dxa"/>
            <w:vAlign w:val="bottom"/>
          </w:tcPr>
          <w:p w14:paraId="15A5D45E" w14:textId="77777777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5D0DCD6" w14:textId="547A273A" w:rsidR="00AA05AE" w:rsidRPr="00267458" w:rsidRDefault="00AA05AE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194,632</w:t>
            </w:r>
          </w:p>
        </w:tc>
      </w:tr>
    </w:tbl>
    <w:p w14:paraId="5977E106" w14:textId="77777777" w:rsidR="00610662" w:rsidRPr="00362A6B" w:rsidRDefault="00610662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</w:rPr>
      </w:pPr>
    </w:p>
    <w:tbl>
      <w:tblPr>
        <w:tblStyle w:val="TableGrid"/>
        <w:tblW w:w="94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2"/>
        <w:gridCol w:w="1078"/>
        <w:gridCol w:w="272"/>
        <w:gridCol w:w="988"/>
        <w:gridCol w:w="236"/>
        <w:gridCol w:w="1024"/>
        <w:gridCol w:w="263"/>
        <w:gridCol w:w="948"/>
        <w:gridCol w:w="23"/>
      </w:tblGrid>
      <w:tr w:rsidR="004E57FC" w:rsidRPr="00267458" w14:paraId="76FB923C" w14:textId="77777777" w:rsidTr="00050348">
        <w:trPr>
          <w:tblHeader/>
        </w:trPr>
        <w:tc>
          <w:tcPr>
            <w:tcW w:w="3240" w:type="dxa"/>
          </w:tcPr>
          <w:p w14:paraId="670083E4" w14:textId="77777777" w:rsidR="004E57FC" w:rsidRPr="00267458" w:rsidRDefault="004E57FC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84" w:type="dxa"/>
            <w:gridSpan w:val="10"/>
            <w:hideMark/>
          </w:tcPr>
          <w:p w14:paraId="19D0B6A5" w14:textId="77777777" w:rsidR="004E57FC" w:rsidRPr="00267458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26745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E57FC" w:rsidRPr="00267458" w14:paraId="6BFEB3C0" w14:textId="77777777" w:rsidTr="00050348">
        <w:trPr>
          <w:tblHeader/>
        </w:trPr>
        <w:tc>
          <w:tcPr>
            <w:tcW w:w="3240" w:type="dxa"/>
          </w:tcPr>
          <w:p w14:paraId="2C25EDC7" w14:textId="77777777" w:rsidR="004E57FC" w:rsidRPr="00267458" w:rsidRDefault="004E57FC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FA703" w14:textId="77777777" w:rsidR="004E57FC" w:rsidRPr="00267458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756EF03" w14:textId="77777777" w:rsidR="004E57FC" w:rsidRPr="00267458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2" w:type="dxa"/>
            <w:gridSpan w:val="8"/>
            <w:vAlign w:val="bottom"/>
            <w:hideMark/>
          </w:tcPr>
          <w:p w14:paraId="6D1C2685" w14:textId="77777777" w:rsidR="004E57FC" w:rsidRPr="00267458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50348" w:rsidRPr="00267458" w14:paraId="51011C67" w14:textId="77777777" w:rsidTr="00050348">
        <w:trPr>
          <w:gridAfter w:val="1"/>
          <w:wAfter w:w="23" w:type="dxa"/>
          <w:tblHeader/>
        </w:trPr>
        <w:tc>
          <w:tcPr>
            <w:tcW w:w="3240" w:type="dxa"/>
            <w:vAlign w:val="bottom"/>
            <w:hideMark/>
          </w:tcPr>
          <w:p w14:paraId="2542BB45" w14:textId="5F380AC2" w:rsidR="00050348" w:rsidRPr="00267458" w:rsidRDefault="00050348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C171CE9" w14:textId="77777777" w:rsidR="00050348" w:rsidRPr="00267458" w:rsidRDefault="00050348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DBCDE20" w14:textId="77777777" w:rsidR="00050348" w:rsidRPr="00267458" w:rsidRDefault="00050348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050348" w:rsidRPr="00267458" w:rsidRDefault="00050348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4BD99318" w14:textId="77777777" w:rsidR="00050348" w:rsidRPr="00267458" w:rsidRDefault="00050348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4ECEC37" w14:textId="77777777" w:rsidR="00050348" w:rsidRPr="00267458" w:rsidRDefault="00050348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402EDFE2" w14:textId="013491DC" w:rsidR="00050348" w:rsidRPr="00267458" w:rsidRDefault="00050348" w:rsidP="00050348">
            <w:pPr>
              <w:tabs>
                <w:tab w:val="clear" w:pos="680"/>
                <w:tab w:val="clear" w:pos="1871"/>
                <w:tab w:val="left" w:pos="518"/>
                <w:tab w:val="left" w:pos="876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050348" w:rsidRPr="00267458" w:rsidRDefault="00050348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1C302D8E" w14:textId="77777777" w:rsidR="00050348" w:rsidRPr="00267458" w:rsidRDefault="00050348" w:rsidP="004E57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F505A5A" w14:textId="77777777" w:rsidR="00050348" w:rsidRPr="00267458" w:rsidRDefault="00050348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48A7309F" w14:textId="77777777" w:rsidR="00050348" w:rsidRPr="00267458" w:rsidRDefault="00050348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E57FC" w:rsidRPr="00267458" w14:paraId="337C1C5D" w14:textId="77777777" w:rsidTr="00050348">
        <w:trPr>
          <w:tblHeader/>
        </w:trPr>
        <w:tc>
          <w:tcPr>
            <w:tcW w:w="3240" w:type="dxa"/>
          </w:tcPr>
          <w:p w14:paraId="32AB70B0" w14:textId="77777777" w:rsidR="004E57FC" w:rsidRPr="00267458" w:rsidRDefault="004E57FC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4" w:type="dxa"/>
            <w:gridSpan w:val="10"/>
            <w:hideMark/>
          </w:tcPr>
          <w:p w14:paraId="760EDE89" w14:textId="77777777" w:rsidR="004E57FC" w:rsidRPr="00267458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6745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674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50348" w:rsidRPr="00267458" w14:paraId="48411E1F" w14:textId="77777777" w:rsidTr="00050348">
        <w:trPr>
          <w:gridAfter w:val="1"/>
          <w:wAfter w:w="23" w:type="dxa"/>
        </w:trPr>
        <w:tc>
          <w:tcPr>
            <w:tcW w:w="3240" w:type="dxa"/>
          </w:tcPr>
          <w:p w14:paraId="0F167928" w14:textId="77FD0F10" w:rsidR="00050348" w:rsidRPr="00267458" w:rsidRDefault="00050348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6C32A774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E4F089F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90AA2C9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13EFEE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FE8616B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A06379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5F152260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8D49BCF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1F6A335C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0348" w:rsidRPr="00267458" w14:paraId="3FF6C677" w14:textId="77777777" w:rsidTr="00050348">
        <w:trPr>
          <w:gridAfter w:val="1"/>
          <w:wAfter w:w="23" w:type="dxa"/>
        </w:trPr>
        <w:tc>
          <w:tcPr>
            <w:tcW w:w="3240" w:type="dxa"/>
            <w:hideMark/>
          </w:tcPr>
          <w:p w14:paraId="052D72F7" w14:textId="77777777" w:rsidR="00050348" w:rsidRPr="00267458" w:rsidRDefault="00050348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3BA03031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B65A610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5A07A9E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88CF231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2233FFC5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115A5F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08C4E653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4C4C2A4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0B6BC1CF" w14:textId="77777777" w:rsidR="00050348" w:rsidRPr="00267458" w:rsidRDefault="00050348" w:rsidP="007C1C2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25B" w:rsidRPr="00267458" w14:paraId="2271F865" w14:textId="77777777" w:rsidTr="00050348">
        <w:trPr>
          <w:gridAfter w:val="1"/>
          <w:wAfter w:w="23" w:type="dxa"/>
          <w:trHeight w:val="119"/>
        </w:trPr>
        <w:tc>
          <w:tcPr>
            <w:tcW w:w="3240" w:type="dxa"/>
          </w:tcPr>
          <w:p w14:paraId="792899C5" w14:textId="77777777" w:rsidR="00E2225B" w:rsidRPr="00267458" w:rsidRDefault="00E2225B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25A012E7" w14:textId="48DC1371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78,289</w:t>
            </w:r>
          </w:p>
        </w:tc>
        <w:tc>
          <w:tcPr>
            <w:tcW w:w="272" w:type="dxa"/>
            <w:vAlign w:val="bottom"/>
          </w:tcPr>
          <w:p w14:paraId="0901F6F9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B6C53C6" w14:textId="4480D9B1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78,289</w:t>
            </w:r>
          </w:p>
        </w:tc>
        <w:tc>
          <w:tcPr>
            <w:tcW w:w="272" w:type="dxa"/>
            <w:vAlign w:val="bottom"/>
          </w:tcPr>
          <w:p w14:paraId="75D697F0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48FB731" w14:textId="567F52A5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7490BDF2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FD3EB64" w14:textId="34BF35D2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2FFA4C8C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0575C05" w14:textId="47E5536C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78,289</w:t>
            </w:r>
          </w:p>
        </w:tc>
      </w:tr>
      <w:tr w:rsidR="00E2225B" w:rsidRPr="00267458" w14:paraId="1D417EFD" w14:textId="77777777" w:rsidTr="00050348">
        <w:trPr>
          <w:gridAfter w:val="1"/>
          <w:wAfter w:w="23" w:type="dxa"/>
          <w:trHeight w:val="119"/>
        </w:trPr>
        <w:tc>
          <w:tcPr>
            <w:tcW w:w="3240" w:type="dxa"/>
            <w:hideMark/>
          </w:tcPr>
          <w:p w14:paraId="09530699" w14:textId="77777777" w:rsidR="00E2225B" w:rsidRPr="00267458" w:rsidRDefault="00E2225B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130CF22" w14:textId="64DFC7B8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2DCF">
              <w:rPr>
                <w:rFonts w:asciiTheme="majorBidi" w:hAnsiTheme="majorBidi" w:cstheme="majorBidi"/>
                <w:sz w:val="24"/>
                <w:szCs w:val="24"/>
              </w:rPr>
              <w:t>1,541</w:t>
            </w:r>
          </w:p>
        </w:tc>
        <w:tc>
          <w:tcPr>
            <w:tcW w:w="272" w:type="dxa"/>
            <w:vAlign w:val="bottom"/>
          </w:tcPr>
          <w:p w14:paraId="588723FE" w14:textId="77777777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37C9C8A" w14:textId="0BE64733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2DC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DCF" w:rsidRPr="00402DCF">
              <w:rPr>
                <w:rFonts w:asciiTheme="majorBidi" w:hAnsiTheme="majorBidi" w:cstheme="majorBidi"/>
                <w:sz w:val="24"/>
                <w:szCs w:val="24"/>
              </w:rPr>
              <w:t>,942</w:t>
            </w:r>
          </w:p>
        </w:tc>
        <w:tc>
          <w:tcPr>
            <w:tcW w:w="272" w:type="dxa"/>
            <w:vAlign w:val="bottom"/>
          </w:tcPr>
          <w:p w14:paraId="6E8E4F18" w14:textId="77777777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7D3A50" w14:textId="638BE840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2DC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4C66778F" w14:textId="77777777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058AA9" w14:textId="579EF5D8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2DCF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79A52379" w14:textId="77777777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F4ECDFF" w14:textId="55AB0487" w:rsidR="00E2225B" w:rsidRPr="00402DCF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2DC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02DCF" w:rsidRPr="00402DCF">
              <w:rPr>
                <w:rFonts w:asciiTheme="majorBidi" w:hAnsiTheme="majorBidi" w:cstheme="majorBidi"/>
                <w:sz w:val="24"/>
                <w:szCs w:val="24"/>
              </w:rPr>
              <w:t>,951</w:t>
            </w:r>
          </w:p>
        </w:tc>
      </w:tr>
      <w:tr w:rsidR="006E184A" w:rsidRPr="00267458" w14:paraId="5BF050A7" w14:textId="77777777" w:rsidTr="00050348">
        <w:trPr>
          <w:gridAfter w:val="1"/>
          <w:wAfter w:w="23" w:type="dxa"/>
        </w:trPr>
        <w:tc>
          <w:tcPr>
            <w:tcW w:w="3240" w:type="dxa"/>
          </w:tcPr>
          <w:p w14:paraId="1BFE9FB8" w14:textId="77777777" w:rsidR="006E184A" w:rsidRPr="00267458" w:rsidRDefault="006E184A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220D0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DF187EC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5F814FC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949B1C6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3B35A6D3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4DBD17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055BE1A4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0EC1297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6B9205AB" w14:textId="77777777" w:rsidR="006E184A" w:rsidRPr="00402DCF" w:rsidRDefault="006E184A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25B" w:rsidRPr="00267458" w14:paraId="7319F6C2" w14:textId="77777777" w:rsidTr="00050348">
        <w:trPr>
          <w:gridAfter w:val="1"/>
          <w:wAfter w:w="23" w:type="dxa"/>
        </w:trPr>
        <w:tc>
          <w:tcPr>
            <w:tcW w:w="3240" w:type="dxa"/>
          </w:tcPr>
          <w:p w14:paraId="2B191CB2" w14:textId="0F14CFCF" w:rsidR="00E2225B" w:rsidRPr="00267458" w:rsidRDefault="004E0467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7D6EABFB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9C8BBCA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4D8F4BF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2321E59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7C329CD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AD1F95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18A1874D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7D0454E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5BFF7AE1" w14:textId="77777777" w:rsidR="00E2225B" w:rsidRPr="00402DCF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25B" w:rsidRPr="00267458" w14:paraId="2636AEE4" w14:textId="77777777" w:rsidTr="00050348">
        <w:trPr>
          <w:gridAfter w:val="1"/>
          <w:wAfter w:w="23" w:type="dxa"/>
        </w:trPr>
        <w:tc>
          <w:tcPr>
            <w:tcW w:w="3240" w:type="dxa"/>
            <w:hideMark/>
          </w:tcPr>
          <w:p w14:paraId="3B58F985" w14:textId="77777777" w:rsidR="00E2225B" w:rsidRPr="00267458" w:rsidRDefault="00E2225B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26745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14:paraId="5F694612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B209D0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2F5245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B73F583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A9E7143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BAEB8A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EACC86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2B4FDC8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0478B7FA" w14:textId="77777777" w:rsidR="00E2225B" w:rsidRPr="00267458" w:rsidRDefault="00E2225B" w:rsidP="00E2225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2225B" w:rsidRPr="00267458" w14:paraId="647AE763" w14:textId="77777777" w:rsidTr="00050348">
        <w:trPr>
          <w:gridAfter w:val="1"/>
          <w:wAfter w:w="23" w:type="dxa"/>
          <w:trHeight w:val="119"/>
        </w:trPr>
        <w:tc>
          <w:tcPr>
            <w:tcW w:w="3240" w:type="dxa"/>
          </w:tcPr>
          <w:p w14:paraId="1FEAEE8F" w14:textId="469DE451" w:rsidR="00E2225B" w:rsidRPr="00267458" w:rsidRDefault="00E2225B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45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2CEA06B" w14:textId="55B4BFA8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  <w:tc>
          <w:tcPr>
            <w:tcW w:w="272" w:type="dxa"/>
            <w:vAlign w:val="bottom"/>
          </w:tcPr>
          <w:p w14:paraId="1BECF2C1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C298D55" w14:textId="3EF5CD0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  <w:tc>
          <w:tcPr>
            <w:tcW w:w="272" w:type="dxa"/>
            <w:vAlign w:val="bottom"/>
          </w:tcPr>
          <w:p w14:paraId="111FF110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16FBDF8" w14:textId="04F776F6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00764B20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52CAFB7" w14:textId="1586F7F9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2E5DD5F3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0E5A1BE" w14:textId="7637E78B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</w:tr>
      <w:tr w:rsidR="00E2225B" w:rsidRPr="00267458" w14:paraId="0D5A8EFC" w14:textId="77777777" w:rsidTr="00050348">
        <w:trPr>
          <w:gridAfter w:val="1"/>
          <w:wAfter w:w="23" w:type="dxa"/>
          <w:trHeight w:val="119"/>
        </w:trPr>
        <w:tc>
          <w:tcPr>
            <w:tcW w:w="3240" w:type="dxa"/>
            <w:hideMark/>
          </w:tcPr>
          <w:p w14:paraId="1F847826" w14:textId="77777777" w:rsidR="00E2225B" w:rsidRPr="00267458" w:rsidRDefault="00E2225B" w:rsidP="00E2225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80208AC" w14:textId="199DD43D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17,479</w:t>
            </w:r>
          </w:p>
        </w:tc>
        <w:tc>
          <w:tcPr>
            <w:tcW w:w="272" w:type="dxa"/>
            <w:vAlign w:val="bottom"/>
          </w:tcPr>
          <w:p w14:paraId="4113712C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1E971CA" w14:textId="4A41F4DF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16,935</w:t>
            </w:r>
          </w:p>
        </w:tc>
        <w:tc>
          <w:tcPr>
            <w:tcW w:w="272" w:type="dxa"/>
            <w:vAlign w:val="bottom"/>
          </w:tcPr>
          <w:p w14:paraId="13BF0CD4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235BEE92" w14:textId="29B252C8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2,951</w:t>
            </w:r>
          </w:p>
        </w:tc>
        <w:tc>
          <w:tcPr>
            <w:tcW w:w="236" w:type="dxa"/>
            <w:vAlign w:val="bottom"/>
          </w:tcPr>
          <w:p w14:paraId="4C91D8A0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2303FFB" w14:textId="603AE12A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60132918" w14:textId="77777777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A1C5E4D" w14:textId="09D31D06" w:rsidR="00E2225B" w:rsidRPr="00267458" w:rsidRDefault="00E2225B" w:rsidP="00E2225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7458"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</w:tr>
    </w:tbl>
    <w:p w14:paraId="1587BAA9" w14:textId="6E339598" w:rsidR="004E57FC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i/>
          <w:iCs/>
          <w:sz w:val="30"/>
          <w:szCs w:val="30"/>
          <w:cs/>
        </w:rPr>
      </w:pPr>
      <w:r w:rsidRPr="00267458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AB618C" w:rsidRPr="00267458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67458">
        <w:rPr>
          <w:rFonts w:ascii="Angsana New" w:hAnsi="Angsana New"/>
          <w:i/>
          <w:iCs/>
          <w:sz w:val="30"/>
          <w:szCs w:val="30"/>
        </w:rPr>
        <w:t>.3)</w:t>
      </w:r>
      <w:r w:rsidRPr="00267458">
        <w:rPr>
          <w:rFonts w:ascii="Angsana New" w:hAnsi="Angsana New"/>
          <w:i/>
          <w:iCs/>
          <w:sz w:val="30"/>
          <w:szCs w:val="30"/>
        </w:rPr>
        <w:tab/>
      </w:r>
      <w:r w:rsidRPr="00267458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4B0DFE8D" w14:textId="59C127CB" w:rsidR="007E5EE5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67458">
        <w:rPr>
          <w:rFonts w:ascii="Angsana New" w:hAnsi="Angsana New"/>
          <w:sz w:val="30"/>
          <w:szCs w:val="30"/>
          <w:cs/>
          <w:lang w:val="en-GB"/>
        </w:rPr>
        <w:t>กลุ่มบริษัทมีความเสี่ยง</w:t>
      </w:r>
      <w:r w:rsidR="00C323DD" w:rsidRPr="00267458">
        <w:rPr>
          <w:rFonts w:ascii="Angsana New" w:hAnsi="Angsana New"/>
          <w:sz w:val="30"/>
          <w:szCs w:val="30"/>
          <w:cs/>
          <w:lang w:val="en-GB"/>
        </w:rPr>
        <w:t>มีความเสี่ยงที่มูลค่ายุติธรรมหรือกระแสเงินสดในอนาคตของเครื่องมือทางการเงิน</w:t>
      </w:r>
      <w:r w:rsidR="00C323DD" w:rsidRPr="00267458"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="00C323DD" w:rsidRPr="00267458">
        <w:rPr>
          <w:rFonts w:ascii="Angsana New" w:hAnsi="Angsana New"/>
          <w:sz w:val="30"/>
          <w:szCs w:val="30"/>
          <w:cs/>
          <w:lang w:val="en-GB"/>
        </w:rPr>
        <w:t>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8F6269F" w14:textId="28F2822A" w:rsidR="001B39C4" w:rsidRPr="00267458" w:rsidRDefault="001B3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lang w:val="en-GB"/>
        </w:rPr>
      </w:pPr>
    </w:p>
    <w:p w14:paraId="7D1435B4" w14:textId="417BE467" w:rsidR="00217179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lang w:val="en-GB"/>
        </w:rPr>
        <w:t>(</w:t>
      </w:r>
      <w:r w:rsidR="00C323DD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>ข</w:t>
      </w:r>
      <w:r w:rsidRPr="00267458">
        <w:rPr>
          <w:rFonts w:ascii="Angsana New" w:hAnsi="Angsana New"/>
          <w:spacing w:val="-6"/>
          <w:sz w:val="30"/>
          <w:szCs w:val="30"/>
        </w:rPr>
        <w:t>.3.1)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  ความเสี่ยงด้านอัตราแลกเปลี่ยน</w:t>
      </w:r>
    </w:p>
    <w:p w14:paraId="0B5D43F6" w14:textId="77777777" w:rsidR="00217179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404FABA" w14:textId="06DE1351" w:rsidR="00217179" w:rsidRPr="00267458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>ลิขสิทธิ์</w:t>
      </w:r>
      <w:r w:rsidRPr="00267458">
        <w:rPr>
          <w:rFonts w:ascii="Angsana New" w:hAnsi="Angsana New"/>
          <w:spacing w:val="-6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60AFC" w:rsidRPr="00267458">
        <w:rPr>
          <w:rFonts w:ascii="Angsana New" w:hAnsi="Angsana New"/>
          <w:spacing w:val="-6"/>
          <w:sz w:val="30"/>
          <w:szCs w:val="30"/>
        </w:rPr>
        <w:br/>
      </w:r>
      <w:r w:rsidRPr="00267458">
        <w:rPr>
          <w:rFonts w:ascii="Angsana New" w:hAnsi="Angsana New"/>
          <w:spacing w:val="-6"/>
          <w:sz w:val="30"/>
          <w:szCs w:val="30"/>
          <w:cs/>
        </w:rPr>
        <w:t>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1097B7FC" w14:textId="77777777" w:rsidR="00564267" w:rsidRPr="00267458" w:rsidRDefault="00564267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99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846"/>
        <w:gridCol w:w="1530"/>
        <w:gridCol w:w="270"/>
        <w:gridCol w:w="1571"/>
      </w:tblGrid>
      <w:tr w:rsidR="006F520B" w:rsidRPr="00267458" w14:paraId="58525343" w14:textId="77777777" w:rsidTr="00D51FF6">
        <w:trPr>
          <w:trHeight w:val="420"/>
        </w:trPr>
        <w:tc>
          <w:tcPr>
            <w:tcW w:w="3510" w:type="dxa"/>
          </w:tcPr>
          <w:p w14:paraId="6C5149EA" w14:textId="4F91732B" w:rsidR="006F520B" w:rsidRPr="00267458" w:rsidRDefault="006F520B" w:rsidP="006F52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058D75EB" w14:textId="77777777" w:rsidR="006F520B" w:rsidRPr="00267458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1EF17F08" w14:textId="77777777" w:rsidR="006F520B" w:rsidRPr="00267458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</w:tcPr>
          <w:p w14:paraId="31A31466" w14:textId="77777777" w:rsidR="006F520B" w:rsidRPr="00267458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0B" w:rsidRPr="00267458" w14:paraId="53E84F56" w14:textId="77777777" w:rsidTr="00D51FF6">
        <w:trPr>
          <w:trHeight w:val="420"/>
        </w:trPr>
        <w:tc>
          <w:tcPr>
            <w:tcW w:w="3510" w:type="dxa"/>
          </w:tcPr>
          <w:p w14:paraId="695112BF" w14:textId="770982C7" w:rsidR="006F520B" w:rsidRPr="00267458" w:rsidRDefault="006F520B" w:rsidP="006F520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6745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490852" w14:textId="77777777" w:rsidR="006F520B" w:rsidRPr="00267458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1AD110F3" w14:textId="77777777" w:rsidR="006F520B" w:rsidRPr="00267458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8407FA" w14:textId="47A3F89B" w:rsidR="006F520B" w:rsidRPr="00267458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132E986" w14:textId="77777777" w:rsidR="006F520B" w:rsidRPr="00267458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9357C24" w14:textId="26ED4BA3" w:rsidR="006F520B" w:rsidRPr="00267458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4019" w:rsidRPr="00267458" w14:paraId="68B95031" w14:textId="77777777" w:rsidTr="00D51FF6">
        <w:trPr>
          <w:trHeight w:val="420"/>
        </w:trPr>
        <w:tc>
          <w:tcPr>
            <w:tcW w:w="3510" w:type="dxa"/>
          </w:tcPr>
          <w:p w14:paraId="1238836A" w14:textId="6A02350B" w:rsidR="00094019" w:rsidRPr="00267458" w:rsidRDefault="00094019" w:rsidP="00AA6B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1645F0" w14:textId="77777777" w:rsidR="00094019" w:rsidRPr="00267458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7A85C626" w14:textId="77777777" w:rsidR="00094019" w:rsidRPr="00267458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14:paraId="790FA852" w14:textId="77777777" w:rsidR="00094019" w:rsidRPr="00267458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94019" w:rsidRPr="00267458" w14:paraId="5ED1F6C4" w14:textId="77777777" w:rsidTr="00D51FF6">
        <w:trPr>
          <w:trHeight w:val="420"/>
        </w:trPr>
        <w:tc>
          <w:tcPr>
            <w:tcW w:w="3510" w:type="dxa"/>
          </w:tcPr>
          <w:p w14:paraId="28465220" w14:textId="77777777" w:rsidR="00094019" w:rsidRPr="00267458" w:rsidRDefault="00094019" w:rsidP="00AA6B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65CD" w14:textId="77777777" w:rsidR="00094019" w:rsidRPr="00267458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5532A96" w14:textId="77777777" w:rsidR="00094019" w:rsidRPr="00267458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14:paraId="2295906A" w14:textId="77777777" w:rsidR="00094019" w:rsidRPr="00267458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19" w:rsidRPr="00267458" w14:paraId="5D1E87E4" w14:textId="77777777" w:rsidTr="00D51FF6">
        <w:trPr>
          <w:trHeight w:val="362"/>
        </w:trPr>
        <w:tc>
          <w:tcPr>
            <w:tcW w:w="3510" w:type="dxa"/>
          </w:tcPr>
          <w:p w14:paraId="37F4A940" w14:textId="77777777" w:rsidR="00094019" w:rsidRPr="00267458" w:rsidRDefault="00094019" w:rsidP="00AA6B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00DD33E" w14:textId="77777777" w:rsidR="00094019" w:rsidRPr="00267458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6D6DC6F0" w14:textId="77777777" w:rsidR="00094019" w:rsidRPr="00267458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75E817" w14:textId="06F2669D" w:rsidR="00094019" w:rsidRPr="00267458" w:rsidRDefault="00FA68B9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71557A6B" w14:textId="77777777" w:rsidR="00094019" w:rsidRPr="00267458" w:rsidRDefault="00094019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77464052" w14:textId="20110490" w:rsidR="00094019" w:rsidRPr="00267458" w:rsidRDefault="00D51FF6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</w:tr>
    </w:tbl>
    <w:p w14:paraId="21168636" w14:textId="77777777" w:rsidR="00D51FF6" w:rsidRPr="00267458" w:rsidRDefault="00D51FF6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  <w:cs/>
        </w:rPr>
      </w:pPr>
    </w:p>
    <w:p w14:paraId="409A96EC" w14:textId="2D324FEE" w:rsidR="00ED076A" w:rsidRPr="00267458" w:rsidRDefault="00ED076A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267458">
        <w:rPr>
          <w:rFonts w:ascii="Angsana New" w:hAnsi="Angsana New"/>
          <w:spacing w:val="-6"/>
          <w:sz w:val="30"/>
          <w:szCs w:val="30"/>
          <w:lang w:val="en-GB"/>
        </w:rPr>
        <w:t>(</w:t>
      </w:r>
      <w:r w:rsidR="00D51FF6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>ข</w:t>
      </w:r>
      <w:r w:rsidRPr="00267458">
        <w:rPr>
          <w:rFonts w:ascii="Angsana New" w:hAnsi="Angsana New"/>
          <w:spacing w:val="-6"/>
          <w:sz w:val="30"/>
          <w:szCs w:val="30"/>
          <w:lang w:val="en-GB"/>
        </w:rPr>
        <w:t>.3.</w:t>
      </w:r>
      <w:r w:rsidR="001038E5" w:rsidRPr="00267458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267458">
        <w:rPr>
          <w:rFonts w:ascii="Angsana New" w:hAnsi="Angsana New"/>
          <w:spacing w:val="-6"/>
          <w:sz w:val="30"/>
          <w:szCs w:val="30"/>
          <w:lang w:val="en-GB"/>
        </w:rPr>
        <w:t>)</w:t>
      </w:r>
      <w:r w:rsidR="004F40D4"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   </w:t>
      </w:r>
      <w:r w:rsidRPr="00267458">
        <w:rPr>
          <w:rFonts w:ascii="Angsana New" w:hAnsi="Angsana New" w:hint="cs"/>
          <w:spacing w:val="-6"/>
          <w:sz w:val="30"/>
          <w:szCs w:val="30"/>
          <w:cs/>
          <w:lang w:val="en-GB"/>
        </w:rPr>
        <w:t>ความเสี่ยงด้านอัตราดอกเบี้ย</w:t>
      </w:r>
    </w:p>
    <w:p w14:paraId="57D9DE41" w14:textId="77777777" w:rsidR="007B783E" w:rsidRPr="00267458" w:rsidRDefault="007B783E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A66649" w14:textId="277A02CF" w:rsidR="00ED076A" w:rsidRPr="00267458" w:rsidRDefault="00ED076A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267458">
        <w:rPr>
          <w:rFonts w:ascii="Angsana New" w:hAnsi="Angsana New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pacing w:val="-6"/>
          <w:sz w:val="30"/>
          <w:szCs w:val="30"/>
          <w:cs/>
        </w:rPr>
        <w:t>เนื่องจาก</w:t>
      </w:r>
      <w:r w:rsidR="005B5C92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กลุ่มบริษัทไม่มีเงินกู้ยืม   </w:t>
      </w:r>
      <w:r w:rsidR="00890D03" w:rsidRPr="00267458">
        <w:rPr>
          <w:rFonts w:ascii="Angsana New" w:hAnsi="Angsana New"/>
          <w:spacing w:val="-6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</w:t>
      </w:r>
      <w:r w:rsidR="005B5C92" w:rsidRPr="0026745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90D03" w:rsidRPr="00267458">
        <w:rPr>
          <w:rFonts w:ascii="Angsana New" w:hAnsi="Angsana New"/>
          <w:spacing w:val="-6"/>
          <w:sz w:val="30"/>
          <w:szCs w:val="30"/>
          <w:cs/>
        </w:rPr>
        <w:t>จึงไม่มีผลกระทบอย่างเป็นสาระสำคัญต่องบการเงินของกลุ่มบริษัท</w:t>
      </w:r>
    </w:p>
    <w:p w14:paraId="0ECA84E3" w14:textId="77777777" w:rsidR="00564267" w:rsidRPr="00267458" w:rsidRDefault="00564267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E2B9321" w14:textId="3CEBCC5F" w:rsidR="001038E5" w:rsidRPr="00267458" w:rsidRDefault="001038E5" w:rsidP="0048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4</w:t>
      </w:r>
      <w:r w:rsidRPr="00267458">
        <w:rPr>
          <w:rFonts w:ascii="Angsana New" w:hAnsi="Angsana New"/>
          <w:b/>
          <w:bCs/>
          <w:sz w:val="30"/>
          <w:szCs w:val="30"/>
        </w:rPr>
        <w:tab/>
      </w:r>
      <w:r w:rsidRPr="00267458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68B86507" w14:textId="77777777" w:rsidR="0079595C" w:rsidRPr="00267458" w:rsidRDefault="0079595C" w:rsidP="00386E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08AA1E" w14:textId="04E8D319" w:rsidR="0079595C" w:rsidRPr="00267458" w:rsidRDefault="00386EA7" w:rsidP="00386E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532A8" w:rsidRPr="00267458">
        <w:rPr>
          <w:rFonts w:ascii="Angsana New" w:hAnsi="Angsana New" w:hint="cs"/>
          <w:sz w:val="30"/>
          <w:szCs w:val="30"/>
          <w:cs/>
        </w:rPr>
        <w:t>อย่างสม่ำเสมอ โดย</w:t>
      </w:r>
      <w:r w:rsidR="00E56D6B" w:rsidRPr="00267458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E56D6B" w:rsidRPr="00267458">
        <w:rPr>
          <w:rFonts w:ascii="Angsana New" w:hAnsi="Angsana New" w:hint="cs"/>
          <w:sz w:val="30"/>
          <w:szCs w:val="30"/>
          <w:cs/>
        </w:rPr>
        <w:t xml:space="preserve">    </w:t>
      </w:r>
      <w:r w:rsidR="00E56D6B" w:rsidRPr="00267458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382B7D" w14:textId="52148F66" w:rsidR="00E479D1" w:rsidRPr="00267458" w:rsidRDefault="00386EA7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717DA" w:rsidRPr="00267458">
        <w:rPr>
          <w:rFonts w:ascii="Angsana New" w:hAnsi="Angsana New"/>
          <w:b/>
          <w:bCs/>
          <w:sz w:val="30"/>
          <w:szCs w:val="30"/>
        </w:rPr>
        <w:t>5</w:t>
      </w:r>
      <w:r w:rsidR="00E479D1" w:rsidRPr="00267458">
        <w:rPr>
          <w:rFonts w:ascii="Angsana New" w:hAnsi="Angsana New"/>
          <w:b/>
          <w:bCs/>
          <w:sz w:val="30"/>
          <w:szCs w:val="30"/>
        </w:rPr>
        <w:tab/>
      </w:r>
      <w:r w:rsidR="00E479D1" w:rsidRPr="0026745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E479D1" w:rsidRPr="00267458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479D1" w:rsidRPr="00267458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3BE91335" w14:textId="77777777" w:rsidR="008A67BD" w:rsidRPr="00AB626E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9"/>
        <w:gridCol w:w="1109"/>
        <w:gridCol w:w="20"/>
        <w:gridCol w:w="239"/>
        <w:gridCol w:w="6"/>
        <w:gridCol w:w="1099"/>
        <w:gridCol w:w="20"/>
        <w:gridCol w:w="237"/>
        <w:gridCol w:w="6"/>
        <w:gridCol w:w="1079"/>
        <w:gridCol w:w="13"/>
        <w:gridCol w:w="241"/>
        <w:gridCol w:w="1103"/>
        <w:gridCol w:w="30"/>
      </w:tblGrid>
      <w:tr w:rsidR="00E479D1" w:rsidRPr="00267458" w14:paraId="21F71284" w14:textId="77777777" w:rsidTr="00C059F3">
        <w:trPr>
          <w:gridAfter w:val="1"/>
          <w:wAfter w:w="16" w:type="pct"/>
          <w:cantSplit/>
          <w:trHeight w:val="420"/>
          <w:tblHeader/>
        </w:trPr>
        <w:tc>
          <w:tcPr>
            <w:tcW w:w="2194" w:type="pct"/>
            <w:gridSpan w:val="2"/>
          </w:tcPr>
          <w:p w14:paraId="7792A5F4" w14:textId="77777777" w:rsidR="00E479D1" w:rsidRPr="00267458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5"/>
          </w:tcPr>
          <w:p w14:paraId="4FF56957" w14:textId="77777777" w:rsidR="00E479D1" w:rsidRPr="00267458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</w:tcPr>
          <w:p w14:paraId="14D7176F" w14:textId="77777777" w:rsidR="00E479D1" w:rsidRPr="00267458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4"/>
          </w:tcPr>
          <w:p w14:paraId="1AAAB539" w14:textId="77777777" w:rsidR="00E479D1" w:rsidRPr="00267458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267458" w14:paraId="6005E947" w14:textId="77777777" w:rsidTr="00C059F3">
        <w:trPr>
          <w:gridAfter w:val="1"/>
          <w:wAfter w:w="16" w:type="pct"/>
          <w:cantSplit/>
          <w:trHeight w:val="420"/>
          <w:tblHeader/>
        </w:trPr>
        <w:tc>
          <w:tcPr>
            <w:tcW w:w="2194" w:type="pct"/>
            <w:gridSpan w:val="2"/>
          </w:tcPr>
          <w:p w14:paraId="1E8E1E6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D305391" w14:textId="47C73065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E00F05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3"/>
          </w:tcPr>
          <w:p w14:paraId="5202C3D5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1F9A45" w14:textId="533E0976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E00F05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3"/>
          </w:tcPr>
          <w:p w14:paraId="0A6E256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9CCBB0" w14:textId="5C39B0E4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E00F05" w:rsidRPr="0026745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  <w:gridSpan w:val="2"/>
          </w:tcPr>
          <w:p w14:paraId="203EE36D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A780D3" w14:textId="481EFDFF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256</w:t>
            </w:r>
            <w:r w:rsidR="00E00F05" w:rsidRPr="0026745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0600B" w:rsidRPr="00267458" w14:paraId="7AC3ECE5" w14:textId="77777777" w:rsidTr="00C059F3">
        <w:trPr>
          <w:gridAfter w:val="1"/>
          <w:wAfter w:w="16" w:type="pct"/>
          <w:cantSplit/>
          <w:trHeight w:val="420"/>
          <w:tblHeader/>
        </w:trPr>
        <w:tc>
          <w:tcPr>
            <w:tcW w:w="2194" w:type="pct"/>
            <w:gridSpan w:val="2"/>
          </w:tcPr>
          <w:p w14:paraId="5DD345B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pct"/>
            <w:gridSpan w:val="12"/>
          </w:tcPr>
          <w:p w14:paraId="0D25B601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267458" w14:paraId="6E186352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496417A9" w14:textId="77777777" w:rsidR="0090600B" w:rsidRPr="0026745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8" w:type="pct"/>
          </w:tcPr>
          <w:p w14:paraId="1FEC7BA6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E504D32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AE5259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2F9A22B5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3255B1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10E3C44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2AFC28" w14:textId="77777777" w:rsidR="0090600B" w:rsidRPr="0026745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8B9" w:rsidRPr="00267458" w14:paraId="44BC1638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38A723FF" w14:textId="687EA7B6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98" w:type="pct"/>
            <w:shd w:val="clear" w:color="auto" w:fill="FFFFFF"/>
          </w:tcPr>
          <w:p w14:paraId="7F1CB3FE" w14:textId="2D21ABB8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4,522</w:t>
            </w:r>
          </w:p>
        </w:tc>
        <w:tc>
          <w:tcPr>
            <w:tcW w:w="143" w:type="pct"/>
            <w:gridSpan w:val="3"/>
          </w:tcPr>
          <w:p w14:paraId="0B32069F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14:paraId="1934B23E" w14:textId="52C884F6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2" w:type="pct"/>
            <w:gridSpan w:val="3"/>
          </w:tcPr>
          <w:p w14:paraId="15A6BC02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8875725" w14:textId="263B5B89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4,522</w:t>
            </w:r>
          </w:p>
        </w:tc>
        <w:tc>
          <w:tcPr>
            <w:tcW w:w="137" w:type="pct"/>
            <w:gridSpan w:val="2"/>
          </w:tcPr>
          <w:p w14:paraId="3B26E5AE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4629BD" w14:textId="13346F15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FA68B9" w:rsidRPr="00267458" w14:paraId="1F3A8255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7EAD4505" w14:textId="77777777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FFFFF"/>
          </w:tcPr>
          <w:p w14:paraId="583DD97C" w14:textId="7FC572CE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031</w:t>
            </w:r>
          </w:p>
        </w:tc>
        <w:tc>
          <w:tcPr>
            <w:tcW w:w="143" w:type="pct"/>
            <w:gridSpan w:val="3"/>
          </w:tcPr>
          <w:p w14:paraId="57CD4FE0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/>
          </w:tcPr>
          <w:p w14:paraId="7A7E1871" w14:textId="63FAED5C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142" w:type="pct"/>
            <w:gridSpan w:val="3"/>
          </w:tcPr>
          <w:p w14:paraId="527C9F9C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204078E" w14:textId="1E5470BC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67458">
              <w:rPr>
                <w:rFonts w:ascii="Angsana New" w:hAnsi="Angsana New"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sz w:val="30"/>
                <w:szCs w:val="30"/>
                <w:cs/>
              </w:rPr>
              <w:t>031</w:t>
            </w:r>
          </w:p>
        </w:tc>
        <w:tc>
          <w:tcPr>
            <w:tcW w:w="137" w:type="pct"/>
            <w:gridSpan w:val="2"/>
          </w:tcPr>
          <w:p w14:paraId="3FA28AEF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9B8BD14" w14:textId="66BF071D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</w:tr>
      <w:tr w:rsidR="00FA68B9" w:rsidRPr="00267458" w14:paraId="0D528C32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22A6B718" w14:textId="77777777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AE0BE" w14:textId="54D2352E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553</w:t>
            </w:r>
          </w:p>
        </w:tc>
        <w:tc>
          <w:tcPr>
            <w:tcW w:w="143" w:type="pct"/>
            <w:gridSpan w:val="3"/>
          </w:tcPr>
          <w:p w14:paraId="321CCEBD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33E9ED" w14:textId="012EABC0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2,342</w:t>
            </w:r>
          </w:p>
        </w:tc>
        <w:tc>
          <w:tcPr>
            <w:tcW w:w="142" w:type="pct"/>
            <w:gridSpan w:val="3"/>
          </w:tcPr>
          <w:p w14:paraId="60A1E497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DCB573D" w14:textId="7CCF05BA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553</w:t>
            </w:r>
          </w:p>
        </w:tc>
        <w:tc>
          <w:tcPr>
            <w:tcW w:w="137" w:type="pct"/>
            <w:gridSpan w:val="2"/>
          </w:tcPr>
          <w:p w14:paraId="3CDE8598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6F26ACEB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2,342</w:t>
            </w:r>
          </w:p>
        </w:tc>
      </w:tr>
      <w:tr w:rsidR="00855FEF" w:rsidRPr="00267458" w14:paraId="41035AED" w14:textId="77777777" w:rsidTr="00AB626E">
        <w:trPr>
          <w:gridAfter w:val="1"/>
          <w:wAfter w:w="16" w:type="pct"/>
          <w:trHeight w:hRule="exact" w:val="288"/>
        </w:trPr>
        <w:tc>
          <w:tcPr>
            <w:tcW w:w="2194" w:type="pct"/>
            <w:gridSpan w:val="2"/>
          </w:tcPr>
          <w:p w14:paraId="16AEFB4B" w14:textId="77777777" w:rsidR="00855FEF" w:rsidRPr="00267458" w:rsidRDefault="00855FEF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1EB2B7D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5F03094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A847343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36468E7B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BD4E6EA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41AB7DDE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B0885D6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8B9" w:rsidRPr="00267458" w14:paraId="7EF9F38A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70E1913D" w14:textId="77777777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98" w:type="pct"/>
          </w:tcPr>
          <w:p w14:paraId="188DC77A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22A3F9B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9D6DE31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4317098B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5D5EA31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5A864BB1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D12A2BC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8B9" w:rsidRPr="00267458" w14:paraId="5432D51E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5600EF0A" w14:textId="77777777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98" w:type="pct"/>
          </w:tcPr>
          <w:p w14:paraId="7CDF40D9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BC7CC74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AFB4F49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761D98DB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87DF4A1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431EB40F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BEE68B0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68B9" w:rsidRPr="00267458" w14:paraId="3356FACD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3D26CE0B" w14:textId="772AC19B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A45458"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5458" w:rsidRPr="00267458">
              <w:rPr>
                <w:rFonts w:ascii="Angsana New" w:hAnsi="Angsana New"/>
                <w:sz w:val="30"/>
                <w:szCs w:val="30"/>
              </w:rPr>
              <w:t>1</w:t>
            </w:r>
            <w:r w:rsidR="00A45458" w:rsidRPr="0026745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98" w:type="pct"/>
            <w:shd w:val="clear" w:color="auto" w:fill="FFFFFF"/>
            <w:vAlign w:val="bottom"/>
          </w:tcPr>
          <w:p w14:paraId="14BB564A" w14:textId="33AC1F0B" w:rsidR="00FA68B9" w:rsidRPr="002B7403" w:rsidRDefault="004E16C8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B7403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3" w:type="pct"/>
            <w:gridSpan w:val="3"/>
            <w:vAlign w:val="bottom"/>
          </w:tcPr>
          <w:p w14:paraId="71EA03A3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  <w:vAlign w:val="bottom"/>
          </w:tcPr>
          <w:p w14:paraId="399A6B3E" w14:textId="472310D2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41,967</w:t>
            </w:r>
          </w:p>
        </w:tc>
        <w:tc>
          <w:tcPr>
            <w:tcW w:w="142" w:type="pct"/>
            <w:gridSpan w:val="3"/>
            <w:vAlign w:val="bottom"/>
          </w:tcPr>
          <w:p w14:paraId="7410FA12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A56687E" w14:textId="0D88ED90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37" w:type="pct"/>
            <w:gridSpan w:val="2"/>
            <w:vAlign w:val="bottom"/>
          </w:tcPr>
          <w:p w14:paraId="6FF38F99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DD8DB03" w14:textId="5F062B2C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FA68B9" w:rsidRPr="00267458" w14:paraId="4C5D0433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2AE055ED" w14:textId="5E0F58E6" w:rsidR="00FA68B9" w:rsidRPr="00267458" w:rsidRDefault="00A45458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98" w:type="pct"/>
            <w:shd w:val="clear" w:color="auto" w:fill="FFFFFF"/>
          </w:tcPr>
          <w:p w14:paraId="7B4D3B90" w14:textId="5D385311" w:rsidR="00FA68B9" w:rsidRPr="002B7403" w:rsidRDefault="004E16C8" w:rsidP="004E16C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B74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5CF2F4AD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14:paraId="6FA18A4E" w14:textId="398176C0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32,467</w:t>
            </w:r>
          </w:p>
        </w:tc>
        <w:tc>
          <w:tcPr>
            <w:tcW w:w="142" w:type="pct"/>
            <w:gridSpan w:val="3"/>
            <w:vAlign w:val="bottom"/>
          </w:tcPr>
          <w:p w14:paraId="2343BD09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8B7CEEB" w14:textId="1CDD0162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3E8A069B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02C3E40" w14:textId="13A1B46E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8B9" w:rsidRPr="00267458" w14:paraId="00A9D193" w14:textId="77777777" w:rsidTr="00E00F05">
        <w:trPr>
          <w:gridAfter w:val="1"/>
          <w:wAfter w:w="16" w:type="pct"/>
          <w:trHeight w:val="420"/>
        </w:trPr>
        <w:tc>
          <w:tcPr>
            <w:tcW w:w="2194" w:type="pct"/>
            <w:gridSpan w:val="2"/>
          </w:tcPr>
          <w:p w14:paraId="540B814F" w14:textId="77777777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6C88D1" w14:textId="11A20FCF" w:rsidR="00FA68B9" w:rsidRPr="002B7403" w:rsidRDefault="004E16C8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403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43" w:type="pct"/>
            <w:gridSpan w:val="3"/>
            <w:vAlign w:val="bottom"/>
          </w:tcPr>
          <w:p w14:paraId="56C9A0F3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30811E" w14:textId="271015B5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74,434</w:t>
            </w:r>
          </w:p>
        </w:tc>
        <w:tc>
          <w:tcPr>
            <w:tcW w:w="142" w:type="pct"/>
            <w:gridSpan w:val="3"/>
            <w:vAlign w:val="bottom"/>
          </w:tcPr>
          <w:p w14:paraId="2FD61286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1621E" w14:textId="22903785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37" w:type="pct"/>
            <w:gridSpan w:val="2"/>
            <w:vAlign w:val="bottom"/>
          </w:tcPr>
          <w:p w14:paraId="5E6DDEA8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4CA787BD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</w:tr>
      <w:tr w:rsidR="00855FEF" w:rsidRPr="00267458" w14:paraId="49C9E3F3" w14:textId="77777777" w:rsidTr="00AB626E">
        <w:trPr>
          <w:trHeight w:hRule="exact" w:val="288"/>
        </w:trPr>
        <w:tc>
          <w:tcPr>
            <w:tcW w:w="2184" w:type="pct"/>
          </w:tcPr>
          <w:p w14:paraId="2719B1C1" w14:textId="77777777" w:rsidR="00855FEF" w:rsidRPr="00267458" w:rsidRDefault="00855FEF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</w:tcPr>
          <w:p w14:paraId="1FC502D8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0AE81E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3"/>
          </w:tcPr>
          <w:p w14:paraId="1177A3F6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5D9DEC6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02441392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AF8004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4FCEC0DE" w14:textId="77777777" w:rsidR="00855FEF" w:rsidRPr="00267458" w:rsidRDefault="00855FEF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8B9" w:rsidRPr="00267458" w14:paraId="194F8DC1" w14:textId="77777777" w:rsidTr="009F1AF0">
        <w:trPr>
          <w:trHeight w:val="420"/>
        </w:trPr>
        <w:tc>
          <w:tcPr>
            <w:tcW w:w="2184" w:type="pct"/>
          </w:tcPr>
          <w:p w14:paraId="19FA5F7F" w14:textId="677260AF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74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19" w:type="pct"/>
            <w:gridSpan w:val="3"/>
          </w:tcPr>
          <w:p w14:paraId="352E50AC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99F8A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3"/>
          </w:tcPr>
          <w:p w14:paraId="53CA4ECB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33D9D89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3DD157CD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2234CE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72509ACD" w14:textId="77777777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8B9" w:rsidRPr="00267458" w14:paraId="7D84CAC4" w14:textId="77777777" w:rsidTr="009F1AF0">
        <w:trPr>
          <w:trHeight w:val="420"/>
        </w:trPr>
        <w:tc>
          <w:tcPr>
            <w:tcW w:w="2184" w:type="pct"/>
            <w:shd w:val="clear" w:color="auto" w:fill="auto"/>
          </w:tcPr>
          <w:p w14:paraId="622655A3" w14:textId="7095E33C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45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9" w:type="pct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B03CF5" w14:textId="752E8E5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32,258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B1F6EAD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D70" w14:textId="08A69504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46,876</w:t>
            </w:r>
          </w:p>
        </w:tc>
        <w:tc>
          <w:tcPr>
            <w:tcW w:w="128" w:type="pct"/>
          </w:tcPr>
          <w:p w14:paraId="7BA13C50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93C5F7" w14:textId="2602DEBD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6,780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71E8D25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97406" w14:textId="79AF60F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14,850</w:t>
            </w:r>
          </w:p>
        </w:tc>
      </w:tr>
      <w:tr w:rsidR="00FA68B9" w:rsidRPr="00267458" w14:paraId="02E33C59" w14:textId="77777777" w:rsidTr="009F1AF0">
        <w:trPr>
          <w:trHeight w:val="420"/>
        </w:trPr>
        <w:tc>
          <w:tcPr>
            <w:tcW w:w="2184" w:type="pct"/>
            <w:shd w:val="clear" w:color="auto" w:fill="auto"/>
          </w:tcPr>
          <w:p w14:paraId="1BFDF284" w14:textId="69B3FB32" w:rsidR="00FA68B9" w:rsidRPr="00267458" w:rsidRDefault="00FA68B9" w:rsidP="00FA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84D7DC7" w14:textId="1706ADBD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32,258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FDF349A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1D4C8" w14:textId="01D9559D" w:rsidR="00FA68B9" w:rsidRPr="00267458" w:rsidRDefault="00FA68B9" w:rsidP="00FA68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46,876</w:t>
            </w:r>
          </w:p>
        </w:tc>
        <w:tc>
          <w:tcPr>
            <w:tcW w:w="128" w:type="pct"/>
          </w:tcPr>
          <w:p w14:paraId="187CD885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8B3452" w14:textId="70985791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6,780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62E4A3" w14:textId="77777777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A198D" w14:textId="3AE1CFBD" w:rsidR="00FA68B9" w:rsidRPr="00267458" w:rsidRDefault="00FA68B9" w:rsidP="00FA6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</w:rPr>
              <w:t>14,850</w:t>
            </w:r>
          </w:p>
        </w:tc>
      </w:tr>
    </w:tbl>
    <w:p w14:paraId="1B7A2D6C" w14:textId="77777777" w:rsidR="00E940C2" w:rsidRPr="00267458" w:rsidRDefault="00E940C2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24"/>
          <w:szCs w:val="24"/>
          <w:cs/>
        </w:rPr>
      </w:pPr>
    </w:p>
    <w:p w14:paraId="04044D80" w14:textId="77777777" w:rsidR="00C546D8" w:rsidRPr="00C546D8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C546D8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สัญญาที่สำคัญ</w:t>
      </w:r>
    </w:p>
    <w:p w14:paraId="341DE012" w14:textId="77777777" w:rsidR="00C546D8" w:rsidRPr="00AB626E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7C78ED0" w14:textId="7929F1B2" w:rsidR="00C546D8" w:rsidRPr="00C546D8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546D8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686B0592" w14:textId="77777777" w:rsidR="00C546D8" w:rsidRPr="00AB626E" w:rsidRDefault="00C546D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CD09A48" w14:textId="78916BFD" w:rsidR="00EE1CF8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267458">
        <w:rPr>
          <w:rFonts w:ascii="Angsana New" w:hAnsi="Angsana New"/>
          <w:spacing w:val="-4"/>
          <w:sz w:val="30"/>
          <w:szCs w:val="30"/>
          <w:cs/>
        </w:rPr>
        <w:t>บริษัทย่อยมีภาระผูกพันตามสัญญา</w:t>
      </w:r>
      <w:r w:rsidR="00C546D8">
        <w:rPr>
          <w:rFonts w:ascii="Angsana New" w:hAnsi="Angsana New" w:hint="cs"/>
          <w:spacing w:val="-4"/>
          <w:sz w:val="30"/>
          <w:szCs w:val="30"/>
          <w:cs/>
        </w:rPr>
        <w:t>ค่า</w:t>
      </w:r>
      <w:r w:rsidRPr="00267458">
        <w:rPr>
          <w:rFonts w:ascii="Angsana New" w:hAnsi="Angsana New"/>
          <w:spacing w:val="-4"/>
          <w:sz w:val="30"/>
          <w:szCs w:val="30"/>
          <w:cs/>
        </w:rPr>
        <w:t>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โดยตกลงจะใช้บริการเป็นระยะเวลา</w:t>
      </w:r>
      <w:r w:rsidR="001159E8" w:rsidRPr="002674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59E8" w:rsidRPr="00267458">
        <w:rPr>
          <w:rFonts w:ascii="Angsana New" w:hAnsi="Angsana New"/>
          <w:spacing w:val="-4"/>
          <w:sz w:val="30"/>
          <w:szCs w:val="30"/>
        </w:rPr>
        <w:t>14</w:t>
      </w:r>
      <w:r w:rsidRPr="00267458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5</w:t>
      </w:r>
      <w:r w:rsidRPr="00267458">
        <w:rPr>
          <w:rFonts w:ascii="Angsana New" w:hAnsi="Angsana New"/>
          <w:spacing w:val="-4"/>
          <w:sz w:val="30"/>
          <w:szCs w:val="30"/>
          <w:cs/>
        </w:rPr>
        <w:t xml:space="preserve"> เดือน (นับตั้งแต่วันที่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17</w:t>
      </w:r>
      <w:r w:rsidRPr="00267458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2557</w:t>
      </w:r>
      <w:r w:rsidRPr="00267458">
        <w:rPr>
          <w:rFonts w:ascii="Angsana New" w:hAnsi="Angsana New"/>
          <w:spacing w:val="-4"/>
          <w:sz w:val="30"/>
          <w:szCs w:val="30"/>
          <w:cs/>
        </w:rPr>
        <w:t xml:space="preserve"> ถึงวันที่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31 </w:t>
      </w:r>
      <w:r w:rsidRPr="00267458">
        <w:rPr>
          <w:rFonts w:ascii="Angsana New" w:hAnsi="Angsana New"/>
          <w:spacing w:val="-4"/>
          <w:sz w:val="30"/>
          <w:szCs w:val="30"/>
          <w:cs/>
        </w:rPr>
        <w:t>พฤษภาคม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2571</w:t>
      </w:r>
      <w:r w:rsidRPr="00267458">
        <w:rPr>
          <w:rFonts w:ascii="Angsana New" w:hAnsi="Angsana New"/>
          <w:spacing w:val="-4"/>
          <w:sz w:val="30"/>
          <w:szCs w:val="30"/>
          <w:cs/>
        </w:rPr>
        <w:t>) บริษัท</w:t>
      </w:r>
      <w:r w:rsidRPr="00267458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267458">
        <w:rPr>
          <w:rFonts w:ascii="Angsana New" w:hAnsi="Angsana New"/>
          <w:spacing w:val="-4"/>
          <w:sz w:val="30"/>
          <w:szCs w:val="30"/>
          <w:cs/>
        </w:rPr>
        <w:t>มีภาระผูกพันต้องจ่ายค่าใช้บริการเป็นจำนวนเงิน</w:t>
      </w:r>
      <w:r w:rsidR="001159E8" w:rsidRPr="00267458">
        <w:rPr>
          <w:rFonts w:ascii="Angsana New" w:hAnsi="Angsana New"/>
          <w:spacing w:val="-4"/>
          <w:sz w:val="30"/>
          <w:szCs w:val="30"/>
        </w:rPr>
        <w:t xml:space="preserve"> 10.50</w:t>
      </w:r>
      <w:r w:rsidRPr="00267458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AB626E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267458">
        <w:rPr>
          <w:rFonts w:ascii="Angsana New" w:hAnsi="Angsana New"/>
          <w:spacing w:val="-4"/>
          <w:sz w:val="30"/>
          <w:szCs w:val="30"/>
          <w:cs/>
        </w:rPr>
        <w:t>ต่อเดือน</w:t>
      </w:r>
      <w:r w:rsidR="00AB6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E1CF8" w:rsidRPr="00267458">
        <w:rPr>
          <w:rFonts w:ascii="Angsana New" w:hAnsi="Angsana New"/>
          <w:spacing w:val="-4"/>
          <w:sz w:val="30"/>
          <w:szCs w:val="30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</w:t>
      </w:r>
      <w:r w:rsidR="00022517" w:rsidRPr="00267458">
        <w:rPr>
          <w:rFonts w:ascii="Angsana New" w:hAnsi="Angsana New"/>
          <w:spacing w:val="-4"/>
          <w:sz w:val="30"/>
          <w:szCs w:val="30"/>
          <w:cs/>
        </w:rPr>
        <w:t>ตามจำนวนที่เกิดขึ้นจริง</w:t>
      </w:r>
      <w:r w:rsidR="00AB626E">
        <w:rPr>
          <w:rFonts w:ascii="Angsana New" w:hAnsi="Angsana New" w:hint="cs"/>
          <w:spacing w:val="-4"/>
          <w:sz w:val="30"/>
          <w:szCs w:val="30"/>
          <w:cs/>
        </w:rPr>
        <w:t xml:space="preserve">         </w:t>
      </w:r>
      <w:r w:rsidR="00022517" w:rsidRPr="00267458">
        <w:rPr>
          <w:rFonts w:ascii="Angsana New" w:hAnsi="Angsana New"/>
          <w:spacing w:val="-4"/>
          <w:sz w:val="30"/>
          <w:szCs w:val="30"/>
          <w:cs/>
        </w:rPr>
        <w:t xml:space="preserve">ที่คู่สัญญาตกลงกัน ซึ่งต้องไม่เกินอัตราที่สำนักงาน กสทช. ให้ความเห็นชอบ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ทั้งนี้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ในระหว่างปีสิ้นสุดวันที่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>
        <w:rPr>
          <w:rFonts w:asciiTheme="majorBidi" w:hAnsiTheme="majorBidi" w:hint="cs"/>
          <w:sz w:val="30"/>
          <w:szCs w:val="30"/>
          <w:cs/>
          <w:lang w:eastAsia="x-none"/>
        </w:rPr>
        <w:t xml:space="preserve">           </w:t>
      </w:r>
      <w:r w:rsidR="00AB626E">
        <w:rPr>
          <w:rFonts w:asciiTheme="majorBidi" w:hAnsiTheme="majorBidi"/>
          <w:sz w:val="30"/>
          <w:szCs w:val="30"/>
          <w:lang w:eastAsia="x-none"/>
        </w:rPr>
        <w:t xml:space="preserve">    </w:t>
      </w:r>
      <w:r w:rsidR="00AB626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AB626E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ธันวาคม</w:t>
      </w:r>
      <w:r w:rsidR="00AB626E">
        <w:rPr>
          <w:rFonts w:asciiTheme="majorBidi" w:hAnsiTheme="majorBidi"/>
          <w:sz w:val="30"/>
          <w:szCs w:val="30"/>
          <w:lang w:eastAsia="x-none"/>
        </w:rPr>
        <w:t xml:space="preserve"> 2564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บริษัท</w:t>
      </w:r>
      <w:r w:rsidR="00AB626E">
        <w:rPr>
          <w:rFonts w:asciiTheme="majorBidi" w:hAnsiTheme="majorBidi" w:hint="cs"/>
          <w:sz w:val="30"/>
          <w:szCs w:val="30"/>
          <w:cs/>
          <w:lang w:eastAsia="x-none"/>
        </w:rPr>
        <w:t>ย่อย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ทั้งจำนวนจากสำนักงาน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กสทช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.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และบันทึกในบัญชีรายได้อื่นเป็นจำนวนเงิน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>
        <w:rPr>
          <w:rFonts w:asciiTheme="majorBidi" w:hAnsiTheme="majorBidi"/>
          <w:sz w:val="30"/>
          <w:szCs w:val="30"/>
          <w:lang w:eastAsia="x-none"/>
        </w:rPr>
        <w:t xml:space="preserve">126.00  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ล้านบาท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 w:rsidRPr="00766C67">
        <w:rPr>
          <w:rFonts w:asciiTheme="majorBidi" w:hAnsiTheme="majorBidi"/>
          <w:i/>
          <w:iCs/>
          <w:sz w:val="30"/>
          <w:szCs w:val="30"/>
          <w:cs/>
          <w:lang w:eastAsia="x-none"/>
        </w:rPr>
        <w:t>(</w:t>
      </w:r>
      <w:r w:rsidR="00AB626E" w:rsidRPr="00766C67">
        <w:rPr>
          <w:rFonts w:asciiTheme="majorBidi" w:hAnsiTheme="majorBidi"/>
          <w:i/>
          <w:iCs/>
          <w:sz w:val="30"/>
          <w:szCs w:val="30"/>
          <w:lang w:eastAsia="x-none"/>
        </w:rPr>
        <w:t>2563</w:t>
      </w:r>
      <w:r w:rsidR="00AB626E" w:rsidRPr="00766C67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: </w:t>
      </w:r>
      <w:r w:rsidR="00AB626E" w:rsidRPr="00766C67">
        <w:rPr>
          <w:rFonts w:asciiTheme="majorBidi" w:hAnsiTheme="majorBidi"/>
          <w:i/>
          <w:iCs/>
          <w:sz w:val="30"/>
          <w:szCs w:val="30"/>
          <w:lang w:eastAsia="x-none"/>
        </w:rPr>
        <w:t>99.75</w:t>
      </w:r>
      <w:r w:rsidR="00AB626E" w:rsidRPr="00766C67">
        <w:rPr>
          <w:rFonts w:asciiTheme="majorBidi" w:hAnsiTheme="majorBidi"/>
          <w:i/>
          <w:iCs/>
          <w:sz w:val="30"/>
          <w:szCs w:val="30"/>
          <w:cs/>
          <w:lang w:eastAsia="x-none"/>
        </w:rPr>
        <w:t xml:space="preserve"> </w:t>
      </w:r>
      <w:r w:rsidR="00AB626E" w:rsidRPr="00766C67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ล้านบาท</w:t>
      </w:r>
      <w:r w:rsidR="00AB626E" w:rsidRPr="00766C67">
        <w:rPr>
          <w:rFonts w:asciiTheme="majorBidi" w:hAnsiTheme="majorBidi"/>
          <w:i/>
          <w:iCs/>
          <w:sz w:val="30"/>
          <w:szCs w:val="30"/>
          <w:cs/>
          <w:lang w:eastAsia="x-none"/>
        </w:rPr>
        <w:t>)</w:t>
      </w:r>
      <w:r w:rsidR="00AB626E" w:rsidRPr="007562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B626E" w:rsidRPr="00756297">
        <w:rPr>
          <w:rFonts w:asciiTheme="majorBidi" w:hAnsiTheme="majorBidi" w:hint="cs"/>
          <w:sz w:val="30"/>
          <w:szCs w:val="30"/>
          <w:cs/>
          <w:lang w:eastAsia="x-none"/>
        </w:rPr>
        <w:t>ในงบกำไรขาดทุนเบ็ดเสร็จ</w:t>
      </w:r>
      <w:r w:rsidR="00AB626E">
        <w:rPr>
          <w:rFonts w:asciiTheme="majorBidi" w:hAnsiTheme="majorBidi" w:hint="cs"/>
          <w:sz w:val="30"/>
          <w:szCs w:val="30"/>
          <w:cs/>
          <w:lang w:eastAsia="x-none"/>
        </w:rPr>
        <w:t>รวม</w:t>
      </w:r>
    </w:p>
    <w:p w14:paraId="477BB0F3" w14:textId="77777777" w:rsidR="0027737A" w:rsidRPr="006D4083" w:rsidRDefault="0027737A" w:rsidP="0027737A">
      <w:pPr>
        <w:ind w:left="540" w:right="-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D408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สัญญาให้บริการรวมสัญญาณ</w:t>
      </w:r>
    </w:p>
    <w:p w14:paraId="5F5830AC" w14:textId="77777777" w:rsidR="00564267" w:rsidRPr="0027737A" w:rsidRDefault="00564267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887278A" w14:textId="6B3534B9" w:rsidR="00343579" w:rsidRPr="00267458" w:rsidRDefault="00343579" w:rsidP="0034357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cs/>
        </w:rPr>
      </w:pPr>
      <w:r w:rsidRPr="00267458">
        <w:rPr>
          <w:rFonts w:ascii="Angsana New" w:hAnsi="Angsana New"/>
          <w:sz w:val="30"/>
          <w:szCs w:val="30"/>
          <w:cs/>
        </w:rPr>
        <w:t>บริษัท</w:t>
      </w:r>
      <w:r w:rsidRPr="00267458">
        <w:rPr>
          <w:rFonts w:ascii="Angsana New" w:hAnsi="Angsana New" w:hint="cs"/>
          <w:sz w:val="30"/>
          <w:szCs w:val="30"/>
          <w:cs/>
        </w:rPr>
        <w:t>ย่อย</w:t>
      </w:r>
      <w:r w:rsidRPr="00267458">
        <w:rPr>
          <w:rFonts w:ascii="Angsana New" w:hAnsi="Angsana New"/>
          <w:sz w:val="30"/>
          <w:szCs w:val="30"/>
          <w:cs/>
        </w:rPr>
        <w:t>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</w:t>
      </w:r>
      <w:r w:rsidR="00377188" w:rsidRPr="00267458">
        <w:rPr>
          <w:rFonts w:ascii="Angsana New" w:hAnsi="Angsana New"/>
          <w:sz w:val="30"/>
          <w:szCs w:val="30"/>
          <w:cs/>
        </w:rPr>
        <w:t>อื่น ๆ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267458">
        <w:rPr>
          <w:rFonts w:ascii="Angsana New" w:hAnsi="Angsana New"/>
          <w:sz w:val="30"/>
          <w:szCs w:val="30"/>
        </w:rPr>
        <w:t xml:space="preserve">C-band </w:t>
      </w:r>
      <w:r w:rsidRPr="0026745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67458">
        <w:rPr>
          <w:rFonts w:ascii="Angsana New" w:hAnsi="Angsana New"/>
          <w:sz w:val="30"/>
          <w:szCs w:val="30"/>
        </w:rPr>
        <w:t xml:space="preserve">Ku-band </w:t>
      </w:r>
      <w:r w:rsidRPr="00267458">
        <w:rPr>
          <w:rFonts w:ascii="Angsana New" w:hAnsi="Angsana New" w:hint="cs"/>
          <w:sz w:val="30"/>
          <w:szCs w:val="30"/>
          <w:cs/>
        </w:rPr>
        <w:t xml:space="preserve">ระยะเวลาการให้บริการตั้งแต่วันที่ </w:t>
      </w:r>
      <w:r w:rsidRPr="00267458">
        <w:rPr>
          <w:rFonts w:ascii="Angsana New" w:hAnsi="Angsana New"/>
          <w:sz w:val="30"/>
          <w:szCs w:val="30"/>
        </w:rPr>
        <w:t xml:space="preserve">20 </w:t>
      </w:r>
      <w:r w:rsidRPr="00267458">
        <w:rPr>
          <w:rFonts w:ascii="Angsana New" w:hAnsi="Angsana New" w:hint="cs"/>
          <w:sz w:val="30"/>
          <w:szCs w:val="30"/>
          <w:cs/>
        </w:rPr>
        <w:t>ธันวาคม</w:t>
      </w:r>
      <w:r w:rsidR="0094485F"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="0094485F" w:rsidRPr="00267458">
        <w:rPr>
          <w:rFonts w:ascii="Angsana New" w:hAnsi="Angsana New"/>
          <w:sz w:val="30"/>
          <w:szCs w:val="30"/>
        </w:rPr>
        <w:t>2563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61C97" w:rsidRPr="00267458">
        <w:rPr>
          <w:rFonts w:ascii="Angsana New" w:hAnsi="Angsana New"/>
          <w:sz w:val="30"/>
          <w:szCs w:val="30"/>
        </w:rPr>
        <w:t xml:space="preserve">             </w:t>
      </w:r>
      <w:r w:rsidR="0094485F" w:rsidRPr="00267458">
        <w:rPr>
          <w:rFonts w:ascii="Angsana New" w:hAnsi="Angsana New"/>
          <w:sz w:val="30"/>
          <w:szCs w:val="30"/>
        </w:rPr>
        <w:t xml:space="preserve">10 </w:t>
      </w:r>
      <w:r w:rsidR="0094485F" w:rsidRPr="002674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4485F" w:rsidRPr="00267458">
        <w:rPr>
          <w:rFonts w:ascii="Angsana New" w:hAnsi="Angsana New"/>
          <w:sz w:val="30"/>
          <w:szCs w:val="30"/>
        </w:rPr>
        <w:t>2564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โดยบริษัท</w:t>
      </w:r>
      <w:r w:rsidRPr="00267458">
        <w:rPr>
          <w:rFonts w:ascii="Angsana New" w:hAnsi="Angsana New" w:hint="cs"/>
          <w:sz w:val="30"/>
          <w:szCs w:val="30"/>
          <w:cs/>
        </w:rPr>
        <w:t>ย่อย</w:t>
      </w:r>
      <w:r w:rsidRPr="00267458">
        <w:rPr>
          <w:rFonts w:ascii="Angsana New" w:hAnsi="Angsana New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  <w:r w:rsidR="00A45458" w:rsidRPr="00267458">
        <w:rPr>
          <w:rFonts w:ascii="Angsana New" w:hAnsi="Angsana New" w:hint="cs"/>
          <w:sz w:val="30"/>
          <w:szCs w:val="30"/>
          <w:cs/>
        </w:rPr>
        <w:t xml:space="preserve"> ทั้งนี้หากครบกำหนดสัญญาและไม่มีคู่สัญญาฝ่ายใดบอกเลิกสัญญา สัญญาฉบับนี้จะมีผลบังคับใช้ต่อไปอีก</w:t>
      </w:r>
    </w:p>
    <w:p w14:paraId="6F4A49EC" w14:textId="4160FE85" w:rsidR="00EE1CF8" w:rsidRPr="0027737A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11E0A" w14:textId="4968AE65" w:rsidR="0027737A" w:rsidRPr="0027737A" w:rsidRDefault="0027737A" w:rsidP="0027737A">
      <w:pPr>
        <w:ind w:left="54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737A">
        <w:rPr>
          <w:rFonts w:ascii="Angsana New" w:hAnsi="Angsana New"/>
          <w:i/>
          <w:iCs/>
          <w:sz w:val="30"/>
          <w:szCs w:val="30"/>
          <w:cs/>
        </w:rPr>
        <w:t>สัญญาความร่วมมือทางธุรกิจ</w:t>
      </w:r>
    </w:p>
    <w:p w14:paraId="2DD3E31A" w14:textId="77777777" w:rsidR="0027737A" w:rsidRPr="0027737A" w:rsidRDefault="0027737A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4E928" w14:textId="3CE1826F" w:rsidR="00445411" w:rsidRPr="00267458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267458">
        <w:rPr>
          <w:rFonts w:ascii="Angsana New" w:hAnsi="Angsana New" w:hint="cs"/>
          <w:spacing w:val="4"/>
          <w:sz w:val="30"/>
          <w:szCs w:val="30"/>
          <w:cs/>
        </w:rPr>
        <w:t>บริษัทย่อย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="00D67152" w:rsidRPr="0026745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6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1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255</w:t>
      </w:r>
      <w:r w:rsidRPr="00267458">
        <w:rPr>
          <w:rFonts w:ascii="Angsana New" w:hAnsi="Angsana New"/>
          <w:spacing w:val="4"/>
          <w:sz w:val="30"/>
          <w:szCs w:val="30"/>
        </w:rPr>
        <w:t>9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30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2565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บริษัทย่อยตกลงชำระค่าบริการตามอัตราที่ตกลงในสัญญา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2560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67152" w:rsidRPr="00267458">
        <w:rPr>
          <w:rFonts w:ascii="Angsana New" w:hAnsi="Angsana New"/>
          <w:spacing w:val="4"/>
          <w:sz w:val="30"/>
          <w:szCs w:val="30"/>
        </w:rPr>
        <w:t>30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2565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267458">
        <w:rPr>
          <w:rFonts w:ascii="Angsana New" w:hAnsi="Angsana New"/>
          <w:spacing w:val="4"/>
          <w:sz w:val="30"/>
          <w:szCs w:val="30"/>
          <w:cs/>
        </w:rPr>
        <w:t xml:space="preserve"> 3</w:t>
      </w:r>
      <w:r w:rsidRPr="00267458">
        <w:rPr>
          <w:rFonts w:ascii="Angsana New" w:hAnsi="Angsana New"/>
          <w:spacing w:val="4"/>
          <w:sz w:val="30"/>
          <w:szCs w:val="30"/>
        </w:rPr>
        <w:t xml:space="preserve">1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กรกฎาคม</w:t>
      </w:r>
      <w:r w:rsidR="00D67152" w:rsidRPr="00267458">
        <w:rPr>
          <w:rFonts w:ascii="Angsana New" w:hAnsi="Angsana New"/>
          <w:spacing w:val="4"/>
          <w:sz w:val="30"/>
          <w:szCs w:val="30"/>
        </w:rPr>
        <w:t xml:space="preserve"> 2566 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โดยเงื่อนไข</w:t>
      </w:r>
      <w:r w:rsidR="00377188" w:rsidRPr="00267458">
        <w:rPr>
          <w:rFonts w:ascii="Angsana New" w:hAnsi="Angsana New" w:hint="cs"/>
          <w:spacing w:val="4"/>
          <w:sz w:val="30"/>
          <w:szCs w:val="30"/>
          <w:cs/>
        </w:rPr>
        <w:t>อื่นๆ</w:t>
      </w:r>
      <w:r w:rsidRPr="00267458">
        <w:rPr>
          <w:rFonts w:ascii="Angsana New" w:hAnsi="Angsana New" w:hint="cs"/>
          <w:spacing w:val="4"/>
          <w:sz w:val="30"/>
          <w:szCs w:val="30"/>
          <w:cs/>
        </w:rPr>
        <w:t>ในสัญญาไม่เปลี่ยนแปลง</w:t>
      </w:r>
      <w:r w:rsidR="002B7403">
        <w:rPr>
          <w:rFonts w:ascii="Angsana New" w:hAnsi="Angsana New"/>
          <w:spacing w:val="4"/>
          <w:sz w:val="30"/>
          <w:szCs w:val="30"/>
        </w:rPr>
        <w:t xml:space="preserve"> </w:t>
      </w:r>
      <w:r w:rsidR="002B7403" w:rsidRPr="00725ECB">
        <w:rPr>
          <w:rFonts w:ascii="Angsana New" w:hAnsi="Angsana New" w:hint="cs"/>
          <w:spacing w:val="4"/>
          <w:sz w:val="30"/>
          <w:szCs w:val="30"/>
          <w:cs/>
        </w:rPr>
        <w:t xml:space="preserve">ในระหว่างปี </w:t>
      </w:r>
      <w:r w:rsidR="002B7403" w:rsidRPr="00725ECB">
        <w:rPr>
          <w:rFonts w:ascii="Angsana New" w:hAnsi="Angsana New"/>
          <w:spacing w:val="4"/>
          <w:sz w:val="30"/>
          <w:szCs w:val="30"/>
        </w:rPr>
        <w:t xml:space="preserve">2564 </w:t>
      </w:r>
      <w:r w:rsidR="002B7403" w:rsidRPr="00725ECB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F364CC"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="002B7403" w:rsidRPr="00725ECB">
        <w:rPr>
          <w:rFonts w:ascii="Angsana New" w:hAnsi="Angsana New" w:hint="cs"/>
          <w:spacing w:val="4"/>
          <w:sz w:val="30"/>
          <w:szCs w:val="30"/>
          <w:cs/>
        </w:rPr>
        <w:t xml:space="preserve">มีการตกลงยกเลิกสัญญาดังกล่าว โดยมีผลตั้งแต่วันที่ </w:t>
      </w:r>
      <w:r w:rsidR="002B7403" w:rsidRPr="00725ECB">
        <w:rPr>
          <w:rFonts w:ascii="Angsana New" w:hAnsi="Angsana New"/>
          <w:spacing w:val="4"/>
          <w:sz w:val="30"/>
          <w:szCs w:val="30"/>
        </w:rPr>
        <w:t xml:space="preserve">25 </w:t>
      </w:r>
      <w:r w:rsidR="002B7403" w:rsidRPr="00725ECB"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="002B7403" w:rsidRPr="00725ECB">
        <w:rPr>
          <w:rFonts w:ascii="Angsana New" w:hAnsi="Angsana New"/>
          <w:spacing w:val="4"/>
          <w:sz w:val="30"/>
          <w:szCs w:val="30"/>
        </w:rPr>
        <w:t>2565</w:t>
      </w:r>
    </w:p>
    <w:p w14:paraId="7D71FC18" w14:textId="77777777" w:rsidR="00564267" w:rsidRPr="0027737A" w:rsidRDefault="00564267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895643E" w14:textId="06B746F9" w:rsidR="00747EE1" w:rsidRPr="00267458" w:rsidRDefault="008C17C6" w:rsidP="00747E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6</w:t>
      </w:r>
      <w:r w:rsidR="00747EE1" w:rsidRPr="00267458">
        <w:rPr>
          <w:rFonts w:ascii="Angsana New" w:hAnsi="Angsana New"/>
          <w:sz w:val="30"/>
          <w:szCs w:val="30"/>
          <w:cs/>
        </w:rPr>
        <w:tab/>
      </w:r>
      <w:r w:rsidR="00747EE1" w:rsidRPr="00267458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6338B77" w14:textId="77777777" w:rsidR="00747EE1" w:rsidRPr="0027737A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327A587B" w14:textId="5984FBAC" w:rsidR="00437397" w:rsidRPr="00267458" w:rsidRDefault="00437397" w:rsidP="00437397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267458">
        <w:rPr>
          <w:rFonts w:ascii="Angsana New" w:hAnsi="Angsana New"/>
          <w:sz w:val="30"/>
          <w:szCs w:val="30"/>
        </w:rPr>
        <w:t>2</w:t>
      </w:r>
      <w:r w:rsidR="00DA4A4C" w:rsidRPr="00267458">
        <w:rPr>
          <w:rFonts w:ascii="Angsana New" w:hAnsi="Angsana New"/>
          <w:sz w:val="30"/>
          <w:szCs w:val="30"/>
        </w:rPr>
        <w:t>3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267458">
        <w:rPr>
          <w:rFonts w:ascii="Angsana New" w:hAnsi="Angsana New"/>
          <w:sz w:val="30"/>
          <w:szCs w:val="30"/>
        </w:rPr>
        <w:t>256</w:t>
      </w:r>
      <w:r w:rsidR="00DA4A4C" w:rsidRPr="00267458">
        <w:rPr>
          <w:rFonts w:ascii="Angsana New" w:hAnsi="Angsana New"/>
          <w:sz w:val="30"/>
          <w:szCs w:val="30"/>
        </w:rPr>
        <w:t>5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267458">
        <w:rPr>
          <w:rFonts w:ascii="Angsana New" w:hAnsi="Angsana New"/>
          <w:sz w:val="30"/>
          <w:szCs w:val="30"/>
        </w:rPr>
        <w:t>256</w:t>
      </w:r>
      <w:r w:rsidR="00DA4A4C" w:rsidRPr="00267458">
        <w:rPr>
          <w:rFonts w:ascii="Angsana New" w:hAnsi="Angsana New"/>
          <w:sz w:val="30"/>
          <w:szCs w:val="30"/>
        </w:rPr>
        <w:t>4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เพื่ออนุมัติการจัดสรรกำไรเป็นเงินปันผลในอัตราหุ้นละ</w:t>
      </w:r>
      <w:r w:rsidR="009873AF" w:rsidRPr="00267458">
        <w:rPr>
          <w:rFonts w:ascii="Angsana New" w:hAnsi="Angsana New"/>
          <w:sz w:val="30"/>
          <w:szCs w:val="30"/>
        </w:rPr>
        <w:t xml:space="preserve"> </w:t>
      </w:r>
      <w:r w:rsidR="00C72ABB">
        <w:rPr>
          <w:rFonts w:ascii="Angsana New" w:hAnsi="Angsana New"/>
          <w:sz w:val="30"/>
          <w:szCs w:val="30"/>
        </w:rPr>
        <w:t>0.19</w:t>
      </w:r>
      <w:r w:rsidRPr="00267458">
        <w:rPr>
          <w:rFonts w:ascii="Angsana New" w:hAnsi="Angsana New"/>
          <w:sz w:val="30"/>
          <w:szCs w:val="30"/>
        </w:rPr>
        <w:t xml:space="preserve"> </w:t>
      </w:r>
      <w:r w:rsidRPr="00267458">
        <w:rPr>
          <w:rFonts w:ascii="Angsana New" w:hAnsi="Angsana New"/>
          <w:sz w:val="30"/>
          <w:szCs w:val="30"/>
          <w:cs/>
        </w:rPr>
        <w:t>บาท เป็นจำนวนเงินรวมทั้งสิ้น</w:t>
      </w:r>
      <w:r w:rsidR="00C72ABB">
        <w:rPr>
          <w:rFonts w:ascii="Angsana New" w:hAnsi="Angsana New"/>
          <w:sz w:val="30"/>
          <w:szCs w:val="30"/>
        </w:rPr>
        <w:t xml:space="preserve"> 189.67 </w:t>
      </w:r>
      <w:r w:rsidRPr="00267458">
        <w:rPr>
          <w:rFonts w:ascii="Angsana New" w:hAnsi="Angsana New"/>
          <w:sz w:val="30"/>
          <w:szCs w:val="30"/>
          <w:cs/>
        </w:rPr>
        <w:t>ล้านบาท</w:t>
      </w:r>
    </w:p>
    <w:p w14:paraId="5AA56913" w14:textId="2831316E" w:rsidR="0027737A" w:rsidRDefault="00277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41FE9D" w14:textId="38D1829C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8C6FA4" w14:textId="1EA3D6AC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6F5423" w14:textId="5FFB7969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6DA1E9" w14:textId="3CD1B092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6FB06C" w14:textId="7ED001D6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E37072" w14:textId="0C5D8914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607890" w14:textId="3EFE2446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C263ED" w14:textId="5A805469" w:rsidR="005B04D6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32DC5" w14:textId="77777777" w:rsidR="005B04D6" w:rsidRPr="0027737A" w:rsidRDefault="005B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89698BD" w14:textId="09D72F4E" w:rsidR="00812E82" w:rsidRPr="00267458" w:rsidRDefault="00812E82" w:rsidP="00812E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6745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42525" w:rsidRPr="00267458">
        <w:rPr>
          <w:rFonts w:ascii="Angsana New" w:hAnsi="Angsana New"/>
          <w:b/>
          <w:bCs/>
          <w:sz w:val="30"/>
          <w:szCs w:val="30"/>
        </w:rPr>
        <w:t>7</w:t>
      </w:r>
      <w:r w:rsidRPr="00267458">
        <w:rPr>
          <w:rFonts w:ascii="Angsana New" w:hAnsi="Angsana New"/>
          <w:sz w:val="30"/>
          <w:szCs w:val="30"/>
          <w:cs/>
        </w:rPr>
        <w:tab/>
      </w:r>
      <w:r w:rsidRPr="00267458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2B7BD491" w14:textId="77777777" w:rsidR="00812E82" w:rsidRPr="0027737A" w:rsidRDefault="00812E82" w:rsidP="00437397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1AA13117" w14:textId="422076B7" w:rsidR="00437397" w:rsidRPr="00267458" w:rsidRDefault="00005CF5" w:rsidP="00005CF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รายการบางรายการในงบการเงินปี</w:t>
      </w:r>
      <w:r w:rsidRPr="00267458">
        <w:rPr>
          <w:rFonts w:ascii="Angsana New" w:hAnsi="Angsana New" w:hint="cs"/>
          <w:sz w:val="30"/>
          <w:szCs w:val="30"/>
          <w:cs/>
        </w:rPr>
        <w:t xml:space="preserve"> </w:t>
      </w:r>
      <w:r w:rsidRPr="00267458">
        <w:rPr>
          <w:rFonts w:ascii="Angsana New" w:hAnsi="Angsana New"/>
          <w:sz w:val="30"/>
          <w:szCs w:val="30"/>
        </w:rPr>
        <w:t xml:space="preserve">2563 </w:t>
      </w:r>
      <w:r w:rsidRPr="00267458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267458">
        <w:rPr>
          <w:rFonts w:ascii="Angsana New" w:hAnsi="Angsana New"/>
          <w:sz w:val="30"/>
          <w:szCs w:val="30"/>
        </w:rPr>
        <w:t xml:space="preserve">               </w:t>
      </w:r>
      <w:r w:rsidRPr="00267458">
        <w:rPr>
          <w:rFonts w:ascii="Angsana New" w:hAnsi="Angsana New"/>
          <w:sz w:val="30"/>
          <w:szCs w:val="30"/>
          <w:cs/>
        </w:rPr>
        <w:t>งบการเงินปี</w:t>
      </w:r>
      <w:r w:rsidRPr="00267458">
        <w:rPr>
          <w:rFonts w:ascii="Angsana New" w:hAnsi="Angsana New"/>
          <w:sz w:val="30"/>
          <w:szCs w:val="30"/>
        </w:rPr>
        <w:t xml:space="preserve"> 2564</w:t>
      </w:r>
      <w:r w:rsidRPr="00267458">
        <w:rPr>
          <w:rFonts w:ascii="Angsana New" w:hAnsi="Angsana New"/>
          <w:sz w:val="30"/>
          <w:szCs w:val="30"/>
          <w:cs/>
        </w:rPr>
        <w:t xml:space="preserve"> ดังต่อไปนี้</w:t>
      </w:r>
    </w:p>
    <w:p w14:paraId="7277315B" w14:textId="61AD58F5" w:rsidR="008E5CC2" w:rsidRPr="0027737A" w:rsidRDefault="008E5CC2" w:rsidP="00005CF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70"/>
        <w:gridCol w:w="270"/>
        <w:gridCol w:w="1620"/>
        <w:gridCol w:w="270"/>
        <w:gridCol w:w="1980"/>
      </w:tblGrid>
      <w:tr w:rsidR="008E5CC2" w:rsidRPr="00267458" w14:paraId="50715B46" w14:textId="77777777" w:rsidTr="00564267">
        <w:tc>
          <w:tcPr>
            <w:tcW w:w="2790" w:type="dxa"/>
          </w:tcPr>
          <w:p w14:paraId="57E92CDD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10" w:type="dxa"/>
            <w:gridSpan w:val="5"/>
            <w:tcBorders>
              <w:bottom w:val="single" w:sz="4" w:space="0" w:color="auto"/>
            </w:tcBorders>
          </w:tcPr>
          <w:p w14:paraId="276B0A28" w14:textId="14050E7A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E5CC2" w:rsidRPr="00267458" w14:paraId="15474C5E" w14:textId="77777777" w:rsidTr="00564267">
        <w:tc>
          <w:tcPr>
            <w:tcW w:w="2790" w:type="dxa"/>
          </w:tcPr>
          <w:p w14:paraId="05ACCF22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192FEC0" w14:textId="5874FBB9" w:rsidR="008E5CC2" w:rsidRPr="00267458" w:rsidRDefault="008E5CC2" w:rsidP="005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ก่อน</w:t>
            </w:r>
            <w:r w:rsidR="004E0467"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43FCD2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  <w:tab w:val="decimal" w:pos="1033"/>
              </w:tabs>
              <w:spacing w:line="260" w:lineRule="atLeast"/>
              <w:ind w:right="-17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46BB70" w14:textId="0E52F59C" w:rsidR="008E5CC2" w:rsidRPr="00267458" w:rsidRDefault="004E0467" w:rsidP="005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="008E5CC2"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1858A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BBCCE67" w14:textId="068771E7" w:rsidR="008E5CC2" w:rsidRPr="00267458" w:rsidRDefault="008E5CC2" w:rsidP="0056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หลัง</w:t>
            </w:r>
            <w:r w:rsidR="004E0467"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จัดประเภทใหม่</w:t>
            </w:r>
          </w:p>
        </w:tc>
      </w:tr>
      <w:tr w:rsidR="008E5CC2" w:rsidRPr="00267458" w14:paraId="5C1D6BD8" w14:textId="77777777" w:rsidTr="00564267">
        <w:tc>
          <w:tcPr>
            <w:tcW w:w="2790" w:type="dxa"/>
          </w:tcPr>
          <w:p w14:paraId="6B496ADE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210" w:type="dxa"/>
            <w:gridSpan w:val="5"/>
          </w:tcPr>
          <w:p w14:paraId="7A95B3BE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E5CC2" w:rsidRPr="00267458" w14:paraId="319C4BF9" w14:textId="77777777" w:rsidTr="00564267">
        <w:tc>
          <w:tcPr>
            <w:tcW w:w="2790" w:type="dxa"/>
          </w:tcPr>
          <w:p w14:paraId="6FBF25FE" w14:textId="2B6A91AC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2070" w:type="dxa"/>
          </w:tcPr>
          <w:p w14:paraId="13216A07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3ED3FA0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3FAE8FA1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6C8D74D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01F86737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E5CC2" w:rsidRPr="00267458" w14:paraId="74F57F32" w14:textId="77777777" w:rsidTr="00564267">
        <w:tc>
          <w:tcPr>
            <w:tcW w:w="2790" w:type="dxa"/>
          </w:tcPr>
          <w:p w14:paraId="541B62A1" w14:textId="73B5436B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2070" w:type="dxa"/>
          </w:tcPr>
          <w:p w14:paraId="39A39CCB" w14:textId="0B3BAA32" w:rsidR="008E5CC2" w:rsidRPr="00267458" w:rsidRDefault="002E2B73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val="en-GB"/>
              </w:rPr>
              <w:t>149,489</w:t>
            </w:r>
          </w:p>
        </w:tc>
        <w:tc>
          <w:tcPr>
            <w:tcW w:w="270" w:type="dxa"/>
          </w:tcPr>
          <w:p w14:paraId="54C2FD93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786C479" w14:textId="5DD853F3" w:rsidR="008E5CC2" w:rsidRPr="00267458" w:rsidRDefault="00103459" w:rsidP="00CE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val="en-GB"/>
              </w:rPr>
              <w:t>(92,540)</w:t>
            </w:r>
          </w:p>
        </w:tc>
        <w:tc>
          <w:tcPr>
            <w:tcW w:w="270" w:type="dxa"/>
          </w:tcPr>
          <w:p w14:paraId="682C2827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010D43FA" w14:textId="2FAB4977" w:rsidR="008E5CC2" w:rsidRPr="00267458" w:rsidRDefault="00CE0B88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267458">
              <w:rPr>
                <w:rFonts w:ascii="Angsana New" w:hAnsi="Angsana New"/>
                <w:sz w:val="30"/>
                <w:szCs w:val="30"/>
              </w:rPr>
              <w:t>56,949</w:t>
            </w:r>
          </w:p>
        </w:tc>
      </w:tr>
      <w:tr w:rsidR="009769C6" w:rsidRPr="00267458" w14:paraId="1F48D745" w14:textId="77777777" w:rsidTr="00564267">
        <w:tc>
          <w:tcPr>
            <w:tcW w:w="2790" w:type="dxa"/>
          </w:tcPr>
          <w:p w14:paraId="436DABBA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สินทรัพย์ไม่มีตัวตนอื่นนอกจาก</w:t>
            </w:r>
          </w:p>
          <w:p w14:paraId="6161E1D9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674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ค่าความนิยม</w:t>
            </w:r>
          </w:p>
        </w:tc>
        <w:tc>
          <w:tcPr>
            <w:tcW w:w="2070" w:type="dxa"/>
          </w:tcPr>
          <w:p w14:paraId="03223586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26C1A8A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val="en-GB"/>
              </w:rPr>
              <w:t>104,255</w:t>
            </w:r>
          </w:p>
        </w:tc>
        <w:tc>
          <w:tcPr>
            <w:tcW w:w="270" w:type="dxa"/>
          </w:tcPr>
          <w:p w14:paraId="1842F734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5C1252EA" w14:textId="77777777" w:rsidR="009769C6" w:rsidRPr="00267458" w:rsidRDefault="009769C6" w:rsidP="00CE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603D0B8" w14:textId="77777777" w:rsidR="009769C6" w:rsidRPr="00267458" w:rsidRDefault="009769C6" w:rsidP="00CE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val="en-GB"/>
              </w:rPr>
              <w:t>92,540</w:t>
            </w:r>
          </w:p>
        </w:tc>
        <w:tc>
          <w:tcPr>
            <w:tcW w:w="270" w:type="dxa"/>
          </w:tcPr>
          <w:p w14:paraId="1B6B0A66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646438F3" w14:textId="77777777" w:rsidR="009769C6" w:rsidRPr="00267458" w:rsidRDefault="009769C6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47A9F94" w14:textId="2AC274B7" w:rsidR="00CE0B88" w:rsidRPr="00267458" w:rsidRDefault="00CE0B88" w:rsidP="0078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60" w:lineRule="atLeast"/>
              <w:ind w:right="-17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sz w:val="30"/>
                <w:szCs w:val="30"/>
                <w:lang w:val="en-GB"/>
              </w:rPr>
              <w:t>196,795</w:t>
            </w:r>
          </w:p>
        </w:tc>
      </w:tr>
      <w:tr w:rsidR="008E5CC2" w:rsidRPr="00267458" w14:paraId="0C71EE2A" w14:textId="77777777" w:rsidTr="00564267">
        <w:tc>
          <w:tcPr>
            <w:tcW w:w="2790" w:type="dxa"/>
          </w:tcPr>
          <w:p w14:paraId="2947AAAC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3D6B3FA2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74F7B3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1033"/>
              </w:tabs>
              <w:spacing w:line="26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4F83AA" w14:textId="4A8276DB" w:rsidR="008E5CC2" w:rsidRPr="00267458" w:rsidRDefault="00CE0B88" w:rsidP="00CE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  <w:tab w:val="decimal" w:pos="1300"/>
              </w:tabs>
              <w:spacing w:line="260" w:lineRule="atLeast"/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745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="008E5CC2" w:rsidRPr="0026745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7AF157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</w:tcPr>
          <w:p w14:paraId="3889759E" w14:textId="77777777" w:rsidR="008E5CC2" w:rsidRPr="00267458" w:rsidRDefault="008E5CC2" w:rsidP="008E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6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523A943B" w14:textId="1D62C2BE" w:rsidR="008E5CC2" w:rsidRPr="00D11C6F" w:rsidRDefault="008E5CC2" w:rsidP="00005CF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70D5BF13" w14:textId="389468EC" w:rsidR="008E5CC2" w:rsidRPr="00005CF5" w:rsidRDefault="008E5CC2" w:rsidP="00005CF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267458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  <w:r w:rsidRPr="008E5CC2">
        <w:rPr>
          <w:rFonts w:ascii="Angsana New" w:hAnsi="Angsana New"/>
          <w:sz w:val="30"/>
          <w:szCs w:val="30"/>
          <w:cs/>
        </w:rPr>
        <w:t xml:space="preserve">  </w:t>
      </w:r>
    </w:p>
    <w:sectPr w:rsidR="008E5CC2" w:rsidRPr="00005CF5" w:rsidSect="005E58FF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F79DB" w14:textId="77777777" w:rsidR="00C303D5" w:rsidRDefault="00C303D5">
      <w:r>
        <w:separator/>
      </w:r>
    </w:p>
  </w:endnote>
  <w:endnote w:type="continuationSeparator" w:id="0">
    <w:p w14:paraId="5D0DD2FB" w14:textId="77777777" w:rsidR="00C303D5" w:rsidRDefault="00C3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601C1" w14:textId="77777777" w:rsidR="00267458" w:rsidRPr="007B3D4F" w:rsidRDefault="00267458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61BB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267458" w:rsidRPr="007B715D" w:rsidRDefault="00267458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17C31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61BB">
      <w:rPr>
        <w:rStyle w:val="PageNumber"/>
        <w:rFonts w:ascii="Angsana New" w:hAnsi="Angsana New"/>
        <w:noProof/>
        <w:sz w:val="30"/>
        <w:szCs w:val="30"/>
        <w:cs/>
      </w:rPr>
      <w:t>35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414CB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61BB">
      <w:rPr>
        <w:rStyle w:val="PageNumber"/>
        <w:rFonts w:ascii="Angsana New" w:hAnsi="Angsana New"/>
        <w:noProof/>
        <w:sz w:val="30"/>
        <w:szCs w:val="30"/>
        <w:cs/>
      </w:rPr>
      <w:t>58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F5D35" w14:textId="77777777" w:rsidR="00267458" w:rsidRPr="00CE24D0" w:rsidRDefault="0026745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4461BB">
      <w:rPr>
        <w:rStyle w:val="PageNumber"/>
        <w:rFonts w:ascii="Angsana New" w:hAnsi="Angsana New"/>
        <w:noProof/>
        <w:sz w:val="30"/>
        <w:szCs w:val="30"/>
      </w:rPr>
      <w:t>54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A97AA93" w14:textId="77777777" w:rsidR="00267458" w:rsidRPr="00AC7B7C" w:rsidRDefault="0026745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61BB">
      <w:rPr>
        <w:rStyle w:val="PageNumber"/>
        <w:rFonts w:ascii="Angsana New" w:hAnsi="Angsana New"/>
        <w:noProof/>
        <w:sz w:val="30"/>
        <w:szCs w:val="30"/>
        <w:cs/>
      </w:rPr>
      <w:t>80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AD22" w14:textId="0FF474DB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12260">
      <w:rPr>
        <w:rFonts w:ascii="Angsana New" w:hAnsi="Angsana New"/>
        <w:noProof/>
        <w:sz w:val="30"/>
        <w:szCs w:val="30"/>
      </w:rPr>
      <w:t>amarint3-YE'21-set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62B21" w14:textId="77777777" w:rsidR="00C303D5" w:rsidRDefault="00C303D5">
      <w:r>
        <w:separator/>
      </w:r>
    </w:p>
  </w:footnote>
  <w:footnote w:type="continuationSeparator" w:id="0">
    <w:p w14:paraId="7922BC61" w14:textId="77777777" w:rsidR="00C303D5" w:rsidRDefault="00C30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5CBA5" w14:textId="77777777" w:rsidR="00267458" w:rsidRPr="008D22B2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D7242E6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7A30CFD4" w:rsidR="00267458" w:rsidRPr="00C87423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</w:p>
  <w:p w14:paraId="449D83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81BA9" w14:textId="77777777" w:rsidR="00267458" w:rsidRPr="008D22B2" w:rsidRDefault="00267458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979F291" w14:textId="77777777" w:rsidR="00267458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109AA7CD" w:rsidR="00267458" w:rsidRPr="008D22B2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11C88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424E" w14:textId="77777777" w:rsidR="00267458" w:rsidRPr="008D22B2" w:rsidRDefault="00267458" w:rsidP="00A90E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15377D1" w14:textId="77777777" w:rsidR="00267458" w:rsidRDefault="00267458" w:rsidP="00A90EDB">
    <w:pPr>
      <w:pStyle w:val="acctmainheading"/>
      <w:tabs>
        <w:tab w:val="left" w:pos="900"/>
      </w:tabs>
      <w:spacing w:after="0" w:line="240" w:lineRule="atLeast"/>
      <w:ind w:left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A28395C" w14:textId="77777777" w:rsidR="00267458" w:rsidRPr="008D22B2" w:rsidRDefault="00267458" w:rsidP="00A90EDB">
    <w:pPr>
      <w:pStyle w:val="acctmainheading"/>
      <w:tabs>
        <w:tab w:val="left" w:pos="900"/>
      </w:tabs>
      <w:spacing w:after="0" w:line="240" w:lineRule="atLeast"/>
      <w:ind w:left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42D4D4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AD916" w14:textId="77777777" w:rsidR="00267458" w:rsidRPr="008D22B2" w:rsidRDefault="00267458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C6D19F" w14:textId="77777777" w:rsidR="00267458" w:rsidRDefault="00267458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02D4F499" w:rsidR="00267458" w:rsidRPr="008D22B2" w:rsidRDefault="00267458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2564</w:t>
    </w:r>
  </w:p>
  <w:p w14:paraId="6CE23F3F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59893" w14:textId="77777777" w:rsidR="00267458" w:rsidRPr="008D22B2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C8B3650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34511313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bidi="th-TH"/>
      </w:rPr>
      <w:t>4</w:t>
    </w:r>
  </w:p>
  <w:p w14:paraId="4EAB820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E97B0" w14:textId="77777777" w:rsidR="00267458" w:rsidRDefault="00267458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86E1A7A" w14:textId="71D40BFC" w:rsidR="00267458" w:rsidRDefault="00267458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2FA5E24" w14:textId="11D5411C" w:rsidR="00267458" w:rsidRDefault="00267458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</w:p>
  <w:p w14:paraId="59FA37CF" w14:textId="77777777" w:rsidR="00267458" w:rsidRPr="00333087" w:rsidRDefault="00267458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9A2EA" w14:textId="77777777" w:rsidR="00267458" w:rsidRPr="00E66B73" w:rsidRDefault="0026745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1FEED0E9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0"/>
  </w:num>
  <w:num w:numId="14">
    <w:abstractNumId w:val="16"/>
  </w:num>
  <w:num w:numId="15">
    <w:abstractNumId w:val="18"/>
  </w:num>
  <w:num w:numId="16">
    <w:abstractNumId w:val="12"/>
  </w:num>
  <w:num w:numId="17">
    <w:abstractNumId w:val="11"/>
  </w:num>
  <w:num w:numId="18">
    <w:abstractNumId w:val="13"/>
  </w:num>
  <w:num w:numId="19">
    <w:abstractNumId w:val="19"/>
  </w:num>
  <w:num w:numId="20">
    <w:abstractNumId w:val="22"/>
  </w:num>
  <w:num w:numId="21">
    <w:abstractNumId w:val="14"/>
  </w:num>
  <w:num w:numId="22">
    <w:abstractNumId w:val="21"/>
  </w:num>
  <w:num w:numId="23">
    <w:abstractNumId w:val="23"/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C56"/>
    <w:rsid w:val="00006DA6"/>
    <w:rsid w:val="00007083"/>
    <w:rsid w:val="00007400"/>
    <w:rsid w:val="000076F5"/>
    <w:rsid w:val="00007876"/>
    <w:rsid w:val="00007C5B"/>
    <w:rsid w:val="00007CBA"/>
    <w:rsid w:val="00007F68"/>
    <w:rsid w:val="00010187"/>
    <w:rsid w:val="0001025E"/>
    <w:rsid w:val="000103CA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44C"/>
    <w:rsid w:val="00022517"/>
    <w:rsid w:val="0002290B"/>
    <w:rsid w:val="000229D4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E82"/>
    <w:rsid w:val="00035027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07D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6BD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736"/>
    <w:rsid w:val="000939EC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6B2"/>
    <w:rsid w:val="000A681D"/>
    <w:rsid w:val="000A6A51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42A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924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8C0"/>
    <w:rsid w:val="001379FE"/>
    <w:rsid w:val="00137C46"/>
    <w:rsid w:val="0014010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C42"/>
    <w:rsid w:val="00162DCE"/>
    <w:rsid w:val="00162DD0"/>
    <w:rsid w:val="00162DF3"/>
    <w:rsid w:val="00163377"/>
    <w:rsid w:val="001634EF"/>
    <w:rsid w:val="001639FE"/>
    <w:rsid w:val="00163C92"/>
    <w:rsid w:val="00163D8D"/>
    <w:rsid w:val="001643E6"/>
    <w:rsid w:val="00164413"/>
    <w:rsid w:val="001646A9"/>
    <w:rsid w:val="0016473B"/>
    <w:rsid w:val="001647CF"/>
    <w:rsid w:val="001649C5"/>
    <w:rsid w:val="00164D08"/>
    <w:rsid w:val="00164D54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D38"/>
    <w:rsid w:val="001812E9"/>
    <w:rsid w:val="00181544"/>
    <w:rsid w:val="0018197D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3C"/>
    <w:rsid w:val="001905AF"/>
    <w:rsid w:val="0019095D"/>
    <w:rsid w:val="00190AEE"/>
    <w:rsid w:val="00190BDD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0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0BC"/>
    <w:rsid w:val="001B22B4"/>
    <w:rsid w:val="001B23CA"/>
    <w:rsid w:val="001B26B9"/>
    <w:rsid w:val="001B2B33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E9C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6F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4B8E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AFB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855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859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F32"/>
    <w:rsid w:val="002A2FCA"/>
    <w:rsid w:val="002A33F5"/>
    <w:rsid w:val="002A3909"/>
    <w:rsid w:val="002A39FC"/>
    <w:rsid w:val="002A3AF5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403"/>
    <w:rsid w:val="002B7679"/>
    <w:rsid w:val="002B7BB7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4E8"/>
    <w:rsid w:val="002E0723"/>
    <w:rsid w:val="002E0DA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EBC"/>
    <w:rsid w:val="002F00F9"/>
    <w:rsid w:val="002F01E6"/>
    <w:rsid w:val="002F041E"/>
    <w:rsid w:val="002F050C"/>
    <w:rsid w:val="002F08A0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987"/>
    <w:rsid w:val="00311402"/>
    <w:rsid w:val="00311501"/>
    <w:rsid w:val="003117A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D06"/>
    <w:rsid w:val="00313D65"/>
    <w:rsid w:val="00313DBD"/>
    <w:rsid w:val="00313E0B"/>
    <w:rsid w:val="003141C6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0FF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461"/>
    <w:rsid w:val="0033566D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35A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CE5"/>
    <w:rsid w:val="00375316"/>
    <w:rsid w:val="003753A6"/>
    <w:rsid w:val="0037573F"/>
    <w:rsid w:val="003759EA"/>
    <w:rsid w:val="00375B32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D6C"/>
    <w:rsid w:val="0038008F"/>
    <w:rsid w:val="00380501"/>
    <w:rsid w:val="0038068C"/>
    <w:rsid w:val="0038078D"/>
    <w:rsid w:val="003808A6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305"/>
    <w:rsid w:val="00382934"/>
    <w:rsid w:val="003829E2"/>
    <w:rsid w:val="00382FE0"/>
    <w:rsid w:val="00382FF0"/>
    <w:rsid w:val="00383158"/>
    <w:rsid w:val="003831EE"/>
    <w:rsid w:val="00383886"/>
    <w:rsid w:val="003838B3"/>
    <w:rsid w:val="0038398F"/>
    <w:rsid w:val="00383BCF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0E8"/>
    <w:rsid w:val="003A146A"/>
    <w:rsid w:val="003A157F"/>
    <w:rsid w:val="003A1891"/>
    <w:rsid w:val="003A18F9"/>
    <w:rsid w:val="003A194A"/>
    <w:rsid w:val="003A1D02"/>
    <w:rsid w:val="003A25C1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929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798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1E8"/>
    <w:rsid w:val="003C440E"/>
    <w:rsid w:val="003C45C9"/>
    <w:rsid w:val="003C487D"/>
    <w:rsid w:val="003C50AA"/>
    <w:rsid w:val="003C5487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C1"/>
    <w:rsid w:val="003D43F1"/>
    <w:rsid w:val="003D45FF"/>
    <w:rsid w:val="003D4E92"/>
    <w:rsid w:val="003D4F7F"/>
    <w:rsid w:val="003D53FD"/>
    <w:rsid w:val="003D5414"/>
    <w:rsid w:val="003D562D"/>
    <w:rsid w:val="003D581C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34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386"/>
    <w:rsid w:val="003F7481"/>
    <w:rsid w:val="003F78FE"/>
    <w:rsid w:val="003F7901"/>
    <w:rsid w:val="003F7DD3"/>
    <w:rsid w:val="003F7E92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606"/>
    <w:rsid w:val="004029FB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452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41E"/>
    <w:rsid w:val="0044444A"/>
    <w:rsid w:val="004445C2"/>
    <w:rsid w:val="004445D6"/>
    <w:rsid w:val="00444A73"/>
    <w:rsid w:val="00444B6B"/>
    <w:rsid w:val="00444C7D"/>
    <w:rsid w:val="00445261"/>
    <w:rsid w:val="00445334"/>
    <w:rsid w:val="00445411"/>
    <w:rsid w:val="0044546D"/>
    <w:rsid w:val="004456DC"/>
    <w:rsid w:val="00445C69"/>
    <w:rsid w:val="004461BB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7B"/>
    <w:rsid w:val="00447CF5"/>
    <w:rsid w:val="00447DBC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6D"/>
    <w:rsid w:val="004A33E1"/>
    <w:rsid w:val="004A346E"/>
    <w:rsid w:val="004A34A2"/>
    <w:rsid w:val="004A36A6"/>
    <w:rsid w:val="004A3B65"/>
    <w:rsid w:val="004A3F1A"/>
    <w:rsid w:val="004A3F56"/>
    <w:rsid w:val="004A4307"/>
    <w:rsid w:val="004A45EC"/>
    <w:rsid w:val="004A5BFC"/>
    <w:rsid w:val="004A5FE9"/>
    <w:rsid w:val="004A625C"/>
    <w:rsid w:val="004A648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4D0"/>
    <w:rsid w:val="004B0AA2"/>
    <w:rsid w:val="004B0D43"/>
    <w:rsid w:val="004B0DF2"/>
    <w:rsid w:val="004B0E5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37F44"/>
    <w:rsid w:val="00540502"/>
    <w:rsid w:val="005407B1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A7"/>
    <w:rsid w:val="00546576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4A67"/>
    <w:rsid w:val="00574F73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7229"/>
    <w:rsid w:val="00577401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1A5E"/>
    <w:rsid w:val="00581B8A"/>
    <w:rsid w:val="005821FD"/>
    <w:rsid w:val="00582268"/>
    <w:rsid w:val="005822FA"/>
    <w:rsid w:val="005824EA"/>
    <w:rsid w:val="00582703"/>
    <w:rsid w:val="0058290E"/>
    <w:rsid w:val="00582A4D"/>
    <w:rsid w:val="005837AA"/>
    <w:rsid w:val="00583B9C"/>
    <w:rsid w:val="00583DEB"/>
    <w:rsid w:val="00583E3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A2"/>
    <w:rsid w:val="00590549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0AB"/>
    <w:rsid w:val="005C711F"/>
    <w:rsid w:val="005C716E"/>
    <w:rsid w:val="005C7219"/>
    <w:rsid w:val="005C725C"/>
    <w:rsid w:val="005C7716"/>
    <w:rsid w:val="005C789B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1F41"/>
    <w:rsid w:val="005F21C1"/>
    <w:rsid w:val="005F2334"/>
    <w:rsid w:val="005F271F"/>
    <w:rsid w:val="005F274F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94D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CE5"/>
    <w:rsid w:val="00750DAD"/>
    <w:rsid w:val="00750F70"/>
    <w:rsid w:val="00750FBE"/>
    <w:rsid w:val="0075130D"/>
    <w:rsid w:val="00751551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966"/>
    <w:rsid w:val="00785D89"/>
    <w:rsid w:val="0078604F"/>
    <w:rsid w:val="007865B0"/>
    <w:rsid w:val="007866D6"/>
    <w:rsid w:val="00786905"/>
    <w:rsid w:val="00786A1E"/>
    <w:rsid w:val="00787214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151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956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425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979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0BA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F30"/>
    <w:rsid w:val="00826034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550"/>
    <w:rsid w:val="0083599E"/>
    <w:rsid w:val="00835CEF"/>
    <w:rsid w:val="00835D45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491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6004"/>
    <w:rsid w:val="00876535"/>
    <w:rsid w:val="00876609"/>
    <w:rsid w:val="00876988"/>
    <w:rsid w:val="008769CF"/>
    <w:rsid w:val="00876C9E"/>
    <w:rsid w:val="00876CCD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6E"/>
    <w:rsid w:val="00883650"/>
    <w:rsid w:val="0088397A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B74"/>
    <w:rsid w:val="00884B8F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FF"/>
    <w:rsid w:val="00891225"/>
    <w:rsid w:val="008913F0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2E4"/>
    <w:rsid w:val="008C0705"/>
    <w:rsid w:val="008C0AE9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5C"/>
    <w:rsid w:val="008C2286"/>
    <w:rsid w:val="008C238F"/>
    <w:rsid w:val="008C2666"/>
    <w:rsid w:val="008C286B"/>
    <w:rsid w:val="008C28E5"/>
    <w:rsid w:val="008C2FF7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1EC3"/>
    <w:rsid w:val="009021A0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260"/>
    <w:rsid w:val="009123C1"/>
    <w:rsid w:val="00912491"/>
    <w:rsid w:val="009126C1"/>
    <w:rsid w:val="0091297D"/>
    <w:rsid w:val="00912A0C"/>
    <w:rsid w:val="00912A14"/>
    <w:rsid w:val="00912CF3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17C59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BA"/>
    <w:rsid w:val="00924332"/>
    <w:rsid w:val="0092453A"/>
    <w:rsid w:val="00924A46"/>
    <w:rsid w:val="00924B24"/>
    <w:rsid w:val="00924D7F"/>
    <w:rsid w:val="00925847"/>
    <w:rsid w:val="00925A64"/>
    <w:rsid w:val="00925D3A"/>
    <w:rsid w:val="00925F09"/>
    <w:rsid w:val="009261F3"/>
    <w:rsid w:val="009264FF"/>
    <w:rsid w:val="009265B8"/>
    <w:rsid w:val="00926768"/>
    <w:rsid w:val="00926A68"/>
    <w:rsid w:val="00926C76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407"/>
    <w:rsid w:val="0093179A"/>
    <w:rsid w:val="00931AA4"/>
    <w:rsid w:val="00931CB1"/>
    <w:rsid w:val="009321CE"/>
    <w:rsid w:val="0093282C"/>
    <w:rsid w:val="0093283A"/>
    <w:rsid w:val="009328F4"/>
    <w:rsid w:val="00932B2B"/>
    <w:rsid w:val="00932BFC"/>
    <w:rsid w:val="00933178"/>
    <w:rsid w:val="00933864"/>
    <w:rsid w:val="00933943"/>
    <w:rsid w:val="00933B8E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1ED8"/>
    <w:rsid w:val="00952634"/>
    <w:rsid w:val="00952A27"/>
    <w:rsid w:val="00952B76"/>
    <w:rsid w:val="0095303D"/>
    <w:rsid w:val="0095317E"/>
    <w:rsid w:val="00953D2E"/>
    <w:rsid w:val="00953F41"/>
    <w:rsid w:val="00954441"/>
    <w:rsid w:val="00954594"/>
    <w:rsid w:val="0095462C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D42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9A9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568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FC5"/>
    <w:rsid w:val="009F616D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A46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7021"/>
    <w:rsid w:val="00A373D4"/>
    <w:rsid w:val="00A375DB"/>
    <w:rsid w:val="00A37630"/>
    <w:rsid w:val="00A376EC"/>
    <w:rsid w:val="00A37B45"/>
    <w:rsid w:val="00A37D5D"/>
    <w:rsid w:val="00A37ED2"/>
    <w:rsid w:val="00A40099"/>
    <w:rsid w:val="00A40263"/>
    <w:rsid w:val="00A40695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35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140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E06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9C3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720"/>
    <w:rsid w:val="00AF48EB"/>
    <w:rsid w:val="00AF4984"/>
    <w:rsid w:val="00AF4A5E"/>
    <w:rsid w:val="00AF4C55"/>
    <w:rsid w:val="00AF501D"/>
    <w:rsid w:val="00AF55F0"/>
    <w:rsid w:val="00AF5741"/>
    <w:rsid w:val="00AF5782"/>
    <w:rsid w:val="00AF579D"/>
    <w:rsid w:val="00AF579E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9D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1D4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989"/>
    <w:rsid w:val="00B70F50"/>
    <w:rsid w:val="00B710DC"/>
    <w:rsid w:val="00B71257"/>
    <w:rsid w:val="00B71399"/>
    <w:rsid w:val="00B71635"/>
    <w:rsid w:val="00B717DA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9EB"/>
    <w:rsid w:val="00B91B5B"/>
    <w:rsid w:val="00B921DC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437"/>
    <w:rsid w:val="00BA3541"/>
    <w:rsid w:val="00BA380C"/>
    <w:rsid w:val="00BA381C"/>
    <w:rsid w:val="00BA39F8"/>
    <w:rsid w:val="00BA3A10"/>
    <w:rsid w:val="00BA3A6A"/>
    <w:rsid w:val="00BA3B50"/>
    <w:rsid w:val="00BA43B4"/>
    <w:rsid w:val="00BA4661"/>
    <w:rsid w:val="00BA4894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EF"/>
    <w:rsid w:val="00C059F3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D6F"/>
    <w:rsid w:val="00C06E67"/>
    <w:rsid w:val="00C06F55"/>
    <w:rsid w:val="00C07223"/>
    <w:rsid w:val="00C0751B"/>
    <w:rsid w:val="00C075E6"/>
    <w:rsid w:val="00C07676"/>
    <w:rsid w:val="00C076BD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01"/>
    <w:rsid w:val="00C22461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124B"/>
    <w:rsid w:val="00C312CF"/>
    <w:rsid w:val="00C3145F"/>
    <w:rsid w:val="00C3155A"/>
    <w:rsid w:val="00C315CD"/>
    <w:rsid w:val="00C316A4"/>
    <w:rsid w:val="00C31720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F2D"/>
    <w:rsid w:val="00C57329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CBA"/>
    <w:rsid w:val="00C801C6"/>
    <w:rsid w:val="00C803AF"/>
    <w:rsid w:val="00C80594"/>
    <w:rsid w:val="00C807B7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1B18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9B"/>
    <w:rsid w:val="00CF02C0"/>
    <w:rsid w:val="00CF0790"/>
    <w:rsid w:val="00CF0AC6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C4D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2B1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1F"/>
    <w:rsid w:val="00D16894"/>
    <w:rsid w:val="00D16BD4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936"/>
    <w:rsid w:val="00DB5B65"/>
    <w:rsid w:val="00DB5D4C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117A"/>
    <w:rsid w:val="00DC1201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370"/>
    <w:rsid w:val="00DC248E"/>
    <w:rsid w:val="00DC27CB"/>
    <w:rsid w:val="00DC2E7F"/>
    <w:rsid w:val="00DC2F73"/>
    <w:rsid w:val="00DC318F"/>
    <w:rsid w:val="00DC341E"/>
    <w:rsid w:val="00DC379F"/>
    <w:rsid w:val="00DC3B1C"/>
    <w:rsid w:val="00DC3F3F"/>
    <w:rsid w:val="00DC3F66"/>
    <w:rsid w:val="00DC3FA0"/>
    <w:rsid w:val="00DC3FA1"/>
    <w:rsid w:val="00DC408A"/>
    <w:rsid w:val="00DC49D4"/>
    <w:rsid w:val="00DC4CB7"/>
    <w:rsid w:val="00DC4D8C"/>
    <w:rsid w:val="00DC4DAE"/>
    <w:rsid w:val="00DC50ED"/>
    <w:rsid w:val="00DC5545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B2D"/>
    <w:rsid w:val="00E00C7B"/>
    <w:rsid w:val="00E00CCC"/>
    <w:rsid w:val="00E00D9F"/>
    <w:rsid w:val="00E00E8E"/>
    <w:rsid w:val="00E00F05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AB7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7B4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2093C"/>
    <w:rsid w:val="00E2096A"/>
    <w:rsid w:val="00E2099B"/>
    <w:rsid w:val="00E20CCB"/>
    <w:rsid w:val="00E21297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49"/>
    <w:rsid w:val="00E866DF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0A8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3B"/>
    <w:rsid w:val="00EC451C"/>
    <w:rsid w:val="00EC47D1"/>
    <w:rsid w:val="00EC47E0"/>
    <w:rsid w:val="00EC4D4D"/>
    <w:rsid w:val="00EC53FC"/>
    <w:rsid w:val="00EC5AE7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3C"/>
    <w:rsid w:val="00ED3AB3"/>
    <w:rsid w:val="00ED3C6D"/>
    <w:rsid w:val="00ED3D26"/>
    <w:rsid w:val="00ED3D80"/>
    <w:rsid w:val="00ED3DCA"/>
    <w:rsid w:val="00ED3E6F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5FFD"/>
    <w:rsid w:val="00F265CA"/>
    <w:rsid w:val="00F2688F"/>
    <w:rsid w:val="00F268F5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9E9"/>
    <w:rsid w:val="00F40B49"/>
    <w:rsid w:val="00F40D54"/>
    <w:rsid w:val="00F40F51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9CD"/>
    <w:rsid w:val="00F43AFC"/>
    <w:rsid w:val="00F43C10"/>
    <w:rsid w:val="00F43CED"/>
    <w:rsid w:val="00F441C3"/>
    <w:rsid w:val="00F442FB"/>
    <w:rsid w:val="00F44768"/>
    <w:rsid w:val="00F448A9"/>
    <w:rsid w:val="00F44992"/>
    <w:rsid w:val="00F44D1F"/>
    <w:rsid w:val="00F45122"/>
    <w:rsid w:val="00F45372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49"/>
    <w:rsid w:val="00FA04A4"/>
    <w:rsid w:val="00FA0596"/>
    <w:rsid w:val="00FA086D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5247"/>
    <w:rsid w:val="00FB5883"/>
    <w:rsid w:val="00FB5941"/>
    <w:rsid w:val="00FB5C92"/>
    <w:rsid w:val="00FB5E60"/>
    <w:rsid w:val="00FB6107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4018"/>
    <w:rsid w:val="00FD4723"/>
    <w:rsid w:val="00FD49CB"/>
    <w:rsid w:val="00FD4CF8"/>
    <w:rsid w:val="00FD5086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00CD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AD662-A59D-4553-B8CD-6DE1F38C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64</Pages>
  <Words>12258</Words>
  <Characters>69873</Characters>
  <Application>Microsoft Office Word</Application>
  <DocSecurity>0</DocSecurity>
  <Lines>582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niramol</cp:lastModifiedBy>
  <cp:revision>2</cp:revision>
  <cp:lastPrinted>2021-02-19T14:44:00Z</cp:lastPrinted>
  <dcterms:created xsi:type="dcterms:W3CDTF">2022-02-23T12:51:00Z</dcterms:created>
  <dcterms:modified xsi:type="dcterms:W3CDTF">2022-02-23T12:51:00Z</dcterms:modified>
</cp:coreProperties>
</file>