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A3D85" w14:textId="1118D127" w:rsidR="00410590" w:rsidRDefault="00410590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</w:rPr>
      </w:pPr>
    </w:p>
    <w:p w14:paraId="001C714E" w14:textId="5E337049" w:rsidR="00444312" w:rsidRDefault="00444312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</w:rPr>
      </w:pPr>
    </w:p>
    <w:p w14:paraId="76678E23" w14:textId="77777777" w:rsidR="00444312" w:rsidRDefault="00444312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  <w:cs/>
        </w:rPr>
      </w:pPr>
    </w:p>
    <w:p w14:paraId="553701B7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A49A09F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5A3D71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D42B55E" w14:textId="214D3F55" w:rsidR="007D6600" w:rsidRDefault="007D660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835228" w14:textId="67F39DCC" w:rsidR="0000702C" w:rsidRDefault="0000702C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F99014" w14:textId="77777777" w:rsidR="0000702C" w:rsidRDefault="0000702C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1A5592D" w14:textId="77777777" w:rsidR="00B63974" w:rsidRDefault="00B63974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146D72" w14:textId="77777777" w:rsidR="007D6600" w:rsidRDefault="007D660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F1034E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CA595C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D2F75D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4687591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E5AA7B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CC9D9F9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06BBDC29" w14:textId="77777777" w:rsidR="00D064C9" w:rsidRDefault="00D064C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6C8203B" w14:textId="77777777" w:rsidR="00E13C8F" w:rsidRDefault="00E13C8F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FF9B4EF" w14:textId="1691E9EE" w:rsidR="00410590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55686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55686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) </w:t>
      </w:r>
      <w:r w:rsidRPr="00D5568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9F1CD3" w14:textId="77777777" w:rsidR="0036371E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21A8FD" w14:textId="57515F57" w:rsidR="00D064C9" w:rsidRPr="000D6681" w:rsidRDefault="00D064C9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6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D668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D7A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D6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0D668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D7A8F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E5CBFAF" w14:textId="77777777" w:rsidR="00410590" w:rsidRPr="00D55686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7328B3E" w14:textId="70212575" w:rsidR="00410590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36371E"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2A6E33A" w14:textId="63086294" w:rsidR="006722DB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3BAA726" w14:textId="3AAB3F69" w:rsidR="006722DB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6AC7A7B" w14:textId="77777777" w:rsidR="006722DB" w:rsidRPr="00D55686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14AE3A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96CC5B5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CE9740B" w14:textId="2B2FA1DC" w:rsidR="00410590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5D61404C" w14:textId="77777777" w:rsidR="007D6600" w:rsidRPr="007D6600" w:rsidRDefault="007D660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31581D1" w14:textId="77777777" w:rsidR="00410590" w:rsidRPr="00D55686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D55686" w:rsidSect="00CF79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2B221521" w14:textId="77777777" w:rsidR="00410590" w:rsidRPr="00D55686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5916389" w14:textId="77777777" w:rsidR="0002526B" w:rsidRPr="00D55686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5A462B9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E6C38E2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8CF2299" w14:textId="77777777" w:rsidR="007E1E20" w:rsidRPr="00D55686" w:rsidRDefault="007E1E2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D6F2206" w14:textId="77777777" w:rsidR="0002526B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78FCE0" w14:textId="0C18F123" w:rsidR="00496B0D" w:rsidRDefault="00496B0D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E78317" w14:textId="77777777" w:rsidR="0000702C" w:rsidRDefault="0000702C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B89D5CD" w14:textId="77777777" w:rsidR="00410590" w:rsidRPr="000154B2" w:rsidRDefault="00D064C9" w:rsidP="00410590">
      <w:pPr>
        <w:spacing w:line="240" w:lineRule="auto"/>
        <w:jc w:val="both"/>
        <w:rPr>
          <w:b/>
          <w:bCs/>
          <w:sz w:val="30"/>
          <w:szCs w:val="30"/>
        </w:rPr>
      </w:pPr>
      <w:r w:rsidRPr="000154B2">
        <w:rPr>
          <w:rFonts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1DBC455" w14:textId="77777777" w:rsidR="00D064C9" w:rsidRPr="000154B2" w:rsidRDefault="00D064C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07C6D3" w14:textId="77777777" w:rsidR="00410590" w:rsidRPr="000154B2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154B2">
        <w:rPr>
          <w:rFonts w:hint="cs"/>
          <w:b/>
          <w:bCs/>
          <w:sz w:val="30"/>
          <w:szCs w:val="30"/>
          <w:cs/>
        </w:rPr>
        <w:t xml:space="preserve">เสนอ </w:t>
      </w:r>
      <w:r w:rsidR="000D6681">
        <w:rPr>
          <w:rFonts w:hint="cs"/>
          <w:b/>
          <w:bCs/>
          <w:sz w:val="30"/>
          <w:szCs w:val="30"/>
          <w:cs/>
        </w:rPr>
        <w:t>ผู้ถือหุ้น</w:t>
      </w:r>
      <w:r w:rsidR="0036371E" w:rsidRPr="000154B2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70634D3D" w14:textId="77777777" w:rsidR="00410590" w:rsidRPr="000154B2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970D08" w14:textId="77777777" w:rsidR="00D064C9" w:rsidRPr="000154B2" w:rsidRDefault="00D064C9" w:rsidP="00D064C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154B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9DBA6BA" w14:textId="77777777" w:rsidR="00D064C9" w:rsidRPr="000154B2" w:rsidRDefault="00D064C9" w:rsidP="00D064C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A97F79A" w14:textId="4EDC0DF9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54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0154B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ซิมโฟนี่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คอมมูนิเคชั่น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154B2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0154B2">
        <w:rPr>
          <w:rFonts w:ascii="Angsana New" w:eastAsia="Calibri" w:hAnsi="Angsana New"/>
          <w:sz w:val="30"/>
          <w:szCs w:val="30"/>
          <w:cs/>
        </w:rPr>
        <w:t>)</w:t>
      </w:r>
      <w:r w:rsidRPr="000154B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และ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บริษัทย่อย (กลุ่มบริษัท)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และของเฉพาะ</w:t>
      </w:r>
      <w:r w:rsidRPr="000154B2">
        <w:rPr>
          <w:rFonts w:ascii="Angsana New" w:hAnsi="Angsana New" w:hint="cs"/>
          <w:sz w:val="30"/>
          <w:szCs w:val="30"/>
          <w:cs/>
        </w:rPr>
        <w:t>บริษัท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ซิมโฟนี่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คอมมูนิเคชั่น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จำกัด</w:t>
      </w:r>
      <w:r w:rsidRPr="000154B2">
        <w:rPr>
          <w:rFonts w:ascii="Angsana New" w:hAnsi="Angsana New"/>
          <w:sz w:val="30"/>
          <w:szCs w:val="30"/>
          <w:cs/>
        </w:rPr>
        <w:t xml:space="preserve"> (</w:t>
      </w:r>
      <w:r w:rsidRPr="000154B2">
        <w:rPr>
          <w:rFonts w:ascii="Angsana New" w:hAnsi="Angsana New" w:hint="cs"/>
          <w:sz w:val="30"/>
          <w:szCs w:val="30"/>
          <w:cs/>
        </w:rPr>
        <w:t>มหาชน</w:t>
      </w:r>
      <w:r w:rsidRPr="000154B2">
        <w:rPr>
          <w:rFonts w:ascii="Angsana New" w:hAnsi="Angsana New"/>
          <w:sz w:val="30"/>
          <w:szCs w:val="30"/>
          <w:cs/>
        </w:rPr>
        <w:t>)</w:t>
      </w:r>
      <w:r w:rsidRPr="000154B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0154B2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Pr="000154B2">
        <w:rPr>
          <w:rFonts w:ascii="Angsana New" w:eastAsia="Calibri" w:hAnsi="Angsana New"/>
          <w:sz w:val="30"/>
          <w:szCs w:val="30"/>
        </w:rPr>
        <w:br/>
      </w:r>
      <w:r w:rsidRPr="000154B2">
        <w:rPr>
          <w:rFonts w:ascii="Angsana New" w:eastAsia="Calibri" w:hAnsi="Angsana New"/>
          <w:sz w:val="30"/>
          <w:szCs w:val="30"/>
          <w:cs/>
        </w:rPr>
        <w:t>งบแสดงฐานะการเงิน</w:t>
      </w:r>
      <w:r w:rsidRPr="000154B2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ณ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 xml:space="preserve">วันที่ </w:t>
      </w:r>
      <w:r w:rsidR="004D7A8F" w:rsidRPr="004D7A8F">
        <w:rPr>
          <w:rFonts w:ascii="Angsana New" w:hAnsi="Angsana New"/>
          <w:sz w:val="30"/>
          <w:szCs w:val="30"/>
        </w:rPr>
        <w:t>31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ธันวาคม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2564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0154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0154B2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7302941A" w14:textId="77777777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F89C63" w14:textId="026286FC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ของกลุ่มบริษัทและบริษัท ตามลำดับ ณ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D7A8F" w:rsidRPr="004D7A8F">
        <w:rPr>
          <w:rFonts w:ascii="Angsana New" w:hAnsi="Angsana New"/>
          <w:sz w:val="30"/>
          <w:szCs w:val="30"/>
        </w:rPr>
        <w:t>31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D7A8F" w:rsidRPr="004D7A8F">
        <w:rPr>
          <w:rFonts w:ascii="Angsana New" w:hAnsi="Angsana New"/>
          <w:sz w:val="30"/>
          <w:szCs w:val="30"/>
        </w:rPr>
        <w:t>2564</w:t>
      </w:r>
      <w:r w:rsidRPr="000154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</w:p>
    <w:p w14:paraId="10944E05" w14:textId="77777777" w:rsidR="00D064C9" w:rsidRPr="000154B2" w:rsidRDefault="00D064C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81D74E" w14:textId="77777777" w:rsidR="00D064C9" w:rsidRPr="000154B2" w:rsidRDefault="00D064C9" w:rsidP="00D064C9">
      <w:pPr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154B2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242D9BBC" w14:textId="77777777" w:rsidR="00D064C9" w:rsidRPr="000154B2" w:rsidRDefault="00D064C9" w:rsidP="00D064C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BC5152" w14:textId="77777777" w:rsidR="00D064C9" w:rsidRDefault="00D064C9" w:rsidP="00D064C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322995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154B2">
        <w:rPr>
          <w:rFonts w:ascii="Angsana New" w:hAnsi="Angsana New" w:hint="cs"/>
          <w:sz w:val="30"/>
          <w:szCs w:val="30"/>
          <w:cs/>
        </w:rPr>
        <w:t>ในรายงานของข้าพเจ้า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ๆ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ซึ่งเป็นไปตามข้อกำหนดเหล่านี้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8857FB" w14:textId="77777777" w:rsidR="00496B0D" w:rsidRDefault="00496B0D" w:rsidP="00D064C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0342F2" w14:textId="77777777" w:rsidR="00496B0D" w:rsidRPr="000154B2" w:rsidRDefault="00496B0D" w:rsidP="00D064C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2BFD73" w14:textId="77777777" w:rsidR="00561E45" w:rsidRDefault="00561E45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61E45" w:rsidSect="00CB5308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346" w:gutter="0"/>
          <w:cols w:space="720"/>
          <w:docGrid w:linePitch="245"/>
        </w:sectPr>
      </w:pPr>
    </w:p>
    <w:p w14:paraId="62A7262D" w14:textId="77777777" w:rsidR="00410590" w:rsidRPr="00496B0D" w:rsidRDefault="00410590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7080DD" w14:textId="77777777" w:rsidR="00D064C9" w:rsidRPr="00B70084" w:rsidRDefault="00D064C9" w:rsidP="00D064C9">
      <w:pPr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40C6313" w14:textId="77777777" w:rsidR="00D064C9" w:rsidRPr="00496B0D" w:rsidRDefault="00D064C9" w:rsidP="00D064C9">
      <w:pPr>
        <w:rPr>
          <w:rFonts w:ascii="Angsana New" w:eastAsia="Calibri" w:hAnsi="Angsana New"/>
          <w:sz w:val="30"/>
          <w:szCs w:val="30"/>
        </w:rPr>
      </w:pPr>
    </w:p>
    <w:p w14:paraId="3A4179A3" w14:textId="77777777" w:rsidR="00D064C9" w:rsidRPr="00B70084" w:rsidRDefault="00D064C9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7008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7008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70084">
        <w:rPr>
          <w:rFonts w:ascii="Angsana New" w:hAnsi="Angsana New"/>
          <w:sz w:val="30"/>
          <w:szCs w:val="30"/>
          <w:cs/>
        </w:rPr>
        <w:t>ข้าพเจ้า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70084">
        <w:rPr>
          <w:rFonts w:ascii="Angsana New" w:hAnsi="Angsana New"/>
          <w:sz w:val="30"/>
          <w:szCs w:val="30"/>
          <w:cs/>
        </w:rPr>
        <w:t>ข้าพเจ้า</w:t>
      </w:r>
      <w:r w:rsidRPr="00B7008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CE442B8" w14:textId="77777777" w:rsidR="00565568" w:rsidRPr="00496B0D" w:rsidRDefault="00565568" w:rsidP="0056556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21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561E45" w14:paraId="504ADA36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8B3F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bookmarkStart w:id="2" w:name="_Hlk64491877"/>
            <w:r>
              <w:rPr>
                <w:rFonts w:ascii="Angsana New" w:hAnsi="Angsana New" w:hint="cs"/>
                <w:i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561E45" w14:paraId="7FC441DB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9CA" w14:textId="16AF39A6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7201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 w:rsidR="00265681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C7201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561E45" w14:paraId="2D0ACD9E" w14:textId="77777777" w:rsidTr="00561E45">
        <w:trPr>
          <w:trHeight w:val="5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D8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EABA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1E45" w14:paraId="2ED60CEC" w14:textId="77777777" w:rsidTr="00561E45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D8B" w14:textId="77777777" w:rsidR="00561E45" w:rsidRDefault="00561E45" w:rsidP="00561E45">
            <w:pPr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กลุ่มบริษัทประกอบธุรกิจให้บริการให้เช่าใช้วงจรสื่อสารสัญญาณความเร็วสูง โดยทำสัญญากับลูกค้าจำนวนมากและมีเงื่อนไขที่หลากหลายและซับซ้อน ซึ่งมีผลกระทบต่อการเปลี่ยนแปลงราคา รวมถึงการบันทึกรับรู้รายได้ในงวดที่เหมาะสม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ทั้งนี้การรับรู้รายได้ขึ้นอยู่กับการใช้ระบบเทคโนโลยีสารสนเทศ</w:t>
            </w:r>
          </w:p>
          <w:p w14:paraId="2CD17A7D" w14:textId="77777777" w:rsidR="00561E45" w:rsidRDefault="00561E45" w:rsidP="00561E45">
            <w:pPr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B54E1B4" w14:textId="77777777" w:rsidR="00561E45" w:rsidRDefault="00561E45" w:rsidP="00561E45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9D7F" w14:textId="77777777" w:rsidR="00561E45" w:rsidRDefault="00561E45" w:rsidP="00561E45">
            <w:pPr>
              <w:spacing w:before="120" w:line="240" w:lineRule="auto"/>
              <w:ind w:right="-14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29DC237" w14:textId="77777777" w:rsidR="00561E45" w:rsidRPr="00464105" w:rsidRDefault="00561E45" w:rsidP="00561E45">
            <w:pPr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line="240" w:lineRule="auto"/>
              <w:ind w:left="346" w:right="-14" w:hanging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ทำความเข้าใจ ประเมินและสุ่มทดสอบการควบคุมภายในที่เกี่ยวข้องกับการรับรู้รายได้ การอนุมัติการลดหนี้ การอนุมัติสัญญาและการเปลี่ยนแปลงเงื่อนไขในสัญญา </w:t>
            </w:r>
          </w:p>
          <w:p w14:paraId="393090D9" w14:textId="77777777" w:rsidR="00561E45" w:rsidRPr="008A21B0" w:rsidRDefault="00561E45" w:rsidP="00561E45">
            <w:pPr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line="240" w:lineRule="auto"/>
              <w:ind w:left="346" w:right="-14" w:hanging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67F2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ใช้ผู้เชี่ยวชาญด้านระบบเทคโนโลยีสารสนเทศในการทดสอบการควบคุมที่เป็นอัตโนมัติ</w:t>
            </w:r>
            <w:r w:rsidRPr="00667F2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67F2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การนำเข้าข้อมูลในระบบเรียกเก็บเงิน</w:t>
            </w:r>
            <w:r w:rsidRPr="00667F2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67F2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การควบคุมที่เกี่ยวข้องกับการอนุมัติเปลี่ยนแปลงราคา</w:t>
            </w:r>
            <w:r w:rsidRPr="00667F2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67F2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และการคำนวณ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รายได้จาก</w:t>
            </w:r>
            <w:r w:rsidRPr="00667F2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การใช้งานในระบบเทคโนโลยีสารสนเทศ</w:t>
            </w:r>
          </w:p>
          <w:p w14:paraId="1731AFA6" w14:textId="77777777" w:rsidR="00561E45" w:rsidRPr="008E1277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ทดสอบเอกสารใบแจ้งหนี้กับสัญญา รวมถึงเอกสารประกอบการให้บริการอื่นที่เกี่ยวข้อง เพื่อประเมินการรับรู้รายได้ว่าเป็นไปตามเงื่อนไขและสอดคล้องกับนโยบายการรับรู้รายได้ของบริษัท โดยวิธีสุ่มตัวอย่าง</w:t>
            </w:r>
          </w:p>
          <w:p w14:paraId="682C2C79" w14:textId="77777777" w:rsidR="00561E45" w:rsidRPr="008E1277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ทดสอบการรับรู้รายได้ที่เกิดขึ้นในช่วงเวลาใกล้สิ้นรอบระยะเวลาบัญชี และทดสอบการคำนวณ โดยวิธีสุ่มตัวอย่าง รวมถึงการรับรู้รายได้ที่ทำผ่านใบสำคัญทั่วไป</w:t>
            </w:r>
          </w:p>
          <w:p w14:paraId="01B30E81" w14:textId="77777777" w:rsidR="00561E45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ทดสอบรายการลดหนี้ที่ออกภายหลังรอบระยะเวลาบัญชี โดยวิธีสุ่มตัวอย่าง</w:t>
            </w:r>
          </w:p>
          <w:p w14:paraId="4D401798" w14:textId="77777777" w:rsidR="00561E45" w:rsidRPr="00623100" w:rsidRDefault="00561E45" w:rsidP="00496B0D">
            <w:pPr>
              <w:pStyle w:val="BodyText"/>
              <w:widowControl w:val="0"/>
              <w:tabs>
                <w:tab w:val="clear" w:pos="227"/>
              </w:tabs>
              <w:spacing w:before="80" w:after="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bookmarkEnd w:id="2"/>
    </w:tbl>
    <w:p w14:paraId="64BA7706" w14:textId="77777777" w:rsidR="00565568" w:rsidRDefault="00565568" w:rsidP="00565568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0751158" w14:textId="77777777" w:rsidR="00496B0D" w:rsidRDefault="00496B0D" w:rsidP="00565568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62759F4" w14:textId="7EE265D3" w:rsidR="00496B0D" w:rsidRDefault="00496B0D" w:rsidP="00565568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E6958FF" w14:textId="77777777" w:rsidR="00B5686B" w:rsidRDefault="00B5686B" w:rsidP="00565568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tblpX="121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496B0D" w14:paraId="3B6FE6C1" w14:textId="77777777" w:rsidTr="00D53F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838" w14:textId="77777777" w:rsidR="00496B0D" w:rsidRDefault="00496B0D" w:rsidP="00D53FB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6720" w14:textId="77777777" w:rsidR="00496B0D" w:rsidRDefault="00496B0D" w:rsidP="00496B0D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วิเคราะห์เปรียบเทียบข้อมูลบัญชีรายได้แบบแยกย่อยเพื่อประเมินความผิดปกติที่อาจเกิดขึ้นของรายได้ และสอบถามผู้บริหารที่เกี่ยวข้องเพื่อหาหลักฐานสนับสนุนสาเหตุของการเปลี่ยนแปลงที่เกิดขึ้นในระหว่างปี</w:t>
            </w:r>
          </w:p>
          <w:p w14:paraId="032EF4BF" w14:textId="77777777" w:rsidR="00496B0D" w:rsidRPr="00623100" w:rsidRDefault="00496B0D" w:rsidP="00496B0D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2310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</w:t>
            </w:r>
            <w:r w:rsidRPr="00623100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4EF449C4" w14:textId="77777777" w:rsidR="00496B0D" w:rsidRPr="00496B0D" w:rsidRDefault="00496B0D" w:rsidP="00565568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639B98E6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6345A258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71EE4D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ACFBBC5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E63261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70084">
        <w:rPr>
          <w:rFonts w:ascii="Angsana New" w:hAnsi="Angsana New"/>
          <w:sz w:val="30"/>
          <w:szCs w:val="30"/>
        </w:rPr>
        <w:t xml:space="preserve"> </w:t>
      </w:r>
    </w:p>
    <w:p w14:paraId="1CB94E89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06977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70084">
        <w:rPr>
          <w:rFonts w:ascii="Angsana New" w:hAnsi="Angsana New"/>
          <w:sz w:val="30"/>
          <w:szCs w:val="30"/>
        </w:rPr>
        <w:t xml:space="preserve"> </w:t>
      </w:r>
    </w:p>
    <w:p w14:paraId="73ED84D2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7A0D6F43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724AA8" w14:textId="77777777" w:rsidR="00E66B65" w:rsidRPr="00B70084" w:rsidRDefault="00E66B65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BA70FD5" w14:textId="77777777" w:rsidR="00496B0D" w:rsidRPr="00496B0D" w:rsidRDefault="00496B0D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95523BE" w14:textId="77777777" w:rsidR="009A3F59" w:rsidRPr="009A3F59" w:rsidRDefault="009A3F5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3174183" w14:textId="0D01638F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B7008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7008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E38FE0E" w14:textId="77777777" w:rsidR="00D064C9" w:rsidRPr="006B1CAD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5B773328" w14:textId="77777777" w:rsidR="00D064C9" w:rsidRPr="00B70084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F26EBC" w14:textId="77777777" w:rsidR="00D064C9" w:rsidRPr="006B1CAD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1D8ED6AD" w14:textId="77777777" w:rsidR="00D064C9" w:rsidRPr="00B70084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BCE5D0E" w14:textId="77777777" w:rsidR="00D064C9" w:rsidRPr="006B1CAD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06D48A07" w14:textId="77777777" w:rsidR="00D064C9" w:rsidRPr="00B70084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7008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2BFDAE7" w14:textId="77777777" w:rsidR="00D064C9" w:rsidRPr="006B1CAD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53D97C6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F46830" w14:textId="77777777" w:rsidR="00D064C9" w:rsidRPr="006B1CAD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394DCA70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7008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5BEBB9" w14:textId="77777777" w:rsidR="00D064C9" w:rsidRPr="006B1CAD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96F0B85" w14:textId="77777777" w:rsidR="00D064C9" w:rsidRPr="00B70084" w:rsidRDefault="00D064C9" w:rsidP="003C170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419DC23" w14:textId="77777777" w:rsidR="00D064C9" w:rsidRPr="00496B0D" w:rsidRDefault="00D064C9" w:rsidP="00D064C9">
      <w:pPr>
        <w:spacing w:line="240" w:lineRule="auto"/>
        <w:rPr>
          <w:rFonts w:ascii="Angsana New" w:hAnsi="Angsana New"/>
          <w:sz w:val="24"/>
          <w:szCs w:val="24"/>
        </w:rPr>
      </w:pPr>
    </w:p>
    <w:p w14:paraId="5F1EF711" w14:textId="77777777" w:rsidR="00D064C9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70084">
        <w:rPr>
          <w:rFonts w:ascii="Angsana New" w:hAnsi="Angsana New"/>
          <w:sz w:val="30"/>
          <w:szCs w:val="30"/>
          <w:cs/>
        </w:rPr>
        <w:t>ายใน</w:t>
      </w:r>
    </w:p>
    <w:p w14:paraId="41F92489" w14:textId="77777777" w:rsidR="006B1CAD" w:rsidRPr="00B70084" w:rsidRDefault="006B1CAD" w:rsidP="006B1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DFB820D" w14:textId="77777777" w:rsidR="00D064C9" w:rsidRPr="00B70084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70084">
        <w:rPr>
          <w:rFonts w:ascii="Angsana New" w:hAnsi="Angsana New"/>
          <w:sz w:val="30"/>
          <w:szCs w:val="30"/>
          <w:cs/>
        </w:rPr>
        <w:t>บริษัท</w:t>
      </w:r>
    </w:p>
    <w:p w14:paraId="04B8DDE1" w14:textId="77777777" w:rsidR="00D064C9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70084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324BA35" w14:textId="77777777" w:rsidR="007E6F4C" w:rsidRPr="00561E45" w:rsidRDefault="00D064C9" w:rsidP="00561E4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308694E" w14:textId="77777777" w:rsidR="00D064C9" w:rsidRPr="00B70084" w:rsidRDefault="00D064C9" w:rsidP="003C170D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BCBE50" w14:textId="77777777" w:rsidR="00D064C9" w:rsidRPr="00B70084" w:rsidRDefault="00D064C9" w:rsidP="003C170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70084">
        <w:rPr>
          <w:rFonts w:ascii="Angsana New" w:hAnsi="Angsana New"/>
          <w:sz w:val="30"/>
          <w:szCs w:val="30"/>
        </w:rPr>
        <w:t xml:space="preserve"> </w:t>
      </w:r>
      <w:r w:rsidRPr="00B7008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70084">
        <w:rPr>
          <w:rFonts w:ascii="Angsana New" w:hAnsi="Angsana New"/>
          <w:sz w:val="30"/>
          <w:szCs w:val="30"/>
        </w:rPr>
        <w:t xml:space="preserve"> </w:t>
      </w:r>
      <w:r w:rsidRPr="00B7008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7DDC8F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273BDFE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70084">
        <w:rPr>
          <w:rFonts w:ascii="Angsana New" w:hAnsi="Angsana New"/>
          <w:sz w:val="30"/>
          <w:szCs w:val="30"/>
          <w:cs/>
        </w:rPr>
        <w:t>งข้าพเจ้า</w:t>
      </w:r>
    </w:p>
    <w:p w14:paraId="7D4C8253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30AE2C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70084">
        <w:rPr>
          <w:rFonts w:ascii="Angsana New" w:eastAsia="Calibri" w:hAnsi="Angsana New"/>
          <w:sz w:val="30"/>
          <w:szCs w:val="30"/>
        </w:rPr>
        <w:br/>
      </w:r>
      <w:r w:rsidRPr="00B70084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70084">
        <w:rPr>
          <w:rFonts w:ascii="Angsana New" w:hAnsi="Angsana New"/>
          <w:sz w:val="30"/>
          <w:szCs w:val="30"/>
          <w:cs/>
        </w:rPr>
        <w:t>อิสระ</w:t>
      </w:r>
    </w:p>
    <w:p w14:paraId="1596D04A" w14:textId="77777777" w:rsidR="00D50397" w:rsidRPr="00B70084" w:rsidRDefault="00D50397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C15590" w14:textId="77777777" w:rsidR="006B1CAD" w:rsidRDefault="006B1CAD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88A8F2" w14:textId="77777777" w:rsidR="009A3F59" w:rsidRDefault="009A3F5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555E" w14:textId="2248EBBE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63F21C" w14:textId="77777777" w:rsidR="00410590" w:rsidRPr="000154B2" w:rsidRDefault="00410590" w:rsidP="00410590">
      <w:pPr>
        <w:jc w:val="thaiDistribute"/>
        <w:rPr>
          <w:rFonts w:ascii="Angsana New" w:hAnsi="Angsana New"/>
          <w:sz w:val="30"/>
          <w:szCs w:val="30"/>
        </w:rPr>
      </w:pPr>
    </w:p>
    <w:p w14:paraId="084BD280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FD7200F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AF5DC0E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07E18D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(</w:t>
      </w:r>
      <w:r w:rsidRPr="000154B2">
        <w:rPr>
          <w:rFonts w:ascii="Angsana New" w:hAnsi="Angsana New" w:hint="cs"/>
          <w:sz w:val="30"/>
          <w:szCs w:val="30"/>
          <w:cs/>
        </w:rPr>
        <w:t>มาริษา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0154B2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3A64973E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00B0821" w14:textId="4A401CBE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เลขทะเบียน</w:t>
      </w:r>
      <w:r w:rsidR="000A70B6">
        <w:rPr>
          <w:rFonts w:ascii="Angsana New" w:hAnsi="Angsana New"/>
          <w:sz w:val="30"/>
          <w:szCs w:val="30"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5752</w:t>
      </w:r>
    </w:p>
    <w:p w14:paraId="0243B554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A901B19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56C8825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AFB9CD" w14:textId="3FED15FC" w:rsidR="00751BAC" w:rsidRPr="000154B2" w:rsidRDefault="004D7A8F" w:rsidP="00751BA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4D7A8F">
        <w:rPr>
          <w:rFonts w:ascii="Angsana New" w:hAnsi="Angsana New"/>
          <w:b w:val="0"/>
          <w:bCs w:val="0"/>
          <w:sz w:val="30"/>
          <w:szCs w:val="30"/>
          <w:lang w:val="en-US"/>
        </w:rPr>
        <w:t>23</w:t>
      </w:r>
      <w:r w:rsidR="001B344F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1B344F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กุมภาพันธ์</w:t>
      </w:r>
      <w:r w:rsidR="00751BAC" w:rsidRPr="000154B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4D7A8F">
        <w:rPr>
          <w:rFonts w:ascii="Angsana New" w:hAnsi="Angsana New"/>
          <w:b w:val="0"/>
          <w:bCs w:val="0"/>
          <w:sz w:val="30"/>
          <w:szCs w:val="30"/>
          <w:lang w:val="en-US"/>
        </w:rPr>
        <w:t>2565</w:t>
      </w:r>
    </w:p>
    <w:p w14:paraId="7A9014B3" w14:textId="565F7B8A" w:rsidR="00270591" w:rsidRPr="00260519" w:rsidRDefault="00270591" w:rsidP="006777F3">
      <w:pPr>
        <w:pStyle w:val="a0"/>
        <w:tabs>
          <w:tab w:val="clear" w:pos="360"/>
          <w:tab w:val="clear" w:pos="720"/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sectPr w:rsidR="00270591" w:rsidRPr="00260519" w:rsidSect="006777F3">
      <w:headerReference w:type="default" r:id="rId19"/>
      <w:footerReference w:type="default" r:id="rId20"/>
      <w:pgSz w:w="11909" w:h="16834" w:code="9"/>
      <w:pgMar w:top="691" w:right="1152" w:bottom="576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B0C96" w14:textId="77777777" w:rsidR="00EB221D" w:rsidRDefault="00EB221D" w:rsidP="00900EE2">
      <w:r>
        <w:separator/>
      </w:r>
    </w:p>
  </w:endnote>
  <w:endnote w:type="continuationSeparator" w:id="0">
    <w:p w14:paraId="2F4E9032" w14:textId="77777777" w:rsidR="00EB221D" w:rsidRDefault="00EB221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65ED" w14:textId="77777777" w:rsidR="008F21AD" w:rsidRDefault="008F21A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158D0EB7" w14:textId="77777777" w:rsidR="008F21AD" w:rsidRDefault="008F21A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39A3" w14:textId="77777777" w:rsidR="008F21AD" w:rsidRDefault="008F21A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8A9B" w14:textId="77777777" w:rsidR="008F21AD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5DB206C" w14:textId="77777777" w:rsidR="008F21AD" w:rsidRPr="00C562FA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D4B7" w14:textId="77777777" w:rsidR="008F21AD" w:rsidRDefault="008F21AD">
    <w:pPr>
      <w:pStyle w:val="Footer"/>
      <w:jc w:val="center"/>
    </w:pPr>
  </w:p>
  <w:p w14:paraId="550D3351" w14:textId="77777777" w:rsidR="008F21AD" w:rsidRDefault="008F21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516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495876" w14:textId="7BBB7FE8" w:rsidR="006777F3" w:rsidRPr="006777F3" w:rsidRDefault="006777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77F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77F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77F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777F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777F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F2C0" w14:textId="77777777" w:rsidR="00EB221D" w:rsidRDefault="00EB221D" w:rsidP="00900EE2">
      <w:r>
        <w:separator/>
      </w:r>
    </w:p>
  </w:footnote>
  <w:footnote w:type="continuationSeparator" w:id="0">
    <w:p w14:paraId="6F374002" w14:textId="77777777" w:rsidR="00EB221D" w:rsidRDefault="00EB221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B5A00" w14:textId="77777777" w:rsidR="006777F3" w:rsidRDefault="00677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6696" w14:textId="77777777" w:rsidR="006777F3" w:rsidRDefault="00677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8E1A" w14:textId="77777777" w:rsidR="006777F3" w:rsidRDefault="006777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22A6B" w14:textId="77777777" w:rsidR="008F21AD" w:rsidRPr="00AF08D6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5D492" w14:textId="0195513A" w:rsidR="008F21AD" w:rsidRDefault="008F21AD" w:rsidP="0067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2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3"/>
  </w:num>
  <w:num w:numId="13">
    <w:abstractNumId w:val="36"/>
  </w:num>
  <w:num w:numId="14">
    <w:abstractNumId w:val="25"/>
  </w:num>
  <w:num w:numId="15">
    <w:abstractNumId w:val="29"/>
  </w:num>
  <w:num w:numId="16">
    <w:abstractNumId w:val="39"/>
  </w:num>
  <w:num w:numId="17">
    <w:abstractNumId w:val="19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6"/>
  </w:num>
  <w:num w:numId="21">
    <w:abstractNumId w:val="20"/>
  </w:num>
  <w:num w:numId="22">
    <w:abstractNumId w:val="14"/>
  </w:num>
  <w:num w:numId="23">
    <w:abstractNumId w:val="10"/>
  </w:num>
  <w:num w:numId="24">
    <w:abstractNumId w:val="34"/>
  </w:num>
  <w:num w:numId="25">
    <w:abstractNumId w:val="16"/>
  </w:num>
  <w:num w:numId="26">
    <w:abstractNumId w:val="38"/>
  </w:num>
  <w:num w:numId="27">
    <w:abstractNumId w:val="17"/>
  </w:num>
  <w:num w:numId="28">
    <w:abstractNumId w:val="30"/>
  </w:num>
  <w:num w:numId="29">
    <w:abstractNumId w:val="44"/>
  </w:num>
  <w:num w:numId="30">
    <w:abstractNumId w:val="15"/>
  </w:num>
  <w:num w:numId="31">
    <w:abstractNumId w:val="37"/>
  </w:num>
  <w:num w:numId="32">
    <w:abstractNumId w:val="24"/>
  </w:num>
  <w:num w:numId="33">
    <w:abstractNumId w:val="27"/>
  </w:num>
  <w:num w:numId="34">
    <w:abstractNumId w:val="43"/>
  </w:num>
  <w:num w:numId="35">
    <w:abstractNumId w:val="22"/>
  </w:num>
  <w:num w:numId="36">
    <w:abstractNumId w:val="40"/>
  </w:num>
  <w:num w:numId="37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31"/>
  </w:num>
  <w:num w:numId="40">
    <w:abstractNumId w:val="41"/>
  </w:num>
  <w:num w:numId="41">
    <w:abstractNumId w:val="21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10"/>
  </w:num>
  <w:num w:numId="45">
    <w:abstractNumId w:val="13"/>
  </w:num>
  <w:num w:numId="46">
    <w:abstractNumId w:val="12"/>
  </w:num>
  <w:num w:numId="47">
    <w:abstractNumId w:val="33"/>
  </w:num>
  <w:num w:numId="48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AAE"/>
    <w:rsid w:val="00000D7A"/>
    <w:rsid w:val="00000DA9"/>
    <w:rsid w:val="0000113A"/>
    <w:rsid w:val="000013E3"/>
    <w:rsid w:val="00001549"/>
    <w:rsid w:val="0000155D"/>
    <w:rsid w:val="00001A22"/>
    <w:rsid w:val="00001F9D"/>
    <w:rsid w:val="00002377"/>
    <w:rsid w:val="0000245D"/>
    <w:rsid w:val="00002620"/>
    <w:rsid w:val="0000291C"/>
    <w:rsid w:val="00002B1F"/>
    <w:rsid w:val="00002E24"/>
    <w:rsid w:val="00003420"/>
    <w:rsid w:val="000036F9"/>
    <w:rsid w:val="00003990"/>
    <w:rsid w:val="00003A8F"/>
    <w:rsid w:val="00003D90"/>
    <w:rsid w:val="0000420A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EA5"/>
    <w:rsid w:val="00006838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16B5"/>
    <w:rsid w:val="000518DA"/>
    <w:rsid w:val="00051920"/>
    <w:rsid w:val="0005196C"/>
    <w:rsid w:val="00051994"/>
    <w:rsid w:val="00051BDE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3DE"/>
    <w:rsid w:val="000606AF"/>
    <w:rsid w:val="000611EA"/>
    <w:rsid w:val="00061355"/>
    <w:rsid w:val="0006158D"/>
    <w:rsid w:val="000618CA"/>
    <w:rsid w:val="00061E63"/>
    <w:rsid w:val="00062127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D24"/>
    <w:rsid w:val="00082D5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12CF"/>
    <w:rsid w:val="0009140D"/>
    <w:rsid w:val="00091495"/>
    <w:rsid w:val="00091751"/>
    <w:rsid w:val="00091879"/>
    <w:rsid w:val="000919FC"/>
    <w:rsid w:val="00091A5B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B7"/>
    <w:rsid w:val="000A7566"/>
    <w:rsid w:val="000A794B"/>
    <w:rsid w:val="000A7961"/>
    <w:rsid w:val="000A7C7D"/>
    <w:rsid w:val="000A7D6E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64"/>
    <w:rsid w:val="000B64BB"/>
    <w:rsid w:val="000B68B2"/>
    <w:rsid w:val="000B6B51"/>
    <w:rsid w:val="000B6E36"/>
    <w:rsid w:val="000B71B2"/>
    <w:rsid w:val="000B746C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D4"/>
    <w:rsid w:val="000C3BA8"/>
    <w:rsid w:val="000C4506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BA4"/>
    <w:rsid w:val="000E2E17"/>
    <w:rsid w:val="000E2E46"/>
    <w:rsid w:val="000E3355"/>
    <w:rsid w:val="000E3625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64E"/>
    <w:rsid w:val="000F06C7"/>
    <w:rsid w:val="000F0C71"/>
    <w:rsid w:val="000F10E5"/>
    <w:rsid w:val="000F1208"/>
    <w:rsid w:val="000F12BE"/>
    <w:rsid w:val="000F1A4E"/>
    <w:rsid w:val="000F1F5D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5D4"/>
    <w:rsid w:val="000F7B90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C6"/>
    <w:rsid w:val="0010280E"/>
    <w:rsid w:val="00103548"/>
    <w:rsid w:val="0010393A"/>
    <w:rsid w:val="00103C3B"/>
    <w:rsid w:val="00103D0D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61A"/>
    <w:rsid w:val="00107774"/>
    <w:rsid w:val="0010796A"/>
    <w:rsid w:val="00107AEB"/>
    <w:rsid w:val="00107EF3"/>
    <w:rsid w:val="00107FC8"/>
    <w:rsid w:val="001102E4"/>
    <w:rsid w:val="00110357"/>
    <w:rsid w:val="0011042A"/>
    <w:rsid w:val="0011042C"/>
    <w:rsid w:val="00110589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9CD"/>
    <w:rsid w:val="00126B0C"/>
    <w:rsid w:val="00126C38"/>
    <w:rsid w:val="00126CBE"/>
    <w:rsid w:val="0012774C"/>
    <w:rsid w:val="00127B2C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CB"/>
    <w:rsid w:val="0013464F"/>
    <w:rsid w:val="0013471C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86"/>
    <w:rsid w:val="00147FCC"/>
    <w:rsid w:val="0015026A"/>
    <w:rsid w:val="00150370"/>
    <w:rsid w:val="001505C2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CBE"/>
    <w:rsid w:val="00154D99"/>
    <w:rsid w:val="00154EEF"/>
    <w:rsid w:val="00154F49"/>
    <w:rsid w:val="00155347"/>
    <w:rsid w:val="00155554"/>
    <w:rsid w:val="00155906"/>
    <w:rsid w:val="00155A52"/>
    <w:rsid w:val="00155AD9"/>
    <w:rsid w:val="00155CA6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67F6B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871"/>
    <w:rsid w:val="00185DFD"/>
    <w:rsid w:val="00186A0E"/>
    <w:rsid w:val="00186B8B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A"/>
    <w:rsid w:val="00192D1C"/>
    <w:rsid w:val="00192F3A"/>
    <w:rsid w:val="00192F42"/>
    <w:rsid w:val="00192F8F"/>
    <w:rsid w:val="00193303"/>
    <w:rsid w:val="001933D9"/>
    <w:rsid w:val="00193420"/>
    <w:rsid w:val="00193C7B"/>
    <w:rsid w:val="00193F97"/>
    <w:rsid w:val="001947FC"/>
    <w:rsid w:val="00194845"/>
    <w:rsid w:val="0019489D"/>
    <w:rsid w:val="0019498E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5CD"/>
    <w:rsid w:val="00197685"/>
    <w:rsid w:val="00197A5C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D31"/>
    <w:rsid w:val="001B03ED"/>
    <w:rsid w:val="001B0491"/>
    <w:rsid w:val="001B0716"/>
    <w:rsid w:val="001B08FF"/>
    <w:rsid w:val="001B0974"/>
    <w:rsid w:val="001B097C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E69"/>
    <w:rsid w:val="001B308F"/>
    <w:rsid w:val="001B313F"/>
    <w:rsid w:val="001B344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D7"/>
    <w:rsid w:val="001B56F9"/>
    <w:rsid w:val="001B5752"/>
    <w:rsid w:val="001B5CAC"/>
    <w:rsid w:val="001B6170"/>
    <w:rsid w:val="001B6542"/>
    <w:rsid w:val="001B687C"/>
    <w:rsid w:val="001B6D8A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05A"/>
    <w:rsid w:val="001C2499"/>
    <w:rsid w:val="001C2541"/>
    <w:rsid w:val="001C258D"/>
    <w:rsid w:val="001C270B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B13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EE6"/>
    <w:rsid w:val="001E4B4F"/>
    <w:rsid w:val="001E4B62"/>
    <w:rsid w:val="001E4D30"/>
    <w:rsid w:val="001E4EAF"/>
    <w:rsid w:val="001E4F4E"/>
    <w:rsid w:val="001E506F"/>
    <w:rsid w:val="001E538C"/>
    <w:rsid w:val="001E59DC"/>
    <w:rsid w:val="001E59EB"/>
    <w:rsid w:val="001E5BAE"/>
    <w:rsid w:val="001E5BDA"/>
    <w:rsid w:val="001E5D9B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804"/>
    <w:rsid w:val="00204914"/>
    <w:rsid w:val="0020496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FF"/>
    <w:rsid w:val="0021515B"/>
    <w:rsid w:val="00215567"/>
    <w:rsid w:val="002156C8"/>
    <w:rsid w:val="002157EB"/>
    <w:rsid w:val="00215ADE"/>
    <w:rsid w:val="00215B79"/>
    <w:rsid w:val="00215C32"/>
    <w:rsid w:val="00215DF7"/>
    <w:rsid w:val="002160D3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2D66"/>
    <w:rsid w:val="002232C9"/>
    <w:rsid w:val="00223BE0"/>
    <w:rsid w:val="00223CE6"/>
    <w:rsid w:val="00223F02"/>
    <w:rsid w:val="00223F08"/>
    <w:rsid w:val="0022416A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8B0"/>
    <w:rsid w:val="00230A79"/>
    <w:rsid w:val="00230AA3"/>
    <w:rsid w:val="00230F67"/>
    <w:rsid w:val="0023132C"/>
    <w:rsid w:val="002317FB"/>
    <w:rsid w:val="00231919"/>
    <w:rsid w:val="002319F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595"/>
    <w:rsid w:val="002335B1"/>
    <w:rsid w:val="002335FE"/>
    <w:rsid w:val="002337C3"/>
    <w:rsid w:val="00233806"/>
    <w:rsid w:val="002339F3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8D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390E"/>
    <w:rsid w:val="00243E02"/>
    <w:rsid w:val="00243E96"/>
    <w:rsid w:val="002440AC"/>
    <w:rsid w:val="00244291"/>
    <w:rsid w:val="0024435E"/>
    <w:rsid w:val="0024447B"/>
    <w:rsid w:val="0024491F"/>
    <w:rsid w:val="00244A4C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E4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313C"/>
    <w:rsid w:val="00253238"/>
    <w:rsid w:val="00253677"/>
    <w:rsid w:val="00253761"/>
    <w:rsid w:val="00253B32"/>
    <w:rsid w:val="00253BA5"/>
    <w:rsid w:val="002541D5"/>
    <w:rsid w:val="00254669"/>
    <w:rsid w:val="00254785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2816"/>
    <w:rsid w:val="00262A58"/>
    <w:rsid w:val="002636E0"/>
    <w:rsid w:val="00263C1E"/>
    <w:rsid w:val="00263F48"/>
    <w:rsid w:val="00264297"/>
    <w:rsid w:val="00264A04"/>
    <w:rsid w:val="00264A4B"/>
    <w:rsid w:val="00264CF9"/>
    <w:rsid w:val="00264DA4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701CC"/>
    <w:rsid w:val="00270301"/>
    <w:rsid w:val="00270591"/>
    <w:rsid w:val="00270820"/>
    <w:rsid w:val="00270CA7"/>
    <w:rsid w:val="002710F7"/>
    <w:rsid w:val="00271948"/>
    <w:rsid w:val="002719AF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B67"/>
    <w:rsid w:val="00283BF2"/>
    <w:rsid w:val="00283D49"/>
    <w:rsid w:val="00284099"/>
    <w:rsid w:val="002842ED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30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A59"/>
    <w:rsid w:val="002A3B27"/>
    <w:rsid w:val="002A424B"/>
    <w:rsid w:val="002A43A8"/>
    <w:rsid w:val="002A4B37"/>
    <w:rsid w:val="002A4ED6"/>
    <w:rsid w:val="002A5046"/>
    <w:rsid w:val="002A5145"/>
    <w:rsid w:val="002A5365"/>
    <w:rsid w:val="002A589D"/>
    <w:rsid w:val="002A58CA"/>
    <w:rsid w:val="002A5A93"/>
    <w:rsid w:val="002A5F0B"/>
    <w:rsid w:val="002A6581"/>
    <w:rsid w:val="002A6649"/>
    <w:rsid w:val="002A6ADD"/>
    <w:rsid w:val="002A6AEA"/>
    <w:rsid w:val="002A6C19"/>
    <w:rsid w:val="002A6CBB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864"/>
    <w:rsid w:val="002C090D"/>
    <w:rsid w:val="002C0B87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B2F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C98"/>
    <w:rsid w:val="002D5D70"/>
    <w:rsid w:val="002D6084"/>
    <w:rsid w:val="002D65FE"/>
    <w:rsid w:val="002D6847"/>
    <w:rsid w:val="002D6FBF"/>
    <w:rsid w:val="002D74F5"/>
    <w:rsid w:val="002D77ED"/>
    <w:rsid w:val="002D7B97"/>
    <w:rsid w:val="002D7D64"/>
    <w:rsid w:val="002D7E53"/>
    <w:rsid w:val="002E0697"/>
    <w:rsid w:val="002E0889"/>
    <w:rsid w:val="002E08F6"/>
    <w:rsid w:val="002E0A61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AF8"/>
    <w:rsid w:val="00307DA4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42"/>
    <w:rsid w:val="00314D9F"/>
    <w:rsid w:val="00314E0A"/>
    <w:rsid w:val="0031560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FE3"/>
    <w:rsid w:val="00317110"/>
    <w:rsid w:val="003171B5"/>
    <w:rsid w:val="003176BE"/>
    <w:rsid w:val="00317946"/>
    <w:rsid w:val="00317BED"/>
    <w:rsid w:val="00320189"/>
    <w:rsid w:val="003202C4"/>
    <w:rsid w:val="003204A9"/>
    <w:rsid w:val="0032050F"/>
    <w:rsid w:val="00320D24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7F"/>
    <w:rsid w:val="00330CF2"/>
    <w:rsid w:val="00330E82"/>
    <w:rsid w:val="00331292"/>
    <w:rsid w:val="003313A8"/>
    <w:rsid w:val="0033196D"/>
    <w:rsid w:val="00331AEF"/>
    <w:rsid w:val="00331E29"/>
    <w:rsid w:val="0033265B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BF0"/>
    <w:rsid w:val="003A1C59"/>
    <w:rsid w:val="003A1DC1"/>
    <w:rsid w:val="003A219B"/>
    <w:rsid w:val="003A223E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5132"/>
    <w:rsid w:val="003C53B8"/>
    <w:rsid w:val="003C6178"/>
    <w:rsid w:val="003C630D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573"/>
    <w:rsid w:val="003F1713"/>
    <w:rsid w:val="003F1F94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F8"/>
    <w:rsid w:val="003F457C"/>
    <w:rsid w:val="003F48DA"/>
    <w:rsid w:val="003F4BE7"/>
    <w:rsid w:val="003F4D90"/>
    <w:rsid w:val="003F4E96"/>
    <w:rsid w:val="003F4EE6"/>
    <w:rsid w:val="003F4F48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4F67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E06"/>
    <w:rsid w:val="00436E3E"/>
    <w:rsid w:val="00437075"/>
    <w:rsid w:val="0043709E"/>
    <w:rsid w:val="004370E4"/>
    <w:rsid w:val="004373D1"/>
    <w:rsid w:val="004373E8"/>
    <w:rsid w:val="00437568"/>
    <w:rsid w:val="004379E9"/>
    <w:rsid w:val="00437A1E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C9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498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B22"/>
    <w:rsid w:val="00463D92"/>
    <w:rsid w:val="00463DC0"/>
    <w:rsid w:val="00464BF6"/>
    <w:rsid w:val="00464C36"/>
    <w:rsid w:val="00464EB4"/>
    <w:rsid w:val="00464FF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E46"/>
    <w:rsid w:val="00473EF4"/>
    <w:rsid w:val="00474029"/>
    <w:rsid w:val="00474069"/>
    <w:rsid w:val="00474107"/>
    <w:rsid w:val="0047477B"/>
    <w:rsid w:val="00474881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12C"/>
    <w:rsid w:val="00476423"/>
    <w:rsid w:val="00476A60"/>
    <w:rsid w:val="00476D31"/>
    <w:rsid w:val="00476E1C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B0D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832"/>
    <w:rsid w:val="004A790F"/>
    <w:rsid w:val="004A7989"/>
    <w:rsid w:val="004A7A0B"/>
    <w:rsid w:val="004A7B61"/>
    <w:rsid w:val="004B02B5"/>
    <w:rsid w:val="004B0308"/>
    <w:rsid w:val="004B0459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AA4"/>
    <w:rsid w:val="004B3E82"/>
    <w:rsid w:val="004B405E"/>
    <w:rsid w:val="004B4068"/>
    <w:rsid w:val="004B4828"/>
    <w:rsid w:val="004B4892"/>
    <w:rsid w:val="004B4A96"/>
    <w:rsid w:val="004B4D23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B7"/>
    <w:rsid w:val="004C3A24"/>
    <w:rsid w:val="004C4B1E"/>
    <w:rsid w:val="004C4B45"/>
    <w:rsid w:val="004C4E09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4943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8F"/>
    <w:rsid w:val="004D7AAE"/>
    <w:rsid w:val="004D7BE1"/>
    <w:rsid w:val="004D7EBF"/>
    <w:rsid w:val="004E0683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3F13"/>
    <w:rsid w:val="004E4257"/>
    <w:rsid w:val="004E468D"/>
    <w:rsid w:val="004E4726"/>
    <w:rsid w:val="004E4894"/>
    <w:rsid w:val="004E499A"/>
    <w:rsid w:val="004E55EE"/>
    <w:rsid w:val="004E58EE"/>
    <w:rsid w:val="004E58F5"/>
    <w:rsid w:val="004E5A7D"/>
    <w:rsid w:val="004E5D6A"/>
    <w:rsid w:val="004E5ECE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11E3"/>
    <w:rsid w:val="005013F4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E10"/>
    <w:rsid w:val="00546EF2"/>
    <w:rsid w:val="00546FA6"/>
    <w:rsid w:val="00547398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B2F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2E42"/>
    <w:rsid w:val="005730A6"/>
    <w:rsid w:val="0057322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C19"/>
    <w:rsid w:val="00584D23"/>
    <w:rsid w:val="00584FF8"/>
    <w:rsid w:val="0058518B"/>
    <w:rsid w:val="0058554A"/>
    <w:rsid w:val="005855F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FA"/>
    <w:rsid w:val="00596421"/>
    <w:rsid w:val="005966F4"/>
    <w:rsid w:val="00596A2B"/>
    <w:rsid w:val="00596CC5"/>
    <w:rsid w:val="00596DBF"/>
    <w:rsid w:val="00596F39"/>
    <w:rsid w:val="00597032"/>
    <w:rsid w:val="00597547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2A4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F16"/>
    <w:rsid w:val="005A7386"/>
    <w:rsid w:val="005A741D"/>
    <w:rsid w:val="005A7593"/>
    <w:rsid w:val="005A76B5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AF1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C9"/>
    <w:rsid w:val="005D2956"/>
    <w:rsid w:val="005D2969"/>
    <w:rsid w:val="005D2D75"/>
    <w:rsid w:val="005D2F2A"/>
    <w:rsid w:val="005D3B48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4E8"/>
    <w:rsid w:val="005E45E6"/>
    <w:rsid w:val="005E4943"/>
    <w:rsid w:val="005E4964"/>
    <w:rsid w:val="005E4A74"/>
    <w:rsid w:val="005E4B27"/>
    <w:rsid w:val="005E4B33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CD4"/>
    <w:rsid w:val="005F1FB6"/>
    <w:rsid w:val="005F2426"/>
    <w:rsid w:val="005F28B2"/>
    <w:rsid w:val="005F29D1"/>
    <w:rsid w:val="005F2B42"/>
    <w:rsid w:val="005F2EEF"/>
    <w:rsid w:val="005F2F61"/>
    <w:rsid w:val="005F30F9"/>
    <w:rsid w:val="005F3250"/>
    <w:rsid w:val="005F3BA7"/>
    <w:rsid w:val="005F4000"/>
    <w:rsid w:val="005F44FD"/>
    <w:rsid w:val="005F4736"/>
    <w:rsid w:val="005F4940"/>
    <w:rsid w:val="005F497A"/>
    <w:rsid w:val="005F49A1"/>
    <w:rsid w:val="005F4D03"/>
    <w:rsid w:val="005F52B8"/>
    <w:rsid w:val="005F5419"/>
    <w:rsid w:val="005F564A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852"/>
    <w:rsid w:val="00606B96"/>
    <w:rsid w:val="00607107"/>
    <w:rsid w:val="00607699"/>
    <w:rsid w:val="006076BA"/>
    <w:rsid w:val="00610609"/>
    <w:rsid w:val="0061077C"/>
    <w:rsid w:val="00610807"/>
    <w:rsid w:val="00610A03"/>
    <w:rsid w:val="00610E64"/>
    <w:rsid w:val="00610F7C"/>
    <w:rsid w:val="00610F93"/>
    <w:rsid w:val="006111C6"/>
    <w:rsid w:val="006116A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7295"/>
    <w:rsid w:val="006172F4"/>
    <w:rsid w:val="006179D4"/>
    <w:rsid w:val="00617C75"/>
    <w:rsid w:val="00617E1B"/>
    <w:rsid w:val="006203E0"/>
    <w:rsid w:val="00620463"/>
    <w:rsid w:val="0062059D"/>
    <w:rsid w:val="00620D75"/>
    <w:rsid w:val="00621446"/>
    <w:rsid w:val="00621AC3"/>
    <w:rsid w:val="00622339"/>
    <w:rsid w:val="0062236F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32"/>
    <w:rsid w:val="00624CB1"/>
    <w:rsid w:val="00624D5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E40"/>
    <w:rsid w:val="006524DA"/>
    <w:rsid w:val="006528C9"/>
    <w:rsid w:val="00652A8F"/>
    <w:rsid w:val="00652AFD"/>
    <w:rsid w:val="00652C4F"/>
    <w:rsid w:val="00652D89"/>
    <w:rsid w:val="00652F93"/>
    <w:rsid w:val="00653379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DB"/>
    <w:rsid w:val="006676BA"/>
    <w:rsid w:val="00667777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3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D19"/>
    <w:rsid w:val="00683E4C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662"/>
    <w:rsid w:val="00696A15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75D9"/>
    <w:rsid w:val="006B0150"/>
    <w:rsid w:val="006B0197"/>
    <w:rsid w:val="006B0403"/>
    <w:rsid w:val="006B0BFC"/>
    <w:rsid w:val="006B0E00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310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67B"/>
    <w:rsid w:val="006B7B1C"/>
    <w:rsid w:val="006B7F9D"/>
    <w:rsid w:val="006C000A"/>
    <w:rsid w:val="006C01C4"/>
    <w:rsid w:val="006C0294"/>
    <w:rsid w:val="006C04BD"/>
    <w:rsid w:val="006C0512"/>
    <w:rsid w:val="006C0A49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114D"/>
    <w:rsid w:val="006D13B7"/>
    <w:rsid w:val="006D14E5"/>
    <w:rsid w:val="006D1843"/>
    <w:rsid w:val="006D1A7D"/>
    <w:rsid w:val="006D1D3A"/>
    <w:rsid w:val="006D1D6A"/>
    <w:rsid w:val="006D1D84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399"/>
    <w:rsid w:val="006D33E6"/>
    <w:rsid w:val="006D37C1"/>
    <w:rsid w:val="006D3F26"/>
    <w:rsid w:val="006D4305"/>
    <w:rsid w:val="006D4430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D15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04E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08A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69A"/>
    <w:rsid w:val="00704840"/>
    <w:rsid w:val="007049D5"/>
    <w:rsid w:val="00704A71"/>
    <w:rsid w:val="00704AD5"/>
    <w:rsid w:val="00704B0D"/>
    <w:rsid w:val="00704D65"/>
    <w:rsid w:val="0070511F"/>
    <w:rsid w:val="00705384"/>
    <w:rsid w:val="00705397"/>
    <w:rsid w:val="00705CA8"/>
    <w:rsid w:val="00705D33"/>
    <w:rsid w:val="00705ECD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44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232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5271"/>
    <w:rsid w:val="007552D3"/>
    <w:rsid w:val="00755577"/>
    <w:rsid w:val="0075570B"/>
    <w:rsid w:val="00755742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554B"/>
    <w:rsid w:val="00765ACD"/>
    <w:rsid w:val="00765E5D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2D"/>
    <w:rsid w:val="00773F74"/>
    <w:rsid w:val="00773F77"/>
    <w:rsid w:val="007741A5"/>
    <w:rsid w:val="007741EF"/>
    <w:rsid w:val="007748C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3"/>
    <w:rsid w:val="007914D3"/>
    <w:rsid w:val="00791634"/>
    <w:rsid w:val="00791DC2"/>
    <w:rsid w:val="007921C1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1FB8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A9"/>
    <w:rsid w:val="007D5165"/>
    <w:rsid w:val="007D51D1"/>
    <w:rsid w:val="007D5278"/>
    <w:rsid w:val="007D5DBF"/>
    <w:rsid w:val="007D5F4A"/>
    <w:rsid w:val="007D60F2"/>
    <w:rsid w:val="007D6466"/>
    <w:rsid w:val="007D6600"/>
    <w:rsid w:val="007D676B"/>
    <w:rsid w:val="007D6906"/>
    <w:rsid w:val="007D69A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F010C"/>
    <w:rsid w:val="007F07BB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08E"/>
    <w:rsid w:val="007F20B6"/>
    <w:rsid w:val="007F211A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6F1D"/>
    <w:rsid w:val="007F7451"/>
    <w:rsid w:val="007F77ED"/>
    <w:rsid w:val="007F7878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07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802"/>
    <w:rsid w:val="00811943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A99"/>
    <w:rsid w:val="00826ACB"/>
    <w:rsid w:val="00826E43"/>
    <w:rsid w:val="00827E1B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F3E"/>
    <w:rsid w:val="00837741"/>
    <w:rsid w:val="0083788B"/>
    <w:rsid w:val="00837AEF"/>
    <w:rsid w:val="00837EA0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73B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A9"/>
    <w:rsid w:val="00866819"/>
    <w:rsid w:val="00866931"/>
    <w:rsid w:val="00866A74"/>
    <w:rsid w:val="00866CC7"/>
    <w:rsid w:val="00866D1E"/>
    <w:rsid w:val="00866D6E"/>
    <w:rsid w:val="00866FC5"/>
    <w:rsid w:val="00867070"/>
    <w:rsid w:val="008672E3"/>
    <w:rsid w:val="0086749D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14B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83D"/>
    <w:rsid w:val="00885908"/>
    <w:rsid w:val="00885AC4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0E"/>
    <w:rsid w:val="008A4E46"/>
    <w:rsid w:val="008A525F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4C3"/>
    <w:rsid w:val="008B2968"/>
    <w:rsid w:val="008B31C0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4B"/>
    <w:rsid w:val="008C1484"/>
    <w:rsid w:val="008C191D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3BA7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8FE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F"/>
    <w:rsid w:val="008E233A"/>
    <w:rsid w:val="008E243C"/>
    <w:rsid w:val="008E276A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CBA"/>
    <w:rsid w:val="00904D40"/>
    <w:rsid w:val="00904E48"/>
    <w:rsid w:val="00904E94"/>
    <w:rsid w:val="00905727"/>
    <w:rsid w:val="0090583E"/>
    <w:rsid w:val="009058EC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2132"/>
    <w:rsid w:val="00912160"/>
    <w:rsid w:val="0091236C"/>
    <w:rsid w:val="009126EF"/>
    <w:rsid w:val="0091278F"/>
    <w:rsid w:val="00912A27"/>
    <w:rsid w:val="00912A2B"/>
    <w:rsid w:val="00912A69"/>
    <w:rsid w:val="00912B98"/>
    <w:rsid w:val="00912B99"/>
    <w:rsid w:val="00912BB1"/>
    <w:rsid w:val="00912FD6"/>
    <w:rsid w:val="009130E6"/>
    <w:rsid w:val="009132A8"/>
    <w:rsid w:val="00913400"/>
    <w:rsid w:val="0091343B"/>
    <w:rsid w:val="00913697"/>
    <w:rsid w:val="009138EA"/>
    <w:rsid w:val="00913DB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5012E"/>
    <w:rsid w:val="009502A0"/>
    <w:rsid w:val="00950697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BF5"/>
    <w:rsid w:val="009533D5"/>
    <w:rsid w:val="009536CC"/>
    <w:rsid w:val="0095375A"/>
    <w:rsid w:val="00953812"/>
    <w:rsid w:val="00953887"/>
    <w:rsid w:val="00953CC5"/>
    <w:rsid w:val="00953FC5"/>
    <w:rsid w:val="00954536"/>
    <w:rsid w:val="009548B6"/>
    <w:rsid w:val="0095495F"/>
    <w:rsid w:val="00954E23"/>
    <w:rsid w:val="00954F09"/>
    <w:rsid w:val="00954F24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B1"/>
    <w:rsid w:val="0096069A"/>
    <w:rsid w:val="00960810"/>
    <w:rsid w:val="00960826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14E"/>
    <w:rsid w:val="00984294"/>
    <w:rsid w:val="00984841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228A"/>
    <w:rsid w:val="0099293E"/>
    <w:rsid w:val="00992A47"/>
    <w:rsid w:val="00992A7D"/>
    <w:rsid w:val="00992FCE"/>
    <w:rsid w:val="009931FA"/>
    <w:rsid w:val="009932CA"/>
    <w:rsid w:val="0099351C"/>
    <w:rsid w:val="0099367F"/>
    <w:rsid w:val="00993A39"/>
    <w:rsid w:val="00993CFC"/>
    <w:rsid w:val="00993DD6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7355"/>
    <w:rsid w:val="009A7471"/>
    <w:rsid w:val="009A756E"/>
    <w:rsid w:val="009A76EC"/>
    <w:rsid w:val="009A7A5A"/>
    <w:rsid w:val="009A7CE8"/>
    <w:rsid w:val="009A7EE9"/>
    <w:rsid w:val="009A7F9F"/>
    <w:rsid w:val="009B02F9"/>
    <w:rsid w:val="009B0540"/>
    <w:rsid w:val="009B061B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6AF"/>
    <w:rsid w:val="009D58BD"/>
    <w:rsid w:val="009D5AC6"/>
    <w:rsid w:val="009D5B52"/>
    <w:rsid w:val="009D64A7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6717"/>
    <w:rsid w:val="009E698F"/>
    <w:rsid w:val="009E6B41"/>
    <w:rsid w:val="009E6B61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438"/>
    <w:rsid w:val="00A14841"/>
    <w:rsid w:val="00A14861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89E"/>
    <w:rsid w:val="00A17A1C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85"/>
    <w:rsid w:val="00A3148C"/>
    <w:rsid w:val="00A3149C"/>
    <w:rsid w:val="00A314D2"/>
    <w:rsid w:val="00A314D9"/>
    <w:rsid w:val="00A315B2"/>
    <w:rsid w:val="00A31EDE"/>
    <w:rsid w:val="00A3266A"/>
    <w:rsid w:val="00A32916"/>
    <w:rsid w:val="00A32F32"/>
    <w:rsid w:val="00A32F4C"/>
    <w:rsid w:val="00A32FF5"/>
    <w:rsid w:val="00A33024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65A"/>
    <w:rsid w:val="00A43BB3"/>
    <w:rsid w:val="00A43D81"/>
    <w:rsid w:val="00A44105"/>
    <w:rsid w:val="00A444AD"/>
    <w:rsid w:val="00A446C0"/>
    <w:rsid w:val="00A449C8"/>
    <w:rsid w:val="00A450DC"/>
    <w:rsid w:val="00A45732"/>
    <w:rsid w:val="00A45AED"/>
    <w:rsid w:val="00A45B63"/>
    <w:rsid w:val="00A45C0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3C73"/>
    <w:rsid w:val="00A5441C"/>
    <w:rsid w:val="00A54768"/>
    <w:rsid w:val="00A549A9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F3E"/>
    <w:rsid w:val="00A575E4"/>
    <w:rsid w:val="00A57635"/>
    <w:rsid w:val="00A57AF1"/>
    <w:rsid w:val="00A57C75"/>
    <w:rsid w:val="00A57CF9"/>
    <w:rsid w:val="00A602F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DFA"/>
    <w:rsid w:val="00A6326F"/>
    <w:rsid w:val="00A6348C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4ED"/>
    <w:rsid w:val="00A7076B"/>
    <w:rsid w:val="00A70801"/>
    <w:rsid w:val="00A7082A"/>
    <w:rsid w:val="00A7086C"/>
    <w:rsid w:val="00A708A1"/>
    <w:rsid w:val="00A70BF5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D82"/>
    <w:rsid w:val="00A72445"/>
    <w:rsid w:val="00A725C5"/>
    <w:rsid w:val="00A72800"/>
    <w:rsid w:val="00A728E0"/>
    <w:rsid w:val="00A72B10"/>
    <w:rsid w:val="00A73246"/>
    <w:rsid w:val="00A73361"/>
    <w:rsid w:val="00A733B7"/>
    <w:rsid w:val="00A733C0"/>
    <w:rsid w:val="00A733C2"/>
    <w:rsid w:val="00A7376A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C6D"/>
    <w:rsid w:val="00A75DD4"/>
    <w:rsid w:val="00A761A9"/>
    <w:rsid w:val="00A76456"/>
    <w:rsid w:val="00A765FC"/>
    <w:rsid w:val="00A76841"/>
    <w:rsid w:val="00A76E0F"/>
    <w:rsid w:val="00A775B3"/>
    <w:rsid w:val="00A77A28"/>
    <w:rsid w:val="00A77FA3"/>
    <w:rsid w:val="00A805CA"/>
    <w:rsid w:val="00A807BC"/>
    <w:rsid w:val="00A808EB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75F8"/>
    <w:rsid w:val="00A87803"/>
    <w:rsid w:val="00A878CB"/>
    <w:rsid w:val="00A87B03"/>
    <w:rsid w:val="00A87BC7"/>
    <w:rsid w:val="00A87C4F"/>
    <w:rsid w:val="00A87E94"/>
    <w:rsid w:val="00A87ED2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799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E3C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2553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2E4"/>
    <w:rsid w:val="00B0534D"/>
    <w:rsid w:val="00B05553"/>
    <w:rsid w:val="00B0559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9C3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348"/>
    <w:rsid w:val="00B1564D"/>
    <w:rsid w:val="00B15652"/>
    <w:rsid w:val="00B15776"/>
    <w:rsid w:val="00B158E3"/>
    <w:rsid w:val="00B15B12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BA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BC4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C4F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86B"/>
    <w:rsid w:val="00B56903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24DC"/>
    <w:rsid w:val="00B62901"/>
    <w:rsid w:val="00B62C0E"/>
    <w:rsid w:val="00B62DB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60D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A2"/>
    <w:rsid w:val="00B806EA"/>
    <w:rsid w:val="00B80C4E"/>
    <w:rsid w:val="00B81147"/>
    <w:rsid w:val="00B81254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04E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3E8"/>
    <w:rsid w:val="00BA14A0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7EA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47C"/>
    <w:rsid w:val="00BA67B2"/>
    <w:rsid w:val="00BA6841"/>
    <w:rsid w:val="00BA6B7F"/>
    <w:rsid w:val="00BA6C47"/>
    <w:rsid w:val="00BA6D38"/>
    <w:rsid w:val="00BA6DC2"/>
    <w:rsid w:val="00BA6EA1"/>
    <w:rsid w:val="00BA6F69"/>
    <w:rsid w:val="00BA6FA9"/>
    <w:rsid w:val="00BA7241"/>
    <w:rsid w:val="00BA788B"/>
    <w:rsid w:val="00BA78FF"/>
    <w:rsid w:val="00BB01A2"/>
    <w:rsid w:val="00BB058C"/>
    <w:rsid w:val="00BB065B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85"/>
    <w:rsid w:val="00BC168A"/>
    <w:rsid w:val="00BC16FD"/>
    <w:rsid w:val="00BC181D"/>
    <w:rsid w:val="00BC18FA"/>
    <w:rsid w:val="00BC2081"/>
    <w:rsid w:val="00BC239C"/>
    <w:rsid w:val="00BC2453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5E2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771"/>
    <w:rsid w:val="00BD3A4B"/>
    <w:rsid w:val="00BD3C60"/>
    <w:rsid w:val="00BD3E84"/>
    <w:rsid w:val="00BD424C"/>
    <w:rsid w:val="00BD4B2D"/>
    <w:rsid w:val="00BD4E82"/>
    <w:rsid w:val="00BD5130"/>
    <w:rsid w:val="00BD54F6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B63"/>
    <w:rsid w:val="00C17DBC"/>
    <w:rsid w:val="00C17F8E"/>
    <w:rsid w:val="00C203D4"/>
    <w:rsid w:val="00C2066C"/>
    <w:rsid w:val="00C2082B"/>
    <w:rsid w:val="00C209E0"/>
    <w:rsid w:val="00C20A8D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CC1"/>
    <w:rsid w:val="00C22D93"/>
    <w:rsid w:val="00C22EE4"/>
    <w:rsid w:val="00C236D7"/>
    <w:rsid w:val="00C239DE"/>
    <w:rsid w:val="00C23DB7"/>
    <w:rsid w:val="00C23DF6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97A"/>
    <w:rsid w:val="00C32102"/>
    <w:rsid w:val="00C32ECA"/>
    <w:rsid w:val="00C32F54"/>
    <w:rsid w:val="00C33168"/>
    <w:rsid w:val="00C33343"/>
    <w:rsid w:val="00C3338B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90A"/>
    <w:rsid w:val="00C47EC3"/>
    <w:rsid w:val="00C47EF2"/>
    <w:rsid w:val="00C500D8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6F8"/>
    <w:rsid w:val="00C548C9"/>
    <w:rsid w:val="00C54CCB"/>
    <w:rsid w:val="00C54E19"/>
    <w:rsid w:val="00C55233"/>
    <w:rsid w:val="00C5537D"/>
    <w:rsid w:val="00C55E65"/>
    <w:rsid w:val="00C56029"/>
    <w:rsid w:val="00C562FA"/>
    <w:rsid w:val="00C563C1"/>
    <w:rsid w:val="00C56D89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15E"/>
    <w:rsid w:val="00C7731B"/>
    <w:rsid w:val="00C7737C"/>
    <w:rsid w:val="00C77431"/>
    <w:rsid w:val="00C77BDA"/>
    <w:rsid w:val="00C77D31"/>
    <w:rsid w:val="00C77DEF"/>
    <w:rsid w:val="00C77E20"/>
    <w:rsid w:val="00C801C2"/>
    <w:rsid w:val="00C80574"/>
    <w:rsid w:val="00C806A1"/>
    <w:rsid w:val="00C8077A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DE0"/>
    <w:rsid w:val="00C85260"/>
    <w:rsid w:val="00C85A29"/>
    <w:rsid w:val="00C86A72"/>
    <w:rsid w:val="00C86AD6"/>
    <w:rsid w:val="00C86D1D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0B7"/>
    <w:rsid w:val="00C934EE"/>
    <w:rsid w:val="00C936EB"/>
    <w:rsid w:val="00C93A18"/>
    <w:rsid w:val="00C93D92"/>
    <w:rsid w:val="00C946B3"/>
    <w:rsid w:val="00C94793"/>
    <w:rsid w:val="00C94A8A"/>
    <w:rsid w:val="00C94A9F"/>
    <w:rsid w:val="00C951BA"/>
    <w:rsid w:val="00C951FB"/>
    <w:rsid w:val="00C9524D"/>
    <w:rsid w:val="00C953BB"/>
    <w:rsid w:val="00C9575D"/>
    <w:rsid w:val="00C95925"/>
    <w:rsid w:val="00C95BAA"/>
    <w:rsid w:val="00C95D1F"/>
    <w:rsid w:val="00C95EF1"/>
    <w:rsid w:val="00C96226"/>
    <w:rsid w:val="00C96716"/>
    <w:rsid w:val="00C9694D"/>
    <w:rsid w:val="00C96FCA"/>
    <w:rsid w:val="00C971A5"/>
    <w:rsid w:val="00C97446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14FB"/>
    <w:rsid w:val="00CB15B0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80"/>
    <w:rsid w:val="00CD0CE9"/>
    <w:rsid w:val="00CD14C1"/>
    <w:rsid w:val="00CD183D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10A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ACA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385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CA3"/>
    <w:rsid w:val="00CF66EC"/>
    <w:rsid w:val="00CF68F6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FD3"/>
    <w:rsid w:val="00D040E1"/>
    <w:rsid w:val="00D0433E"/>
    <w:rsid w:val="00D048EF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B9A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CB5"/>
    <w:rsid w:val="00D33F94"/>
    <w:rsid w:val="00D344D3"/>
    <w:rsid w:val="00D34717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B78"/>
    <w:rsid w:val="00D37CE3"/>
    <w:rsid w:val="00D37EA0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805"/>
    <w:rsid w:val="00D448BE"/>
    <w:rsid w:val="00D448FE"/>
    <w:rsid w:val="00D44C7A"/>
    <w:rsid w:val="00D44DE0"/>
    <w:rsid w:val="00D45D7A"/>
    <w:rsid w:val="00D45FDC"/>
    <w:rsid w:val="00D46057"/>
    <w:rsid w:val="00D463D7"/>
    <w:rsid w:val="00D4644B"/>
    <w:rsid w:val="00D4764F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1B6"/>
    <w:rsid w:val="00D55202"/>
    <w:rsid w:val="00D55271"/>
    <w:rsid w:val="00D55686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EE0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C8F"/>
    <w:rsid w:val="00D71F13"/>
    <w:rsid w:val="00D71F4E"/>
    <w:rsid w:val="00D723FB"/>
    <w:rsid w:val="00D7243D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81"/>
    <w:rsid w:val="00DA6B81"/>
    <w:rsid w:val="00DA6BE0"/>
    <w:rsid w:val="00DA6C54"/>
    <w:rsid w:val="00DA6F05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568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2D38"/>
    <w:rsid w:val="00DC3289"/>
    <w:rsid w:val="00DC355F"/>
    <w:rsid w:val="00DC36C1"/>
    <w:rsid w:val="00DC39B7"/>
    <w:rsid w:val="00DC3B8A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6316"/>
    <w:rsid w:val="00DC668D"/>
    <w:rsid w:val="00DC6A4E"/>
    <w:rsid w:val="00DC6B39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98"/>
    <w:rsid w:val="00DD07E1"/>
    <w:rsid w:val="00DD082C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DBD"/>
    <w:rsid w:val="00DD2E3A"/>
    <w:rsid w:val="00DD3056"/>
    <w:rsid w:val="00DD306C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50"/>
    <w:rsid w:val="00DD775A"/>
    <w:rsid w:val="00DD7A86"/>
    <w:rsid w:val="00DD7A8C"/>
    <w:rsid w:val="00DD7B1E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3BA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2B6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AA4"/>
    <w:rsid w:val="00E02AC7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9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3C8F"/>
    <w:rsid w:val="00E1406E"/>
    <w:rsid w:val="00E14093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2029C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901"/>
    <w:rsid w:val="00E349D5"/>
    <w:rsid w:val="00E35005"/>
    <w:rsid w:val="00E358FE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C19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C2A"/>
    <w:rsid w:val="00E84C33"/>
    <w:rsid w:val="00E84C86"/>
    <w:rsid w:val="00E84E1E"/>
    <w:rsid w:val="00E85095"/>
    <w:rsid w:val="00E85181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296"/>
    <w:rsid w:val="00EB12F5"/>
    <w:rsid w:val="00EB1AED"/>
    <w:rsid w:val="00EB1D23"/>
    <w:rsid w:val="00EB1EE2"/>
    <w:rsid w:val="00EB1F80"/>
    <w:rsid w:val="00EB21CD"/>
    <w:rsid w:val="00EB221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7217"/>
    <w:rsid w:val="00EC7300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7ED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304DE"/>
    <w:rsid w:val="00F305D1"/>
    <w:rsid w:val="00F30962"/>
    <w:rsid w:val="00F30C88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450E"/>
    <w:rsid w:val="00F347BA"/>
    <w:rsid w:val="00F3485C"/>
    <w:rsid w:val="00F348C7"/>
    <w:rsid w:val="00F34E05"/>
    <w:rsid w:val="00F34FE2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403"/>
    <w:rsid w:val="00F36882"/>
    <w:rsid w:val="00F36A85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CC1"/>
    <w:rsid w:val="00F64D81"/>
    <w:rsid w:val="00F65040"/>
    <w:rsid w:val="00F650BF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46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50"/>
    <w:rsid w:val="00FD1FB2"/>
    <w:rsid w:val="00FD2181"/>
    <w:rsid w:val="00FD2245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E04"/>
    <w:rsid w:val="00FE7F37"/>
    <w:rsid w:val="00FF042B"/>
    <w:rsid w:val="00FF044D"/>
    <w:rsid w:val="00FF0483"/>
    <w:rsid w:val="00FF05EF"/>
    <w:rsid w:val="00FF074A"/>
    <w:rsid w:val="00FF08A1"/>
    <w:rsid w:val="00FF0CBD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060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60" w:right="387"/>
      <w:jc w:val="thaiDistribute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90600D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2022-02-21T03:24:00Z</cp:lastPrinted>
  <dcterms:created xsi:type="dcterms:W3CDTF">2022-02-23T13:14:00Z</dcterms:created>
  <dcterms:modified xsi:type="dcterms:W3CDTF">2022-02-23T13:14:00Z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